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6BEDF646"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10</w:t>
            </w:r>
            <w:r w:rsidRPr="00B3056F">
              <w:t xml:space="preserve">.0 </w:t>
            </w:r>
            <w:r w:rsidRPr="00B3056F">
              <w:rPr>
                <w:sz w:val="32"/>
              </w:rPr>
              <w:t>(202</w:t>
            </w:r>
            <w:r w:rsidR="00213941">
              <w:rPr>
                <w:sz w:val="32"/>
              </w:rPr>
              <w:t>1</w:t>
            </w:r>
            <w:r w:rsidRPr="00B3056F">
              <w:rPr>
                <w:sz w:val="32"/>
              </w:rPr>
              <w:t>-</w:t>
            </w:r>
            <w:r w:rsidR="00106FD1">
              <w:rPr>
                <w:sz w:val="32"/>
              </w:rPr>
              <w:t>12</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5C3985"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05pt">
                  <v:imagedata r:id="rId9" o:title="5G-logo_175px"/>
                </v:shape>
              </w:pict>
            </w:r>
          </w:p>
        </w:tc>
        <w:tc>
          <w:tcPr>
            <w:tcW w:w="5540" w:type="dxa"/>
            <w:shd w:val="clear" w:color="auto" w:fill="auto"/>
          </w:tcPr>
          <w:p w14:paraId="721856C5" w14:textId="251AE720" w:rsidR="00501985" w:rsidRPr="00B3056F" w:rsidRDefault="005C3985" w:rsidP="00501985">
            <w:pPr>
              <w:jc w:val="right"/>
            </w:pPr>
            <w:bookmarkStart w:id="2" w:name="logos"/>
            <w:r>
              <w:pict w14:anchorId="36D1AE5D">
                <v:shape id="_x0000_i1026" type="#_x0000_t75" style="width:127.05pt;height:76.15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53B16DA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E6949">
              <w:rPr>
                <w:noProof/>
                <w:sz w:val="18"/>
              </w:rPr>
              <w:t>1</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19D0C061" w14:textId="18A35279" w:rsidR="005C3985"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C3985">
        <w:t>Foreword</w:t>
      </w:r>
      <w:r w:rsidR="005C3985">
        <w:tab/>
      </w:r>
      <w:r w:rsidR="005C3985">
        <w:fldChar w:fldCharType="begin" w:fldLock="1"/>
      </w:r>
      <w:r w:rsidR="005C3985">
        <w:instrText xml:space="preserve"> PAGEREF _Toc90559921 \h </w:instrText>
      </w:r>
      <w:r w:rsidR="005C3985">
        <w:fldChar w:fldCharType="separate"/>
      </w:r>
      <w:r w:rsidR="005C3985">
        <w:t>17</w:t>
      </w:r>
      <w:r w:rsidR="005C3985">
        <w:fldChar w:fldCharType="end"/>
      </w:r>
    </w:p>
    <w:p w14:paraId="7871100B" w14:textId="23E288C8" w:rsidR="005C3985" w:rsidRDefault="005C398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_Toc90559922 \h </w:instrText>
      </w:r>
      <w:r>
        <w:fldChar w:fldCharType="separate"/>
      </w:r>
      <w:r>
        <w:t>18</w:t>
      </w:r>
      <w:r>
        <w:fldChar w:fldCharType="end"/>
      </w:r>
    </w:p>
    <w:p w14:paraId="248168CA" w14:textId="25D69E47" w:rsidR="005C3985" w:rsidRDefault="005C398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_Toc90559923 \h </w:instrText>
      </w:r>
      <w:r>
        <w:fldChar w:fldCharType="separate"/>
      </w:r>
      <w:r>
        <w:t>18</w:t>
      </w:r>
      <w:r>
        <w:fldChar w:fldCharType="end"/>
      </w:r>
    </w:p>
    <w:p w14:paraId="139DCB5A" w14:textId="3CF5C787" w:rsidR="005C3985" w:rsidRDefault="005C398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957D94">
        <w:rPr>
          <w:rFonts w:eastAsia="SimSun"/>
        </w:rPr>
        <w:t>Definitions and abbreviations</w:t>
      </w:r>
      <w:r>
        <w:tab/>
      </w:r>
      <w:r>
        <w:fldChar w:fldCharType="begin" w:fldLock="1"/>
      </w:r>
      <w:r>
        <w:instrText xml:space="preserve"> PAGEREF _Toc90559924 \h </w:instrText>
      </w:r>
      <w:r>
        <w:fldChar w:fldCharType="separate"/>
      </w:r>
      <w:r>
        <w:t>20</w:t>
      </w:r>
      <w:r>
        <w:fldChar w:fldCharType="end"/>
      </w:r>
    </w:p>
    <w:p w14:paraId="278EF77D" w14:textId="5E6AD483" w:rsidR="005C3985" w:rsidRDefault="005C3985">
      <w:pPr>
        <w:pStyle w:val="TOC2"/>
        <w:rPr>
          <w:rFonts w:asciiTheme="minorHAnsi" w:eastAsiaTheme="minorEastAsia" w:hAnsiTheme="minorHAnsi" w:cstheme="minorBidi"/>
          <w:sz w:val="22"/>
          <w:szCs w:val="22"/>
          <w:lang w:eastAsia="en-GB"/>
        </w:rPr>
      </w:pPr>
      <w:r w:rsidRPr="00957D94">
        <w:rPr>
          <w:rFonts w:eastAsia="SimSun"/>
        </w:rPr>
        <w:t>3.1</w:t>
      </w:r>
      <w:r>
        <w:rPr>
          <w:rFonts w:asciiTheme="minorHAnsi" w:eastAsiaTheme="minorEastAsia" w:hAnsiTheme="minorHAnsi" w:cstheme="minorBidi"/>
          <w:sz w:val="22"/>
          <w:szCs w:val="22"/>
          <w:lang w:eastAsia="en-GB"/>
        </w:rPr>
        <w:tab/>
      </w:r>
      <w:r w:rsidRPr="00957D94">
        <w:rPr>
          <w:rFonts w:eastAsia="SimSun"/>
        </w:rPr>
        <w:t>Definitions</w:t>
      </w:r>
      <w:r>
        <w:tab/>
      </w:r>
      <w:r>
        <w:fldChar w:fldCharType="begin" w:fldLock="1"/>
      </w:r>
      <w:r>
        <w:instrText xml:space="preserve"> PAGEREF _Toc90559925 \h </w:instrText>
      </w:r>
      <w:r>
        <w:fldChar w:fldCharType="separate"/>
      </w:r>
      <w:r>
        <w:t>20</w:t>
      </w:r>
      <w:r>
        <w:fldChar w:fldCharType="end"/>
      </w:r>
    </w:p>
    <w:p w14:paraId="32B94E4D" w14:textId="0753A525" w:rsidR="005C3985" w:rsidRDefault="005C398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_Toc90559926 \h </w:instrText>
      </w:r>
      <w:r>
        <w:fldChar w:fldCharType="separate"/>
      </w:r>
      <w:r>
        <w:t>20</w:t>
      </w:r>
      <w:r>
        <w:fldChar w:fldCharType="end"/>
      </w:r>
    </w:p>
    <w:p w14:paraId="09FDBC4A" w14:textId="422AFA91" w:rsidR="005C3985" w:rsidRDefault="005C398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_Toc90559927 \h </w:instrText>
      </w:r>
      <w:r>
        <w:fldChar w:fldCharType="separate"/>
      </w:r>
      <w:r>
        <w:t>21</w:t>
      </w:r>
      <w:r>
        <w:fldChar w:fldCharType="end"/>
      </w:r>
    </w:p>
    <w:p w14:paraId="662D0DF7" w14:textId="33BA7D66" w:rsidR="005C3985" w:rsidRDefault="005C398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_Toc90559928 \h </w:instrText>
      </w:r>
      <w:r>
        <w:fldChar w:fldCharType="separate"/>
      </w:r>
      <w:r>
        <w:t>21</w:t>
      </w:r>
      <w:r>
        <w:fldChar w:fldCharType="end"/>
      </w:r>
    </w:p>
    <w:p w14:paraId="697DA793" w14:textId="162EE215" w:rsidR="005C3985" w:rsidRDefault="005C398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_Toc90559929 \h </w:instrText>
      </w:r>
      <w:r>
        <w:fldChar w:fldCharType="separate"/>
      </w:r>
      <w:r>
        <w:t>22</w:t>
      </w:r>
      <w:r>
        <w:fldChar w:fldCharType="end"/>
      </w:r>
    </w:p>
    <w:p w14:paraId="1492B35B" w14:textId="2E1A2A0E" w:rsidR="005C3985" w:rsidRDefault="005C398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_Toc90559930 \h </w:instrText>
      </w:r>
      <w:r>
        <w:fldChar w:fldCharType="separate"/>
      </w:r>
      <w:r>
        <w:t>22</w:t>
      </w:r>
      <w:r>
        <w:fldChar w:fldCharType="end"/>
      </w:r>
    </w:p>
    <w:p w14:paraId="5AF774B0" w14:textId="00DCC4D6" w:rsidR="005C3985" w:rsidRDefault="005C398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_Toc90559931 \h </w:instrText>
      </w:r>
      <w:r>
        <w:fldChar w:fldCharType="separate"/>
      </w:r>
      <w:r>
        <w:t>23</w:t>
      </w:r>
      <w:r>
        <w:fldChar w:fldCharType="end"/>
      </w:r>
    </w:p>
    <w:p w14:paraId="62445A7A" w14:textId="01E40E50" w:rsidR="005C3985" w:rsidRDefault="005C398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_Toc90559932 \h </w:instrText>
      </w:r>
      <w:r>
        <w:fldChar w:fldCharType="separate"/>
      </w:r>
      <w:r>
        <w:t>23</w:t>
      </w:r>
      <w:r>
        <w:fldChar w:fldCharType="end"/>
      </w:r>
    </w:p>
    <w:p w14:paraId="734FF2A7" w14:textId="528AE2FC" w:rsidR="005C3985" w:rsidRDefault="005C398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_Toc90559933 \h </w:instrText>
      </w:r>
      <w:r>
        <w:fldChar w:fldCharType="separate"/>
      </w:r>
      <w:r>
        <w:t>23</w:t>
      </w:r>
      <w:r>
        <w:fldChar w:fldCharType="end"/>
      </w:r>
    </w:p>
    <w:p w14:paraId="5D1CE5EE" w14:textId="5525D98A" w:rsidR="005C3985" w:rsidRDefault="005C398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_Toc90559934 \h </w:instrText>
      </w:r>
      <w:r>
        <w:fldChar w:fldCharType="separate"/>
      </w:r>
      <w:r>
        <w:t>23</w:t>
      </w:r>
      <w:r>
        <w:fldChar w:fldCharType="end"/>
      </w:r>
    </w:p>
    <w:p w14:paraId="38ADBFA4" w14:textId="03B108F2" w:rsidR="005C3985" w:rsidRDefault="005C398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_Toc90559935 \h </w:instrText>
      </w:r>
      <w:r>
        <w:fldChar w:fldCharType="separate"/>
      </w:r>
      <w:r>
        <w:t>24</w:t>
      </w:r>
      <w:r>
        <w:fldChar w:fldCharType="end"/>
      </w:r>
    </w:p>
    <w:p w14:paraId="7C9DCACB" w14:textId="2F1AEF27" w:rsidR="005C3985" w:rsidRDefault="005C398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_Toc90559936 \h </w:instrText>
      </w:r>
      <w:r>
        <w:fldChar w:fldCharType="separate"/>
      </w:r>
      <w:r>
        <w:t>24</w:t>
      </w:r>
      <w:r>
        <w:fldChar w:fldCharType="end"/>
      </w:r>
    </w:p>
    <w:p w14:paraId="4C79D43E" w14:textId="3632EC37" w:rsidR="005C3985" w:rsidRDefault="005C398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_Toc90559937 \h </w:instrText>
      </w:r>
      <w:r>
        <w:fldChar w:fldCharType="separate"/>
      </w:r>
      <w:r>
        <w:t>25</w:t>
      </w:r>
      <w:r>
        <w:fldChar w:fldCharType="end"/>
      </w:r>
    </w:p>
    <w:p w14:paraId="78D02A28" w14:textId="5F8A739B" w:rsidR="005C3985" w:rsidRDefault="005C3985">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_Toc90559938 \h </w:instrText>
      </w:r>
      <w:r>
        <w:fldChar w:fldCharType="separate"/>
      </w:r>
      <w:r>
        <w:t>25</w:t>
      </w:r>
      <w:r>
        <w:fldChar w:fldCharType="end"/>
      </w:r>
    </w:p>
    <w:p w14:paraId="64EE465A" w14:textId="1B59A6FA" w:rsidR="005C3985" w:rsidRDefault="005C3985">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_Toc90559939 \h </w:instrText>
      </w:r>
      <w:r>
        <w:fldChar w:fldCharType="separate"/>
      </w:r>
      <w:r>
        <w:t>26</w:t>
      </w:r>
      <w:r>
        <w:fldChar w:fldCharType="end"/>
      </w:r>
    </w:p>
    <w:p w14:paraId="240DD46C" w14:textId="6B8F8FBF" w:rsidR="005C3985" w:rsidRDefault="005C398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_Toc90559940 \h </w:instrText>
      </w:r>
      <w:r>
        <w:fldChar w:fldCharType="separate"/>
      </w:r>
      <w:r>
        <w:t>27</w:t>
      </w:r>
      <w:r>
        <w:fldChar w:fldCharType="end"/>
      </w:r>
    </w:p>
    <w:p w14:paraId="419AF206" w14:textId="6E50F71E" w:rsidR="005C3985" w:rsidRDefault="005C3985">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_Toc90559941 \h </w:instrText>
      </w:r>
      <w:r>
        <w:fldChar w:fldCharType="separate"/>
      </w:r>
      <w:r>
        <w:t>27</w:t>
      </w:r>
      <w:r>
        <w:fldChar w:fldCharType="end"/>
      </w:r>
    </w:p>
    <w:p w14:paraId="7043B242" w14:textId="0ACB1993" w:rsidR="005C3985" w:rsidRDefault="005C3985">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_Toc90559942 \h </w:instrText>
      </w:r>
      <w:r>
        <w:fldChar w:fldCharType="separate"/>
      </w:r>
      <w:r>
        <w:t>28</w:t>
      </w:r>
      <w:r>
        <w:fldChar w:fldCharType="end"/>
      </w:r>
    </w:p>
    <w:p w14:paraId="701A8543" w14:textId="154AC342" w:rsidR="005C3985" w:rsidRDefault="005C3985">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_Toc90559943 \h </w:instrText>
      </w:r>
      <w:r>
        <w:fldChar w:fldCharType="separate"/>
      </w:r>
      <w:r>
        <w:t>28</w:t>
      </w:r>
      <w:r>
        <w:fldChar w:fldCharType="end"/>
      </w:r>
    </w:p>
    <w:p w14:paraId="44773BC6" w14:textId="48603596" w:rsidR="005C3985" w:rsidRDefault="005C3985">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_Toc90559944 \h </w:instrText>
      </w:r>
      <w:r>
        <w:fldChar w:fldCharType="separate"/>
      </w:r>
      <w:r>
        <w:t>29</w:t>
      </w:r>
      <w:r>
        <w:fldChar w:fldCharType="end"/>
      </w:r>
    </w:p>
    <w:p w14:paraId="2D3CEC14" w14:textId="28350A21" w:rsidR="005C3985" w:rsidRDefault="005C3985">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_Toc90559945 \h </w:instrText>
      </w:r>
      <w:r>
        <w:fldChar w:fldCharType="separate"/>
      </w:r>
      <w:r>
        <w:t>30</w:t>
      </w:r>
      <w:r>
        <w:fldChar w:fldCharType="end"/>
      </w:r>
    </w:p>
    <w:p w14:paraId="15398A3E" w14:textId="1A0A9DDA" w:rsidR="005C3985" w:rsidRDefault="005C3985">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_Toc90559946 \h </w:instrText>
      </w:r>
      <w:r>
        <w:fldChar w:fldCharType="separate"/>
      </w:r>
      <w:r>
        <w:t>30</w:t>
      </w:r>
      <w:r>
        <w:fldChar w:fldCharType="end"/>
      </w:r>
    </w:p>
    <w:p w14:paraId="5B79313B" w14:textId="3810C188" w:rsidR="005C3985" w:rsidRDefault="005C3985">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_Toc90559947 \h </w:instrText>
      </w:r>
      <w:r>
        <w:fldChar w:fldCharType="separate"/>
      </w:r>
      <w:r>
        <w:t>31</w:t>
      </w:r>
      <w:r>
        <w:fldChar w:fldCharType="end"/>
      </w:r>
    </w:p>
    <w:p w14:paraId="536293ED" w14:textId="5CC6597D" w:rsidR="005C3985" w:rsidRDefault="005C3985">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_Toc90559948 \h </w:instrText>
      </w:r>
      <w:r>
        <w:fldChar w:fldCharType="separate"/>
      </w:r>
      <w:r>
        <w:t>31</w:t>
      </w:r>
      <w:r>
        <w:fldChar w:fldCharType="end"/>
      </w:r>
    </w:p>
    <w:p w14:paraId="07D1CFBB" w14:textId="087F8BBD" w:rsidR="005C3985" w:rsidRDefault="005C3985">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_Toc90559949 \h </w:instrText>
      </w:r>
      <w:r>
        <w:fldChar w:fldCharType="separate"/>
      </w:r>
      <w:r>
        <w:t>32</w:t>
      </w:r>
      <w:r>
        <w:fldChar w:fldCharType="end"/>
      </w:r>
    </w:p>
    <w:p w14:paraId="171AEA3D" w14:textId="15C4EC5B" w:rsidR="005C3985" w:rsidRDefault="005C3985">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_Toc90559950 \h </w:instrText>
      </w:r>
      <w:r>
        <w:fldChar w:fldCharType="separate"/>
      </w:r>
      <w:r>
        <w:t>32</w:t>
      </w:r>
      <w:r>
        <w:fldChar w:fldCharType="end"/>
      </w:r>
    </w:p>
    <w:p w14:paraId="7E98ED90" w14:textId="5E06EA68" w:rsidR="005C3985" w:rsidRDefault="005C3985">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_Toc90559951 \h </w:instrText>
      </w:r>
      <w:r>
        <w:fldChar w:fldCharType="separate"/>
      </w:r>
      <w:r>
        <w:t>33</w:t>
      </w:r>
      <w:r>
        <w:fldChar w:fldCharType="end"/>
      </w:r>
    </w:p>
    <w:p w14:paraId="4BDEB17C" w14:textId="758BDB37" w:rsidR="005C3985" w:rsidRDefault="005C3985">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_Toc90559952 \h </w:instrText>
      </w:r>
      <w:r>
        <w:fldChar w:fldCharType="separate"/>
      </w:r>
      <w:r>
        <w:t>34</w:t>
      </w:r>
      <w:r>
        <w:fldChar w:fldCharType="end"/>
      </w:r>
    </w:p>
    <w:p w14:paraId="394BCBC5" w14:textId="1AE0003A" w:rsidR="005C3985" w:rsidRDefault="005C3985">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_Toc90559953 \h </w:instrText>
      </w:r>
      <w:r>
        <w:fldChar w:fldCharType="separate"/>
      </w:r>
      <w:r>
        <w:t>34</w:t>
      </w:r>
      <w:r>
        <w:fldChar w:fldCharType="end"/>
      </w:r>
    </w:p>
    <w:p w14:paraId="2BD529B9" w14:textId="3D888E03" w:rsidR="005C3985" w:rsidRDefault="005C3985">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_Toc90559954 \h </w:instrText>
      </w:r>
      <w:r>
        <w:fldChar w:fldCharType="separate"/>
      </w:r>
      <w:r>
        <w:t>35</w:t>
      </w:r>
      <w:r>
        <w:fldChar w:fldCharType="end"/>
      </w:r>
    </w:p>
    <w:p w14:paraId="2BAE59ED" w14:textId="7EAB9AC9" w:rsidR="005C3985" w:rsidRDefault="005C3985">
      <w:pPr>
        <w:pStyle w:val="TOC5"/>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Individual Shared Subscription Data Retrieval</w:t>
      </w:r>
      <w:r>
        <w:tab/>
      </w:r>
      <w:r>
        <w:fldChar w:fldCharType="begin" w:fldLock="1"/>
      </w:r>
      <w:r>
        <w:instrText xml:space="preserve"> PAGEREF _Toc90559955 \h </w:instrText>
      </w:r>
      <w:r>
        <w:fldChar w:fldCharType="separate"/>
      </w:r>
      <w:r>
        <w:t>36</w:t>
      </w:r>
      <w:r>
        <w:fldChar w:fldCharType="end"/>
      </w:r>
    </w:p>
    <w:p w14:paraId="5ABCAA05" w14:textId="4370C1AF" w:rsidR="005C3985" w:rsidRDefault="005C398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_Toc90559956 \h </w:instrText>
      </w:r>
      <w:r>
        <w:fldChar w:fldCharType="separate"/>
      </w:r>
      <w:r>
        <w:t>36</w:t>
      </w:r>
      <w:r>
        <w:fldChar w:fldCharType="end"/>
      </w:r>
    </w:p>
    <w:p w14:paraId="12D36241" w14:textId="6A0633CB" w:rsidR="005C3985" w:rsidRDefault="005C398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_Toc90559957 \h </w:instrText>
      </w:r>
      <w:r>
        <w:fldChar w:fldCharType="separate"/>
      </w:r>
      <w:r>
        <w:t>36</w:t>
      </w:r>
      <w:r>
        <w:fldChar w:fldCharType="end"/>
      </w:r>
    </w:p>
    <w:p w14:paraId="526D0252" w14:textId="666D59F1" w:rsidR="005C3985" w:rsidRDefault="005C398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_Toc90559958 \h </w:instrText>
      </w:r>
      <w:r>
        <w:fldChar w:fldCharType="separate"/>
      </w:r>
      <w:r>
        <w:t>36</w:t>
      </w:r>
      <w:r>
        <w:fldChar w:fldCharType="end"/>
      </w:r>
    </w:p>
    <w:p w14:paraId="3AFEF229" w14:textId="2DED08C1" w:rsidR="005C3985" w:rsidRDefault="005C3985">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_Toc90559959 \h </w:instrText>
      </w:r>
      <w:r>
        <w:fldChar w:fldCharType="separate"/>
      </w:r>
      <w:r>
        <w:t>37</w:t>
      </w:r>
      <w:r>
        <w:fldChar w:fldCharType="end"/>
      </w:r>
    </w:p>
    <w:p w14:paraId="619CD7B9" w14:textId="76E2C357" w:rsidR="005C3985" w:rsidRDefault="005C398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_Toc90559960 \h </w:instrText>
      </w:r>
      <w:r>
        <w:fldChar w:fldCharType="separate"/>
      </w:r>
      <w:r>
        <w:t>37</w:t>
      </w:r>
      <w:r>
        <w:fldChar w:fldCharType="end"/>
      </w:r>
    </w:p>
    <w:p w14:paraId="590CC353" w14:textId="04DC7992" w:rsidR="005C3985" w:rsidRDefault="005C398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_Toc90559961 \h </w:instrText>
      </w:r>
      <w:r>
        <w:fldChar w:fldCharType="separate"/>
      </w:r>
      <w:r>
        <w:t>37</w:t>
      </w:r>
      <w:r>
        <w:fldChar w:fldCharType="end"/>
      </w:r>
    </w:p>
    <w:p w14:paraId="59AE2F4D" w14:textId="45AA611E" w:rsidR="005C3985" w:rsidRDefault="005C3985">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_Toc90559962 \h </w:instrText>
      </w:r>
      <w:r>
        <w:fldChar w:fldCharType="separate"/>
      </w:r>
      <w:r>
        <w:t>38</w:t>
      </w:r>
      <w:r>
        <w:fldChar w:fldCharType="end"/>
      </w:r>
    </w:p>
    <w:p w14:paraId="0A59893F" w14:textId="47B02045" w:rsidR="005C3985" w:rsidRDefault="005C3985">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_Toc90559963 \h </w:instrText>
      </w:r>
      <w:r>
        <w:fldChar w:fldCharType="separate"/>
      </w:r>
      <w:r>
        <w:t>38</w:t>
      </w:r>
      <w:r>
        <w:fldChar w:fldCharType="end"/>
      </w:r>
    </w:p>
    <w:p w14:paraId="27F2FB6C" w14:textId="32101AFE" w:rsidR="005C3985" w:rsidRDefault="005C398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_Toc90559964 \h </w:instrText>
      </w:r>
      <w:r>
        <w:fldChar w:fldCharType="separate"/>
      </w:r>
      <w:r>
        <w:t>39</w:t>
      </w:r>
      <w:r>
        <w:fldChar w:fldCharType="end"/>
      </w:r>
    </w:p>
    <w:p w14:paraId="2FA4274A" w14:textId="038ADB5A" w:rsidR="005C3985" w:rsidRDefault="005C398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_Toc90559965 \h </w:instrText>
      </w:r>
      <w:r>
        <w:fldChar w:fldCharType="separate"/>
      </w:r>
      <w:r>
        <w:t>39</w:t>
      </w:r>
      <w:r>
        <w:fldChar w:fldCharType="end"/>
      </w:r>
    </w:p>
    <w:p w14:paraId="47841F8B" w14:textId="496C02F9" w:rsidR="005C3985" w:rsidRDefault="005C3985">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_Toc90559966 \h </w:instrText>
      </w:r>
      <w:r>
        <w:fldChar w:fldCharType="separate"/>
      </w:r>
      <w:r>
        <w:t>39</w:t>
      </w:r>
      <w:r>
        <w:fldChar w:fldCharType="end"/>
      </w:r>
    </w:p>
    <w:p w14:paraId="32BAF349" w14:textId="73BE5461" w:rsidR="005C3985" w:rsidRDefault="005C398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_Toc90559967 \h </w:instrText>
      </w:r>
      <w:r>
        <w:fldChar w:fldCharType="separate"/>
      </w:r>
      <w:r>
        <w:t>39</w:t>
      </w:r>
      <w:r>
        <w:fldChar w:fldCharType="end"/>
      </w:r>
    </w:p>
    <w:p w14:paraId="4913FE8D" w14:textId="1C8D120E" w:rsidR="005C3985" w:rsidRDefault="005C398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_Toc90559968 \h </w:instrText>
      </w:r>
      <w:r>
        <w:fldChar w:fldCharType="separate"/>
      </w:r>
      <w:r>
        <w:t>39</w:t>
      </w:r>
      <w:r>
        <w:fldChar w:fldCharType="end"/>
      </w:r>
    </w:p>
    <w:p w14:paraId="1F19488F" w14:textId="63FD6B29" w:rsidR="005C3985" w:rsidRDefault="005C3985">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_Toc90559969 \h </w:instrText>
      </w:r>
      <w:r>
        <w:fldChar w:fldCharType="separate"/>
      </w:r>
      <w:r>
        <w:t>40</w:t>
      </w:r>
      <w:r>
        <w:fldChar w:fldCharType="end"/>
      </w:r>
    </w:p>
    <w:p w14:paraId="2801478E" w14:textId="6075808A" w:rsidR="005C3985" w:rsidRDefault="005C3985">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_Toc90559970 \h </w:instrText>
      </w:r>
      <w:r>
        <w:fldChar w:fldCharType="separate"/>
      </w:r>
      <w:r>
        <w:t>40</w:t>
      </w:r>
      <w:r>
        <w:fldChar w:fldCharType="end"/>
      </w:r>
    </w:p>
    <w:p w14:paraId="5422CF80" w14:textId="0B874294" w:rsidR="005C3985" w:rsidRDefault="005C3985">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_Toc90559971 \h </w:instrText>
      </w:r>
      <w:r>
        <w:fldChar w:fldCharType="separate"/>
      </w:r>
      <w:r>
        <w:t>41</w:t>
      </w:r>
      <w:r>
        <w:fldChar w:fldCharType="end"/>
      </w:r>
    </w:p>
    <w:p w14:paraId="567F5530" w14:textId="4F854A56" w:rsidR="005C3985" w:rsidRDefault="005C3985">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_Toc90559972 \h </w:instrText>
      </w:r>
      <w:r>
        <w:fldChar w:fldCharType="separate"/>
      </w:r>
      <w:r>
        <w:t>41</w:t>
      </w:r>
      <w:r>
        <w:fldChar w:fldCharType="end"/>
      </w:r>
    </w:p>
    <w:p w14:paraId="6DF3FDA8" w14:textId="50D5FB37" w:rsidR="005C3985" w:rsidRDefault="005C3985">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_Toc90559973 \h </w:instrText>
      </w:r>
      <w:r>
        <w:fldChar w:fldCharType="separate"/>
      </w:r>
      <w:r>
        <w:t>41</w:t>
      </w:r>
      <w:r>
        <w:fldChar w:fldCharType="end"/>
      </w:r>
    </w:p>
    <w:p w14:paraId="44571376" w14:textId="3489C203" w:rsidR="005C3985" w:rsidRDefault="005C398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_Toc90559974 \h </w:instrText>
      </w:r>
      <w:r>
        <w:fldChar w:fldCharType="separate"/>
      </w:r>
      <w:r>
        <w:t>42</w:t>
      </w:r>
      <w:r>
        <w:fldChar w:fldCharType="end"/>
      </w:r>
    </w:p>
    <w:p w14:paraId="5B927267" w14:textId="51785FF2" w:rsidR="005C3985" w:rsidRDefault="005C3985">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_Toc90559975 \h </w:instrText>
      </w:r>
      <w:r>
        <w:fldChar w:fldCharType="separate"/>
      </w:r>
      <w:r>
        <w:t>42</w:t>
      </w:r>
      <w:r>
        <w:fldChar w:fldCharType="end"/>
      </w:r>
    </w:p>
    <w:p w14:paraId="1C3BBFC6" w14:textId="3B2EC162" w:rsidR="005C3985" w:rsidRDefault="005C3985">
      <w:pPr>
        <w:pStyle w:val="TOC5"/>
        <w:rPr>
          <w:rFonts w:asciiTheme="minorHAnsi" w:eastAsiaTheme="minorEastAsia" w:hAnsiTheme="minorHAnsi" w:cstheme="minorBidi"/>
          <w:sz w:val="22"/>
          <w:szCs w:val="22"/>
          <w:lang w:eastAsia="en-GB"/>
        </w:rPr>
      </w:pPr>
      <w:r>
        <w:lastRenderedPageBreak/>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_Toc90559976 \h </w:instrText>
      </w:r>
      <w:r>
        <w:fldChar w:fldCharType="separate"/>
      </w:r>
      <w:r>
        <w:t>42</w:t>
      </w:r>
      <w:r>
        <w:fldChar w:fldCharType="end"/>
      </w:r>
    </w:p>
    <w:p w14:paraId="3B38C70D" w14:textId="7D04AD47" w:rsidR="005C3985" w:rsidRDefault="005C3985">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_Toc90559977 \h </w:instrText>
      </w:r>
      <w:r>
        <w:fldChar w:fldCharType="separate"/>
      </w:r>
      <w:r>
        <w:t>43</w:t>
      </w:r>
      <w:r>
        <w:fldChar w:fldCharType="end"/>
      </w:r>
    </w:p>
    <w:p w14:paraId="0C391970" w14:textId="05A1B67A" w:rsidR="005C3985" w:rsidRDefault="005C398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_Toc90559978 \h </w:instrText>
      </w:r>
      <w:r>
        <w:fldChar w:fldCharType="separate"/>
      </w:r>
      <w:r>
        <w:t>43</w:t>
      </w:r>
      <w:r>
        <w:fldChar w:fldCharType="end"/>
      </w:r>
    </w:p>
    <w:p w14:paraId="05919DC1" w14:textId="56F0A8F1" w:rsidR="005C3985" w:rsidRDefault="005C398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_Toc90559979 \h </w:instrText>
      </w:r>
      <w:r>
        <w:fldChar w:fldCharType="separate"/>
      </w:r>
      <w:r>
        <w:t>43</w:t>
      </w:r>
      <w:r>
        <w:fldChar w:fldCharType="end"/>
      </w:r>
    </w:p>
    <w:p w14:paraId="3E5DB434" w14:textId="17035BE2" w:rsidR="005C3985" w:rsidRDefault="005C398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_Toc90559980 \h </w:instrText>
      </w:r>
      <w:r>
        <w:fldChar w:fldCharType="separate"/>
      </w:r>
      <w:r>
        <w:t>43</w:t>
      </w:r>
      <w:r>
        <w:fldChar w:fldCharType="end"/>
      </w:r>
    </w:p>
    <w:p w14:paraId="2BD7067C" w14:textId="0BA84B9C" w:rsidR="005C3985" w:rsidRDefault="005C398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_Toc90559981 \h </w:instrText>
      </w:r>
      <w:r>
        <w:fldChar w:fldCharType="separate"/>
      </w:r>
      <w:r>
        <w:t>43</w:t>
      </w:r>
      <w:r>
        <w:fldChar w:fldCharType="end"/>
      </w:r>
    </w:p>
    <w:p w14:paraId="7320837B" w14:textId="6AFCEE31" w:rsidR="005C3985" w:rsidRDefault="005C398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_Toc90559982 \h </w:instrText>
      </w:r>
      <w:r>
        <w:fldChar w:fldCharType="separate"/>
      </w:r>
      <w:r>
        <w:t>44</w:t>
      </w:r>
      <w:r>
        <w:fldChar w:fldCharType="end"/>
      </w:r>
    </w:p>
    <w:p w14:paraId="41610DFA" w14:textId="1363FFE5" w:rsidR="005C3985" w:rsidRDefault="005C398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_Toc90559983 \h </w:instrText>
      </w:r>
      <w:r>
        <w:fldChar w:fldCharType="separate"/>
      </w:r>
      <w:r>
        <w:t>44</w:t>
      </w:r>
      <w:r>
        <w:fldChar w:fldCharType="end"/>
      </w:r>
    </w:p>
    <w:p w14:paraId="4362193F" w14:textId="426628FB" w:rsidR="005C3985" w:rsidRDefault="005C398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_Toc90559984 \h </w:instrText>
      </w:r>
      <w:r>
        <w:fldChar w:fldCharType="separate"/>
      </w:r>
      <w:r>
        <w:t>45</w:t>
      </w:r>
      <w:r>
        <w:fldChar w:fldCharType="end"/>
      </w:r>
    </w:p>
    <w:p w14:paraId="256F4F2B" w14:textId="04ACB0C3" w:rsidR="005C3985" w:rsidRDefault="005C398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_Toc90559985 \h </w:instrText>
      </w:r>
      <w:r>
        <w:fldChar w:fldCharType="separate"/>
      </w:r>
      <w:r>
        <w:t>45</w:t>
      </w:r>
      <w:r>
        <w:fldChar w:fldCharType="end"/>
      </w:r>
    </w:p>
    <w:p w14:paraId="3A3CF0D3" w14:textId="31059B70" w:rsidR="005C3985" w:rsidRDefault="005C398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_Toc90559986 \h </w:instrText>
      </w:r>
      <w:r>
        <w:fldChar w:fldCharType="separate"/>
      </w:r>
      <w:r>
        <w:t>46</w:t>
      </w:r>
      <w:r>
        <w:fldChar w:fldCharType="end"/>
      </w:r>
    </w:p>
    <w:p w14:paraId="4EEF9E13" w14:textId="5F384287" w:rsidR="005C3985" w:rsidRDefault="005C3985">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_Toc90559987 \h </w:instrText>
      </w:r>
      <w:r>
        <w:fldChar w:fldCharType="separate"/>
      </w:r>
      <w:r>
        <w:t>47</w:t>
      </w:r>
      <w:r>
        <w:fldChar w:fldCharType="end"/>
      </w:r>
    </w:p>
    <w:p w14:paraId="59902D6C" w14:textId="18331FA2" w:rsidR="005C3985" w:rsidRDefault="005C3985">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_Toc90559988 \h </w:instrText>
      </w:r>
      <w:r>
        <w:fldChar w:fldCharType="separate"/>
      </w:r>
      <w:r>
        <w:t>47</w:t>
      </w:r>
      <w:r>
        <w:fldChar w:fldCharType="end"/>
      </w:r>
    </w:p>
    <w:p w14:paraId="0B2B5F01" w14:textId="4141916E" w:rsidR="005C3985" w:rsidRDefault="005C3985">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_Toc90559989 \h </w:instrText>
      </w:r>
      <w:r>
        <w:fldChar w:fldCharType="separate"/>
      </w:r>
      <w:r>
        <w:t>48</w:t>
      </w:r>
      <w:r>
        <w:fldChar w:fldCharType="end"/>
      </w:r>
    </w:p>
    <w:p w14:paraId="19E869E1" w14:textId="22A35B30" w:rsidR="005C3985" w:rsidRDefault="005C398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_Toc90559990 \h </w:instrText>
      </w:r>
      <w:r>
        <w:fldChar w:fldCharType="separate"/>
      </w:r>
      <w:r>
        <w:t>49</w:t>
      </w:r>
      <w:r>
        <w:fldChar w:fldCharType="end"/>
      </w:r>
    </w:p>
    <w:p w14:paraId="04329F47" w14:textId="65F09083" w:rsidR="005C3985" w:rsidRDefault="005C3985">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_Toc90559991 \h </w:instrText>
      </w:r>
      <w:r>
        <w:fldChar w:fldCharType="separate"/>
      </w:r>
      <w:r>
        <w:t>49</w:t>
      </w:r>
      <w:r>
        <w:fldChar w:fldCharType="end"/>
      </w:r>
    </w:p>
    <w:p w14:paraId="251525A9" w14:textId="6EDAB099" w:rsidR="005C3985" w:rsidRDefault="005C3985">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_Toc90559992 \h </w:instrText>
      </w:r>
      <w:r>
        <w:fldChar w:fldCharType="separate"/>
      </w:r>
      <w:r>
        <w:t>49</w:t>
      </w:r>
      <w:r>
        <w:fldChar w:fldCharType="end"/>
      </w:r>
    </w:p>
    <w:p w14:paraId="37528715" w14:textId="1F55DD4F" w:rsidR="005C3985" w:rsidRDefault="005C398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_Toc90559993 \h </w:instrText>
      </w:r>
      <w:r>
        <w:fldChar w:fldCharType="separate"/>
      </w:r>
      <w:r>
        <w:t>49</w:t>
      </w:r>
      <w:r>
        <w:fldChar w:fldCharType="end"/>
      </w:r>
    </w:p>
    <w:p w14:paraId="7414FD6D" w14:textId="60E3D2F0" w:rsidR="005C3985" w:rsidRDefault="005C3985">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_Toc90559994 \h </w:instrText>
      </w:r>
      <w:r>
        <w:fldChar w:fldCharType="separate"/>
      </w:r>
      <w:r>
        <w:t>49</w:t>
      </w:r>
      <w:r>
        <w:fldChar w:fldCharType="end"/>
      </w:r>
    </w:p>
    <w:p w14:paraId="644B45C4" w14:textId="77BC1ED2" w:rsidR="005C3985" w:rsidRDefault="005C3985">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_Toc90559995 \h </w:instrText>
      </w:r>
      <w:r>
        <w:fldChar w:fldCharType="separate"/>
      </w:r>
      <w:r>
        <w:t>50</w:t>
      </w:r>
      <w:r>
        <w:fldChar w:fldCharType="end"/>
      </w:r>
    </w:p>
    <w:p w14:paraId="36C0641E" w14:textId="5F7B6EEE" w:rsidR="005C3985" w:rsidRDefault="005C3985">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_Toc90559996 \h </w:instrText>
      </w:r>
      <w:r>
        <w:fldChar w:fldCharType="separate"/>
      </w:r>
      <w:r>
        <w:t>50</w:t>
      </w:r>
      <w:r>
        <w:fldChar w:fldCharType="end"/>
      </w:r>
    </w:p>
    <w:p w14:paraId="0DCDACAA" w14:textId="005DC701" w:rsidR="005C3985" w:rsidRDefault="005C3985">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_Toc90559997 \h </w:instrText>
      </w:r>
      <w:r>
        <w:fldChar w:fldCharType="separate"/>
      </w:r>
      <w:r>
        <w:t>51</w:t>
      </w:r>
      <w:r>
        <w:fldChar w:fldCharType="end"/>
      </w:r>
    </w:p>
    <w:p w14:paraId="2665C077" w14:textId="4D31934F" w:rsidR="005C3985" w:rsidRDefault="005C3985">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_Toc90559998 \h </w:instrText>
      </w:r>
      <w:r>
        <w:fldChar w:fldCharType="separate"/>
      </w:r>
      <w:r>
        <w:t>51</w:t>
      </w:r>
      <w:r>
        <w:fldChar w:fldCharType="end"/>
      </w:r>
    </w:p>
    <w:p w14:paraId="28954C61" w14:textId="5DF01D5C" w:rsidR="005C3985" w:rsidRDefault="005C3985">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_Toc90559999 \h </w:instrText>
      </w:r>
      <w:r>
        <w:fldChar w:fldCharType="separate"/>
      </w:r>
      <w:r>
        <w:t>52</w:t>
      </w:r>
      <w:r>
        <w:fldChar w:fldCharType="end"/>
      </w:r>
    </w:p>
    <w:p w14:paraId="029FF318" w14:textId="2DF122E7" w:rsidR="005C3985" w:rsidRDefault="005C3985">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_Toc90560000 \h </w:instrText>
      </w:r>
      <w:r>
        <w:fldChar w:fldCharType="separate"/>
      </w:r>
      <w:r>
        <w:t>52</w:t>
      </w:r>
      <w:r>
        <w:fldChar w:fldCharType="end"/>
      </w:r>
    </w:p>
    <w:p w14:paraId="4D3D88A1" w14:textId="21A7AC8E" w:rsidR="005C3985" w:rsidRDefault="005C3985">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_Toc90560001 \h </w:instrText>
      </w:r>
      <w:r>
        <w:fldChar w:fldCharType="separate"/>
      </w:r>
      <w:r>
        <w:t>52</w:t>
      </w:r>
      <w:r>
        <w:fldChar w:fldCharType="end"/>
      </w:r>
    </w:p>
    <w:p w14:paraId="4CAF6913" w14:textId="5C468934" w:rsidR="005C3985" w:rsidRDefault="005C3985">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_Toc90560002 \h </w:instrText>
      </w:r>
      <w:r>
        <w:fldChar w:fldCharType="separate"/>
      </w:r>
      <w:r>
        <w:t>52</w:t>
      </w:r>
      <w:r>
        <w:fldChar w:fldCharType="end"/>
      </w:r>
    </w:p>
    <w:p w14:paraId="005ECD8E" w14:textId="32C1D667" w:rsidR="005C3985" w:rsidRDefault="005C3985">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_Toc90560003 \h </w:instrText>
      </w:r>
      <w:r>
        <w:fldChar w:fldCharType="separate"/>
      </w:r>
      <w:r>
        <w:t>53</w:t>
      </w:r>
      <w:r>
        <w:fldChar w:fldCharType="end"/>
      </w:r>
    </w:p>
    <w:p w14:paraId="50007748" w14:textId="6091EE26" w:rsidR="005C3985" w:rsidRDefault="005C3985">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_Toc90560004 \h </w:instrText>
      </w:r>
      <w:r>
        <w:fldChar w:fldCharType="separate"/>
      </w:r>
      <w:r>
        <w:t>53</w:t>
      </w:r>
      <w:r>
        <w:fldChar w:fldCharType="end"/>
      </w:r>
    </w:p>
    <w:p w14:paraId="3CECF5ED" w14:textId="463571B9" w:rsidR="005C3985" w:rsidRDefault="005C3985">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_Toc90560005 \h </w:instrText>
      </w:r>
      <w:r>
        <w:fldChar w:fldCharType="separate"/>
      </w:r>
      <w:r>
        <w:t>54</w:t>
      </w:r>
      <w:r>
        <w:fldChar w:fldCharType="end"/>
      </w:r>
    </w:p>
    <w:p w14:paraId="69A3551E" w14:textId="2A07E3BD" w:rsidR="005C3985" w:rsidRDefault="005C3985">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_Toc90560006 \h </w:instrText>
      </w:r>
      <w:r>
        <w:fldChar w:fldCharType="separate"/>
      </w:r>
      <w:r>
        <w:t>54</w:t>
      </w:r>
      <w:r>
        <w:fldChar w:fldCharType="end"/>
      </w:r>
    </w:p>
    <w:p w14:paraId="3A055FCD" w14:textId="40109E80" w:rsidR="005C3985" w:rsidRDefault="005C3985">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_Toc90560007 \h </w:instrText>
      </w:r>
      <w:r>
        <w:fldChar w:fldCharType="separate"/>
      </w:r>
      <w:r>
        <w:t>54</w:t>
      </w:r>
      <w:r>
        <w:fldChar w:fldCharType="end"/>
      </w:r>
    </w:p>
    <w:p w14:paraId="7B3917A2" w14:textId="25C367D8" w:rsidR="005C3985" w:rsidRDefault="005C3985">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_Toc90560008 \h </w:instrText>
      </w:r>
      <w:r>
        <w:fldChar w:fldCharType="separate"/>
      </w:r>
      <w:r>
        <w:t>55</w:t>
      </w:r>
      <w:r>
        <w:fldChar w:fldCharType="end"/>
      </w:r>
    </w:p>
    <w:p w14:paraId="584C8BB9" w14:textId="01702820" w:rsidR="005C3985" w:rsidRDefault="005C3985">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_Toc90560009 \h </w:instrText>
      </w:r>
      <w:r>
        <w:fldChar w:fldCharType="separate"/>
      </w:r>
      <w:r>
        <w:t>55</w:t>
      </w:r>
      <w:r>
        <w:fldChar w:fldCharType="end"/>
      </w:r>
    </w:p>
    <w:p w14:paraId="0B992B60" w14:textId="6871ACE0" w:rsidR="005C3985" w:rsidRDefault="005C3985">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_Toc90560010 \h </w:instrText>
      </w:r>
      <w:r>
        <w:fldChar w:fldCharType="separate"/>
      </w:r>
      <w:r>
        <w:t>56</w:t>
      </w:r>
      <w:r>
        <w:fldChar w:fldCharType="end"/>
      </w:r>
    </w:p>
    <w:p w14:paraId="0E21BC53" w14:textId="0BD3A65A" w:rsidR="005C3985" w:rsidRDefault="005C3985">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_Toc90560011 \h </w:instrText>
      </w:r>
      <w:r>
        <w:fldChar w:fldCharType="separate"/>
      </w:r>
      <w:r>
        <w:t>56</w:t>
      </w:r>
      <w:r>
        <w:fldChar w:fldCharType="end"/>
      </w:r>
    </w:p>
    <w:p w14:paraId="3F426357" w14:textId="632531CA" w:rsidR="005C3985" w:rsidRDefault="005C3985">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_Toc90560012 \h </w:instrText>
      </w:r>
      <w:r>
        <w:fldChar w:fldCharType="separate"/>
      </w:r>
      <w:r>
        <w:t>57</w:t>
      </w:r>
      <w:r>
        <w:fldChar w:fldCharType="end"/>
      </w:r>
    </w:p>
    <w:p w14:paraId="70E9DA5E" w14:textId="1AAEE763" w:rsidR="005C3985" w:rsidRDefault="005C3985">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_Toc90560013 \h </w:instrText>
      </w:r>
      <w:r>
        <w:fldChar w:fldCharType="separate"/>
      </w:r>
      <w:r>
        <w:t>57</w:t>
      </w:r>
      <w:r>
        <w:fldChar w:fldCharType="end"/>
      </w:r>
    </w:p>
    <w:p w14:paraId="566B3937" w14:textId="02B38150" w:rsidR="005C3985" w:rsidRDefault="005C3985">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_Toc90560014 \h </w:instrText>
      </w:r>
      <w:r>
        <w:fldChar w:fldCharType="separate"/>
      </w:r>
      <w:r>
        <w:t>57</w:t>
      </w:r>
      <w:r>
        <w:fldChar w:fldCharType="end"/>
      </w:r>
    </w:p>
    <w:p w14:paraId="6A7ED090" w14:textId="1DFE537A" w:rsidR="005C3985" w:rsidRDefault="005C3985">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_Toc90560015 \h </w:instrText>
      </w:r>
      <w:r>
        <w:fldChar w:fldCharType="separate"/>
      </w:r>
      <w:r>
        <w:t>58</w:t>
      </w:r>
      <w:r>
        <w:fldChar w:fldCharType="end"/>
      </w:r>
    </w:p>
    <w:p w14:paraId="1E141F7F" w14:textId="07EF25AA" w:rsidR="005C3985" w:rsidRDefault="005C3985">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_Toc90560016 \h </w:instrText>
      </w:r>
      <w:r>
        <w:fldChar w:fldCharType="separate"/>
      </w:r>
      <w:r>
        <w:t>58</w:t>
      </w:r>
      <w:r>
        <w:fldChar w:fldCharType="end"/>
      </w:r>
    </w:p>
    <w:p w14:paraId="0509164B" w14:textId="7E9DA532" w:rsidR="005C3985" w:rsidRDefault="005C3985">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_Toc90560017 \h </w:instrText>
      </w:r>
      <w:r>
        <w:fldChar w:fldCharType="separate"/>
      </w:r>
      <w:r>
        <w:t>59</w:t>
      </w:r>
      <w:r>
        <w:fldChar w:fldCharType="end"/>
      </w:r>
    </w:p>
    <w:p w14:paraId="48A8F5D7" w14:textId="09AA49E6" w:rsidR="005C3985" w:rsidRDefault="005C3985">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_Toc90560018 \h </w:instrText>
      </w:r>
      <w:r>
        <w:fldChar w:fldCharType="separate"/>
      </w:r>
      <w:r>
        <w:t>59</w:t>
      </w:r>
      <w:r>
        <w:fldChar w:fldCharType="end"/>
      </w:r>
    </w:p>
    <w:p w14:paraId="14EC1499" w14:textId="612E6FD3" w:rsidR="005C3985" w:rsidRDefault="005C3985">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_Toc90560019 \h </w:instrText>
      </w:r>
      <w:r>
        <w:fldChar w:fldCharType="separate"/>
      </w:r>
      <w:r>
        <w:t>59</w:t>
      </w:r>
      <w:r>
        <w:fldChar w:fldCharType="end"/>
      </w:r>
    </w:p>
    <w:p w14:paraId="3FDEDCBE" w14:textId="6CA3DB1E" w:rsidR="005C3985" w:rsidRDefault="005C3985">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_Toc90560020 \h </w:instrText>
      </w:r>
      <w:r>
        <w:fldChar w:fldCharType="separate"/>
      </w:r>
      <w:r>
        <w:t>59</w:t>
      </w:r>
      <w:r>
        <w:fldChar w:fldCharType="end"/>
      </w:r>
    </w:p>
    <w:p w14:paraId="63C73079" w14:textId="176FC18D" w:rsidR="005C3985" w:rsidRDefault="005C3985">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_Toc90560021 \h </w:instrText>
      </w:r>
      <w:r>
        <w:fldChar w:fldCharType="separate"/>
      </w:r>
      <w:r>
        <w:t>59</w:t>
      </w:r>
      <w:r>
        <w:fldChar w:fldCharType="end"/>
      </w:r>
    </w:p>
    <w:p w14:paraId="6B9B8EC9" w14:textId="7CF4D66D" w:rsidR="005C3985" w:rsidRDefault="005C3985">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_Toc90560022 \h </w:instrText>
      </w:r>
      <w:r>
        <w:fldChar w:fldCharType="separate"/>
      </w:r>
      <w:r>
        <w:t>59</w:t>
      </w:r>
      <w:r>
        <w:fldChar w:fldCharType="end"/>
      </w:r>
    </w:p>
    <w:p w14:paraId="49C1A663" w14:textId="3418CDC8" w:rsidR="005C3985" w:rsidRDefault="005C3985">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_Toc90560023 \h </w:instrText>
      </w:r>
      <w:r>
        <w:fldChar w:fldCharType="separate"/>
      </w:r>
      <w:r>
        <w:t>60</w:t>
      </w:r>
      <w:r>
        <w:fldChar w:fldCharType="end"/>
      </w:r>
    </w:p>
    <w:p w14:paraId="2518F710" w14:textId="744C0D4D" w:rsidR="005C3985" w:rsidRDefault="005C3985">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_Toc90560024 \h </w:instrText>
      </w:r>
      <w:r>
        <w:fldChar w:fldCharType="separate"/>
      </w:r>
      <w:r>
        <w:t>60</w:t>
      </w:r>
      <w:r>
        <w:fldChar w:fldCharType="end"/>
      </w:r>
    </w:p>
    <w:p w14:paraId="49CAE526" w14:textId="3D07CA82" w:rsidR="005C3985" w:rsidRDefault="005C3985">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_Toc90560025 \h </w:instrText>
      </w:r>
      <w:r>
        <w:fldChar w:fldCharType="separate"/>
      </w:r>
      <w:r>
        <w:t>60</w:t>
      </w:r>
      <w:r>
        <w:fldChar w:fldCharType="end"/>
      </w:r>
    </w:p>
    <w:p w14:paraId="07C5AF76" w14:textId="69068962" w:rsidR="005C3985" w:rsidRDefault="005C3985">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_Toc90560026 \h </w:instrText>
      </w:r>
      <w:r>
        <w:fldChar w:fldCharType="separate"/>
      </w:r>
      <w:r>
        <w:t>61</w:t>
      </w:r>
      <w:r>
        <w:fldChar w:fldCharType="end"/>
      </w:r>
    </w:p>
    <w:p w14:paraId="45E8EE60" w14:textId="24B82B56" w:rsidR="005C3985" w:rsidRDefault="005C3985">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_Toc90560027 \h </w:instrText>
      </w:r>
      <w:r>
        <w:fldChar w:fldCharType="separate"/>
      </w:r>
      <w:r>
        <w:t>61</w:t>
      </w:r>
      <w:r>
        <w:fldChar w:fldCharType="end"/>
      </w:r>
    </w:p>
    <w:p w14:paraId="140DAEAC" w14:textId="29AF7AFC" w:rsidR="005C3985" w:rsidRDefault="005C3985">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_Toc90560028 \h </w:instrText>
      </w:r>
      <w:r>
        <w:fldChar w:fldCharType="separate"/>
      </w:r>
      <w:r>
        <w:t>61</w:t>
      </w:r>
      <w:r>
        <w:fldChar w:fldCharType="end"/>
      </w:r>
    </w:p>
    <w:p w14:paraId="6BF2AF22" w14:textId="4785E6AB" w:rsidR="005C3985" w:rsidRDefault="005C398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_Toc90560029 \h </w:instrText>
      </w:r>
      <w:r>
        <w:fldChar w:fldCharType="separate"/>
      </w:r>
      <w:r>
        <w:t>61</w:t>
      </w:r>
      <w:r>
        <w:fldChar w:fldCharType="end"/>
      </w:r>
    </w:p>
    <w:p w14:paraId="5835A376" w14:textId="615DF45C" w:rsidR="005C3985" w:rsidRDefault="005C398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_Toc90560030 \h </w:instrText>
      </w:r>
      <w:r>
        <w:fldChar w:fldCharType="separate"/>
      </w:r>
      <w:r>
        <w:t>61</w:t>
      </w:r>
      <w:r>
        <w:fldChar w:fldCharType="end"/>
      </w:r>
    </w:p>
    <w:p w14:paraId="1CCCC64D" w14:textId="60F7193C" w:rsidR="005C3985" w:rsidRDefault="005C398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_Toc90560031 \h </w:instrText>
      </w:r>
      <w:r>
        <w:fldChar w:fldCharType="separate"/>
      </w:r>
      <w:r>
        <w:t>61</w:t>
      </w:r>
      <w:r>
        <w:fldChar w:fldCharType="end"/>
      </w:r>
    </w:p>
    <w:p w14:paraId="76E0490B" w14:textId="5EA32301" w:rsidR="005C3985" w:rsidRDefault="005C3985">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_Toc90560032 \h </w:instrText>
      </w:r>
      <w:r>
        <w:fldChar w:fldCharType="separate"/>
      </w:r>
      <w:r>
        <w:t>61</w:t>
      </w:r>
      <w:r>
        <w:fldChar w:fldCharType="end"/>
      </w:r>
    </w:p>
    <w:p w14:paraId="155F195E" w14:textId="021957CA" w:rsidR="005C3985" w:rsidRDefault="005C398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_Toc90560033 \h </w:instrText>
      </w:r>
      <w:r>
        <w:fldChar w:fldCharType="separate"/>
      </w:r>
      <w:r>
        <w:t>62</w:t>
      </w:r>
      <w:r>
        <w:fldChar w:fldCharType="end"/>
      </w:r>
    </w:p>
    <w:p w14:paraId="7C5CF40D" w14:textId="325D0DF7" w:rsidR="005C3985" w:rsidRDefault="005C398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_Toc90560034 \h </w:instrText>
      </w:r>
      <w:r>
        <w:fldChar w:fldCharType="separate"/>
      </w:r>
      <w:r>
        <w:t>62</w:t>
      </w:r>
      <w:r>
        <w:fldChar w:fldCharType="end"/>
      </w:r>
    </w:p>
    <w:p w14:paraId="150B8CD0" w14:textId="06335568" w:rsidR="005C3985" w:rsidRDefault="005C398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_Toc90560035 \h </w:instrText>
      </w:r>
      <w:r>
        <w:fldChar w:fldCharType="separate"/>
      </w:r>
      <w:r>
        <w:t>62</w:t>
      </w:r>
      <w:r>
        <w:fldChar w:fldCharType="end"/>
      </w:r>
    </w:p>
    <w:p w14:paraId="7725C53A" w14:textId="6F4A8D3F" w:rsidR="005C3985" w:rsidRDefault="005C398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_Toc90560036 \h </w:instrText>
      </w:r>
      <w:r>
        <w:fldChar w:fldCharType="separate"/>
      </w:r>
      <w:r>
        <w:t>63</w:t>
      </w:r>
      <w:r>
        <w:fldChar w:fldCharType="end"/>
      </w:r>
    </w:p>
    <w:p w14:paraId="7F0C2EB6" w14:textId="7A11B11E" w:rsidR="005C3985" w:rsidRDefault="005C398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_Toc90560037 \h </w:instrText>
      </w:r>
      <w:r>
        <w:fldChar w:fldCharType="separate"/>
      </w:r>
      <w:r>
        <w:t>63</w:t>
      </w:r>
      <w:r>
        <w:fldChar w:fldCharType="end"/>
      </w:r>
    </w:p>
    <w:p w14:paraId="11690B02" w14:textId="1CE2F420" w:rsidR="005C3985" w:rsidRDefault="005C3985">
      <w:pPr>
        <w:pStyle w:val="TOC5"/>
        <w:rPr>
          <w:rFonts w:asciiTheme="minorHAnsi" w:eastAsiaTheme="minorEastAsia" w:hAnsiTheme="minorHAnsi" w:cstheme="minorBidi"/>
          <w:sz w:val="22"/>
          <w:szCs w:val="22"/>
          <w:lang w:eastAsia="en-GB"/>
        </w:rPr>
      </w:pPr>
      <w:r>
        <w:lastRenderedPageBreak/>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_Toc90560038 \h </w:instrText>
      </w:r>
      <w:r>
        <w:fldChar w:fldCharType="separate"/>
      </w:r>
      <w:r>
        <w:t>63</w:t>
      </w:r>
      <w:r>
        <w:fldChar w:fldCharType="end"/>
      </w:r>
    </w:p>
    <w:p w14:paraId="05D80E31" w14:textId="59FB6A1D" w:rsidR="005C3985" w:rsidRDefault="005C3985">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_Toc90560039 \h </w:instrText>
      </w:r>
      <w:r>
        <w:fldChar w:fldCharType="separate"/>
      </w:r>
      <w:r>
        <w:t>63</w:t>
      </w:r>
      <w:r>
        <w:fldChar w:fldCharType="end"/>
      </w:r>
    </w:p>
    <w:p w14:paraId="4CA525B2" w14:textId="015D2248" w:rsidR="005C3985" w:rsidRDefault="005C3985">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_Toc90560040 \h </w:instrText>
      </w:r>
      <w:r>
        <w:fldChar w:fldCharType="separate"/>
      </w:r>
      <w:r>
        <w:t>64</w:t>
      </w:r>
      <w:r>
        <w:fldChar w:fldCharType="end"/>
      </w:r>
    </w:p>
    <w:p w14:paraId="76A40AD5" w14:textId="579F79A3" w:rsidR="005C3985" w:rsidRDefault="005C3985">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_Toc90560041 \h </w:instrText>
      </w:r>
      <w:r>
        <w:fldChar w:fldCharType="separate"/>
      </w:r>
      <w:r>
        <w:t>64</w:t>
      </w:r>
      <w:r>
        <w:fldChar w:fldCharType="end"/>
      </w:r>
    </w:p>
    <w:p w14:paraId="0E40802C" w14:textId="29BAC783" w:rsidR="005C3985" w:rsidRDefault="005C3985">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_Toc90560042 \h </w:instrText>
      </w:r>
      <w:r>
        <w:fldChar w:fldCharType="separate"/>
      </w:r>
      <w:r>
        <w:t>64</w:t>
      </w:r>
      <w:r>
        <w:fldChar w:fldCharType="end"/>
      </w:r>
    </w:p>
    <w:p w14:paraId="5B81D5F3" w14:textId="2B975E65" w:rsidR="005C3985" w:rsidRDefault="005C3985">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_Toc90560043 \h </w:instrText>
      </w:r>
      <w:r>
        <w:fldChar w:fldCharType="separate"/>
      </w:r>
      <w:r>
        <w:t>65</w:t>
      </w:r>
      <w:r>
        <w:fldChar w:fldCharType="end"/>
      </w:r>
    </w:p>
    <w:p w14:paraId="1EF9AD70" w14:textId="0705C863" w:rsidR="005C3985" w:rsidRDefault="005C398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_Toc90560044 \h </w:instrText>
      </w:r>
      <w:r>
        <w:fldChar w:fldCharType="separate"/>
      </w:r>
      <w:r>
        <w:t>65</w:t>
      </w:r>
      <w:r>
        <w:fldChar w:fldCharType="end"/>
      </w:r>
    </w:p>
    <w:p w14:paraId="6B7F5336" w14:textId="7F32D039" w:rsidR="005C3985" w:rsidRDefault="005C398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_Toc90560045 \h </w:instrText>
      </w:r>
      <w:r>
        <w:fldChar w:fldCharType="separate"/>
      </w:r>
      <w:r>
        <w:t>65</w:t>
      </w:r>
      <w:r>
        <w:fldChar w:fldCharType="end"/>
      </w:r>
    </w:p>
    <w:p w14:paraId="0EA8414C" w14:textId="7E32E4E2" w:rsidR="005C3985" w:rsidRDefault="005C398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_Toc90560046 \h </w:instrText>
      </w:r>
      <w:r>
        <w:fldChar w:fldCharType="separate"/>
      </w:r>
      <w:r>
        <w:t>65</w:t>
      </w:r>
      <w:r>
        <w:fldChar w:fldCharType="end"/>
      </w:r>
    </w:p>
    <w:p w14:paraId="67DDABB1" w14:textId="07EF6F57" w:rsidR="005C3985" w:rsidRDefault="005C398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_Toc90560047 \h </w:instrText>
      </w:r>
      <w:r>
        <w:fldChar w:fldCharType="separate"/>
      </w:r>
      <w:r>
        <w:t>65</w:t>
      </w:r>
      <w:r>
        <w:fldChar w:fldCharType="end"/>
      </w:r>
    </w:p>
    <w:p w14:paraId="3E109026" w14:textId="4E7A7552" w:rsidR="005C3985" w:rsidRDefault="005C398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_Toc90560048 \h </w:instrText>
      </w:r>
      <w:r>
        <w:fldChar w:fldCharType="separate"/>
      </w:r>
      <w:r>
        <w:t>66</w:t>
      </w:r>
      <w:r>
        <w:fldChar w:fldCharType="end"/>
      </w:r>
    </w:p>
    <w:p w14:paraId="1C76DC65" w14:textId="403BA9FF" w:rsidR="005C3985" w:rsidRDefault="005C398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_Toc90560049 \h </w:instrText>
      </w:r>
      <w:r>
        <w:fldChar w:fldCharType="separate"/>
      </w:r>
      <w:r>
        <w:t>66</w:t>
      </w:r>
      <w:r>
        <w:fldChar w:fldCharType="end"/>
      </w:r>
    </w:p>
    <w:p w14:paraId="16F1D953" w14:textId="11CFAD1B" w:rsidR="005C3985" w:rsidRDefault="005C3985">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_Toc90560050 \h </w:instrText>
      </w:r>
      <w:r>
        <w:fldChar w:fldCharType="separate"/>
      </w:r>
      <w:r>
        <w:t>66</w:t>
      </w:r>
      <w:r>
        <w:fldChar w:fldCharType="end"/>
      </w:r>
    </w:p>
    <w:p w14:paraId="572AF555" w14:textId="3CC2FD56" w:rsidR="005C3985" w:rsidRDefault="005C3985">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_Toc90560051 \h </w:instrText>
      </w:r>
      <w:r>
        <w:fldChar w:fldCharType="separate"/>
      </w:r>
      <w:r>
        <w:t>67</w:t>
      </w:r>
      <w:r>
        <w:fldChar w:fldCharType="end"/>
      </w:r>
    </w:p>
    <w:p w14:paraId="26128FDA" w14:textId="21B87206" w:rsidR="005C3985" w:rsidRDefault="005C3985">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_Toc90560052 \h </w:instrText>
      </w:r>
      <w:r>
        <w:fldChar w:fldCharType="separate"/>
      </w:r>
      <w:r>
        <w:t>67</w:t>
      </w:r>
      <w:r>
        <w:fldChar w:fldCharType="end"/>
      </w:r>
    </w:p>
    <w:p w14:paraId="31256D19" w14:textId="69174B04" w:rsidR="005C3985" w:rsidRDefault="005C3985">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_Toc90560053 \h </w:instrText>
      </w:r>
      <w:r>
        <w:fldChar w:fldCharType="separate"/>
      </w:r>
      <w:r>
        <w:t>67</w:t>
      </w:r>
      <w:r>
        <w:fldChar w:fldCharType="end"/>
      </w:r>
    </w:p>
    <w:p w14:paraId="03D715D4" w14:textId="0D8AFFE9" w:rsidR="005C3985" w:rsidRDefault="005C3985">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_Toc90560054 \h </w:instrText>
      </w:r>
      <w:r>
        <w:fldChar w:fldCharType="separate"/>
      </w:r>
      <w:r>
        <w:t>67</w:t>
      </w:r>
      <w:r>
        <w:fldChar w:fldCharType="end"/>
      </w:r>
    </w:p>
    <w:p w14:paraId="6D6D0CE7" w14:textId="6862FFC9" w:rsidR="005C3985" w:rsidRDefault="005C3985">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_Toc90560055 \h </w:instrText>
      </w:r>
      <w:r>
        <w:fldChar w:fldCharType="separate"/>
      </w:r>
      <w:r>
        <w:t>68</w:t>
      </w:r>
      <w:r>
        <w:fldChar w:fldCharType="end"/>
      </w:r>
    </w:p>
    <w:p w14:paraId="0B94DE2D" w14:textId="0F74F477" w:rsidR="005C3985" w:rsidRDefault="005C3985">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_Toc90560056 \h </w:instrText>
      </w:r>
      <w:r>
        <w:fldChar w:fldCharType="separate"/>
      </w:r>
      <w:r>
        <w:t>68</w:t>
      </w:r>
      <w:r>
        <w:fldChar w:fldCharType="end"/>
      </w:r>
    </w:p>
    <w:p w14:paraId="691C1952" w14:textId="55B9A62B" w:rsidR="005C3985" w:rsidRDefault="005C3985">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_Toc90560057 \h </w:instrText>
      </w:r>
      <w:r>
        <w:fldChar w:fldCharType="separate"/>
      </w:r>
      <w:r>
        <w:t>68</w:t>
      </w:r>
      <w:r>
        <w:fldChar w:fldCharType="end"/>
      </w:r>
    </w:p>
    <w:p w14:paraId="760448BC" w14:textId="5DF55258" w:rsidR="005C3985" w:rsidRDefault="005C3985">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_Toc90560058 \h </w:instrText>
      </w:r>
      <w:r>
        <w:fldChar w:fldCharType="separate"/>
      </w:r>
      <w:r>
        <w:t>68</w:t>
      </w:r>
      <w:r>
        <w:fldChar w:fldCharType="end"/>
      </w:r>
    </w:p>
    <w:p w14:paraId="1D674E5C" w14:textId="5C18D16C" w:rsidR="005C3985" w:rsidRDefault="005C3985">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_Toc90560059 \h </w:instrText>
      </w:r>
      <w:r>
        <w:fldChar w:fldCharType="separate"/>
      </w:r>
      <w:r>
        <w:t>68</w:t>
      </w:r>
      <w:r>
        <w:fldChar w:fldCharType="end"/>
      </w:r>
    </w:p>
    <w:p w14:paraId="1F35CEDB" w14:textId="3F3C97D6" w:rsidR="005C3985" w:rsidRDefault="005C3985">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_Toc90560060 \h </w:instrText>
      </w:r>
      <w:r>
        <w:fldChar w:fldCharType="separate"/>
      </w:r>
      <w:r>
        <w:t>68</w:t>
      </w:r>
      <w:r>
        <w:fldChar w:fldCharType="end"/>
      </w:r>
    </w:p>
    <w:p w14:paraId="6E4D5A35" w14:textId="1C120EF9" w:rsidR="005C3985" w:rsidRDefault="005C398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_Toc90560061 \h </w:instrText>
      </w:r>
      <w:r>
        <w:fldChar w:fldCharType="separate"/>
      </w:r>
      <w:r>
        <w:t>69</w:t>
      </w:r>
      <w:r>
        <w:fldChar w:fldCharType="end"/>
      </w:r>
    </w:p>
    <w:p w14:paraId="288A9B5E" w14:textId="096DF631" w:rsidR="005C3985" w:rsidRDefault="005C398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_Toc90560062 \h </w:instrText>
      </w:r>
      <w:r>
        <w:fldChar w:fldCharType="separate"/>
      </w:r>
      <w:r>
        <w:t>69</w:t>
      </w:r>
      <w:r>
        <w:fldChar w:fldCharType="end"/>
      </w:r>
    </w:p>
    <w:p w14:paraId="68771F37" w14:textId="63571ABD" w:rsidR="005C3985" w:rsidRDefault="005C398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_Toc90560063 \h </w:instrText>
      </w:r>
      <w:r>
        <w:fldChar w:fldCharType="separate"/>
      </w:r>
      <w:r>
        <w:t>69</w:t>
      </w:r>
      <w:r>
        <w:fldChar w:fldCharType="end"/>
      </w:r>
    </w:p>
    <w:p w14:paraId="3CF5786B" w14:textId="07EE34E2" w:rsidR="005C3985" w:rsidRDefault="005C398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_Toc90560064 \h </w:instrText>
      </w:r>
      <w:r>
        <w:fldChar w:fldCharType="separate"/>
      </w:r>
      <w:r>
        <w:t>69</w:t>
      </w:r>
      <w:r>
        <w:fldChar w:fldCharType="end"/>
      </w:r>
    </w:p>
    <w:p w14:paraId="301968E1" w14:textId="1F22C886" w:rsidR="005C3985" w:rsidRDefault="005C398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_Toc90560065 \h </w:instrText>
      </w:r>
      <w:r>
        <w:fldChar w:fldCharType="separate"/>
      </w:r>
      <w:r>
        <w:t>70</w:t>
      </w:r>
      <w:r>
        <w:fldChar w:fldCharType="end"/>
      </w:r>
    </w:p>
    <w:p w14:paraId="59D94891" w14:textId="32C99F84" w:rsidR="005C3985" w:rsidRDefault="005C3985">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_Toc90560066 \h </w:instrText>
      </w:r>
      <w:r>
        <w:fldChar w:fldCharType="separate"/>
      </w:r>
      <w:r>
        <w:t>70</w:t>
      </w:r>
      <w:r>
        <w:fldChar w:fldCharType="end"/>
      </w:r>
    </w:p>
    <w:p w14:paraId="7FC1D1CA" w14:textId="17F0BA63" w:rsidR="005C3985" w:rsidRDefault="005C3985">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_Toc90560067 \h </w:instrText>
      </w:r>
      <w:r>
        <w:fldChar w:fldCharType="separate"/>
      </w:r>
      <w:r>
        <w:t>70</w:t>
      </w:r>
      <w:r>
        <w:fldChar w:fldCharType="end"/>
      </w:r>
    </w:p>
    <w:p w14:paraId="499A40E5" w14:textId="7C52B79D" w:rsidR="005C3985" w:rsidRDefault="005C3985">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_Toc90560068 \h </w:instrText>
      </w:r>
      <w:r>
        <w:fldChar w:fldCharType="separate"/>
      </w:r>
      <w:r>
        <w:t>70</w:t>
      </w:r>
      <w:r>
        <w:fldChar w:fldCharType="end"/>
      </w:r>
    </w:p>
    <w:p w14:paraId="3DB87D9D" w14:textId="7F654CA8" w:rsidR="005C3985" w:rsidRDefault="005C3985">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_Toc90560069 \h </w:instrText>
      </w:r>
      <w:r>
        <w:fldChar w:fldCharType="separate"/>
      </w:r>
      <w:r>
        <w:t>71</w:t>
      </w:r>
      <w:r>
        <w:fldChar w:fldCharType="end"/>
      </w:r>
    </w:p>
    <w:p w14:paraId="69B7C381" w14:textId="43B89D0C" w:rsidR="005C3985" w:rsidRDefault="005C398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_Toc90560070 \h </w:instrText>
      </w:r>
      <w:r>
        <w:fldChar w:fldCharType="separate"/>
      </w:r>
      <w:r>
        <w:t>72</w:t>
      </w:r>
      <w:r>
        <w:fldChar w:fldCharType="end"/>
      </w:r>
    </w:p>
    <w:p w14:paraId="49D4130A" w14:textId="3EC56257" w:rsidR="005C3985" w:rsidRDefault="005C3985">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_Toc90560071 \h </w:instrText>
      </w:r>
      <w:r>
        <w:fldChar w:fldCharType="separate"/>
      </w:r>
      <w:r>
        <w:t>72</w:t>
      </w:r>
      <w:r>
        <w:fldChar w:fldCharType="end"/>
      </w:r>
    </w:p>
    <w:p w14:paraId="67EB450A" w14:textId="16093570" w:rsidR="005C3985" w:rsidRDefault="005C3985">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_Toc90560072 \h </w:instrText>
      </w:r>
      <w:r>
        <w:fldChar w:fldCharType="separate"/>
      </w:r>
      <w:r>
        <w:t>72</w:t>
      </w:r>
      <w:r>
        <w:fldChar w:fldCharType="end"/>
      </w:r>
    </w:p>
    <w:p w14:paraId="47C48BBD" w14:textId="33DC5034" w:rsidR="005C3985" w:rsidRDefault="005C3985">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_Toc90560073 \h </w:instrText>
      </w:r>
      <w:r>
        <w:fldChar w:fldCharType="separate"/>
      </w:r>
      <w:r>
        <w:t>72</w:t>
      </w:r>
      <w:r>
        <w:fldChar w:fldCharType="end"/>
      </w:r>
    </w:p>
    <w:p w14:paraId="5A31BC35" w14:textId="422B17B1" w:rsidR="005C3985" w:rsidRDefault="005C3985">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_Toc90560074 \h </w:instrText>
      </w:r>
      <w:r>
        <w:fldChar w:fldCharType="separate"/>
      </w:r>
      <w:r>
        <w:t>72</w:t>
      </w:r>
      <w:r>
        <w:fldChar w:fldCharType="end"/>
      </w:r>
    </w:p>
    <w:p w14:paraId="410E2255" w14:textId="5F5D6C16" w:rsidR="005C3985" w:rsidRDefault="005C3985">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_Toc90560075 \h </w:instrText>
      </w:r>
      <w:r>
        <w:fldChar w:fldCharType="separate"/>
      </w:r>
      <w:r>
        <w:t>72</w:t>
      </w:r>
      <w:r>
        <w:fldChar w:fldCharType="end"/>
      </w:r>
    </w:p>
    <w:p w14:paraId="5647F1FE" w14:textId="176DDCD9" w:rsidR="005C3985" w:rsidRDefault="005C3985">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_Toc90560076 \h </w:instrText>
      </w:r>
      <w:r>
        <w:fldChar w:fldCharType="separate"/>
      </w:r>
      <w:r>
        <w:t>73</w:t>
      </w:r>
      <w:r>
        <w:fldChar w:fldCharType="end"/>
      </w:r>
    </w:p>
    <w:p w14:paraId="211B7252" w14:textId="7C1D2689" w:rsidR="005C3985" w:rsidRDefault="005C3985">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_Toc90560077 \h </w:instrText>
      </w:r>
      <w:r>
        <w:fldChar w:fldCharType="separate"/>
      </w:r>
      <w:r>
        <w:t>73</w:t>
      </w:r>
      <w:r>
        <w:fldChar w:fldCharType="end"/>
      </w:r>
    </w:p>
    <w:p w14:paraId="34FD6D7C" w14:textId="1B70F3E3" w:rsidR="005C3985" w:rsidRDefault="005C3985">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_Toc90560078 \h </w:instrText>
      </w:r>
      <w:r>
        <w:fldChar w:fldCharType="separate"/>
      </w:r>
      <w:r>
        <w:t>73</w:t>
      </w:r>
      <w:r>
        <w:fldChar w:fldCharType="end"/>
      </w:r>
    </w:p>
    <w:p w14:paraId="795E02A3" w14:textId="7D5637A3" w:rsidR="005C3985" w:rsidRDefault="005C398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_Toc90560079 \h </w:instrText>
      </w:r>
      <w:r>
        <w:fldChar w:fldCharType="separate"/>
      </w:r>
      <w:r>
        <w:t>74</w:t>
      </w:r>
      <w:r>
        <w:fldChar w:fldCharType="end"/>
      </w:r>
    </w:p>
    <w:p w14:paraId="26982A31" w14:textId="4A38AF4E" w:rsidR="005C3985" w:rsidRDefault="005C398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_Toc90560080 \h </w:instrText>
      </w:r>
      <w:r>
        <w:fldChar w:fldCharType="separate"/>
      </w:r>
      <w:r>
        <w:t>74</w:t>
      </w:r>
      <w:r>
        <w:fldChar w:fldCharType="end"/>
      </w:r>
    </w:p>
    <w:p w14:paraId="369760C2" w14:textId="6A701F24" w:rsidR="005C3985" w:rsidRDefault="005C398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_Toc90560081 \h </w:instrText>
      </w:r>
      <w:r>
        <w:fldChar w:fldCharType="separate"/>
      </w:r>
      <w:r>
        <w:t>74</w:t>
      </w:r>
      <w:r>
        <w:fldChar w:fldCharType="end"/>
      </w:r>
    </w:p>
    <w:p w14:paraId="6867CCD7" w14:textId="56EE9C78" w:rsidR="005C3985" w:rsidRDefault="005C398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_Toc90560082 \h </w:instrText>
      </w:r>
      <w:r>
        <w:fldChar w:fldCharType="separate"/>
      </w:r>
      <w:r>
        <w:t>74</w:t>
      </w:r>
      <w:r>
        <w:fldChar w:fldCharType="end"/>
      </w:r>
    </w:p>
    <w:p w14:paraId="712A3031" w14:textId="486D0661" w:rsidR="005C3985" w:rsidRDefault="005C398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_Toc90560083 \h </w:instrText>
      </w:r>
      <w:r>
        <w:fldChar w:fldCharType="separate"/>
      </w:r>
      <w:r>
        <w:t>74</w:t>
      </w:r>
      <w:r>
        <w:fldChar w:fldCharType="end"/>
      </w:r>
    </w:p>
    <w:p w14:paraId="7A87AAB4" w14:textId="453C0C3E" w:rsidR="005C3985" w:rsidRDefault="005C3985">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_Toc90560084 \h </w:instrText>
      </w:r>
      <w:r>
        <w:fldChar w:fldCharType="separate"/>
      </w:r>
      <w:r>
        <w:t>74</w:t>
      </w:r>
      <w:r>
        <w:fldChar w:fldCharType="end"/>
      </w:r>
    </w:p>
    <w:p w14:paraId="41ACB29A" w14:textId="50178F34" w:rsidR="005C3985" w:rsidRDefault="005C3985">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_Toc90560085 \h </w:instrText>
      </w:r>
      <w:r>
        <w:fldChar w:fldCharType="separate"/>
      </w:r>
      <w:r>
        <w:t>74</w:t>
      </w:r>
      <w:r>
        <w:fldChar w:fldCharType="end"/>
      </w:r>
    </w:p>
    <w:p w14:paraId="194C977D" w14:textId="52073A36" w:rsidR="005C3985" w:rsidRDefault="005C398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_Toc90560086 \h </w:instrText>
      </w:r>
      <w:r>
        <w:fldChar w:fldCharType="separate"/>
      </w:r>
      <w:r>
        <w:t>75</w:t>
      </w:r>
      <w:r>
        <w:fldChar w:fldCharType="end"/>
      </w:r>
    </w:p>
    <w:p w14:paraId="2A5C4C36" w14:textId="27659236" w:rsidR="005C3985" w:rsidRDefault="005C3985">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_Toc90560087 \h </w:instrText>
      </w:r>
      <w:r>
        <w:fldChar w:fldCharType="separate"/>
      </w:r>
      <w:r>
        <w:t>75</w:t>
      </w:r>
      <w:r>
        <w:fldChar w:fldCharType="end"/>
      </w:r>
    </w:p>
    <w:p w14:paraId="31E47721" w14:textId="2F7C79F9" w:rsidR="005C3985" w:rsidRDefault="005C3985">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_Toc90560088 \h </w:instrText>
      </w:r>
      <w:r>
        <w:fldChar w:fldCharType="separate"/>
      </w:r>
      <w:r>
        <w:t>75</w:t>
      </w:r>
      <w:r>
        <w:fldChar w:fldCharType="end"/>
      </w:r>
    </w:p>
    <w:p w14:paraId="24BAF9B8" w14:textId="46968030" w:rsidR="005C3985" w:rsidRDefault="005C398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_Toc90560089 \h </w:instrText>
      </w:r>
      <w:r>
        <w:fldChar w:fldCharType="separate"/>
      </w:r>
      <w:r>
        <w:t>76</w:t>
      </w:r>
      <w:r>
        <w:fldChar w:fldCharType="end"/>
      </w:r>
    </w:p>
    <w:p w14:paraId="340ABB52" w14:textId="6B8F8CC7" w:rsidR="005C3985" w:rsidRDefault="005C398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_Toc90560090 \h </w:instrText>
      </w:r>
      <w:r>
        <w:fldChar w:fldCharType="separate"/>
      </w:r>
      <w:r>
        <w:t>76</w:t>
      </w:r>
      <w:r>
        <w:fldChar w:fldCharType="end"/>
      </w:r>
    </w:p>
    <w:p w14:paraId="1AC10A77" w14:textId="6763D926" w:rsidR="005C3985" w:rsidRDefault="005C398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_Toc90560091 \h </w:instrText>
      </w:r>
      <w:r>
        <w:fldChar w:fldCharType="separate"/>
      </w:r>
      <w:r>
        <w:t>76</w:t>
      </w:r>
      <w:r>
        <w:fldChar w:fldCharType="end"/>
      </w:r>
    </w:p>
    <w:p w14:paraId="7ABB2A41" w14:textId="1A517870" w:rsidR="005C3985" w:rsidRDefault="005C3985">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_Toc90560092 \h </w:instrText>
      </w:r>
      <w:r>
        <w:fldChar w:fldCharType="separate"/>
      </w:r>
      <w:r>
        <w:t>76</w:t>
      </w:r>
      <w:r>
        <w:fldChar w:fldCharType="end"/>
      </w:r>
    </w:p>
    <w:p w14:paraId="7950F433" w14:textId="35BABF6E" w:rsidR="005C3985" w:rsidRDefault="005C3985">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_Toc90560093 \h </w:instrText>
      </w:r>
      <w:r>
        <w:fldChar w:fldCharType="separate"/>
      </w:r>
      <w:r>
        <w:t>76</w:t>
      </w:r>
      <w:r>
        <w:fldChar w:fldCharType="end"/>
      </w:r>
    </w:p>
    <w:p w14:paraId="31B53AA5" w14:textId="72AE1D0D" w:rsidR="005C3985" w:rsidRDefault="005C3985">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_Toc90560094 \h </w:instrText>
      </w:r>
      <w:r>
        <w:fldChar w:fldCharType="separate"/>
      </w:r>
      <w:r>
        <w:t>76</w:t>
      </w:r>
      <w:r>
        <w:fldChar w:fldCharType="end"/>
      </w:r>
    </w:p>
    <w:p w14:paraId="109797FF" w14:textId="38A444BE" w:rsidR="005C3985" w:rsidRDefault="005C3985">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_Toc90560095 \h </w:instrText>
      </w:r>
      <w:r>
        <w:fldChar w:fldCharType="separate"/>
      </w:r>
      <w:r>
        <w:t>76</w:t>
      </w:r>
      <w:r>
        <w:fldChar w:fldCharType="end"/>
      </w:r>
    </w:p>
    <w:p w14:paraId="22AED320" w14:textId="00B9BE9E" w:rsidR="005C3985" w:rsidRDefault="005C3985">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_Toc90560096 \h </w:instrText>
      </w:r>
      <w:r>
        <w:fldChar w:fldCharType="separate"/>
      </w:r>
      <w:r>
        <w:t>77</w:t>
      </w:r>
      <w:r>
        <w:fldChar w:fldCharType="end"/>
      </w:r>
    </w:p>
    <w:p w14:paraId="27E64306" w14:textId="26BCDB6B" w:rsidR="005C3985" w:rsidRDefault="005C398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_Toc90560097 \h </w:instrText>
      </w:r>
      <w:r>
        <w:fldChar w:fldCharType="separate"/>
      </w:r>
      <w:r>
        <w:t>77</w:t>
      </w:r>
      <w:r>
        <w:fldChar w:fldCharType="end"/>
      </w:r>
    </w:p>
    <w:p w14:paraId="47A61332" w14:textId="7510C44E" w:rsidR="005C3985" w:rsidRDefault="005C398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_Toc90560098 \h </w:instrText>
      </w:r>
      <w:r>
        <w:fldChar w:fldCharType="separate"/>
      </w:r>
      <w:r>
        <w:t>77</w:t>
      </w:r>
      <w:r>
        <w:fldChar w:fldCharType="end"/>
      </w:r>
    </w:p>
    <w:p w14:paraId="493B5315" w14:textId="12DCD1C7" w:rsidR="005C3985" w:rsidRDefault="005C398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_Toc90560099 \h </w:instrText>
      </w:r>
      <w:r>
        <w:fldChar w:fldCharType="separate"/>
      </w:r>
      <w:r>
        <w:t>78</w:t>
      </w:r>
      <w:r>
        <w:fldChar w:fldCharType="end"/>
      </w:r>
    </w:p>
    <w:p w14:paraId="03EF3861" w14:textId="03B4F2F7" w:rsidR="005C3985" w:rsidRDefault="005C398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_Toc90560100 \h </w:instrText>
      </w:r>
      <w:r>
        <w:fldChar w:fldCharType="separate"/>
      </w:r>
      <w:r>
        <w:t>78</w:t>
      </w:r>
      <w:r>
        <w:fldChar w:fldCharType="end"/>
      </w:r>
    </w:p>
    <w:p w14:paraId="0B529C5C" w14:textId="7F949576" w:rsidR="005C3985" w:rsidRDefault="005C398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_Toc90560101 \h </w:instrText>
      </w:r>
      <w:r>
        <w:fldChar w:fldCharType="separate"/>
      </w:r>
      <w:r>
        <w:t>78</w:t>
      </w:r>
      <w:r>
        <w:fldChar w:fldCharType="end"/>
      </w:r>
    </w:p>
    <w:p w14:paraId="7B4534F5" w14:textId="648830C3" w:rsidR="005C3985" w:rsidRDefault="005C398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_Toc90560102 \h </w:instrText>
      </w:r>
      <w:r>
        <w:fldChar w:fldCharType="separate"/>
      </w:r>
      <w:r>
        <w:t>78</w:t>
      </w:r>
      <w:r>
        <w:fldChar w:fldCharType="end"/>
      </w:r>
    </w:p>
    <w:p w14:paraId="290D9C68" w14:textId="77B5B841" w:rsidR="005C3985" w:rsidRDefault="005C398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_Toc90560103 \h </w:instrText>
      </w:r>
      <w:r>
        <w:fldChar w:fldCharType="separate"/>
      </w:r>
      <w:r>
        <w:t>78</w:t>
      </w:r>
      <w:r>
        <w:fldChar w:fldCharType="end"/>
      </w:r>
    </w:p>
    <w:p w14:paraId="0A360FEF" w14:textId="3A3E5C0B" w:rsidR="005C3985" w:rsidRDefault="005C398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_Toc90560104 \h </w:instrText>
      </w:r>
      <w:r>
        <w:fldChar w:fldCharType="separate"/>
      </w:r>
      <w:r>
        <w:t>78</w:t>
      </w:r>
      <w:r>
        <w:fldChar w:fldCharType="end"/>
      </w:r>
    </w:p>
    <w:p w14:paraId="570E089B" w14:textId="5F18C18D" w:rsidR="005C3985" w:rsidRDefault="005C398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_Toc90560105 \h </w:instrText>
      </w:r>
      <w:r>
        <w:fldChar w:fldCharType="separate"/>
      </w:r>
      <w:r>
        <w:t>78</w:t>
      </w:r>
      <w:r>
        <w:fldChar w:fldCharType="end"/>
      </w:r>
    </w:p>
    <w:p w14:paraId="506D18C5" w14:textId="12449091" w:rsidR="005C3985" w:rsidRDefault="005C3985">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_Toc90560106 \h </w:instrText>
      </w:r>
      <w:r>
        <w:fldChar w:fldCharType="separate"/>
      </w:r>
      <w:r>
        <w:t>78</w:t>
      </w:r>
      <w:r>
        <w:fldChar w:fldCharType="end"/>
      </w:r>
    </w:p>
    <w:p w14:paraId="045C1E14" w14:textId="01C47CF7" w:rsidR="005C3985" w:rsidRDefault="005C3985">
      <w:pPr>
        <w:pStyle w:val="TOC5"/>
        <w:rPr>
          <w:rFonts w:asciiTheme="minorHAnsi" w:eastAsiaTheme="minorEastAsia" w:hAnsiTheme="minorHAnsi" w:cstheme="minorBidi"/>
          <w:sz w:val="22"/>
          <w:szCs w:val="22"/>
          <w:lang w:eastAsia="en-GB"/>
        </w:rPr>
      </w:pPr>
      <w:r w:rsidRPr="00957D94">
        <w:rPr>
          <w:lang w:val="es-ES"/>
        </w:rPr>
        <w:t>6.1.2.2.3</w:t>
      </w:r>
      <w:r>
        <w:rPr>
          <w:rFonts w:asciiTheme="minorHAnsi" w:eastAsiaTheme="minorEastAsia" w:hAnsiTheme="minorHAnsi" w:cstheme="minorBidi"/>
          <w:sz w:val="22"/>
          <w:szCs w:val="22"/>
          <w:lang w:eastAsia="en-GB"/>
        </w:rPr>
        <w:tab/>
      </w:r>
      <w:r w:rsidRPr="00957D94">
        <w:rPr>
          <w:lang w:val="es-ES"/>
        </w:rPr>
        <w:t>Cache-Control</w:t>
      </w:r>
      <w:r>
        <w:tab/>
      </w:r>
      <w:r>
        <w:fldChar w:fldCharType="begin" w:fldLock="1"/>
      </w:r>
      <w:r>
        <w:instrText xml:space="preserve"> PAGEREF _Toc90560107 \h </w:instrText>
      </w:r>
      <w:r>
        <w:fldChar w:fldCharType="separate"/>
      </w:r>
      <w:r>
        <w:t>78</w:t>
      </w:r>
      <w:r>
        <w:fldChar w:fldCharType="end"/>
      </w:r>
    </w:p>
    <w:p w14:paraId="5CFA96F1" w14:textId="091158AC" w:rsidR="005C3985" w:rsidRDefault="005C3985">
      <w:pPr>
        <w:pStyle w:val="TOC5"/>
        <w:rPr>
          <w:rFonts w:asciiTheme="minorHAnsi" w:eastAsiaTheme="minorEastAsia" w:hAnsiTheme="minorHAnsi" w:cstheme="minorBidi"/>
          <w:sz w:val="22"/>
          <w:szCs w:val="22"/>
          <w:lang w:eastAsia="en-GB"/>
        </w:rPr>
      </w:pPr>
      <w:r w:rsidRPr="00957D94">
        <w:rPr>
          <w:lang w:val="en-US"/>
        </w:rPr>
        <w:t>6.1.2.2.4</w:t>
      </w:r>
      <w:r>
        <w:rPr>
          <w:rFonts w:asciiTheme="minorHAnsi" w:eastAsiaTheme="minorEastAsia" w:hAnsiTheme="minorHAnsi" w:cstheme="minorBidi"/>
          <w:sz w:val="22"/>
          <w:szCs w:val="22"/>
          <w:lang w:eastAsia="en-GB"/>
        </w:rPr>
        <w:tab/>
      </w:r>
      <w:r w:rsidRPr="00957D94">
        <w:rPr>
          <w:lang w:val="en-US"/>
        </w:rPr>
        <w:t>ETag</w:t>
      </w:r>
      <w:r>
        <w:tab/>
      </w:r>
      <w:r>
        <w:fldChar w:fldCharType="begin" w:fldLock="1"/>
      </w:r>
      <w:r>
        <w:instrText xml:space="preserve"> PAGEREF _Toc90560108 \h </w:instrText>
      </w:r>
      <w:r>
        <w:fldChar w:fldCharType="separate"/>
      </w:r>
      <w:r>
        <w:t>79</w:t>
      </w:r>
      <w:r>
        <w:fldChar w:fldCharType="end"/>
      </w:r>
    </w:p>
    <w:p w14:paraId="147D85CD" w14:textId="44B85F4E" w:rsidR="005C3985" w:rsidRDefault="005C3985">
      <w:pPr>
        <w:pStyle w:val="TOC5"/>
        <w:rPr>
          <w:rFonts w:asciiTheme="minorHAnsi" w:eastAsiaTheme="minorEastAsia" w:hAnsiTheme="minorHAnsi" w:cstheme="minorBidi"/>
          <w:sz w:val="22"/>
          <w:szCs w:val="22"/>
          <w:lang w:eastAsia="en-GB"/>
        </w:rPr>
      </w:pPr>
      <w:r w:rsidRPr="00957D94">
        <w:rPr>
          <w:lang w:val="en-US"/>
        </w:rPr>
        <w:t>6.1.2.2.5</w:t>
      </w:r>
      <w:r>
        <w:rPr>
          <w:rFonts w:asciiTheme="minorHAnsi" w:eastAsiaTheme="minorEastAsia" w:hAnsiTheme="minorHAnsi" w:cstheme="minorBidi"/>
          <w:sz w:val="22"/>
          <w:szCs w:val="22"/>
          <w:lang w:eastAsia="en-GB"/>
        </w:rPr>
        <w:tab/>
      </w:r>
      <w:r w:rsidRPr="00957D94">
        <w:rPr>
          <w:lang w:val="en-US"/>
        </w:rPr>
        <w:t>If-None-Match</w:t>
      </w:r>
      <w:r>
        <w:tab/>
      </w:r>
      <w:r>
        <w:fldChar w:fldCharType="begin" w:fldLock="1"/>
      </w:r>
      <w:r>
        <w:instrText xml:space="preserve"> PAGEREF _Toc90560109 \h </w:instrText>
      </w:r>
      <w:r>
        <w:fldChar w:fldCharType="separate"/>
      </w:r>
      <w:r>
        <w:t>79</w:t>
      </w:r>
      <w:r>
        <w:fldChar w:fldCharType="end"/>
      </w:r>
    </w:p>
    <w:p w14:paraId="2E82D2AE" w14:textId="656E0383" w:rsidR="005C3985" w:rsidRDefault="005C3985">
      <w:pPr>
        <w:pStyle w:val="TOC5"/>
        <w:rPr>
          <w:rFonts w:asciiTheme="minorHAnsi" w:eastAsiaTheme="minorEastAsia" w:hAnsiTheme="minorHAnsi" w:cstheme="minorBidi"/>
          <w:sz w:val="22"/>
          <w:szCs w:val="22"/>
          <w:lang w:eastAsia="en-GB"/>
        </w:rPr>
      </w:pPr>
      <w:r w:rsidRPr="00957D94">
        <w:rPr>
          <w:lang w:val="en-US"/>
        </w:rPr>
        <w:t>6.1.2.2.6</w:t>
      </w:r>
      <w:r>
        <w:rPr>
          <w:rFonts w:asciiTheme="minorHAnsi" w:eastAsiaTheme="minorEastAsia" w:hAnsiTheme="minorHAnsi" w:cstheme="minorBidi"/>
          <w:sz w:val="22"/>
          <w:szCs w:val="22"/>
          <w:lang w:eastAsia="en-GB"/>
        </w:rPr>
        <w:tab/>
      </w:r>
      <w:r w:rsidRPr="00957D94">
        <w:rPr>
          <w:lang w:val="en-US"/>
        </w:rPr>
        <w:t>Last-Modified</w:t>
      </w:r>
      <w:r>
        <w:tab/>
      </w:r>
      <w:r>
        <w:fldChar w:fldCharType="begin" w:fldLock="1"/>
      </w:r>
      <w:r>
        <w:instrText xml:space="preserve"> PAGEREF _Toc90560110 \h </w:instrText>
      </w:r>
      <w:r>
        <w:fldChar w:fldCharType="separate"/>
      </w:r>
      <w:r>
        <w:t>79</w:t>
      </w:r>
      <w:r>
        <w:fldChar w:fldCharType="end"/>
      </w:r>
    </w:p>
    <w:p w14:paraId="6BD92271" w14:textId="2C6C5837" w:rsidR="005C3985" w:rsidRDefault="005C3985">
      <w:pPr>
        <w:pStyle w:val="TOC5"/>
        <w:rPr>
          <w:rFonts w:asciiTheme="minorHAnsi" w:eastAsiaTheme="minorEastAsia" w:hAnsiTheme="minorHAnsi" w:cstheme="minorBidi"/>
          <w:sz w:val="22"/>
          <w:szCs w:val="22"/>
          <w:lang w:eastAsia="en-GB"/>
        </w:rPr>
      </w:pPr>
      <w:r w:rsidRPr="00957D94">
        <w:rPr>
          <w:lang w:val="en-US"/>
        </w:rPr>
        <w:t>6.1.2.2.7</w:t>
      </w:r>
      <w:r>
        <w:rPr>
          <w:rFonts w:asciiTheme="minorHAnsi" w:eastAsiaTheme="minorEastAsia" w:hAnsiTheme="minorHAnsi" w:cstheme="minorBidi"/>
          <w:sz w:val="22"/>
          <w:szCs w:val="22"/>
          <w:lang w:eastAsia="en-GB"/>
        </w:rPr>
        <w:tab/>
      </w:r>
      <w:r w:rsidRPr="00957D94">
        <w:rPr>
          <w:lang w:val="en-US"/>
        </w:rPr>
        <w:t>If-Modified-Since</w:t>
      </w:r>
      <w:r>
        <w:tab/>
      </w:r>
      <w:r>
        <w:fldChar w:fldCharType="begin" w:fldLock="1"/>
      </w:r>
      <w:r>
        <w:instrText xml:space="preserve"> PAGEREF _Toc90560111 \h </w:instrText>
      </w:r>
      <w:r>
        <w:fldChar w:fldCharType="separate"/>
      </w:r>
      <w:r>
        <w:t>79</w:t>
      </w:r>
      <w:r>
        <w:fldChar w:fldCharType="end"/>
      </w:r>
    </w:p>
    <w:p w14:paraId="040B42F7" w14:textId="2AC20E77" w:rsidR="005C3985" w:rsidRDefault="005C3985">
      <w:pPr>
        <w:pStyle w:val="TOC5"/>
        <w:rPr>
          <w:rFonts w:asciiTheme="minorHAnsi" w:eastAsiaTheme="minorEastAsia" w:hAnsiTheme="minorHAnsi" w:cstheme="minorBidi"/>
          <w:sz w:val="22"/>
          <w:szCs w:val="22"/>
          <w:lang w:eastAsia="en-GB"/>
        </w:rPr>
      </w:pPr>
      <w:r w:rsidRPr="00957D94">
        <w:rPr>
          <w:lang w:val="en-US"/>
        </w:rPr>
        <w:t>6.1.2.2.8</w:t>
      </w:r>
      <w:r>
        <w:rPr>
          <w:rFonts w:asciiTheme="minorHAnsi" w:eastAsiaTheme="minorEastAsia" w:hAnsiTheme="minorHAnsi" w:cstheme="minorBidi"/>
          <w:sz w:val="22"/>
          <w:szCs w:val="22"/>
          <w:lang w:eastAsia="en-GB"/>
        </w:rPr>
        <w:tab/>
      </w:r>
      <w:r w:rsidRPr="00957D94">
        <w:rPr>
          <w:lang w:val="en-US"/>
        </w:rPr>
        <w:t>When to Use Entity-Tags and Last-Modified Dates</w:t>
      </w:r>
      <w:r>
        <w:tab/>
      </w:r>
      <w:r>
        <w:fldChar w:fldCharType="begin" w:fldLock="1"/>
      </w:r>
      <w:r>
        <w:instrText xml:space="preserve"> PAGEREF _Toc90560112 \h </w:instrText>
      </w:r>
      <w:r>
        <w:fldChar w:fldCharType="separate"/>
      </w:r>
      <w:r>
        <w:t>79</w:t>
      </w:r>
      <w:r>
        <w:fldChar w:fldCharType="end"/>
      </w:r>
    </w:p>
    <w:p w14:paraId="3F149F39" w14:textId="025A07A1" w:rsidR="005C3985" w:rsidRDefault="005C398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_Toc90560113 \h </w:instrText>
      </w:r>
      <w:r>
        <w:fldChar w:fldCharType="separate"/>
      </w:r>
      <w:r>
        <w:t>79</w:t>
      </w:r>
      <w:r>
        <w:fldChar w:fldCharType="end"/>
      </w:r>
    </w:p>
    <w:p w14:paraId="152D2EF8" w14:textId="2FA0FD55" w:rsidR="005C3985" w:rsidRDefault="005C398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_Toc90560114 \h </w:instrText>
      </w:r>
      <w:r>
        <w:fldChar w:fldCharType="separate"/>
      </w:r>
      <w:r>
        <w:t>79</w:t>
      </w:r>
      <w:r>
        <w:fldChar w:fldCharType="end"/>
      </w:r>
    </w:p>
    <w:p w14:paraId="016F8ABB" w14:textId="6B364CFD" w:rsidR="005C3985" w:rsidRDefault="005C398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_Toc90560115 \h </w:instrText>
      </w:r>
      <w:r>
        <w:fldChar w:fldCharType="separate"/>
      </w:r>
      <w:r>
        <w:t>79</w:t>
      </w:r>
      <w:r>
        <w:fldChar w:fldCharType="end"/>
      </w:r>
    </w:p>
    <w:p w14:paraId="2F29E8F9" w14:textId="3471989A" w:rsidR="005C3985" w:rsidRDefault="005C398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_Toc90560116 \h </w:instrText>
      </w:r>
      <w:r>
        <w:fldChar w:fldCharType="separate"/>
      </w:r>
      <w:r>
        <w:t>79</w:t>
      </w:r>
      <w:r>
        <w:fldChar w:fldCharType="end"/>
      </w:r>
    </w:p>
    <w:p w14:paraId="75DB6568" w14:textId="2FD4AAA2" w:rsidR="005C3985" w:rsidRDefault="005C398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_Toc90560117 \h </w:instrText>
      </w:r>
      <w:r>
        <w:fldChar w:fldCharType="separate"/>
      </w:r>
      <w:r>
        <w:t>83</w:t>
      </w:r>
      <w:r>
        <w:fldChar w:fldCharType="end"/>
      </w:r>
    </w:p>
    <w:p w14:paraId="7CCE4106" w14:textId="6F34977A" w:rsidR="005C3985" w:rsidRDefault="005C398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_Toc90560118 \h </w:instrText>
      </w:r>
      <w:r>
        <w:fldChar w:fldCharType="separate"/>
      </w:r>
      <w:r>
        <w:t>83</w:t>
      </w:r>
      <w:r>
        <w:fldChar w:fldCharType="end"/>
      </w:r>
    </w:p>
    <w:p w14:paraId="0FA17D8A" w14:textId="2942951B" w:rsidR="005C3985" w:rsidRDefault="005C398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_Toc90560119 \h </w:instrText>
      </w:r>
      <w:r>
        <w:fldChar w:fldCharType="separate"/>
      </w:r>
      <w:r>
        <w:t>83</w:t>
      </w:r>
      <w:r>
        <w:fldChar w:fldCharType="end"/>
      </w:r>
    </w:p>
    <w:p w14:paraId="4159E270" w14:textId="61CCB51B" w:rsidR="005C3985" w:rsidRDefault="005C398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_Toc90560120 \h </w:instrText>
      </w:r>
      <w:r>
        <w:fldChar w:fldCharType="separate"/>
      </w:r>
      <w:r>
        <w:t>83</w:t>
      </w:r>
      <w:r>
        <w:fldChar w:fldCharType="end"/>
      </w:r>
    </w:p>
    <w:p w14:paraId="3050AB38" w14:textId="1B3F7697" w:rsidR="005C3985" w:rsidRDefault="005C3985">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_Toc90560121 \h </w:instrText>
      </w:r>
      <w:r>
        <w:fldChar w:fldCharType="separate"/>
      </w:r>
      <w:r>
        <w:t>83</w:t>
      </w:r>
      <w:r>
        <w:fldChar w:fldCharType="end"/>
      </w:r>
    </w:p>
    <w:p w14:paraId="21C55697" w14:textId="6B7B2684" w:rsidR="005C3985" w:rsidRDefault="005C398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_Toc90560122 \h </w:instrText>
      </w:r>
      <w:r>
        <w:fldChar w:fldCharType="separate"/>
      </w:r>
      <w:r>
        <w:t>84</w:t>
      </w:r>
      <w:r>
        <w:fldChar w:fldCharType="end"/>
      </w:r>
    </w:p>
    <w:p w14:paraId="2A97B121" w14:textId="7E772975" w:rsidR="005C3985" w:rsidRDefault="005C398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_Toc90560123 \h </w:instrText>
      </w:r>
      <w:r>
        <w:fldChar w:fldCharType="separate"/>
      </w:r>
      <w:r>
        <w:t>84</w:t>
      </w:r>
      <w:r>
        <w:fldChar w:fldCharType="end"/>
      </w:r>
    </w:p>
    <w:p w14:paraId="18730367" w14:textId="586EE1C9" w:rsidR="005C3985" w:rsidRDefault="005C398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_Toc90560124 \h </w:instrText>
      </w:r>
      <w:r>
        <w:fldChar w:fldCharType="separate"/>
      </w:r>
      <w:r>
        <w:t>84</w:t>
      </w:r>
      <w:r>
        <w:fldChar w:fldCharType="end"/>
      </w:r>
    </w:p>
    <w:p w14:paraId="0F5633AE" w14:textId="488BB245" w:rsidR="005C3985" w:rsidRDefault="005C3985">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_Toc90560125 \h </w:instrText>
      </w:r>
      <w:r>
        <w:fldChar w:fldCharType="separate"/>
      </w:r>
      <w:r>
        <w:t>85</w:t>
      </w:r>
      <w:r>
        <w:fldChar w:fldCharType="end"/>
      </w:r>
    </w:p>
    <w:p w14:paraId="79094298" w14:textId="4D5E7E46" w:rsidR="005C3985" w:rsidRDefault="005C3985">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_Toc90560126 \h </w:instrText>
      </w:r>
      <w:r>
        <w:fldChar w:fldCharType="separate"/>
      </w:r>
      <w:r>
        <w:t>85</w:t>
      </w:r>
      <w:r>
        <w:fldChar w:fldCharType="end"/>
      </w:r>
    </w:p>
    <w:p w14:paraId="734CBDBF" w14:textId="10C1BA2F" w:rsidR="005C3985" w:rsidRDefault="005C3985">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_Toc90560127 \h </w:instrText>
      </w:r>
      <w:r>
        <w:fldChar w:fldCharType="separate"/>
      </w:r>
      <w:r>
        <w:t>86</w:t>
      </w:r>
      <w:r>
        <w:fldChar w:fldCharType="end"/>
      </w:r>
    </w:p>
    <w:p w14:paraId="62184464" w14:textId="1B28AF0D" w:rsidR="005C3985" w:rsidRDefault="005C3985">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_Toc90560128 \h </w:instrText>
      </w:r>
      <w:r>
        <w:fldChar w:fldCharType="separate"/>
      </w:r>
      <w:r>
        <w:t>86</w:t>
      </w:r>
      <w:r>
        <w:fldChar w:fldCharType="end"/>
      </w:r>
    </w:p>
    <w:p w14:paraId="5804A1D8" w14:textId="610BBC3B" w:rsidR="005C3985" w:rsidRDefault="005C3985">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_Toc90560129 \h </w:instrText>
      </w:r>
      <w:r>
        <w:fldChar w:fldCharType="separate"/>
      </w:r>
      <w:r>
        <w:t>86</w:t>
      </w:r>
      <w:r>
        <w:fldChar w:fldCharType="end"/>
      </w:r>
    </w:p>
    <w:p w14:paraId="44C1BC6D" w14:textId="36CEF2B4" w:rsidR="005C3985" w:rsidRDefault="005C3985">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_Toc90560130 \h </w:instrText>
      </w:r>
      <w:r>
        <w:fldChar w:fldCharType="separate"/>
      </w:r>
      <w:r>
        <w:t>86</w:t>
      </w:r>
      <w:r>
        <w:fldChar w:fldCharType="end"/>
      </w:r>
    </w:p>
    <w:p w14:paraId="57667D16" w14:textId="68924D72" w:rsidR="005C3985" w:rsidRDefault="005C3985">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_Toc90560131 \h </w:instrText>
      </w:r>
      <w:r>
        <w:fldChar w:fldCharType="separate"/>
      </w:r>
      <w:r>
        <w:t>86</w:t>
      </w:r>
      <w:r>
        <w:fldChar w:fldCharType="end"/>
      </w:r>
    </w:p>
    <w:p w14:paraId="11D98684" w14:textId="0CADA722" w:rsidR="005C3985" w:rsidRDefault="005C3985">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_Toc90560132 \h </w:instrText>
      </w:r>
      <w:r>
        <w:fldChar w:fldCharType="separate"/>
      </w:r>
      <w:r>
        <w:t>86</w:t>
      </w:r>
      <w:r>
        <w:fldChar w:fldCharType="end"/>
      </w:r>
    </w:p>
    <w:p w14:paraId="610A4167" w14:textId="1BEABF3B" w:rsidR="005C3985" w:rsidRDefault="005C3985">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_Toc90560133 \h </w:instrText>
      </w:r>
      <w:r>
        <w:fldChar w:fldCharType="separate"/>
      </w:r>
      <w:r>
        <w:t>87</w:t>
      </w:r>
      <w:r>
        <w:fldChar w:fldCharType="end"/>
      </w:r>
    </w:p>
    <w:p w14:paraId="617C093F" w14:textId="7477192B" w:rsidR="005C3985" w:rsidRDefault="005C3985">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_Toc90560134 \h </w:instrText>
      </w:r>
      <w:r>
        <w:fldChar w:fldCharType="separate"/>
      </w:r>
      <w:r>
        <w:t>87</w:t>
      </w:r>
      <w:r>
        <w:fldChar w:fldCharType="end"/>
      </w:r>
    </w:p>
    <w:p w14:paraId="6E7BA740" w14:textId="2A3B632B" w:rsidR="005C3985" w:rsidRDefault="005C3985">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_Toc90560135 \h </w:instrText>
      </w:r>
      <w:r>
        <w:fldChar w:fldCharType="separate"/>
      </w:r>
      <w:r>
        <w:t>87</w:t>
      </w:r>
      <w:r>
        <w:fldChar w:fldCharType="end"/>
      </w:r>
    </w:p>
    <w:p w14:paraId="18CC3BA3" w14:textId="7AACD73B" w:rsidR="005C3985" w:rsidRDefault="005C3985">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_Toc90560136 \h </w:instrText>
      </w:r>
      <w:r>
        <w:fldChar w:fldCharType="separate"/>
      </w:r>
      <w:r>
        <w:t>88</w:t>
      </w:r>
      <w:r>
        <w:fldChar w:fldCharType="end"/>
      </w:r>
    </w:p>
    <w:p w14:paraId="6E189994" w14:textId="58638D25" w:rsidR="005C3985" w:rsidRDefault="005C3985">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_Toc90560137 \h </w:instrText>
      </w:r>
      <w:r>
        <w:fldChar w:fldCharType="separate"/>
      </w:r>
      <w:r>
        <w:t>88</w:t>
      </w:r>
      <w:r>
        <w:fldChar w:fldCharType="end"/>
      </w:r>
    </w:p>
    <w:p w14:paraId="40C8B9E7" w14:textId="481E6420" w:rsidR="005C3985" w:rsidRDefault="005C3985">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_Toc90560138 \h </w:instrText>
      </w:r>
      <w:r>
        <w:fldChar w:fldCharType="separate"/>
      </w:r>
      <w:r>
        <w:t>89</w:t>
      </w:r>
      <w:r>
        <w:fldChar w:fldCharType="end"/>
      </w:r>
    </w:p>
    <w:p w14:paraId="6F90A590" w14:textId="4FF934DA" w:rsidR="005C3985" w:rsidRDefault="005C3985">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_Toc90560139 \h </w:instrText>
      </w:r>
      <w:r>
        <w:fldChar w:fldCharType="separate"/>
      </w:r>
      <w:r>
        <w:t>89</w:t>
      </w:r>
      <w:r>
        <w:fldChar w:fldCharType="end"/>
      </w:r>
    </w:p>
    <w:p w14:paraId="1B2C6C91" w14:textId="564FFDA4" w:rsidR="005C3985" w:rsidRDefault="005C3985">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_Toc90560140 \h </w:instrText>
      </w:r>
      <w:r>
        <w:fldChar w:fldCharType="separate"/>
      </w:r>
      <w:r>
        <w:t>89</w:t>
      </w:r>
      <w:r>
        <w:fldChar w:fldCharType="end"/>
      </w:r>
    </w:p>
    <w:p w14:paraId="124DB5D8" w14:textId="5B859346" w:rsidR="005C3985" w:rsidRDefault="005C3985">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_Toc90560141 \h </w:instrText>
      </w:r>
      <w:r>
        <w:fldChar w:fldCharType="separate"/>
      </w:r>
      <w:r>
        <w:t>89</w:t>
      </w:r>
      <w:r>
        <w:fldChar w:fldCharType="end"/>
      </w:r>
    </w:p>
    <w:p w14:paraId="4A45D7AA" w14:textId="1D146FF7" w:rsidR="005C3985" w:rsidRDefault="005C3985">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_Toc90560142 \h </w:instrText>
      </w:r>
      <w:r>
        <w:fldChar w:fldCharType="separate"/>
      </w:r>
      <w:r>
        <w:t>89</w:t>
      </w:r>
      <w:r>
        <w:fldChar w:fldCharType="end"/>
      </w:r>
    </w:p>
    <w:p w14:paraId="746F776F" w14:textId="632091FC" w:rsidR="005C3985" w:rsidRDefault="005C3985">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_Toc90560143 \h </w:instrText>
      </w:r>
      <w:r>
        <w:fldChar w:fldCharType="separate"/>
      </w:r>
      <w:r>
        <w:t>90</w:t>
      </w:r>
      <w:r>
        <w:fldChar w:fldCharType="end"/>
      </w:r>
    </w:p>
    <w:p w14:paraId="7345E5FE" w14:textId="2525F922" w:rsidR="005C3985" w:rsidRDefault="005C3985">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_Toc90560144 \h </w:instrText>
      </w:r>
      <w:r>
        <w:fldChar w:fldCharType="separate"/>
      </w:r>
      <w:r>
        <w:t>90</w:t>
      </w:r>
      <w:r>
        <w:fldChar w:fldCharType="end"/>
      </w:r>
    </w:p>
    <w:p w14:paraId="5B95271A" w14:textId="1C436CD2" w:rsidR="005C3985" w:rsidRDefault="005C3985">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_Toc90560145 \h </w:instrText>
      </w:r>
      <w:r>
        <w:fldChar w:fldCharType="separate"/>
      </w:r>
      <w:r>
        <w:t>90</w:t>
      </w:r>
      <w:r>
        <w:fldChar w:fldCharType="end"/>
      </w:r>
    </w:p>
    <w:p w14:paraId="0409E498" w14:textId="68F42024" w:rsidR="005C3985" w:rsidRDefault="005C3985">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_Toc90560146 \h </w:instrText>
      </w:r>
      <w:r>
        <w:fldChar w:fldCharType="separate"/>
      </w:r>
      <w:r>
        <w:t>90</w:t>
      </w:r>
      <w:r>
        <w:fldChar w:fldCharType="end"/>
      </w:r>
    </w:p>
    <w:p w14:paraId="0A934E06" w14:textId="0218F54E" w:rsidR="005C3985" w:rsidRDefault="005C3985">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_Toc90560147 \h </w:instrText>
      </w:r>
      <w:r>
        <w:fldChar w:fldCharType="separate"/>
      </w:r>
      <w:r>
        <w:t>90</w:t>
      </w:r>
      <w:r>
        <w:fldChar w:fldCharType="end"/>
      </w:r>
    </w:p>
    <w:p w14:paraId="5024F580" w14:textId="192ACC1B" w:rsidR="005C3985" w:rsidRDefault="005C3985">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_Toc90560148 \h </w:instrText>
      </w:r>
      <w:r>
        <w:fldChar w:fldCharType="separate"/>
      </w:r>
      <w:r>
        <w:t>91</w:t>
      </w:r>
      <w:r>
        <w:fldChar w:fldCharType="end"/>
      </w:r>
    </w:p>
    <w:p w14:paraId="34EB079E" w14:textId="3DCC6AE5" w:rsidR="005C3985" w:rsidRDefault="005C3985">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_Toc90560149 \h </w:instrText>
      </w:r>
      <w:r>
        <w:fldChar w:fldCharType="separate"/>
      </w:r>
      <w:r>
        <w:t>91</w:t>
      </w:r>
      <w:r>
        <w:fldChar w:fldCharType="end"/>
      </w:r>
    </w:p>
    <w:p w14:paraId="37900341" w14:textId="7C39F9B4" w:rsidR="005C3985" w:rsidRDefault="005C3985">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_Toc90560150 \h </w:instrText>
      </w:r>
      <w:r>
        <w:fldChar w:fldCharType="separate"/>
      </w:r>
      <w:r>
        <w:t>91</w:t>
      </w:r>
      <w:r>
        <w:fldChar w:fldCharType="end"/>
      </w:r>
    </w:p>
    <w:p w14:paraId="2AD999B3" w14:textId="6843F7C6" w:rsidR="005C3985" w:rsidRDefault="005C3985">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_Toc90560151 \h </w:instrText>
      </w:r>
      <w:r>
        <w:fldChar w:fldCharType="separate"/>
      </w:r>
      <w:r>
        <w:t>91</w:t>
      </w:r>
      <w:r>
        <w:fldChar w:fldCharType="end"/>
      </w:r>
    </w:p>
    <w:p w14:paraId="78EA2DA2" w14:textId="04CE37F6" w:rsidR="005C3985" w:rsidRDefault="005C3985">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_Toc90560152 \h </w:instrText>
      </w:r>
      <w:r>
        <w:fldChar w:fldCharType="separate"/>
      </w:r>
      <w:r>
        <w:t>91</w:t>
      </w:r>
      <w:r>
        <w:fldChar w:fldCharType="end"/>
      </w:r>
    </w:p>
    <w:p w14:paraId="4AE5963D" w14:textId="49F69187" w:rsidR="005C3985" w:rsidRDefault="005C3985">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_Toc90560153 \h </w:instrText>
      </w:r>
      <w:r>
        <w:fldChar w:fldCharType="separate"/>
      </w:r>
      <w:r>
        <w:t>92</w:t>
      </w:r>
      <w:r>
        <w:fldChar w:fldCharType="end"/>
      </w:r>
    </w:p>
    <w:p w14:paraId="64C17BB3" w14:textId="6485BC07" w:rsidR="005C3985" w:rsidRDefault="005C3985">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_Toc90560154 \h </w:instrText>
      </w:r>
      <w:r>
        <w:fldChar w:fldCharType="separate"/>
      </w:r>
      <w:r>
        <w:t>92</w:t>
      </w:r>
      <w:r>
        <w:fldChar w:fldCharType="end"/>
      </w:r>
    </w:p>
    <w:p w14:paraId="6DB35E30" w14:textId="7AE8164D" w:rsidR="005C3985" w:rsidRDefault="005C3985">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_Toc90560155 \h </w:instrText>
      </w:r>
      <w:r>
        <w:fldChar w:fldCharType="separate"/>
      </w:r>
      <w:r>
        <w:t>92</w:t>
      </w:r>
      <w:r>
        <w:fldChar w:fldCharType="end"/>
      </w:r>
    </w:p>
    <w:p w14:paraId="15314150" w14:textId="3A1AE042" w:rsidR="005C3985" w:rsidRDefault="005C3985">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_Toc90560156 \h </w:instrText>
      </w:r>
      <w:r>
        <w:fldChar w:fldCharType="separate"/>
      </w:r>
      <w:r>
        <w:t>92</w:t>
      </w:r>
      <w:r>
        <w:fldChar w:fldCharType="end"/>
      </w:r>
    </w:p>
    <w:p w14:paraId="1DA366DE" w14:textId="629E81DE" w:rsidR="005C3985" w:rsidRDefault="005C3985">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_Toc90560157 \h </w:instrText>
      </w:r>
      <w:r>
        <w:fldChar w:fldCharType="separate"/>
      </w:r>
      <w:r>
        <w:t>92</w:t>
      </w:r>
      <w:r>
        <w:fldChar w:fldCharType="end"/>
      </w:r>
    </w:p>
    <w:p w14:paraId="20AE0D18" w14:textId="0A38C096" w:rsidR="005C3985" w:rsidRDefault="005C3985">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_Toc90560158 \h </w:instrText>
      </w:r>
      <w:r>
        <w:fldChar w:fldCharType="separate"/>
      </w:r>
      <w:r>
        <w:t>94</w:t>
      </w:r>
      <w:r>
        <w:fldChar w:fldCharType="end"/>
      </w:r>
    </w:p>
    <w:p w14:paraId="50391F45" w14:textId="02505ACF" w:rsidR="005C3985" w:rsidRDefault="005C3985">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_Toc90560159 \h </w:instrText>
      </w:r>
      <w:r>
        <w:fldChar w:fldCharType="separate"/>
      </w:r>
      <w:r>
        <w:t>94</w:t>
      </w:r>
      <w:r>
        <w:fldChar w:fldCharType="end"/>
      </w:r>
    </w:p>
    <w:p w14:paraId="3A7173D5" w14:textId="1517C8AC" w:rsidR="005C3985" w:rsidRDefault="005C3985">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_Toc90560160 \h </w:instrText>
      </w:r>
      <w:r>
        <w:fldChar w:fldCharType="separate"/>
      </w:r>
      <w:r>
        <w:t>94</w:t>
      </w:r>
      <w:r>
        <w:fldChar w:fldCharType="end"/>
      </w:r>
    </w:p>
    <w:p w14:paraId="2D757D15" w14:textId="4F14550C" w:rsidR="005C3985" w:rsidRDefault="005C3985">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_Toc90560161 \h </w:instrText>
      </w:r>
      <w:r>
        <w:fldChar w:fldCharType="separate"/>
      </w:r>
      <w:r>
        <w:t>94</w:t>
      </w:r>
      <w:r>
        <w:fldChar w:fldCharType="end"/>
      </w:r>
    </w:p>
    <w:p w14:paraId="0F4C6C25" w14:textId="4E13C656" w:rsidR="005C3985" w:rsidRDefault="005C3985">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_Toc90560162 \h </w:instrText>
      </w:r>
      <w:r>
        <w:fldChar w:fldCharType="separate"/>
      </w:r>
      <w:r>
        <w:t>94</w:t>
      </w:r>
      <w:r>
        <w:fldChar w:fldCharType="end"/>
      </w:r>
    </w:p>
    <w:p w14:paraId="01DD6EEF" w14:textId="26FF38A8" w:rsidR="005C3985" w:rsidRDefault="005C3985">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_Toc90560163 \h </w:instrText>
      </w:r>
      <w:r>
        <w:fldChar w:fldCharType="separate"/>
      </w:r>
      <w:r>
        <w:t>95</w:t>
      </w:r>
      <w:r>
        <w:fldChar w:fldCharType="end"/>
      </w:r>
    </w:p>
    <w:p w14:paraId="26F56FBD" w14:textId="392B8C66" w:rsidR="005C3985" w:rsidRDefault="005C3985">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_Toc90560164 \h </w:instrText>
      </w:r>
      <w:r>
        <w:fldChar w:fldCharType="separate"/>
      </w:r>
      <w:r>
        <w:t>95</w:t>
      </w:r>
      <w:r>
        <w:fldChar w:fldCharType="end"/>
      </w:r>
    </w:p>
    <w:p w14:paraId="30CC5FE2" w14:textId="2EB731B5" w:rsidR="005C3985" w:rsidRDefault="005C3985">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_Toc90560165 \h </w:instrText>
      </w:r>
      <w:r>
        <w:fldChar w:fldCharType="separate"/>
      </w:r>
      <w:r>
        <w:t>95</w:t>
      </w:r>
      <w:r>
        <w:fldChar w:fldCharType="end"/>
      </w:r>
    </w:p>
    <w:p w14:paraId="2B8730C0" w14:textId="46DFCF53" w:rsidR="005C3985" w:rsidRDefault="005C3985">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_Toc90560166 \h </w:instrText>
      </w:r>
      <w:r>
        <w:fldChar w:fldCharType="separate"/>
      </w:r>
      <w:r>
        <w:t>96</w:t>
      </w:r>
      <w:r>
        <w:fldChar w:fldCharType="end"/>
      </w:r>
    </w:p>
    <w:p w14:paraId="7C6612CF" w14:textId="14B672CF" w:rsidR="005C3985" w:rsidRDefault="005C3985">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_Toc90560167 \h </w:instrText>
      </w:r>
      <w:r>
        <w:fldChar w:fldCharType="separate"/>
      </w:r>
      <w:r>
        <w:t>96</w:t>
      </w:r>
      <w:r>
        <w:fldChar w:fldCharType="end"/>
      </w:r>
    </w:p>
    <w:p w14:paraId="72EC7FF7" w14:textId="2A939129" w:rsidR="005C3985" w:rsidRDefault="005C3985">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_Toc90560168 \h </w:instrText>
      </w:r>
      <w:r>
        <w:fldChar w:fldCharType="separate"/>
      </w:r>
      <w:r>
        <w:t>96</w:t>
      </w:r>
      <w:r>
        <w:fldChar w:fldCharType="end"/>
      </w:r>
    </w:p>
    <w:p w14:paraId="75F60ECE" w14:textId="56083DA1" w:rsidR="005C3985" w:rsidRDefault="005C3985">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_Toc90560169 \h </w:instrText>
      </w:r>
      <w:r>
        <w:fldChar w:fldCharType="separate"/>
      </w:r>
      <w:r>
        <w:t>96</w:t>
      </w:r>
      <w:r>
        <w:fldChar w:fldCharType="end"/>
      </w:r>
    </w:p>
    <w:p w14:paraId="7BA2DA36" w14:textId="777C2E6E" w:rsidR="005C3985" w:rsidRDefault="005C3985">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_Toc90560170 \h </w:instrText>
      </w:r>
      <w:r>
        <w:fldChar w:fldCharType="separate"/>
      </w:r>
      <w:r>
        <w:t>97</w:t>
      </w:r>
      <w:r>
        <w:fldChar w:fldCharType="end"/>
      </w:r>
    </w:p>
    <w:p w14:paraId="319A40AE" w14:textId="7A26DFCA" w:rsidR="005C3985" w:rsidRDefault="005C3985">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_Toc90560171 \h </w:instrText>
      </w:r>
      <w:r>
        <w:fldChar w:fldCharType="separate"/>
      </w:r>
      <w:r>
        <w:t>97</w:t>
      </w:r>
      <w:r>
        <w:fldChar w:fldCharType="end"/>
      </w:r>
    </w:p>
    <w:p w14:paraId="05B01ED1" w14:textId="7AB4B12C" w:rsidR="005C3985" w:rsidRDefault="005C3985">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_Toc90560172 \h </w:instrText>
      </w:r>
      <w:r>
        <w:fldChar w:fldCharType="separate"/>
      </w:r>
      <w:r>
        <w:t>97</w:t>
      </w:r>
      <w:r>
        <w:fldChar w:fldCharType="end"/>
      </w:r>
    </w:p>
    <w:p w14:paraId="509AF5F7" w14:textId="4EDBD667" w:rsidR="005C3985" w:rsidRDefault="005C3985">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_Toc90560173 \h </w:instrText>
      </w:r>
      <w:r>
        <w:fldChar w:fldCharType="separate"/>
      </w:r>
      <w:r>
        <w:t>98</w:t>
      </w:r>
      <w:r>
        <w:fldChar w:fldCharType="end"/>
      </w:r>
    </w:p>
    <w:p w14:paraId="63DAEDDA" w14:textId="5B932DA8" w:rsidR="005C3985" w:rsidRDefault="005C3985">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_Toc90560174 \h </w:instrText>
      </w:r>
      <w:r>
        <w:fldChar w:fldCharType="separate"/>
      </w:r>
      <w:r>
        <w:t>98</w:t>
      </w:r>
      <w:r>
        <w:fldChar w:fldCharType="end"/>
      </w:r>
    </w:p>
    <w:p w14:paraId="60E3BE54" w14:textId="5D2AE90F" w:rsidR="005C3985" w:rsidRDefault="005C3985">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_Toc90560175 \h </w:instrText>
      </w:r>
      <w:r>
        <w:fldChar w:fldCharType="separate"/>
      </w:r>
      <w:r>
        <w:t>98</w:t>
      </w:r>
      <w:r>
        <w:fldChar w:fldCharType="end"/>
      </w:r>
    </w:p>
    <w:p w14:paraId="1C097934" w14:textId="717B9950" w:rsidR="005C3985" w:rsidRDefault="005C3985">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_Toc90560176 \h </w:instrText>
      </w:r>
      <w:r>
        <w:fldChar w:fldCharType="separate"/>
      </w:r>
      <w:r>
        <w:t>98</w:t>
      </w:r>
      <w:r>
        <w:fldChar w:fldCharType="end"/>
      </w:r>
    </w:p>
    <w:p w14:paraId="327B8DD1" w14:textId="17900EAF" w:rsidR="005C3985" w:rsidRDefault="005C3985">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_Toc90560177 \h </w:instrText>
      </w:r>
      <w:r>
        <w:fldChar w:fldCharType="separate"/>
      </w:r>
      <w:r>
        <w:t>98</w:t>
      </w:r>
      <w:r>
        <w:fldChar w:fldCharType="end"/>
      </w:r>
    </w:p>
    <w:p w14:paraId="48FC612B" w14:textId="341B7F6E" w:rsidR="005C3985" w:rsidRDefault="005C3985">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_Toc90560178 \h </w:instrText>
      </w:r>
      <w:r>
        <w:fldChar w:fldCharType="separate"/>
      </w:r>
      <w:r>
        <w:t>99</w:t>
      </w:r>
      <w:r>
        <w:fldChar w:fldCharType="end"/>
      </w:r>
    </w:p>
    <w:p w14:paraId="15288B16" w14:textId="6CB89F7D" w:rsidR="005C3985" w:rsidRDefault="005C3985">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_Toc90560179 \h </w:instrText>
      </w:r>
      <w:r>
        <w:fldChar w:fldCharType="separate"/>
      </w:r>
      <w:r>
        <w:t>99</w:t>
      </w:r>
      <w:r>
        <w:fldChar w:fldCharType="end"/>
      </w:r>
    </w:p>
    <w:p w14:paraId="4F6C8403" w14:textId="231E5D53" w:rsidR="005C3985" w:rsidRDefault="005C3985">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_Toc90560180 \h </w:instrText>
      </w:r>
      <w:r>
        <w:fldChar w:fldCharType="separate"/>
      </w:r>
      <w:r>
        <w:t>99</w:t>
      </w:r>
      <w:r>
        <w:fldChar w:fldCharType="end"/>
      </w:r>
    </w:p>
    <w:p w14:paraId="111149B3" w14:textId="654C6521" w:rsidR="005C3985" w:rsidRDefault="005C3985">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_Toc90560181 \h </w:instrText>
      </w:r>
      <w:r>
        <w:fldChar w:fldCharType="separate"/>
      </w:r>
      <w:r>
        <w:t>100</w:t>
      </w:r>
      <w:r>
        <w:fldChar w:fldCharType="end"/>
      </w:r>
    </w:p>
    <w:p w14:paraId="5F450D00" w14:textId="457FEA83" w:rsidR="005C3985" w:rsidRDefault="005C3985">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_Toc90560182 \h </w:instrText>
      </w:r>
      <w:r>
        <w:fldChar w:fldCharType="separate"/>
      </w:r>
      <w:r>
        <w:t>100</w:t>
      </w:r>
      <w:r>
        <w:fldChar w:fldCharType="end"/>
      </w:r>
    </w:p>
    <w:p w14:paraId="7710A2F2" w14:textId="31F1FD0F" w:rsidR="005C3985" w:rsidRDefault="005C3985">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_Toc90560183 \h </w:instrText>
      </w:r>
      <w:r>
        <w:fldChar w:fldCharType="separate"/>
      </w:r>
      <w:r>
        <w:t>100</w:t>
      </w:r>
      <w:r>
        <w:fldChar w:fldCharType="end"/>
      </w:r>
    </w:p>
    <w:p w14:paraId="544817F9" w14:textId="3302CFFC" w:rsidR="005C3985" w:rsidRDefault="005C3985">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_Toc90560184 \h </w:instrText>
      </w:r>
      <w:r>
        <w:fldChar w:fldCharType="separate"/>
      </w:r>
      <w:r>
        <w:t>100</w:t>
      </w:r>
      <w:r>
        <w:fldChar w:fldCharType="end"/>
      </w:r>
    </w:p>
    <w:p w14:paraId="6CCC813F" w14:textId="0FBBDDA0" w:rsidR="005C3985" w:rsidRDefault="005C3985">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_Toc90560185 \h </w:instrText>
      </w:r>
      <w:r>
        <w:fldChar w:fldCharType="separate"/>
      </w:r>
      <w:r>
        <w:t>100</w:t>
      </w:r>
      <w:r>
        <w:fldChar w:fldCharType="end"/>
      </w:r>
    </w:p>
    <w:p w14:paraId="7C874D43" w14:textId="1F58ECE7" w:rsidR="005C3985" w:rsidRDefault="005C3985">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_Toc90560186 \h </w:instrText>
      </w:r>
      <w:r>
        <w:fldChar w:fldCharType="separate"/>
      </w:r>
      <w:r>
        <w:t>100</w:t>
      </w:r>
      <w:r>
        <w:fldChar w:fldCharType="end"/>
      </w:r>
    </w:p>
    <w:p w14:paraId="6DABFB73" w14:textId="558CD0AE" w:rsidR="005C3985" w:rsidRDefault="005C3985">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_Toc90560187 \h </w:instrText>
      </w:r>
      <w:r>
        <w:fldChar w:fldCharType="separate"/>
      </w:r>
      <w:r>
        <w:t>100</w:t>
      </w:r>
      <w:r>
        <w:fldChar w:fldCharType="end"/>
      </w:r>
    </w:p>
    <w:p w14:paraId="79DA4B35" w14:textId="6AEF5889" w:rsidR="005C3985" w:rsidRDefault="005C3985">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_Toc90560188 \h </w:instrText>
      </w:r>
      <w:r>
        <w:fldChar w:fldCharType="separate"/>
      </w:r>
      <w:r>
        <w:t>101</w:t>
      </w:r>
      <w:r>
        <w:fldChar w:fldCharType="end"/>
      </w:r>
    </w:p>
    <w:p w14:paraId="468427C4" w14:textId="7334E88A" w:rsidR="005C3985" w:rsidRDefault="005C3985">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_Toc90560189 \h </w:instrText>
      </w:r>
      <w:r>
        <w:fldChar w:fldCharType="separate"/>
      </w:r>
      <w:r>
        <w:t>101</w:t>
      </w:r>
      <w:r>
        <w:fldChar w:fldCharType="end"/>
      </w:r>
    </w:p>
    <w:p w14:paraId="56F65940" w14:textId="597FEC48" w:rsidR="005C3985" w:rsidRDefault="005C3985">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_Toc90560190 \h </w:instrText>
      </w:r>
      <w:r>
        <w:fldChar w:fldCharType="separate"/>
      </w:r>
      <w:r>
        <w:t>102</w:t>
      </w:r>
      <w:r>
        <w:fldChar w:fldCharType="end"/>
      </w:r>
    </w:p>
    <w:p w14:paraId="43CADE4A" w14:textId="65F4F980" w:rsidR="005C3985" w:rsidRDefault="005C3985">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_Toc90560191 \h </w:instrText>
      </w:r>
      <w:r>
        <w:fldChar w:fldCharType="separate"/>
      </w:r>
      <w:r>
        <w:t>102</w:t>
      </w:r>
      <w:r>
        <w:fldChar w:fldCharType="end"/>
      </w:r>
    </w:p>
    <w:p w14:paraId="58BEA841" w14:textId="7BB7402F" w:rsidR="005C3985" w:rsidRDefault="005C3985">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_Toc90560192 \h </w:instrText>
      </w:r>
      <w:r>
        <w:fldChar w:fldCharType="separate"/>
      </w:r>
      <w:r>
        <w:t>102</w:t>
      </w:r>
      <w:r>
        <w:fldChar w:fldCharType="end"/>
      </w:r>
    </w:p>
    <w:p w14:paraId="2549AA9E" w14:textId="0C299EB0" w:rsidR="005C3985" w:rsidRDefault="005C3985">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_Toc90560193 \h </w:instrText>
      </w:r>
      <w:r>
        <w:fldChar w:fldCharType="separate"/>
      </w:r>
      <w:r>
        <w:t>103</w:t>
      </w:r>
      <w:r>
        <w:fldChar w:fldCharType="end"/>
      </w:r>
    </w:p>
    <w:p w14:paraId="1623438C" w14:textId="231EDB00" w:rsidR="005C3985" w:rsidRDefault="005C3985">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_Toc90560194 \h </w:instrText>
      </w:r>
      <w:r>
        <w:fldChar w:fldCharType="separate"/>
      </w:r>
      <w:r>
        <w:t>103</w:t>
      </w:r>
      <w:r>
        <w:fldChar w:fldCharType="end"/>
      </w:r>
    </w:p>
    <w:p w14:paraId="61E304A9" w14:textId="5ADA0D34" w:rsidR="005C3985" w:rsidRDefault="005C3985">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_Toc90560195 \h </w:instrText>
      </w:r>
      <w:r>
        <w:fldChar w:fldCharType="separate"/>
      </w:r>
      <w:r>
        <w:t>103</w:t>
      </w:r>
      <w:r>
        <w:fldChar w:fldCharType="end"/>
      </w:r>
    </w:p>
    <w:p w14:paraId="5D36A714" w14:textId="7CEF1444" w:rsidR="005C3985" w:rsidRDefault="005C3985">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_Toc90560196 \h </w:instrText>
      </w:r>
      <w:r>
        <w:fldChar w:fldCharType="separate"/>
      </w:r>
      <w:r>
        <w:t>103</w:t>
      </w:r>
      <w:r>
        <w:fldChar w:fldCharType="end"/>
      </w:r>
    </w:p>
    <w:p w14:paraId="14B48262" w14:textId="59B70450" w:rsidR="005C3985" w:rsidRDefault="005C3985">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_Toc90560197 \h </w:instrText>
      </w:r>
      <w:r>
        <w:fldChar w:fldCharType="separate"/>
      </w:r>
      <w:r>
        <w:t>103</w:t>
      </w:r>
      <w:r>
        <w:fldChar w:fldCharType="end"/>
      </w:r>
    </w:p>
    <w:p w14:paraId="6BFAB474" w14:textId="1110740C" w:rsidR="005C3985" w:rsidRDefault="005C3985">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_Toc90560198 \h </w:instrText>
      </w:r>
      <w:r>
        <w:fldChar w:fldCharType="separate"/>
      </w:r>
      <w:r>
        <w:t>104</w:t>
      </w:r>
      <w:r>
        <w:fldChar w:fldCharType="end"/>
      </w:r>
    </w:p>
    <w:p w14:paraId="0BE9B197" w14:textId="0FB2D0D6" w:rsidR="005C3985" w:rsidRDefault="005C3985">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_Toc90560199 \h </w:instrText>
      </w:r>
      <w:r>
        <w:fldChar w:fldCharType="separate"/>
      </w:r>
      <w:r>
        <w:t>104</w:t>
      </w:r>
      <w:r>
        <w:fldChar w:fldCharType="end"/>
      </w:r>
    </w:p>
    <w:p w14:paraId="1F4EB39E" w14:textId="4E06A77A" w:rsidR="005C3985" w:rsidRDefault="005C3985">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_Toc90560200 \h </w:instrText>
      </w:r>
      <w:r>
        <w:fldChar w:fldCharType="separate"/>
      </w:r>
      <w:r>
        <w:t>104</w:t>
      </w:r>
      <w:r>
        <w:fldChar w:fldCharType="end"/>
      </w:r>
    </w:p>
    <w:p w14:paraId="294D6BFF" w14:textId="1B0A9A3B" w:rsidR="005C3985" w:rsidRDefault="005C3985">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_Toc90560201 \h </w:instrText>
      </w:r>
      <w:r>
        <w:fldChar w:fldCharType="separate"/>
      </w:r>
      <w:r>
        <w:t>104</w:t>
      </w:r>
      <w:r>
        <w:fldChar w:fldCharType="end"/>
      </w:r>
    </w:p>
    <w:p w14:paraId="1A34E6F0" w14:textId="4DFD3F8E" w:rsidR="005C3985" w:rsidRDefault="005C3985">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_Toc90560202 \h </w:instrText>
      </w:r>
      <w:r>
        <w:fldChar w:fldCharType="separate"/>
      </w:r>
      <w:r>
        <w:t>104</w:t>
      </w:r>
      <w:r>
        <w:fldChar w:fldCharType="end"/>
      </w:r>
    </w:p>
    <w:p w14:paraId="7A8C3BBB" w14:textId="59368E3A" w:rsidR="005C3985" w:rsidRDefault="005C3985">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_Toc90560203 \h </w:instrText>
      </w:r>
      <w:r>
        <w:fldChar w:fldCharType="separate"/>
      </w:r>
      <w:r>
        <w:t>105</w:t>
      </w:r>
      <w:r>
        <w:fldChar w:fldCharType="end"/>
      </w:r>
    </w:p>
    <w:p w14:paraId="70DC7E20" w14:textId="7D6BE9F5" w:rsidR="005C3985" w:rsidRDefault="005C3985">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_Toc90560204 \h </w:instrText>
      </w:r>
      <w:r>
        <w:fldChar w:fldCharType="separate"/>
      </w:r>
      <w:r>
        <w:t>106</w:t>
      </w:r>
      <w:r>
        <w:fldChar w:fldCharType="end"/>
      </w:r>
    </w:p>
    <w:p w14:paraId="55DF81F1" w14:textId="0DC09402" w:rsidR="005C3985" w:rsidRDefault="005C3985">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_Toc90560205 \h </w:instrText>
      </w:r>
      <w:r>
        <w:fldChar w:fldCharType="separate"/>
      </w:r>
      <w:r>
        <w:t>106</w:t>
      </w:r>
      <w:r>
        <w:fldChar w:fldCharType="end"/>
      </w:r>
    </w:p>
    <w:p w14:paraId="7A88DF2D" w14:textId="6FC59BF3" w:rsidR="005C3985" w:rsidRDefault="005C3985">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_Toc90560206 \h </w:instrText>
      </w:r>
      <w:r>
        <w:fldChar w:fldCharType="separate"/>
      </w:r>
      <w:r>
        <w:t>106</w:t>
      </w:r>
      <w:r>
        <w:fldChar w:fldCharType="end"/>
      </w:r>
    </w:p>
    <w:p w14:paraId="6FE6BF60" w14:textId="0655F7A7" w:rsidR="005C3985" w:rsidRDefault="005C3985">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_Toc90560207 \h </w:instrText>
      </w:r>
      <w:r>
        <w:fldChar w:fldCharType="separate"/>
      </w:r>
      <w:r>
        <w:t>106</w:t>
      </w:r>
      <w:r>
        <w:fldChar w:fldCharType="end"/>
      </w:r>
    </w:p>
    <w:p w14:paraId="0248B3CD" w14:textId="382E65E5" w:rsidR="005C3985" w:rsidRDefault="005C3985">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_Toc90560208 \h </w:instrText>
      </w:r>
      <w:r>
        <w:fldChar w:fldCharType="separate"/>
      </w:r>
      <w:r>
        <w:t>106</w:t>
      </w:r>
      <w:r>
        <w:fldChar w:fldCharType="end"/>
      </w:r>
    </w:p>
    <w:p w14:paraId="3A265E92" w14:textId="5106DFF1" w:rsidR="005C3985" w:rsidRDefault="005C3985">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_Toc90560209 \h </w:instrText>
      </w:r>
      <w:r>
        <w:fldChar w:fldCharType="separate"/>
      </w:r>
      <w:r>
        <w:t>107</w:t>
      </w:r>
      <w:r>
        <w:fldChar w:fldCharType="end"/>
      </w:r>
    </w:p>
    <w:p w14:paraId="6D06C920" w14:textId="50CA8055" w:rsidR="005C3985" w:rsidRDefault="005C3985">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_Toc90560210 \h </w:instrText>
      </w:r>
      <w:r>
        <w:fldChar w:fldCharType="separate"/>
      </w:r>
      <w:r>
        <w:t>107</w:t>
      </w:r>
      <w:r>
        <w:fldChar w:fldCharType="end"/>
      </w:r>
    </w:p>
    <w:p w14:paraId="385EC969" w14:textId="0182F8FE" w:rsidR="005C3985" w:rsidRDefault="005C3985">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_Toc90560211 \h </w:instrText>
      </w:r>
      <w:r>
        <w:fldChar w:fldCharType="separate"/>
      </w:r>
      <w:r>
        <w:t>107</w:t>
      </w:r>
      <w:r>
        <w:fldChar w:fldCharType="end"/>
      </w:r>
    </w:p>
    <w:p w14:paraId="2761937E" w14:textId="48B5B147" w:rsidR="005C3985" w:rsidRDefault="005C3985">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_Toc90560212 \h </w:instrText>
      </w:r>
      <w:r>
        <w:fldChar w:fldCharType="separate"/>
      </w:r>
      <w:r>
        <w:t>107</w:t>
      </w:r>
      <w:r>
        <w:fldChar w:fldCharType="end"/>
      </w:r>
    </w:p>
    <w:p w14:paraId="65641426" w14:textId="0DD37369" w:rsidR="005C3985" w:rsidRDefault="005C3985">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_Toc90560213 \h </w:instrText>
      </w:r>
      <w:r>
        <w:fldChar w:fldCharType="separate"/>
      </w:r>
      <w:r>
        <w:t>107</w:t>
      </w:r>
      <w:r>
        <w:fldChar w:fldCharType="end"/>
      </w:r>
    </w:p>
    <w:p w14:paraId="4B65EBAB" w14:textId="5F34A545" w:rsidR="005C3985" w:rsidRDefault="005C3985">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_Toc90560214 \h </w:instrText>
      </w:r>
      <w:r>
        <w:fldChar w:fldCharType="separate"/>
      </w:r>
      <w:r>
        <w:t>108</w:t>
      </w:r>
      <w:r>
        <w:fldChar w:fldCharType="end"/>
      </w:r>
    </w:p>
    <w:p w14:paraId="200ECE3F" w14:textId="7813E3B8" w:rsidR="005C3985" w:rsidRDefault="005C3985">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_Toc90560215 \h </w:instrText>
      </w:r>
      <w:r>
        <w:fldChar w:fldCharType="separate"/>
      </w:r>
      <w:r>
        <w:t>108</w:t>
      </w:r>
      <w:r>
        <w:fldChar w:fldCharType="end"/>
      </w:r>
    </w:p>
    <w:p w14:paraId="730B1988" w14:textId="277271FB" w:rsidR="005C3985" w:rsidRDefault="005C3985">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_Toc90560216 \h </w:instrText>
      </w:r>
      <w:r>
        <w:fldChar w:fldCharType="separate"/>
      </w:r>
      <w:r>
        <w:t>108</w:t>
      </w:r>
      <w:r>
        <w:fldChar w:fldCharType="end"/>
      </w:r>
    </w:p>
    <w:p w14:paraId="0BDF5DA9" w14:textId="4C10239D" w:rsidR="005C3985" w:rsidRDefault="005C3985">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_Toc90560217 \h </w:instrText>
      </w:r>
      <w:r>
        <w:fldChar w:fldCharType="separate"/>
      </w:r>
      <w:r>
        <w:t>108</w:t>
      </w:r>
      <w:r>
        <w:fldChar w:fldCharType="end"/>
      </w:r>
    </w:p>
    <w:p w14:paraId="1318DB90" w14:textId="759CD6D9" w:rsidR="005C3985" w:rsidRDefault="005C3985">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_Toc90560218 \h </w:instrText>
      </w:r>
      <w:r>
        <w:fldChar w:fldCharType="separate"/>
      </w:r>
      <w:r>
        <w:t>108</w:t>
      </w:r>
      <w:r>
        <w:fldChar w:fldCharType="end"/>
      </w:r>
    </w:p>
    <w:p w14:paraId="3BABDB82" w14:textId="115BFE4F" w:rsidR="005C3985" w:rsidRDefault="005C3985">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_Toc90560219 \h </w:instrText>
      </w:r>
      <w:r>
        <w:fldChar w:fldCharType="separate"/>
      </w:r>
      <w:r>
        <w:t>109</w:t>
      </w:r>
      <w:r>
        <w:fldChar w:fldCharType="end"/>
      </w:r>
    </w:p>
    <w:p w14:paraId="4B10ECE8" w14:textId="21C960B1" w:rsidR="005C3985" w:rsidRDefault="005C3985">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_Toc90560220 \h </w:instrText>
      </w:r>
      <w:r>
        <w:fldChar w:fldCharType="separate"/>
      </w:r>
      <w:r>
        <w:t>109</w:t>
      </w:r>
      <w:r>
        <w:fldChar w:fldCharType="end"/>
      </w:r>
    </w:p>
    <w:p w14:paraId="635D6296" w14:textId="2BEA056B" w:rsidR="005C3985" w:rsidRDefault="005C3985">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_Toc90560221 \h </w:instrText>
      </w:r>
      <w:r>
        <w:fldChar w:fldCharType="separate"/>
      </w:r>
      <w:r>
        <w:t>109</w:t>
      </w:r>
      <w:r>
        <w:fldChar w:fldCharType="end"/>
      </w:r>
    </w:p>
    <w:p w14:paraId="109BFA53" w14:textId="75A37932" w:rsidR="005C3985" w:rsidRDefault="005C3985">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_Toc90560222 \h </w:instrText>
      </w:r>
      <w:r>
        <w:fldChar w:fldCharType="separate"/>
      </w:r>
      <w:r>
        <w:t>110</w:t>
      </w:r>
      <w:r>
        <w:fldChar w:fldCharType="end"/>
      </w:r>
    </w:p>
    <w:p w14:paraId="4ADEEFDC" w14:textId="7A5A08D2" w:rsidR="005C3985" w:rsidRDefault="005C3985">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_Toc90560223 \h </w:instrText>
      </w:r>
      <w:r>
        <w:fldChar w:fldCharType="separate"/>
      </w:r>
      <w:r>
        <w:t>110</w:t>
      </w:r>
      <w:r>
        <w:fldChar w:fldCharType="end"/>
      </w:r>
    </w:p>
    <w:p w14:paraId="65A49D1E" w14:textId="52AAD665" w:rsidR="005C3985" w:rsidRDefault="005C3985">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_Toc90560224 \h </w:instrText>
      </w:r>
      <w:r>
        <w:fldChar w:fldCharType="separate"/>
      </w:r>
      <w:r>
        <w:t>110</w:t>
      </w:r>
      <w:r>
        <w:fldChar w:fldCharType="end"/>
      </w:r>
    </w:p>
    <w:p w14:paraId="772C6BB3" w14:textId="44377FD0" w:rsidR="005C3985" w:rsidRDefault="005C3985">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_Toc90560225 \h </w:instrText>
      </w:r>
      <w:r>
        <w:fldChar w:fldCharType="separate"/>
      </w:r>
      <w:r>
        <w:t>110</w:t>
      </w:r>
      <w:r>
        <w:fldChar w:fldCharType="end"/>
      </w:r>
    </w:p>
    <w:p w14:paraId="7E2CB021" w14:textId="158E51EB" w:rsidR="005C3985" w:rsidRDefault="005C3985">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_Toc90560226 \h </w:instrText>
      </w:r>
      <w:r>
        <w:fldChar w:fldCharType="separate"/>
      </w:r>
      <w:r>
        <w:t>110</w:t>
      </w:r>
      <w:r>
        <w:fldChar w:fldCharType="end"/>
      </w:r>
    </w:p>
    <w:p w14:paraId="136DD6CE" w14:textId="341C6C13" w:rsidR="005C3985" w:rsidRDefault="005C3985">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_Toc90560227 \h </w:instrText>
      </w:r>
      <w:r>
        <w:fldChar w:fldCharType="separate"/>
      </w:r>
      <w:r>
        <w:t>110</w:t>
      </w:r>
      <w:r>
        <w:fldChar w:fldCharType="end"/>
      </w:r>
    </w:p>
    <w:p w14:paraId="77D65734" w14:textId="38130D11" w:rsidR="005C3985" w:rsidRDefault="005C3985">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_Toc90560228 \h </w:instrText>
      </w:r>
      <w:r>
        <w:fldChar w:fldCharType="separate"/>
      </w:r>
      <w:r>
        <w:t>110</w:t>
      </w:r>
      <w:r>
        <w:fldChar w:fldCharType="end"/>
      </w:r>
    </w:p>
    <w:p w14:paraId="74DC52D5" w14:textId="50496909" w:rsidR="005C3985" w:rsidRDefault="005C3985">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_Toc90560229 \h </w:instrText>
      </w:r>
      <w:r>
        <w:fldChar w:fldCharType="separate"/>
      </w:r>
      <w:r>
        <w:t>111</w:t>
      </w:r>
      <w:r>
        <w:fldChar w:fldCharType="end"/>
      </w:r>
    </w:p>
    <w:p w14:paraId="4362B9C7" w14:textId="7C52342F" w:rsidR="005C3985" w:rsidRDefault="005C3985">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_Toc90560230 \h </w:instrText>
      </w:r>
      <w:r>
        <w:fldChar w:fldCharType="separate"/>
      </w:r>
      <w:r>
        <w:t>111</w:t>
      </w:r>
      <w:r>
        <w:fldChar w:fldCharType="end"/>
      </w:r>
    </w:p>
    <w:p w14:paraId="3D7DDFA2" w14:textId="33F9B997" w:rsidR="005C3985" w:rsidRDefault="005C3985">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_Toc90560231 \h </w:instrText>
      </w:r>
      <w:r>
        <w:fldChar w:fldCharType="separate"/>
      </w:r>
      <w:r>
        <w:t>111</w:t>
      </w:r>
      <w:r>
        <w:fldChar w:fldCharType="end"/>
      </w:r>
    </w:p>
    <w:p w14:paraId="20F9299D" w14:textId="2FFEEADC" w:rsidR="005C3985" w:rsidRDefault="005C3985">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_Toc90560232 \h </w:instrText>
      </w:r>
      <w:r>
        <w:fldChar w:fldCharType="separate"/>
      </w:r>
      <w:r>
        <w:t>111</w:t>
      </w:r>
      <w:r>
        <w:fldChar w:fldCharType="end"/>
      </w:r>
    </w:p>
    <w:p w14:paraId="11BE24C2" w14:textId="4D874117" w:rsidR="005C3985" w:rsidRDefault="005C3985">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_Toc90560233 \h </w:instrText>
      </w:r>
      <w:r>
        <w:fldChar w:fldCharType="separate"/>
      </w:r>
      <w:r>
        <w:t>111</w:t>
      </w:r>
      <w:r>
        <w:fldChar w:fldCharType="end"/>
      </w:r>
    </w:p>
    <w:p w14:paraId="4694ED35" w14:textId="4C2EEFB6" w:rsidR="005C3985" w:rsidRDefault="005C3985">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_Toc90560234 \h </w:instrText>
      </w:r>
      <w:r>
        <w:fldChar w:fldCharType="separate"/>
      </w:r>
      <w:r>
        <w:t>112</w:t>
      </w:r>
      <w:r>
        <w:fldChar w:fldCharType="end"/>
      </w:r>
    </w:p>
    <w:p w14:paraId="5A5CF613" w14:textId="4899F614" w:rsidR="005C3985" w:rsidRDefault="005C3985">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_Toc90560235 \h </w:instrText>
      </w:r>
      <w:r>
        <w:fldChar w:fldCharType="separate"/>
      </w:r>
      <w:r>
        <w:t>112</w:t>
      </w:r>
      <w:r>
        <w:fldChar w:fldCharType="end"/>
      </w:r>
    </w:p>
    <w:p w14:paraId="3B591F5A" w14:textId="3051483E" w:rsidR="005C3985" w:rsidRDefault="005C3985">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_Toc90560236 \h </w:instrText>
      </w:r>
      <w:r>
        <w:fldChar w:fldCharType="separate"/>
      </w:r>
      <w:r>
        <w:t>112</w:t>
      </w:r>
      <w:r>
        <w:fldChar w:fldCharType="end"/>
      </w:r>
    </w:p>
    <w:p w14:paraId="6514A17A" w14:textId="29947EB4" w:rsidR="005C3985" w:rsidRDefault="005C3985">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_Toc90560237 \h </w:instrText>
      </w:r>
      <w:r>
        <w:fldChar w:fldCharType="separate"/>
      </w:r>
      <w:r>
        <w:t>112</w:t>
      </w:r>
      <w:r>
        <w:fldChar w:fldCharType="end"/>
      </w:r>
    </w:p>
    <w:p w14:paraId="6383A0BB" w14:textId="2711B935" w:rsidR="005C3985" w:rsidRDefault="005C3985">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_Toc90560238 \h </w:instrText>
      </w:r>
      <w:r>
        <w:fldChar w:fldCharType="separate"/>
      </w:r>
      <w:r>
        <w:t>112</w:t>
      </w:r>
      <w:r>
        <w:fldChar w:fldCharType="end"/>
      </w:r>
    </w:p>
    <w:p w14:paraId="4BBA16DA" w14:textId="383A50BF" w:rsidR="005C3985" w:rsidRDefault="005C3985">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_Toc90560239 \h </w:instrText>
      </w:r>
      <w:r>
        <w:fldChar w:fldCharType="separate"/>
      </w:r>
      <w:r>
        <w:t>113</w:t>
      </w:r>
      <w:r>
        <w:fldChar w:fldCharType="end"/>
      </w:r>
    </w:p>
    <w:p w14:paraId="3D0B78C5" w14:textId="28BCA587" w:rsidR="005C3985" w:rsidRDefault="005C3985">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_Toc90560240 \h </w:instrText>
      </w:r>
      <w:r>
        <w:fldChar w:fldCharType="separate"/>
      </w:r>
      <w:r>
        <w:t>113</w:t>
      </w:r>
      <w:r>
        <w:fldChar w:fldCharType="end"/>
      </w:r>
    </w:p>
    <w:p w14:paraId="7C24F3A8" w14:textId="70A0C8D1" w:rsidR="005C3985" w:rsidRDefault="005C3985">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_Toc90560241 \h </w:instrText>
      </w:r>
      <w:r>
        <w:fldChar w:fldCharType="separate"/>
      </w:r>
      <w:r>
        <w:t>113</w:t>
      </w:r>
      <w:r>
        <w:fldChar w:fldCharType="end"/>
      </w:r>
    </w:p>
    <w:p w14:paraId="30A468EC" w14:textId="46A2023A" w:rsidR="005C3985" w:rsidRDefault="005C3985">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_Toc90560242 \h </w:instrText>
      </w:r>
      <w:r>
        <w:fldChar w:fldCharType="separate"/>
      </w:r>
      <w:r>
        <w:t>113</w:t>
      </w:r>
      <w:r>
        <w:fldChar w:fldCharType="end"/>
      </w:r>
    </w:p>
    <w:p w14:paraId="2E59E700" w14:textId="39816E07" w:rsidR="005C3985" w:rsidRDefault="005C3985">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_Toc90560243 \h </w:instrText>
      </w:r>
      <w:r>
        <w:fldChar w:fldCharType="separate"/>
      </w:r>
      <w:r>
        <w:t>113</w:t>
      </w:r>
      <w:r>
        <w:fldChar w:fldCharType="end"/>
      </w:r>
    </w:p>
    <w:p w14:paraId="49FFA67E" w14:textId="09A228DE" w:rsidR="005C3985" w:rsidRDefault="005C3985">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_Toc90560244 \h </w:instrText>
      </w:r>
      <w:r>
        <w:fldChar w:fldCharType="separate"/>
      </w:r>
      <w:r>
        <w:t>114</w:t>
      </w:r>
      <w:r>
        <w:fldChar w:fldCharType="end"/>
      </w:r>
    </w:p>
    <w:p w14:paraId="6FA31227" w14:textId="73B18E2E" w:rsidR="005C3985" w:rsidRDefault="005C3985">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_Toc90560245 \h </w:instrText>
      </w:r>
      <w:r>
        <w:fldChar w:fldCharType="separate"/>
      </w:r>
      <w:r>
        <w:t>114</w:t>
      </w:r>
      <w:r>
        <w:fldChar w:fldCharType="end"/>
      </w:r>
    </w:p>
    <w:p w14:paraId="5DFC4EF6" w14:textId="1B62AE51" w:rsidR="005C3985" w:rsidRDefault="005C3985">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_Toc90560246 \h </w:instrText>
      </w:r>
      <w:r>
        <w:fldChar w:fldCharType="separate"/>
      </w:r>
      <w:r>
        <w:t>114</w:t>
      </w:r>
      <w:r>
        <w:fldChar w:fldCharType="end"/>
      </w:r>
    </w:p>
    <w:p w14:paraId="336E29AE" w14:textId="62FAE8F2" w:rsidR="005C3985" w:rsidRDefault="005C3985">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_Toc90560247 \h </w:instrText>
      </w:r>
      <w:r>
        <w:fldChar w:fldCharType="separate"/>
      </w:r>
      <w:r>
        <w:t>114</w:t>
      </w:r>
      <w:r>
        <w:fldChar w:fldCharType="end"/>
      </w:r>
    </w:p>
    <w:p w14:paraId="2441CAC9" w14:textId="199507E6" w:rsidR="005C3985" w:rsidRDefault="005C3985">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_Toc90560248 \h </w:instrText>
      </w:r>
      <w:r>
        <w:fldChar w:fldCharType="separate"/>
      </w:r>
      <w:r>
        <w:t>114</w:t>
      </w:r>
      <w:r>
        <w:fldChar w:fldCharType="end"/>
      </w:r>
    </w:p>
    <w:p w14:paraId="0B0D3AF1" w14:textId="0D69A376" w:rsidR="005C3985" w:rsidRDefault="005C3985">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_Toc90560249 \h </w:instrText>
      </w:r>
      <w:r>
        <w:fldChar w:fldCharType="separate"/>
      </w:r>
      <w:r>
        <w:t>115</w:t>
      </w:r>
      <w:r>
        <w:fldChar w:fldCharType="end"/>
      </w:r>
    </w:p>
    <w:p w14:paraId="159AF2B0" w14:textId="6E0C5166" w:rsidR="005C3985" w:rsidRDefault="005C3985">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_Toc90560250 \h </w:instrText>
      </w:r>
      <w:r>
        <w:fldChar w:fldCharType="separate"/>
      </w:r>
      <w:r>
        <w:t>115</w:t>
      </w:r>
      <w:r>
        <w:fldChar w:fldCharType="end"/>
      </w:r>
    </w:p>
    <w:p w14:paraId="745D1A2F" w14:textId="768C0BD2" w:rsidR="005C3985" w:rsidRDefault="005C3985">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_Toc90560251 \h </w:instrText>
      </w:r>
      <w:r>
        <w:fldChar w:fldCharType="separate"/>
      </w:r>
      <w:r>
        <w:t>115</w:t>
      </w:r>
      <w:r>
        <w:fldChar w:fldCharType="end"/>
      </w:r>
    </w:p>
    <w:p w14:paraId="32C26B85" w14:textId="6E31D766" w:rsidR="005C3985" w:rsidRDefault="005C3985">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_Toc90560252 \h </w:instrText>
      </w:r>
      <w:r>
        <w:fldChar w:fldCharType="separate"/>
      </w:r>
      <w:r>
        <w:t>115</w:t>
      </w:r>
      <w:r>
        <w:fldChar w:fldCharType="end"/>
      </w:r>
    </w:p>
    <w:p w14:paraId="67A39D43" w14:textId="49AB3EC3" w:rsidR="005C3985" w:rsidRDefault="005C3985">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_Toc90560253 \h </w:instrText>
      </w:r>
      <w:r>
        <w:fldChar w:fldCharType="separate"/>
      </w:r>
      <w:r>
        <w:t>115</w:t>
      </w:r>
      <w:r>
        <w:fldChar w:fldCharType="end"/>
      </w:r>
    </w:p>
    <w:p w14:paraId="0AD50C47" w14:textId="77E85ED5" w:rsidR="005C3985" w:rsidRDefault="005C3985">
      <w:pPr>
        <w:pStyle w:val="TOC4"/>
        <w:rPr>
          <w:rFonts w:asciiTheme="minorHAnsi" w:eastAsiaTheme="minorEastAsia" w:hAnsiTheme="minorHAnsi" w:cstheme="minorBidi"/>
          <w:sz w:val="22"/>
          <w:szCs w:val="22"/>
          <w:lang w:eastAsia="en-GB"/>
        </w:rPr>
      </w:pPr>
      <w:r>
        <w:t>6.1.3.29</w:t>
      </w:r>
      <w:r>
        <w:rPr>
          <w:rFonts w:asciiTheme="minorHAnsi" w:eastAsiaTheme="minorEastAsia" w:hAnsiTheme="minorHAnsi" w:cstheme="minorBidi"/>
          <w:sz w:val="22"/>
          <w:szCs w:val="22"/>
          <w:lang w:eastAsia="en-GB"/>
        </w:rPr>
        <w:tab/>
      </w:r>
      <w:r>
        <w:t>Resource: IndividualSharedData (Document)</w:t>
      </w:r>
      <w:r>
        <w:tab/>
      </w:r>
      <w:r>
        <w:fldChar w:fldCharType="begin" w:fldLock="1"/>
      </w:r>
      <w:r>
        <w:instrText xml:space="preserve"> PAGEREF _Toc90560254 \h </w:instrText>
      </w:r>
      <w:r>
        <w:fldChar w:fldCharType="separate"/>
      </w:r>
      <w:r>
        <w:t>117</w:t>
      </w:r>
      <w:r>
        <w:fldChar w:fldCharType="end"/>
      </w:r>
    </w:p>
    <w:p w14:paraId="2A44B9B7" w14:textId="05CF6746" w:rsidR="005C3985" w:rsidRDefault="005C3985">
      <w:pPr>
        <w:pStyle w:val="TOC5"/>
        <w:rPr>
          <w:rFonts w:asciiTheme="minorHAnsi" w:eastAsiaTheme="minorEastAsia" w:hAnsiTheme="minorHAnsi" w:cstheme="minorBidi"/>
          <w:sz w:val="22"/>
          <w:szCs w:val="22"/>
          <w:lang w:eastAsia="en-GB"/>
        </w:rPr>
      </w:pPr>
      <w:r>
        <w:t>6.1.3.29.1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_Toc90560255 \h </w:instrText>
      </w:r>
      <w:r>
        <w:fldChar w:fldCharType="separate"/>
      </w:r>
      <w:r>
        <w:t>117</w:t>
      </w:r>
      <w:r>
        <w:fldChar w:fldCharType="end"/>
      </w:r>
    </w:p>
    <w:p w14:paraId="2995649E" w14:textId="5F2A7F29" w:rsidR="005C3985" w:rsidRDefault="005C3985">
      <w:pPr>
        <w:pStyle w:val="TOC5"/>
        <w:rPr>
          <w:rFonts w:asciiTheme="minorHAnsi" w:eastAsiaTheme="minorEastAsia" w:hAnsiTheme="minorHAnsi" w:cstheme="minorBidi"/>
          <w:sz w:val="22"/>
          <w:szCs w:val="22"/>
          <w:lang w:eastAsia="en-GB"/>
        </w:rPr>
      </w:pPr>
      <w:r>
        <w:t>6.1.3.29.2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_Toc90560256 \h </w:instrText>
      </w:r>
      <w:r>
        <w:fldChar w:fldCharType="separate"/>
      </w:r>
      <w:r>
        <w:t>117</w:t>
      </w:r>
      <w:r>
        <w:fldChar w:fldCharType="end"/>
      </w:r>
    </w:p>
    <w:p w14:paraId="6341D1A5" w14:textId="72555343" w:rsidR="005C3985" w:rsidRDefault="005C3985">
      <w:pPr>
        <w:pStyle w:val="TOC5"/>
        <w:rPr>
          <w:rFonts w:asciiTheme="minorHAnsi" w:eastAsiaTheme="minorEastAsia" w:hAnsiTheme="minorHAnsi" w:cstheme="minorBidi"/>
          <w:sz w:val="22"/>
          <w:szCs w:val="22"/>
          <w:lang w:eastAsia="en-GB"/>
        </w:rPr>
      </w:pPr>
      <w:r>
        <w:t>6.1.3.29.3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_Toc90560257 \h </w:instrText>
      </w:r>
      <w:r>
        <w:fldChar w:fldCharType="separate"/>
      </w:r>
      <w:r>
        <w:t>117</w:t>
      </w:r>
      <w:r>
        <w:fldChar w:fldCharType="end"/>
      </w:r>
    </w:p>
    <w:p w14:paraId="6F149562" w14:textId="17DC887C" w:rsidR="005C3985" w:rsidRDefault="005C3985">
      <w:pPr>
        <w:pStyle w:val="TOC6"/>
        <w:rPr>
          <w:rFonts w:asciiTheme="minorHAnsi" w:eastAsiaTheme="minorEastAsia" w:hAnsiTheme="minorHAnsi" w:cstheme="minorBidi"/>
          <w:sz w:val="22"/>
          <w:szCs w:val="22"/>
          <w:lang w:eastAsia="en-GB"/>
        </w:rPr>
      </w:pPr>
      <w:r>
        <w:t>6.1.3.29.3.1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_Toc90560258 \h </w:instrText>
      </w:r>
      <w:r>
        <w:fldChar w:fldCharType="separate"/>
      </w:r>
      <w:r>
        <w:t>117</w:t>
      </w:r>
      <w:r>
        <w:fldChar w:fldCharType="end"/>
      </w:r>
    </w:p>
    <w:p w14:paraId="03B3C6C4" w14:textId="37D198BE" w:rsidR="005C3985" w:rsidRDefault="005C398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_Toc90560259 \h </w:instrText>
      </w:r>
      <w:r>
        <w:fldChar w:fldCharType="separate"/>
      </w:r>
      <w:r>
        <w:t>118</w:t>
      </w:r>
      <w:r>
        <w:fldChar w:fldCharType="end"/>
      </w:r>
    </w:p>
    <w:p w14:paraId="22DD11EA" w14:textId="7ABD340D" w:rsidR="005C3985" w:rsidRDefault="005C398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_Toc90560260 \h </w:instrText>
      </w:r>
      <w:r>
        <w:fldChar w:fldCharType="separate"/>
      </w:r>
      <w:r>
        <w:t>118</w:t>
      </w:r>
      <w:r>
        <w:fldChar w:fldCharType="end"/>
      </w:r>
    </w:p>
    <w:p w14:paraId="16050724" w14:textId="026771EF" w:rsidR="005C3985" w:rsidRDefault="005C3985">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_Toc90560261 \h </w:instrText>
      </w:r>
      <w:r>
        <w:fldChar w:fldCharType="separate"/>
      </w:r>
      <w:r>
        <w:t>118</w:t>
      </w:r>
      <w:r>
        <w:fldChar w:fldCharType="end"/>
      </w:r>
    </w:p>
    <w:p w14:paraId="59EFAE58" w14:textId="599EE8AB" w:rsidR="005C3985" w:rsidRDefault="005C398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_Toc90560262 \h </w:instrText>
      </w:r>
      <w:r>
        <w:fldChar w:fldCharType="separate"/>
      </w:r>
      <w:r>
        <w:t>118</w:t>
      </w:r>
      <w:r>
        <w:fldChar w:fldCharType="end"/>
      </w:r>
    </w:p>
    <w:p w14:paraId="5B003DA2" w14:textId="281433D7" w:rsidR="005C3985" w:rsidRDefault="005C398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_Toc90560263 \h </w:instrText>
      </w:r>
      <w:r>
        <w:fldChar w:fldCharType="separate"/>
      </w:r>
      <w:r>
        <w:t>119</w:t>
      </w:r>
      <w:r>
        <w:fldChar w:fldCharType="end"/>
      </w:r>
    </w:p>
    <w:p w14:paraId="33495D9F" w14:textId="31988BC8" w:rsidR="005C3985" w:rsidRDefault="005C398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_Toc90560264 \h </w:instrText>
      </w:r>
      <w:r>
        <w:fldChar w:fldCharType="separate"/>
      </w:r>
      <w:r>
        <w:t>119</w:t>
      </w:r>
      <w:r>
        <w:fldChar w:fldCharType="end"/>
      </w:r>
    </w:p>
    <w:p w14:paraId="20997A93" w14:textId="03E3FA10" w:rsidR="005C3985" w:rsidRDefault="005C3985">
      <w:pPr>
        <w:pStyle w:val="TOC4"/>
        <w:rPr>
          <w:rFonts w:asciiTheme="minorHAnsi" w:eastAsiaTheme="minorEastAsia" w:hAnsiTheme="minorHAnsi" w:cstheme="minorBidi"/>
          <w:sz w:val="22"/>
          <w:szCs w:val="22"/>
          <w:lang w:eastAsia="en-GB"/>
        </w:rPr>
      </w:pPr>
      <w:r w:rsidRPr="00957D94">
        <w:rPr>
          <w:lang w:val="en-US"/>
        </w:rPr>
        <w:t>6.1.6.2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_Toc90560265 \h </w:instrText>
      </w:r>
      <w:r>
        <w:fldChar w:fldCharType="separate"/>
      </w:r>
      <w:r>
        <w:t>125</w:t>
      </w:r>
      <w:r>
        <w:fldChar w:fldCharType="end"/>
      </w:r>
    </w:p>
    <w:p w14:paraId="3B001CC3" w14:textId="2F89525B" w:rsidR="005C3985" w:rsidRDefault="005C398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_Toc90560266 \h </w:instrText>
      </w:r>
      <w:r>
        <w:fldChar w:fldCharType="separate"/>
      </w:r>
      <w:r>
        <w:t>125</w:t>
      </w:r>
      <w:r>
        <w:fldChar w:fldCharType="end"/>
      </w:r>
    </w:p>
    <w:p w14:paraId="0E5C49FF" w14:textId="5CBF2047" w:rsidR="005C3985" w:rsidRDefault="005C398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_Toc90560267 \h </w:instrText>
      </w:r>
      <w:r>
        <w:fldChar w:fldCharType="separate"/>
      </w:r>
      <w:r>
        <w:t>125</w:t>
      </w:r>
      <w:r>
        <w:fldChar w:fldCharType="end"/>
      </w:r>
    </w:p>
    <w:p w14:paraId="058F775C" w14:textId="514A2C2C" w:rsidR="005C3985" w:rsidRDefault="005C398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_Toc90560268 \h </w:instrText>
      </w:r>
      <w:r>
        <w:fldChar w:fldCharType="separate"/>
      </w:r>
      <w:r>
        <w:t>126</w:t>
      </w:r>
      <w:r>
        <w:fldChar w:fldCharType="end"/>
      </w:r>
    </w:p>
    <w:p w14:paraId="6BE2AEFB" w14:textId="4368A6F7" w:rsidR="005C3985" w:rsidRDefault="005C3985">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_Toc90560269 \h </w:instrText>
      </w:r>
      <w:r>
        <w:fldChar w:fldCharType="separate"/>
      </w:r>
      <w:r>
        <w:t>129</w:t>
      </w:r>
      <w:r>
        <w:fldChar w:fldCharType="end"/>
      </w:r>
    </w:p>
    <w:p w14:paraId="725FB39D" w14:textId="22BAE993" w:rsidR="005C3985" w:rsidRDefault="005C398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_Toc90560270 \h </w:instrText>
      </w:r>
      <w:r>
        <w:fldChar w:fldCharType="separate"/>
      </w:r>
      <w:r>
        <w:t>133</w:t>
      </w:r>
      <w:r>
        <w:fldChar w:fldCharType="end"/>
      </w:r>
    </w:p>
    <w:p w14:paraId="5C7A858B" w14:textId="64CA0FB4" w:rsidR="005C3985" w:rsidRDefault="005C398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_Toc90560271 \h </w:instrText>
      </w:r>
      <w:r>
        <w:fldChar w:fldCharType="separate"/>
      </w:r>
      <w:r>
        <w:t>134</w:t>
      </w:r>
      <w:r>
        <w:fldChar w:fldCharType="end"/>
      </w:r>
    </w:p>
    <w:p w14:paraId="63621AE8" w14:textId="4C7561EF" w:rsidR="005C3985" w:rsidRDefault="005C398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_Toc90560272 \h </w:instrText>
      </w:r>
      <w:r>
        <w:fldChar w:fldCharType="separate"/>
      </w:r>
      <w:r>
        <w:t>134</w:t>
      </w:r>
      <w:r>
        <w:fldChar w:fldCharType="end"/>
      </w:r>
    </w:p>
    <w:p w14:paraId="45AF2852" w14:textId="23F37EFB" w:rsidR="005C3985" w:rsidRDefault="005C3985">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_Toc90560273 \h </w:instrText>
      </w:r>
      <w:r>
        <w:fldChar w:fldCharType="separate"/>
      </w:r>
      <w:r>
        <w:t>135</w:t>
      </w:r>
      <w:r>
        <w:fldChar w:fldCharType="end"/>
      </w:r>
    </w:p>
    <w:p w14:paraId="6BAABD29" w14:textId="7B8BB9A4" w:rsidR="005C3985" w:rsidRDefault="005C398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_Toc90560274 \h </w:instrText>
      </w:r>
      <w:r>
        <w:fldChar w:fldCharType="separate"/>
      </w:r>
      <w:r>
        <w:t>136</w:t>
      </w:r>
      <w:r>
        <w:fldChar w:fldCharType="end"/>
      </w:r>
    </w:p>
    <w:p w14:paraId="1027B2E7" w14:textId="1FBB81E8" w:rsidR="005C3985" w:rsidRDefault="005C398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_Toc90560275 \h </w:instrText>
      </w:r>
      <w:r>
        <w:fldChar w:fldCharType="separate"/>
      </w:r>
      <w:r>
        <w:t>138</w:t>
      </w:r>
      <w:r>
        <w:fldChar w:fldCharType="end"/>
      </w:r>
    </w:p>
    <w:p w14:paraId="5E06F5B3" w14:textId="68F55ECB" w:rsidR="005C3985" w:rsidRDefault="005C3985">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_Toc90560276 \h </w:instrText>
      </w:r>
      <w:r>
        <w:fldChar w:fldCharType="separate"/>
      </w:r>
      <w:r>
        <w:t>138</w:t>
      </w:r>
      <w:r>
        <w:fldChar w:fldCharType="end"/>
      </w:r>
    </w:p>
    <w:p w14:paraId="4C0CAD31" w14:textId="6F271892" w:rsidR="005C3985" w:rsidRDefault="005C398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_Toc90560277 \h </w:instrText>
      </w:r>
      <w:r>
        <w:fldChar w:fldCharType="separate"/>
      </w:r>
      <w:r>
        <w:t>138</w:t>
      </w:r>
      <w:r>
        <w:fldChar w:fldCharType="end"/>
      </w:r>
    </w:p>
    <w:p w14:paraId="1D5D107D" w14:textId="18FA47FB" w:rsidR="005C3985" w:rsidRDefault="005C398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_Toc90560278 \h </w:instrText>
      </w:r>
      <w:r>
        <w:fldChar w:fldCharType="separate"/>
      </w:r>
      <w:r>
        <w:t>138</w:t>
      </w:r>
      <w:r>
        <w:fldChar w:fldCharType="end"/>
      </w:r>
    </w:p>
    <w:p w14:paraId="164E3D2A" w14:textId="487C5659" w:rsidR="005C3985" w:rsidRDefault="005C398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_Toc90560279 \h </w:instrText>
      </w:r>
      <w:r>
        <w:fldChar w:fldCharType="separate"/>
      </w:r>
      <w:r>
        <w:t>139</w:t>
      </w:r>
      <w:r>
        <w:fldChar w:fldCharType="end"/>
      </w:r>
    </w:p>
    <w:p w14:paraId="528D3F1C" w14:textId="1188EC4A" w:rsidR="005C3985" w:rsidRDefault="005C398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_Toc90560280 \h </w:instrText>
      </w:r>
      <w:r>
        <w:fldChar w:fldCharType="separate"/>
      </w:r>
      <w:r>
        <w:t>139</w:t>
      </w:r>
      <w:r>
        <w:fldChar w:fldCharType="end"/>
      </w:r>
    </w:p>
    <w:p w14:paraId="0FBB009F" w14:textId="5FCF005D" w:rsidR="005C3985" w:rsidRDefault="005C3985">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_Toc90560281 \h </w:instrText>
      </w:r>
      <w:r>
        <w:fldChar w:fldCharType="separate"/>
      </w:r>
      <w:r>
        <w:t>140</w:t>
      </w:r>
      <w:r>
        <w:fldChar w:fldCharType="end"/>
      </w:r>
    </w:p>
    <w:p w14:paraId="14139960" w14:textId="2501AE9C" w:rsidR="005C3985" w:rsidRDefault="005C3985">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_Toc90560282 \h </w:instrText>
      </w:r>
      <w:r>
        <w:fldChar w:fldCharType="separate"/>
      </w:r>
      <w:r>
        <w:t>140</w:t>
      </w:r>
      <w:r>
        <w:fldChar w:fldCharType="end"/>
      </w:r>
    </w:p>
    <w:p w14:paraId="4EEFA189" w14:textId="0ADD4708" w:rsidR="005C3985" w:rsidRDefault="005C3985">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_Toc90560283 \h </w:instrText>
      </w:r>
      <w:r>
        <w:fldChar w:fldCharType="separate"/>
      </w:r>
      <w:r>
        <w:t>140</w:t>
      </w:r>
      <w:r>
        <w:fldChar w:fldCharType="end"/>
      </w:r>
    </w:p>
    <w:p w14:paraId="5A14DE4F" w14:textId="0B19F73D" w:rsidR="005C3985" w:rsidRDefault="005C3985">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_Toc90560284 \h </w:instrText>
      </w:r>
      <w:r>
        <w:fldChar w:fldCharType="separate"/>
      </w:r>
      <w:r>
        <w:t>140</w:t>
      </w:r>
      <w:r>
        <w:fldChar w:fldCharType="end"/>
      </w:r>
    </w:p>
    <w:p w14:paraId="6DA158DC" w14:textId="00CB4CEB" w:rsidR="005C3985" w:rsidRDefault="005C3985">
      <w:pPr>
        <w:pStyle w:val="TOC5"/>
        <w:rPr>
          <w:rFonts w:asciiTheme="minorHAnsi" w:eastAsiaTheme="minorEastAsia" w:hAnsiTheme="minorHAnsi" w:cstheme="minorBidi"/>
          <w:sz w:val="22"/>
          <w:szCs w:val="22"/>
          <w:lang w:eastAsia="en-GB"/>
        </w:rPr>
      </w:pPr>
      <w:r>
        <w:lastRenderedPageBreak/>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_Toc90560285 \h </w:instrText>
      </w:r>
      <w:r>
        <w:fldChar w:fldCharType="separate"/>
      </w:r>
      <w:r>
        <w:t>140</w:t>
      </w:r>
      <w:r>
        <w:fldChar w:fldCharType="end"/>
      </w:r>
    </w:p>
    <w:p w14:paraId="61DAD9CB" w14:textId="67A76B74" w:rsidR="005C3985" w:rsidRDefault="005C3985">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_Toc90560286 \h </w:instrText>
      </w:r>
      <w:r>
        <w:fldChar w:fldCharType="separate"/>
      </w:r>
      <w:r>
        <w:t>140</w:t>
      </w:r>
      <w:r>
        <w:fldChar w:fldCharType="end"/>
      </w:r>
    </w:p>
    <w:p w14:paraId="23E233EA" w14:textId="2A3D5066" w:rsidR="005C3985" w:rsidRDefault="005C3985">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_Toc90560287 \h </w:instrText>
      </w:r>
      <w:r>
        <w:fldChar w:fldCharType="separate"/>
      </w:r>
      <w:r>
        <w:t>140</w:t>
      </w:r>
      <w:r>
        <w:fldChar w:fldCharType="end"/>
      </w:r>
    </w:p>
    <w:p w14:paraId="37EE5274" w14:textId="4BD8B0D6" w:rsidR="005C3985" w:rsidRDefault="005C3985">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_Toc90560288 \h </w:instrText>
      </w:r>
      <w:r>
        <w:fldChar w:fldCharType="separate"/>
      </w:r>
      <w:r>
        <w:t>141</w:t>
      </w:r>
      <w:r>
        <w:fldChar w:fldCharType="end"/>
      </w:r>
    </w:p>
    <w:p w14:paraId="4CDDF9B1" w14:textId="63D2C2AC" w:rsidR="005C3985" w:rsidRDefault="005C3985">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_Toc90560289 \h </w:instrText>
      </w:r>
      <w:r>
        <w:fldChar w:fldCharType="separate"/>
      </w:r>
      <w:r>
        <w:t>141</w:t>
      </w:r>
      <w:r>
        <w:fldChar w:fldCharType="end"/>
      </w:r>
    </w:p>
    <w:p w14:paraId="7AC0D510" w14:textId="5B1593F4" w:rsidR="005C3985" w:rsidRDefault="005C3985">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_Toc90560290 \h </w:instrText>
      </w:r>
      <w:r>
        <w:fldChar w:fldCharType="separate"/>
      </w:r>
      <w:r>
        <w:t>141</w:t>
      </w:r>
      <w:r>
        <w:fldChar w:fldCharType="end"/>
      </w:r>
    </w:p>
    <w:p w14:paraId="52BAB7E1" w14:textId="25E0C2D3" w:rsidR="005C3985" w:rsidRDefault="005C3985">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_Toc90560291 \h </w:instrText>
      </w:r>
      <w:r>
        <w:fldChar w:fldCharType="separate"/>
      </w:r>
      <w:r>
        <w:t>142</w:t>
      </w:r>
      <w:r>
        <w:fldChar w:fldCharType="end"/>
      </w:r>
    </w:p>
    <w:p w14:paraId="602D1052" w14:textId="724FE785" w:rsidR="005C3985" w:rsidRDefault="005C3985">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_Toc90560292 \h </w:instrText>
      </w:r>
      <w:r>
        <w:fldChar w:fldCharType="separate"/>
      </w:r>
      <w:r>
        <w:t>142</w:t>
      </w:r>
      <w:r>
        <w:fldChar w:fldCharType="end"/>
      </w:r>
    </w:p>
    <w:p w14:paraId="3BD814F9" w14:textId="7CEF62AB" w:rsidR="005C3985" w:rsidRDefault="005C3985">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_Toc90560293 \h </w:instrText>
      </w:r>
      <w:r>
        <w:fldChar w:fldCharType="separate"/>
      </w:r>
      <w:r>
        <w:t>143</w:t>
      </w:r>
      <w:r>
        <w:fldChar w:fldCharType="end"/>
      </w:r>
    </w:p>
    <w:p w14:paraId="6BA95F9C" w14:textId="7CAFC4C7" w:rsidR="005C3985" w:rsidRDefault="005C3985">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_Toc90560294 \h </w:instrText>
      </w:r>
      <w:r>
        <w:fldChar w:fldCharType="separate"/>
      </w:r>
      <w:r>
        <w:t>143</w:t>
      </w:r>
      <w:r>
        <w:fldChar w:fldCharType="end"/>
      </w:r>
    </w:p>
    <w:p w14:paraId="5BC5C4A1" w14:textId="7D0559DE" w:rsidR="005C3985" w:rsidRDefault="005C3985">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_Toc90560295 \h </w:instrText>
      </w:r>
      <w:r>
        <w:fldChar w:fldCharType="separate"/>
      </w:r>
      <w:r>
        <w:t>143</w:t>
      </w:r>
      <w:r>
        <w:fldChar w:fldCharType="end"/>
      </w:r>
    </w:p>
    <w:p w14:paraId="4D153020" w14:textId="07F2C78E" w:rsidR="005C3985" w:rsidRDefault="005C3985">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_Toc90560296 \h </w:instrText>
      </w:r>
      <w:r>
        <w:fldChar w:fldCharType="separate"/>
      </w:r>
      <w:r>
        <w:t>143</w:t>
      </w:r>
      <w:r>
        <w:fldChar w:fldCharType="end"/>
      </w:r>
    </w:p>
    <w:p w14:paraId="40E41B15" w14:textId="719378F9" w:rsidR="005C3985" w:rsidRDefault="005C3985">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_Toc90560297 \h </w:instrText>
      </w:r>
      <w:r>
        <w:fldChar w:fldCharType="separate"/>
      </w:r>
      <w:r>
        <w:t>144</w:t>
      </w:r>
      <w:r>
        <w:fldChar w:fldCharType="end"/>
      </w:r>
    </w:p>
    <w:p w14:paraId="09EFDE35" w14:textId="6F6B1AEF" w:rsidR="005C3985" w:rsidRDefault="005C3985">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_Toc90560298 \h </w:instrText>
      </w:r>
      <w:r>
        <w:fldChar w:fldCharType="separate"/>
      </w:r>
      <w:r>
        <w:t>144</w:t>
      </w:r>
      <w:r>
        <w:fldChar w:fldCharType="end"/>
      </w:r>
    </w:p>
    <w:p w14:paraId="522C481B" w14:textId="0E5D89C9" w:rsidR="005C3985" w:rsidRDefault="005C3985">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_Toc90560299 \h </w:instrText>
      </w:r>
      <w:r>
        <w:fldChar w:fldCharType="separate"/>
      </w:r>
      <w:r>
        <w:t>144</w:t>
      </w:r>
      <w:r>
        <w:fldChar w:fldCharType="end"/>
      </w:r>
    </w:p>
    <w:p w14:paraId="07D71E23" w14:textId="0B5A3CBD" w:rsidR="005C3985" w:rsidRDefault="005C3985">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_Toc90560300 \h </w:instrText>
      </w:r>
      <w:r>
        <w:fldChar w:fldCharType="separate"/>
      </w:r>
      <w:r>
        <w:t>145</w:t>
      </w:r>
      <w:r>
        <w:fldChar w:fldCharType="end"/>
      </w:r>
    </w:p>
    <w:p w14:paraId="62ABCE86" w14:textId="5D465F03" w:rsidR="005C3985" w:rsidRDefault="005C3985">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_Toc90560301 \h </w:instrText>
      </w:r>
      <w:r>
        <w:fldChar w:fldCharType="separate"/>
      </w:r>
      <w:r>
        <w:t>145</w:t>
      </w:r>
      <w:r>
        <w:fldChar w:fldCharType="end"/>
      </w:r>
    </w:p>
    <w:p w14:paraId="741ED227" w14:textId="315D5C0F" w:rsidR="005C3985" w:rsidRDefault="005C3985">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_Toc90560302 \h </w:instrText>
      </w:r>
      <w:r>
        <w:fldChar w:fldCharType="separate"/>
      </w:r>
      <w:r>
        <w:t>145</w:t>
      </w:r>
      <w:r>
        <w:fldChar w:fldCharType="end"/>
      </w:r>
    </w:p>
    <w:p w14:paraId="5D711C73" w14:textId="287E3ECE" w:rsidR="005C3985" w:rsidRDefault="005C3985">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_Toc90560303 \h </w:instrText>
      </w:r>
      <w:r>
        <w:fldChar w:fldCharType="separate"/>
      </w:r>
      <w:r>
        <w:t>146</w:t>
      </w:r>
      <w:r>
        <w:fldChar w:fldCharType="end"/>
      </w:r>
    </w:p>
    <w:p w14:paraId="575D5266" w14:textId="6E91F4C3" w:rsidR="005C3985" w:rsidRDefault="005C3985">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_Toc90560304 \h </w:instrText>
      </w:r>
      <w:r>
        <w:fldChar w:fldCharType="separate"/>
      </w:r>
      <w:r>
        <w:t>146</w:t>
      </w:r>
      <w:r>
        <w:fldChar w:fldCharType="end"/>
      </w:r>
    </w:p>
    <w:p w14:paraId="322EFF1A" w14:textId="316E41D6" w:rsidR="005C3985" w:rsidRDefault="005C3985">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_Toc90560305 \h </w:instrText>
      </w:r>
      <w:r>
        <w:fldChar w:fldCharType="separate"/>
      </w:r>
      <w:r>
        <w:t>146</w:t>
      </w:r>
      <w:r>
        <w:fldChar w:fldCharType="end"/>
      </w:r>
    </w:p>
    <w:p w14:paraId="4FFD5F70" w14:textId="1EA56F0B" w:rsidR="005C3985" w:rsidRDefault="005C3985">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_Toc90560306 \h </w:instrText>
      </w:r>
      <w:r>
        <w:fldChar w:fldCharType="separate"/>
      </w:r>
      <w:r>
        <w:t>146</w:t>
      </w:r>
      <w:r>
        <w:fldChar w:fldCharType="end"/>
      </w:r>
    </w:p>
    <w:p w14:paraId="4643211B" w14:textId="2C926C38" w:rsidR="005C3985" w:rsidRDefault="005C3985">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_Toc90560307 \h </w:instrText>
      </w:r>
      <w:r>
        <w:fldChar w:fldCharType="separate"/>
      </w:r>
      <w:r>
        <w:t>146</w:t>
      </w:r>
      <w:r>
        <w:fldChar w:fldCharType="end"/>
      </w:r>
    </w:p>
    <w:p w14:paraId="1859E559" w14:textId="3690565E" w:rsidR="005C3985" w:rsidRDefault="005C3985">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_Toc90560308 \h </w:instrText>
      </w:r>
      <w:r>
        <w:fldChar w:fldCharType="separate"/>
      </w:r>
      <w:r>
        <w:t>147</w:t>
      </w:r>
      <w:r>
        <w:fldChar w:fldCharType="end"/>
      </w:r>
    </w:p>
    <w:p w14:paraId="4BC04752" w14:textId="3057E26F" w:rsidR="005C3985" w:rsidRDefault="005C3985">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_Toc90560309 \h </w:instrText>
      </w:r>
      <w:r>
        <w:fldChar w:fldCharType="separate"/>
      </w:r>
      <w:r>
        <w:t>147</w:t>
      </w:r>
      <w:r>
        <w:fldChar w:fldCharType="end"/>
      </w:r>
    </w:p>
    <w:p w14:paraId="2A7CF346" w14:textId="76CF95B5" w:rsidR="005C3985" w:rsidRDefault="005C3985">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_Toc90560310 \h </w:instrText>
      </w:r>
      <w:r>
        <w:fldChar w:fldCharType="separate"/>
      </w:r>
      <w:r>
        <w:t>147</w:t>
      </w:r>
      <w:r>
        <w:fldChar w:fldCharType="end"/>
      </w:r>
    </w:p>
    <w:p w14:paraId="168DA025" w14:textId="4C1603AA" w:rsidR="005C3985" w:rsidRDefault="005C3985">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_Toc90560311 \h </w:instrText>
      </w:r>
      <w:r>
        <w:fldChar w:fldCharType="separate"/>
      </w:r>
      <w:r>
        <w:t>147</w:t>
      </w:r>
      <w:r>
        <w:fldChar w:fldCharType="end"/>
      </w:r>
    </w:p>
    <w:p w14:paraId="52456B81" w14:textId="07ED72CC" w:rsidR="005C3985" w:rsidRDefault="005C3985">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_Toc90560312 \h </w:instrText>
      </w:r>
      <w:r>
        <w:fldChar w:fldCharType="separate"/>
      </w:r>
      <w:r>
        <w:t>148</w:t>
      </w:r>
      <w:r>
        <w:fldChar w:fldCharType="end"/>
      </w:r>
    </w:p>
    <w:p w14:paraId="4C3A1951" w14:textId="0D4EB481" w:rsidR="005C3985" w:rsidRDefault="005C3985">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_Toc90560313 \h </w:instrText>
      </w:r>
      <w:r>
        <w:fldChar w:fldCharType="separate"/>
      </w:r>
      <w:r>
        <w:t>148</w:t>
      </w:r>
      <w:r>
        <w:fldChar w:fldCharType="end"/>
      </w:r>
    </w:p>
    <w:p w14:paraId="6BEA1004" w14:textId="7ECD0B6C" w:rsidR="005C3985" w:rsidRDefault="005C3985">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_Toc90560314 \h </w:instrText>
      </w:r>
      <w:r>
        <w:fldChar w:fldCharType="separate"/>
      </w:r>
      <w:r>
        <w:t>149</w:t>
      </w:r>
      <w:r>
        <w:fldChar w:fldCharType="end"/>
      </w:r>
    </w:p>
    <w:p w14:paraId="0D755042" w14:textId="3EE72604" w:rsidR="005C3985" w:rsidRDefault="005C3985">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_Toc90560315 \h </w:instrText>
      </w:r>
      <w:r>
        <w:fldChar w:fldCharType="separate"/>
      </w:r>
      <w:r>
        <w:t>149</w:t>
      </w:r>
      <w:r>
        <w:fldChar w:fldCharType="end"/>
      </w:r>
    </w:p>
    <w:p w14:paraId="6894AF8B" w14:textId="06752682" w:rsidR="005C3985" w:rsidRDefault="005C3985">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_Toc90560316 \h </w:instrText>
      </w:r>
      <w:r>
        <w:fldChar w:fldCharType="separate"/>
      </w:r>
      <w:r>
        <w:t>149</w:t>
      </w:r>
      <w:r>
        <w:fldChar w:fldCharType="end"/>
      </w:r>
    </w:p>
    <w:p w14:paraId="2B1F50D9" w14:textId="0FD11EE7" w:rsidR="005C3985" w:rsidRDefault="005C3985">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957D94">
        <w:rPr>
          <w:rFonts w:eastAsia="Malgun Gothic"/>
        </w:rPr>
        <w:t>SuggestedPacketNumDl</w:t>
      </w:r>
      <w:r>
        <w:tab/>
      </w:r>
      <w:r>
        <w:fldChar w:fldCharType="begin" w:fldLock="1"/>
      </w:r>
      <w:r>
        <w:instrText xml:space="preserve"> PAGEREF _Toc90560317 \h </w:instrText>
      </w:r>
      <w:r>
        <w:fldChar w:fldCharType="separate"/>
      </w:r>
      <w:r>
        <w:t>149</w:t>
      </w:r>
      <w:r>
        <w:fldChar w:fldCharType="end"/>
      </w:r>
    </w:p>
    <w:p w14:paraId="6B6D5724" w14:textId="40CD66A5" w:rsidR="005C3985" w:rsidRDefault="005C3985">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_Toc90560318 \h </w:instrText>
      </w:r>
      <w:r>
        <w:fldChar w:fldCharType="separate"/>
      </w:r>
      <w:r>
        <w:t>150</w:t>
      </w:r>
      <w:r>
        <w:fldChar w:fldCharType="end"/>
      </w:r>
    </w:p>
    <w:p w14:paraId="5CB4F6C3" w14:textId="3EFA1233" w:rsidR="005C3985" w:rsidRDefault="005C3985">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_Toc90560319 \h </w:instrText>
      </w:r>
      <w:r>
        <w:fldChar w:fldCharType="separate"/>
      </w:r>
      <w:r>
        <w:t>150</w:t>
      </w:r>
      <w:r>
        <w:fldChar w:fldCharType="end"/>
      </w:r>
    </w:p>
    <w:p w14:paraId="256B8C41" w14:textId="7C97641C" w:rsidR="005C3985" w:rsidRDefault="005C3985">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_Toc90560320 \h </w:instrText>
      </w:r>
      <w:r>
        <w:fldChar w:fldCharType="separate"/>
      </w:r>
      <w:r>
        <w:t>150</w:t>
      </w:r>
      <w:r>
        <w:fldChar w:fldCharType="end"/>
      </w:r>
    </w:p>
    <w:p w14:paraId="29F0654B" w14:textId="20314027" w:rsidR="005C3985" w:rsidRDefault="005C3985">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_Toc90560321 \h </w:instrText>
      </w:r>
      <w:r>
        <w:fldChar w:fldCharType="separate"/>
      </w:r>
      <w:r>
        <w:t>150</w:t>
      </w:r>
      <w:r>
        <w:fldChar w:fldCharType="end"/>
      </w:r>
    </w:p>
    <w:p w14:paraId="066AB342" w14:textId="68606790" w:rsidR="005C3985" w:rsidRDefault="005C3985">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_Toc90560322 \h </w:instrText>
      </w:r>
      <w:r>
        <w:fldChar w:fldCharType="separate"/>
      </w:r>
      <w:r>
        <w:t>150</w:t>
      </w:r>
      <w:r>
        <w:fldChar w:fldCharType="end"/>
      </w:r>
    </w:p>
    <w:p w14:paraId="466BA99E" w14:textId="20A01C16" w:rsidR="005C3985" w:rsidRDefault="005C3985">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_Toc90560323 \h </w:instrText>
      </w:r>
      <w:r>
        <w:fldChar w:fldCharType="separate"/>
      </w:r>
      <w:r>
        <w:t>151</w:t>
      </w:r>
      <w:r>
        <w:fldChar w:fldCharType="end"/>
      </w:r>
    </w:p>
    <w:p w14:paraId="2B56E68B" w14:textId="2630EFF2" w:rsidR="005C3985" w:rsidRDefault="005C3985">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_Toc90560324 \h </w:instrText>
      </w:r>
      <w:r>
        <w:fldChar w:fldCharType="separate"/>
      </w:r>
      <w:r>
        <w:t>151</w:t>
      </w:r>
      <w:r>
        <w:fldChar w:fldCharType="end"/>
      </w:r>
    </w:p>
    <w:p w14:paraId="3FD73BA9" w14:textId="0B09B592" w:rsidR="005C3985" w:rsidRDefault="005C3985">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_Toc90560325 \h </w:instrText>
      </w:r>
      <w:r>
        <w:fldChar w:fldCharType="separate"/>
      </w:r>
      <w:r>
        <w:t>151</w:t>
      </w:r>
      <w:r>
        <w:fldChar w:fldCharType="end"/>
      </w:r>
    </w:p>
    <w:p w14:paraId="3F18A214" w14:textId="4A6A5D55" w:rsidR="005C3985" w:rsidRDefault="005C3985">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_Toc90560326 \h </w:instrText>
      </w:r>
      <w:r>
        <w:fldChar w:fldCharType="separate"/>
      </w:r>
      <w:r>
        <w:t>151</w:t>
      </w:r>
      <w:r>
        <w:fldChar w:fldCharType="end"/>
      </w:r>
    </w:p>
    <w:p w14:paraId="2F0EB162" w14:textId="20902841" w:rsidR="005C3985" w:rsidRDefault="005C3985">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_Toc90560327 \h </w:instrText>
      </w:r>
      <w:r>
        <w:fldChar w:fldCharType="separate"/>
      </w:r>
      <w:r>
        <w:t>151</w:t>
      </w:r>
      <w:r>
        <w:fldChar w:fldCharType="end"/>
      </w:r>
    </w:p>
    <w:p w14:paraId="61B7C774" w14:textId="564E096D" w:rsidR="005C3985" w:rsidRDefault="005C3985">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_Toc90560328 \h </w:instrText>
      </w:r>
      <w:r>
        <w:fldChar w:fldCharType="separate"/>
      </w:r>
      <w:r>
        <w:t>151</w:t>
      </w:r>
      <w:r>
        <w:fldChar w:fldCharType="end"/>
      </w:r>
    </w:p>
    <w:p w14:paraId="626B9896" w14:textId="0547A430" w:rsidR="005C3985" w:rsidRDefault="005C3985">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_Toc90560329 \h </w:instrText>
      </w:r>
      <w:r>
        <w:fldChar w:fldCharType="separate"/>
      </w:r>
      <w:r>
        <w:t>152</w:t>
      </w:r>
      <w:r>
        <w:fldChar w:fldCharType="end"/>
      </w:r>
    </w:p>
    <w:p w14:paraId="54C99E77" w14:textId="2CBAD26C" w:rsidR="005C3985" w:rsidRDefault="005C3985">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_Toc90560330 \h </w:instrText>
      </w:r>
      <w:r>
        <w:fldChar w:fldCharType="separate"/>
      </w:r>
      <w:r>
        <w:t>152</w:t>
      </w:r>
      <w:r>
        <w:fldChar w:fldCharType="end"/>
      </w:r>
    </w:p>
    <w:p w14:paraId="55D10B41" w14:textId="601123E3" w:rsidR="005C3985" w:rsidRDefault="005C3985">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_Toc90560331 \h </w:instrText>
      </w:r>
      <w:r>
        <w:fldChar w:fldCharType="separate"/>
      </w:r>
      <w:r>
        <w:t>152</w:t>
      </w:r>
      <w:r>
        <w:fldChar w:fldCharType="end"/>
      </w:r>
    </w:p>
    <w:p w14:paraId="4FA99627" w14:textId="3E88586F" w:rsidR="005C3985" w:rsidRDefault="005C3985">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_Toc90560332 \h </w:instrText>
      </w:r>
      <w:r>
        <w:fldChar w:fldCharType="separate"/>
      </w:r>
      <w:r>
        <w:t>153</w:t>
      </w:r>
      <w:r>
        <w:fldChar w:fldCharType="end"/>
      </w:r>
    </w:p>
    <w:p w14:paraId="37F23255" w14:textId="2577C75D" w:rsidR="005C3985" w:rsidRDefault="005C3985">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_Toc90560333 \h </w:instrText>
      </w:r>
      <w:r>
        <w:fldChar w:fldCharType="separate"/>
      </w:r>
      <w:r>
        <w:t>153</w:t>
      </w:r>
      <w:r>
        <w:fldChar w:fldCharType="end"/>
      </w:r>
    </w:p>
    <w:p w14:paraId="6181AA63" w14:textId="2D729B07" w:rsidR="005C3985" w:rsidRDefault="005C3985">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_Toc90560334 \h </w:instrText>
      </w:r>
      <w:r>
        <w:fldChar w:fldCharType="separate"/>
      </w:r>
      <w:r>
        <w:t>153</w:t>
      </w:r>
      <w:r>
        <w:fldChar w:fldCharType="end"/>
      </w:r>
    </w:p>
    <w:p w14:paraId="46728B0E" w14:textId="1A342A6E" w:rsidR="005C3985" w:rsidRDefault="005C3985">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_Toc90560335 \h </w:instrText>
      </w:r>
      <w:r>
        <w:fldChar w:fldCharType="separate"/>
      </w:r>
      <w:r>
        <w:t>153</w:t>
      </w:r>
      <w:r>
        <w:fldChar w:fldCharType="end"/>
      </w:r>
    </w:p>
    <w:p w14:paraId="334D71ED" w14:textId="56F8B8D1" w:rsidR="005C3985" w:rsidRDefault="005C3985">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_Toc90560336 \h </w:instrText>
      </w:r>
      <w:r>
        <w:fldChar w:fldCharType="separate"/>
      </w:r>
      <w:r>
        <w:t>154</w:t>
      </w:r>
      <w:r>
        <w:fldChar w:fldCharType="end"/>
      </w:r>
    </w:p>
    <w:p w14:paraId="3D1862C5" w14:textId="244167BB" w:rsidR="005C3985" w:rsidRDefault="005C3985">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_Toc90560337 \h </w:instrText>
      </w:r>
      <w:r>
        <w:fldChar w:fldCharType="separate"/>
      </w:r>
      <w:r>
        <w:t>155</w:t>
      </w:r>
      <w:r>
        <w:fldChar w:fldCharType="end"/>
      </w:r>
    </w:p>
    <w:p w14:paraId="6B91F8F4" w14:textId="0170F50D" w:rsidR="005C3985" w:rsidRDefault="005C3985">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_Toc90560338 \h </w:instrText>
      </w:r>
      <w:r>
        <w:fldChar w:fldCharType="separate"/>
      </w:r>
      <w:r>
        <w:t>158</w:t>
      </w:r>
      <w:r>
        <w:fldChar w:fldCharType="end"/>
      </w:r>
    </w:p>
    <w:p w14:paraId="5A089D3A" w14:textId="2BE890EB" w:rsidR="005C3985" w:rsidRDefault="005C3985">
      <w:pPr>
        <w:pStyle w:val="TOC4"/>
        <w:rPr>
          <w:rFonts w:asciiTheme="minorHAnsi" w:eastAsiaTheme="minorEastAsia" w:hAnsiTheme="minorHAnsi" w:cstheme="minorBidi"/>
          <w:sz w:val="22"/>
          <w:szCs w:val="22"/>
          <w:lang w:eastAsia="en-GB"/>
        </w:rPr>
      </w:pPr>
      <w:r w:rsidRPr="00957D94">
        <w:rPr>
          <w:lang w:val="en-US"/>
        </w:rPr>
        <w:t>6.1.6.3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_Toc90560339 \h </w:instrText>
      </w:r>
      <w:r>
        <w:fldChar w:fldCharType="separate"/>
      </w:r>
      <w:r>
        <w:t>158</w:t>
      </w:r>
      <w:r>
        <w:fldChar w:fldCharType="end"/>
      </w:r>
    </w:p>
    <w:p w14:paraId="1784AC30" w14:textId="7214EBA9" w:rsidR="005C3985" w:rsidRDefault="005C398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_Toc90560340 \h </w:instrText>
      </w:r>
      <w:r>
        <w:fldChar w:fldCharType="separate"/>
      </w:r>
      <w:r>
        <w:t>158</w:t>
      </w:r>
      <w:r>
        <w:fldChar w:fldCharType="end"/>
      </w:r>
    </w:p>
    <w:p w14:paraId="57CE796A" w14:textId="088A61C6" w:rsidR="005C3985" w:rsidRDefault="005C398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_Toc90560341 \h </w:instrText>
      </w:r>
      <w:r>
        <w:fldChar w:fldCharType="separate"/>
      </w:r>
      <w:r>
        <w:t>158</w:t>
      </w:r>
      <w:r>
        <w:fldChar w:fldCharType="end"/>
      </w:r>
    </w:p>
    <w:p w14:paraId="2714B864" w14:textId="65007B05" w:rsidR="005C3985" w:rsidRDefault="005C398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_Toc90560342 \h </w:instrText>
      </w:r>
      <w:r>
        <w:fldChar w:fldCharType="separate"/>
      </w:r>
      <w:r>
        <w:t>160</w:t>
      </w:r>
      <w:r>
        <w:fldChar w:fldCharType="end"/>
      </w:r>
    </w:p>
    <w:p w14:paraId="60F2A8D8" w14:textId="20760023" w:rsidR="005C3985" w:rsidRDefault="005C3985">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_Toc90560343 \h </w:instrText>
      </w:r>
      <w:r>
        <w:fldChar w:fldCharType="separate"/>
      </w:r>
      <w:r>
        <w:t>160</w:t>
      </w:r>
      <w:r>
        <w:fldChar w:fldCharType="end"/>
      </w:r>
    </w:p>
    <w:p w14:paraId="58446279" w14:textId="3E9F1206" w:rsidR="005C3985" w:rsidRDefault="005C398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_Toc90560344 \h </w:instrText>
      </w:r>
      <w:r>
        <w:fldChar w:fldCharType="separate"/>
      </w:r>
      <w:r>
        <w:t>160</w:t>
      </w:r>
      <w:r>
        <w:fldChar w:fldCharType="end"/>
      </w:r>
    </w:p>
    <w:p w14:paraId="5282AD66" w14:textId="40FD6543" w:rsidR="005C3985" w:rsidRDefault="005C398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_Toc90560345 \h </w:instrText>
      </w:r>
      <w:r>
        <w:fldChar w:fldCharType="separate"/>
      </w:r>
      <w:r>
        <w:t>160</w:t>
      </w:r>
      <w:r>
        <w:fldChar w:fldCharType="end"/>
      </w:r>
    </w:p>
    <w:p w14:paraId="7A42FC0A" w14:textId="25E91D76" w:rsidR="005C3985" w:rsidRDefault="005C3985">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_Toc90560346 \h </w:instrText>
      </w:r>
      <w:r>
        <w:fldChar w:fldCharType="separate"/>
      </w:r>
      <w:r>
        <w:t>160</w:t>
      </w:r>
      <w:r>
        <w:fldChar w:fldCharType="end"/>
      </w:r>
    </w:p>
    <w:p w14:paraId="76CC119A" w14:textId="797E8AA8" w:rsidR="005C3985" w:rsidRDefault="005C3985">
      <w:pPr>
        <w:pStyle w:val="TOC5"/>
        <w:rPr>
          <w:rFonts w:asciiTheme="minorHAnsi" w:eastAsiaTheme="minorEastAsia" w:hAnsiTheme="minorHAnsi" w:cstheme="minorBidi"/>
          <w:sz w:val="22"/>
          <w:szCs w:val="22"/>
          <w:lang w:eastAsia="en-GB"/>
        </w:rPr>
      </w:pPr>
      <w:r>
        <w:lastRenderedPageBreak/>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_Toc90560347 \h </w:instrText>
      </w:r>
      <w:r>
        <w:fldChar w:fldCharType="separate"/>
      </w:r>
      <w:r>
        <w:t>160</w:t>
      </w:r>
      <w:r>
        <w:fldChar w:fldCharType="end"/>
      </w:r>
    </w:p>
    <w:p w14:paraId="0DCC3876" w14:textId="27835793" w:rsidR="005C3985" w:rsidRDefault="005C3985">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_Toc90560348 \h </w:instrText>
      </w:r>
      <w:r>
        <w:fldChar w:fldCharType="separate"/>
      </w:r>
      <w:r>
        <w:t>161</w:t>
      </w:r>
      <w:r>
        <w:fldChar w:fldCharType="end"/>
      </w:r>
    </w:p>
    <w:p w14:paraId="6E9EAF8D" w14:textId="65CC0E43" w:rsidR="005C3985" w:rsidRDefault="005C3985">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_Toc90560349 \h </w:instrText>
      </w:r>
      <w:r>
        <w:fldChar w:fldCharType="separate"/>
      </w:r>
      <w:r>
        <w:t>161</w:t>
      </w:r>
      <w:r>
        <w:fldChar w:fldCharType="end"/>
      </w:r>
    </w:p>
    <w:p w14:paraId="58C1A643" w14:textId="4458746C" w:rsidR="005C3985" w:rsidRDefault="005C3985">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_Toc90560350 \h </w:instrText>
      </w:r>
      <w:r>
        <w:fldChar w:fldCharType="separate"/>
      </w:r>
      <w:r>
        <w:t>161</w:t>
      </w:r>
      <w:r>
        <w:fldChar w:fldCharType="end"/>
      </w:r>
    </w:p>
    <w:p w14:paraId="181443DD" w14:textId="41C1DBDB" w:rsidR="005C3985" w:rsidRDefault="005C3985">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_Toc90560351 \h </w:instrText>
      </w:r>
      <w:r>
        <w:fldChar w:fldCharType="separate"/>
      </w:r>
      <w:r>
        <w:t>161</w:t>
      </w:r>
      <w:r>
        <w:fldChar w:fldCharType="end"/>
      </w:r>
    </w:p>
    <w:p w14:paraId="5C7C41DC" w14:textId="45160C3A" w:rsidR="005C3985" w:rsidRDefault="005C3985">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_Toc90560352 \h </w:instrText>
      </w:r>
      <w:r>
        <w:fldChar w:fldCharType="separate"/>
      </w:r>
      <w:r>
        <w:t>161</w:t>
      </w:r>
      <w:r>
        <w:fldChar w:fldCharType="end"/>
      </w:r>
    </w:p>
    <w:p w14:paraId="25F78730" w14:textId="3CB17619" w:rsidR="005C3985" w:rsidRDefault="005C3985">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_Toc90560353 \h </w:instrText>
      </w:r>
      <w:r>
        <w:fldChar w:fldCharType="separate"/>
      </w:r>
      <w:r>
        <w:t>162</w:t>
      </w:r>
      <w:r>
        <w:fldChar w:fldCharType="end"/>
      </w:r>
    </w:p>
    <w:p w14:paraId="240A165A" w14:textId="3E99FF98" w:rsidR="005C3985" w:rsidRDefault="005C3985">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_Toc90560354 \h </w:instrText>
      </w:r>
      <w:r>
        <w:fldChar w:fldCharType="separate"/>
      </w:r>
      <w:r>
        <w:t>162</w:t>
      </w:r>
      <w:r>
        <w:fldChar w:fldCharType="end"/>
      </w:r>
    </w:p>
    <w:p w14:paraId="32085356" w14:textId="2519F73B" w:rsidR="005C3985" w:rsidRDefault="005C398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_Toc90560355 \h </w:instrText>
      </w:r>
      <w:r>
        <w:fldChar w:fldCharType="separate"/>
      </w:r>
      <w:r>
        <w:t>162</w:t>
      </w:r>
      <w:r>
        <w:fldChar w:fldCharType="end"/>
      </w:r>
    </w:p>
    <w:p w14:paraId="0471DF84" w14:textId="39ABA6AA" w:rsidR="005C3985" w:rsidRDefault="005C398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_Toc90560356 \h </w:instrText>
      </w:r>
      <w:r>
        <w:fldChar w:fldCharType="separate"/>
      </w:r>
      <w:r>
        <w:t>162</w:t>
      </w:r>
      <w:r>
        <w:fldChar w:fldCharType="end"/>
      </w:r>
    </w:p>
    <w:p w14:paraId="1F987331" w14:textId="39A6722B" w:rsidR="005C3985" w:rsidRDefault="005C398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_Toc90560357 \h </w:instrText>
      </w:r>
      <w:r>
        <w:fldChar w:fldCharType="separate"/>
      </w:r>
      <w:r>
        <w:t>162</w:t>
      </w:r>
      <w:r>
        <w:fldChar w:fldCharType="end"/>
      </w:r>
    </w:p>
    <w:p w14:paraId="3687E708" w14:textId="43985BA3" w:rsidR="005C3985" w:rsidRDefault="005C398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_Toc90560358 \h </w:instrText>
      </w:r>
      <w:r>
        <w:fldChar w:fldCharType="separate"/>
      </w:r>
      <w:r>
        <w:t>162</w:t>
      </w:r>
      <w:r>
        <w:fldChar w:fldCharType="end"/>
      </w:r>
    </w:p>
    <w:p w14:paraId="16B6FBA5" w14:textId="299B4DF8" w:rsidR="005C3985" w:rsidRDefault="005C3985">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_Toc90560359 \h </w:instrText>
      </w:r>
      <w:r>
        <w:fldChar w:fldCharType="separate"/>
      </w:r>
      <w:r>
        <w:t>163</w:t>
      </w:r>
      <w:r>
        <w:fldChar w:fldCharType="end"/>
      </w:r>
    </w:p>
    <w:p w14:paraId="04E0A556" w14:textId="17FE8054" w:rsidR="005C3985" w:rsidRDefault="005C3985">
      <w:pPr>
        <w:pStyle w:val="TOC3"/>
        <w:rPr>
          <w:rFonts w:asciiTheme="minorHAnsi" w:eastAsiaTheme="minorEastAsia" w:hAnsiTheme="minorHAnsi" w:cstheme="minorBidi"/>
          <w:sz w:val="22"/>
          <w:szCs w:val="22"/>
          <w:lang w:eastAsia="en-GB"/>
        </w:rPr>
      </w:pPr>
      <w:r w:rsidRPr="00957D94">
        <w:rPr>
          <w:lang w:val="en-US"/>
        </w:rPr>
        <w:t>6.1.9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_Toc90560360 \h </w:instrText>
      </w:r>
      <w:r>
        <w:fldChar w:fldCharType="separate"/>
      </w:r>
      <w:r>
        <w:t>163</w:t>
      </w:r>
      <w:r>
        <w:fldChar w:fldCharType="end"/>
      </w:r>
    </w:p>
    <w:p w14:paraId="39339727" w14:textId="08E33A56" w:rsidR="005C3985" w:rsidRDefault="005C398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_Toc90560361 \h </w:instrText>
      </w:r>
      <w:r>
        <w:fldChar w:fldCharType="separate"/>
      </w:r>
      <w:r>
        <w:t>163</w:t>
      </w:r>
      <w:r>
        <w:fldChar w:fldCharType="end"/>
      </w:r>
    </w:p>
    <w:p w14:paraId="0B3A94E1" w14:textId="7024072A" w:rsidR="005C3985" w:rsidRDefault="005C398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_Toc90560362 \h </w:instrText>
      </w:r>
      <w:r>
        <w:fldChar w:fldCharType="separate"/>
      </w:r>
      <w:r>
        <w:t>163</w:t>
      </w:r>
      <w:r>
        <w:fldChar w:fldCharType="end"/>
      </w:r>
    </w:p>
    <w:p w14:paraId="616E29D1" w14:textId="155C6987" w:rsidR="005C3985" w:rsidRDefault="005C398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_Toc90560363 \h </w:instrText>
      </w:r>
      <w:r>
        <w:fldChar w:fldCharType="separate"/>
      </w:r>
      <w:r>
        <w:t>164</w:t>
      </w:r>
      <w:r>
        <w:fldChar w:fldCharType="end"/>
      </w:r>
    </w:p>
    <w:p w14:paraId="5A472BF6" w14:textId="41D0E058" w:rsidR="005C3985" w:rsidRDefault="005C398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_Toc90560364 \h </w:instrText>
      </w:r>
      <w:r>
        <w:fldChar w:fldCharType="separate"/>
      </w:r>
      <w:r>
        <w:t>164</w:t>
      </w:r>
      <w:r>
        <w:fldChar w:fldCharType="end"/>
      </w:r>
    </w:p>
    <w:p w14:paraId="776E71ED" w14:textId="5CC30982" w:rsidR="005C3985" w:rsidRDefault="005C398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_Toc90560365 \h </w:instrText>
      </w:r>
      <w:r>
        <w:fldChar w:fldCharType="separate"/>
      </w:r>
      <w:r>
        <w:t>164</w:t>
      </w:r>
      <w:r>
        <w:fldChar w:fldCharType="end"/>
      </w:r>
    </w:p>
    <w:p w14:paraId="63159113" w14:textId="085CAABD" w:rsidR="005C3985" w:rsidRDefault="005C3985">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_Toc90560366 \h </w:instrText>
      </w:r>
      <w:r>
        <w:fldChar w:fldCharType="separate"/>
      </w:r>
      <w:r>
        <w:t>164</w:t>
      </w:r>
      <w:r>
        <w:fldChar w:fldCharType="end"/>
      </w:r>
    </w:p>
    <w:p w14:paraId="4D6B6908" w14:textId="1B4911D0" w:rsidR="005C3985" w:rsidRDefault="005C398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_Toc90560367 \h </w:instrText>
      </w:r>
      <w:r>
        <w:fldChar w:fldCharType="separate"/>
      </w:r>
      <w:r>
        <w:t>164</w:t>
      </w:r>
      <w:r>
        <w:fldChar w:fldCharType="end"/>
      </w:r>
    </w:p>
    <w:p w14:paraId="2CA93DA9" w14:textId="225EF9F4" w:rsidR="005C3985" w:rsidRDefault="005C398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_Toc90560368 \h </w:instrText>
      </w:r>
      <w:r>
        <w:fldChar w:fldCharType="separate"/>
      </w:r>
      <w:r>
        <w:t>164</w:t>
      </w:r>
      <w:r>
        <w:fldChar w:fldCharType="end"/>
      </w:r>
    </w:p>
    <w:p w14:paraId="73AF497E" w14:textId="78691A7C" w:rsidR="005C3985" w:rsidRDefault="005C3985">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_Toc90560369 \h </w:instrText>
      </w:r>
      <w:r>
        <w:fldChar w:fldCharType="separate"/>
      </w:r>
      <w:r>
        <w:t>164</w:t>
      </w:r>
      <w:r>
        <w:fldChar w:fldCharType="end"/>
      </w:r>
    </w:p>
    <w:p w14:paraId="26A36375" w14:textId="0E073440" w:rsidR="005C3985" w:rsidRDefault="005C398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_Toc90560370 \h </w:instrText>
      </w:r>
      <w:r>
        <w:fldChar w:fldCharType="separate"/>
      </w:r>
      <w:r>
        <w:t>165</w:t>
      </w:r>
      <w:r>
        <w:fldChar w:fldCharType="end"/>
      </w:r>
    </w:p>
    <w:p w14:paraId="652B3C92" w14:textId="01C4B0A7" w:rsidR="005C3985" w:rsidRDefault="005C398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_Toc90560371 \h </w:instrText>
      </w:r>
      <w:r>
        <w:fldChar w:fldCharType="separate"/>
      </w:r>
      <w:r>
        <w:t>165</w:t>
      </w:r>
      <w:r>
        <w:fldChar w:fldCharType="end"/>
      </w:r>
    </w:p>
    <w:p w14:paraId="46BF884D" w14:textId="18D417A2" w:rsidR="005C3985" w:rsidRDefault="005C398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_Toc90560372 \h </w:instrText>
      </w:r>
      <w:r>
        <w:fldChar w:fldCharType="separate"/>
      </w:r>
      <w:r>
        <w:t>167</w:t>
      </w:r>
      <w:r>
        <w:fldChar w:fldCharType="end"/>
      </w:r>
    </w:p>
    <w:p w14:paraId="3CDCD4F4" w14:textId="3F6901DC" w:rsidR="005C3985" w:rsidRDefault="005C398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_Toc90560373 \h </w:instrText>
      </w:r>
      <w:r>
        <w:fldChar w:fldCharType="separate"/>
      </w:r>
      <w:r>
        <w:t>167</w:t>
      </w:r>
      <w:r>
        <w:fldChar w:fldCharType="end"/>
      </w:r>
    </w:p>
    <w:p w14:paraId="7EE26C74" w14:textId="691C5816" w:rsidR="005C3985" w:rsidRDefault="005C398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_Toc90560374 \h </w:instrText>
      </w:r>
      <w:r>
        <w:fldChar w:fldCharType="separate"/>
      </w:r>
      <w:r>
        <w:t>167</w:t>
      </w:r>
      <w:r>
        <w:fldChar w:fldCharType="end"/>
      </w:r>
    </w:p>
    <w:p w14:paraId="4F6799D9" w14:textId="677676C3" w:rsidR="005C3985" w:rsidRDefault="005C398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_Toc90560375 \h </w:instrText>
      </w:r>
      <w:r>
        <w:fldChar w:fldCharType="separate"/>
      </w:r>
      <w:r>
        <w:t>167</w:t>
      </w:r>
      <w:r>
        <w:fldChar w:fldCharType="end"/>
      </w:r>
    </w:p>
    <w:p w14:paraId="5485EF79" w14:textId="17C96680" w:rsidR="005C3985" w:rsidRDefault="005C3985">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_Toc90560376 \h </w:instrText>
      </w:r>
      <w:r>
        <w:fldChar w:fldCharType="separate"/>
      </w:r>
      <w:r>
        <w:t>167</w:t>
      </w:r>
      <w:r>
        <w:fldChar w:fldCharType="end"/>
      </w:r>
    </w:p>
    <w:p w14:paraId="3140E666" w14:textId="2CB52605" w:rsidR="005C3985" w:rsidRDefault="005C3985">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_Toc90560377 \h </w:instrText>
      </w:r>
      <w:r>
        <w:fldChar w:fldCharType="separate"/>
      </w:r>
      <w:r>
        <w:t>168</w:t>
      </w:r>
      <w:r>
        <w:fldChar w:fldCharType="end"/>
      </w:r>
    </w:p>
    <w:p w14:paraId="21D3B10C" w14:textId="0EBB8DF2" w:rsidR="005C3985" w:rsidRDefault="005C3985">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_Toc90560378 \h </w:instrText>
      </w:r>
      <w:r>
        <w:fldChar w:fldCharType="separate"/>
      </w:r>
      <w:r>
        <w:t>169</w:t>
      </w:r>
      <w:r>
        <w:fldChar w:fldCharType="end"/>
      </w:r>
    </w:p>
    <w:p w14:paraId="513BD29B" w14:textId="48438936" w:rsidR="005C3985" w:rsidRDefault="005C398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_Toc90560379 \h </w:instrText>
      </w:r>
      <w:r>
        <w:fldChar w:fldCharType="separate"/>
      </w:r>
      <w:r>
        <w:t>170</w:t>
      </w:r>
      <w:r>
        <w:fldChar w:fldCharType="end"/>
      </w:r>
    </w:p>
    <w:p w14:paraId="7F0B5574" w14:textId="19BDBDA7" w:rsidR="005C3985" w:rsidRDefault="005C3985">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_Toc90560380 \h </w:instrText>
      </w:r>
      <w:r>
        <w:fldChar w:fldCharType="separate"/>
      </w:r>
      <w:r>
        <w:t>170</w:t>
      </w:r>
      <w:r>
        <w:fldChar w:fldCharType="end"/>
      </w:r>
    </w:p>
    <w:p w14:paraId="70DA387A" w14:textId="5F30966C" w:rsidR="005C3985" w:rsidRDefault="005C3985">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_Toc90560381 \h </w:instrText>
      </w:r>
      <w:r>
        <w:fldChar w:fldCharType="separate"/>
      </w:r>
      <w:r>
        <w:t>170</w:t>
      </w:r>
      <w:r>
        <w:fldChar w:fldCharType="end"/>
      </w:r>
    </w:p>
    <w:p w14:paraId="7EB58B8A" w14:textId="7D3D8F2A" w:rsidR="005C3985" w:rsidRDefault="005C3985">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_Toc90560382 \h </w:instrText>
      </w:r>
      <w:r>
        <w:fldChar w:fldCharType="separate"/>
      </w:r>
      <w:r>
        <w:t>170</w:t>
      </w:r>
      <w:r>
        <w:fldChar w:fldCharType="end"/>
      </w:r>
    </w:p>
    <w:p w14:paraId="15B72AA4" w14:textId="45063B59" w:rsidR="005C3985" w:rsidRDefault="005C3985">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_Toc90560383 \h </w:instrText>
      </w:r>
      <w:r>
        <w:fldChar w:fldCharType="separate"/>
      </w:r>
      <w:r>
        <w:t>170</w:t>
      </w:r>
      <w:r>
        <w:fldChar w:fldCharType="end"/>
      </w:r>
    </w:p>
    <w:p w14:paraId="2EEB92A5" w14:textId="7E0F4A85" w:rsidR="005C3985" w:rsidRDefault="005C3985">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_Toc90560384 \h </w:instrText>
      </w:r>
      <w:r>
        <w:fldChar w:fldCharType="separate"/>
      </w:r>
      <w:r>
        <w:t>170</w:t>
      </w:r>
      <w:r>
        <w:fldChar w:fldCharType="end"/>
      </w:r>
    </w:p>
    <w:p w14:paraId="1E659F35" w14:textId="0727F175" w:rsidR="005C3985" w:rsidRDefault="005C3985">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_Toc90560385 \h </w:instrText>
      </w:r>
      <w:r>
        <w:fldChar w:fldCharType="separate"/>
      </w:r>
      <w:r>
        <w:t>170</w:t>
      </w:r>
      <w:r>
        <w:fldChar w:fldCharType="end"/>
      </w:r>
    </w:p>
    <w:p w14:paraId="3B9970DF" w14:textId="34D40D0A" w:rsidR="005C3985" w:rsidRDefault="005C3985">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_Toc90560386 \h </w:instrText>
      </w:r>
      <w:r>
        <w:fldChar w:fldCharType="separate"/>
      </w:r>
      <w:r>
        <w:t>170</w:t>
      </w:r>
      <w:r>
        <w:fldChar w:fldCharType="end"/>
      </w:r>
    </w:p>
    <w:p w14:paraId="088BF2D5" w14:textId="1A27024D" w:rsidR="005C3985" w:rsidRDefault="005C398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_Toc90560387 \h </w:instrText>
      </w:r>
      <w:r>
        <w:fldChar w:fldCharType="separate"/>
      </w:r>
      <w:r>
        <w:t>171</w:t>
      </w:r>
      <w:r>
        <w:fldChar w:fldCharType="end"/>
      </w:r>
    </w:p>
    <w:p w14:paraId="7BEF845B" w14:textId="03AB853F" w:rsidR="005C3985" w:rsidRDefault="005C398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_Toc90560388 \h </w:instrText>
      </w:r>
      <w:r>
        <w:fldChar w:fldCharType="separate"/>
      </w:r>
      <w:r>
        <w:t>171</w:t>
      </w:r>
      <w:r>
        <w:fldChar w:fldCharType="end"/>
      </w:r>
    </w:p>
    <w:p w14:paraId="2EB592FE" w14:textId="152ACF27" w:rsidR="005C3985" w:rsidRDefault="005C398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_Toc90560389 \h </w:instrText>
      </w:r>
      <w:r>
        <w:fldChar w:fldCharType="separate"/>
      </w:r>
      <w:r>
        <w:t>171</w:t>
      </w:r>
      <w:r>
        <w:fldChar w:fldCharType="end"/>
      </w:r>
    </w:p>
    <w:p w14:paraId="06D4DE89" w14:textId="60DC5C7E" w:rsidR="005C3985" w:rsidRDefault="005C398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_Toc90560390 \h </w:instrText>
      </w:r>
      <w:r>
        <w:fldChar w:fldCharType="separate"/>
      </w:r>
      <w:r>
        <w:t>171</w:t>
      </w:r>
      <w:r>
        <w:fldChar w:fldCharType="end"/>
      </w:r>
    </w:p>
    <w:p w14:paraId="2F69F374" w14:textId="3AAC366E" w:rsidR="005C3985" w:rsidRDefault="005C3985">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_Toc90560391 \h </w:instrText>
      </w:r>
      <w:r>
        <w:fldChar w:fldCharType="separate"/>
      </w:r>
      <w:r>
        <w:t>171</w:t>
      </w:r>
      <w:r>
        <w:fldChar w:fldCharType="end"/>
      </w:r>
    </w:p>
    <w:p w14:paraId="0EAD8023" w14:textId="59AA7A40" w:rsidR="005C3985" w:rsidRDefault="005C3985">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_Toc90560392 \h </w:instrText>
      </w:r>
      <w:r>
        <w:fldChar w:fldCharType="separate"/>
      </w:r>
      <w:r>
        <w:t>172</w:t>
      </w:r>
      <w:r>
        <w:fldChar w:fldCharType="end"/>
      </w:r>
    </w:p>
    <w:p w14:paraId="31196DC5" w14:textId="06604670" w:rsidR="005C3985" w:rsidRDefault="005C3985">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_Toc90560393 \h </w:instrText>
      </w:r>
      <w:r>
        <w:fldChar w:fldCharType="separate"/>
      </w:r>
      <w:r>
        <w:t>173</w:t>
      </w:r>
      <w:r>
        <w:fldChar w:fldCharType="end"/>
      </w:r>
    </w:p>
    <w:p w14:paraId="3794FB1B" w14:textId="50D3D3BE" w:rsidR="005C3985" w:rsidRDefault="005C398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_Toc90560394 \h </w:instrText>
      </w:r>
      <w:r>
        <w:fldChar w:fldCharType="separate"/>
      </w:r>
      <w:r>
        <w:t>173</w:t>
      </w:r>
      <w:r>
        <w:fldChar w:fldCharType="end"/>
      </w:r>
    </w:p>
    <w:p w14:paraId="6971FACC" w14:textId="2C0FD8CC" w:rsidR="005C3985" w:rsidRDefault="005C398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_Toc90560395 \h </w:instrText>
      </w:r>
      <w:r>
        <w:fldChar w:fldCharType="separate"/>
      </w:r>
      <w:r>
        <w:t>173</w:t>
      </w:r>
      <w:r>
        <w:fldChar w:fldCharType="end"/>
      </w:r>
    </w:p>
    <w:p w14:paraId="54AF4298" w14:textId="7DE25EB5" w:rsidR="005C3985" w:rsidRDefault="005C398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_Toc90560396 \h </w:instrText>
      </w:r>
      <w:r>
        <w:fldChar w:fldCharType="separate"/>
      </w:r>
      <w:r>
        <w:t>173</w:t>
      </w:r>
      <w:r>
        <w:fldChar w:fldCharType="end"/>
      </w:r>
    </w:p>
    <w:p w14:paraId="629A9CEE" w14:textId="3D5B0B04" w:rsidR="005C3985" w:rsidRDefault="005C3985">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_Toc90560397 \h </w:instrText>
      </w:r>
      <w:r>
        <w:fldChar w:fldCharType="separate"/>
      </w:r>
      <w:r>
        <w:t>174</w:t>
      </w:r>
      <w:r>
        <w:fldChar w:fldCharType="end"/>
      </w:r>
    </w:p>
    <w:p w14:paraId="60833CE3" w14:textId="67AA720F" w:rsidR="005C3985" w:rsidRDefault="005C3985">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_Toc90560398 \h </w:instrText>
      </w:r>
      <w:r>
        <w:fldChar w:fldCharType="separate"/>
      </w:r>
      <w:r>
        <w:t>174</w:t>
      </w:r>
      <w:r>
        <w:fldChar w:fldCharType="end"/>
      </w:r>
    </w:p>
    <w:p w14:paraId="25C3B5EB" w14:textId="0876156B" w:rsidR="005C3985" w:rsidRDefault="005C398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_Toc90560399 \h </w:instrText>
      </w:r>
      <w:r>
        <w:fldChar w:fldCharType="separate"/>
      </w:r>
      <w:r>
        <w:t>175</w:t>
      </w:r>
      <w:r>
        <w:fldChar w:fldCharType="end"/>
      </w:r>
    </w:p>
    <w:p w14:paraId="6026CFF6" w14:textId="37B7F0CA" w:rsidR="005C3985" w:rsidRDefault="005C3985">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_Toc90560400 \h </w:instrText>
      </w:r>
      <w:r>
        <w:fldChar w:fldCharType="separate"/>
      </w:r>
      <w:r>
        <w:t>175</w:t>
      </w:r>
      <w:r>
        <w:fldChar w:fldCharType="end"/>
      </w:r>
    </w:p>
    <w:p w14:paraId="4C04F72B" w14:textId="26AFE4BE" w:rsidR="005C3985" w:rsidRDefault="005C3985">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_Toc90560401 \h </w:instrText>
      </w:r>
      <w:r>
        <w:fldChar w:fldCharType="separate"/>
      </w:r>
      <w:r>
        <w:t>175</w:t>
      </w:r>
      <w:r>
        <w:fldChar w:fldCharType="end"/>
      </w:r>
    </w:p>
    <w:p w14:paraId="758B0E8D" w14:textId="46149FE1" w:rsidR="005C3985" w:rsidRDefault="005C3985">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_Toc90560402 \h </w:instrText>
      </w:r>
      <w:r>
        <w:fldChar w:fldCharType="separate"/>
      </w:r>
      <w:r>
        <w:t>175</w:t>
      </w:r>
      <w:r>
        <w:fldChar w:fldCharType="end"/>
      </w:r>
    </w:p>
    <w:p w14:paraId="72BA2092" w14:textId="50C5A66D" w:rsidR="005C3985" w:rsidRDefault="005C3985">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_Toc90560403 \h </w:instrText>
      </w:r>
      <w:r>
        <w:fldChar w:fldCharType="separate"/>
      </w:r>
      <w:r>
        <w:t>176</w:t>
      </w:r>
      <w:r>
        <w:fldChar w:fldCharType="end"/>
      </w:r>
    </w:p>
    <w:p w14:paraId="698069DD" w14:textId="5AB3F77B" w:rsidR="005C3985" w:rsidRDefault="005C3985">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_Toc90560404 \h </w:instrText>
      </w:r>
      <w:r>
        <w:fldChar w:fldCharType="separate"/>
      </w:r>
      <w:r>
        <w:t>176</w:t>
      </w:r>
      <w:r>
        <w:fldChar w:fldCharType="end"/>
      </w:r>
    </w:p>
    <w:p w14:paraId="7E6A219E" w14:textId="25B71E6A" w:rsidR="005C3985" w:rsidRDefault="005C398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_Toc90560405 \h </w:instrText>
      </w:r>
      <w:r>
        <w:fldChar w:fldCharType="separate"/>
      </w:r>
      <w:r>
        <w:t>177</w:t>
      </w:r>
      <w:r>
        <w:fldChar w:fldCharType="end"/>
      </w:r>
    </w:p>
    <w:p w14:paraId="48989E89" w14:textId="4DCB4325" w:rsidR="005C3985" w:rsidRDefault="005C3985">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_Toc90560406 \h </w:instrText>
      </w:r>
      <w:r>
        <w:fldChar w:fldCharType="separate"/>
      </w:r>
      <w:r>
        <w:t>177</w:t>
      </w:r>
      <w:r>
        <w:fldChar w:fldCharType="end"/>
      </w:r>
    </w:p>
    <w:p w14:paraId="2206DC97" w14:textId="036A3B67" w:rsidR="005C3985" w:rsidRDefault="005C3985">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_Toc90560407 \h </w:instrText>
      </w:r>
      <w:r>
        <w:fldChar w:fldCharType="separate"/>
      </w:r>
      <w:r>
        <w:t>177</w:t>
      </w:r>
      <w:r>
        <w:fldChar w:fldCharType="end"/>
      </w:r>
    </w:p>
    <w:p w14:paraId="7C495921" w14:textId="5E17F78A" w:rsidR="005C3985" w:rsidRDefault="005C3985">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_Toc90560408 \h </w:instrText>
      </w:r>
      <w:r>
        <w:fldChar w:fldCharType="separate"/>
      </w:r>
      <w:r>
        <w:t>177</w:t>
      </w:r>
      <w:r>
        <w:fldChar w:fldCharType="end"/>
      </w:r>
    </w:p>
    <w:p w14:paraId="24ED43BF" w14:textId="1F8932B6" w:rsidR="005C3985" w:rsidRDefault="005C3985">
      <w:pPr>
        <w:pStyle w:val="TOC6"/>
        <w:rPr>
          <w:rFonts w:asciiTheme="minorHAnsi" w:eastAsiaTheme="minorEastAsia" w:hAnsiTheme="minorHAnsi" w:cstheme="minorBidi"/>
          <w:sz w:val="22"/>
          <w:szCs w:val="22"/>
          <w:lang w:eastAsia="en-GB"/>
        </w:rPr>
      </w:pPr>
      <w:r>
        <w:lastRenderedPageBreak/>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_Toc90560409 \h </w:instrText>
      </w:r>
      <w:r>
        <w:fldChar w:fldCharType="separate"/>
      </w:r>
      <w:r>
        <w:t>177</w:t>
      </w:r>
      <w:r>
        <w:fldChar w:fldCharType="end"/>
      </w:r>
    </w:p>
    <w:p w14:paraId="3D4CBA7F" w14:textId="7BE4C2D0" w:rsidR="005C3985" w:rsidRDefault="005C3985">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_Toc90560410 \h </w:instrText>
      </w:r>
      <w:r>
        <w:fldChar w:fldCharType="separate"/>
      </w:r>
      <w:r>
        <w:t>178</w:t>
      </w:r>
      <w:r>
        <w:fldChar w:fldCharType="end"/>
      </w:r>
    </w:p>
    <w:p w14:paraId="439B783F" w14:textId="0CF07C6F" w:rsidR="005C3985" w:rsidRDefault="005C3985">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_Toc90560411 \h </w:instrText>
      </w:r>
      <w:r>
        <w:fldChar w:fldCharType="separate"/>
      </w:r>
      <w:r>
        <w:t>179</w:t>
      </w:r>
      <w:r>
        <w:fldChar w:fldCharType="end"/>
      </w:r>
    </w:p>
    <w:p w14:paraId="3E60E81F" w14:textId="1C898F37" w:rsidR="005C3985" w:rsidRDefault="005C3985">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_Toc90560412 \h </w:instrText>
      </w:r>
      <w:r>
        <w:fldChar w:fldCharType="separate"/>
      </w:r>
      <w:r>
        <w:t>179</w:t>
      </w:r>
      <w:r>
        <w:fldChar w:fldCharType="end"/>
      </w:r>
    </w:p>
    <w:p w14:paraId="26B5C1EF" w14:textId="110943D4" w:rsidR="005C3985" w:rsidRDefault="005C3985">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_Toc90560413 \h </w:instrText>
      </w:r>
      <w:r>
        <w:fldChar w:fldCharType="separate"/>
      </w:r>
      <w:r>
        <w:t>179</w:t>
      </w:r>
      <w:r>
        <w:fldChar w:fldCharType="end"/>
      </w:r>
    </w:p>
    <w:p w14:paraId="25DDAB0B" w14:textId="7453F5DB" w:rsidR="005C3985" w:rsidRDefault="005C3985">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_Toc90560414 \h </w:instrText>
      </w:r>
      <w:r>
        <w:fldChar w:fldCharType="separate"/>
      </w:r>
      <w:r>
        <w:t>179</w:t>
      </w:r>
      <w:r>
        <w:fldChar w:fldCharType="end"/>
      </w:r>
    </w:p>
    <w:p w14:paraId="43F787D5" w14:textId="72AECF3F" w:rsidR="005C3985" w:rsidRDefault="005C3985">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_Toc90560415 \h </w:instrText>
      </w:r>
      <w:r>
        <w:fldChar w:fldCharType="separate"/>
      </w:r>
      <w:r>
        <w:t>179</w:t>
      </w:r>
      <w:r>
        <w:fldChar w:fldCharType="end"/>
      </w:r>
    </w:p>
    <w:p w14:paraId="0A22D11F" w14:textId="4A2F6A13" w:rsidR="005C3985" w:rsidRDefault="005C3985">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_Toc90560416 \h </w:instrText>
      </w:r>
      <w:r>
        <w:fldChar w:fldCharType="separate"/>
      </w:r>
      <w:r>
        <w:t>179</w:t>
      </w:r>
      <w:r>
        <w:fldChar w:fldCharType="end"/>
      </w:r>
    </w:p>
    <w:p w14:paraId="74BD4476" w14:textId="25069470" w:rsidR="005C3985" w:rsidRDefault="005C3985">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_Toc90560417 \h </w:instrText>
      </w:r>
      <w:r>
        <w:fldChar w:fldCharType="separate"/>
      </w:r>
      <w:r>
        <w:t>180</w:t>
      </w:r>
      <w:r>
        <w:fldChar w:fldCharType="end"/>
      </w:r>
    </w:p>
    <w:p w14:paraId="1BF85788" w14:textId="1A55C4B2" w:rsidR="005C3985" w:rsidRDefault="005C3985">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_Toc90560418 \h </w:instrText>
      </w:r>
      <w:r>
        <w:fldChar w:fldCharType="separate"/>
      </w:r>
      <w:r>
        <w:t>181</w:t>
      </w:r>
      <w:r>
        <w:fldChar w:fldCharType="end"/>
      </w:r>
    </w:p>
    <w:p w14:paraId="2142CF34" w14:textId="5441243F" w:rsidR="005C3985" w:rsidRDefault="005C3985">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_Toc90560419 \h </w:instrText>
      </w:r>
      <w:r>
        <w:fldChar w:fldCharType="separate"/>
      </w:r>
      <w:r>
        <w:t>181</w:t>
      </w:r>
      <w:r>
        <w:fldChar w:fldCharType="end"/>
      </w:r>
    </w:p>
    <w:p w14:paraId="1B13CCB8" w14:textId="42E84957" w:rsidR="005C3985" w:rsidRDefault="005C3985">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_Toc90560420 \h </w:instrText>
      </w:r>
      <w:r>
        <w:fldChar w:fldCharType="separate"/>
      </w:r>
      <w:r>
        <w:t>181</w:t>
      </w:r>
      <w:r>
        <w:fldChar w:fldCharType="end"/>
      </w:r>
    </w:p>
    <w:p w14:paraId="61A1659D" w14:textId="4F690774" w:rsidR="005C3985" w:rsidRDefault="005C3985">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_Toc90560421 \h </w:instrText>
      </w:r>
      <w:r>
        <w:fldChar w:fldCharType="separate"/>
      </w:r>
      <w:r>
        <w:t>181</w:t>
      </w:r>
      <w:r>
        <w:fldChar w:fldCharType="end"/>
      </w:r>
    </w:p>
    <w:p w14:paraId="07C42FC6" w14:textId="2CE9F537" w:rsidR="005C3985" w:rsidRDefault="005C3985">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_Toc90560422 \h </w:instrText>
      </w:r>
      <w:r>
        <w:fldChar w:fldCharType="separate"/>
      </w:r>
      <w:r>
        <w:t>182</w:t>
      </w:r>
      <w:r>
        <w:fldChar w:fldCharType="end"/>
      </w:r>
    </w:p>
    <w:p w14:paraId="0C697C73" w14:textId="5E5D4E06" w:rsidR="005C3985" w:rsidRDefault="005C3985">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_Toc90560423 \h </w:instrText>
      </w:r>
      <w:r>
        <w:fldChar w:fldCharType="separate"/>
      </w:r>
      <w:r>
        <w:t>182</w:t>
      </w:r>
      <w:r>
        <w:fldChar w:fldCharType="end"/>
      </w:r>
    </w:p>
    <w:p w14:paraId="45D80020" w14:textId="3736AE2A" w:rsidR="005C3985" w:rsidRDefault="005C3985">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_Toc90560424 \h </w:instrText>
      </w:r>
      <w:r>
        <w:fldChar w:fldCharType="separate"/>
      </w:r>
      <w:r>
        <w:t>182</w:t>
      </w:r>
      <w:r>
        <w:fldChar w:fldCharType="end"/>
      </w:r>
    </w:p>
    <w:p w14:paraId="0A8995E2" w14:textId="481C6341" w:rsidR="005C3985" w:rsidRDefault="005C3985">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_Toc90560425 \h </w:instrText>
      </w:r>
      <w:r>
        <w:fldChar w:fldCharType="separate"/>
      </w:r>
      <w:r>
        <w:t>182</w:t>
      </w:r>
      <w:r>
        <w:fldChar w:fldCharType="end"/>
      </w:r>
    </w:p>
    <w:p w14:paraId="5B47B2CD" w14:textId="583532A8" w:rsidR="005C3985" w:rsidRDefault="005C3985">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_Toc90560426 \h </w:instrText>
      </w:r>
      <w:r>
        <w:fldChar w:fldCharType="separate"/>
      </w:r>
      <w:r>
        <w:t>182</w:t>
      </w:r>
      <w:r>
        <w:fldChar w:fldCharType="end"/>
      </w:r>
    </w:p>
    <w:p w14:paraId="68A3490C" w14:textId="01813D72" w:rsidR="005C3985" w:rsidRDefault="005C3985">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_Toc90560427 \h </w:instrText>
      </w:r>
      <w:r>
        <w:fldChar w:fldCharType="separate"/>
      </w:r>
      <w:r>
        <w:t>183</w:t>
      </w:r>
      <w:r>
        <w:fldChar w:fldCharType="end"/>
      </w:r>
    </w:p>
    <w:p w14:paraId="5B3644BF" w14:textId="5120FD8C" w:rsidR="005C3985" w:rsidRDefault="005C3985">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_Toc90560428 \h </w:instrText>
      </w:r>
      <w:r>
        <w:fldChar w:fldCharType="separate"/>
      </w:r>
      <w:r>
        <w:t>183</w:t>
      </w:r>
      <w:r>
        <w:fldChar w:fldCharType="end"/>
      </w:r>
    </w:p>
    <w:p w14:paraId="4BF84919" w14:textId="187B0BF3" w:rsidR="005C3985" w:rsidRDefault="005C3985">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_Toc90560429 \h </w:instrText>
      </w:r>
      <w:r>
        <w:fldChar w:fldCharType="separate"/>
      </w:r>
      <w:r>
        <w:t>183</w:t>
      </w:r>
      <w:r>
        <w:fldChar w:fldCharType="end"/>
      </w:r>
    </w:p>
    <w:p w14:paraId="0F192BA3" w14:textId="6D13A7E4" w:rsidR="005C3985" w:rsidRDefault="005C3985">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_Toc90560430 \h </w:instrText>
      </w:r>
      <w:r>
        <w:fldChar w:fldCharType="separate"/>
      </w:r>
      <w:r>
        <w:t>183</w:t>
      </w:r>
      <w:r>
        <w:fldChar w:fldCharType="end"/>
      </w:r>
    </w:p>
    <w:p w14:paraId="53ABC0BD" w14:textId="51727863" w:rsidR="005C3985" w:rsidRDefault="005C3985">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_Toc90560431 \h </w:instrText>
      </w:r>
      <w:r>
        <w:fldChar w:fldCharType="separate"/>
      </w:r>
      <w:r>
        <w:t>183</w:t>
      </w:r>
      <w:r>
        <w:fldChar w:fldCharType="end"/>
      </w:r>
    </w:p>
    <w:p w14:paraId="7F0DF929" w14:textId="0B7EBB77" w:rsidR="005C3985" w:rsidRDefault="005C3985">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_Toc90560432 \h </w:instrText>
      </w:r>
      <w:r>
        <w:fldChar w:fldCharType="separate"/>
      </w:r>
      <w:r>
        <w:t>184</w:t>
      </w:r>
      <w:r>
        <w:fldChar w:fldCharType="end"/>
      </w:r>
    </w:p>
    <w:p w14:paraId="561C8651" w14:textId="23F8A52A" w:rsidR="005C3985" w:rsidRDefault="005C3985">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_Toc90560433 \h </w:instrText>
      </w:r>
      <w:r>
        <w:fldChar w:fldCharType="separate"/>
      </w:r>
      <w:r>
        <w:t>184</w:t>
      </w:r>
      <w:r>
        <w:fldChar w:fldCharType="end"/>
      </w:r>
    </w:p>
    <w:p w14:paraId="1F59A4F9" w14:textId="6956D94B" w:rsidR="005C3985" w:rsidRDefault="005C3985">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_Toc90560434 \h </w:instrText>
      </w:r>
      <w:r>
        <w:fldChar w:fldCharType="separate"/>
      </w:r>
      <w:r>
        <w:t>184</w:t>
      </w:r>
      <w:r>
        <w:fldChar w:fldCharType="end"/>
      </w:r>
    </w:p>
    <w:p w14:paraId="4D1AAC3D" w14:textId="2B21302F" w:rsidR="005C3985" w:rsidRDefault="005C3985">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_Toc90560435 \h </w:instrText>
      </w:r>
      <w:r>
        <w:fldChar w:fldCharType="separate"/>
      </w:r>
      <w:r>
        <w:t>185</w:t>
      </w:r>
      <w:r>
        <w:fldChar w:fldCharType="end"/>
      </w:r>
    </w:p>
    <w:p w14:paraId="134E7A74" w14:textId="3FEA1D9E" w:rsidR="005C3985" w:rsidRDefault="005C398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_Toc90560436 \h </w:instrText>
      </w:r>
      <w:r>
        <w:fldChar w:fldCharType="separate"/>
      </w:r>
      <w:r>
        <w:t>185</w:t>
      </w:r>
      <w:r>
        <w:fldChar w:fldCharType="end"/>
      </w:r>
    </w:p>
    <w:p w14:paraId="44BC62E5" w14:textId="0D6807DF" w:rsidR="005C3985" w:rsidRDefault="005C398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_Toc90560437 \h </w:instrText>
      </w:r>
      <w:r>
        <w:fldChar w:fldCharType="separate"/>
      </w:r>
      <w:r>
        <w:t>185</w:t>
      </w:r>
      <w:r>
        <w:fldChar w:fldCharType="end"/>
      </w:r>
    </w:p>
    <w:p w14:paraId="0A2AD239" w14:textId="11B79EAD" w:rsidR="005C3985" w:rsidRDefault="005C3985">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_Toc90560438 \h </w:instrText>
      </w:r>
      <w:r>
        <w:fldChar w:fldCharType="separate"/>
      </w:r>
      <w:r>
        <w:t>186</w:t>
      </w:r>
      <w:r>
        <w:fldChar w:fldCharType="end"/>
      </w:r>
    </w:p>
    <w:p w14:paraId="27CF7ED2" w14:textId="00326128" w:rsidR="005C3985" w:rsidRDefault="005C3985">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_Toc90560439 \h </w:instrText>
      </w:r>
      <w:r>
        <w:fldChar w:fldCharType="separate"/>
      </w:r>
      <w:r>
        <w:t>186</w:t>
      </w:r>
      <w:r>
        <w:fldChar w:fldCharType="end"/>
      </w:r>
    </w:p>
    <w:p w14:paraId="5E40F4E9" w14:textId="222D8F54" w:rsidR="005C3985" w:rsidRDefault="005C3985">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_Toc90560440 \h </w:instrText>
      </w:r>
      <w:r>
        <w:fldChar w:fldCharType="separate"/>
      </w:r>
      <w:r>
        <w:t>186</w:t>
      </w:r>
      <w:r>
        <w:fldChar w:fldCharType="end"/>
      </w:r>
    </w:p>
    <w:p w14:paraId="7D007871" w14:textId="281471A6" w:rsidR="005C3985" w:rsidRDefault="005C398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_Toc90560441 \h </w:instrText>
      </w:r>
      <w:r>
        <w:fldChar w:fldCharType="separate"/>
      </w:r>
      <w:r>
        <w:t>186</w:t>
      </w:r>
      <w:r>
        <w:fldChar w:fldCharType="end"/>
      </w:r>
    </w:p>
    <w:p w14:paraId="1619732D" w14:textId="26C88598" w:rsidR="005C3985" w:rsidRDefault="005C398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_Toc90560442 \h </w:instrText>
      </w:r>
      <w:r>
        <w:fldChar w:fldCharType="separate"/>
      </w:r>
      <w:r>
        <w:t>186</w:t>
      </w:r>
      <w:r>
        <w:fldChar w:fldCharType="end"/>
      </w:r>
    </w:p>
    <w:p w14:paraId="69643D04" w14:textId="7F02D31A" w:rsidR="005C3985" w:rsidRDefault="005C398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_Toc90560443 \h </w:instrText>
      </w:r>
      <w:r>
        <w:fldChar w:fldCharType="separate"/>
      </w:r>
      <w:r>
        <w:t>186</w:t>
      </w:r>
      <w:r>
        <w:fldChar w:fldCharType="end"/>
      </w:r>
    </w:p>
    <w:p w14:paraId="4585C115" w14:textId="6749F021" w:rsidR="005C3985" w:rsidRDefault="005C398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_Toc90560444 \h </w:instrText>
      </w:r>
      <w:r>
        <w:fldChar w:fldCharType="separate"/>
      </w:r>
      <w:r>
        <w:t>188</w:t>
      </w:r>
      <w:r>
        <w:fldChar w:fldCharType="end"/>
      </w:r>
    </w:p>
    <w:p w14:paraId="374D1B6B" w14:textId="185FB0A0" w:rsidR="005C3985" w:rsidRDefault="005C398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_Toc90560445 \h </w:instrText>
      </w:r>
      <w:r>
        <w:fldChar w:fldCharType="separate"/>
      </w:r>
      <w:r>
        <w:t>189</w:t>
      </w:r>
      <w:r>
        <w:fldChar w:fldCharType="end"/>
      </w:r>
    </w:p>
    <w:p w14:paraId="2421BB14" w14:textId="6CCF0729" w:rsidR="005C3985" w:rsidRDefault="005C398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_Toc90560446 \h </w:instrText>
      </w:r>
      <w:r>
        <w:fldChar w:fldCharType="separate"/>
      </w:r>
      <w:r>
        <w:t>189</w:t>
      </w:r>
      <w:r>
        <w:fldChar w:fldCharType="end"/>
      </w:r>
    </w:p>
    <w:p w14:paraId="3D12B4A0" w14:textId="6E371C1D" w:rsidR="005C3985" w:rsidRDefault="005C3985">
      <w:pPr>
        <w:pStyle w:val="TOC4"/>
        <w:rPr>
          <w:rFonts w:asciiTheme="minorHAnsi" w:eastAsiaTheme="minorEastAsia" w:hAnsiTheme="minorHAnsi" w:cstheme="minorBidi"/>
          <w:sz w:val="22"/>
          <w:szCs w:val="22"/>
          <w:lang w:eastAsia="en-GB"/>
        </w:rPr>
      </w:pPr>
      <w:r w:rsidRPr="00957D94">
        <w:rPr>
          <w:lang w:val="en-US"/>
        </w:rPr>
        <w:t>6.2.6.2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_Toc90560447 \h </w:instrText>
      </w:r>
      <w:r>
        <w:fldChar w:fldCharType="separate"/>
      </w:r>
      <w:r>
        <w:t>191</w:t>
      </w:r>
      <w:r>
        <w:fldChar w:fldCharType="end"/>
      </w:r>
    </w:p>
    <w:p w14:paraId="11A8271C" w14:textId="39C6B2DA" w:rsidR="005C3985" w:rsidRDefault="005C3985">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_Toc90560448 \h </w:instrText>
      </w:r>
      <w:r>
        <w:fldChar w:fldCharType="separate"/>
      </w:r>
      <w:r>
        <w:t>191</w:t>
      </w:r>
      <w:r>
        <w:fldChar w:fldCharType="end"/>
      </w:r>
    </w:p>
    <w:p w14:paraId="7AF10D7F" w14:textId="29876A7E" w:rsidR="005C3985" w:rsidRDefault="005C3985">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_Toc90560449 \h </w:instrText>
      </w:r>
      <w:r>
        <w:fldChar w:fldCharType="separate"/>
      </w:r>
      <w:r>
        <w:t>192</w:t>
      </w:r>
      <w:r>
        <w:fldChar w:fldCharType="end"/>
      </w:r>
    </w:p>
    <w:p w14:paraId="0C9FC769" w14:textId="5A1D85E6" w:rsidR="005C3985" w:rsidRDefault="005C3985">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_Toc90560450 \h </w:instrText>
      </w:r>
      <w:r>
        <w:fldChar w:fldCharType="separate"/>
      </w:r>
      <w:r>
        <w:t>195</w:t>
      </w:r>
      <w:r>
        <w:fldChar w:fldCharType="end"/>
      </w:r>
    </w:p>
    <w:p w14:paraId="68B1CDCD" w14:textId="081548F9" w:rsidR="005C3985" w:rsidRDefault="005C3985">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_Toc90560451 \h </w:instrText>
      </w:r>
      <w:r>
        <w:fldChar w:fldCharType="separate"/>
      </w:r>
      <w:r>
        <w:t>198</w:t>
      </w:r>
      <w:r>
        <w:fldChar w:fldCharType="end"/>
      </w:r>
    </w:p>
    <w:p w14:paraId="08311654" w14:textId="4BB95A65" w:rsidR="005C3985" w:rsidRDefault="005C3985">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_Toc90560452 \h </w:instrText>
      </w:r>
      <w:r>
        <w:fldChar w:fldCharType="separate"/>
      </w:r>
      <w:r>
        <w:t>198</w:t>
      </w:r>
      <w:r>
        <w:fldChar w:fldCharType="end"/>
      </w:r>
    </w:p>
    <w:p w14:paraId="5E325AB9" w14:textId="350B9BE8" w:rsidR="005C3985" w:rsidRDefault="005C3985">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_Toc90560453 \h </w:instrText>
      </w:r>
      <w:r>
        <w:fldChar w:fldCharType="separate"/>
      </w:r>
      <w:r>
        <w:t>199</w:t>
      </w:r>
      <w:r>
        <w:fldChar w:fldCharType="end"/>
      </w:r>
    </w:p>
    <w:p w14:paraId="4CCF4C9D" w14:textId="76C69769" w:rsidR="005C3985" w:rsidRDefault="005C3985">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_Toc90560454 \h </w:instrText>
      </w:r>
      <w:r>
        <w:fldChar w:fldCharType="separate"/>
      </w:r>
      <w:r>
        <w:t>199</w:t>
      </w:r>
      <w:r>
        <w:fldChar w:fldCharType="end"/>
      </w:r>
    </w:p>
    <w:p w14:paraId="47BB01F8" w14:textId="45C18497" w:rsidR="005C3985" w:rsidRDefault="005C3985">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_Toc90560455 \h </w:instrText>
      </w:r>
      <w:r>
        <w:fldChar w:fldCharType="separate"/>
      </w:r>
      <w:r>
        <w:t>200</w:t>
      </w:r>
      <w:r>
        <w:fldChar w:fldCharType="end"/>
      </w:r>
    </w:p>
    <w:p w14:paraId="6C476640" w14:textId="054A9175" w:rsidR="005C3985" w:rsidRDefault="005C3985">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_Toc90560456 \h </w:instrText>
      </w:r>
      <w:r>
        <w:fldChar w:fldCharType="separate"/>
      </w:r>
      <w:r>
        <w:t>201</w:t>
      </w:r>
      <w:r>
        <w:fldChar w:fldCharType="end"/>
      </w:r>
    </w:p>
    <w:p w14:paraId="0A2A9951" w14:textId="36208FF6" w:rsidR="005C3985" w:rsidRDefault="005C3985">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_Toc90560457 \h </w:instrText>
      </w:r>
      <w:r>
        <w:fldChar w:fldCharType="separate"/>
      </w:r>
      <w:r>
        <w:t>201</w:t>
      </w:r>
      <w:r>
        <w:fldChar w:fldCharType="end"/>
      </w:r>
    </w:p>
    <w:p w14:paraId="1F4879D7" w14:textId="738EDF82" w:rsidR="005C3985" w:rsidRDefault="005C3985">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_Toc90560458 \h </w:instrText>
      </w:r>
      <w:r>
        <w:fldChar w:fldCharType="separate"/>
      </w:r>
      <w:r>
        <w:t>201</w:t>
      </w:r>
      <w:r>
        <w:fldChar w:fldCharType="end"/>
      </w:r>
    </w:p>
    <w:p w14:paraId="3A76F689" w14:textId="41450014" w:rsidR="005C3985" w:rsidRDefault="005C3985">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_Toc90560459 \h </w:instrText>
      </w:r>
      <w:r>
        <w:fldChar w:fldCharType="separate"/>
      </w:r>
      <w:r>
        <w:t>201</w:t>
      </w:r>
      <w:r>
        <w:fldChar w:fldCharType="end"/>
      </w:r>
    </w:p>
    <w:p w14:paraId="00DCBFEA" w14:textId="2602929D" w:rsidR="005C3985" w:rsidRDefault="005C3985">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_Toc90560460 \h </w:instrText>
      </w:r>
      <w:r>
        <w:fldChar w:fldCharType="separate"/>
      </w:r>
      <w:r>
        <w:t>202</w:t>
      </w:r>
      <w:r>
        <w:fldChar w:fldCharType="end"/>
      </w:r>
    </w:p>
    <w:p w14:paraId="2FBB14D4" w14:textId="2EEFB63D" w:rsidR="005C3985" w:rsidRDefault="005C3985">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_Toc90560461 \h </w:instrText>
      </w:r>
      <w:r>
        <w:fldChar w:fldCharType="separate"/>
      </w:r>
      <w:r>
        <w:t>202</w:t>
      </w:r>
      <w:r>
        <w:fldChar w:fldCharType="end"/>
      </w:r>
    </w:p>
    <w:p w14:paraId="371AD1EC" w14:textId="21432154" w:rsidR="005C3985" w:rsidRDefault="005C3985">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_Toc90560462 \h </w:instrText>
      </w:r>
      <w:r>
        <w:fldChar w:fldCharType="separate"/>
      </w:r>
      <w:r>
        <w:t>202</w:t>
      </w:r>
      <w:r>
        <w:fldChar w:fldCharType="end"/>
      </w:r>
    </w:p>
    <w:p w14:paraId="1AF425F6" w14:textId="72F77586" w:rsidR="005C3985" w:rsidRDefault="005C3985">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_Toc90560463 \h </w:instrText>
      </w:r>
      <w:r>
        <w:fldChar w:fldCharType="separate"/>
      </w:r>
      <w:r>
        <w:t>202</w:t>
      </w:r>
      <w:r>
        <w:fldChar w:fldCharType="end"/>
      </w:r>
    </w:p>
    <w:p w14:paraId="23611AA5" w14:textId="489D1670" w:rsidR="005C3985" w:rsidRDefault="005C3985">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_Toc90560464 \h </w:instrText>
      </w:r>
      <w:r>
        <w:fldChar w:fldCharType="separate"/>
      </w:r>
      <w:r>
        <w:t>202</w:t>
      </w:r>
      <w:r>
        <w:fldChar w:fldCharType="end"/>
      </w:r>
    </w:p>
    <w:p w14:paraId="5F480255" w14:textId="724EF074" w:rsidR="005C3985" w:rsidRDefault="005C3985">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_Toc90560465 \h </w:instrText>
      </w:r>
      <w:r>
        <w:fldChar w:fldCharType="separate"/>
      </w:r>
      <w:r>
        <w:t>203</w:t>
      </w:r>
      <w:r>
        <w:fldChar w:fldCharType="end"/>
      </w:r>
    </w:p>
    <w:p w14:paraId="688E6146" w14:textId="0D3D07A3" w:rsidR="005C3985" w:rsidRDefault="005C3985">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_Toc90560466 \h </w:instrText>
      </w:r>
      <w:r>
        <w:fldChar w:fldCharType="separate"/>
      </w:r>
      <w:r>
        <w:t>203</w:t>
      </w:r>
      <w:r>
        <w:fldChar w:fldCharType="end"/>
      </w:r>
    </w:p>
    <w:p w14:paraId="3936B7EF" w14:textId="6213B66F" w:rsidR="005C3985" w:rsidRDefault="005C3985">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_Toc90560467 \h </w:instrText>
      </w:r>
      <w:r>
        <w:fldChar w:fldCharType="separate"/>
      </w:r>
      <w:r>
        <w:t>203</w:t>
      </w:r>
      <w:r>
        <w:fldChar w:fldCharType="end"/>
      </w:r>
    </w:p>
    <w:p w14:paraId="033B2F2F" w14:textId="5BC875C6" w:rsidR="005C3985" w:rsidRDefault="005C3985">
      <w:pPr>
        <w:pStyle w:val="TOC5"/>
        <w:rPr>
          <w:rFonts w:asciiTheme="minorHAnsi" w:eastAsiaTheme="minorEastAsia" w:hAnsiTheme="minorHAnsi" w:cstheme="minorBidi"/>
          <w:sz w:val="22"/>
          <w:szCs w:val="22"/>
          <w:lang w:eastAsia="en-GB"/>
        </w:rPr>
      </w:pPr>
      <w:r>
        <w:t>6.2.6.2.20A</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_Toc90560468 \h </w:instrText>
      </w:r>
      <w:r>
        <w:fldChar w:fldCharType="separate"/>
      </w:r>
      <w:r>
        <w:t>203</w:t>
      </w:r>
      <w:r>
        <w:fldChar w:fldCharType="end"/>
      </w:r>
    </w:p>
    <w:p w14:paraId="108DCC02" w14:textId="32C67D1C" w:rsidR="005C3985" w:rsidRDefault="005C3985">
      <w:pPr>
        <w:pStyle w:val="TOC4"/>
        <w:rPr>
          <w:rFonts w:asciiTheme="minorHAnsi" w:eastAsiaTheme="minorEastAsia" w:hAnsiTheme="minorHAnsi" w:cstheme="minorBidi"/>
          <w:sz w:val="22"/>
          <w:szCs w:val="22"/>
          <w:lang w:eastAsia="en-GB"/>
        </w:rPr>
      </w:pPr>
      <w:r w:rsidRPr="00957D94">
        <w:rPr>
          <w:lang w:val="en-US"/>
        </w:rPr>
        <w:t>6.2.6.3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_Toc90560469 \h </w:instrText>
      </w:r>
      <w:r>
        <w:fldChar w:fldCharType="separate"/>
      </w:r>
      <w:r>
        <w:t>203</w:t>
      </w:r>
      <w:r>
        <w:fldChar w:fldCharType="end"/>
      </w:r>
    </w:p>
    <w:p w14:paraId="2AD82978" w14:textId="558836FF" w:rsidR="005C3985" w:rsidRDefault="005C3985">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_Toc90560470 \h </w:instrText>
      </w:r>
      <w:r>
        <w:fldChar w:fldCharType="separate"/>
      </w:r>
      <w:r>
        <w:t>203</w:t>
      </w:r>
      <w:r>
        <w:fldChar w:fldCharType="end"/>
      </w:r>
    </w:p>
    <w:p w14:paraId="41BBA8AD" w14:textId="28B76273" w:rsidR="005C3985" w:rsidRDefault="005C3985">
      <w:pPr>
        <w:pStyle w:val="TOC5"/>
        <w:rPr>
          <w:rFonts w:asciiTheme="minorHAnsi" w:eastAsiaTheme="minorEastAsia" w:hAnsiTheme="minorHAnsi" w:cstheme="minorBidi"/>
          <w:sz w:val="22"/>
          <w:szCs w:val="22"/>
          <w:lang w:eastAsia="en-GB"/>
        </w:rPr>
      </w:pPr>
      <w:r>
        <w:lastRenderedPageBreak/>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_Toc90560471 \h </w:instrText>
      </w:r>
      <w:r>
        <w:fldChar w:fldCharType="separate"/>
      </w:r>
      <w:r>
        <w:t>204</w:t>
      </w:r>
      <w:r>
        <w:fldChar w:fldCharType="end"/>
      </w:r>
    </w:p>
    <w:p w14:paraId="5742C4A5" w14:textId="10C30DCA" w:rsidR="005C3985" w:rsidRDefault="005C3985">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_Toc90560472 \h </w:instrText>
      </w:r>
      <w:r>
        <w:fldChar w:fldCharType="separate"/>
      </w:r>
      <w:r>
        <w:t>204</w:t>
      </w:r>
      <w:r>
        <w:fldChar w:fldCharType="end"/>
      </w:r>
    </w:p>
    <w:p w14:paraId="377ED8F1" w14:textId="743820DE" w:rsidR="005C3985" w:rsidRDefault="005C3985">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_Toc90560473 \h </w:instrText>
      </w:r>
      <w:r>
        <w:fldChar w:fldCharType="separate"/>
      </w:r>
      <w:r>
        <w:t>204</w:t>
      </w:r>
      <w:r>
        <w:fldChar w:fldCharType="end"/>
      </w:r>
    </w:p>
    <w:p w14:paraId="185557B7" w14:textId="5FB1443A" w:rsidR="005C3985" w:rsidRDefault="005C3985">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_Toc90560474 \h </w:instrText>
      </w:r>
      <w:r>
        <w:fldChar w:fldCharType="separate"/>
      </w:r>
      <w:r>
        <w:t>205</w:t>
      </w:r>
      <w:r>
        <w:fldChar w:fldCharType="end"/>
      </w:r>
    </w:p>
    <w:p w14:paraId="1D12C9DF" w14:textId="1F3068CC" w:rsidR="005C3985" w:rsidRDefault="005C3985">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_Toc90560475 \h </w:instrText>
      </w:r>
      <w:r>
        <w:fldChar w:fldCharType="separate"/>
      </w:r>
      <w:r>
        <w:t>205</w:t>
      </w:r>
      <w:r>
        <w:fldChar w:fldCharType="end"/>
      </w:r>
    </w:p>
    <w:p w14:paraId="74D720F0" w14:textId="58508272" w:rsidR="005C3985" w:rsidRDefault="005C398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_Toc90560476 \h </w:instrText>
      </w:r>
      <w:r>
        <w:fldChar w:fldCharType="separate"/>
      </w:r>
      <w:r>
        <w:t>205</w:t>
      </w:r>
      <w:r>
        <w:fldChar w:fldCharType="end"/>
      </w:r>
    </w:p>
    <w:p w14:paraId="7C17887A" w14:textId="321890D8" w:rsidR="005C3985" w:rsidRDefault="005C3985">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_Toc90560477 \h </w:instrText>
      </w:r>
      <w:r>
        <w:fldChar w:fldCharType="separate"/>
      </w:r>
      <w:r>
        <w:t>205</w:t>
      </w:r>
      <w:r>
        <w:fldChar w:fldCharType="end"/>
      </w:r>
    </w:p>
    <w:p w14:paraId="2DDBA2BD" w14:textId="5E7EBF9C" w:rsidR="005C3985" w:rsidRDefault="005C3985">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_Toc90560478 \h </w:instrText>
      </w:r>
      <w:r>
        <w:fldChar w:fldCharType="separate"/>
      </w:r>
      <w:r>
        <w:t>205</w:t>
      </w:r>
      <w:r>
        <w:fldChar w:fldCharType="end"/>
      </w:r>
    </w:p>
    <w:p w14:paraId="5DFEEE39" w14:textId="4BD81AB9" w:rsidR="005C3985" w:rsidRDefault="005C3985">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_Toc90560479 \h </w:instrText>
      </w:r>
      <w:r>
        <w:fldChar w:fldCharType="separate"/>
      </w:r>
      <w:r>
        <w:t>205</w:t>
      </w:r>
      <w:r>
        <w:fldChar w:fldCharType="end"/>
      </w:r>
    </w:p>
    <w:p w14:paraId="1805D814" w14:textId="6C23892C" w:rsidR="005C3985" w:rsidRDefault="005C398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_Toc90560480 \h </w:instrText>
      </w:r>
      <w:r>
        <w:fldChar w:fldCharType="separate"/>
      </w:r>
      <w:r>
        <w:t>206</w:t>
      </w:r>
      <w:r>
        <w:fldChar w:fldCharType="end"/>
      </w:r>
    </w:p>
    <w:p w14:paraId="333F22CD" w14:textId="0FF35DA4" w:rsidR="005C3985" w:rsidRDefault="005C3985">
      <w:pPr>
        <w:pStyle w:val="TOC3"/>
        <w:rPr>
          <w:rFonts w:asciiTheme="minorHAnsi" w:eastAsiaTheme="minorEastAsia" w:hAnsiTheme="minorHAnsi" w:cstheme="minorBidi"/>
          <w:sz w:val="22"/>
          <w:szCs w:val="22"/>
          <w:lang w:eastAsia="en-GB"/>
        </w:rPr>
      </w:pPr>
      <w:r w:rsidRPr="00957D94">
        <w:rPr>
          <w:lang w:val="en-US"/>
        </w:rPr>
        <w:t>6.2.9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_Toc90560481 \h </w:instrText>
      </w:r>
      <w:r>
        <w:fldChar w:fldCharType="separate"/>
      </w:r>
      <w:r>
        <w:t>207</w:t>
      </w:r>
      <w:r>
        <w:fldChar w:fldCharType="end"/>
      </w:r>
    </w:p>
    <w:p w14:paraId="1826DA68" w14:textId="6B1B6FEC" w:rsidR="005C3985" w:rsidRDefault="005C398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_Toc90560482 \h </w:instrText>
      </w:r>
      <w:r>
        <w:fldChar w:fldCharType="separate"/>
      </w:r>
      <w:r>
        <w:t>207</w:t>
      </w:r>
      <w:r>
        <w:fldChar w:fldCharType="end"/>
      </w:r>
    </w:p>
    <w:p w14:paraId="259589A5" w14:textId="4F250E93" w:rsidR="005C3985" w:rsidRDefault="005C398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_Toc90560483 \h </w:instrText>
      </w:r>
      <w:r>
        <w:fldChar w:fldCharType="separate"/>
      </w:r>
      <w:r>
        <w:t>207</w:t>
      </w:r>
      <w:r>
        <w:fldChar w:fldCharType="end"/>
      </w:r>
    </w:p>
    <w:p w14:paraId="74CE4BD1" w14:textId="20F817D5" w:rsidR="005C3985" w:rsidRDefault="005C398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_Toc90560484 \h </w:instrText>
      </w:r>
      <w:r>
        <w:fldChar w:fldCharType="separate"/>
      </w:r>
      <w:r>
        <w:t>207</w:t>
      </w:r>
      <w:r>
        <w:fldChar w:fldCharType="end"/>
      </w:r>
    </w:p>
    <w:p w14:paraId="293F78B4" w14:textId="5D15162F" w:rsidR="005C3985" w:rsidRDefault="005C398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_Toc90560485 \h </w:instrText>
      </w:r>
      <w:r>
        <w:fldChar w:fldCharType="separate"/>
      </w:r>
      <w:r>
        <w:t>207</w:t>
      </w:r>
      <w:r>
        <w:fldChar w:fldCharType="end"/>
      </w:r>
    </w:p>
    <w:p w14:paraId="03065AE6" w14:textId="73A6BE5B" w:rsidR="005C3985" w:rsidRDefault="005C398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_Toc90560486 \h </w:instrText>
      </w:r>
      <w:r>
        <w:fldChar w:fldCharType="separate"/>
      </w:r>
      <w:r>
        <w:t>207</w:t>
      </w:r>
      <w:r>
        <w:fldChar w:fldCharType="end"/>
      </w:r>
    </w:p>
    <w:p w14:paraId="25D9E44D" w14:textId="0105E2F3" w:rsidR="005C3985" w:rsidRDefault="005C398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_Toc90560487 \h </w:instrText>
      </w:r>
      <w:r>
        <w:fldChar w:fldCharType="separate"/>
      </w:r>
      <w:r>
        <w:t>207</w:t>
      </w:r>
      <w:r>
        <w:fldChar w:fldCharType="end"/>
      </w:r>
    </w:p>
    <w:p w14:paraId="33182109" w14:textId="3A877ECF" w:rsidR="005C3985" w:rsidRDefault="005C398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_Toc90560488 \h </w:instrText>
      </w:r>
      <w:r>
        <w:fldChar w:fldCharType="separate"/>
      </w:r>
      <w:r>
        <w:t>207</w:t>
      </w:r>
      <w:r>
        <w:fldChar w:fldCharType="end"/>
      </w:r>
    </w:p>
    <w:p w14:paraId="3FB8368D" w14:textId="51B91B0F" w:rsidR="005C3985" w:rsidRDefault="005C398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_Toc90560489 \h </w:instrText>
      </w:r>
      <w:r>
        <w:fldChar w:fldCharType="separate"/>
      </w:r>
      <w:r>
        <w:t>208</w:t>
      </w:r>
      <w:r>
        <w:fldChar w:fldCharType="end"/>
      </w:r>
    </w:p>
    <w:p w14:paraId="1911A8B9" w14:textId="5D952A8B" w:rsidR="005C3985" w:rsidRDefault="005C398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_Toc90560490 \h </w:instrText>
      </w:r>
      <w:r>
        <w:fldChar w:fldCharType="separate"/>
      </w:r>
      <w:r>
        <w:t>208</w:t>
      </w:r>
      <w:r>
        <w:fldChar w:fldCharType="end"/>
      </w:r>
    </w:p>
    <w:p w14:paraId="55829174" w14:textId="37F2D92A" w:rsidR="005C3985" w:rsidRDefault="005C398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_Toc90560491 \h </w:instrText>
      </w:r>
      <w:r>
        <w:fldChar w:fldCharType="separate"/>
      </w:r>
      <w:r>
        <w:t>208</w:t>
      </w:r>
      <w:r>
        <w:fldChar w:fldCharType="end"/>
      </w:r>
    </w:p>
    <w:p w14:paraId="0D12FD97" w14:textId="38EAC847" w:rsidR="005C3985" w:rsidRDefault="005C398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_Toc90560492 \h </w:instrText>
      </w:r>
      <w:r>
        <w:fldChar w:fldCharType="separate"/>
      </w:r>
      <w:r>
        <w:t>208</w:t>
      </w:r>
      <w:r>
        <w:fldChar w:fldCharType="end"/>
      </w:r>
    </w:p>
    <w:p w14:paraId="2C97334B" w14:textId="557331ED" w:rsidR="005C3985" w:rsidRDefault="005C398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_Toc90560493 \h </w:instrText>
      </w:r>
      <w:r>
        <w:fldChar w:fldCharType="separate"/>
      </w:r>
      <w:r>
        <w:t>209</w:t>
      </w:r>
      <w:r>
        <w:fldChar w:fldCharType="end"/>
      </w:r>
    </w:p>
    <w:p w14:paraId="3F9788E1" w14:textId="098C9890" w:rsidR="005C3985" w:rsidRDefault="005C398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_Toc90560494 \h </w:instrText>
      </w:r>
      <w:r>
        <w:fldChar w:fldCharType="separate"/>
      </w:r>
      <w:r>
        <w:t>209</w:t>
      </w:r>
      <w:r>
        <w:fldChar w:fldCharType="end"/>
      </w:r>
    </w:p>
    <w:p w14:paraId="336B0844" w14:textId="292269C2" w:rsidR="005C3985" w:rsidRDefault="005C3985">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_Toc90560495 \h </w:instrText>
      </w:r>
      <w:r>
        <w:fldChar w:fldCharType="separate"/>
      </w:r>
      <w:r>
        <w:t>209</w:t>
      </w:r>
      <w:r>
        <w:fldChar w:fldCharType="end"/>
      </w:r>
    </w:p>
    <w:p w14:paraId="2C28DB17" w14:textId="7A607F44" w:rsidR="005C3985" w:rsidRDefault="005C3985">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_Toc90560496 \h </w:instrText>
      </w:r>
      <w:r>
        <w:fldChar w:fldCharType="separate"/>
      </w:r>
      <w:r>
        <w:t>210</w:t>
      </w:r>
      <w:r>
        <w:fldChar w:fldCharType="end"/>
      </w:r>
    </w:p>
    <w:p w14:paraId="3669D8A6" w14:textId="1FD938D6" w:rsidR="005C3985" w:rsidRDefault="005C3985">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_Toc90560497 \h </w:instrText>
      </w:r>
      <w:r>
        <w:fldChar w:fldCharType="separate"/>
      </w:r>
      <w:r>
        <w:t>210</w:t>
      </w:r>
      <w:r>
        <w:fldChar w:fldCharType="end"/>
      </w:r>
    </w:p>
    <w:p w14:paraId="15A9233C" w14:textId="10468B72" w:rsidR="005C3985" w:rsidRDefault="005C3985">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_Toc90560498 \h </w:instrText>
      </w:r>
      <w:r>
        <w:fldChar w:fldCharType="separate"/>
      </w:r>
      <w:r>
        <w:t>210</w:t>
      </w:r>
      <w:r>
        <w:fldChar w:fldCharType="end"/>
      </w:r>
    </w:p>
    <w:p w14:paraId="14B980DA" w14:textId="413D58C4" w:rsidR="005C3985" w:rsidRDefault="005C3985">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_Toc90560499 \h </w:instrText>
      </w:r>
      <w:r>
        <w:fldChar w:fldCharType="separate"/>
      </w:r>
      <w:r>
        <w:t>210</w:t>
      </w:r>
      <w:r>
        <w:fldChar w:fldCharType="end"/>
      </w:r>
    </w:p>
    <w:p w14:paraId="2B90ECAF" w14:textId="0CCA472A" w:rsidR="005C3985" w:rsidRDefault="005C3985">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_Toc90560500 \h </w:instrText>
      </w:r>
      <w:r>
        <w:fldChar w:fldCharType="separate"/>
      </w:r>
      <w:r>
        <w:t>210</w:t>
      </w:r>
      <w:r>
        <w:fldChar w:fldCharType="end"/>
      </w:r>
    </w:p>
    <w:p w14:paraId="71D4C5F8" w14:textId="0536B0B8" w:rsidR="005C3985" w:rsidRDefault="005C3985">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_Toc90560501 \h </w:instrText>
      </w:r>
      <w:r>
        <w:fldChar w:fldCharType="separate"/>
      </w:r>
      <w:r>
        <w:t>210</w:t>
      </w:r>
      <w:r>
        <w:fldChar w:fldCharType="end"/>
      </w:r>
    </w:p>
    <w:p w14:paraId="0ABBB77A" w14:textId="04E72860" w:rsidR="005C3985" w:rsidRDefault="005C398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_Toc90560502 \h </w:instrText>
      </w:r>
      <w:r>
        <w:fldChar w:fldCharType="separate"/>
      </w:r>
      <w:r>
        <w:t>211</w:t>
      </w:r>
      <w:r>
        <w:fldChar w:fldCharType="end"/>
      </w:r>
    </w:p>
    <w:p w14:paraId="5E7A8AE0" w14:textId="714BA61E" w:rsidR="005C3985" w:rsidRDefault="005C3985">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_Toc90560503 \h </w:instrText>
      </w:r>
      <w:r>
        <w:fldChar w:fldCharType="separate"/>
      </w:r>
      <w:r>
        <w:t>211</w:t>
      </w:r>
      <w:r>
        <w:fldChar w:fldCharType="end"/>
      </w:r>
    </w:p>
    <w:p w14:paraId="1E2E9F20" w14:textId="586E6014" w:rsidR="005C3985" w:rsidRDefault="005C3985">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_Toc90560504 \h </w:instrText>
      </w:r>
      <w:r>
        <w:fldChar w:fldCharType="separate"/>
      </w:r>
      <w:r>
        <w:t>211</w:t>
      </w:r>
      <w:r>
        <w:fldChar w:fldCharType="end"/>
      </w:r>
    </w:p>
    <w:p w14:paraId="7D9B49BD" w14:textId="51F00417" w:rsidR="005C3985" w:rsidRDefault="005C3985">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_Toc90560505 \h </w:instrText>
      </w:r>
      <w:r>
        <w:fldChar w:fldCharType="separate"/>
      </w:r>
      <w:r>
        <w:t>211</w:t>
      </w:r>
      <w:r>
        <w:fldChar w:fldCharType="end"/>
      </w:r>
    </w:p>
    <w:p w14:paraId="4968E3ED" w14:textId="4FC23B2C" w:rsidR="005C3985" w:rsidRDefault="005C3985">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_Toc90560506 \h </w:instrText>
      </w:r>
      <w:r>
        <w:fldChar w:fldCharType="separate"/>
      </w:r>
      <w:r>
        <w:t>211</w:t>
      </w:r>
      <w:r>
        <w:fldChar w:fldCharType="end"/>
      </w:r>
    </w:p>
    <w:p w14:paraId="57FCD622" w14:textId="5AF67DA5" w:rsidR="005C3985" w:rsidRDefault="005C398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_Toc90560507 \h </w:instrText>
      </w:r>
      <w:r>
        <w:fldChar w:fldCharType="separate"/>
      </w:r>
      <w:r>
        <w:t>212</w:t>
      </w:r>
      <w:r>
        <w:fldChar w:fldCharType="end"/>
      </w:r>
    </w:p>
    <w:p w14:paraId="19AFCACB" w14:textId="6BBD5569" w:rsidR="005C3985" w:rsidRDefault="005C3985">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_Toc90560508 \h </w:instrText>
      </w:r>
      <w:r>
        <w:fldChar w:fldCharType="separate"/>
      </w:r>
      <w:r>
        <w:t>212</w:t>
      </w:r>
      <w:r>
        <w:fldChar w:fldCharType="end"/>
      </w:r>
    </w:p>
    <w:p w14:paraId="08038B91" w14:textId="43B96534" w:rsidR="005C3985" w:rsidRDefault="005C3985">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_Toc90560509 \h </w:instrText>
      </w:r>
      <w:r>
        <w:fldChar w:fldCharType="separate"/>
      </w:r>
      <w:r>
        <w:t>212</w:t>
      </w:r>
      <w:r>
        <w:fldChar w:fldCharType="end"/>
      </w:r>
    </w:p>
    <w:p w14:paraId="0B0DE789" w14:textId="06340938" w:rsidR="005C3985" w:rsidRDefault="005C3985">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_Toc90560510 \h </w:instrText>
      </w:r>
      <w:r>
        <w:fldChar w:fldCharType="separate"/>
      </w:r>
      <w:r>
        <w:t>212</w:t>
      </w:r>
      <w:r>
        <w:fldChar w:fldCharType="end"/>
      </w:r>
    </w:p>
    <w:p w14:paraId="2F782C8A" w14:textId="3E5D219B" w:rsidR="005C3985" w:rsidRDefault="005C3985">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_Toc90560511 \h </w:instrText>
      </w:r>
      <w:r>
        <w:fldChar w:fldCharType="separate"/>
      </w:r>
      <w:r>
        <w:t>212</w:t>
      </w:r>
      <w:r>
        <w:fldChar w:fldCharType="end"/>
      </w:r>
    </w:p>
    <w:p w14:paraId="305185B2" w14:textId="71D17DE3" w:rsidR="005C3985" w:rsidRDefault="005C398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_Toc90560512 \h </w:instrText>
      </w:r>
      <w:r>
        <w:fldChar w:fldCharType="separate"/>
      </w:r>
      <w:r>
        <w:t>213</w:t>
      </w:r>
      <w:r>
        <w:fldChar w:fldCharType="end"/>
      </w:r>
    </w:p>
    <w:p w14:paraId="4282D628" w14:textId="546A36CE" w:rsidR="005C3985" w:rsidRDefault="005C3985">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_Toc90560513 \h </w:instrText>
      </w:r>
      <w:r>
        <w:fldChar w:fldCharType="separate"/>
      </w:r>
      <w:r>
        <w:t>213</w:t>
      </w:r>
      <w:r>
        <w:fldChar w:fldCharType="end"/>
      </w:r>
    </w:p>
    <w:p w14:paraId="305E83DD" w14:textId="7FC9C5BC" w:rsidR="005C3985" w:rsidRDefault="005C3985">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_Toc90560514 \h </w:instrText>
      </w:r>
      <w:r>
        <w:fldChar w:fldCharType="separate"/>
      </w:r>
      <w:r>
        <w:t>213</w:t>
      </w:r>
      <w:r>
        <w:fldChar w:fldCharType="end"/>
      </w:r>
    </w:p>
    <w:p w14:paraId="34F58C21" w14:textId="30C43D51" w:rsidR="005C3985" w:rsidRDefault="005C3985">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_Toc90560515 \h </w:instrText>
      </w:r>
      <w:r>
        <w:fldChar w:fldCharType="separate"/>
      </w:r>
      <w:r>
        <w:t>214</w:t>
      </w:r>
      <w:r>
        <w:fldChar w:fldCharType="end"/>
      </w:r>
    </w:p>
    <w:p w14:paraId="4B0D9578" w14:textId="3248D224" w:rsidR="005C3985" w:rsidRDefault="005C3985">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_Toc90560516 \h </w:instrText>
      </w:r>
      <w:r>
        <w:fldChar w:fldCharType="separate"/>
      </w:r>
      <w:r>
        <w:t>214</w:t>
      </w:r>
      <w:r>
        <w:fldChar w:fldCharType="end"/>
      </w:r>
    </w:p>
    <w:p w14:paraId="632C015F" w14:textId="54B03C25" w:rsidR="005C3985" w:rsidRDefault="005C3985">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_Toc90560517 \h </w:instrText>
      </w:r>
      <w:r>
        <w:fldChar w:fldCharType="separate"/>
      </w:r>
      <w:r>
        <w:t>214</w:t>
      </w:r>
      <w:r>
        <w:fldChar w:fldCharType="end"/>
      </w:r>
    </w:p>
    <w:p w14:paraId="2A3D7F1E" w14:textId="286D482F" w:rsidR="005C3985" w:rsidRDefault="005C3985">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_Toc90560518 \h </w:instrText>
      </w:r>
      <w:r>
        <w:fldChar w:fldCharType="separate"/>
      </w:r>
      <w:r>
        <w:t>214</w:t>
      </w:r>
      <w:r>
        <w:fldChar w:fldCharType="end"/>
      </w:r>
    </w:p>
    <w:p w14:paraId="14426111" w14:textId="0E558674" w:rsidR="005C3985" w:rsidRDefault="005C3985">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_Toc90560519 \h </w:instrText>
      </w:r>
      <w:r>
        <w:fldChar w:fldCharType="separate"/>
      </w:r>
      <w:r>
        <w:t>214</w:t>
      </w:r>
      <w:r>
        <w:fldChar w:fldCharType="end"/>
      </w:r>
    </w:p>
    <w:p w14:paraId="5192815F" w14:textId="7C0D682E" w:rsidR="005C3985" w:rsidRDefault="005C3985">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_Toc90560520 \h </w:instrText>
      </w:r>
      <w:r>
        <w:fldChar w:fldCharType="separate"/>
      </w:r>
      <w:r>
        <w:t>214</w:t>
      </w:r>
      <w:r>
        <w:fldChar w:fldCharType="end"/>
      </w:r>
    </w:p>
    <w:p w14:paraId="7C79FC30" w14:textId="258C2116" w:rsidR="005C3985" w:rsidRDefault="005C398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_Toc90560521 \h </w:instrText>
      </w:r>
      <w:r>
        <w:fldChar w:fldCharType="separate"/>
      </w:r>
      <w:r>
        <w:t>214</w:t>
      </w:r>
      <w:r>
        <w:fldChar w:fldCharType="end"/>
      </w:r>
    </w:p>
    <w:p w14:paraId="6ECCC61B" w14:textId="6C858B33" w:rsidR="005C3985" w:rsidRDefault="005C3985">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_Toc90560522 \h </w:instrText>
      </w:r>
      <w:r>
        <w:fldChar w:fldCharType="separate"/>
      </w:r>
      <w:r>
        <w:t>214</w:t>
      </w:r>
      <w:r>
        <w:fldChar w:fldCharType="end"/>
      </w:r>
    </w:p>
    <w:p w14:paraId="40D8DFA3" w14:textId="4FD308DC" w:rsidR="005C3985" w:rsidRDefault="005C3985">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_Toc90560523 \h </w:instrText>
      </w:r>
      <w:r>
        <w:fldChar w:fldCharType="separate"/>
      </w:r>
      <w:r>
        <w:t>215</w:t>
      </w:r>
      <w:r>
        <w:fldChar w:fldCharType="end"/>
      </w:r>
    </w:p>
    <w:p w14:paraId="5B08445C" w14:textId="3F091E74" w:rsidR="005C3985" w:rsidRDefault="005C3985">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_Toc90560524 \h </w:instrText>
      </w:r>
      <w:r>
        <w:fldChar w:fldCharType="separate"/>
      </w:r>
      <w:r>
        <w:t>215</w:t>
      </w:r>
      <w:r>
        <w:fldChar w:fldCharType="end"/>
      </w:r>
    </w:p>
    <w:p w14:paraId="67335696" w14:textId="1B5A49FE" w:rsidR="005C3985" w:rsidRDefault="005C398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_Toc90560525 \h </w:instrText>
      </w:r>
      <w:r>
        <w:fldChar w:fldCharType="separate"/>
      </w:r>
      <w:r>
        <w:t>215</w:t>
      </w:r>
      <w:r>
        <w:fldChar w:fldCharType="end"/>
      </w:r>
    </w:p>
    <w:p w14:paraId="378D982D" w14:textId="285A9EF7" w:rsidR="005C3985" w:rsidRDefault="005C398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_Toc90560526 \h </w:instrText>
      </w:r>
      <w:r>
        <w:fldChar w:fldCharType="separate"/>
      </w:r>
      <w:r>
        <w:t>215</w:t>
      </w:r>
      <w:r>
        <w:fldChar w:fldCharType="end"/>
      </w:r>
    </w:p>
    <w:p w14:paraId="4E13CE76" w14:textId="0BE96F0C" w:rsidR="005C3985" w:rsidRDefault="005C398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_Toc90560527 \h </w:instrText>
      </w:r>
      <w:r>
        <w:fldChar w:fldCharType="separate"/>
      </w:r>
      <w:r>
        <w:t>215</w:t>
      </w:r>
      <w:r>
        <w:fldChar w:fldCharType="end"/>
      </w:r>
    </w:p>
    <w:p w14:paraId="68E47615" w14:textId="2B708497" w:rsidR="005C3985" w:rsidRDefault="005C398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_Toc90560528 \h </w:instrText>
      </w:r>
      <w:r>
        <w:fldChar w:fldCharType="separate"/>
      </w:r>
      <w:r>
        <w:t>215</w:t>
      </w:r>
      <w:r>
        <w:fldChar w:fldCharType="end"/>
      </w:r>
    </w:p>
    <w:p w14:paraId="1F92EF14" w14:textId="46752A03" w:rsidR="005C3985" w:rsidRDefault="005C3985">
      <w:pPr>
        <w:pStyle w:val="TOC4"/>
        <w:rPr>
          <w:rFonts w:asciiTheme="minorHAnsi" w:eastAsiaTheme="minorEastAsia" w:hAnsiTheme="minorHAnsi" w:cstheme="minorBidi"/>
          <w:sz w:val="22"/>
          <w:szCs w:val="22"/>
          <w:lang w:eastAsia="en-GB"/>
        </w:rPr>
      </w:pPr>
      <w:r w:rsidRPr="00957D94">
        <w:rPr>
          <w:lang w:val="en-US"/>
        </w:rPr>
        <w:t>6.3.6.2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_Toc90560529 \h </w:instrText>
      </w:r>
      <w:r>
        <w:fldChar w:fldCharType="separate"/>
      </w:r>
      <w:r>
        <w:t>217</w:t>
      </w:r>
      <w:r>
        <w:fldChar w:fldCharType="end"/>
      </w:r>
    </w:p>
    <w:p w14:paraId="62EA97DF" w14:textId="34E325A5" w:rsidR="005C3985" w:rsidRDefault="005C3985">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_Toc90560530 \h </w:instrText>
      </w:r>
      <w:r>
        <w:fldChar w:fldCharType="separate"/>
      </w:r>
      <w:r>
        <w:t>217</w:t>
      </w:r>
      <w:r>
        <w:fldChar w:fldCharType="end"/>
      </w:r>
    </w:p>
    <w:p w14:paraId="5CD13C66" w14:textId="04EDF266" w:rsidR="005C3985" w:rsidRDefault="005C3985">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_Toc90560531 \h </w:instrText>
      </w:r>
      <w:r>
        <w:fldChar w:fldCharType="separate"/>
      </w:r>
      <w:r>
        <w:t>217</w:t>
      </w:r>
      <w:r>
        <w:fldChar w:fldCharType="end"/>
      </w:r>
    </w:p>
    <w:p w14:paraId="6206EE98" w14:textId="5D9BFF05" w:rsidR="005C3985" w:rsidRDefault="005C3985">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_Toc90560532 \h </w:instrText>
      </w:r>
      <w:r>
        <w:fldChar w:fldCharType="separate"/>
      </w:r>
      <w:r>
        <w:t>217</w:t>
      </w:r>
      <w:r>
        <w:fldChar w:fldCharType="end"/>
      </w:r>
    </w:p>
    <w:p w14:paraId="3EFC1962" w14:textId="1D589E9E" w:rsidR="005C3985" w:rsidRDefault="005C3985">
      <w:pPr>
        <w:pStyle w:val="TOC5"/>
        <w:rPr>
          <w:rFonts w:asciiTheme="minorHAnsi" w:eastAsiaTheme="minorEastAsia" w:hAnsiTheme="minorHAnsi" w:cstheme="minorBidi"/>
          <w:sz w:val="22"/>
          <w:szCs w:val="22"/>
          <w:lang w:eastAsia="en-GB"/>
        </w:rPr>
      </w:pPr>
      <w:r>
        <w:lastRenderedPageBreak/>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_Toc90560533 \h </w:instrText>
      </w:r>
      <w:r>
        <w:fldChar w:fldCharType="separate"/>
      </w:r>
      <w:r>
        <w:t>217</w:t>
      </w:r>
      <w:r>
        <w:fldChar w:fldCharType="end"/>
      </w:r>
    </w:p>
    <w:p w14:paraId="6866881C" w14:textId="5CAE3EDC" w:rsidR="005C3985" w:rsidRDefault="005C3985">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_Toc90560534 \h </w:instrText>
      </w:r>
      <w:r>
        <w:fldChar w:fldCharType="separate"/>
      </w:r>
      <w:r>
        <w:t>218</w:t>
      </w:r>
      <w:r>
        <w:fldChar w:fldCharType="end"/>
      </w:r>
    </w:p>
    <w:p w14:paraId="40808D43" w14:textId="406C0B67" w:rsidR="005C3985" w:rsidRDefault="005C3985">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_Toc90560535 \h </w:instrText>
      </w:r>
      <w:r>
        <w:fldChar w:fldCharType="separate"/>
      </w:r>
      <w:r>
        <w:t>218</w:t>
      </w:r>
      <w:r>
        <w:fldChar w:fldCharType="end"/>
      </w:r>
    </w:p>
    <w:p w14:paraId="1EB81D2E" w14:textId="6A8F02BF" w:rsidR="005C3985" w:rsidRDefault="005C3985">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_Toc90560536 \h </w:instrText>
      </w:r>
      <w:r>
        <w:fldChar w:fldCharType="separate"/>
      </w:r>
      <w:r>
        <w:t>218</w:t>
      </w:r>
      <w:r>
        <w:fldChar w:fldCharType="end"/>
      </w:r>
    </w:p>
    <w:p w14:paraId="18443F63" w14:textId="5BCFD2B0" w:rsidR="005C3985" w:rsidRDefault="005C3985">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_Toc90560537 \h </w:instrText>
      </w:r>
      <w:r>
        <w:fldChar w:fldCharType="separate"/>
      </w:r>
      <w:r>
        <w:t>218</w:t>
      </w:r>
      <w:r>
        <w:fldChar w:fldCharType="end"/>
      </w:r>
    </w:p>
    <w:p w14:paraId="0D406BFF" w14:textId="330A6A69" w:rsidR="005C3985" w:rsidRDefault="005C3985">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_Toc90560538 \h </w:instrText>
      </w:r>
      <w:r>
        <w:fldChar w:fldCharType="separate"/>
      </w:r>
      <w:r>
        <w:t>219</w:t>
      </w:r>
      <w:r>
        <w:fldChar w:fldCharType="end"/>
      </w:r>
    </w:p>
    <w:p w14:paraId="7B7BBD7F" w14:textId="5FD592FB" w:rsidR="005C3985" w:rsidRDefault="005C3985">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_Toc90560539 \h </w:instrText>
      </w:r>
      <w:r>
        <w:fldChar w:fldCharType="separate"/>
      </w:r>
      <w:r>
        <w:t>219</w:t>
      </w:r>
      <w:r>
        <w:fldChar w:fldCharType="end"/>
      </w:r>
    </w:p>
    <w:p w14:paraId="5521A340" w14:textId="5337ADCB" w:rsidR="005C3985" w:rsidRDefault="005C3985">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_Toc90560540 \h </w:instrText>
      </w:r>
      <w:r>
        <w:fldChar w:fldCharType="separate"/>
      </w:r>
      <w:r>
        <w:t>219</w:t>
      </w:r>
      <w:r>
        <w:fldChar w:fldCharType="end"/>
      </w:r>
    </w:p>
    <w:p w14:paraId="0680C0AB" w14:textId="59C8639D" w:rsidR="005C3985" w:rsidRDefault="005C3985">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_Toc90560541 \h </w:instrText>
      </w:r>
      <w:r>
        <w:fldChar w:fldCharType="separate"/>
      </w:r>
      <w:r>
        <w:t>219</w:t>
      </w:r>
      <w:r>
        <w:fldChar w:fldCharType="end"/>
      </w:r>
    </w:p>
    <w:p w14:paraId="146C219D" w14:textId="3AB7FF9F" w:rsidR="005C3985" w:rsidRDefault="005C3985">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_Toc90560542 \h </w:instrText>
      </w:r>
      <w:r>
        <w:fldChar w:fldCharType="separate"/>
      </w:r>
      <w:r>
        <w:t>220</w:t>
      </w:r>
      <w:r>
        <w:fldChar w:fldCharType="end"/>
      </w:r>
    </w:p>
    <w:p w14:paraId="13522E13" w14:textId="7790458A" w:rsidR="005C3985" w:rsidRDefault="005C3985">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_Toc90560543 \h </w:instrText>
      </w:r>
      <w:r>
        <w:fldChar w:fldCharType="separate"/>
      </w:r>
      <w:r>
        <w:t>220</w:t>
      </w:r>
      <w:r>
        <w:fldChar w:fldCharType="end"/>
      </w:r>
    </w:p>
    <w:p w14:paraId="52BE3E8E" w14:textId="4205151D" w:rsidR="005C3985" w:rsidRDefault="005C3985">
      <w:pPr>
        <w:pStyle w:val="TOC4"/>
        <w:rPr>
          <w:rFonts w:asciiTheme="minorHAnsi" w:eastAsiaTheme="minorEastAsia" w:hAnsiTheme="minorHAnsi" w:cstheme="minorBidi"/>
          <w:sz w:val="22"/>
          <w:szCs w:val="22"/>
          <w:lang w:eastAsia="en-GB"/>
        </w:rPr>
      </w:pPr>
      <w:r w:rsidRPr="00957D94">
        <w:rPr>
          <w:lang w:val="en-US"/>
        </w:rPr>
        <w:t>6.3.6.3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_Toc90560544 \h </w:instrText>
      </w:r>
      <w:r>
        <w:fldChar w:fldCharType="separate"/>
      </w:r>
      <w:r>
        <w:t>220</w:t>
      </w:r>
      <w:r>
        <w:fldChar w:fldCharType="end"/>
      </w:r>
    </w:p>
    <w:p w14:paraId="6772BB81" w14:textId="7EA304F4" w:rsidR="005C3985" w:rsidRDefault="005C3985">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_Toc90560545 \h </w:instrText>
      </w:r>
      <w:r>
        <w:fldChar w:fldCharType="separate"/>
      </w:r>
      <w:r>
        <w:t>220</w:t>
      </w:r>
      <w:r>
        <w:fldChar w:fldCharType="end"/>
      </w:r>
    </w:p>
    <w:p w14:paraId="37902F9C" w14:textId="4A9CF5CF" w:rsidR="005C3985" w:rsidRDefault="005C3985">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_Toc90560546 \h </w:instrText>
      </w:r>
      <w:r>
        <w:fldChar w:fldCharType="separate"/>
      </w:r>
      <w:r>
        <w:t>220</w:t>
      </w:r>
      <w:r>
        <w:fldChar w:fldCharType="end"/>
      </w:r>
    </w:p>
    <w:p w14:paraId="317F5528" w14:textId="36624B0C" w:rsidR="005C3985" w:rsidRDefault="005C3985">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_Toc90560547 \h </w:instrText>
      </w:r>
      <w:r>
        <w:fldChar w:fldCharType="separate"/>
      </w:r>
      <w:r>
        <w:t>221</w:t>
      </w:r>
      <w:r>
        <w:fldChar w:fldCharType="end"/>
      </w:r>
    </w:p>
    <w:p w14:paraId="7CF29F11" w14:textId="1F4CBE02" w:rsidR="005C3985" w:rsidRDefault="005C3985">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_Toc90560548 \h </w:instrText>
      </w:r>
      <w:r>
        <w:fldChar w:fldCharType="separate"/>
      </w:r>
      <w:r>
        <w:t>221</w:t>
      </w:r>
      <w:r>
        <w:fldChar w:fldCharType="end"/>
      </w:r>
    </w:p>
    <w:p w14:paraId="02CD5095" w14:textId="2AF48B02" w:rsidR="005C3985" w:rsidRDefault="005C3985">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_Toc90560549 \h </w:instrText>
      </w:r>
      <w:r>
        <w:fldChar w:fldCharType="separate"/>
      </w:r>
      <w:r>
        <w:t>221</w:t>
      </w:r>
      <w:r>
        <w:fldChar w:fldCharType="end"/>
      </w:r>
    </w:p>
    <w:p w14:paraId="19990BEB" w14:textId="47109426" w:rsidR="005C3985" w:rsidRDefault="005C3985">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_Toc90560550 \h </w:instrText>
      </w:r>
      <w:r>
        <w:fldChar w:fldCharType="separate"/>
      </w:r>
      <w:r>
        <w:t>221</w:t>
      </w:r>
      <w:r>
        <w:fldChar w:fldCharType="end"/>
      </w:r>
    </w:p>
    <w:p w14:paraId="1F6AFB29" w14:textId="4F3F06FD" w:rsidR="005C3985" w:rsidRDefault="005C3985">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_Toc90560551 \h </w:instrText>
      </w:r>
      <w:r>
        <w:fldChar w:fldCharType="separate"/>
      </w:r>
      <w:r>
        <w:t>221</w:t>
      </w:r>
      <w:r>
        <w:fldChar w:fldCharType="end"/>
      </w:r>
    </w:p>
    <w:p w14:paraId="663214A1" w14:textId="6342A265" w:rsidR="005C3985" w:rsidRDefault="005C3985">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_Toc90560552 \h </w:instrText>
      </w:r>
      <w:r>
        <w:fldChar w:fldCharType="separate"/>
      </w:r>
      <w:r>
        <w:t>222</w:t>
      </w:r>
      <w:r>
        <w:fldChar w:fldCharType="end"/>
      </w:r>
    </w:p>
    <w:p w14:paraId="2A4E624B" w14:textId="018A1D73" w:rsidR="005C3985" w:rsidRDefault="005C3985">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_Toc90560553 \h </w:instrText>
      </w:r>
      <w:r>
        <w:fldChar w:fldCharType="separate"/>
      </w:r>
      <w:r>
        <w:t>222</w:t>
      </w:r>
      <w:r>
        <w:fldChar w:fldCharType="end"/>
      </w:r>
    </w:p>
    <w:p w14:paraId="1C1DB01D" w14:textId="2659EA47" w:rsidR="005C3985" w:rsidRDefault="005C398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_Toc90560554 \h </w:instrText>
      </w:r>
      <w:r>
        <w:fldChar w:fldCharType="separate"/>
      </w:r>
      <w:r>
        <w:t>222</w:t>
      </w:r>
      <w:r>
        <w:fldChar w:fldCharType="end"/>
      </w:r>
    </w:p>
    <w:p w14:paraId="39FA0C59" w14:textId="6976E9F9" w:rsidR="005C3985" w:rsidRDefault="005C3985">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_Toc90560555 \h </w:instrText>
      </w:r>
      <w:r>
        <w:fldChar w:fldCharType="separate"/>
      </w:r>
      <w:r>
        <w:t>222</w:t>
      </w:r>
      <w:r>
        <w:fldChar w:fldCharType="end"/>
      </w:r>
    </w:p>
    <w:p w14:paraId="48B87492" w14:textId="4403F71E" w:rsidR="005C3985" w:rsidRDefault="005C3985">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_Toc90560556 \h </w:instrText>
      </w:r>
      <w:r>
        <w:fldChar w:fldCharType="separate"/>
      </w:r>
      <w:r>
        <w:t>222</w:t>
      </w:r>
      <w:r>
        <w:fldChar w:fldCharType="end"/>
      </w:r>
    </w:p>
    <w:p w14:paraId="675CCE64" w14:textId="6C4DA209" w:rsidR="005C3985" w:rsidRDefault="005C3985">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_Toc90560557 \h </w:instrText>
      </w:r>
      <w:r>
        <w:fldChar w:fldCharType="separate"/>
      </w:r>
      <w:r>
        <w:t>222</w:t>
      </w:r>
      <w:r>
        <w:fldChar w:fldCharType="end"/>
      </w:r>
    </w:p>
    <w:p w14:paraId="6E66CBDC" w14:textId="5F77869A" w:rsidR="005C3985" w:rsidRDefault="005C398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_Toc90560558 \h </w:instrText>
      </w:r>
      <w:r>
        <w:fldChar w:fldCharType="separate"/>
      </w:r>
      <w:r>
        <w:t>223</w:t>
      </w:r>
      <w:r>
        <w:fldChar w:fldCharType="end"/>
      </w:r>
    </w:p>
    <w:p w14:paraId="78A7A896" w14:textId="4EF56B65" w:rsidR="005C3985" w:rsidRDefault="005C3985">
      <w:pPr>
        <w:pStyle w:val="TOC3"/>
        <w:rPr>
          <w:rFonts w:asciiTheme="minorHAnsi" w:eastAsiaTheme="minorEastAsia" w:hAnsiTheme="minorHAnsi" w:cstheme="minorBidi"/>
          <w:sz w:val="22"/>
          <w:szCs w:val="22"/>
          <w:lang w:eastAsia="en-GB"/>
        </w:rPr>
      </w:pPr>
      <w:r w:rsidRPr="00957D94">
        <w:rPr>
          <w:lang w:val="en-US"/>
        </w:rPr>
        <w:t>6.3.9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_Toc90560559 \h </w:instrText>
      </w:r>
      <w:r>
        <w:fldChar w:fldCharType="separate"/>
      </w:r>
      <w:r>
        <w:t>223</w:t>
      </w:r>
      <w:r>
        <w:fldChar w:fldCharType="end"/>
      </w:r>
    </w:p>
    <w:p w14:paraId="52FB7176" w14:textId="7BE9D4EA" w:rsidR="005C3985" w:rsidRDefault="005C398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_Toc90560560 \h </w:instrText>
      </w:r>
      <w:r>
        <w:fldChar w:fldCharType="separate"/>
      </w:r>
      <w:r>
        <w:t>223</w:t>
      </w:r>
      <w:r>
        <w:fldChar w:fldCharType="end"/>
      </w:r>
    </w:p>
    <w:p w14:paraId="133C9629" w14:textId="50B72876" w:rsidR="005C3985" w:rsidRDefault="005C398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_Toc90560561 \h </w:instrText>
      </w:r>
      <w:r>
        <w:fldChar w:fldCharType="separate"/>
      </w:r>
      <w:r>
        <w:t>223</w:t>
      </w:r>
      <w:r>
        <w:fldChar w:fldCharType="end"/>
      </w:r>
    </w:p>
    <w:p w14:paraId="165951A7" w14:textId="5C10BDF7" w:rsidR="005C3985" w:rsidRDefault="005C398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_Toc90560562 \h </w:instrText>
      </w:r>
      <w:r>
        <w:fldChar w:fldCharType="separate"/>
      </w:r>
      <w:r>
        <w:t>224</w:t>
      </w:r>
      <w:r>
        <w:fldChar w:fldCharType="end"/>
      </w:r>
    </w:p>
    <w:p w14:paraId="7B9E3454" w14:textId="7CC6F631" w:rsidR="005C3985" w:rsidRDefault="005C398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_Toc90560563 \h </w:instrText>
      </w:r>
      <w:r>
        <w:fldChar w:fldCharType="separate"/>
      </w:r>
      <w:r>
        <w:t>224</w:t>
      </w:r>
      <w:r>
        <w:fldChar w:fldCharType="end"/>
      </w:r>
    </w:p>
    <w:p w14:paraId="7F4A7159" w14:textId="0176E520" w:rsidR="005C3985" w:rsidRDefault="005C398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_Toc90560564 \h </w:instrText>
      </w:r>
      <w:r>
        <w:fldChar w:fldCharType="separate"/>
      </w:r>
      <w:r>
        <w:t>224</w:t>
      </w:r>
      <w:r>
        <w:fldChar w:fldCharType="end"/>
      </w:r>
    </w:p>
    <w:p w14:paraId="65EB66D4" w14:textId="3C27B77C" w:rsidR="005C3985" w:rsidRDefault="005C398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_Toc90560565 \h </w:instrText>
      </w:r>
      <w:r>
        <w:fldChar w:fldCharType="separate"/>
      </w:r>
      <w:r>
        <w:t>224</w:t>
      </w:r>
      <w:r>
        <w:fldChar w:fldCharType="end"/>
      </w:r>
    </w:p>
    <w:p w14:paraId="12D4CAD4" w14:textId="61DD7B6F" w:rsidR="005C3985" w:rsidRDefault="005C398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_Toc90560566 \h </w:instrText>
      </w:r>
      <w:r>
        <w:fldChar w:fldCharType="separate"/>
      </w:r>
      <w:r>
        <w:t>224</w:t>
      </w:r>
      <w:r>
        <w:fldChar w:fldCharType="end"/>
      </w:r>
    </w:p>
    <w:p w14:paraId="0875EB81" w14:textId="21ADDB77" w:rsidR="005C3985" w:rsidRDefault="005C398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_Toc90560567 \h </w:instrText>
      </w:r>
      <w:r>
        <w:fldChar w:fldCharType="separate"/>
      </w:r>
      <w:r>
        <w:t>224</w:t>
      </w:r>
      <w:r>
        <w:fldChar w:fldCharType="end"/>
      </w:r>
    </w:p>
    <w:p w14:paraId="2ED86817" w14:textId="70F902CD" w:rsidR="005C3985" w:rsidRDefault="005C398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_Toc90560568 \h </w:instrText>
      </w:r>
      <w:r>
        <w:fldChar w:fldCharType="separate"/>
      </w:r>
      <w:r>
        <w:t>224</w:t>
      </w:r>
      <w:r>
        <w:fldChar w:fldCharType="end"/>
      </w:r>
    </w:p>
    <w:p w14:paraId="3F1E04FC" w14:textId="731481B9" w:rsidR="005C3985" w:rsidRDefault="005C398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_Toc90560569 \h </w:instrText>
      </w:r>
      <w:r>
        <w:fldChar w:fldCharType="separate"/>
      </w:r>
      <w:r>
        <w:t>225</w:t>
      </w:r>
      <w:r>
        <w:fldChar w:fldCharType="end"/>
      </w:r>
    </w:p>
    <w:p w14:paraId="7DB20E16" w14:textId="1E500674" w:rsidR="005C3985" w:rsidRDefault="005C398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_Toc90560570 \h </w:instrText>
      </w:r>
      <w:r>
        <w:fldChar w:fldCharType="separate"/>
      </w:r>
      <w:r>
        <w:t>225</w:t>
      </w:r>
      <w:r>
        <w:fldChar w:fldCharType="end"/>
      </w:r>
    </w:p>
    <w:p w14:paraId="32D35A54" w14:textId="1D5310F6" w:rsidR="005C3985" w:rsidRDefault="005C398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_Toc90560571 \h </w:instrText>
      </w:r>
      <w:r>
        <w:fldChar w:fldCharType="separate"/>
      </w:r>
      <w:r>
        <w:t>225</w:t>
      </w:r>
      <w:r>
        <w:fldChar w:fldCharType="end"/>
      </w:r>
    </w:p>
    <w:p w14:paraId="713D1790" w14:textId="0BCF4C09" w:rsidR="005C3985" w:rsidRDefault="005C3985">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_Toc90560572 \h </w:instrText>
      </w:r>
      <w:r>
        <w:fldChar w:fldCharType="separate"/>
      </w:r>
      <w:r>
        <w:t>225</w:t>
      </w:r>
      <w:r>
        <w:fldChar w:fldCharType="end"/>
      </w:r>
    </w:p>
    <w:p w14:paraId="4FBDE15A" w14:textId="2E800487" w:rsidR="005C3985" w:rsidRDefault="005C3985">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_Toc90560573 \h </w:instrText>
      </w:r>
      <w:r>
        <w:fldChar w:fldCharType="separate"/>
      </w:r>
      <w:r>
        <w:t>225</w:t>
      </w:r>
      <w:r>
        <w:fldChar w:fldCharType="end"/>
      </w:r>
    </w:p>
    <w:p w14:paraId="427B2538" w14:textId="595594B5" w:rsidR="005C3985" w:rsidRDefault="005C3985">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_Toc90560574 \h </w:instrText>
      </w:r>
      <w:r>
        <w:fldChar w:fldCharType="separate"/>
      </w:r>
      <w:r>
        <w:t>226</w:t>
      </w:r>
      <w:r>
        <w:fldChar w:fldCharType="end"/>
      </w:r>
    </w:p>
    <w:p w14:paraId="094FA1ED" w14:textId="528B3D20" w:rsidR="005C3985" w:rsidRDefault="005C3985">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_Toc90560575 \h </w:instrText>
      </w:r>
      <w:r>
        <w:fldChar w:fldCharType="separate"/>
      </w:r>
      <w:r>
        <w:t>226</w:t>
      </w:r>
      <w:r>
        <w:fldChar w:fldCharType="end"/>
      </w:r>
    </w:p>
    <w:p w14:paraId="4F03A6A3" w14:textId="2D2471CD" w:rsidR="005C3985" w:rsidRDefault="005C398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_Toc90560576 \h </w:instrText>
      </w:r>
      <w:r>
        <w:fldChar w:fldCharType="separate"/>
      </w:r>
      <w:r>
        <w:t>227</w:t>
      </w:r>
      <w:r>
        <w:fldChar w:fldCharType="end"/>
      </w:r>
    </w:p>
    <w:p w14:paraId="5A1C9521" w14:textId="4022AE0F" w:rsidR="005C3985" w:rsidRDefault="005C3985">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_Toc90560577 \h </w:instrText>
      </w:r>
      <w:r>
        <w:fldChar w:fldCharType="separate"/>
      </w:r>
      <w:r>
        <w:t>227</w:t>
      </w:r>
      <w:r>
        <w:fldChar w:fldCharType="end"/>
      </w:r>
    </w:p>
    <w:p w14:paraId="1591EBA2" w14:textId="165903CD" w:rsidR="005C3985" w:rsidRDefault="005C3985">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_Toc90560578 \h </w:instrText>
      </w:r>
      <w:r>
        <w:fldChar w:fldCharType="separate"/>
      </w:r>
      <w:r>
        <w:t>227</w:t>
      </w:r>
      <w:r>
        <w:fldChar w:fldCharType="end"/>
      </w:r>
    </w:p>
    <w:p w14:paraId="1A0954C2" w14:textId="1567EEB2" w:rsidR="005C3985" w:rsidRDefault="005C3985">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_Toc90560579 \h </w:instrText>
      </w:r>
      <w:r>
        <w:fldChar w:fldCharType="separate"/>
      </w:r>
      <w:r>
        <w:t>227</w:t>
      </w:r>
      <w:r>
        <w:fldChar w:fldCharType="end"/>
      </w:r>
    </w:p>
    <w:p w14:paraId="73056513" w14:textId="555E5106" w:rsidR="005C3985" w:rsidRDefault="005C3985">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_Toc90560580 \h </w:instrText>
      </w:r>
      <w:r>
        <w:fldChar w:fldCharType="separate"/>
      </w:r>
      <w:r>
        <w:t>228</w:t>
      </w:r>
      <w:r>
        <w:fldChar w:fldCharType="end"/>
      </w:r>
    </w:p>
    <w:p w14:paraId="3103787F" w14:textId="41509908" w:rsidR="005C3985" w:rsidRDefault="005C398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_Toc90560581 \h </w:instrText>
      </w:r>
      <w:r>
        <w:fldChar w:fldCharType="separate"/>
      </w:r>
      <w:r>
        <w:t>229</w:t>
      </w:r>
      <w:r>
        <w:fldChar w:fldCharType="end"/>
      </w:r>
    </w:p>
    <w:p w14:paraId="6D327DDF" w14:textId="601E24E4" w:rsidR="005C3985" w:rsidRDefault="005C398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_Toc90560582 \h </w:instrText>
      </w:r>
      <w:r>
        <w:fldChar w:fldCharType="separate"/>
      </w:r>
      <w:r>
        <w:t>229</w:t>
      </w:r>
      <w:r>
        <w:fldChar w:fldCharType="end"/>
      </w:r>
    </w:p>
    <w:p w14:paraId="4513B6C4" w14:textId="2D36337E" w:rsidR="005C3985" w:rsidRDefault="005C3985">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_Toc90560583 \h </w:instrText>
      </w:r>
      <w:r>
        <w:fldChar w:fldCharType="separate"/>
      </w:r>
      <w:r>
        <w:t>229</w:t>
      </w:r>
      <w:r>
        <w:fldChar w:fldCharType="end"/>
      </w:r>
    </w:p>
    <w:p w14:paraId="205766A1" w14:textId="4C4CDBAD" w:rsidR="005C3985" w:rsidRDefault="005C3985">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_Toc90560584 \h </w:instrText>
      </w:r>
      <w:r>
        <w:fldChar w:fldCharType="separate"/>
      </w:r>
      <w:r>
        <w:t>229</w:t>
      </w:r>
      <w:r>
        <w:fldChar w:fldCharType="end"/>
      </w:r>
    </w:p>
    <w:p w14:paraId="5408F7C4" w14:textId="189141C0" w:rsidR="005C3985" w:rsidRDefault="005C398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_Toc90560585 \h </w:instrText>
      </w:r>
      <w:r>
        <w:fldChar w:fldCharType="separate"/>
      </w:r>
      <w:r>
        <w:t>230</w:t>
      </w:r>
      <w:r>
        <w:fldChar w:fldCharType="end"/>
      </w:r>
    </w:p>
    <w:p w14:paraId="77160CC4" w14:textId="2D76F1CF" w:rsidR="005C3985" w:rsidRDefault="005C3985">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_Toc90560586 \h </w:instrText>
      </w:r>
      <w:r>
        <w:fldChar w:fldCharType="separate"/>
      </w:r>
      <w:r>
        <w:t>230</w:t>
      </w:r>
      <w:r>
        <w:fldChar w:fldCharType="end"/>
      </w:r>
    </w:p>
    <w:p w14:paraId="23F4B0FE" w14:textId="35F27AA0" w:rsidR="005C3985" w:rsidRDefault="005C3985">
      <w:pPr>
        <w:pStyle w:val="TOC4"/>
        <w:rPr>
          <w:rFonts w:asciiTheme="minorHAnsi" w:eastAsiaTheme="minorEastAsia" w:hAnsiTheme="minorHAnsi" w:cstheme="minorBidi"/>
          <w:sz w:val="22"/>
          <w:szCs w:val="22"/>
          <w:lang w:eastAsia="en-GB"/>
        </w:rPr>
      </w:pPr>
      <w:r w:rsidRPr="00957D94">
        <w:rPr>
          <w:lang w:val="en-US"/>
        </w:rPr>
        <w:t>6.4.6.2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_Toc90560587 \h </w:instrText>
      </w:r>
      <w:r>
        <w:fldChar w:fldCharType="separate"/>
      </w:r>
      <w:r>
        <w:t>232</w:t>
      </w:r>
      <w:r>
        <w:fldChar w:fldCharType="end"/>
      </w:r>
    </w:p>
    <w:p w14:paraId="7D36C86D" w14:textId="304AC14B" w:rsidR="005C3985" w:rsidRDefault="005C3985">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_Toc90560588 \h </w:instrText>
      </w:r>
      <w:r>
        <w:fldChar w:fldCharType="separate"/>
      </w:r>
      <w:r>
        <w:t>232</w:t>
      </w:r>
      <w:r>
        <w:fldChar w:fldCharType="end"/>
      </w:r>
    </w:p>
    <w:p w14:paraId="39B3FABB" w14:textId="646CC782" w:rsidR="005C3985" w:rsidRDefault="005C3985">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_Toc90560589 \h </w:instrText>
      </w:r>
      <w:r>
        <w:fldChar w:fldCharType="separate"/>
      </w:r>
      <w:r>
        <w:t>233</w:t>
      </w:r>
      <w:r>
        <w:fldChar w:fldCharType="end"/>
      </w:r>
    </w:p>
    <w:p w14:paraId="48A69899" w14:textId="53E03F0D" w:rsidR="005C3985" w:rsidRDefault="005C3985">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_Toc90560590 \h </w:instrText>
      </w:r>
      <w:r>
        <w:fldChar w:fldCharType="separate"/>
      </w:r>
      <w:r>
        <w:t>234</w:t>
      </w:r>
      <w:r>
        <w:fldChar w:fldCharType="end"/>
      </w:r>
    </w:p>
    <w:p w14:paraId="3A38F60E" w14:textId="3BC6EF0B" w:rsidR="005C3985" w:rsidRDefault="005C3985">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_Toc90560591 \h </w:instrText>
      </w:r>
      <w:r>
        <w:fldChar w:fldCharType="separate"/>
      </w:r>
      <w:r>
        <w:t>236</w:t>
      </w:r>
      <w:r>
        <w:fldChar w:fldCharType="end"/>
      </w:r>
    </w:p>
    <w:p w14:paraId="36445413" w14:textId="2D144251" w:rsidR="005C3985" w:rsidRDefault="005C3985">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_Toc90560592 \h </w:instrText>
      </w:r>
      <w:r>
        <w:fldChar w:fldCharType="separate"/>
      </w:r>
      <w:r>
        <w:t>237</w:t>
      </w:r>
      <w:r>
        <w:fldChar w:fldCharType="end"/>
      </w:r>
    </w:p>
    <w:p w14:paraId="765A2056" w14:textId="0C67F378" w:rsidR="005C3985" w:rsidRDefault="005C3985">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_Toc90560593 \h </w:instrText>
      </w:r>
      <w:r>
        <w:fldChar w:fldCharType="separate"/>
      </w:r>
      <w:r>
        <w:t>237</w:t>
      </w:r>
      <w:r>
        <w:fldChar w:fldCharType="end"/>
      </w:r>
    </w:p>
    <w:p w14:paraId="7A976F5C" w14:textId="77E47BEB" w:rsidR="005C3985" w:rsidRDefault="005C3985">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_Toc90560594 \h </w:instrText>
      </w:r>
      <w:r>
        <w:fldChar w:fldCharType="separate"/>
      </w:r>
      <w:r>
        <w:t>238</w:t>
      </w:r>
      <w:r>
        <w:fldChar w:fldCharType="end"/>
      </w:r>
    </w:p>
    <w:p w14:paraId="1E9820D3" w14:textId="0F0FA4BA" w:rsidR="005C3985" w:rsidRDefault="005C3985">
      <w:pPr>
        <w:pStyle w:val="TOC5"/>
        <w:rPr>
          <w:rFonts w:asciiTheme="minorHAnsi" w:eastAsiaTheme="minorEastAsia" w:hAnsiTheme="minorHAnsi" w:cstheme="minorBidi"/>
          <w:sz w:val="22"/>
          <w:szCs w:val="22"/>
          <w:lang w:eastAsia="en-GB"/>
        </w:rPr>
      </w:pPr>
      <w:r>
        <w:lastRenderedPageBreak/>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_Toc90560595 \h </w:instrText>
      </w:r>
      <w:r>
        <w:fldChar w:fldCharType="separate"/>
      </w:r>
      <w:r>
        <w:t>238</w:t>
      </w:r>
      <w:r>
        <w:fldChar w:fldCharType="end"/>
      </w:r>
    </w:p>
    <w:p w14:paraId="4D2FF0A1" w14:textId="73334216" w:rsidR="005C3985" w:rsidRDefault="005C3985">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_Toc90560596 \h </w:instrText>
      </w:r>
      <w:r>
        <w:fldChar w:fldCharType="separate"/>
      </w:r>
      <w:r>
        <w:t>238</w:t>
      </w:r>
      <w:r>
        <w:fldChar w:fldCharType="end"/>
      </w:r>
    </w:p>
    <w:p w14:paraId="432F303F" w14:textId="3E7DD2BB" w:rsidR="005C3985" w:rsidRDefault="005C3985">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_Toc90560597 \h </w:instrText>
      </w:r>
      <w:r>
        <w:fldChar w:fldCharType="separate"/>
      </w:r>
      <w:r>
        <w:t>239</w:t>
      </w:r>
      <w:r>
        <w:fldChar w:fldCharType="end"/>
      </w:r>
    </w:p>
    <w:p w14:paraId="045ABFFA" w14:textId="33EB2C9C" w:rsidR="005C3985" w:rsidRDefault="005C3985">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_Toc90560598 \h </w:instrText>
      </w:r>
      <w:r>
        <w:fldChar w:fldCharType="separate"/>
      </w:r>
      <w:r>
        <w:t>239</w:t>
      </w:r>
      <w:r>
        <w:fldChar w:fldCharType="end"/>
      </w:r>
    </w:p>
    <w:p w14:paraId="28837A31" w14:textId="24E8BE18" w:rsidR="005C3985" w:rsidRDefault="005C3985">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_Toc90560599 \h </w:instrText>
      </w:r>
      <w:r>
        <w:fldChar w:fldCharType="separate"/>
      </w:r>
      <w:r>
        <w:t>239</w:t>
      </w:r>
      <w:r>
        <w:fldChar w:fldCharType="end"/>
      </w:r>
    </w:p>
    <w:p w14:paraId="56F36F42" w14:textId="7A2E45E3" w:rsidR="005C3985" w:rsidRDefault="005C3985">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_Toc90560600 \h </w:instrText>
      </w:r>
      <w:r>
        <w:fldChar w:fldCharType="separate"/>
      </w:r>
      <w:r>
        <w:t>240</w:t>
      </w:r>
      <w:r>
        <w:fldChar w:fldCharType="end"/>
      </w:r>
    </w:p>
    <w:p w14:paraId="54001F6D" w14:textId="18A5C89B" w:rsidR="005C3985" w:rsidRDefault="005C3985">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_Toc90560601 \h </w:instrText>
      </w:r>
      <w:r>
        <w:fldChar w:fldCharType="separate"/>
      </w:r>
      <w:r>
        <w:t>240</w:t>
      </w:r>
      <w:r>
        <w:fldChar w:fldCharType="end"/>
      </w:r>
    </w:p>
    <w:p w14:paraId="23C27A62" w14:textId="458A2FA0" w:rsidR="005C3985" w:rsidRDefault="005C3985">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_Toc90560602 \h </w:instrText>
      </w:r>
      <w:r>
        <w:fldChar w:fldCharType="separate"/>
      </w:r>
      <w:r>
        <w:t>240</w:t>
      </w:r>
      <w:r>
        <w:fldChar w:fldCharType="end"/>
      </w:r>
    </w:p>
    <w:p w14:paraId="76DDB6A6" w14:textId="429B1971" w:rsidR="005C3985" w:rsidRDefault="005C3985">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_Toc90560603 \h </w:instrText>
      </w:r>
      <w:r>
        <w:fldChar w:fldCharType="separate"/>
      </w:r>
      <w:r>
        <w:t>240</w:t>
      </w:r>
      <w:r>
        <w:fldChar w:fldCharType="end"/>
      </w:r>
    </w:p>
    <w:p w14:paraId="32B4EF39" w14:textId="5D8ECC0D" w:rsidR="005C3985" w:rsidRDefault="005C3985">
      <w:pPr>
        <w:pStyle w:val="TOC5"/>
        <w:rPr>
          <w:rFonts w:asciiTheme="minorHAnsi" w:eastAsiaTheme="minorEastAsia" w:hAnsiTheme="minorHAnsi" w:cstheme="minorBidi"/>
          <w:sz w:val="22"/>
          <w:szCs w:val="22"/>
          <w:lang w:eastAsia="en-GB"/>
        </w:rPr>
      </w:pPr>
      <w:r>
        <w:t>6.4.6.2.17</w:t>
      </w:r>
      <w:r>
        <w:rPr>
          <w:rFonts w:asciiTheme="minorHAnsi" w:eastAsiaTheme="minorEastAsia" w:hAnsiTheme="minorHAnsi" w:cstheme="minorBidi"/>
          <w:sz w:val="22"/>
          <w:szCs w:val="22"/>
          <w:lang w:eastAsia="en-GB"/>
        </w:rPr>
        <w:tab/>
      </w:r>
      <w:r>
        <w:t>Type: LossConnectivityReport</w:t>
      </w:r>
      <w:r>
        <w:tab/>
      </w:r>
      <w:r>
        <w:fldChar w:fldCharType="begin" w:fldLock="1"/>
      </w:r>
      <w:r>
        <w:instrText xml:space="preserve"> PAGEREF _Toc90560604 \h </w:instrText>
      </w:r>
      <w:r>
        <w:fldChar w:fldCharType="separate"/>
      </w:r>
      <w:r>
        <w:t>240</w:t>
      </w:r>
      <w:r>
        <w:fldChar w:fldCharType="end"/>
      </w:r>
    </w:p>
    <w:p w14:paraId="624A2D5B" w14:textId="566810AC" w:rsidR="005C3985" w:rsidRDefault="005C3985">
      <w:pPr>
        <w:pStyle w:val="TOC5"/>
        <w:rPr>
          <w:rFonts w:asciiTheme="minorHAnsi" w:eastAsiaTheme="minorEastAsia" w:hAnsiTheme="minorHAnsi" w:cstheme="minorBidi"/>
          <w:sz w:val="22"/>
          <w:szCs w:val="22"/>
          <w:lang w:eastAsia="en-GB"/>
        </w:rPr>
      </w:pPr>
      <w:r>
        <w:t>6.4.6.2.18</w:t>
      </w:r>
      <w:r>
        <w:rPr>
          <w:rFonts w:asciiTheme="minorHAnsi" w:eastAsiaTheme="minorEastAsia" w:hAnsiTheme="minorHAnsi" w:cstheme="minorBidi"/>
          <w:sz w:val="22"/>
          <w:szCs w:val="22"/>
          <w:lang w:eastAsia="en-GB"/>
        </w:rPr>
        <w:tab/>
      </w:r>
      <w:r>
        <w:t>Type: LocationReport</w:t>
      </w:r>
      <w:r>
        <w:tab/>
      </w:r>
      <w:r>
        <w:fldChar w:fldCharType="begin" w:fldLock="1"/>
      </w:r>
      <w:r>
        <w:instrText xml:space="preserve"> PAGEREF _Toc90560605 \h </w:instrText>
      </w:r>
      <w:r>
        <w:fldChar w:fldCharType="separate"/>
      </w:r>
      <w:r>
        <w:t>241</w:t>
      </w:r>
      <w:r>
        <w:fldChar w:fldCharType="end"/>
      </w:r>
    </w:p>
    <w:p w14:paraId="52BAD91E" w14:textId="27FFEDD5" w:rsidR="005C3985" w:rsidRDefault="005C3985">
      <w:pPr>
        <w:pStyle w:val="TOC5"/>
        <w:rPr>
          <w:rFonts w:asciiTheme="minorHAnsi" w:eastAsiaTheme="minorEastAsia" w:hAnsiTheme="minorHAnsi" w:cstheme="minorBidi"/>
          <w:sz w:val="22"/>
          <w:szCs w:val="22"/>
          <w:lang w:eastAsia="en-GB"/>
        </w:rPr>
      </w:pPr>
      <w:r>
        <w:t>6.4.6.2.19</w:t>
      </w:r>
      <w:r>
        <w:rPr>
          <w:rFonts w:asciiTheme="minorHAnsi" w:eastAsiaTheme="minorEastAsia" w:hAnsiTheme="minorHAnsi" w:cstheme="minorBidi"/>
          <w:sz w:val="22"/>
          <w:szCs w:val="22"/>
          <w:lang w:eastAsia="en-GB"/>
        </w:rPr>
        <w:tab/>
      </w:r>
      <w:r>
        <w:t>Type: PdnConnectivityStatReport</w:t>
      </w:r>
      <w:r>
        <w:tab/>
      </w:r>
      <w:r>
        <w:fldChar w:fldCharType="begin" w:fldLock="1"/>
      </w:r>
      <w:r>
        <w:instrText xml:space="preserve"> PAGEREF _Toc90560606 \h </w:instrText>
      </w:r>
      <w:r>
        <w:fldChar w:fldCharType="separate"/>
      </w:r>
      <w:r>
        <w:t>241</w:t>
      </w:r>
      <w:r>
        <w:fldChar w:fldCharType="end"/>
      </w:r>
    </w:p>
    <w:p w14:paraId="652844AA" w14:textId="0CD59C92" w:rsidR="005C3985" w:rsidRDefault="005C3985">
      <w:pPr>
        <w:pStyle w:val="TOC4"/>
        <w:rPr>
          <w:rFonts w:asciiTheme="minorHAnsi" w:eastAsiaTheme="minorEastAsia" w:hAnsiTheme="minorHAnsi" w:cstheme="minorBidi"/>
          <w:sz w:val="22"/>
          <w:szCs w:val="22"/>
          <w:lang w:eastAsia="en-GB"/>
        </w:rPr>
      </w:pPr>
      <w:r w:rsidRPr="00957D94">
        <w:rPr>
          <w:lang w:val="en-US"/>
        </w:rPr>
        <w:t>6.4.6.3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_Toc90560607 \h </w:instrText>
      </w:r>
      <w:r>
        <w:fldChar w:fldCharType="separate"/>
      </w:r>
      <w:r>
        <w:t>241</w:t>
      </w:r>
      <w:r>
        <w:fldChar w:fldCharType="end"/>
      </w:r>
    </w:p>
    <w:p w14:paraId="54DF15C2" w14:textId="4593184D" w:rsidR="005C3985" w:rsidRDefault="005C3985">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_Toc90560608 \h </w:instrText>
      </w:r>
      <w:r>
        <w:fldChar w:fldCharType="separate"/>
      </w:r>
      <w:r>
        <w:t>241</w:t>
      </w:r>
      <w:r>
        <w:fldChar w:fldCharType="end"/>
      </w:r>
    </w:p>
    <w:p w14:paraId="0D5291D1" w14:textId="6F9A9BEB" w:rsidR="005C3985" w:rsidRDefault="005C3985">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_Toc90560609 \h </w:instrText>
      </w:r>
      <w:r>
        <w:fldChar w:fldCharType="separate"/>
      </w:r>
      <w:r>
        <w:t>241</w:t>
      </w:r>
      <w:r>
        <w:fldChar w:fldCharType="end"/>
      </w:r>
    </w:p>
    <w:p w14:paraId="33B0A657" w14:textId="3880CBC7" w:rsidR="005C3985" w:rsidRDefault="005C3985">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_Toc90560610 \h </w:instrText>
      </w:r>
      <w:r>
        <w:fldChar w:fldCharType="separate"/>
      </w:r>
      <w:r>
        <w:t>242</w:t>
      </w:r>
      <w:r>
        <w:fldChar w:fldCharType="end"/>
      </w:r>
    </w:p>
    <w:p w14:paraId="1AEA1FEA" w14:textId="6C8A28A8" w:rsidR="005C3985" w:rsidRDefault="005C3985">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_Toc90560611 \h </w:instrText>
      </w:r>
      <w:r>
        <w:fldChar w:fldCharType="separate"/>
      </w:r>
      <w:r>
        <w:t>242</w:t>
      </w:r>
      <w:r>
        <w:fldChar w:fldCharType="end"/>
      </w:r>
    </w:p>
    <w:p w14:paraId="22D7125A" w14:textId="2E5C8426" w:rsidR="005C3985" w:rsidRDefault="005C3985">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_Toc90560612 \h </w:instrText>
      </w:r>
      <w:r>
        <w:fldChar w:fldCharType="separate"/>
      </w:r>
      <w:r>
        <w:t>242</w:t>
      </w:r>
      <w:r>
        <w:fldChar w:fldCharType="end"/>
      </w:r>
    </w:p>
    <w:p w14:paraId="2FE7BEF8" w14:textId="05C21682" w:rsidR="005C3985" w:rsidRDefault="005C3985">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_Toc90560613 \h </w:instrText>
      </w:r>
      <w:r>
        <w:fldChar w:fldCharType="separate"/>
      </w:r>
      <w:r>
        <w:t>243</w:t>
      </w:r>
      <w:r>
        <w:fldChar w:fldCharType="end"/>
      </w:r>
    </w:p>
    <w:p w14:paraId="6895F361" w14:textId="4DB10DA3" w:rsidR="005C3985" w:rsidRDefault="005C3985">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_Toc90560614 \h </w:instrText>
      </w:r>
      <w:r>
        <w:fldChar w:fldCharType="separate"/>
      </w:r>
      <w:r>
        <w:t>243</w:t>
      </w:r>
      <w:r>
        <w:fldChar w:fldCharType="end"/>
      </w:r>
    </w:p>
    <w:p w14:paraId="5BA6AE6C" w14:textId="2468703D" w:rsidR="005C3985" w:rsidRDefault="005C3985">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_Toc90560615 \h </w:instrText>
      </w:r>
      <w:r>
        <w:fldChar w:fldCharType="separate"/>
      </w:r>
      <w:r>
        <w:t>243</w:t>
      </w:r>
      <w:r>
        <w:fldChar w:fldCharType="end"/>
      </w:r>
    </w:p>
    <w:p w14:paraId="247E4B70" w14:textId="674F61AE" w:rsidR="005C3985" w:rsidRDefault="005C3985">
      <w:pPr>
        <w:pStyle w:val="TOC5"/>
        <w:rPr>
          <w:rFonts w:asciiTheme="minorHAnsi" w:eastAsiaTheme="minorEastAsia" w:hAnsiTheme="minorHAnsi" w:cstheme="minorBidi"/>
          <w:sz w:val="22"/>
          <w:szCs w:val="22"/>
          <w:lang w:eastAsia="en-GB"/>
        </w:rPr>
      </w:pPr>
      <w:r>
        <w:t>6.4.6.3.9</w:t>
      </w:r>
      <w:r>
        <w:rPr>
          <w:rFonts w:asciiTheme="minorHAnsi" w:eastAsiaTheme="minorEastAsia" w:hAnsiTheme="minorHAnsi" w:cstheme="minorBidi"/>
          <w:sz w:val="22"/>
          <w:szCs w:val="22"/>
          <w:lang w:eastAsia="en-GB"/>
        </w:rPr>
        <w:tab/>
      </w:r>
      <w:r>
        <w:t>Enumeration: PdnConnectivityStatus</w:t>
      </w:r>
      <w:r>
        <w:tab/>
      </w:r>
      <w:r>
        <w:fldChar w:fldCharType="begin" w:fldLock="1"/>
      </w:r>
      <w:r>
        <w:instrText xml:space="preserve"> PAGEREF _Toc90560616 \h </w:instrText>
      </w:r>
      <w:r>
        <w:fldChar w:fldCharType="separate"/>
      </w:r>
      <w:r>
        <w:t>243</w:t>
      </w:r>
      <w:r>
        <w:fldChar w:fldCharType="end"/>
      </w:r>
    </w:p>
    <w:p w14:paraId="1C20D83D" w14:textId="180FA321" w:rsidR="005C3985" w:rsidRDefault="005C3985">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_Toc90560617 \h </w:instrText>
      </w:r>
      <w:r>
        <w:fldChar w:fldCharType="separate"/>
      </w:r>
      <w:r>
        <w:t>243</w:t>
      </w:r>
      <w:r>
        <w:fldChar w:fldCharType="end"/>
      </w:r>
    </w:p>
    <w:p w14:paraId="331459C1" w14:textId="0CCDC84B" w:rsidR="005C3985" w:rsidRDefault="005C3985">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_Toc90560618 \h </w:instrText>
      </w:r>
      <w:r>
        <w:fldChar w:fldCharType="separate"/>
      </w:r>
      <w:r>
        <w:t>243</w:t>
      </w:r>
      <w:r>
        <w:fldChar w:fldCharType="end"/>
      </w:r>
    </w:p>
    <w:p w14:paraId="2EC4006E" w14:textId="41761904" w:rsidR="005C3985" w:rsidRDefault="005C3985">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_Toc90560619 \h </w:instrText>
      </w:r>
      <w:r>
        <w:fldChar w:fldCharType="separate"/>
      </w:r>
      <w:r>
        <w:t>243</w:t>
      </w:r>
      <w:r>
        <w:fldChar w:fldCharType="end"/>
      </w:r>
    </w:p>
    <w:p w14:paraId="30514218" w14:textId="3545BF16" w:rsidR="005C3985" w:rsidRDefault="005C3985">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_Toc90560620 \h </w:instrText>
      </w:r>
      <w:r>
        <w:fldChar w:fldCharType="separate"/>
      </w:r>
      <w:r>
        <w:t>243</w:t>
      </w:r>
      <w:r>
        <w:fldChar w:fldCharType="end"/>
      </w:r>
    </w:p>
    <w:p w14:paraId="38616D28" w14:textId="7AF8F9B1" w:rsidR="005C3985" w:rsidRDefault="005C3985">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_Toc90560621 \h </w:instrText>
      </w:r>
      <w:r>
        <w:fldChar w:fldCharType="separate"/>
      </w:r>
      <w:r>
        <w:t>245</w:t>
      </w:r>
      <w:r>
        <w:fldChar w:fldCharType="end"/>
      </w:r>
    </w:p>
    <w:p w14:paraId="0CA57A97" w14:textId="65D8EBD1" w:rsidR="005C3985" w:rsidRDefault="005C3985">
      <w:pPr>
        <w:pStyle w:val="TOC3"/>
        <w:rPr>
          <w:rFonts w:asciiTheme="minorHAnsi" w:eastAsiaTheme="minorEastAsia" w:hAnsiTheme="minorHAnsi" w:cstheme="minorBidi"/>
          <w:sz w:val="22"/>
          <w:szCs w:val="22"/>
          <w:lang w:eastAsia="en-GB"/>
        </w:rPr>
      </w:pPr>
      <w:r w:rsidRPr="00957D94">
        <w:rPr>
          <w:lang w:val="en-US"/>
        </w:rPr>
        <w:t>6.4.9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_Toc90560622 \h </w:instrText>
      </w:r>
      <w:r>
        <w:fldChar w:fldCharType="separate"/>
      </w:r>
      <w:r>
        <w:t>245</w:t>
      </w:r>
      <w:r>
        <w:fldChar w:fldCharType="end"/>
      </w:r>
    </w:p>
    <w:p w14:paraId="435CAB47" w14:textId="744C8D25" w:rsidR="005C3985" w:rsidRDefault="005C398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_Toc90560623 \h </w:instrText>
      </w:r>
      <w:r>
        <w:fldChar w:fldCharType="separate"/>
      </w:r>
      <w:r>
        <w:t>245</w:t>
      </w:r>
      <w:r>
        <w:fldChar w:fldCharType="end"/>
      </w:r>
    </w:p>
    <w:p w14:paraId="55239404" w14:textId="454D1A03" w:rsidR="005C3985" w:rsidRDefault="005C398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_Toc90560624 \h </w:instrText>
      </w:r>
      <w:r>
        <w:fldChar w:fldCharType="separate"/>
      </w:r>
      <w:r>
        <w:t>245</w:t>
      </w:r>
      <w:r>
        <w:fldChar w:fldCharType="end"/>
      </w:r>
    </w:p>
    <w:p w14:paraId="50F23365" w14:textId="79BF684B" w:rsidR="005C3985" w:rsidRDefault="005C398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_Toc90560625 \h </w:instrText>
      </w:r>
      <w:r>
        <w:fldChar w:fldCharType="separate"/>
      </w:r>
      <w:r>
        <w:t>245</w:t>
      </w:r>
      <w:r>
        <w:fldChar w:fldCharType="end"/>
      </w:r>
    </w:p>
    <w:p w14:paraId="76AA90A4" w14:textId="257D5CEF" w:rsidR="005C3985" w:rsidRDefault="005C398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_Toc90560626 \h </w:instrText>
      </w:r>
      <w:r>
        <w:fldChar w:fldCharType="separate"/>
      </w:r>
      <w:r>
        <w:t>245</w:t>
      </w:r>
      <w:r>
        <w:fldChar w:fldCharType="end"/>
      </w:r>
    </w:p>
    <w:p w14:paraId="087BD373" w14:textId="12EBE61E" w:rsidR="005C3985" w:rsidRDefault="005C398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_Toc90560627 \h </w:instrText>
      </w:r>
      <w:r>
        <w:fldChar w:fldCharType="separate"/>
      </w:r>
      <w:r>
        <w:t>246</w:t>
      </w:r>
      <w:r>
        <w:fldChar w:fldCharType="end"/>
      </w:r>
    </w:p>
    <w:p w14:paraId="116B9D99" w14:textId="048F7E2E" w:rsidR="005C3985" w:rsidRDefault="005C3985">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_Toc90560628 \h </w:instrText>
      </w:r>
      <w:r>
        <w:fldChar w:fldCharType="separate"/>
      </w:r>
      <w:r>
        <w:t>246</w:t>
      </w:r>
      <w:r>
        <w:fldChar w:fldCharType="end"/>
      </w:r>
    </w:p>
    <w:p w14:paraId="6889C09C" w14:textId="2DCFF8A6" w:rsidR="005C3985" w:rsidRDefault="005C3985">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_Toc90560629 \h </w:instrText>
      </w:r>
      <w:r>
        <w:fldChar w:fldCharType="separate"/>
      </w:r>
      <w:r>
        <w:t>246</w:t>
      </w:r>
      <w:r>
        <w:fldChar w:fldCharType="end"/>
      </w:r>
    </w:p>
    <w:p w14:paraId="07AF0C33" w14:textId="77F25844" w:rsidR="005C3985" w:rsidRDefault="005C398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_Toc90560630 \h </w:instrText>
      </w:r>
      <w:r>
        <w:fldChar w:fldCharType="separate"/>
      </w:r>
      <w:r>
        <w:t>246</w:t>
      </w:r>
      <w:r>
        <w:fldChar w:fldCharType="end"/>
      </w:r>
    </w:p>
    <w:p w14:paraId="6173A6BD" w14:textId="1B5CFE71" w:rsidR="005C3985" w:rsidRDefault="005C3985">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_Toc90560631 \h </w:instrText>
      </w:r>
      <w:r>
        <w:fldChar w:fldCharType="separate"/>
      </w:r>
      <w:r>
        <w:t>246</w:t>
      </w:r>
      <w:r>
        <w:fldChar w:fldCharType="end"/>
      </w:r>
    </w:p>
    <w:p w14:paraId="2CD092ED" w14:textId="28EC3738" w:rsidR="005C3985" w:rsidRDefault="005C398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_Toc90560632 \h </w:instrText>
      </w:r>
      <w:r>
        <w:fldChar w:fldCharType="separate"/>
      </w:r>
      <w:r>
        <w:t>247</w:t>
      </w:r>
      <w:r>
        <w:fldChar w:fldCharType="end"/>
      </w:r>
    </w:p>
    <w:p w14:paraId="58A16803" w14:textId="1356DBC0" w:rsidR="005C3985" w:rsidRDefault="005C398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_Toc90560633 \h </w:instrText>
      </w:r>
      <w:r>
        <w:fldChar w:fldCharType="separate"/>
      </w:r>
      <w:r>
        <w:t>247</w:t>
      </w:r>
      <w:r>
        <w:fldChar w:fldCharType="end"/>
      </w:r>
    </w:p>
    <w:p w14:paraId="432013BB" w14:textId="07797885" w:rsidR="005C3985" w:rsidRDefault="005C398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_Toc90560634 \h </w:instrText>
      </w:r>
      <w:r>
        <w:fldChar w:fldCharType="separate"/>
      </w:r>
      <w:r>
        <w:t>248</w:t>
      </w:r>
      <w:r>
        <w:fldChar w:fldCharType="end"/>
      </w:r>
    </w:p>
    <w:p w14:paraId="40A1C234" w14:textId="581773C5" w:rsidR="005C3985" w:rsidRDefault="005C398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_Toc90560635 \h </w:instrText>
      </w:r>
      <w:r>
        <w:fldChar w:fldCharType="separate"/>
      </w:r>
      <w:r>
        <w:t>248</w:t>
      </w:r>
      <w:r>
        <w:fldChar w:fldCharType="end"/>
      </w:r>
    </w:p>
    <w:p w14:paraId="18A4137E" w14:textId="123414FC" w:rsidR="005C3985" w:rsidRDefault="005C3985">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_Toc90560636 \h </w:instrText>
      </w:r>
      <w:r>
        <w:fldChar w:fldCharType="separate"/>
      </w:r>
      <w:r>
        <w:t>248</w:t>
      </w:r>
      <w:r>
        <w:fldChar w:fldCharType="end"/>
      </w:r>
    </w:p>
    <w:p w14:paraId="698C9101" w14:textId="197F77CF" w:rsidR="005C3985" w:rsidRDefault="005C3985">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_Toc90560637 \h </w:instrText>
      </w:r>
      <w:r>
        <w:fldChar w:fldCharType="separate"/>
      </w:r>
      <w:r>
        <w:t>248</w:t>
      </w:r>
      <w:r>
        <w:fldChar w:fldCharType="end"/>
      </w:r>
    </w:p>
    <w:p w14:paraId="50A3B119" w14:textId="0AAAB5C3" w:rsidR="005C3985" w:rsidRDefault="005C3985">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_Toc90560638 \h </w:instrText>
      </w:r>
      <w:r>
        <w:fldChar w:fldCharType="separate"/>
      </w:r>
      <w:r>
        <w:t>248</w:t>
      </w:r>
      <w:r>
        <w:fldChar w:fldCharType="end"/>
      </w:r>
    </w:p>
    <w:p w14:paraId="32CDEED7" w14:textId="4A181AAA" w:rsidR="005C3985" w:rsidRDefault="005C398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_Toc90560639 \h </w:instrText>
      </w:r>
      <w:r>
        <w:fldChar w:fldCharType="separate"/>
      </w:r>
      <w:r>
        <w:t>249</w:t>
      </w:r>
      <w:r>
        <w:fldChar w:fldCharType="end"/>
      </w:r>
    </w:p>
    <w:p w14:paraId="21507105" w14:textId="4EA51EE3" w:rsidR="005C3985" w:rsidRDefault="005C3985">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_Toc90560640 \h </w:instrText>
      </w:r>
      <w:r>
        <w:fldChar w:fldCharType="separate"/>
      </w:r>
      <w:r>
        <w:t>249</w:t>
      </w:r>
      <w:r>
        <w:fldChar w:fldCharType="end"/>
      </w:r>
    </w:p>
    <w:p w14:paraId="260C8829" w14:textId="38F90E88" w:rsidR="005C3985" w:rsidRDefault="005C3985">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_Toc90560641 \h </w:instrText>
      </w:r>
      <w:r>
        <w:fldChar w:fldCharType="separate"/>
      </w:r>
      <w:r>
        <w:t>249</w:t>
      </w:r>
      <w:r>
        <w:fldChar w:fldCharType="end"/>
      </w:r>
    </w:p>
    <w:p w14:paraId="49D06157" w14:textId="62448B36" w:rsidR="005C3985" w:rsidRDefault="005C3985">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_Toc90560642 \h </w:instrText>
      </w:r>
      <w:r>
        <w:fldChar w:fldCharType="separate"/>
      </w:r>
      <w:r>
        <w:t>249</w:t>
      </w:r>
      <w:r>
        <w:fldChar w:fldCharType="end"/>
      </w:r>
    </w:p>
    <w:p w14:paraId="5A331547" w14:textId="033AC2F9" w:rsidR="005C3985" w:rsidRDefault="005C3985">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_Toc90560643 \h </w:instrText>
      </w:r>
      <w:r>
        <w:fldChar w:fldCharType="separate"/>
      </w:r>
      <w:r>
        <w:t>249</w:t>
      </w:r>
      <w:r>
        <w:fldChar w:fldCharType="end"/>
      </w:r>
    </w:p>
    <w:p w14:paraId="74C43A5A" w14:textId="13403092" w:rsidR="005C3985" w:rsidRDefault="005C3985">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_Toc90560644 \h </w:instrText>
      </w:r>
      <w:r>
        <w:fldChar w:fldCharType="separate"/>
      </w:r>
      <w:r>
        <w:t>250</w:t>
      </w:r>
      <w:r>
        <w:fldChar w:fldCharType="end"/>
      </w:r>
    </w:p>
    <w:p w14:paraId="26FF8EAD" w14:textId="57044DAC" w:rsidR="005C3985" w:rsidRDefault="005C3985">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_Toc90560645 \h </w:instrText>
      </w:r>
      <w:r>
        <w:fldChar w:fldCharType="separate"/>
      </w:r>
      <w:r>
        <w:t>251</w:t>
      </w:r>
      <w:r>
        <w:fldChar w:fldCharType="end"/>
      </w:r>
    </w:p>
    <w:p w14:paraId="35113F9E" w14:textId="29CFDEC7" w:rsidR="005C3985" w:rsidRDefault="005C3985">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_Toc90560646 \h </w:instrText>
      </w:r>
      <w:r>
        <w:fldChar w:fldCharType="separate"/>
      </w:r>
      <w:r>
        <w:t>251</w:t>
      </w:r>
      <w:r>
        <w:fldChar w:fldCharType="end"/>
      </w:r>
    </w:p>
    <w:p w14:paraId="71C24FC9" w14:textId="5644522F" w:rsidR="005C3985" w:rsidRDefault="005C398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_Toc90560647 \h </w:instrText>
      </w:r>
      <w:r>
        <w:fldChar w:fldCharType="separate"/>
      </w:r>
      <w:r>
        <w:t>252</w:t>
      </w:r>
      <w:r>
        <w:fldChar w:fldCharType="end"/>
      </w:r>
    </w:p>
    <w:p w14:paraId="467BC57C" w14:textId="1B35C8AE" w:rsidR="005C3985" w:rsidRDefault="005C398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_Toc90560648 \h </w:instrText>
      </w:r>
      <w:r>
        <w:fldChar w:fldCharType="separate"/>
      </w:r>
      <w:r>
        <w:t>252</w:t>
      </w:r>
      <w:r>
        <w:fldChar w:fldCharType="end"/>
      </w:r>
    </w:p>
    <w:p w14:paraId="1553FC71" w14:textId="35A3C46B" w:rsidR="005C3985" w:rsidRDefault="005C3985">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_Toc90560649 \h </w:instrText>
      </w:r>
      <w:r>
        <w:fldChar w:fldCharType="separate"/>
      </w:r>
      <w:r>
        <w:t>252</w:t>
      </w:r>
      <w:r>
        <w:fldChar w:fldCharType="end"/>
      </w:r>
    </w:p>
    <w:p w14:paraId="52083F16" w14:textId="1134276F" w:rsidR="005C3985" w:rsidRDefault="005C3985">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_Toc90560650 \h </w:instrText>
      </w:r>
      <w:r>
        <w:fldChar w:fldCharType="separate"/>
      </w:r>
      <w:r>
        <w:t>252</w:t>
      </w:r>
      <w:r>
        <w:fldChar w:fldCharType="end"/>
      </w:r>
    </w:p>
    <w:p w14:paraId="21690623" w14:textId="5B581024" w:rsidR="005C3985" w:rsidRDefault="005C3985">
      <w:pPr>
        <w:pStyle w:val="TOC4"/>
        <w:rPr>
          <w:rFonts w:asciiTheme="minorHAnsi" w:eastAsiaTheme="minorEastAsia" w:hAnsiTheme="minorHAnsi" w:cstheme="minorBidi"/>
          <w:sz w:val="22"/>
          <w:szCs w:val="22"/>
          <w:lang w:eastAsia="en-GB"/>
        </w:rPr>
      </w:pPr>
      <w:r w:rsidRPr="00957D94">
        <w:rPr>
          <w:lang w:val="en-US"/>
        </w:rPr>
        <w:t>6.5.6.2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_Toc90560651 \h </w:instrText>
      </w:r>
      <w:r>
        <w:fldChar w:fldCharType="separate"/>
      </w:r>
      <w:r>
        <w:t>253</w:t>
      </w:r>
      <w:r>
        <w:fldChar w:fldCharType="end"/>
      </w:r>
    </w:p>
    <w:p w14:paraId="551D29B5" w14:textId="3B2005CE" w:rsidR="005C3985" w:rsidRDefault="005C3985">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_Toc90560652 \h </w:instrText>
      </w:r>
      <w:r>
        <w:fldChar w:fldCharType="separate"/>
      </w:r>
      <w:r>
        <w:t>253</w:t>
      </w:r>
      <w:r>
        <w:fldChar w:fldCharType="end"/>
      </w:r>
    </w:p>
    <w:p w14:paraId="5AD5D90C" w14:textId="51D23AAF" w:rsidR="005C3985" w:rsidRDefault="005C3985">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_Toc90560653 \h </w:instrText>
      </w:r>
      <w:r>
        <w:fldChar w:fldCharType="separate"/>
      </w:r>
      <w:r>
        <w:t>253</w:t>
      </w:r>
      <w:r>
        <w:fldChar w:fldCharType="end"/>
      </w:r>
    </w:p>
    <w:p w14:paraId="58F48876" w14:textId="1DF0EDF9" w:rsidR="005C3985" w:rsidRDefault="005C3985">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_Toc90560654 \h </w:instrText>
      </w:r>
      <w:r>
        <w:fldChar w:fldCharType="separate"/>
      </w:r>
      <w:r>
        <w:t>254</w:t>
      </w:r>
      <w:r>
        <w:fldChar w:fldCharType="end"/>
      </w:r>
    </w:p>
    <w:p w14:paraId="3823EE4F" w14:textId="35714EC1" w:rsidR="005C3985" w:rsidRDefault="005C3985">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_Toc90560655 \h </w:instrText>
      </w:r>
      <w:r>
        <w:fldChar w:fldCharType="separate"/>
      </w:r>
      <w:r>
        <w:t>254</w:t>
      </w:r>
      <w:r>
        <w:fldChar w:fldCharType="end"/>
      </w:r>
    </w:p>
    <w:p w14:paraId="557A2590" w14:textId="2AFBEA7E" w:rsidR="005C3985" w:rsidRDefault="005C3985">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_Toc90560656 \h </w:instrText>
      </w:r>
      <w:r>
        <w:fldChar w:fldCharType="separate"/>
      </w:r>
      <w:r>
        <w:t>255</w:t>
      </w:r>
      <w:r>
        <w:fldChar w:fldCharType="end"/>
      </w:r>
    </w:p>
    <w:p w14:paraId="49FFEF7C" w14:textId="3A362C52" w:rsidR="005C3985" w:rsidRDefault="005C3985">
      <w:pPr>
        <w:pStyle w:val="TOC5"/>
        <w:rPr>
          <w:rFonts w:asciiTheme="minorHAnsi" w:eastAsiaTheme="minorEastAsia" w:hAnsiTheme="minorHAnsi" w:cstheme="minorBidi"/>
          <w:sz w:val="22"/>
          <w:szCs w:val="22"/>
          <w:lang w:eastAsia="en-GB"/>
        </w:rPr>
      </w:pPr>
      <w:r>
        <w:lastRenderedPageBreak/>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_Toc90560657 \h </w:instrText>
      </w:r>
      <w:r>
        <w:fldChar w:fldCharType="separate"/>
      </w:r>
      <w:r>
        <w:t>255</w:t>
      </w:r>
      <w:r>
        <w:fldChar w:fldCharType="end"/>
      </w:r>
    </w:p>
    <w:p w14:paraId="7A9350A5" w14:textId="7BFA1310" w:rsidR="005C3985" w:rsidRDefault="005C3985">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_Toc90560658 \h </w:instrText>
      </w:r>
      <w:r>
        <w:fldChar w:fldCharType="separate"/>
      </w:r>
      <w:r>
        <w:t>256</w:t>
      </w:r>
      <w:r>
        <w:fldChar w:fldCharType="end"/>
      </w:r>
    </w:p>
    <w:p w14:paraId="0089B9AA" w14:textId="2216BE9D" w:rsidR="005C3985" w:rsidRDefault="005C3985">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_Toc90560659 \h </w:instrText>
      </w:r>
      <w:r>
        <w:fldChar w:fldCharType="separate"/>
      </w:r>
      <w:r>
        <w:t>257</w:t>
      </w:r>
      <w:r>
        <w:fldChar w:fldCharType="end"/>
      </w:r>
    </w:p>
    <w:p w14:paraId="3EA45BA4" w14:textId="4971FB03" w:rsidR="005C3985" w:rsidRDefault="005C3985">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_Toc90560660 \h </w:instrText>
      </w:r>
      <w:r>
        <w:fldChar w:fldCharType="separate"/>
      </w:r>
      <w:r>
        <w:t>258</w:t>
      </w:r>
      <w:r>
        <w:fldChar w:fldCharType="end"/>
      </w:r>
    </w:p>
    <w:p w14:paraId="425C74DA" w14:textId="4315C51A" w:rsidR="005C3985" w:rsidRDefault="005C3985">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_Toc90560661 \h </w:instrText>
      </w:r>
      <w:r>
        <w:fldChar w:fldCharType="separate"/>
      </w:r>
      <w:r>
        <w:t>258</w:t>
      </w:r>
      <w:r>
        <w:fldChar w:fldCharType="end"/>
      </w:r>
    </w:p>
    <w:p w14:paraId="6FFB9F11" w14:textId="51FE63F0" w:rsidR="005C3985" w:rsidRDefault="005C3985">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_Toc90560662 \h </w:instrText>
      </w:r>
      <w:r>
        <w:fldChar w:fldCharType="separate"/>
      </w:r>
      <w:r>
        <w:t>258</w:t>
      </w:r>
      <w:r>
        <w:fldChar w:fldCharType="end"/>
      </w:r>
    </w:p>
    <w:p w14:paraId="23124125" w14:textId="3B2FFC12" w:rsidR="005C3985" w:rsidRDefault="005C3985">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_Toc90560663 \h </w:instrText>
      </w:r>
      <w:r>
        <w:fldChar w:fldCharType="separate"/>
      </w:r>
      <w:r>
        <w:t>258</w:t>
      </w:r>
      <w:r>
        <w:fldChar w:fldCharType="end"/>
      </w:r>
    </w:p>
    <w:p w14:paraId="0E59E68F" w14:textId="34EB0A82" w:rsidR="005C3985" w:rsidRDefault="005C3985">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_Toc90560664 \h </w:instrText>
      </w:r>
      <w:r>
        <w:fldChar w:fldCharType="separate"/>
      </w:r>
      <w:r>
        <w:t>259</w:t>
      </w:r>
      <w:r>
        <w:fldChar w:fldCharType="end"/>
      </w:r>
    </w:p>
    <w:p w14:paraId="29EEC5AE" w14:textId="39EEDF85" w:rsidR="005C3985" w:rsidRDefault="005C3985">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_Toc90560665 \h </w:instrText>
      </w:r>
      <w:r>
        <w:fldChar w:fldCharType="separate"/>
      </w:r>
      <w:r>
        <w:t>259</w:t>
      </w:r>
      <w:r>
        <w:fldChar w:fldCharType="end"/>
      </w:r>
    </w:p>
    <w:p w14:paraId="482273DC" w14:textId="599268B8" w:rsidR="005C3985" w:rsidRDefault="005C3985">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957D94">
        <w:rPr>
          <w:rFonts w:eastAsia="Malgun Gothic"/>
        </w:rPr>
        <w:t>MaximumResponseTime</w:t>
      </w:r>
      <w:r>
        <w:tab/>
      </w:r>
      <w:r>
        <w:fldChar w:fldCharType="begin" w:fldLock="1"/>
      </w:r>
      <w:r>
        <w:instrText xml:space="preserve"> PAGEREF _Toc90560666 \h </w:instrText>
      </w:r>
      <w:r>
        <w:fldChar w:fldCharType="separate"/>
      </w:r>
      <w:r>
        <w:t>260</w:t>
      </w:r>
      <w:r>
        <w:fldChar w:fldCharType="end"/>
      </w:r>
    </w:p>
    <w:p w14:paraId="6CC39BFB" w14:textId="515E176C" w:rsidR="005C3985" w:rsidRDefault="005C3985">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957D94">
        <w:rPr>
          <w:rFonts w:eastAsia="Malgun Gothic"/>
        </w:rPr>
        <w:t>PpMaximumLatency</w:t>
      </w:r>
      <w:r>
        <w:tab/>
      </w:r>
      <w:r>
        <w:fldChar w:fldCharType="begin" w:fldLock="1"/>
      </w:r>
      <w:r>
        <w:instrText xml:space="preserve"> PAGEREF _Toc90560667 \h </w:instrText>
      </w:r>
      <w:r>
        <w:fldChar w:fldCharType="separate"/>
      </w:r>
      <w:r>
        <w:t>260</w:t>
      </w:r>
      <w:r>
        <w:fldChar w:fldCharType="end"/>
      </w:r>
    </w:p>
    <w:p w14:paraId="2743DCF4" w14:textId="19CFF83C" w:rsidR="005C3985" w:rsidRDefault="005C3985">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_Toc90560668 \h </w:instrText>
      </w:r>
      <w:r>
        <w:fldChar w:fldCharType="separate"/>
      </w:r>
      <w:r>
        <w:t>261</w:t>
      </w:r>
      <w:r>
        <w:fldChar w:fldCharType="end"/>
      </w:r>
    </w:p>
    <w:p w14:paraId="71803E5A" w14:textId="17A93CFC" w:rsidR="005C3985" w:rsidRDefault="005C3985">
      <w:pPr>
        <w:pStyle w:val="TOC4"/>
        <w:rPr>
          <w:rFonts w:asciiTheme="minorHAnsi" w:eastAsiaTheme="minorEastAsia" w:hAnsiTheme="minorHAnsi" w:cstheme="minorBidi"/>
          <w:sz w:val="22"/>
          <w:szCs w:val="22"/>
          <w:lang w:eastAsia="en-GB"/>
        </w:rPr>
      </w:pPr>
      <w:r w:rsidRPr="00957D94">
        <w:rPr>
          <w:lang w:val="en-US"/>
        </w:rPr>
        <w:t>6.5.6.3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_Toc90560669 \h </w:instrText>
      </w:r>
      <w:r>
        <w:fldChar w:fldCharType="separate"/>
      </w:r>
      <w:r>
        <w:t>261</w:t>
      </w:r>
      <w:r>
        <w:fldChar w:fldCharType="end"/>
      </w:r>
    </w:p>
    <w:p w14:paraId="5FE4E7FF" w14:textId="7E621089" w:rsidR="005C3985" w:rsidRDefault="005C3985">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_Toc90560670 \h </w:instrText>
      </w:r>
      <w:r>
        <w:fldChar w:fldCharType="separate"/>
      </w:r>
      <w:r>
        <w:t>261</w:t>
      </w:r>
      <w:r>
        <w:fldChar w:fldCharType="end"/>
      </w:r>
    </w:p>
    <w:p w14:paraId="6BA511A7" w14:textId="5CE7B849" w:rsidR="005C3985" w:rsidRDefault="005C3985">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_Toc90560671 \h </w:instrText>
      </w:r>
      <w:r>
        <w:fldChar w:fldCharType="separate"/>
      </w:r>
      <w:r>
        <w:t>261</w:t>
      </w:r>
      <w:r>
        <w:fldChar w:fldCharType="end"/>
      </w:r>
    </w:p>
    <w:p w14:paraId="36A322B6" w14:textId="6878BA87" w:rsidR="005C3985" w:rsidRDefault="005C3985">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_Toc90560672 \h </w:instrText>
      </w:r>
      <w:r>
        <w:fldChar w:fldCharType="separate"/>
      </w:r>
      <w:r>
        <w:t>261</w:t>
      </w:r>
      <w:r>
        <w:fldChar w:fldCharType="end"/>
      </w:r>
    </w:p>
    <w:p w14:paraId="2B778173" w14:textId="77BB31DB" w:rsidR="005C3985" w:rsidRDefault="005C3985">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_Toc90560673 \h </w:instrText>
      </w:r>
      <w:r>
        <w:fldChar w:fldCharType="separate"/>
      </w:r>
      <w:r>
        <w:t>261</w:t>
      </w:r>
      <w:r>
        <w:fldChar w:fldCharType="end"/>
      </w:r>
    </w:p>
    <w:p w14:paraId="22ADF0BF" w14:textId="30716E35" w:rsidR="005C3985" w:rsidRDefault="005C3985">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_Toc90560674 \h </w:instrText>
      </w:r>
      <w:r>
        <w:fldChar w:fldCharType="separate"/>
      </w:r>
      <w:r>
        <w:t>261</w:t>
      </w:r>
      <w:r>
        <w:fldChar w:fldCharType="end"/>
      </w:r>
    </w:p>
    <w:p w14:paraId="05F98C4F" w14:textId="0EE5D51F" w:rsidR="005C3985" w:rsidRDefault="005C3985">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_Toc90560675 \h </w:instrText>
      </w:r>
      <w:r>
        <w:fldChar w:fldCharType="separate"/>
      </w:r>
      <w:r>
        <w:t>261</w:t>
      </w:r>
      <w:r>
        <w:fldChar w:fldCharType="end"/>
      </w:r>
    </w:p>
    <w:p w14:paraId="518859A9" w14:textId="759A2441" w:rsidR="005C3985" w:rsidRDefault="005C3985">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_Toc90560676 \h </w:instrText>
      </w:r>
      <w:r>
        <w:fldChar w:fldCharType="separate"/>
      </w:r>
      <w:r>
        <w:t>261</w:t>
      </w:r>
      <w:r>
        <w:fldChar w:fldCharType="end"/>
      </w:r>
    </w:p>
    <w:p w14:paraId="76E4939D" w14:textId="7919AEB6" w:rsidR="005C3985" w:rsidRDefault="005C3985">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_Toc90560677 \h </w:instrText>
      </w:r>
      <w:r>
        <w:fldChar w:fldCharType="separate"/>
      </w:r>
      <w:r>
        <w:t>262</w:t>
      </w:r>
      <w:r>
        <w:fldChar w:fldCharType="end"/>
      </w:r>
    </w:p>
    <w:p w14:paraId="39FFEB77" w14:textId="510B9578" w:rsidR="005C3985" w:rsidRDefault="005C3985">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_Toc90560678 \h </w:instrText>
      </w:r>
      <w:r>
        <w:fldChar w:fldCharType="separate"/>
      </w:r>
      <w:r>
        <w:t>262</w:t>
      </w:r>
      <w:r>
        <w:fldChar w:fldCharType="end"/>
      </w:r>
    </w:p>
    <w:p w14:paraId="29F910C5" w14:textId="695CF3B6" w:rsidR="005C3985" w:rsidRDefault="005C3985">
      <w:pPr>
        <w:pStyle w:val="TOC3"/>
        <w:rPr>
          <w:rFonts w:asciiTheme="minorHAnsi" w:eastAsiaTheme="minorEastAsia" w:hAnsiTheme="minorHAnsi" w:cstheme="minorBidi"/>
          <w:sz w:val="22"/>
          <w:szCs w:val="22"/>
          <w:lang w:eastAsia="en-GB"/>
        </w:rPr>
      </w:pPr>
      <w:r w:rsidRPr="00957D94">
        <w:rPr>
          <w:lang w:val="en-US"/>
        </w:rPr>
        <w:t>6.5.9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_Toc90560679 \h </w:instrText>
      </w:r>
      <w:r>
        <w:fldChar w:fldCharType="separate"/>
      </w:r>
      <w:r>
        <w:t>262</w:t>
      </w:r>
      <w:r>
        <w:fldChar w:fldCharType="end"/>
      </w:r>
    </w:p>
    <w:p w14:paraId="5305158E" w14:textId="7F13C0A4" w:rsidR="005C3985" w:rsidRDefault="005C398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_Toc90560680 \h </w:instrText>
      </w:r>
      <w:r>
        <w:fldChar w:fldCharType="separate"/>
      </w:r>
      <w:r>
        <w:t>262</w:t>
      </w:r>
      <w:r>
        <w:fldChar w:fldCharType="end"/>
      </w:r>
    </w:p>
    <w:p w14:paraId="0518C713" w14:textId="63990DAD" w:rsidR="005C3985" w:rsidRDefault="005C398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_Toc90560681 \h </w:instrText>
      </w:r>
      <w:r>
        <w:fldChar w:fldCharType="separate"/>
      </w:r>
      <w:r>
        <w:t>262</w:t>
      </w:r>
      <w:r>
        <w:fldChar w:fldCharType="end"/>
      </w:r>
    </w:p>
    <w:p w14:paraId="2299D941" w14:textId="2E086593" w:rsidR="005C3985" w:rsidRDefault="005C398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_Toc90560682 \h </w:instrText>
      </w:r>
      <w:r>
        <w:fldChar w:fldCharType="separate"/>
      </w:r>
      <w:r>
        <w:t>263</w:t>
      </w:r>
      <w:r>
        <w:fldChar w:fldCharType="end"/>
      </w:r>
    </w:p>
    <w:p w14:paraId="033052AE" w14:textId="2338F26C" w:rsidR="005C3985" w:rsidRDefault="005C398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_Toc90560683 \h </w:instrText>
      </w:r>
      <w:r>
        <w:fldChar w:fldCharType="separate"/>
      </w:r>
      <w:r>
        <w:t>263</w:t>
      </w:r>
      <w:r>
        <w:fldChar w:fldCharType="end"/>
      </w:r>
    </w:p>
    <w:p w14:paraId="6FE09C4C" w14:textId="10A0E11B" w:rsidR="005C3985" w:rsidRDefault="005C398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_Toc90560684 \h </w:instrText>
      </w:r>
      <w:r>
        <w:fldChar w:fldCharType="separate"/>
      </w:r>
      <w:r>
        <w:t>263</w:t>
      </w:r>
      <w:r>
        <w:fldChar w:fldCharType="end"/>
      </w:r>
    </w:p>
    <w:p w14:paraId="16D90D92" w14:textId="0765E693" w:rsidR="005C3985" w:rsidRDefault="005C3985">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_Toc90560685 \h </w:instrText>
      </w:r>
      <w:r>
        <w:fldChar w:fldCharType="separate"/>
      </w:r>
      <w:r>
        <w:t>263</w:t>
      </w:r>
      <w:r>
        <w:fldChar w:fldCharType="end"/>
      </w:r>
    </w:p>
    <w:p w14:paraId="1FEA4B1F" w14:textId="7D325A70" w:rsidR="005C3985" w:rsidRDefault="005C3985">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_Toc90560686 \h </w:instrText>
      </w:r>
      <w:r>
        <w:fldChar w:fldCharType="separate"/>
      </w:r>
      <w:r>
        <w:t>263</w:t>
      </w:r>
      <w:r>
        <w:fldChar w:fldCharType="end"/>
      </w:r>
    </w:p>
    <w:p w14:paraId="7A5096C3" w14:textId="75FA078C" w:rsidR="005C3985" w:rsidRDefault="005C398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_Toc90560687 \h </w:instrText>
      </w:r>
      <w:r>
        <w:fldChar w:fldCharType="separate"/>
      </w:r>
      <w:r>
        <w:t>263</w:t>
      </w:r>
      <w:r>
        <w:fldChar w:fldCharType="end"/>
      </w:r>
    </w:p>
    <w:p w14:paraId="00B4A104" w14:textId="41C00FAC" w:rsidR="005C3985" w:rsidRDefault="005C3985">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_Toc90560688 \h </w:instrText>
      </w:r>
      <w:r>
        <w:fldChar w:fldCharType="separate"/>
      </w:r>
      <w:r>
        <w:t>263</w:t>
      </w:r>
      <w:r>
        <w:fldChar w:fldCharType="end"/>
      </w:r>
    </w:p>
    <w:p w14:paraId="2C91D8C4" w14:textId="201C20AA" w:rsidR="005C3985" w:rsidRDefault="005C398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_Toc90560689 \h </w:instrText>
      </w:r>
      <w:r>
        <w:fldChar w:fldCharType="separate"/>
      </w:r>
      <w:r>
        <w:t>263</w:t>
      </w:r>
      <w:r>
        <w:fldChar w:fldCharType="end"/>
      </w:r>
    </w:p>
    <w:p w14:paraId="7235A786" w14:textId="644E7E25" w:rsidR="005C3985" w:rsidRDefault="005C398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_Toc90560690 \h </w:instrText>
      </w:r>
      <w:r>
        <w:fldChar w:fldCharType="separate"/>
      </w:r>
      <w:r>
        <w:t>263</w:t>
      </w:r>
      <w:r>
        <w:fldChar w:fldCharType="end"/>
      </w:r>
    </w:p>
    <w:p w14:paraId="0F68C099" w14:textId="32426A7C" w:rsidR="005C3985" w:rsidRDefault="005C398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_Toc90560691 \h </w:instrText>
      </w:r>
      <w:r>
        <w:fldChar w:fldCharType="separate"/>
      </w:r>
      <w:r>
        <w:t>264</w:t>
      </w:r>
      <w:r>
        <w:fldChar w:fldCharType="end"/>
      </w:r>
    </w:p>
    <w:p w14:paraId="40B161A8" w14:textId="5E84AB5D" w:rsidR="005C3985" w:rsidRDefault="005C3985">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_Toc90560692 \h </w:instrText>
      </w:r>
      <w:r>
        <w:fldChar w:fldCharType="separate"/>
      </w:r>
      <w:r>
        <w:t>264</w:t>
      </w:r>
      <w:r>
        <w:fldChar w:fldCharType="end"/>
      </w:r>
    </w:p>
    <w:p w14:paraId="6FFC4D15" w14:textId="5FA5BFCB" w:rsidR="005C3985" w:rsidRDefault="005C3985">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_Toc90560693 \h </w:instrText>
      </w:r>
      <w:r>
        <w:fldChar w:fldCharType="separate"/>
      </w:r>
      <w:r>
        <w:t>264</w:t>
      </w:r>
      <w:r>
        <w:fldChar w:fldCharType="end"/>
      </w:r>
    </w:p>
    <w:p w14:paraId="3D2623C7" w14:textId="46475616" w:rsidR="005C3985" w:rsidRDefault="005C3985">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_Toc90560694 \h </w:instrText>
      </w:r>
      <w:r>
        <w:fldChar w:fldCharType="separate"/>
      </w:r>
      <w:r>
        <w:t>264</w:t>
      </w:r>
      <w:r>
        <w:fldChar w:fldCharType="end"/>
      </w:r>
    </w:p>
    <w:p w14:paraId="7B375A96" w14:textId="45B425AF" w:rsidR="005C3985" w:rsidRDefault="005C3985">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_Toc90560695 \h </w:instrText>
      </w:r>
      <w:r>
        <w:fldChar w:fldCharType="separate"/>
      </w:r>
      <w:r>
        <w:t>264</w:t>
      </w:r>
      <w:r>
        <w:fldChar w:fldCharType="end"/>
      </w:r>
    </w:p>
    <w:p w14:paraId="159B2FC5" w14:textId="743404F1" w:rsidR="005C3985" w:rsidRDefault="005C3985">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_Toc90560696 \h </w:instrText>
      </w:r>
      <w:r>
        <w:fldChar w:fldCharType="separate"/>
      </w:r>
      <w:r>
        <w:t>264</w:t>
      </w:r>
      <w:r>
        <w:fldChar w:fldCharType="end"/>
      </w:r>
    </w:p>
    <w:p w14:paraId="7D845508" w14:textId="5A21574F" w:rsidR="005C3985" w:rsidRDefault="005C3985">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_Toc90560697 \h </w:instrText>
      </w:r>
      <w:r>
        <w:fldChar w:fldCharType="separate"/>
      </w:r>
      <w:r>
        <w:t>265</w:t>
      </w:r>
      <w:r>
        <w:fldChar w:fldCharType="end"/>
      </w:r>
    </w:p>
    <w:p w14:paraId="58BF0426" w14:textId="7999D314" w:rsidR="005C3985" w:rsidRDefault="005C3985">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_Toc90560698 \h </w:instrText>
      </w:r>
      <w:r>
        <w:fldChar w:fldCharType="separate"/>
      </w:r>
      <w:r>
        <w:t>265</w:t>
      </w:r>
      <w:r>
        <w:fldChar w:fldCharType="end"/>
      </w:r>
    </w:p>
    <w:p w14:paraId="330F038B" w14:textId="60E51607" w:rsidR="005C3985" w:rsidRDefault="005C3985">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_Toc90560699 \h </w:instrText>
      </w:r>
      <w:r>
        <w:fldChar w:fldCharType="separate"/>
      </w:r>
      <w:r>
        <w:t>265</w:t>
      </w:r>
      <w:r>
        <w:fldChar w:fldCharType="end"/>
      </w:r>
    </w:p>
    <w:p w14:paraId="6207A7E3" w14:textId="0F602C1D" w:rsidR="005C3985" w:rsidRDefault="005C398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_Toc90560700 \h </w:instrText>
      </w:r>
      <w:r>
        <w:fldChar w:fldCharType="separate"/>
      </w:r>
      <w:r>
        <w:t>265</w:t>
      </w:r>
      <w:r>
        <w:fldChar w:fldCharType="end"/>
      </w:r>
    </w:p>
    <w:p w14:paraId="5AC098BD" w14:textId="211D26AD" w:rsidR="005C3985" w:rsidRDefault="005C398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_Toc90560701 \h </w:instrText>
      </w:r>
      <w:r>
        <w:fldChar w:fldCharType="separate"/>
      </w:r>
      <w:r>
        <w:t>265</w:t>
      </w:r>
      <w:r>
        <w:fldChar w:fldCharType="end"/>
      </w:r>
    </w:p>
    <w:p w14:paraId="29B06C5E" w14:textId="05B1B7B6" w:rsidR="005C3985" w:rsidRDefault="005C398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_Toc90560702 \h </w:instrText>
      </w:r>
      <w:r>
        <w:fldChar w:fldCharType="separate"/>
      </w:r>
      <w:r>
        <w:t>265</w:t>
      </w:r>
      <w:r>
        <w:fldChar w:fldCharType="end"/>
      </w:r>
    </w:p>
    <w:p w14:paraId="703A2697" w14:textId="28BEA9E2" w:rsidR="005C3985" w:rsidRDefault="005C398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_Toc90560703 \h </w:instrText>
      </w:r>
      <w:r>
        <w:fldChar w:fldCharType="separate"/>
      </w:r>
      <w:r>
        <w:t>265</w:t>
      </w:r>
      <w:r>
        <w:fldChar w:fldCharType="end"/>
      </w:r>
    </w:p>
    <w:p w14:paraId="01E763E6" w14:textId="12F46666" w:rsidR="005C3985" w:rsidRDefault="005C398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_Toc90560704 \h </w:instrText>
      </w:r>
      <w:r>
        <w:fldChar w:fldCharType="separate"/>
      </w:r>
      <w:r>
        <w:t>266</w:t>
      </w:r>
      <w:r>
        <w:fldChar w:fldCharType="end"/>
      </w:r>
    </w:p>
    <w:p w14:paraId="24F0178B" w14:textId="403E3D2B" w:rsidR="005C3985" w:rsidRDefault="005C398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_Toc90560705 \h </w:instrText>
      </w:r>
      <w:r>
        <w:fldChar w:fldCharType="separate"/>
      </w:r>
      <w:r>
        <w:t>266</w:t>
      </w:r>
      <w:r>
        <w:fldChar w:fldCharType="end"/>
      </w:r>
    </w:p>
    <w:p w14:paraId="29C3F0B0" w14:textId="0025D80E" w:rsidR="005C3985" w:rsidRDefault="005C3985">
      <w:pPr>
        <w:pStyle w:val="TOC4"/>
        <w:rPr>
          <w:rFonts w:asciiTheme="minorHAnsi" w:eastAsiaTheme="minorEastAsia" w:hAnsiTheme="minorHAnsi" w:cstheme="minorBidi"/>
          <w:sz w:val="22"/>
          <w:szCs w:val="22"/>
          <w:lang w:eastAsia="en-GB"/>
        </w:rPr>
      </w:pPr>
      <w:r w:rsidRPr="00957D94">
        <w:rPr>
          <w:lang w:val="en-US"/>
        </w:rPr>
        <w:t>6.6.6.2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_Toc90560706 \h </w:instrText>
      </w:r>
      <w:r>
        <w:fldChar w:fldCharType="separate"/>
      </w:r>
      <w:r>
        <w:t>267</w:t>
      </w:r>
      <w:r>
        <w:fldChar w:fldCharType="end"/>
      </w:r>
    </w:p>
    <w:p w14:paraId="5CF55B77" w14:textId="535319EE" w:rsidR="005C3985" w:rsidRDefault="005C3985">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_Toc90560707 \h </w:instrText>
      </w:r>
      <w:r>
        <w:fldChar w:fldCharType="separate"/>
      </w:r>
      <w:r>
        <w:t>267</w:t>
      </w:r>
      <w:r>
        <w:fldChar w:fldCharType="end"/>
      </w:r>
    </w:p>
    <w:p w14:paraId="4BC2C1AA" w14:textId="0168B557" w:rsidR="005C3985" w:rsidRDefault="005C3985">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_Toc90560708 \h </w:instrText>
      </w:r>
      <w:r>
        <w:fldChar w:fldCharType="separate"/>
      </w:r>
      <w:r>
        <w:t>267</w:t>
      </w:r>
      <w:r>
        <w:fldChar w:fldCharType="end"/>
      </w:r>
    </w:p>
    <w:p w14:paraId="098C8402" w14:textId="7B53ECD0" w:rsidR="005C3985" w:rsidRDefault="005C3985">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_Toc90560709 \h </w:instrText>
      </w:r>
      <w:r>
        <w:fldChar w:fldCharType="separate"/>
      </w:r>
      <w:r>
        <w:t>267</w:t>
      </w:r>
      <w:r>
        <w:fldChar w:fldCharType="end"/>
      </w:r>
    </w:p>
    <w:p w14:paraId="6EB0EDC2" w14:textId="53F0EE27" w:rsidR="005C3985" w:rsidRDefault="005C3985">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_Toc90560710 \h </w:instrText>
      </w:r>
      <w:r>
        <w:fldChar w:fldCharType="separate"/>
      </w:r>
      <w:r>
        <w:t>267</w:t>
      </w:r>
      <w:r>
        <w:fldChar w:fldCharType="end"/>
      </w:r>
    </w:p>
    <w:p w14:paraId="149E0BB0" w14:textId="719BA158" w:rsidR="005C3985" w:rsidRDefault="005C3985">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_Toc90560711 \h </w:instrText>
      </w:r>
      <w:r>
        <w:fldChar w:fldCharType="separate"/>
      </w:r>
      <w:r>
        <w:t>267</w:t>
      </w:r>
      <w:r>
        <w:fldChar w:fldCharType="end"/>
      </w:r>
    </w:p>
    <w:p w14:paraId="0E331B1C" w14:textId="628A5FB6" w:rsidR="005C3985" w:rsidRDefault="005C3985">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_Toc90560712 \h </w:instrText>
      </w:r>
      <w:r>
        <w:fldChar w:fldCharType="separate"/>
      </w:r>
      <w:r>
        <w:t>268</w:t>
      </w:r>
      <w:r>
        <w:fldChar w:fldCharType="end"/>
      </w:r>
    </w:p>
    <w:p w14:paraId="59A3AF2D" w14:textId="7560B08D" w:rsidR="005C3985" w:rsidRDefault="005C3985">
      <w:pPr>
        <w:pStyle w:val="TOC4"/>
        <w:rPr>
          <w:rFonts w:asciiTheme="minorHAnsi" w:eastAsiaTheme="minorEastAsia" w:hAnsiTheme="minorHAnsi" w:cstheme="minorBidi"/>
          <w:sz w:val="22"/>
          <w:szCs w:val="22"/>
          <w:lang w:eastAsia="en-GB"/>
        </w:rPr>
      </w:pPr>
      <w:r w:rsidRPr="00957D94">
        <w:rPr>
          <w:lang w:val="en-US"/>
        </w:rPr>
        <w:t>6.6.6.3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_Toc90560713 \h </w:instrText>
      </w:r>
      <w:r>
        <w:fldChar w:fldCharType="separate"/>
      </w:r>
      <w:r>
        <w:t>268</w:t>
      </w:r>
      <w:r>
        <w:fldChar w:fldCharType="end"/>
      </w:r>
    </w:p>
    <w:p w14:paraId="77843F6A" w14:textId="18FD1069" w:rsidR="005C3985" w:rsidRDefault="005C3985">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_Toc90560714 \h </w:instrText>
      </w:r>
      <w:r>
        <w:fldChar w:fldCharType="separate"/>
      </w:r>
      <w:r>
        <w:t>268</w:t>
      </w:r>
      <w:r>
        <w:fldChar w:fldCharType="end"/>
      </w:r>
    </w:p>
    <w:p w14:paraId="2781BF31" w14:textId="2AAE5A6E" w:rsidR="005C3985" w:rsidRDefault="005C3985">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_Toc90560715 \h </w:instrText>
      </w:r>
      <w:r>
        <w:fldChar w:fldCharType="separate"/>
      </w:r>
      <w:r>
        <w:t>268</w:t>
      </w:r>
      <w:r>
        <w:fldChar w:fldCharType="end"/>
      </w:r>
    </w:p>
    <w:p w14:paraId="3790940B" w14:textId="3C4B0273" w:rsidR="005C3985" w:rsidRDefault="005C3985">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_Toc90560716 \h </w:instrText>
      </w:r>
      <w:r>
        <w:fldChar w:fldCharType="separate"/>
      </w:r>
      <w:r>
        <w:t>268</w:t>
      </w:r>
      <w:r>
        <w:fldChar w:fldCharType="end"/>
      </w:r>
    </w:p>
    <w:p w14:paraId="408C2A49" w14:textId="5D2F476F" w:rsidR="005C3985" w:rsidRDefault="005C3985">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_Toc90560717 \h </w:instrText>
      </w:r>
      <w:r>
        <w:fldChar w:fldCharType="separate"/>
      </w:r>
      <w:r>
        <w:t>268</w:t>
      </w:r>
      <w:r>
        <w:fldChar w:fldCharType="end"/>
      </w:r>
    </w:p>
    <w:p w14:paraId="5C3F0683" w14:textId="708B0164" w:rsidR="005C3985" w:rsidRDefault="005C3985">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_Toc90560718 \h </w:instrText>
      </w:r>
      <w:r>
        <w:fldChar w:fldCharType="separate"/>
      </w:r>
      <w:r>
        <w:t>268</w:t>
      </w:r>
      <w:r>
        <w:fldChar w:fldCharType="end"/>
      </w:r>
    </w:p>
    <w:p w14:paraId="78E9C12E" w14:textId="1DF26801" w:rsidR="005C3985" w:rsidRDefault="005C3985">
      <w:pPr>
        <w:pStyle w:val="TOC4"/>
        <w:rPr>
          <w:rFonts w:asciiTheme="minorHAnsi" w:eastAsiaTheme="minorEastAsia" w:hAnsiTheme="minorHAnsi" w:cstheme="minorBidi"/>
          <w:sz w:val="22"/>
          <w:szCs w:val="22"/>
          <w:lang w:eastAsia="en-GB"/>
        </w:rPr>
      </w:pPr>
      <w:r>
        <w:lastRenderedPageBreak/>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_Toc90560719 \h </w:instrText>
      </w:r>
      <w:r>
        <w:fldChar w:fldCharType="separate"/>
      </w:r>
      <w:r>
        <w:t>269</w:t>
      </w:r>
      <w:r>
        <w:fldChar w:fldCharType="end"/>
      </w:r>
    </w:p>
    <w:p w14:paraId="3AA4E9A3" w14:textId="287D52B7" w:rsidR="005C3985" w:rsidRDefault="005C3985">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_Toc90560720 \h </w:instrText>
      </w:r>
      <w:r>
        <w:fldChar w:fldCharType="separate"/>
      </w:r>
      <w:r>
        <w:t>269</w:t>
      </w:r>
      <w:r>
        <w:fldChar w:fldCharType="end"/>
      </w:r>
    </w:p>
    <w:p w14:paraId="63A3E9A8" w14:textId="6629A76D" w:rsidR="005C3985" w:rsidRDefault="005C3985">
      <w:pPr>
        <w:pStyle w:val="TOC3"/>
        <w:rPr>
          <w:rFonts w:asciiTheme="minorHAnsi" w:eastAsiaTheme="minorEastAsia" w:hAnsiTheme="minorHAnsi" w:cstheme="minorBidi"/>
          <w:sz w:val="22"/>
          <w:szCs w:val="22"/>
          <w:lang w:eastAsia="en-GB"/>
        </w:rPr>
      </w:pPr>
      <w:r w:rsidRPr="00957D94">
        <w:rPr>
          <w:lang w:val="en-US"/>
        </w:rPr>
        <w:t>6.6.9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_Toc90560721 \h </w:instrText>
      </w:r>
      <w:r>
        <w:fldChar w:fldCharType="separate"/>
      </w:r>
      <w:r>
        <w:t>269</w:t>
      </w:r>
      <w:r>
        <w:fldChar w:fldCharType="end"/>
      </w:r>
    </w:p>
    <w:p w14:paraId="2247AAE6" w14:textId="23AA6409" w:rsidR="005C3985" w:rsidRDefault="005C398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_Toc90560722 \h </w:instrText>
      </w:r>
      <w:r>
        <w:fldChar w:fldCharType="separate"/>
      </w:r>
      <w:r>
        <w:t>269</w:t>
      </w:r>
      <w:r>
        <w:fldChar w:fldCharType="end"/>
      </w:r>
    </w:p>
    <w:p w14:paraId="3273FD5E" w14:textId="31DCA2E5" w:rsidR="005C3985" w:rsidRDefault="005C398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_Toc90560723 \h </w:instrText>
      </w:r>
      <w:r>
        <w:fldChar w:fldCharType="separate"/>
      </w:r>
      <w:r>
        <w:t>269</w:t>
      </w:r>
      <w:r>
        <w:fldChar w:fldCharType="end"/>
      </w:r>
    </w:p>
    <w:p w14:paraId="26CBC163" w14:textId="1A5A4C7B" w:rsidR="005C3985" w:rsidRDefault="005C398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_Toc90560724 \h </w:instrText>
      </w:r>
      <w:r>
        <w:fldChar w:fldCharType="separate"/>
      </w:r>
      <w:r>
        <w:t>270</w:t>
      </w:r>
      <w:r>
        <w:fldChar w:fldCharType="end"/>
      </w:r>
    </w:p>
    <w:p w14:paraId="71C6BC51" w14:textId="0473879E" w:rsidR="005C3985" w:rsidRDefault="005C3985">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_Toc90560725 \h </w:instrText>
      </w:r>
      <w:r>
        <w:fldChar w:fldCharType="separate"/>
      </w:r>
      <w:r>
        <w:t>270</w:t>
      </w:r>
      <w:r>
        <w:fldChar w:fldCharType="end"/>
      </w:r>
    </w:p>
    <w:p w14:paraId="703368F5" w14:textId="13458872" w:rsidR="005C3985" w:rsidRDefault="005C3985">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_Toc90560726 \h </w:instrText>
      </w:r>
      <w:r>
        <w:fldChar w:fldCharType="separate"/>
      </w:r>
      <w:r>
        <w:t>270</w:t>
      </w:r>
      <w:r>
        <w:fldChar w:fldCharType="end"/>
      </w:r>
    </w:p>
    <w:p w14:paraId="7F4E70D1" w14:textId="7552EA5A" w:rsidR="005C3985" w:rsidRDefault="005C3985">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_Toc90560727 \h </w:instrText>
      </w:r>
      <w:r>
        <w:fldChar w:fldCharType="separate"/>
      </w:r>
      <w:r>
        <w:t>270</w:t>
      </w:r>
      <w:r>
        <w:fldChar w:fldCharType="end"/>
      </w:r>
    </w:p>
    <w:p w14:paraId="7F4AFED4" w14:textId="273957F1" w:rsidR="005C3985" w:rsidRDefault="005C3985">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_Toc90560728 \h </w:instrText>
      </w:r>
      <w:r>
        <w:fldChar w:fldCharType="separate"/>
      </w:r>
      <w:r>
        <w:t>270</w:t>
      </w:r>
      <w:r>
        <w:fldChar w:fldCharType="end"/>
      </w:r>
    </w:p>
    <w:p w14:paraId="7B1F036C" w14:textId="468DF209" w:rsidR="005C3985" w:rsidRDefault="005C3985">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_Toc90560729 \h </w:instrText>
      </w:r>
      <w:r>
        <w:fldChar w:fldCharType="separate"/>
      </w:r>
      <w:r>
        <w:t>270</w:t>
      </w:r>
      <w:r>
        <w:fldChar w:fldCharType="end"/>
      </w:r>
    </w:p>
    <w:p w14:paraId="6FD3428A" w14:textId="0EF77219" w:rsidR="005C3985" w:rsidRDefault="005C3985">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_Toc90560730 \h </w:instrText>
      </w:r>
      <w:r>
        <w:fldChar w:fldCharType="separate"/>
      </w:r>
      <w:r>
        <w:t>270</w:t>
      </w:r>
      <w:r>
        <w:fldChar w:fldCharType="end"/>
      </w:r>
    </w:p>
    <w:p w14:paraId="16AC8F29" w14:textId="36EB0649" w:rsidR="005C3985" w:rsidRDefault="005C398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_Toc90560731 \h </w:instrText>
      </w:r>
      <w:r>
        <w:fldChar w:fldCharType="separate"/>
      </w:r>
      <w:r>
        <w:t>270</w:t>
      </w:r>
      <w:r>
        <w:fldChar w:fldCharType="end"/>
      </w:r>
    </w:p>
    <w:p w14:paraId="74FCE871" w14:textId="78976EC0" w:rsidR="005C3985" w:rsidRDefault="005C3985">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_Toc90560732 \h </w:instrText>
      </w:r>
      <w:r>
        <w:fldChar w:fldCharType="separate"/>
      </w:r>
      <w:r>
        <w:t>270</w:t>
      </w:r>
      <w:r>
        <w:fldChar w:fldCharType="end"/>
      </w:r>
    </w:p>
    <w:p w14:paraId="256E1B02" w14:textId="252AB9DF" w:rsidR="005C3985" w:rsidRDefault="005C3985">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_Toc90560733 \h </w:instrText>
      </w:r>
      <w:r>
        <w:fldChar w:fldCharType="separate"/>
      </w:r>
      <w:r>
        <w:t>271</w:t>
      </w:r>
      <w:r>
        <w:fldChar w:fldCharType="end"/>
      </w:r>
    </w:p>
    <w:p w14:paraId="0C0EDB32" w14:textId="266E575E" w:rsidR="005C3985" w:rsidRDefault="005C3985">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_Toc90560734 \h </w:instrText>
      </w:r>
      <w:r>
        <w:fldChar w:fldCharType="separate"/>
      </w:r>
      <w:r>
        <w:t>271</w:t>
      </w:r>
      <w:r>
        <w:fldChar w:fldCharType="end"/>
      </w:r>
    </w:p>
    <w:p w14:paraId="30FBBADF" w14:textId="1BDA5741" w:rsidR="005C3985" w:rsidRDefault="005C3985">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_Toc90560735 \h </w:instrText>
      </w:r>
      <w:r>
        <w:fldChar w:fldCharType="separate"/>
      </w:r>
      <w:r>
        <w:t>271</w:t>
      </w:r>
      <w:r>
        <w:fldChar w:fldCharType="end"/>
      </w:r>
    </w:p>
    <w:p w14:paraId="443CCF35" w14:textId="7DE84DFA" w:rsidR="005C3985" w:rsidRDefault="005C3985">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_Toc90560736 \h </w:instrText>
      </w:r>
      <w:r>
        <w:fldChar w:fldCharType="separate"/>
      </w:r>
      <w:r>
        <w:t>271</w:t>
      </w:r>
      <w:r>
        <w:fldChar w:fldCharType="end"/>
      </w:r>
    </w:p>
    <w:p w14:paraId="6BE6080E" w14:textId="236EDA6E" w:rsidR="005C3985" w:rsidRDefault="005C3985">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_Toc90560737 \h </w:instrText>
      </w:r>
      <w:r>
        <w:fldChar w:fldCharType="separate"/>
      </w:r>
      <w:r>
        <w:t>271</w:t>
      </w:r>
      <w:r>
        <w:fldChar w:fldCharType="end"/>
      </w:r>
    </w:p>
    <w:p w14:paraId="72CFFF30" w14:textId="09F9505C" w:rsidR="005C3985" w:rsidRDefault="005C3985">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_Toc90560738 \h </w:instrText>
      </w:r>
      <w:r>
        <w:fldChar w:fldCharType="separate"/>
      </w:r>
      <w:r>
        <w:t>272</w:t>
      </w:r>
      <w:r>
        <w:fldChar w:fldCharType="end"/>
      </w:r>
    </w:p>
    <w:p w14:paraId="307DC941" w14:textId="67866310" w:rsidR="005C3985" w:rsidRDefault="005C3985">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_Toc90560739 \h </w:instrText>
      </w:r>
      <w:r>
        <w:fldChar w:fldCharType="separate"/>
      </w:r>
      <w:r>
        <w:t>272</w:t>
      </w:r>
      <w:r>
        <w:fldChar w:fldCharType="end"/>
      </w:r>
    </w:p>
    <w:p w14:paraId="649E7CFB" w14:textId="44F739FF" w:rsidR="005C3985" w:rsidRDefault="005C3985">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_Toc90560740 \h </w:instrText>
      </w:r>
      <w:r>
        <w:fldChar w:fldCharType="separate"/>
      </w:r>
      <w:r>
        <w:t>272</w:t>
      </w:r>
      <w:r>
        <w:fldChar w:fldCharType="end"/>
      </w:r>
    </w:p>
    <w:p w14:paraId="2F2D9621" w14:textId="1CDAEBA0" w:rsidR="005C3985" w:rsidRDefault="005C3985">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_Toc90560741 \h </w:instrText>
      </w:r>
      <w:r>
        <w:fldChar w:fldCharType="separate"/>
      </w:r>
      <w:r>
        <w:t>272</w:t>
      </w:r>
      <w:r>
        <w:fldChar w:fldCharType="end"/>
      </w:r>
    </w:p>
    <w:p w14:paraId="02E54DE1" w14:textId="1A057E84" w:rsidR="005C3985" w:rsidRDefault="005C3985">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_Toc90560742 \h </w:instrText>
      </w:r>
      <w:r>
        <w:fldChar w:fldCharType="separate"/>
      </w:r>
      <w:r>
        <w:t>272</w:t>
      </w:r>
      <w:r>
        <w:fldChar w:fldCharType="end"/>
      </w:r>
    </w:p>
    <w:p w14:paraId="31E954B4" w14:textId="7CE802CA" w:rsidR="005C3985" w:rsidRDefault="005C3985">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_Toc90560743 \h </w:instrText>
      </w:r>
      <w:r>
        <w:fldChar w:fldCharType="separate"/>
      </w:r>
      <w:r>
        <w:t>272</w:t>
      </w:r>
      <w:r>
        <w:fldChar w:fldCharType="end"/>
      </w:r>
    </w:p>
    <w:p w14:paraId="5F635E6C" w14:textId="67E55547" w:rsidR="005C3985" w:rsidRDefault="005C3985">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_Toc90560744 \h </w:instrText>
      </w:r>
      <w:r>
        <w:fldChar w:fldCharType="separate"/>
      </w:r>
      <w:r>
        <w:t>272</w:t>
      </w:r>
      <w:r>
        <w:fldChar w:fldCharType="end"/>
      </w:r>
    </w:p>
    <w:p w14:paraId="022A4EB2" w14:textId="40E94B4F" w:rsidR="005C3985" w:rsidRDefault="005C3985">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_Toc90560745 \h </w:instrText>
      </w:r>
      <w:r>
        <w:fldChar w:fldCharType="separate"/>
      </w:r>
      <w:r>
        <w:t>272</w:t>
      </w:r>
      <w:r>
        <w:fldChar w:fldCharType="end"/>
      </w:r>
    </w:p>
    <w:p w14:paraId="2C19C700" w14:textId="09DCD15B" w:rsidR="005C3985" w:rsidRDefault="005C3985">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_Toc90560746 \h </w:instrText>
      </w:r>
      <w:r>
        <w:fldChar w:fldCharType="separate"/>
      </w:r>
      <w:r>
        <w:t>272</w:t>
      </w:r>
      <w:r>
        <w:fldChar w:fldCharType="end"/>
      </w:r>
    </w:p>
    <w:p w14:paraId="73F417A7" w14:textId="3A932717" w:rsidR="005C3985" w:rsidRDefault="005C398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_Toc90560747 \h </w:instrText>
      </w:r>
      <w:r>
        <w:fldChar w:fldCharType="separate"/>
      </w:r>
      <w:r>
        <w:t>273</w:t>
      </w:r>
      <w:r>
        <w:fldChar w:fldCharType="end"/>
      </w:r>
    </w:p>
    <w:p w14:paraId="763C4B8A" w14:textId="592558CC" w:rsidR="005C3985" w:rsidRDefault="005C398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_Toc90560748 \h </w:instrText>
      </w:r>
      <w:r>
        <w:fldChar w:fldCharType="separate"/>
      </w:r>
      <w:r>
        <w:t>273</w:t>
      </w:r>
      <w:r>
        <w:fldChar w:fldCharType="end"/>
      </w:r>
    </w:p>
    <w:p w14:paraId="022AE04D" w14:textId="10835AFE" w:rsidR="005C3985" w:rsidRDefault="005C3985">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_Toc90560749 \h </w:instrText>
      </w:r>
      <w:r>
        <w:fldChar w:fldCharType="separate"/>
      </w:r>
      <w:r>
        <w:t>273</w:t>
      </w:r>
      <w:r>
        <w:fldChar w:fldCharType="end"/>
      </w:r>
    </w:p>
    <w:p w14:paraId="41EBA47E" w14:textId="3F9CB624" w:rsidR="005C3985" w:rsidRDefault="005C3985">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_Toc90560750 \h </w:instrText>
      </w:r>
      <w:r>
        <w:fldChar w:fldCharType="separate"/>
      </w:r>
      <w:r>
        <w:t>273</w:t>
      </w:r>
      <w:r>
        <w:fldChar w:fldCharType="end"/>
      </w:r>
    </w:p>
    <w:p w14:paraId="08124A4C" w14:textId="4FF0AEEB" w:rsidR="005C3985" w:rsidRDefault="005C3985">
      <w:pPr>
        <w:pStyle w:val="TOC4"/>
        <w:rPr>
          <w:rFonts w:asciiTheme="minorHAnsi" w:eastAsiaTheme="minorEastAsia" w:hAnsiTheme="minorHAnsi" w:cstheme="minorBidi"/>
          <w:sz w:val="22"/>
          <w:szCs w:val="22"/>
          <w:lang w:eastAsia="en-GB"/>
        </w:rPr>
      </w:pPr>
      <w:r w:rsidRPr="00957D94">
        <w:rPr>
          <w:lang w:val="en-US"/>
        </w:rPr>
        <w:t>6.7.6.2</w:t>
      </w:r>
      <w:r>
        <w:rPr>
          <w:rFonts w:asciiTheme="minorHAnsi" w:eastAsiaTheme="minorEastAsia" w:hAnsiTheme="minorHAnsi" w:cstheme="minorBidi"/>
          <w:sz w:val="22"/>
          <w:szCs w:val="22"/>
          <w:lang w:eastAsia="en-GB"/>
        </w:rPr>
        <w:tab/>
      </w:r>
      <w:r w:rsidRPr="00957D94">
        <w:rPr>
          <w:lang w:val="en-US"/>
        </w:rPr>
        <w:t>Structured data types</w:t>
      </w:r>
      <w:r>
        <w:tab/>
      </w:r>
      <w:r>
        <w:fldChar w:fldCharType="begin" w:fldLock="1"/>
      </w:r>
      <w:r>
        <w:instrText xml:space="preserve"> PAGEREF _Toc90560751 \h </w:instrText>
      </w:r>
      <w:r>
        <w:fldChar w:fldCharType="separate"/>
      </w:r>
      <w:r>
        <w:t>274</w:t>
      </w:r>
      <w:r>
        <w:fldChar w:fldCharType="end"/>
      </w:r>
    </w:p>
    <w:p w14:paraId="40B90BE4" w14:textId="7E559FE2" w:rsidR="005C3985" w:rsidRDefault="005C3985">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_Toc90560752 \h </w:instrText>
      </w:r>
      <w:r>
        <w:fldChar w:fldCharType="separate"/>
      </w:r>
      <w:r>
        <w:t>274</w:t>
      </w:r>
      <w:r>
        <w:fldChar w:fldCharType="end"/>
      </w:r>
    </w:p>
    <w:p w14:paraId="160A1235" w14:textId="5E0A3DFA" w:rsidR="005C3985" w:rsidRDefault="005C3985">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_Toc90560753 \h </w:instrText>
      </w:r>
      <w:r>
        <w:fldChar w:fldCharType="separate"/>
      </w:r>
      <w:r>
        <w:t>274</w:t>
      </w:r>
      <w:r>
        <w:fldChar w:fldCharType="end"/>
      </w:r>
    </w:p>
    <w:p w14:paraId="1B692FB5" w14:textId="730D0F54" w:rsidR="005C3985" w:rsidRDefault="005C3985">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_Toc90560754 \h </w:instrText>
      </w:r>
      <w:r>
        <w:fldChar w:fldCharType="separate"/>
      </w:r>
      <w:r>
        <w:t>275</w:t>
      </w:r>
      <w:r>
        <w:fldChar w:fldCharType="end"/>
      </w:r>
    </w:p>
    <w:p w14:paraId="2D57EBED" w14:textId="7E9AE007" w:rsidR="005C3985" w:rsidRDefault="005C3985">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_Toc90560755 \h </w:instrText>
      </w:r>
      <w:r>
        <w:fldChar w:fldCharType="separate"/>
      </w:r>
      <w:r>
        <w:t>276</w:t>
      </w:r>
      <w:r>
        <w:fldChar w:fldCharType="end"/>
      </w:r>
    </w:p>
    <w:p w14:paraId="2102AD47" w14:textId="6244152E" w:rsidR="005C3985" w:rsidRDefault="005C3985">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_Toc90560756 \h </w:instrText>
      </w:r>
      <w:r>
        <w:fldChar w:fldCharType="separate"/>
      </w:r>
      <w:r>
        <w:t>276</w:t>
      </w:r>
      <w:r>
        <w:fldChar w:fldCharType="end"/>
      </w:r>
    </w:p>
    <w:p w14:paraId="7EBE4FE3" w14:textId="0C751FE7" w:rsidR="005C3985" w:rsidRDefault="005C3985">
      <w:pPr>
        <w:pStyle w:val="TOC4"/>
        <w:rPr>
          <w:rFonts w:asciiTheme="minorHAnsi" w:eastAsiaTheme="minorEastAsia" w:hAnsiTheme="minorHAnsi" w:cstheme="minorBidi"/>
          <w:sz w:val="22"/>
          <w:szCs w:val="22"/>
          <w:lang w:eastAsia="en-GB"/>
        </w:rPr>
      </w:pPr>
      <w:r w:rsidRPr="00957D94">
        <w:rPr>
          <w:lang w:val="en-US"/>
        </w:rPr>
        <w:t>6.7.6.3</w:t>
      </w:r>
      <w:r>
        <w:rPr>
          <w:rFonts w:asciiTheme="minorHAnsi" w:eastAsiaTheme="minorEastAsia" w:hAnsiTheme="minorHAnsi" w:cstheme="minorBidi"/>
          <w:sz w:val="22"/>
          <w:szCs w:val="22"/>
          <w:lang w:eastAsia="en-GB"/>
        </w:rPr>
        <w:tab/>
      </w:r>
      <w:r w:rsidRPr="00957D94">
        <w:rPr>
          <w:lang w:val="en-US"/>
        </w:rPr>
        <w:t>Simple data types and enumerations</w:t>
      </w:r>
      <w:r>
        <w:tab/>
      </w:r>
      <w:r>
        <w:fldChar w:fldCharType="begin" w:fldLock="1"/>
      </w:r>
      <w:r>
        <w:instrText xml:space="preserve"> PAGEREF _Toc90560757 \h </w:instrText>
      </w:r>
      <w:r>
        <w:fldChar w:fldCharType="separate"/>
      </w:r>
      <w:r>
        <w:t>276</w:t>
      </w:r>
      <w:r>
        <w:fldChar w:fldCharType="end"/>
      </w:r>
    </w:p>
    <w:p w14:paraId="660BA229" w14:textId="684C6B96" w:rsidR="005C3985" w:rsidRDefault="005C3985">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_Toc90560758 \h </w:instrText>
      </w:r>
      <w:r>
        <w:fldChar w:fldCharType="separate"/>
      </w:r>
      <w:r>
        <w:t>276</w:t>
      </w:r>
      <w:r>
        <w:fldChar w:fldCharType="end"/>
      </w:r>
    </w:p>
    <w:p w14:paraId="6758F1E8" w14:textId="68AFAA9D" w:rsidR="005C3985" w:rsidRDefault="005C3985">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_Toc90560759 \h </w:instrText>
      </w:r>
      <w:r>
        <w:fldChar w:fldCharType="separate"/>
      </w:r>
      <w:r>
        <w:t>276</w:t>
      </w:r>
      <w:r>
        <w:fldChar w:fldCharType="end"/>
      </w:r>
    </w:p>
    <w:p w14:paraId="5A454A84" w14:textId="74195CA2" w:rsidR="005C3985" w:rsidRDefault="005C3985">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_Toc90560760 \h </w:instrText>
      </w:r>
      <w:r>
        <w:fldChar w:fldCharType="separate"/>
      </w:r>
      <w:r>
        <w:t>276</w:t>
      </w:r>
      <w:r>
        <w:fldChar w:fldCharType="end"/>
      </w:r>
    </w:p>
    <w:p w14:paraId="2F487FBF" w14:textId="6F574930" w:rsidR="005C3985" w:rsidRDefault="005C3985">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_Toc90560761 \h </w:instrText>
      </w:r>
      <w:r>
        <w:fldChar w:fldCharType="separate"/>
      </w:r>
      <w:r>
        <w:t>276</w:t>
      </w:r>
      <w:r>
        <w:fldChar w:fldCharType="end"/>
      </w:r>
    </w:p>
    <w:p w14:paraId="0B599B68" w14:textId="6979A418" w:rsidR="005C3985" w:rsidRDefault="005C3985">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_Toc90560762 \h </w:instrText>
      </w:r>
      <w:r>
        <w:fldChar w:fldCharType="separate"/>
      </w:r>
      <w:r>
        <w:t>277</w:t>
      </w:r>
      <w:r>
        <w:fldChar w:fldCharType="end"/>
      </w:r>
    </w:p>
    <w:p w14:paraId="07AB902B" w14:textId="5AD86C97" w:rsidR="005C3985" w:rsidRDefault="005C3985">
      <w:pPr>
        <w:pStyle w:val="TOC3"/>
        <w:rPr>
          <w:rFonts w:asciiTheme="minorHAnsi" w:eastAsiaTheme="minorEastAsia" w:hAnsiTheme="minorHAnsi" w:cstheme="minorBidi"/>
          <w:sz w:val="22"/>
          <w:szCs w:val="22"/>
          <w:lang w:eastAsia="en-GB"/>
        </w:rPr>
      </w:pPr>
      <w:r w:rsidRPr="00957D94">
        <w:rPr>
          <w:lang w:val="en-US"/>
        </w:rPr>
        <w:t>6.7.9</w:t>
      </w:r>
      <w:r>
        <w:rPr>
          <w:rFonts w:asciiTheme="minorHAnsi" w:eastAsiaTheme="minorEastAsia" w:hAnsiTheme="minorHAnsi" w:cstheme="minorBidi"/>
          <w:sz w:val="22"/>
          <w:szCs w:val="22"/>
          <w:lang w:eastAsia="en-GB"/>
        </w:rPr>
        <w:tab/>
      </w:r>
      <w:r w:rsidRPr="00957D94">
        <w:rPr>
          <w:lang w:val="en-US"/>
        </w:rPr>
        <w:t>Security</w:t>
      </w:r>
      <w:r>
        <w:tab/>
      </w:r>
      <w:r>
        <w:fldChar w:fldCharType="begin" w:fldLock="1"/>
      </w:r>
      <w:r>
        <w:instrText xml:space="preserve"> PAGEREF _Toc90560763 \h </w:instrText>
      </w:r>
      <w:r>
        <w:fldChar w:fldCharType="separate"/>
      </w:r>
      <w:r>
        <w:t>277</w:t>
      </w:r>
      <w:r>
        <w:fldChar w:fldCharType="end"/>
      </w:r>
    </w:p>
    <w:p w14:paraId="5BC67B9D" w14:textId="7675BB36" w:rsidR="005C3985" w:rsidRDefault="005C3985">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_Toc90560764 \h </w:instrText>
      </w:r>
      <w:r>
        <w:fldChar w:fldCharType="separate"/>
      </w:r>
      <w:r>
        <w:t>277</w:t>
      </w:r>
      <w:r>
        <w:fldChar w:fldCharType="end"/>
      </w:r>
    </w:p>
    <w:p w14:paraId="68812680" w14:textId="32105D41" w:rsidR="005C3985" w:rsidRDefault="005C398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_Toc90560765 \h </w:instrText>
      </w:r>
      <w:r>
        <w:fldChar w:fldCharType="separate"/>
      </w:r>
      <w:r>
        <w:t>277</w:t>
      </w:r>
      <w:r>
        <w:fldChar w:fldCharType="end"/>
      </w:r>
    </w:p>
    <w:p w14:paraId="3DAEEEFE" w14:textId="2727C90C" w:rsidR="005C3985" w:rsidRDefault="005C398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_Toc90560766 \h </w:instrText>
      </w:r>
      <w:r>
        <w:fldChar w:fldCharType="separate"/>
      </w:r>
      <w:r>
        <w:t>277</w:t>
      </w:r>
      <w:r>
        <w:fldChar w:fldCharType="end"/>
      </w:r>
    </w:p>
    <w:p w14:paraId="7B134EBA" w14:textId="1981D355" w:rsidR="005C3985" w:rsidRDefault="005C398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_Toc90560767 \h </w:instrText>
      </w:r>
      <w:r>
        <w:fldChar w:fldCharType="separate"/>
      </w:r>
      <w:r>
        <w:t>316</w:t>
      </w:r>
      <w:r>
        <w:fldChar w:fldCharType="end"/>
      </w:r>
    </w:p>
    <w:p w14:paraId="2EC02836" w14:textId="2EF25367" w:rsidR="005C3985" w:rsidRDefault="005C398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_Toc90560768 \h </w:instrText>
      </w:r>
      <w:r>
        <w:fldChar w:fldCharType="separate"/>
      </w:r>
      <w:r>
        <w:t>337</w:t>
      </w:r>
      <w:r>
        <w:fldChar w:fldCharType="end"/>
      </w:r>
    </w:p>
    <w:p w14:paraId="1CD37629" w14:textId="619872F1" w:rsidR="005C3985" w:rsidRDefault="005C398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_Toc90560769 \h </w:instrText>
      </w:r>
      <w:r>
        <w:fldChar w:fldCharType="separate"/>
      </w:r>
      <w:r>
        <w:t>345</w:t>
      </w:r>
      <w:r>
        <w:fldChar w:fldCharType="end"/>
      </w:r>
    </w:p>
    <w:p w14:paraId="7768D4DD" w14:textId="4055CCAF" w:rsidR="005C3985" w:rsidRDefault="005C3985">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_Toc90560770 \h </w:instrText>
      </w:r>
      <w:r>
        <w:fldChar w:fldCharType="separate"/>
      </w:r>
      <w:r>
        <w:t>353</w:t>
      </w:r>
      <w:r>
        <w:fldChar w:fldCharType="end"/>
      </w:r>
    </w:p>
    <w:p w14:paraId="0BBB178D" w14:textId="19F7C358" w:rsidR="005C3985" w:rsidRDefault="005C3985">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_Toc90560771 \h </w:instrText>
      </w:r>
      <w:r>
        <w:fldChar w:fldCharType="separate"/>
      </w:r>
      <w:r>
        <w:t>360</w:t>
      </w:r>
      <w:r>
        <w:fldChar w:fldCharType="end"/>
      </w:r>
    </w:p>
    <w:p w14:paraId="23833A0A" w14:textId="6918F897" w:rsidR="005C3985" w:rsidRDefault="005C3985">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_Toc90560772 \h </w:instrText>
      </w:r>
      <w:r>
        <w:fldChar w:fldCharType="separate"/>
      </w:r>
      <w:r>
        <w:t>362</w:t>
      </w:r>
      <w:r>
        <w:fldChar w:fldCharType="end"/>
      </w:r>
    </w:p>
    <w:p w14:paraId="7C5665D9" w14:textId="57C6969C" w:rsidR="005C3985" w:rsidRDefault="005C3985">
      <w:pPr>
        <w:pStyle w:val="TOC8"/>
        <w:rPr>
          <w:rFonts w:asciiTheme="minorHAnsi" w:eastAsiaTheme="minorEastAsia" w:hAnsiTheme="minorHAnsi" w:cstheme="minorBidi"/>
          <w:b w:val="0"/>
          <w:szCs w:val="22"/>
          <w:lang w:eastAsia="en-GB"/>
        </w:rPr>
      </w:pPr>
      <w:r>
        <w:t>Annex B (informative): Stateless UDMs</w:t>
      </w:r>
      <w:r>
        <w:tab/>
      </w:r>
      <w:r>
        <w:fldChar w:fldCharType="begin" w:fldLock="1"/>
      </w:r>
      <w:r>
        <w:instrText xml:space="preserve"> PAGEREF _Toc90560773 \h </w:instrText>
      </w:r>
      <w:r>
        <w:fldChar w:fldCharType="separate"/>
      </w:r>
      <w:r>
        <w:t>365</w:t>
      </w:r>
      <w:r>
        <w:fldChar w:fldCharType="end"/>
      </w:r>
    </w:p>
    <w:p w14:paraId="198E3C55" w14:textId="564DAF9A" w:rsidR="005C3985" w:rsidRDefault="005C3985">
      <w:pPr>
        <w:pStyle w:val="TOC8"/>
        <w:rPr>
          <w:rFonts w:asciiTheme="minorHAnsi" w:eastAsiaTheme="minorEastAsia" w:hAnsiTheme="minorHAnsi" w:cstheme="minorBidi"/>
          <w:b w:val="0"/>
          <w:szCs w:val="22"/>
          <w:lang w:eastAsia="en-GB"/>
        </w:rPr>
      </w:pPr>
      <w:r>
        <w:t>Annex C (informative): SUCI encoding</w:t>
      </w:r>
      <w:r>
        <w:tab/>
      </w:r>
      <w:r>
        <w:fldChar w:fldCharType="begin" w:fldLock="1"/>
      </w:r>
      <w:r>
        <w:instrText xml:space="preserve"> PAGEREF _Toc90560774 \h </w:instrText>
      </w:r>
      <w:r>
        <w:fldChar w:fldCharType="separate"/>
      </w:r>
      <w:r>
        <w:t>368</w:t>
      </w:r>
      <w:r>
        <w:fldChar w:fldCharType="end"/>
      </w:r>
    </w:p>
    <w:p w14:paraId="00AD3E28" w14:textId="1ADE2A88" w:rsidR="005C3985" w:rsidRDefault="005C3985">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_Toc90560775 \h </w:instrText>
      </w:r>
      <w:r>
        <w:fldChar w:fldCharType="separate"/>
      </w:r>
      <w:r>
        <w:t>371</w:t>
      </w:r>
      <w:r>
        <w:fldChar w:fldCharType="end"/>
      </w:r>
    </w:p>
    <w:p w14:paraId="792AE463" w14:textId="11363DA1"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90559921"/>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90559922"/>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90559923"/>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13822292" w14:textId="70F017D1" w:rsidR="005752A6" w:rsidRPr="00B3056F" w:rsidRDefault="000A6B0C" w:rsidP="00EF45DA">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90559924"/>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90559925"/>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90559926"/>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lastRenderedPageBreak/>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90559927"/>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90559928"/>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25pt;height:396.25pt" o:ole="">
            <v:imagedata r:id="rId12" o:title=""/>
          </v:shape>
          <o:OLEObject Type="Embed" ProgID="Visio.Drawing.11" ShapeID="_x0000_i1027" DrawAspect="Content" ObjectID="_1701174431"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lastRenderedPageBreak/>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90559929"/>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90559930"/>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 xml:space="preserve">3], are not </w:t>
      </w:r>
      <w:r w:rsidRPr="00B3056F">
        <w:lastRenderedPageBreak/>
        <w:t>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90559931"/>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90559932"/>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90559933"/>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90559934"/>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90559935"/>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90559936"/>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lastRenderedPageBreak/>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90559937"/>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4.75pt;height:119.7pt" o:ole="">
            <v:imagedata r:id="rId14" o:title=""/>
          </v:shape>
          <o:OLEObject Type="Embed" ProgID="Visio.Drawing.11" ShapeID="_x0000_i1028" DrawAspect="Content" ObjectID="_1701174432"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90559938"/>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4.75pt;height:119.7pt" o:ole="">
            <v:imagedata r:id="rId16" o:title=""/>
          </v:shape>
          <o:OLEObject Type="Embed" ProgID="Visio.Drawing.11" ShapeID="_x0000_i1029" DrawAspect="Content" ObjectID="_1701174433"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lastRenderedPageBreak/>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90559939"/>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4.75pt;height:119.7pt" o:ole="">
            <v:imagedata r:id="rId18" o:title=""/>
          </v:shape>
          <o:OLEObject Type="Embed" ProgID="Visio.Drawing.11" ShapeID="_x0000_i1030" DrawAspect="Content" ObjectID="_1701174434"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90559940"/>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4pt;height:119.7pt" o:ole="">
            <v:imagedata r:id="rId20" o:title=""/>
          </v:shape>
          <o:OLEObject Type="Embed" ProgID="Visio.Drawing.11" ShapeID="_x0000_i1031" DrawAspect="Content" ObjectID="_1701174435"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90559941"/>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4pt;height:118.3pt" o:ole="">
            <v:imagedata r:id="rId22" o:title=""/>
          </v:shape>
          <o:OLEObject Type="Embed" ProgID="Visio.Drawing.11" ShapeID="_x0000_i1032" DrawAspect="Content" ObjectID="_1701174436"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90559942"/>
      <w:r w:rsidRPr="00B3056F">
        <w:lastRenderedPageBreak/>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4pt;height:118.3pt" o:ole="">
            <v:imagedata r:id="rId24" o:title=""/>
          </v:shape>
          <o:OLEObject Type="Embed" ProgID="Visio.Drawing.11" ShapeID="_x0000_i1033" DrawAspect="Content" ObjectID="_1701174437"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90559943"/>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4pt;height:118.3pt" o:ole="">
            <v:imagedata r:id="rId26" o:title=""/>
          </v:shape>
          <o:OLEObject Type="Embed" ProgID="Visio.Drawing.11" ShapeID="_x0000_i1034" DrawAspect="Content" ObjectID="_1701174438"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90559944"/>
      <w:r w:rsidRPr="00B3056F">
        <w:lastRenderedPageBreak/>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2pt;height:119.7pt" o:ole="">
            <v:imagedata r:id="rId28" o:title=""/>
          </v:shape>
          <o:OLEObject Type="Embed" ProgID="Visio.Drawing.11" ShapeID="_x0000_i1035" DrawAspect="Content" ObjectID="_1701174439"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90559945"/>
      <w:r w:rsidRPr="00B3056F">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4.75pt;height:118.3pt" o:ole="">
            <v:imagedata r:id="rId30" o:title=""/>
          </v:shape>
          <o:OLEObject Type="Embed" ProgID="Visio.Drawing.11" ShapeID="_x0000_i1036" DrawAspect="Content" ObjectID="_1701174440"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90559946"/>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2pt;height:119.7pt" o:ole="">
            <v:imagedata r:id="rId32" o:title=""/>
          </v:shape>
          <o:OLEObject Type="Embed" ProgID="Visio.Drawing.11" ShapeID="_x0000_i1037" DrawAspect="Content" ObjectID="_1701174441"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90559947"/>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3pt;height:119.7pt" o:ole="">
            <v:imagedata r:id="rId34" o:title=""/>
          </v:shape>
          <o:OLEObject Type="Embed" ProgID="Visio.Drawing.11" ShapeID="_x0000_i1038" DrawAspect="Content" ObjectID="_1701174442"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90559948"/>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9pt;height:87.6pt" o:ole="">
            <v:imagedata r:id="rId36" o:title=""/>
          </v:shape>
          <o:OLEObject Type="Embed" ProgID="Visio.Drawing.11" ShapeID="_x0000_i1039" DrawAspect="Content" ObjectID="_1701174443"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90559949"/>
      <w:r w:rsidRPr="00B3056F">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45pt;height:116.05pt" o:ole="">
            <v:imagedata r:id="rId38" o:title=""/>
          </v:shape>
          <o:OLEObject Type="Embed" ProgID="Visio.Drawing.11" ShapeID="_x0000_i1040" DrawAspect="Content" ObjectID="_1701174444"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lastRenderedPageBreak/>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3.4pt;height:118.3pt" o:ole="">
            <v:imagedata r:id="rId40" o:title=""/>
          </v:shape>
          <o:OLEObject Type="Embed" ProgID="Visio.Drawing.11" ShapeID="_x0000_i1041" DrawAspect="Content" ObjectID="_1701174445"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90559950"/>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15pt;height:118.3pt" o:ole="">
            <v:imagedata r:id="rId42" o:title=""/>
          </v:shape>
          <o:OLEObject Type="Embed" ProgID="Visio.Drawing.11" ShapeID="_x0000_i1042" DrawAspect="Content" ObjectID="_1701174446"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90559951"/>
      <w:r w:rsidRPr="00B3056F">
        <w:lastRenderedPageBreak/>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65pt;height:118.3pt" o:ole="">
            <v:imagedata r:id="rId44" o:title=""/>
          </v:shape>
          <o:OLEObject Type="Embed" ProgID="Visio.Drawing.11" ShapeID="_x0000_i1043" DrawAspect="Content" ObjectID="_1701174447"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90559952"/>
      <w:r w:rsidRPr="00B3056F">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4pt;height:118.3pt" o:ole="">
            <v:imagedata r:id="rId46" o:title=""/>
          </v:shape>
          <o:OLEObject Type="Embed" ProgID="Visio.Drawing.11" ShapeID="_x0000_i1044" DrawAspect="Content" ObjectID="_1701174448"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90559953"/>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4pt;height:118.3pt" o:ole="">
            <v:imagedata r:id="rId48" o:title=""/>
          </v:shape>
          <o:OLEObject Type="Embed" ProgID="Visio.Drawing.11" ShapeID="_x0000_i1045" DrawAspect="Content" ObjectID="_1701174449"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r w:rsidRPr="00E57F4C">
        <w:t>5.2.2.2.</w:t>
      </w:r>
      <w:r w:rsidR="001B4D0F" w:rsidRPr="00E57F4C">
        <w:t>19</w:t>
      </w:r>
      <w:r w:rsidRPr="00E57F4C">
        <w:tab/>
        <w:t>LCS Broadcast Assistance Subscription Data Retrieval</w:t>
      </w:r>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4pt;height:119.7pt" o:ole="">
            <v:imagedata r:id="rId50" o:title=""/>
          </v:shape>
          <o:OLEObject Type="Embed" ProgID="Visio.Drawing.11" ShapeID="_x0000_i1046" DrawAspect="Content" ObjectID="_1701174450"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lastRenderedPageBreak/>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39" w:name="_Toc45027789"/>
      <w:bookmarkStart w:id="240" w:name="_Toc45028624"/>
      <w:bookmarkStart w:id="241" w:name="_Toc51867385"/>
      <w:bookmarkStart w:id="242" w:name="_Toc90559954"/>
      <w:r w:rsidRPr="00B3056F">
        <w:t>5.2.2.2.</w:t>
      </w:r>
      <w:r>
        <w:t>20</w:t>
      </w:r>
      <w:r w:rsidRPr="00B3056F">
        <w:tab/>
      </w:r>
      <w:r>
        <w:t>UE Context In AMF</w:t>
      </w:r>
      <w:r w:rsidRPr="00B3056F">
        <w:t xml:space="preserve"> Data Retrieval</w:t>
      </w:r>
      <w:bookmarkEnd w:id="242"/>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4pt;height:118.3pt" o:ole="">
            <v:imagedata r:id="rId52" o:title=""/>
          </v:shape>
          <o:OLEObject Type="Embed" ProgID="Visio.Drawing.11" ShapeID="_x0000_i1047" DrawAspect="Content" ObjectID="_1701174451"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3" w:name="_Toc90559955"/>
      <w:r>
        <w:t>5.2.2.2.</w:t>
      </w:r>
      <w:r w:rsidR="002B4F2A">
        <w:t>21</w:t>
      </w:r>
      <w:r>
        <w:tab/>
        <w:t>Individual Shared Subscription Data Retrieval</w:t>
      </w:r>
      <w:bookmarkEnd w:id="243"/>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4.75pt;height:118.8pt" o:ole="">
            <v:imagedata r:id="rId54" o:title=""/>
          </v:shape>
          <o:OLEObject Type="Embed" ProgID="Visio.Drawing.11" ShapeID="_x0000_i1048" DrawAspect="Content" ObjectID="_1701174452"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lastRenderedPageBreak/>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4" w:name="_Toc90559956"/>
      <w:r w:rsidRPr="00B3056F">
        <w:t>5.2.2.3</w:t>
      </w:r>
      <w:r w:rsidRPr="00B3056F">
        <w:tab/>
        <w:t>Subscribe</w:t>
      </w:r>
      <w:bookmarkEnd w:id="215"/>
      <w:bookmarkEnd w:id="232"/>
      <w:bookmarkEnd w:id="237"/>
      <w:bookmarkEnd w:id="239"/>
      <w:bookmarkEnd w:id="240"/>
      <w:bookmarkEnd w:id="241"/>
      <w:bookmarkEnd w:id="244"/>
    </w:p>
    <w:p w14:paraId="6475FD88" w14:textId="77777777" w:rsidR="00EF45DA" w:rsidRPr="00B3056F" w:rsidRDefault="00EF45DA" w:rsidP="00EF45DA">
      <w:pPr>
        <w:pStyle w:val="Heading5"/>
      </w:pPr>
      <w:bookmarkStart w:id="245" w:name="_Toc11338363"/>
      <w:bookmarkStart w:id="246" w:name="_Toc27584968"/>
      <w:bookmarkStart w:id="247" w:name="_Toc36456911"/>
      <w:bookmarkStart w:id="248" w:name="_Toc45027790"/>
      <w:bookmarkStart w:id="249" w:name="_Toc45028625"/>
      <w:bookmarkStart w:id="250" w:name="_Toc51867386"/>
      <w:bookmarkStart w:id="251" w:name="_Toc90559957"/>
      <w:r w:rsidRPr="00B3056F">
        <w:t>5.2.2.3.1</w:t>
      </w:r>
      <w:r w:rsidRPr="00B3056F">
        <w:tab/>
        <w:t>General</w:t>
      </w:r>
      <w:bookmarkEnd w:id="245"/>
      <w:bookmarkEnd w:id="246"/>
      <w:bookmarkEnd w:id="247"/>
      <w:bookmarkEnd w:id="248"/>
      <w:bookmarkEnd w:id="249"/>
      <w:bookmarkEnd w:id="250"/>
      <w:bookmarkEnd w:id="251"/>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2" w:name="_Toc11338364"/>
      <w:bookmarkStart w:id="253" w:name="_Toc27584969"/>
      <w:bookmarkStart w:id="254" w:name="_Toc36456912"/>
      <w:bookmarkStart w:id="255" w:name="_Toc45027791"/>
      <w:bookmarkStart w:id="256" w:name="_Toc45028626"/>
      <w:bookmarkStart w:id="257" w:name="_Toc51867387"/>
      <w:bookmarkStart w:id="258" w:name="_Toc90559958"/>
      <w:r w:rsidRPr="00B3056F">
        <w:t>5.2.2.3.2</w:t>
      </w:r>
      <w:r w:rsidRPr="00B3056F">
        <w:tab/>
        <w:t>Subscription to notifications of data change</w:t>
      </w:r>
      <w:bookmarkEnd w:id="252"/>
      <w:bookmarkEnd w:id="253"/>
      <w:bookmarkEnd w:id="254"/>
      <w:bookmarkEnd w:id="255"/>
      <w:bookmarkEnd w:id="256"/>
      <w:bookmarkEnd w:id="257"/>
      <w:bookmarkEnd w:id="258"/>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2pt;height:121.55pt" o:ole="">
            <v:imagedata r:id="rId56" o:title=""/>
          </v:shape>
          <o:OLEObject Type="Embed" ProgID="Visio.Drawing.11" ShapeID="_x0000_i1049" DrawAspect="Content" ObjectID="_1701174453" r:id="rId57"/>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59" w:name="_Toc11338365"/>
      <w:bookmarkStart w:id="260" w:name="_Toc27584970"/>
      <w:bookmarkStart w:id="261" w:name="_Toc36456913"/>
      <w:bookmarkStart w:id="262" w:name="_Toc45027792"/>
      <w:bookmarkStart w:id="263" w:name="_Toc45028627"/>
      <w:bookmarkStart w:id="264" w:name="_Toc51867388"/>
      <w:bookmarkStart w:id="265" w:name="_Toc90559959"/>
      <w:r w:rsidRPr="00B3056F">
        <w:t>5.2.2.3.3</w:t>
      </w:r>
      <w:r w:rsidRPr="00B3056F">
        <w:tab/>
        <w:t>Subscription to notifications of shared data change</w:t>
      </w:r>
      <w:bookmarkEnd w:id="259"/>
      <w:bookmarkEnd w:id="260"/>
      <w:bookmarkEnd w:id="261"/>
      <w:bookmarkEnd w:id="262"/>
      <w:bookmarkEnd w:id="263"/>
      <w:bookmarkEnd w:id="264"/>
      <w:bookmarkEnd w:id="265"/>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2.9pt;height:118.3pt" o:ole="">
            <v:imagedata r:id="rId58" o:title=""/>
          </v:shape>
          <o:OLEObject Type="Embed" ProgID="Visio.Drawing.11" ShapeID="_x0000_i1050" DrawAspect="Content" ObjectID="_1701174454"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0083843"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NF service consumer identified by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66" w:name="_Toc11338366"/>
      <w:bookmarkStart w:id="267" w:name="_Toc27584971"/>
      <w:bookmarkStart w:id="268" w:name="_Toc36456914"/>
      <w:bookmarkStart w:id="269" w:name="_Toc45027793"/>
      <w:bookmarkStart w:id="270" w:name="_Toc45028628"/>
      <w:bookmarkStart w:id="271" w:name="_Toc51867389"/>
      <w:bookmarkStart w:id="272" w:name="_Toc90559960"/>
      <w:r w:rsidRPr="00B3056F">
        <w:t>5.2.2.4</w:t>
      </w:r>
      <w:r w:rsidRPr="00B3056F">
        <w:tab/>
        <w:t>Unsubscribe</w:t>
      </w:r>
      <w:bookmarkEnd w:id="266"/>
      <w:bookmarkEnd w:id="267"/>
      <w:bookmarkEnd w:id="268"/>
      <w:bookmarkEnd w:id="269"/>
      <w:bookmarkEnd w:id="270"/>
      <w:bookmarkEnd w:id="271"/>
      <w:bookmarkEnd w:id="272"/>
    </w:p>
    <w:p w14:paraId="5E488A98" w14:textId="77777777" w:rsidR="00EF45DA" w:rsidRPr="00B3056F" w:rsidRDefault="00EF45DA" w:rsidP="00EF45DA">
      <w:pPr>
        <w:pStyle w:val="Heading5"/>
      </w:pPr>
      <w:bookmarkStart w:id="273" w:name="_Toc11338367"/>
      <w:bookmarkStart w:id="274" w:name="_Toc27584972"/>
      <w:bookmarkStart w:id="275" w:name="_Toc36456915"/>
      <w:bookmarkStart w:id="276" w:name="_Toc45027794"/>
      <w:bookmarkStart w:id="277" w:name="_Toc45028629"/>
      <w:bookmarkStart w:id="278" w:name="_Toc51867390"/>
      <w:bookmarkStart w:id="279" w:name="_Toc90559961"/>
      <w:r w:rsidRPr="00B3056F">
        <w:t>5.2.2.4.1</w:t>
      </w:r>
      <w:r w:rsidRPr="00B3056F">
        <w:tab/>
        <w:t>General</w:t>
      </w:r>
      <w:bookmarkEnd w:id="273"/>
      <w:bookmarkEnd w:id="274"/>
      <w:bookmarkEnd w:id="275"/>
      <w:bookmarkEnd w:id="276"/>
      <w:bookmarkEnd w:id="277"/>
      <w:bookmarkEnd w:id="278"/>
      <w:bookmarkEnd w:id="279"/>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0" w:name="_Toc11338368"/>
      <w:bookmarkStart w:id="281" w:name="_Toc27584973"/>
      <w:bookmarkStart w:id="282" w:name="_Toc36456916"/>
      <w:bookmarkStart w:id="283" w:name="_Toc45027795"/>
      <w:bookmarkStart w:id="284" w:name="_Toc45028630"/>
      <w:bookmarkStart w:id="285" w:name="_Toc51867391"/>
      <w:bookmarkStart w:id="286" w:name="_Toc90559962"/>
      <w:r w:rsidRPr="00B3056F">
        <w:t>5.2.2.4.2</w:t>
      </w:r>
      <w:r w:rsidRPr="00B3056F">
        <w:tab/>
        <w:t>Unsubscribe to notifications of data change</w:t>
      </w:r>
      <w:bookmarkEnd w:id="280"/>
      <w:bookmarkEnd w:id="281"/>
      <w:bookmarkEnd w:id="282"/>
      <w:bookmarkEnd w:id="283"/>
      <w:bookmarkEnd w:id="284"/>
      <w:bookmarkEnd w:id="285"/>
      <w:bookmarkEnd w:id="286"/>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2pt;height:118.3pt" o:ole="">
            <v:imagedata r:id="rId60" o:title=""/>
          </v:shape>
          <o:OLEObject Type="Embed" ProgID="Visio.Drawing.11" ShapeID="_x0000_i1051" DrawAspect="Content" ObjectID="_1701174455"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87" w:name="_Toc11338369"/>
      <w:bookmarkStart w:id="288" w:name="_Toc27584974"/>
      <w:bookmarkStart w:id="289" w:name="_Toc36456917"/>
      <w:bookmarkStart w:id="290" w:name="_Toc45027796"/>
      <w:bookmarkStart w:id="291" w:name="_Toc45028631"/>
      <w:bookmarkStart w:id="292" w:name="_Toc51867392"/>
      <w:bookmarkStart w:id="293" w:name="_Toc90559963"/>
      <w:r w:rsidRPr="00B3056F">
        <w:t>5.2.2.4.3</w:t>
      </w:r>
      <w:r w:rsidRPr="00B3056F">
        <w:tab/>
        <w:t>Unsubscribe to notifications of shared data change</w:t>
      </w:r>
      <w:bookmarkEnd w:id="287"/>
      <w:bookmarkEnd w:id="288"/>
      <w:bookmarkEnd w:id="289"/>
      <w:bookmarkEnd w:id="290"/>
      <w:bookmarkEnd w:id="291"/>
      <w:bookmarkEnd w:id="292"/>
      <w:bookmarkEnd w:id="293"/>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2pt;height:119.7pt" o:ole="">
            <v:imagedata r:id="rId62" o:title=""/>
          </v:shape>
          <o:OLEObject Type="Embed" ProgID="Visio.Drawing.11" ShapeID="_x0000_i1052" DrawAspect="Content" ObjectID="_1701174456"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4" w:name="_Toc11338370"/>
      <w:bookmarkStart w:id="295" w:name="_Toc27584975"/>
      <w:bookmarkStart w:id="296" w:name="_Toc36456918"/>
      <w:bookmarkStart w:id="297" w:name="_Toc45027797"/>
      <w:bookmarkStart w:id="298" w:name="_Toc45028632"/>
      <w:bookmarkStart w:id="299" w:name="_Toc51867393"/>
      <w:bookmarkStart w:id="300" w:name="_Toc90559964"/>
      <w:r w:rsidRPr="00B3056F">
        <w:t>5.2.2.5</w:t>
      </w:r>
      <w:r w:rsidRPr="00B3056F">
        <w:tab/>
        <w:t>Notification</w:t>
      </w:r>
      <w:bookmarkEnd w:id="294"/>
      <w:bookmarkEnd w:id="295"/>
      <w:bookmarkEnd w:id="296"/>
      <w:bookmarkEnd w:id="297"/>
      <w:bookmarkEnd w:id="298"/>
      <w:bookmarkEnd w:id="299"/>
      <w:bookmarkEnd w:id="300"/>
    </w:p>
    <w:p w14:paraId="321C96CC" w14:textId="10A2FFB6" w:rsidR="00EF45DA" w:rsidRPr="00B3056F" w:rsidRDefault="00EF45DA" w:rsidP="00EF45DA">
      <w:pPr>
        <w:pStyle w:val="Heading5"/>
      </w:pPr>
      <w:bookmarkStart w:id="301" w:name="_Toc11338371"/>
      <w:bookmarkStart w:id="302" w:name="_Toc27584976"/>
      <w:bookmarkStart w:id="303" w:name="_Toc36456919"/>
      <w:bookmarkStart w:id="304" w:name="_Toc45027798"/>
      <w:bookmarkStart w:id="305" w:name="_Toc45028633"/>
      <w:bookmarkStart w:id="306" w:name="_Toc51867394"/>
      <w:bookmarkStart w:id="307" w:name="_Toc90559965"/>
      <w:r w:rsidRPr="00B3056F">
        <w:t>5.2.2.5.1</w:t>
      </w:r>
      <w:r w:rsidRPr="00B3056F">
        <w:tab/>
        <w:t>General</w:t>
      </w:r>
      <w:bookmarkEnd w:id="301"/>
      <w:bookmarkEnd w:id="302"/>
      <w:bookmarkEnd w:id="303"/>
      <w:bookmarkEnd w:id="304"/>
      <w:bookmarkEnd w:id="305"/>
      <w:bookmarkEnd w:id="306"/>
      <w:bookmarkEnd w:id="307"/>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308" w:name="_Toc11338372"/>
      <w:bookmarkStart w:id="309" w:name="_Toc27584977"/>
      <w:bookmarkStart w:id="310" w:name="_Toc36456920"/>
      <w:bookmarkStart w:id="311" w:name="_Toc45027799"/>
      <w:bookmarkStart w:id="312" w:name="_Toc45028634"/>
      <w:bookmarkStart w:id="313" w:name="_Toc51867395"/>
      <w:bookmarkStart w:id="314" w:name="_Toc90559966"/>
      <w:r w:rsidRPr="00B3056F">
        <w:t>5.2.2.5.2</w:t>
      </w:r>
      <w:r w:rsidRPr="00B3056F">
        <w:tab/>
        <w:t>Data Change Notification To NF</w:t>
      </w:r>
      <w:bookmarkEnd w:id="308"/>
      <w:bookmarkEnd w:id="309"/>
      <w:bookmarkEnd w:id="310"/>
      <w:bookmarkEnd w:id="311"/>
      <w:bookmarkEnd w:id="312"/>
      <w:bookmarkEnd w:id="313"/>
      <w:bookmarkEnd w:id="314"/>
    </w:p>
    <w:p w14:paraId="08C6C0E4" w14:textId="6F263513"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The request contains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2pt;height:116.05pt" o:ole="">
            <v:imagedata r:id="rId64" o:title=""/>
          </v:shape>
          <o:OLEObject Type="Embed" ProgID="Visio.Drawing.11" ShapeID="_x0000_i1053" DrawAspect="Content" ObjectID="_1701174457"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315" w:name="_Toc11338373"/>
      <w:bookmarkStart w:id="316" w:name="_Toc27584978"/>
      <w:bookmarkStart w:id="317" w:name="_Toc36456921"/>
      <w:bookmarkStart w:id="318" w:name="_Toc45027800"/>
      <w:bookmarkStart w:id="319" w:name="_Toc45028635"/>
      <w:bookmarkStart w:id="320" w:name="_Toc51867396"/>
      <w:bookmarkStart w:id="321" w:name="_Toc90559967"/>
      <w:r w:rsidRPr="00B3056F">
        <w:t>5.2.2.6</w:t>
      </w:r>
      <w:r w:rsidRPr="00B3056F">
        <w:tab/>
        <w:t>Info</w:t>
      </w:r>
      <w:bookmarkEnd w:id="315"/>
      <w:bookmarkEnd w:id="316"/>
      <w:bookmarkEnd w:id="317"/>
      <w:bookmarkEnd w:id="318"/>
      <w:bookmarkEnd w:id="319"/>
      <w:bookmarkEnd w:id="320"/>
      <w:bookmarkEnd w:id="321"/>
    </w:p>
    <w:p w14:paraId="7211CC50" w14:textId="5838B28C" w:rsidR="00EF45DA" w:rsidRPr="00B3056F" w:rsidRDefault="00EF45DA" w:rsidP="00EF45DA">
      <w:pPr>
        <w:pStyle w:val="Heading5"/>
      </w:pPr>
      <w:bookmarkStart w:id="322" w:name="_Toc11338374"/>
      <w:bookmarkStart w:id="323" w:name="_Toc27584979"/>
      <w:bookmarkStart w:id="324" w:name="_Toc36456922"/>
      <w:bookmarkStart w:id="325" w:name="_Toc45027801"/>
      <w:bookmarkStart w:id="326" w:name="_Toc45028636"/>
      <w:bookmarkStart w:id="327" w:name="_Toc51867397"/>
      <w:bookmarkStart w:id="328" w:name="_Toc90559968"/>
      <w:r w:rsidRPr="00B3056F">
        <w:t>5.2.2.6.1</w:t>
      </w:r>
      <w:r w:rsidRPr="00B3056F">
        <w:tab/>
        <w:t>General</w:t>
      </w:r>
      <w:bookmarkEnd w:id="322"/>
      <w:bookmarkEnd w:id="323"/>
      <w:bookmarkEnd w:id="324"/>
      <w:bookmarkEnd w:id="325"/>
      <w:bookmarkEnd w:id="326"/>
      <w:bookmarkEnd w:id="327"/>
      <w:bookmarkEnd w:id="328"/>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29" w:name="_Toc11338375"/>
      <w:bookmarkStart w:id="330" w:name="_Toc27584980"/>
      <w:bookmarkStart w:id="331" w:name="_Toc36456923"/>
      <w:bookmarkStart w:id="332" w:name="_Toc45027802"/>
      <w:bookmarkStart w:id="333" w:name="_Toc45028637"/>
      <w:bookmarkStart w:id="334" w:name="_Toc51867398"/>
      <w:bookmarkStart w:id="335" w:name="_Toc90559969"/>
      <w:r w:rsidRPr="00B3056F">
        <w:t>5.2.2.6.2</w:t>
      </w:r>
      <w:r w:rsidRPr="00B3056F">
        <w:tab/>
        <w:t xml:space="preserve">Providing acknowledgement of </w:t>
      </w:r>
      <w:r w:rsidRPr="00B3056F">
        <w:rPr>
          <w:lang w:eastAsia="zh-CN"/>
        </w:rPr>
        <w:t>Steering of Roaming</w:t>
      </w:r>
      <w:bookmarkEnd w:id="329"/>
      <w:bookmarkEnd w:id="330"/>
      <w:bookmarkEnd w:id="331"/>
      <w:bookmarkEnd w:id="332"/>
      <w:bookmarkEnd w:id="333"/>
      <w:bookmarkEnd w:id="334"/>
      <w:bookmarkEnd w:id="335"/>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2pt;height:119.7pt" o:ole="">
            <v:imagedata r:id="rId66" o:title=""/>
          </v:shape>
          <o:OLEObject Type="Embed" ProgID="Visio.Drawing.11" ShapeID="_x0000_i1054" DrawAspect="Content" ObjectID="_1701174458"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36" w:name="_Toc11338376"/>
      <w:bookmarkStart w:id="337" w:name="_Toc27584981"/>
      <w:bookmarkStart w:id="338" w:name="_Toc36456924"/>
      <w:bookmarkStart w:id="339" w:name="_Toc45027803"/>
      <w:bookmarkStart w:id="340" w:name="_Toc45028638"/>
      <w:bookmarkStart w:id="341" w:name="_Toc51867399"/>
      <w:bookmarkStart w:id="342" w:name="_Toc90559970"/>
      <w:r w:rsidRPr="00B3056F">
        <w:t>5.2.2.6.3</w:t>
      </w:r>
      <w:r w:rsidRPr="00B3056F">
        <w:tab/>
        <w:t>Providing acknowledgement of UE parameters update</w:t>
      </w:r>
      <w:bookmarkEnd w:id="336"/>
      <w:bookmarkEnd w:id="337"/>
      <w:bookmarkEnd w:id="338"/>
      <w:bookmarkEnd w:id="339"/>
      <w:bookmarkEnd w:id="340"/>
      <w:bookmarkEnd w:id="341"/>
      <w:bookmarkEnd w:id="342"/>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2pt;height:119.7pt" o:ole="">
            <v:imagedata r:id="rId68" o:title=""/>
          </v:shape>
          <o:OLEObject Type="Embed" ProgID="Visio.Drawing.11" ShapeID="_x0000_i1055" DrawAspect="Content" ObjectID="_1701174459"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3" w:name="_Toc27584982"/>
      <w:bookmarkStart w:id="344" w:name="_Toc36456925"/>
      <w:bookmarkStart w:id="345" w:name="_Toc45027804"/>
      <w:bookmarkStart w:id="346" w:name="_Toc45028639"/>
      <w:bookmarkStart w:id="347" w:name="_Toc51867400"/>
      <w:bookmarkStart w:id="348" w:name="_Toc11338377"/>
      <w:bookmarkStart w:id="349" w:name="_Toc90559971"/>
      <w:r w:rsidRPr="00B3056F">
        <w:t>5.2.2.6.4</w:t>
      </w:r>
      <w:r w:rsidRPr="00B3056F">
        <w:tab/>
        <w:t>Providing acknowledgement of UE for Network Slicing Subscription Change</w:t>
      </w:r>
      <w:bookmarkEnd w:id="343"/>
      <w:bookmarkEnd w:id="344"/>
      <w:bookmarkEnd w:id="345"/>
      <w:bookmarkEnd w:id="346"/>
      <w:bookmarkEnd w:id="347"/>
      <w:bookmarkEnd w:id="349"/>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2pt;height:118.3pt" o:ole="">
            <v:imagedata r:id="rId70" o:title=""/>
          </v:shape>
          <o:OLEObject Type="Embed" ProgID="Visio.Drawing.11" ShapeID="_x0000_i1056" DrawAspect="Content" ObjectID="_1701174460"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0" w:name="_Toc27584983"/>
      <w:bookmarkStart w:id="351" w:name="_Toc36456926"/>
      <w:bookmarkStart w:id="352" w:name="_Toc45027805"/>
      <w:bookmarkStart w:id="353" w:name="_Toc45028640"/>
      <w:bookmarkStart w:id="354" w:name="_Toc51867401"/>
      <w:bookmarkStart w:id="355" w:name="_Toc90559972"/>
      <w:r w:rsidRPr="00B3056F">
        <w:t>5.2.2.6.5</w:t>
      </w:r>
      <w:r w:rsidRPr="00B3056F">
        <w:tab/>
        <w:t>Providing acknowledgement of UE for CAG configuration change</w:t>
      </w:r>
      <w:bookmarkEnd w:id="350"/>
      <w:bookmarkEnd w:id="351"/>
      <w:bookmarkEnd w:id="352"/>
      <w:bookmarkEnd w:id="353"/>
      <w:bookmarkEnd w:id="354"/>
      <w:bookmarkEnd w:id="355"/>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2pt;height:118.3pt" o:ole="">
            <v:imagedata r:id="rId72" o:title=""/>
          </v:shape>
          <o:OLEObject Type="Embed" ProgID="Visio.Drawing.11" ShapeID="_x0000_i1057" DrawAspect="Content" ObjectID="_1701174461"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56" w:name="_Toc36456927"/>
      <w:bookmarkStart w:id="357" w:name="_Toc45027806"/>
      <w:bookmarkStart w:id="358" w:name="_Toc45028641"/>
      <w:bookmarkStart w:id="359" w:name="_Toc51867402"/>
      <w:bookmarkStart w:id="360" w:name="_Toc27584984"/>
      <w:bookmarkStart w:id="361" w:name="_Toc90559973"/>
      <w:r w:rsidRPr="00B3056F">
        <w:t>5.2.2.6.6</w:t>
      </w:r>
      <w:r w:rsidRPr="00B3056F">
        <w:tab/>
        <w:t>Triggering Update of Steering Of Roaming information</w:t>
      </w:r>
      <w:bookmarkEnd w:id="356"/>
      <w:bookmarkEnd w:id="357"/>
      <w:bookmarkEnd w:id="358"/>
      <w:bookmarkEnd w:id="359"/>
      <w:bookmarkEnd w:id="361"/>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75pt;height:119.7pt" o:ole="">
            <v:imagedata r:id="rId74" o:title=""/>
          </v:shape>
          <o:OLEObject Type="Embed" ProgID="Visio.Drawing.11" ShapeID="_x0000_i1058" DrawAspect="Content" ObjectID="_1701174462"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2" w:name="_Toc36456928"/>
      <w:bookmarkStart w:id="363" w:name="_Toc45027807"/>
      <w:bookmarkStart w:id="364" w:name="_Toc45028642"/>
      <w:bookmarkStart w:id="365" w:name="_Toc51867403"/>
      <w:bookmarkStart w:id="366" w:name="_Toc90559974"/>
      <w:r w:rsidRPr="00B3056F">
        <w:t>5.2.2.7</w:t>
      </w:r>
      <w:r w:rsidRPr="00B3056F">
        <w:tab/>
        <w:t>ModifySubscription</w:t>
      </w:r>
      <w:bookmarkEnd w:id="348"/>
      <w:bookmarkEnd w:id="360"/>
      <w:bookmarkEnd w:id="362"/>
      <w:bookmarkEnd w:id="363"/>
      <w:bookmarkEnd w:id="364"/>
      <w:bookmarkEnd w:id="365"/>
      <w:bookmarkEnd w:id="366"/>
    </w:p>
    <w:p w14:paraId="6D7736CA" w14:textId="77777777" w:rsidR="00EF45DA" w:rsidRPr="00B3056F" w:rsidRDefault="00EF45DA" w:rsidP="00EF45DA">
      <w:pPr>
        <w:pStyle w:val="Heading5"/>
      </w:pPr>
      <w:bookmarkStart w:id="367" w:name="_Toc11338378"/>
      <w:bookmarkStart w:id="368" w:name="_Toc27584985"/>
      <w:bookmarkStart w:id="369" w:name="_Toc36456929"/>
      <w:bookmarkStart w:id="370" w:name="_Toc45027808"/>
      <w:bookmarkStart w:id="371" w:name="_Toc45028643"/>
      <w:bookmarkStart w:id="372" w:name="_Toc51867404"/>
      <w:bookmarkStart w:id="373" w:name="_Toc90559975"/>
      <w:r w:rsidRPr="00B3056F">
        <w:t>5.2.2.7.1</w:t>
      </w:r>
      <w:r w:rsidRPr="00B3056F">
        <w:tab/>
        <w:t>General</w:t>
      </w:r>
      <w:bookmarkEnd w:id="367"/>
      <w:bookmarkEnd w:id="368"/>
      <w:bookmarkEnd w:id="369"/>
      <w:bookmarkEnd w:id="370"/>
      <w:bookmarkEnd w:id="371"/>
      <w:bookmarkEnd w:id="372"/>
      <w:bookmarkEnd w:id="373"/>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4" w:name="_Toc11338379"/>
      <w:bookmarkStart w:id="375" w:name="_Toc27584986"/>
      <w:bookmarkStart w:id="376" w:name="_Toc36456930"/>
      <w:bookmarkStart w:id="377" w:name="_Toc45027809"/>
      <w:bookmarkStart w:id="378" w:name="_Toc45028644"/>
      <w:bookmarkStart w:id="379" w:name="_Toc51867405"/>
      <w:bookmarkStart w:id="380" w:name="_Toc90559976"/>
      <w:r w:rsidRPr="00B3056F">
        <w:t>5.2.2.7.2</w:t>
      </w:r>
      <w:r w:rsidRPr="00B3056F">
        <w:tab/>
        <w:t>Modification of a subscription to notifications of data change</w:t>
      </w:r>
      <w:bookmarkEnd w:id="374"/>
      <w:bookmarkEnd w:id="375"/>
      <w:bookmarkEnd w:id="376"/>
      <w:bookmarkEnd w:id="377"/>
      <w:bookmarkEnd w:id="378"/>
      <w:bookmarkEnd w:id="379"/>
      <w:bookmarkEnd w:id="380"/>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2pt;height:121.55pt" o:ole="">
            <v:imagedata r:id="rId76" o:title=""/>
          </v:shape>
          <o:OLEObject Type="Embed" ProgID="Visio.Drawing.11" ShapeID="_x0000_i1059" DrawAspect="Content" ObjectID="_1701174463"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1" w:name="_Toc11338380"/>
      <w:bookmarkStart w:id="382" w:name="_Toc27584987"/>
      <w:bookmarkStart w:id="383" w:name="_Toc36456931"/>
      <w:bookmarkStart w:id="384" w:name="_Toc45027810"/>
      <w:bookmarkStart w:id="385" w:name="_Toc45028645"/>
      <w:bookmarkStart w:id="386" w:name="_Toc51867406"/>
      <w:bookmarkStart w:id="387" w:name="_Toc90559977"/>
      <w:r w:rsidRPr="00B3056F">
        <w:t>5.2.2.7.3</w:t>
      </w:r>
      <w:r w:rsidRPr="00B3056F">
        <w:tab/>
        <w:t>Modification of a subscription to notifications of shared data change</w:t>
      </w:r>
      <w:bookmarkEnd w:id="381"/>
      <w:bookmarkEnd w:id="382"/>
      <w:bookmarkEnd w:id="383"/>
      <w:bookmarkEnd w:id="384"/>
      <w:bookmarkEnd w:id="385"/>
      <w:bookmarkEnd w:id="386"/>
      <w:bookmarkEnd w:id="387"/>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2pt;height:119.7pt" o:ole="">
            <v:imagedata r:id="rId78" o:title=""/>
          </v:shape>
          <o:OLEObject Type="Embed" ProgID="Visio.Drawing.11" ShapeID="_x0000_i1060" DrawAspect="Content" ObjectID="_1701174464"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88" w:name="_Toc11338381"/>
      <w:bookmarkStart w:id="389" w:name="_Toc27584988"/>
      <w:bookmarkStart w:id="390" w:name="_Toc36456932"/>
      <w:bookmarkStart w:id="391" w:name="_Toc45027811"/>
      <w:bookmarkStart w:id="392" w:name="_Toc45028646"/>
      <w:bookmarkStart w:id="393" w:name="_Toc51867407"/>
      <w:bookmarkStart w:id="394" w:name="_Toc90559978"/>
      <w:r w:rsidRPr="00B3056F">
        <w:t>5.3</w:t>
      </w:r>
      <w:r w:rsidRPr="00B3056F">
        <w:tab/>
        <w:t>Nudm_UEContextManagement Service</w:t>
      </w:r>
      <w:bookmarkEnd w:id="388"/>
      <w:bookmarkEnd w:id="389"/>
      <w:bookmarkEnd w:id="390"/>
      <w:bookmarkEnd w:id="391"/>
      <w:bookmarkEnd w:id="392"/>
      <w:bookmarkEnd w:id="393"/>
      <w:bookmarkEnd w:id="394"/>
    </w:p>
    <w:p w14:paraId="20908BE0" w14:textId="77777777" w:rsidR="00EF45DA" w:rsidRPr="00B3056F" w:rsidRDefault="00EF45DA" w:rsidP="00EF45DA">
      <w:pPr>
        <w:pStyle w:val="Heading3"/>
      </w:pPr>
      <w:bookmarkStart w:id="395" w:name="_Toc11338382"/>
      <w:bookmarkStart w:id="396" w:name="_Toc27584989"/>
      <w:bookmarkStart w:id="397" w:name="_Toc36456933"/>
      <w:bookmarkStart w:id="398" w:name="_Toc45027812"/>
      <w:bookmarkStart w:id="399" w:name="_Toc45028647"/>
      <w:bookmarkStart w:id="400" w:name="_Toc51867408"/>
      <w:bookmarkStart w:id="401" w:name="_Toc90559979"/>
      <w:r w:rsidRPr="00B3056F">
        <w:t>5.3.1</w:t>
      </w:r>
      <w:r w:rsidRPr="00B3056F">
        <w:tab/>
        <w:t>Service Description</w:t>
      </w:r>
      <w:bookmarkEnd w:id="395"/>
      <w:bookmarkEnd w:id="396"/>
      <w:bookmarkEnd w:id="397"/>
      <w:bookmarkEnd w:id="398"/>
      <w:bookmarkEnd w:id="399"/>
      <w:bookmarkEnd w:id="400"/>
      <w:bookmarkEnd w:id="401"/>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2" w:name="_Toc11338383"/>
      <w:bookmarkStart w:id="403" w:name="_Toc27584990"/>
      <w:bookmarkStart w:id="404" w:name="_Toc36456934"/>
      <w:bookmarkStart w:id="405" w:name="_Toc45027813"/>
      <w:bookmarkStart w:id="406" w:name="_Toc45028648"/>
      <w:bookmarkStart w:id="407" w:name="_Toc51867409"/>
      <w:bookmarkStart w:id="408" w:name="_Toc90559980"/>
      <w:r w:rsidRPr="00B3056F">
        <w:t>5.3.2</w:t>
      </w:r>
      <w:r w:rsidRPr="00B3056F">
        <w:tab/>
        <w:t>Service Operations</w:t>
      </w:r>
      <w:bookmarkEnd w:id="402"/>
      <w:bookmarkEnd w:id="403"/>
      <w:bookmarkEnd w:id="404"/>
      <w:bookmarkEnd w:id="405"/>
      <w:bookmarkEnd w:id="406"/>
      <w:bookmarkEnd w:id="407"/>
      <w:bookmarkEnd w:id="408"/>
    </w:p>
    <w:p w14:paraId="324A4F78" w14:textId="77777777" w:rsidR="00EF45DA" w:rsidRPr="00B3056F" w:rsidRDefault="00EF45DA" w:rsidP="00EF45DA">
      <w:pPr>
        <w:pStyle w:val="Heading4"/>
      </w:pPr>
      <w:bookmarkStart w:id="409" w:name="_Toc11338384"/>
      <w:bookmarkStart w:id="410" w:name="_Toc27584991"/>
      <w:bookmarkStart w:id="411" w:name="_Toc36456935"/>
      <w:bookmarkStart w:id="412" w:name="_Toc45027814"/>
      <w:bookmarkStart w:id="413" w:name="_Toc45028649"/>
      <w:bookmarkStart w:id="414" w:name="_Toc51867410"/>
      <w:bookmarkStart w:id="415" w:name="_Toc90559981"/>
      <w:r w:rsidRPr="00B3056F">
        <w:t>5.3.2.1</w:t>
      </w:r>
      <w:r w:rsidRPr="00B3056F">
        <w:tab/>
        <w:t>Introduction</w:t>
      </w:r>
      <w:bookmarkEnd w:id="409"/>
      <w:bookmarkEnd w:id="410"/>
      <w:bookmarkEnd w:id="411"/>
      <w:bookmarkEnd w:id="412"/>
      <w:bookmarkEnd w:id="413"/>
      <w:bookmarkEnd w:id="414"/>
      <w:bookmarkEnd w:id="415"/>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16" w:name="_Toc11338385"/>
      <w:bookmarkStart w:id="417" w:name="_Toc27584992"/>
      <w:bookmarkStart w:id="418" w:name="_Toc36456936"/>
      <w:bookmarkStart w:id="419" w:name="_Toc45027815"/>
      <w:bookmarkStart w:id="420" w:name="_Toc45028650"/>
      <w:bookmarkStart w:id="421" w:name="_Toc51867411"/>
      <w:bookmarkStart w:id="422" w:name="_Toc90559982"/>
      <w:r w:rsidRPr="00B3056F">
        <w:t>5.3.2.2</w:t>
      </w:r>
      <w:r w:rsidRPr="00B3056F">
        <w:tab/>
        <w:t>Registration</w:t>
      </w:r>
      <w:bookmarkEnd w:id="416"/>
      <w:bookmarkEnd w:id="417"/>
      <w:bookmarkEnd w:id="418"/>
      <w:bookmarkEnd w:id="419"/>
      <w:bookmarkEnd w:id="420"/>
      <w:bookmarkEnd w:id="421"/>
      <w:bookmarkEnd w:id="422"/>
    </w:p>
    <w:p w14:paraId="6AF7299A" w14:textId="77777777" w:rsidR="00EF45DA" w:rsidRPr="00B3056F" w:rsidRDefault="00EF45DA" w:rsidP="00EF45DA">
      <w:pPr>
        <w:pStyle w:val="Heading5"/>
      </w:pPr>
      <w:bookmarkStart w:id="423" w:name="_Toc11338386"/>
      <w:bookmarkStart w:id="424" w:name="_Toc27584993"/>
      <w:bookmarkStart w:id="425" w:name="_Toc36456937"/>
      <w:bookmarkStart w:id="426" w:name="_Toc45027816"/>
      <w:bookmarkStart w:id="427" w:name="_Toc45028651"/>
      <w:bookmarkStart w:id="428" w:name="_Toc51867412"/>
      <w:bookmarkStart w:id="429" w:name="_Toc90559983"/>
      <w:r w:rsidRPr="00B3056F">
        <w:t>5.3.2.2.1</w:t>
      </w:r>
      <w:r w:rsidRPr="00B3056F">
        <w:tab/>
        <w:t>General</w:t>
      </w:r>
      <w:bookmarkEnd w:id="423"/>
      <w:bookmarkEnd w:id="424"/>
      <w:bookmarkEnd w:id="425"/>
      <w:bookmarkEnd w:id="426"/>
      <w:bookmarkEnd w:id="427"/>
      <w:bookmarkEnd w:id="428"/>
      <w:bookmarkEnd w:id="429"/>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30" w:name="_Toc11338387"/>
      <w:bookmarkStart w:id="431" w:name="_Toc27584994"/>
      <w:bookmarkStart w:id="432" w:name="_Toc36456938"/>
      <w:bookmarkStart w:id="433" w:name="_Toc45027817"/>
      <w:bookmarkStart w:id="434" w:name="_Toc45028652"/>
      <w:bookmarkStart w:id="435" w:name="_Toc51867413"/>
      <w:bookmarkStart w:id="436" w:name="_Toc90559984"/>
      <w:r w:rsidRPr="00B3056F">
        <w:t>5.3.2.2.2</w:t>
      </w:r>
      <w:r w:rsidRPr="00B3056F">
        <w:tab/>
        <w:t>AMF registration for 3GPP access</w:t>
      </w:r>
      <w:bookmarkEnd w:id="430"/>
      <w:bookmarkEnd w:id="431"/>
      <w:bookmarkEnd w:id="432"/>
      <w:bookmarkEnd w:id="433"/>
      <w:bookmarkEnd w:id="434"/>
      <w:bookmarkEnd w:id="435"/>
      <w:bookmarkEnd w:id="436"/>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4.75pt;height:113.25pt" o:ole="">
            <v:imagedata r:id="rId80" o:title=""/>
          </v:shape>
          <o:OLEObject Type="Embed" ProgID="Visio.Drawing.11" ShapeID="_x0000_i1061" DrawAspect="Content" ObjectID="_1701174465"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37" w:name="_Toc11338388"/>
      <w:bookmarkStart w:id="438" w:name="_Toc27584995"/>
      <w:bookmarkStart w:id="439" w:name="_Toc36456939"/>
      <w:bookmarkStart w:id="440" w:name="_Toc45027818"/>
      <w:bookmarkStart w:id="441" w:name="_Toc45028653"/>
      <w:bookmarkStart w:id="442" w:name="_Toc51867414"/>
      <w:bookmarkStart w:id="443" w:name="_Toc90559985"/>
      <w:r w:rsidRPr="00B3056F">
        <w:t>5.3.2.2.3</w:t>
      </w:r>
      <w:r w:rsidRPr="00B3056F">
        <w:tab/>
        <w:t>AMF registration for non 3GPP access</w:t>
      </w:r>
      <w:bookmarkEnd w:id="437"/>
      <w:bookmarkEnd w:id="438"/>
      <w:bookmarkEnd w:id="439"/>
      <w:bookmarkEnd w:id="440"/>
      <w:bookmarkEnd w:id="441"/>
      <w:bookmarkEnd w:id="442"/>
      <w:bookmarkEnd w:id="443"/>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4.75pt;height:113.25pt" o:ole="">
            <v:imagedata r:id="rId82" o:title=""/>
          </v:shape>
          <o:OLEObject Type="Embed" ProgID="Visio.Drawing.11" ShapeID="_x0000_i1062" DrawAspect="Content" ObjectID="_1701174466"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4" w:name="_Toc11338389"/>
      <w:bookmarkStart w:id="445" w:name="_Toc27584996"/>
      <w:bookmarkStart w:id="446" w:name="_Toc36456940"/>
      <w:bookmarkStart w:id="447" w:name="_Toc45027819"/>
      <w:bookmarkStart w:id="448" w:name="_Toc45028654"/>
      <w:bookmarkStart w:id="449" w:name="_Toc51867415"/>
      <w:bookmarkStart w:id="450" w:name="_Toc90559986"/>
      <w:r w:rsidRPr="00B3056F">
        <w:t>5.3.2.2.4</w:t>
      </w:r>
      <w:r w:rsidRPr="00B3056F">
        <w:tab/>
        <w:t>SMF registration</w:t>
      </w:r>
      <w:bookmarkEnd w:id="444"/>
      <w:bookmarkEnd w:id="445"/>
      <w:bookmarkEnd w:id="446"/>
      <w:bookmarkEnd w:id="447"/>
      <w:bookmarkEnd w:id="448"/>
      <w:bookmarkEnd w:id="449"/>
      <w:bookmarkEnd w:id="450"/>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4.75pt;height:123.8pt" o:ole="">
            <v:imagedata r:id="rId84" o:title=""/>
          </v:shape>
          <o:OLEObject Type="Embed" ProgID="Visio.Drawing.11" ShapeID="_x0000_i1063" DrawAspect="Content" ObjectID="_1701174467"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1" w:name="_Toc11338390"/>
      <w:bookmarkStart w:id="452" w:name="_Toc27584997"/>
      <w:bookmarkStart w:id="453" w:name="_Toc36456941"/>
      <w:bookmarkStart w:id="454" w:name="_Toc45027820"/>
      <w:bookmarkStart w:id="455" w:name="_Toc45028655"/>
      <w:bookmarkStart w:id="456" w:name="_Toc51867416"/>
      <w:bookmarkStart w:id="457" w:name="_Toc90559987"/>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1"/>
      <w:bookmarkEnd w:id="452"/>
      <w:bookmarkEnd w:id="453"/>
      <w:bookmarkEnd w:id="454"/>
      <w:bookmarkEnd w:id="455"/>
      <w:bookmarkEnd w:id="456"/>
      <w:bookmarkEnd w:id="457"/>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4.75pt;height:107.3pt" o:ole="">
            <v:imagedata r:id="rId86" o:title=""/>
          </v:shape>
          <o:OLEObject Type="Embed" ProgID="Visio.Drawing.11" ShapeID="_x0000_i1064" DrawAspect="Content" ObjectID="_1701174468"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58" w:name="_Toc11338391"/>
      <w:bookmarkStart w:id="459" w:name="_Toc27584998"/>
      <w:bookmarkStart w:id="460" w:name="_Toc36456942"/>
      <w:bookmarkStart w:id="461" w:name="_Toc45027821"/>
      <w:bookmarkStart w:id="462" w:name="_Toc45028656"/>
      <w:bookmarkStart w:id="463" w:name="_Toc51867417"/>
      <w:bookmarkStart w:id="464" w:name="_Toc90559988"/>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58"/>
      <w:bookmarkEnd w:id="459"/>
      <w:bookmarkEnd w:id="460"/>
      <w:bookmarkEnd w:id="461"/>
      <w:bookmarkEnd w:id="462"/>
      <w:bookmarkEnd w:id="463"/>
      <w:bookmarkEnd w:id="464"/>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4.75pt;height:107.3pt" o:ole="">
            <v:imagedata r:id="rId88" o:title=""/>
          </v:shape>
          <o:OLEObject Type="Embed" ProgID="Visio.Drawing.11" ShapeID="_x0000_i1065" DrawAspect="Content" ObjectID="_1701174469"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65" w:name="_Toc45027822"/>
      <w:bookmarkStart w:id="466" w:name="_Toc45028657"/>
      <w:bookmarkStart w:id="467" w:name="_Toc51867418"/>
      <w:bookmarkStart w:id="468" w:name="_Toc90559989"/>
      <w:r w:rsidRPr="006A7EE2">
        <w:t>5.3.2.2.</w:t>
      </w:r>
      <w:r w:rsidR="00FC531E">
        <w:t>7</w:t>
      </w:r>
      <w:r w:rsidRPr="006A7EE2">
        <w:tab/>
      </w:r>
      <w:r>
        <w:t>IP-SM-GW</w:t>
      </w:r>
      <w:r w:rsidRPr="006A7EE2">
        <w:t xml:space="preserve"> registration</w:t>
      </w:r>
      <w:bookmarkEnd w:id="465"/>
      <w:bookmarkEnd w:id="466"/>
      <w:bookmarkEnd w:id="467"/>
      <w:bookmarkEnd w:id="468"/>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4pt;height:123.8pt" o:ole="">
            <v:imagedata r:id="rId90" o:title=""/>
          </v:shape>
          <o:OLEObject Type="Embed" ProgID="Visio.Drawing.11" ShapeID="_x0000_i1066" DrawAspect="Content" ObjectID="_1701174470"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69" w:name="_Toc11338392"/>
      <w:bookmarkStart w:id="470" w:name="_Toc27584999"/>
      <w:bookmarkStart w:id="471" w:name="_Toc36456943"/>
      <w:bookmarkStart w:id="472" w:name="_Toc45027823"/>
      <w:bookmarkStart w:id="473" w:name="_Toc45028658"/>
      <w:bookmarkStart w:id="474" w:name="_Toc51867419"/>
      <w:bookmarkStart w:id="475" w:name="_Toc90559990"/>
      <w:r w:rsidRPr="00B3056F">
        <w:lastRenderedPageBreak/>
        <w:t>5.3.2.3</w:t>
      </w:r>
      <w:r w:rsidRPr="00B3056F">
        <w:tab/>
        <w:t>DeregistrationNotification</w:t>
      </w:r>
      <w:bookmarkEnd w:id="469"/>
      <w:bookmarkEnd w:id="470"/>
      <w:bookmarkEnd w:id="471"/>
      <w:bookmarkEnd w:id="472"/>
      <w:bookmarkEnd w:id="473"/>
      <w:bookmarkEnd w:id="474"/>
      <w:bookmarkEnd w:id="475"/>
    </w:p>
    <w:p w14:paraId="548D5652" w14:textId="21A79608" w:rsidR="00EF45DA" w:rsidRPr="00B3056F" w:rsidRDefault="00EF45DA" w:rsidP="00EF45DA">
      <w:pPr>
        <w:pStyle w:val="Heading5"/>
      </w:pPr>
      <w:bookmarkStart w:id="476" w:name="_Toc11338393"/>
      <w:bookmarkStart w:id="477" w:name="_Toc27585000"/>
      <w:bookmarkStart w:id="478" w:name="_Toc36456944"/>
      <w:bookmarkStart w:id="479" w:name="_Toc45027824"/>
      <w:bookmarkStart w:id="480" w:name="_Toc45028659"/>
      <w:bookmarkStart w:id="481" w:name="_Toc51867420"/>
      <w:bookmarkStart w:id="482" w:name="_Toc90559991"/>
      <w:r w:rsidRPr="00B3056F">
        <w:t>5.3.2.3.1</w:t>
      </w:r>
      <w:r w:rsidRPr="00B3056F">
        <w:tab/>
        <w:t>General</w:t>
      </w:r>
      <w:bookmarkEnd w:id="476"/>
      <w:bookmarkEnd w:id="477"/>
      <w:bookmarkEnd w:id="478"/>
      <w:bookmarkEnd w:id="479"/>
      <w:bookmarkEnd w:id="480"/>
      <w:bookmarkEnd w:id="481"/>
      <w:bookmarkEnd w:id="482"/>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3" w:name="_Toc11338394"/>
      <w:bookmarkStart w:id="484" w:name="_Toc27585001"/>
      <w:bookmarkStart w:id="485" w:name="_Toc36456945"/>
      <w:bookmarkStart w:id="486" w:name="_Toc45027825"/>
      <w:bookmarkStart w:id="487" w:name="_Toc45028660"/>
      <w:bookmarkStart w:id="488" w:name="_Toc51867421"/>
      <w:bookmarkStart w:id="489" w:name="_Toc90559992"/>
      <w:r w:rsidRPr="00B3056F">
        <w:t>5.3.2.3.2</w:t>
      </w:r>
      <w:r w:rsidRPr="00B3056F">
        <w:tab/>
        <w:t>UDM initiated NF Deregistration</w:t>
      </w:r>
      <w:bookmarkEnd w:id="483"/>
      <w:bookmarkEnd w:id="484"/>
      <w:bookmarkEnd w:id="485"/>
      <w:bookmarkEnd w:id="486"/>
      <w:bookmarkEnd w:id="487"/>
      <w:bookmarkEnd w:id="488"/>
      <w:bookmarkEnd w:id="489"/>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2pt;height:116.05pt" o:ole="">
            <v:imagedata r:id="rId92" o:title=""/>
          </v:shape>
          <o:OLEObject Type="Embed" ProgID="Visio.Drawing.11" ShapeID="_x0000_i1067" DrawAspect="Content" ObjectID="_1701174471"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0" w:name="_Toc11338395"/>
      <w:bookmarkStart w:id="491" w:name="_Toc27585002"/>
      <w:bookmarkStart w:id="492" w:name="_Toc36456946"/>
      <w:bookmarkStart w:id="493" w:name="_Toc45027826"/>
      <w:bookmarkStart w:id="494" w:name="_Toc45028661"/>
      <w:bookmarkStart w:id="495" w:name="_Toc51867422"/>
      <w:bookmarkStart w:id="496" w:name="_Toc90559993"/>
      <w:r w:rsidRPr="00B3056F">
        <w:t>5.3.2.4</w:t>
      </w:r>
      <w:r w:rsidRPr="00B3056F">
        <w:tab/>
        <w:t>Deregistration</w:t>
      </w:r>
      <w:bookmarkEnd w:id="490"/>
      <w:bookmarkEnd w:id="491"/>
      <w:bookmarkEnd w:id="492"/>
      <w:bookmarkEnd w:id="493"/>
      <w:bookmarkEnd w:id="494"/>
      <w:bookmarkEnd w:id="495"/>
      <w:bookmarkEnd w:id="496"/>
    </w:p>
    <w:p w14:paraId="5786CD61" w14:textId="2D3BF437" w:rsidR="00EF45DA" w:rsidRPr="00B3056F" w:rsidRDefault="00EF45DA" w:rsidP="00EF45DA">
      <w:pPr>
        <w:pStyle w:val="Heading5"/>
      </w:pPr>
      <w:bookmarkStart w:id="497" w:name="_Toc11338396"/>
      <w:bookmarkStart w:id="498" w:name="_Toc27585003"/>
      <w:bookmarkStart w:id="499" w:name="_Toc36456947"/>
      <w:bookmarkStart w:id="500" w:name="_Toc45027827"/>
      <w:bookmarkStart w:id="501" w:name="_Toc45028662"/>
      <w:bookmarkStart w:id="502" w:name="_Toc51867423"/>
      <w:bookmarkStart w:id="503" w:name="_Toc90559994"/>
      <w:r w:rsidRPr="00B3056F">
        <w:t>5.3.2.4.1</w:t>
      </w:r>
      <w:r w:rsidRPr="00B3056F">
        <w:tab/>
        <w:t>General</w:t>
      </w:r>
      <w:bookmarkEnd w:id="497"/>
      <w:bookmarkEnd w:id="498"/>
      <w:bookmarkEnd w:id="499"/>
      <w:bookmarkEnd w:id="500"/>
      <w:bookmarkEnd w:id="501"/>
      <w:bookmarkEnd w:id="502"/>
      <w:bookmarkEnd w:id="503"/>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4" w:name="_Toc11338397"/>
      <w:bookmarkStart w:id="505" w:name="_Toc27585004"/>
      <w:bookmarkStart w:id="506" w:name="_Toc36456948"/>
      <w:bookmarkStart w:id="507" w:name="_Toc45027828"/>
      <w:bookmarkStart w:id="508" w:name="_Toc45028663"/>
      <w:bookmarkStart w:id="509" w:name="_Toc51867424"/>
      <w:bookmarkStart w:id="510" w:name="_Toc90559995"/>
      <w:r w:rsidRPr="00B3056F">
        <w:lastRenderedPageBreak/>
        <w:t>5.3.2.4.2</w:t>
      </w:r>
      <w:r w:rsidRPr="00B3056F">
        <w:tab/>
        <w:t>AMF deregistration for 3GPP access</w:t>
      </w:r>
      <w:bookmarkEnd w:id="504"/>
      <w:bookmarkEnd w:id="505"/>
      <w:bookmarkEnd w:id="506"/>
      <w:bookmarkEnd w:id="507"/>
      <w:bookmarkEnd w:id="508"/>
      <w:bookmarkEnd w:id="509"/>
      <w:bookmarkEnd w:id="510"/>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2pt;height:107.3pt" o:ole="">
            <v:imagedata r:id="rId94" o:title=""/>
          </v:shape>
          <o:OLEObject Type="Embed" ProgID="Visio.Drawing.11" ShapeID="_x0000_i1068" DrawAspect="Content" ObjectID="_1701174472"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1" w:name="_Toc11338398"/>
      <w:bookmarkStart w:id="512" w:name="_Toc27585005"/>
      <w:bookmarkStart w:id="513" w:name="_Toc36456949"/>
      <w:bookmarkStart w:id="514" w:name="_Toc45027829"/>
      <w:bookmarkStart w:id="515" w:name="_Toc45028664"/>
      <w:bookmarkStart w:id="516" w:name="_Toc51867425"/>
      <w:bookmarkStart w:id="517" w:name="_Toc90559996"/>
      <w:r w:rsidRPr="00B3056F">
        <w:t>5.3.2.4.3</w:t>
      </w:r>
      <w:r w:rsidRPr="00B3056F">
        <w:tab/>
        <w:t>AMF deregistration for non-3GPP access</w:t>
      </w:r>
      <w:bookmarkEnd w:id="511"/>
      <w:bookmarkEnd w:id="512"/>
      <w:bookmarkEnd w:id="513"/>
      <w:bookmarkEnd w:id="514"/>
      <w:bookmarkEnd w:id="515"/>
      <w:bookmarkEnd w:id="516"/>
      <w:bookmarkEnd w:id="517"/>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2pt;height:107.3pt" o:ole="">
            <v:imagedata r:id="rId96" o:title=""/>
          </v:shape>
          <o:OLEObject Type="Embed" ProgID="Visio.Drawing.11" ShapeID="_x0000_i1069" DrawAspect="Content" ObjectID="_1701174473"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18" w:name="_Toc11338399"/>
      <w:bookmarkStart w:id="519" w:name="_Toc27585006"/>
      <w:bookmarkStart w:id="520" w:name="_Toc36456950"/>
      <w:bookmarkStart w:id="521" w:name="_Toc45027830"/>
      <w:bookmarkStart w:id="522" w:name="_Toc45028665"/>
      <w:bookmarkStart w:id="523" w:name="_Toc51867426"/>
      <w:bookmarkStart w:id="524" w:name="_Toc90559997"/>
      <w:r w:rsidRPr="00B3056F">
        <w:t>5.3.2.4.4</w:t>
      </w:r>
      <w:r w:rsidRPr="00B3056F">
        <w:tab/>
        <w:t>SMF deregistration</w:t>
      </w:r>
      <w:bookmarkEnd w:id="518"/>
      <w:bookmarkEnd w:id="519"/>
      <w:bookmarkEnd w:id="520"/>
      <w:bookmarkEnd w:id="521"/>
      <w:bookmarkEnd w:id="522"/>
      <w:bookmarkEnd w:id="523"/>
      <w:bookmarkEnd w:id="524"/>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2pt;height:107.3pt" o:ole="">
            <v:imagedata r:id="rId98" o:title=""/>
          </v:shape>
          <o:OLEObject Type="Embed" ProgID="Visio.Drawing.11" ShapeID="_x0000_i1070" DrawAspect="Content" ObjectID="_1701174474"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25" w:name="_Toc11338400"/>
      <w:bookmarkStart w:id="526" w:name="_Toc27585007"/>
      <w:bookmarkStart w:id="527" w:name="_Toc36456951"/>
      <w:bookmarkStart w:id="528" w:name="_Toc45027831"/>
      <w:bookmarkStart w:id="529" w:name="_Toc45028666"/>
      <w:bookmarkStart w:id="530" w:name="_Toc51867427"/>
      <w:bookmarkStart w:id="531" w:name="_Toc90559998"/>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25"/>
      <w:bookmarkEnd w:id="526"/>
      <w:bookmarkEnd w:id="527"/>
      <w:bookmarkEnd w:id="528"/>
      <w:bookmarkEnd w:id="529"/>
      <w:bookmarkEnd w:id="530"/>
      <w:bookmarkEnd w:id="531"/>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2pt;height:107.3pt" o:ole="">
            <v:imagedata r:id="rId100" o:title=""/>
          </v:shape>
          <o:OLEObject Type="Embed" ProgID="Visio.Drawing.11" ShapeID="_x0000_i1071" DrawAspect="Content" ObjectID="_1701174475"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2" w:name="_Toc11338401"/>
      <w:bookmarkStart w:id="533" w:name="_Toc27585008"/>
      <w:bookmarkStart w:id="534" w:name="_Toc36456952"/>
      <w:bookmarkStart w:id="535" w:name="_Toc45027832"/>
      <w:bookmarkStart w:id="536" w:name="_Toc45028667"/>
      <w:bookmarkStart w:id="537" w:name="_Toc51867428"/>
      <w:bookmarkStart w:id="538" w:name="_Toc90559999"/>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2"/>
      <w:bookmarkEnd w:id="533"/>
      <w:bookmarkEnd w:id="534"/>
      <w:bookmarkEnd w:id="535"/>
      <w:bookmarkEnd w:id="536"/>
      <w:bookmarkEnd w:id="537"/>
      <w:bookmarkEnd w:id="538"/>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2pt;height:107.3pt" o:ole="">
            <v:imagedata r:id="rId102" o:title=""/>
          </v:shape>
          <o:OLEObject Type="Embed" ProgID="Visio.Drawing.11" ShapeID="_x0000_i1072" DrawAspect="Content" ObjectID="_1701174476"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39" w:name="_Toc45027833"/>
      <w:bookmarkStart w:id="540" w:name="_Toc45028668"/>
      <w:bookmarkStart w:id="541" w:name="_Toc51867429"/>
      <w:bookmarkStart w:id="542" w:name="_Toc90560000"/>
      <w:r w:rsidRPr="006A7EE2">
        <w:t>5.3.2.4.</w:t>
      </w:r>
      <w:r w:rsidR="00FC531E">
        <w:t>7</w:t>
      </w:r>
      <w:r w:rsidRPr="006A7EE2">
        <w:tab/>
      </w:r>
      <w:r>
        <w:t>IP-SM-GW</w:t>
      </w:r>
      <w:r w:rsidRPr="006A7EE2">
        <w:t xml:space="preserve"> deregistration</w:t>
      </w:r>
      <w:bookmarkEnd w:id="539"/>
      <w:bookmarkEnd w:id="540"/>
      <w:bookmarkEnd w:id="541"/>
      <w:bookmarkEnd w:id="542"/>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4pt;height:107.3pt" o:ole="">
            <v:imagedata r:id="rId104" o:title=""/>
          </v:shape>
          <o:OLEObject Type="Embed" ProgID="Visio.Drawing.11" ShapeID="_x0000_i1073" DrawAspect="Content" ObjectID="_1701174477"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3" w:name="_Toc11338402"/>
      <w:bookmarkStart w:id="544" w:name="_Toc27585009"/>
      <w:bookmarkStart w:id="545" w:name="_Toc36456953"/>
      <w:bookmarkStart w:id="546" w:name="_Toc45027834"/>
      <w:bookmarkStart w:id="547" w:name="_Toc45028669"/>
      <w:bookmarkStart w:id="548" w:name="_Toc51867430"/>
      <w:bookmarkStart w:id="549" w:name="_Toc90560001"/>
      <w:r w:rsidRPr="00B3056F">
        <w:t>5.3.2.5</w:t>
      </w:r>
      <w:r w:rsidRPr="00B3056F">
        <w:tab/>
        <w:t>Get</w:t>
      </w:r>
      <w:bookmarkEnd w:id="543"/>
      <w:bookmarkEnd w:id="544"/>
      <w:bookmarkEnd w:id="545"/>
      <w:bookmarkEnd w:id="546"/>
      <w:bookmarkEnd w:id="547"/>
      <w:bookmarkEnd w:id="548"/>
      <w:bookmarkEnd w:id="549"/>
    </w:p>
    <w:p w14:paraId="168D0597" w14:textId="34DB7B52" w:rsidR="00EF45DA" w:rsidRPr="00B3056F" w:rsidRDefault="00EF45DA" w:rsidP="00EF45DA">
      <w:pPr>
        <w:pStyle w:val="Heading5"/>
      </w:pPr>
      <w:bookmarkStart w:id="550" w:name="_Toc11338403"/>
      <w:bookmarkStart w:id="551" w:name="_Toc27585010"/>
      <w:bookmarkStart w:id="552" w:name="_Toc36456954"/>
      <w:bookmarkStart w:id="553" w:name="_Toc45027835"/>
      <w:bookmarkStart w:id="554" w:name="_Toc45028670"/>
      <w:bookmarkStart w:id="555" w:name="_Toc51867431"/>
      <w:bookmarkStart w:id="556" w:name="_Toc90560002"/>
      <w:r w:rsidRPr="00B3056F">
        <w:t>5.3.2.5.1</w:t>
      </w:r>
      <w:r w:rsidRPr="00B3056F">
        <w:tab/>
        <w:t>General</w:t>
      </w:r>
      <w:bookmarkEnd w:id="550"/>
      <w:bookmarkEnd w:id="551"/>
      <w:bookmarkEnd w:id="552"/>
      <w:bookmarkEnd w:id="553"/>
      <w:bookmarkEnd w:id="554"/>
      <w:bookmarkEnd w:id="555"/>
      <w:bookmarkEnd w:id="556"/>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57" w:name="_Toc11338404"/>
      <w:bookmarkStart w:id="558" w:name="_Toc27585011"/>
      <w:bookmarkStart w:id="559" w:name="_Toc36456955"/>
      <w:bookmarkStart w:id="560" w:name="_Toc45027836"/>
      <w:bookmarkStart w:id="561" w:name="_Toc45028671"/>
      <w:bookmarkStart w:id="562" w:name="_Toc51867432"/>
      <w:bookmarkStart w:id="563" w:name="_Toc90560003"/>
      <w:r w:rsidRPr="00B3056F">
        <w:t>5.3.2.5.2</w:t>
      </w:r>
      <w:r w:rsidRPr="00B3056F">
        <w:tab/>
        <w:t>Amf3GppAccessRegistration Information Retrieval</w:t>
      </w:r>
      <w:bookmarkEnd w:id="557"/>
      <w:bookmarkEnd w:id="558"/>
      <w:bookmarkEnd w:id="559"/>
      <w:bookmarkEnd w:id="560"/>
      <w:bookmarkEnd w:id="561"/>
      <w:bookmarkEnd w:id="562"/>
      <w:bookmarkEnd w:id="563"/>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2pt;height:119.7pt" o:ole="">
            <v:imagedata r:id="rId106" o:title=""/>
          </v:shape>
          <o:OLEObject Type="Embed" ProgID="Visio.Drawing.11" ShapeID="_x0000_i1074" DrawAspect="Content" ObjectID="_1701174478"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4" w:name="_Toc11338405"/>
      <w:bookmarkStart w:id="565" w:name="_Toc27585012"/>
      <w:bookmarkStart w:id="566" w:name="_Toc36456956"/>
      <w:bookmarkStart w:id="567" w:name="_Toc45027837"/>
      <w:bookmarkStart w:id="568" w:name="_Toc45028672"/>
      <w:bookmarkStart w:id="569" w:name="_Toc51867433"/>
      <w:bookmarkStart w:id="570" w:name="_Toc90560004"/>
      <w:r w:rsidRPr="00B3056F">
        <w:t>5.3.2.5.3</w:t>
      </w:r>
      <w:r w:rsidRPr="00B3056F">
        <w:tab/>
        <w:t>AmfNon3GppAccessRegistration Information Retrieval</w:t>
      </w:r>
      <w:bookmarkEnd w:id="564"/>
      <w:bookmarkEnd w:id="565"/>
      <w:bookmarkEnd w:id="566"/>
      <w:bookmarkEnd w:id="567"/>
      <w:bookmarkEnd w:id="568"/>
      <w:bookmarkEnd w:id="569"/>
      <w:bookmarkEnd w:id="570"/>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2pt;height:119.7pt" o:ole="">
            <v:imagedata r:id="rId108" o:title=""/>
          </v:shape>
          <o:OLEObject Type="Embed" ProgID="Visio.Drawing.11" ShapeID="_x0000_i1075" DrawAspect="Content" ObjectID="_1701174479"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1" w:name="_Toc11338406"/>
      <w:bookmarkStart w:id="572" w:name="_Toc27585013"/>
      <w:bookmarkStart w:id="573" w:name="_Toc36456957"/>
      <w:bookmarkStart w:id="574" w:name="_Toc45027838"/>
      <w:bookmarkStart w:id="575" w:name="_Toc45028673"/>
      <w:bookmarkStart w:id="576" w:name="_Toc51867434"/>
      <w:bookmarkStart w:id="577" w:name="_Toc90560005"/>
      <w:r w:rsidRPr="00B3056F">
        <w:t>5.3.2.5.4</w:t>
      </w:r>
      <w:r w:rsidRPr="00B3056F">
        <w:tab/>
      </w:r>
      <w:bookmarkEnd w:id="571"/>
      <w:r w:rsidRPr="00B3056F">
        <w:t>Void</w:t>
      </w:r>
      <w:bookmarkEnd w:id="572"/>
      <w:bookmarkEnd w:id="573"/>
      <w:bookmarkEnd w:id="574"/>
      <w:bookmarkEnd w:id="575"/>
      <w:bookmarkEnd w:id="576"/>
      <w:bookmarkEnd w:id="577"/>
    </w:p>
    <w:p w14:paraId="5143C5BC" w14:textId="77777777" w:rsidR="00EF45DA" w:rsidRPr="00B3056F" w:rsidRDefault="00EF45DA" w:rsidP="00EF45DA">
      <w:pPr>
        <w:pStyle w:val="Heading5"/>
      </w:pPr>
      <w:bookmarkStart w:id="578" w:name="_Toc11338407"/>
      <w:bookmarkStart w:id="579" w:name="_Toc27585014"/>
      <w:bookmarkStart w:id="580" w:name="_Toc36456958"/>
      <w:bookmarkStart w:id="581" w:name="_Toc45027839"/>
      <w:bookmarkStart w:id="582" w:name="_Toc45028674"/>
      <w:bookmarkStart w:id="583" w:name="_Toc51867435"/>
      <w:bookmarkStart w:id="584" w:name="_Toc90560006"/>
      <w:r w:rsidRPr="00B3056F">
        <w:t>5.3.2.5.5</w:t>
      </w:r>
      <w:r w:rsidRPr="00B3056F">
        <w:tab/>
        <w:t>SmsfRegistration Information Retrieval for 3GPP Access</w:t>
      </w:r>
      <w:bookmarkEnd w:id="578"/>
      <w:bookmarkEnd w:id="579"/>
      <w:bookmarkEnd w:id="580"/>
      <w:bookmarkEnd w:id="581"/>
      <w:bookmarkEnd w:id="582"/>
      <w:bookmarkEnd w:id="583"/>
      <w:bookmarkEnd w:id="584"/>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4.75pt;height:118.3pt" o:ole="">
            <v:imagedata r:id="rId110" o:title=""/>
          </v:shape>
          <o:OLEObject Type="Embed" ProgID="Visio.Drawing.15" ShapeID="_x0000_i1076" DrawAspect="Content" ObjectID="_1701174480"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85" w:name="_Toc11338408"/>
      <w:bookmarkStart w:id="586" w:name="_Toc27585015"/>
      <w:bookmarkStart w:id="587" w:name="_Toc36456959"/>
      <w:bookmarkStart w:id="588" w:name="_Toc45027840"/>
      <w:bookmarkStart w:id="589" w:name="_Toc45028675"/>
      <w:bookmarkStart w:id="590" w:name="_Toc51867436"/>
      <w:bookmarkStart w:id="591" w:name="_Toc90560007"/>
      <w:r w:rsidRPr="00B3056F">
        <w:t>5.3.2.5.6</w:t>
      </w:r>
      <w:r w:rsidRPr="00B3056F">
        <w:tab/>
        <w:t>SmsfRegistration Information Retrieval for Non-3GPP Access</w:t>
      </w:r>
      <w:bookmarkEnd w:id="585"/>
      <w:bookmarkEnd w:id="586"/>
      <w:bookmarkEnd w:id="587"/>
      <w:bookmarkEnd w:id="588"/>
      <w:bookmarkEnd w:id="589"/>
      <w:bookmarkEnd w:id="590"/>
      <w:bookmarkEnd w:id="591"/>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4.75pt;height:118.3pt" o:ole="">
            <v:imagedata r:id="rId112" o:title=""/>
          </v:shape>
          <o:OLEObject Type="Embed" ProgID="Visio.Drawing.15" ShapeID="_x0000_i1077" DrawAspect="Content" ObjectID="_1701174481"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2" w:name="_Toc27585016"/>
      <w:bookmarkStart w:id="593" w:name="_Toc36456960"/>
      <w:bookmarkStart w:id="594" w:name="_Toc45027841"/>
      <w:bookmarkStart w:id="595" w:name="_Toc45028676"/>
      <w:bookmarkStart w:id="596" w:name="_Toc51867437"/>
      <w:bookmarkStart w:id="597" w:name="_Toc90560008"/>
      <w:r w:rsidRPr="00B3056F">
        <w:t>5.3.2.5.7</w:t>
      </w:r>
      <w:r w:rsidRPr="00B3056F">
        <w:tab/>
        <w:t>SmfRegistration Information Retrieval</w:t>
      </w:r>
      <w:bookmarkEnd w:id="592"/>
      <w:bookmarkEnd w:id="593"/>
      <w:bookmarkEnd w:id="594"/>
      <w:bookmarkEnd w:id="595"/>
      <w:bookmarkEnd w:id="596"/>
      <w:bookmarkEnd w:id="597"/>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4pt;height:118.3pt" o:ole="">
            <v:imagedata r:id="rId114" o:title=""/>
          </v:shape>
          <o:OLEObject Type="Embed" ProgID="Visio.Drawing.11" ShapeID="_x0000_i1078" DrawAspect="Content" ObjectID="_1701174482"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598" w:name="_Toc36456961"/>
      <w:bookmarkStart w:id="599" w:name="_Toc45027842"/>
      <w:bookmarkStart w:id="600" w:name="_Toc45028677"/>
      <w:bookmarkStart w:id="601" w:name="_Toc51867438"/>
      <w:bookmarkStart w:id="602" w:name="_Toc11338409"/>
      <w:bookmarkStart w:id="603" w:name="_Toc27585017"/>
      <w:bookmarkStart w:id="604" w:name="_Toc90560009"/>
      <w:r w:rsidRPr="00B3056F">
        <w:t>5.3.2.5.8</w:t>
      </w:r>
      <w:r w:rsidRPr="00B3056F">
        <w:tab/>
        <w:t>Individual SmfRegistration Information Retrieval</w:t>
      </w:r>
      <w:bookmarkEnd w:id="598"/>
      <w:bookmarkEnd w:id="599"/>
      <w:bookmarkEnd w:id="600"/>
      <w:bookmarkEnd w:id="601"/>
      <w:bookmarkEnd w:id="604"/>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2pt;height:119.7pt" o:ole="">
            <v:imagedata r:id="rId116" o:title=""/>
          </v:shape>
          <o:OLEObject Type="Embed" ProgID="Visio.Drawing.11" ShapeID="_x0000_i1079" DrawAspect="Content" ObjectID="_1701174483"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05" w:name="_Toc36456962"/>
      <w:bookmarkStart w:id="606" w:name="_Toc45027843"/>
      <w:bookmarkStart w:id="607" w:name="_Toc45028678"/>
      <w:bookmarkStart w:id="608" w:name="_Toc51867439"/>
      <w:bookmarkStart w:id="609" w:name="_Toc90560010"/>
      <w:r w:rsidRPr="00B3056F">
        <w:t>5.3.2.5.9</w:t>
      </w:r>
      <w:r w:rsidRPr="00B3056F">
        <w:tab/>
      </w:r>
      <w:r w:rsidRPr="00B3056F">
        <w:rPr>
          <w:rFonts w:hint="eastAsia"/>
          <w:lang w:eastAsia="zh-CN"/>
        </w:rPr>
        <w:t>Location</w:t>
      </w:r>
      <w:r w:rsidRPr="00B3056F">
        <w:t xml:space="preserve"> Information Retrieval</w:t>
      </w:r>
      <w:bookmarkEnd w:id="605"/>
      <w:bookmarkEnd w:id="606"/>
      <w:bookmarkEnd w:id="607"/>
      <w:bookmarkEnd w:id="608"/>
      <w:bookmarkEnd w:id="609"/>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4pt;height:119.7pt" o:ole="">
            <v:imagedata r:id="rId118" o:title=""/>
          </v:shape>
          <o:OLEObject Type="Embed" ProgID="Visio.Drawing.11" ShapeID="_x0000_i1080" DrawAspect="Content" ObjectID="_1701174484"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E57F4C">
      <w:pPr>
        <w:pStyle w:val="B1"/>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0" w:name="_Toc45027844"/>
      <w:bookmarkStart w:id="611" w:name="_Toc45028679"/>
      <w:bookmarkStart w:id="612" w:name="_Toc51867440"/>
      <w:bookmarkStart w:id="613" w:name="_Toc36456963"/>
      <w:bookmarkStart w:id="614" w:name="_Toc90560011"/>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0"/>
      <w:bookmarkEnd w:id="611"/>
      <w:bookmarkEnd w:id="612"/>
      <w:bookmarkEnd w:id="614"/>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w:t>
      </w:r>
      <w:r w:rsidRPr="006A7EE2">
        <w:lastRenderedPageBreak/>
        <w:t xml:space="preserve">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4pt;height:119.7pt" o:ole="">
            <v:imagedata r:id="rId120" o:title=""/>
          </v:shape>
          <o:OLEObject Type="Embed" ProgID="Visio.Drawing.11" ShapeID="_x0000_i1081" DrawAspect="Content" ObjectID="_1701174485"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15" w:name="_Toc45027845"/>
      <w:bookmarkStart w:id="616" w:name="_Toc45028680"/>
      <w:bookmarkStart w:id="617" w:name="_Toc51867441"/>
      <w:bookmarkStart w:id="618" w:name="_Toc90560012"/>
      <w:r w:rsidRPr="006A7EE2">
        <w:t>5.3.2.5.</w:t>
      </w:r>
      <w:r w:rsidR="00FC531E">
        <w:t>11</w:t>
      </w:r>
      <w:r w:rsidRPr="006A7EE2">
        <w:tab/>
      </w:r>
      <w:r>
        <w:t xml:space="preserve">IP-SM-GW </w:t>
      </w:r>
      <w:r w:rsidRPr="006A7EE2">
        <w:t>Registration Information Retrieval</w:t>
      </w:r>
      <w:bookmarkEnd w:id="615"/>
      <w:bookmarkEnd w:id="616"/>
      <w:bookmarkEnd w:id="617"/>
      <w:bookmarkEnd w:id="618"/>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4pt;height:119.7pt" o:ole="">
            <v:imagedata r:id="rId122" o:title=""/>
          </v:shape>
          <o:OLEObject Type="Embed" ProgID="Visio.Drawing.11" ShapeID="_x0000_i1082" DrawAspect="Content" ObjectID="_1701174486"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19" w:name="_Toc45027846"/>
      <w:bookmarkStart w:id="620" w:name="_Toc45028681"/>
      <w:bookmarkStart w:id="621" w:name="_Toc51867442"/>
      <w:bookmarkStart w:id="622" w:name="_Toc90560013"/>
      <w:r w:rsidRPr="00B3056F">
        <w:t>5.3.2.6</w:t>
      </w:r>
      <w:r w:rsidRPr="00B3056F">
        <w:tab/>
        <w:t>Update</w:t>
      </w:r>
      <w:bookmarkEnd w:id="602"/>
      <w:bookmarkEnd w:id="603"/>
      <w:bookmarkEnd w:id="613"/>
      <w:bookmarkEnd w:id="619"/>
      <w:bookmarkEnd w:id="620"/>
      <w:bookmarkEnd w:id="621"/>
      <w:bookmarkEnd w:id="622"/>
    </w:p>
    <w:p w14:paraId="6FD9D7D7" w14:textId="0971128C" w:rsidR="00EF45DA" w:rsidRPr="00B3056F" w:rsidRDefault="00EF45DA" w:rsidP="00EF45DA">
      <w:pPr>
        <w:pStyle w:val="Heading5"/>
      </w:pPr>
      <w:bookmarkStart w:id="623" w:name="_Toc11338410"/>
      <w:bookmarkStart w:id="624" w:name="_Toc27585018"/>
      <w:bookmarkStart w:id="625" w:name="_Toc36456964"/>
      <w:bookmarkStart w:id="626" w:name="_Toc45027847"/>
      <w:bookmarkStart w:id="627" w:name="_Toc45028682"/>
      <w:bookmarkStart w:id="628" w:name="_Toc51867443"/>
      <w:bookmarkStart w:id="629" w:name="_Toc90560014"/>
      <w:r w:rsidRPr="00B3056F">
        <w:t>5.3.2.6.1</w:t>
      </w:r>
      <w:r w:rsidRPr="00B3056F">
        <w:tab/>
        <w:t>General</w:t>
      </w:r>
      <w:bookmarkEnd w:id="623"/>
      <w:bookmarkEnd w:id="624"/>
      <w:bookmarkEnd w:id="625"/>
      <w:bookmarkEnd w:id="626"/>
      <w:bookmarkEnd w:id="627"/>
      <w:bookmarkEnd w:id="628"/>
      <w:bookmarkEnd w:id="629"/>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0" w:name="_Toc11338411"/>
      <w:bookmarkStart w:id="631" w:name="_Toc27585019"/>
      <w:bookmarkStart w:id="632" w:name="_Toc36456965"/>
      <w:bookmarkStart w:id="633" w:name="_Toc45027848"/>
      <w:bookmarkStart w:id="634" w:name="_Toc45028683"/>
      <w:bookmarkStart w:id="635" w:name="_Toc51867444"/>
      <w:bookmarkStart w:id="636" w:name="_Toc90560015"/>
      <w:r w:rsidRPr="00B3056F">
        <w:lastRenderedPageBreak/>
        <w:t>5.3.2.6.2</w:t>
      </w:r>
      <w:r w:rsidRPr="00B3056F">
        <w:tab/>
        <w:t>Update A Parameter (e.g. PEI) in the AMF Registration For 3GPP Access</w:t>
      </w:r>
      <w:bookmarkEnd w:id="630"/>
      <w:bookmarkEnd w:id="631"/>
      <w:bookmarkEnd w:id="632"/>
      <w:bookmarkEnd w:id="633"/>
      <w:bookmarkEnd w:id="634"/>
      <w:bookmarkEnd w:id="635"/>
      <w:bookmarkEnd w:id="636"/>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2pt;height:107.3pt" o:ole="">
            <v:imagedata r:id="rId124" o:title=""/>
          </v:shape>
          <o:OLEObject Type="Embed" ProgID="Visio.Drawing.11" ShapeID="_x0000_i1083" DrawAspect="Content" ObjectID="_1701174487"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37" w:name="_Toc11338412"/>
      <w:bookmarkStart w:id="638" w:name="_Toc27585020"/>
      <w:bookmarkStart w:id="639" w:name="_Toc36456966"/>
      <w:bookmarkStart w:id="640" w:name="_Toc45027849"/>
      <w:bookmarkStart w:id="641" w:name="_Toc45028684"/>
      <w:bookmarkStart w:id="642" w:name="_Toc51867445"/>
      <w:bookmarkStart w:id="643" w:name="_Toc90560016"/>
      <w:r w:rsidRPr="00B3056F">
        <w:t>5.3.2.6.3</w:t>
      </w:r>
      <w:r w:rsidRPr="00B3056F">
        <w:tab/>
        <w:t>Update A Parameter (e.g. PEI) in the AMF Registration For Non 3GPP Access</w:t>
      </w:r>
      <w:bookmarkEnd w:id="637"/>
      <w:bookmarkEnd w:id="638"/>
      <w:bookmarkEnd w:id="639"/>
      <w:bookmarkEnd w:id="640"/>
      <w:bookmarkEnd w:id="641"/>
      <w:bookmarkEnd w:id="642"/>
      <w:bookmarkEnd w:id="643"/>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2pt;height:107.3pt" o:ole="">
            <v:imagedata r:id="rId126" o:title=""/>
          </v:shape>
          <o:OLEObject Type="Embed" ProgID="Visio.Drawing.11" ShapeID="_x0000_i1084" DrawAspect="Content" ObjectID="_1701174488"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4" w:name="_Toc11338413"/>
      <w:bookmarkStart w:id="645" w:name="_Toc27585021"/>
      <w:bookmarkStart w:id="646" w:name="_Toc36456967"/>
      <w:bookmarkStart w:id="647" w:name="_Toc45027850"/>
      <w:bookmarkStart w:id="648" w:name="_Toc45028685"/>
      <w:bookmarkStart w:id="649" w:name="_Toc51867446"/>
      <w:bookmarkStart w:id="650" w:name="_Toc90560017"/>
      <w:r w:rsidRPr="00B3056F">
        <w:t>5.3.2.7</w:t>
      </w:r>
      <w:r w:rsidRPr="00B3056F">
        <w:tab/>
        <w:t>P-CSCF-RestorationNotification</w:t>
      </w:r>
      <w:bookmarkEnd w:id="644"/>
      <w:bookmarkEnd w:id="645"/>
      <w:bookmarkEnd w:id="646"/>
      <w:bookmarkEnd w:id="647"/>
      <w:bookmarkEnd w:id="648"/>
      <w:bookmarkEnd w:id="649"/>
      <w:bookmarkEnd w:id="650"/>
    </w:p>
    <w:p w14:paraId="58E4D725" w14:textId="092C4FEF" w:rsidR="00EF45DA" w:rsidRPr="00B3056F" w:rsidRDefault="00EF45DA" w:rsidP="00EF45DA">
      <w:pPr>
        <w:pStyle w:val="Heading5"/>
      </w:pPr>
      <w:bookmarkStart w:id="651" w:name="_Toc11338414"/>
      <w:bookmarkStart w:id="652" w:name="_Toc27585022"/>
      <w:bookmarkStart w:id="653" w:name="_Toc36456968"/>
      <w:bookmarkStart w:id="654" w:name="_Toc45027851"/>
      <w:bookmarkStart w:id="655" w:name="_Toc45028686"/>
      <w:bookmarkStart w:id="656" w:name="_Toc51867447"/>
      <w:bookmarkStart w:id="657" w:name="_Toc90560018"/>
      <w:r w:rsidRPr="00B3056F">
        <w:t>5.3.2.7.1</w:t>
      </w:r>
      <w:r w:rsidRPr="00B3056F">
        <w:tab/>
        <w:t>General</w:t>
      </w:r>
      <w:bookmarkEnd w:id="651"/>
      <w:bookmarkEnd w:id="652"/>
      <w:bookmarkEnd w:id="653"/>
      <w:bookmarkEnd w:id="654"/>
      <w:bookmarkEnd w:id="655"/>
      <w:bookmarkEnd w:id="656"/>
      <w:bookmarkEnd w:id="657"/>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58" w:name="_Toc11338415"/>
      <w:bookmarkStart w:id="659" w:name="_Toc27585023"/>
      <w:bookmarkStart w:id="660" w:name="_Toc36456969"/>
      <w:bookmarkStart w:id="661" w:name="_Toc45027852"/>
      <w:bookmarkStart w:id="662" w:name="_Toc45028687"/>
      <w:bookmarkStart w:id="663" w:name="_Toc51867448"/>
      <w:bookmarkStart w:id="664" w:name="_Toc90560019"/>
      <w:r w:rsidRPr="00B3056F">
        <w:t>5.3.2.7.2</w:t>
      </w:r>
      <w:r w:rsidRPr="00B3056F">
        <w:tab/>
        <w:t>UDM initiated P-CSCF-Restoration</w:t>
      </w:r>
      <w:bookmarkEnd w:id="658"/>
      <w:bookmarkEnd w:id="659"/>
      <w:bookmarkEnd w:id="660"/>
      <w:bookmarkEnd w:id="661"/>
      <w:bookmarkEnd w:id="662"/>
      <w:bookmarkEnd w:id="663"/>
      <w:bookmarkEnd w:id="664"/>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4pt;height:116.95pt" o:ole="">
            <v:imagedata r:id="rId128" o:title=""/>
          </v:shape>
          <o:OLEObject Type="Embed" ProgID="Visio.Drawing.11" ShapeID="_x0000_i1085" DrawAspect="Content" ObjectID="_1701174489"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65" w:name="_Toc27585024"/>
      <w:bookmarkStart w:id="666" w:name="_Toc36456970"/>
      <w:bookmarkStart w:id="667" w:name="_Toc45027853"/>
      <w:bookmarkStart w:id="668" w:name="_Toc45028688"/>
      <w:bookmarkStart w:id="669" w:name="_Toc51867449"/>
      <w:bookmarkStart w:id="670" w:name="_Toc11338416"/>
      <w:bookmarkStart w:id="671" w:name="_Toc90560020"/>
      <w:r w:rsidRPr="00B3056F">
        <w:t>5.3.2.8</w:t>
      </w:r>
      <w:r w:rsidRPr="00B3056F">
        <w:tab/>
        <w:t>P-CSCF-RestorationTrigger</w:t>
      </w:r>
      <w:bookmarkEnd w:id="665"/>
      <w:bookmarkEnd w:id="666"/>
      <w:bookmarkEnd w:id="667"/>
      <w:bookmarkEnd w:id="668"/>
      <w:bookmarkEnd w:id="669"/>
      <w:bookmarkEnd w:id="671"/>
    </w:p>
    <w:p w14:paraId="6CBDE0DC" w14:textId="749314DB" w:rsidR="00EF45DA" w:rsidRPr="00B3056F" w:rsidRDefault="00EF45DA" w:rsidP="00EF45DA">
      <w:pPr>
        <w:pStyle w:val="Heading5"/>
      </w:pPr>
      <w:bookmarkStart w:id="672" w:name="_Toc27585025"/>
      <w:bookmarkStart w:id="673" w:name="_Toc36456971"/>
      <w:bookmarkStart w:id="674" w:name="_Toc45027854"/>
      <w:bookmarkStart w:id="675" w:name="_Toc45028689"/>
      <w:bookmarkStart w:id="676" w:name="_Toc51867450"/>
      <w:bookmarkStart w:id="677" w:name="_Toc90560021"/>
      <w:r w:rsidRPr="00B3056F">
        <w:t>5.3.2.8.1</w:t>
      </w:r>
      <w:r w:rsidRPr="00B3056F">
        <w:tab/>
        <w:t>General</w:t>
      </w:r>
      <w:bookmarkEnd w:id="672"/>
      <w:bookmarkEnd w:id="673"/>
      <w:bookmarkEnd w:id="674"/>
      <w:bookmarkEnd w:id="675"/>
      <w:bookmarkEnd w:id="676"/>
      <w:bookmarkEnd w:id="677"/>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78" w:name="_Toc27585026"/>
      <w:bookmarkStart w:id="679" w:name="_Toc36456972"/>
      <w:bookmarkStart w:id="680" w:name="_Toc45027855"/>
      <w:bookmarkStart w:id="681" w:name="_Toc45028690"/>
      <w:bookmarkStart w:id="682" w:name="_Toc51867451"/>
      <w:bookmarkStart w:id="683" w:name="_Toc90560022"/>
      <w:r w:rsidRPr="00B3056F">
        <w:t>5.3.2.8.2</w:t>
      </w:r>
      <w:r w:rsidRPr="00B3056F">
        <w:tab/>
        <w:t>P-CSCF-RestorationTrigger</w:t>
      </w:r>
      <w:bookmarkEnd w:id="678"/>
      <w:bookmarkEnd w:id="679"/>
      <w:bookmarkEnd w:id="680"/>
      <w:bookmarkEnd w:id="681"/>
      <w:bookmarkEnd w:id="682"/>
      <w:bookmarkEnd w:id="683"/>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2pt;height:116.95pt" o:ole="">
            <v:imagedata r:id="rId130" o:title=""/>
          </v:shape>
          <o:OLEObject Type="Embed" ProgID="Visio.Drawing.11" ShapeID="_x0000_i1086" DrawAspect="Content" ObjectID="_1701174490"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4" w:name="_Toc36456973"/>
      <w:bookmarkStart w:id="685" w:name="_Toc45027856"/>
      <w:bookmarkStart w:id="686" w:name="_Toc45028691"/>
      <w:bookmarkStart w:id="687" w:name="_Toc51867452"/>
      <w:bookmarkStart w:id="688" w:name="_Toc27585027"/>
      <w:bookmarkStart w:id="689" w:name="_Toc90560023"/>
      <w:r w:rsidRPr="00B3056F">
        <w:t>5.3.2.9</w:t>
      </w:r>
      <w:r w:rsidRPr="00B3056F">
        <w:tab/>
        <w:t>AMFDeregistration</w:t>
      </w:r>
      <w:bookmarkEnd w:id="684"/>
      <w:bookmarkEnd w:id="685"/>
      <w:bookmarkEnd w:id="686"/>
      <w:bookmarkEnd w:id="687"/>
      <w:bookmarkEnd w:id="689"/>
    </w:p>
    <w:p w14:paraId="2FD19DBD" w14:textId="6B955650" w:rsidR="00EF45DA" w:rsidRPr="00B3056F" w:rsidRDefault="00EF45DA" w:rsidP="00EF45DA">
      <w:pPr>
        <w:pStyle w:val="Heading5"/>
      </w:pPr>
      <w:bookmarkStart w:id="690" w:name="_Toc36456974"/>
      <w:bookmarkStart w:id="691" w:name="_Toc45027857"/>
      <w:bookmarkStart w:id="692" w:name="_Toc45028692"/>
      <w:bookmarkStart w:id="693" w:name="_Toc51867453"/>
      <w:bookmarkStart w:id="694" w:name="_Toc90560024"/>
      <w:r w:rsidRPr="00B3056F">
        <w:t>5.3.2.9.1</w:t>
      </w:r>
      <w:r w:rsidRPr="00B3056F">
        <w:tab/>
        <w:t>General</w:t>
      </w:r>
      <w:bookmarkEnd w:id="690"/>
      <w:bookmarkEnd w:id="691"/>
      <w:bookmarkEnd w:id="692"/>
      <w:bookmarkEnd w:id="693"/>
      <w:bookmarkEnd w:id="694"/>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695" w:name="_Toc36456975"/>
      <w:bookmarkStart w:id="696" w:name="_Toc45027858"/>
      <w:bookmarkStart w:id="697" w:name="_Toc45028693"/>
      <w:bookmarkStart w:id="698" w:name="_Toc51867454"/>
      <w:bookmarkStart w:id="699" w:name="_Toc90560025"/>
      <w:r w:rsidRPr="00B3056F">
        <w:t>5.3.2.9.2</w:t>
      </w:r>
      <w:r w:rsidRPr="00B3056F">
        <w:tab/>
        <w:t>AMF-Deregistration</w:t>
      </w:r>
      <w:bookmarkEnd w:id="695"/>
      <w:bookmarkEnd w:id="696"/>
      <w:bookmarkEnd w:id="697"/>
      <w:bookmarkEnd w:id="698"/>
      <w:bookmarkEnd w:id="699"/>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2.9pt;height:106.85pt" o:ole="">
            <v:imagedata r:id="rId132" o:title=""/>
          </v:shape>
          <o:OLEObject Type="Embed" ProgID="Visio.Drawing.11" ShapeID="_x0000_i1087" DrawAspect="Content" ObjectID="_1701174491"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0" w:name="_Toc36456976"/>
      <w:bookmarkStart w:id="701" w:name="_Toc45027859"/>
      <w:bookmarkStart w:id="702" w:name="_Toc45028694"/>
      <w:bookmarkStart w:id="703" w:name="_Toc51867455"/>
      <w:bookmarkStart w:id="704" w:name="_Toc90560026"/>
      <w:r w:rsidRPr="00B3056F">
        <w:lastRenderedPageBreak/>
        <w:t>5.3.2.10</w:t>
      </w:r>
      <w:r w:rsidRPr="00B3056F">
        <w:tab/>
        <w:t>PEI-Update</w:t>
      </w:r>
      <w:bookmarkEnd w:id="700"/>
      <w:bookmarkEnd w:id="701"/>
      <w:bookmarkEnd w:id="702"/>
      <w:bookmarkEnd w:id="703"/>
      <w:bookmarkEnd w:id="704"/>
    </w:p>
    <w:p w14:paraId="282E24EC" w14:textId="0BAB2F20" w:rsidR="00EF45DA" w:rsidRPr="00B3056F" w:rsidRDefault="00EF45DA" w:rsidP="00EF45DA">
      <w:pPr>
        <w:pStyle w:val="Heading5"/>
      </w:pPr>
      <w:bookmarkStart w:id="705" w:name="_Toc36456977"/>
      <w:bookmarkStart w:id="706" w:name="_Toc45027860"/>
      <w:bookmarkStart w:id="707" w:name="_Toc45028695"/>
      <w:bookmarkStart w:id="708" w:name="_Toc51867456"/>
      <w:bookmarkStart w:id="709" w:name="_Toc90560027"/>
      <w:r w:rsidRPr="00B3056F">
        <w:t>5.3.2.10.1</w:t>
      </w:r>
      <w:r w:rsidRPr="00B3056F">
        <w:tab/>
        <w:t>General</w:t>
      </w:r>
      <w:bookmarkEnd w:id="705"/>
      <w:bookmarkEnd w:id="706"/>
      <w:bookmarkEnd w:id="707"/>
      <w:bookmarkEnd w:id="708"/>
      <w:bookmarkEnd w:id="709"/>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0" w:name="_Toc36456978"/>
      <w:bookmarkStart w:id="711" w:name="_Toc45027861"/>
      <w:bookmarkStart w:id="712" w:name="_Toc45028696"/>
      <w:bookmarkStart w:id="713" w:name="_Toc51867457"/>
      <w:bookmarkStart w:id="714" w:name="_Toc90560028"/>
      <w:r w:rsidRPr="00B3056F">
        <w:t>5.3.2.10.2</w:t>
      </w:r>
      <w:r w:rsidRPr="00B3056F">
        <w:tab/>
        <w:t>PEI Update</w:t>
      </w:r>
      <w:bookmarkEnd w:id="710"/>
      <w:bookmarkEnd w:id="711"/>
      <w:bookmarkEnd w:id="712"/>
      <w:bookmarkEnd w:id="713"/>
      <w:bookmarkEnd w:id="714"/>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4pt;height:106.85pt" o:ole="">
            <v:imagedata r:id="rId134" o:title=""/>
          </v:shape>
          <o:OLEObject Type="Embed" ProgID="Visio.Drawing.11" ShapeID="_x0000_i1088" DrawAspect="Content" ObjectID="_1701174492"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15" w:name="_Toc36456979"/>
      <w:bookmarkStart w:id="716" w:name="_Toc45027862"/>
      <w:bookmarkStart w:id="717" w:name="_Toc45028697"/>
      <w:bookmarkStart w:id="718" w:name="_Toc51867458"/>
      <w:bookmarkStart w:id="719" w:name="_Toc90560029"/>
      <w:r w:rsidRPr="00B3056F">
        <w:t>5.4</w:t>
      </w:r>
      <w:r w:rsidRPr="00B3056F">
        <w:tab/>
        <w:t>Nudm_UEAuthentication Service</w:t>
      </w:r>
      <w:bookmarkEnd w:id="670"/>
      <w:bookmarkEnd w:id="688"/>
      <w:bookmarkEnd w:id="715"/>
      <w:bookmarkEnd w:id="716"/>
      <w:bookmarkEnd w:id="717"/>
      <w:bookmarkEnd w:id="718"/>
      <w:bookmarkEnd w:id="719"/>
    </w:p>
    <w:p w14:paraId="72F37559" w14:textId="26BC9178" w:rsidR="00EF45DA" w:rsidRPr="00B3056F" w:rsidRDefault="00EF45DA" w:rsidP="00EF45DA">
      <w:pPr>
        <w:pStyle w:val="Heading3"/>
      </w:pPr>
      <w:bookmarkStart w:id="720" w:name="_Toc11338417"/>
      <w:bookmarkStart w:id="721" w:name="_Toc27585028"/>
      <w:bookmarkStart w:id="722" w:name="_Toc36456980"/>
      <w:bookmarkStart w:id="723" w:name="_Toc45027863"/>
      <w:bookmarkStart w:id="724" w:name="_Toc45028698"/>
      <w:bookmarkStart w:id="725" w:name="_Toc51867459"/>
      <w:bookmarkStart w:id="726" w:name="_Toc90560030"/>
      <w:r w:rsidRPr="00B3056F">
        <w:t>5.4.1</w:t>
      </w:r>
      <w:r w:rsidRPr="00B3056F">
        <w:tab/>
        <w:t>Service Description</w:t>
      </w:r>
      <w:bookmarkEnd w:id="720"/>
      <w:bookmarkEnd w:id="721"/>
      <w:bookmarkEnd w:id="722"/>
      <w:bookmarkEnd w:id="723"/>
      <w:bookmarkEnd w:id="724"/>
      <w:bookmarkEnd w:id="725"/>
      <w:bookmarkEnd w:id="726"/>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27" w:name="_Toc11338418"/>
      <w:bookmarkStart w:id="728" w:name="_Toc27585029"/>
      <w:bookmarkStart w:id="729" w:name="_Toc36456981"/>
      <w:bookmarkStart w:id="730" w:name="_Toc45027864"/>
      <w:bookmarkStart w:id="731" w:name="_Toc45028699"/>
      <w:bookmarkStart w:id="732" w:name="_Toc51867460"/>
      <w:bookmarkStart w:id="733" w:name="_Toc90560031"/>
      <w:r w:rsidRPr="00B3056F">
        <w:t>5.4.2</w:t>
      </w:r>
      <w:r w:rsidRPr="00B3056F">
        <w:tab/>
        <w:t>Service Operations</w:t>
      </w:r>
      <w:bookmarkEnd w:id="727"/>
      <w:bookmarkEnd w:id="728"/>
      <w:bookmarkEnd w:id="729"/>
      <w:bookmarkEnd w:id="730"/>
      <w:bookmarkEnd w:id="731"/>
      <w:bookmarkEnd w:id="732"/>
      <w:bookmarkEnd w:id="733"/>
    </w:p>
    <w:p w14:paraId="4429F64C" w14:textId="77777777" w:rsidR="00EF45DA" w:rsidRPr="00B3056F" w:rsidRDefault="00EF45DA" w:rsidP="00EF45DA">
      <w:pPr>
        <w:pStyle w:val="Heading4"/>
      </w:pPr>
      <w:bookmarkStart w:id="734" w:name="_Toc11338419"/>
      <w:bookmarkStart w:id="735" w:name="_Toc27585030"/>
      <w:bookmarkStart w:id="736" w:name="_Toc36456982"/>
      <w:bookmarkStart w:id="737" w:name="_Toc45027865"/>
      <w:bookmarkStart w:id="738" w:name="_Toc45028700"/>
      <w:bookmarkStart w:id="739" w:name="_Toc51867461"/>
      <w:bookmarkStart w:id="740" w:name="_Toc90560032"/>
      <w:r w:rsidRPr="00B3056F">
        <w:t>5.4.2.1</w:t>
      </w:r>
      <w:r w:rsidRPr="00B3056F">
        <w:tab/>
        <w:t>Introduction</w:t>
      </w:r>
      <w:bookmarkEnd w:id="734"/>
      <w:bookmarkEnd w:id="735"/>
      <w:bookmarkEnd w:id="736"/>
      <w:bookmarkEnd w:id="737"/>
      <w:bookmarkEnd w:id="738"/>
      <w:bookmarkEnd w:id="739"/>
      <w:bookmarkEnd w:id="740"/>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1" w:name="_Toc11338420"/>
      <w:bookmarkStart w:id="742" w:name="_Toc27585031"/>
      <w:bookmarkStart w:id="743" w:name="_Toc36456983"/>
      <w:bookmarkStart w:id="744" w:name="_Toc45027866"/>
      <w:bookmarkStart w:id="745" w:name="_Toc45028701"/>
      <w:bookmarkStart w:id="746" w:name="_Toc51867462"/>
      <w:bookmarkStart w:id="747" w:name="_Toc90560033"/>
      <w:r w:rsidRPr="00B3056F">
        <w:t>5.4.2.2</w:t>
      </w:r>
      <w:r w:rsidRPr="00B3056F">
        <w:tab/>
        <w:t>Get</w:t>
      </w:r>
      <w:bookmarkEnd w:id="741"/>
      <w:bookmarkEnd w:id="742"/>
      <w:bookmarkEnd w:id="743"/>
      <w:bookmarkEnd w:id="744"/>
      <w:bookmarkEnd w:id="745"/>
      <w:bookmarkEnd w:id="746"/>
      <w:bookmarkEnd w:id="747"/>
    </w:p>
    <w:p w14:paraId="6EA863DA" w14:textId="77777777" w:rsidR="00EF45DA" w:rsidRPr="00B3056F" w:rsidRDefault="00EF45DA" w:rsidP="00EF45DA">
      <w:pPr>
        <w:pStyle w:val="Heading5"/>
      </w:pPr>
      <w:bookmarkStart w:id="748" w:name="_Toc11338421"/>
      <w:bookmarkStart w:id="749" w:name="_Toc27585032"/>
      <w:bookmarkStart w:id="750" w:name="_Toc36456984"/>
      <w:bookmarkStart w:id="751" w:name="_Toc45027867"/>
      <w:bookmarkStart w:id="752" w:name="_Toc45028702"/>
      <w:bookmarkStart w:id="753" w:name="_Toc51867463"/>
      <w:bookmarkStart w:id="754" w:name="_Toc90560034"/>
      <w:r w:rsidRPr="00B3056F">
        <w:t>5.4.2.2.1</w:t>
      </w:r>
      <w:r w:rsidRPr="00B3056F">
        <w:tab/>
        <w:t>General</w:t>
      </w:r>
      <w:bookmarkEnd w:id="748"/>
      <w:bookmarkEnd w:id="749"/>
      <w:bookmarkEnd w:id="750"/>
      <w:bookmarkEnd w:id="751"/>
      <w:bookmarkEnd w:id="752"/>
      <w:bookmarkEnd w:id="753"/>
      <w:bookmarkEnd w:id="754"/>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55" w:name="_Toc11338422"/>
      <w:bookmarkStart w:id="756" w:name="_Toc27585033"/>
      <w:bookmarkStart w:id="757" w:name="_Toc36456985"/>
      <w:bookmarkStart w:id="758" w:name="_Toc45027868"/>
      <w:bookmarkStart w:id="759" w:name="_Toc45028703"/>
      <w:bookmarkStart w:id="760" w:name="_Toc51867464"/>
      <w:bookmarkStart w:id="761" w:name="_Toc90560035"/>
      <w:r w:rsidRPr="00B3056F">
        <w:t>5.4.2.2.2</w:t>
      </w:r>
      <w:r w:rsidRPr="00B3056F">
        <w:tab/>
        <w:t>Authentication Information Retrieval</w:t>
      </w:r>
      <w:bookmarkEnd w:id="755"/>
      <w:bookmarkEnd w:id="756"/>
      <w:bookmarkEnd w:id="757"/>
      <w:bookmarkEnd w:id="758"/>
      <w:bookmarkEnd w:id="759"/>
      <w:bookmarkEnd w:id="760"/>
      <w:bookmarkEnd w:id="761"/>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4.75pt;height:118.3pt" o:ole="">
            <v:imagedata r:id="rId136" o:title=""/>
          </v:shape>
          <o:OLEObject Type="Embed" ProgID="Visio.Drawing.11" ShapeID="_x0000_i1089" DrawAspect="Content" ObjectID="_1701174493"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2" w:name="_Toc27585034"/>
      <w:bookmarkStart w:id="763" w:name="_Toc36456986"/>
      <w:bookmarkStart w:id="764" w:name="_Toc45027869"/>
      <w:bookmarkStart w:id="765" w:name="_Toc45028704"/>
      <w:bookmarkStart w:id="766" w:name="_Toc51867465"/>
      <w:bookmarkStart w:id="767" w:name="_Toc20128671"/>
      <w:bookmarkStart w:id="768" w:name="_Toc90560036"/>
      <w:r w:rsidRPr="00B3056F">
        <w:t>5.4.2.2.3</w:t>
      </w:r>
      <w:r w:rsidRPr="00B3056F">
        <w:tab/>
        <w:t>FN-RG Authentication</w:t>
      </w:r>
      <w:bookmarkEnd w:id="762"/>
      <w:bookmarkEnd w:id="763"/>
      <w:bookmarkEnd w:id="764"/>
      <w:bookmarkEnd w:id="765"/>
      <w:bookmarkEnd w:id="766"/>
      <w:bookmarkEnd w:id="768"/>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4pt;height:118.3pt" o:ole="">
            <v:imagedata r:id="rId138" o:title=""/>
          </v:shape>
          <o:OLEObject Type="Embed" ProgID="Visio.Drawing.11" ShapeID="_x0000_i1090" DrawAspect="Content" ObjectID="_1701174494"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67"/>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69" w:name="_Toc11338423"/>
      <w:bookmarkStart w:id="770" w:name="_Toc27585035"/>
      <w:bookmarkStart w:id="771" w:name="_Toc36456987"/>
      <w:bookmarkStart w:id="772" w:name="_Toc45027870"/>
      <w:bookmarkStart w:id="773" w:name="_Toc45028705"/>
      <w:bookmarkStart w:id="774" w:name="_Toc51867466"/>
      <w:bookmarkStart w:id="775" w:name="_Toc90560037"/>
      <w:r w:rsidRPr="00B3056F">
        <w:t>5.4.2.3</w:t>
      </w:r>
      <w:r w:rsidRPr="00B3056F">
        <w:tab/>
        <w:t>ResultConfirmationInform</w:t>
      </w:r>
      <w:bookmarkEnd w:id="769"/>
      <w:bookmarkEnd w:id="770"/>
      <w:bookmarkEnd w:id="771"/>
      <w:bookmarkEnd w:id="772"/>
      <w:bookmarkEnd w:id="773"/>
      <w:bookmarkEnd w:id="774"/>
      <w:bookmarkEnd w:id="775"/>
    </w:p>
    <w:p w14:paraId="1F54FF9B" w14:textId="77777777" w:rsidR="00EF45DA" w:rsidRPr="00B3056F" w:rsidRDefault="00EF45DA" w:rsidP="00EF45DA">
      <w:pPr>
        <w:pStyle w:val="Heading5"/>
      </w:pPr>
      <w:bookmarkStart w:id="776" w:name="_Toc11338424"/>
      <w:bookmarkStart w:id="777" w:name="_Toc27585036"/>
      <w:bookmarkStart w:id="778" w:name="_Toc36456988"/>
      <w:bookmarkStart w:id="779" w:name="_Toc45027871"/>
      <w:bookmarkStart w:id="780" w:name="_Toc45028706"/>
      <w:bookmarkStart w:id="781" w:name="_Toc51867467"/>
      <w:bookmarkStart w:id="782" w:name="_Toc90560038"/>
      <w:r w:rsidRPr="00B3056F">
        <w:t>5.4.2.3.1</w:t>
      </w:r>
      <w:r w:rsidRPr="00B3056F">
        <w:tab/>
        <w:t>General</w:t>
      </w:r>
      <w:bookmarkEnd w:id="776"/>
      <w:bookmarkEnd w:id="777"/>
      <w:bookmarkEnd w:id="778"/>
      <w:bookmarkEnd w:id="779"/>
      <w:bookmarkEnd w:id="780"/>
      <w:bookmarkEnd w:id="781"/>
      <w:bookmarkEnd w:id="782"/>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3" w:name="_Toc11338425"/>
      <w:bookmarkStart w:id="784" w:name="_Toc27585037"/>
      <w:bookmarkStart w:id="785" w:name="_Toc36456989"/>
      <w:bookmarkStart w:id="786" w:name="_Toc45027872"/>
      <w:bookmarkStart w:id="787" w:name="_Toc45028707"/>
      <w:bookmarkStart w:id="788" w:name="_Toc51867468"/>
      <w:bookmarkStart w:id="789" w:name="_Toc90560039"/>
      <w:r w:rsidRPr="00B3056F">
        <w:t>5.4.2.3.2</w:t>
      </w:r>
      <w:r w:rsidRPr="00B3056F">
        <w:tab/>
        <w:t>Authentication Confirmation</w:t>
      </w:r>
      <w:bookmarkEnd w:id="783"/>
      <w:bookmarkEnd w:id="784"/>
      <w:bookmarkEnd w:id="785"/>
      <w:bookmarkEnd w:id="786"/>
      <w:bookmarkEnd w:id="787"/>
      <w:bookmarkEnd w:id="788"/>
      <w:bookmarkEnd w:id="789"/>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3.8pt;height:135.75pt" o:ole="">
            <v:imagedata r:id="rId140" o:title=""/>
          </v:shape>
          <o:OLEObject Type="Embed" ProgID="Visio.Drawing.11" ShapeID="_x0000_i1091" DrawAspect="Content" ObjectID="_1701174495"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0" w:name="_Toc36456990"/>
      <w:bookmarkStart w:id="791" w:name="_Toc45027873"/>
      <w:bookmarkStart w:id="792" w:name="_Toc45028708"/>
      <w:bookmarkStart w:id="793" w:name="_Toc51867469"/>
      <w:bookmarkStart w:id="794" w:name="_Toc27585038"/>
      <w:bookmarkStart w:id="795" w:name="_Toc11338426"/>
      <w:bookmarkStart w:id="796" w:name="_Toc90560040"/>
      <w:r w:rsidRPr="00B3056F">
        <w:t>5.4.2.3.3</w:t>
      </w:r>
      <w:r w:rsidRPr="00B3056F">
        <w:tab/>
        <w:t>Authentication Result Removal</w:t>
      </w:r>
      <w:bookmarkEnd w:id="790"/>
      <w:bookmarkEnd w:id="791"/>
      <w:bookmarkEnd w:id="792"/>
      <w:bookmarkEnd w:id="793"/>
      <w:bookmarkEnd w:id="796"/>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3.4pt;height:118.3pt" o:ole="">
            <v:imagedata r:id="rId142" o:title=""/>
          </v:shape>
          <o:OLEObject Type="Embed" ProgID="Visio.Drawing.15" ShapeID="_x0000_i1092" DrawAspect="Content" ObjectID="_1701174496"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797" w:name="_Toc36456991"/>
      <w:bookmarkStart w:id="798" w:name="_Toc45027874"/>
      <w:bookmarkStart w:id="799" w:name="_Toc45028709"/>
      <w:bookmarkStart w:id="800" w:name="_Toc51867470"/>
      <w:bookmarkStart w:id="801" w:name="_Toc90560041"/>
      <w:r w:rsidRPr="00B3056F">
        <w:t>5.4.2.4</w:t>
      </w:r>
      <w:r w:rsidRPr="00B3056F">
        <w:tab/>
        <w:t>GetHssAv</w:t>
      </w:r>
      <w:bookmarkEnd w:id="794"/>
      <w:bookmarkEnd w:id="797"/>
      <w:bookmarkEnd w:id="798"/>
      <w:bookmarkEnd w:id="799"/>
      <w:bookmarkEnd w:id="800"/>
      <w:bookmarkEnd w:id="801"/>
    </w:p>
    <w:p w14:paraId="3090EDF8" w14:textId="77777777" w:rsidR="00EF45DA" w:rsidRPr="00B3056F" w:rsidRDefault="00EF45DA" w:rsidP="00EF45DA">
      <w:pPr>
        <w:pStyle w:val="Heading5"/>
      </w:pPr>
      <w:bookmarkStart w:id="802" w:name="_Toc27585039"/>
      <w:bookmarkStart w:id="803" w:name="_Toc36456992"/>
      <w:bookmarkStart w:id="804" w:name="_Toc45027875"/>
      <w:bookmarkStart w:id="805" w:name="_Toc45028710"/>
      <w:bookmarkStart w:id="806" w:name="_Toc51867471"/>
      <w:bookmarkStart w:id="807" w:name="_Toc90560042"/>
      <w:r w:rsidRPr="00B3056F">
        <w:t>5.4.2.4.1</w:t>
      </w:r>
      <w:r w:rsidRPr="00B3056F">
        <w:tab/>
        <w:t>General</w:t>
      </w:r>
      <w:bookmarkEnd w:id="802"/>
      <w:bookmarkEnd w:id="803"/>
      <w:bookmarkEnd w:id="804"/>
      <w:bookmarkEnd w:id="805"/>
      <w:bookmarkEnd w:id="806"/>
      <w:bookmarkEnd w:id="807"/>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08" w:name="_Toc27585040"/>
      <w:bookmarkStart w:id="809" w:name="_Toc36456993"/>
      <w:bookmarkStart w:id="810" w:name="_Toc45027876"/>
      <w:bookmarkStart w:id="811" w:name="_Toc45028711"/>
      <w:bookmarkStart w:id="812" w:name="_Toc51867472"/>
      <w:bookmarkStart w:id="813" w:name="_Toc90560043"/>
      <w:r w:rsidRPr="00B3056F">
        <w:t>5.4.2.4.2</w:t>
      </w:r>
      <w:r w:rsidRPr="00B3056F">
        <w:tab/>
        <w:t>HSS Authentication Vector Retrieval</w:t>
      </w:r>
      <w:bookmarkEnd w:id="808"/>
      <w:bookmarkEnd w:id="809"/>
      <w:bookmarkEnd w:id="810"/>
      <w:bookmarkEnd w:id="811"/>
      <w:bookmarkEnd w:id="812"/>
      <w:bookmarkEnd w:id="813"/>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9pt;height:131.6pt" o:ole="">
            <v:imagedata r:id="rId144" o:title=""/>
          </v:shape>
          <o:OLEObject Type="Embed" ProgID="Visio.Drawing.11" ShapeID="_x0000_i1093" DrawAspect="Content" ObjectID="_1701174497"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4" w:name="_Toc27585041"/>
      <w:bookmarkStart w:id="815" w:name="_Toc36456994"/>
      <w:bookmarkStart w:id="816" w:name="_Toc45027877"/>
      <w:bookmarkStart w:id="817" w:name="_Toc45028712"/>
      <w:bookmarkStart w:id="818" w:name="_Toc51867473"/>
      <w:bookmarkStart w:id="819" w:name="_Toc90560044"/>
      <w:r w:rsidRPr="00B3056F">
        <w:t>5.5</w:t>
      </w:r>
      <w:r w:rsidRPr="00B3056F">
        <w:tab/>
        <w:t>Nudm_EventExposure Service</w:t>
      </w:r>
      <w:bookmarkEnd w:id="795"/>
      <w:bookmarkEnd w:id="814"/>
      <w:bookmarkEnd w:id="815"/>
      <w:bookmarkEnd w:id="816"/>
      <w:bookmarkEnd w:id="817"/>
      <w:bookmarkEnd w:id="818"/>
      <w:bookmarkEnd w:id="819"/>
    </w:p>
    <w:p w14:paraId="67D3C5C6" w14:textId="77777777" w:rsidR="00EF45DA" w:rsidRPr="00B3056F" w:rsidRDefault="00EF45DA" w:rsidP="00EF45DA">
      <w:pPr>
        <w:pStyle w:val="Heading3"/>
      </w:pPr>
      <w:bookmarkStart w:id="820" w:name="_Toc11338427"/>
      <w:bookmarkStart w:id="821" w:name="_Toc27585042"/>
      <w:bookmarkStart w:id="822" w:name="_Toc36456995"/>
      <w:bookmarkStart w:id="823" w:name="_Toc45027878"/>
      <w:bookmarkStart w:id="824" w:name="_Toc45028713"/>
      <w:bookmarkStart w:id="825" w:name="_Toc51867474"/>
      <w:bookmarkStart w:id="826" w:name="_Toc90560045"/>
      <w:r w:rsidRPr="00B3056F">
        <w:t>5.5.1</w:t>
      </w:r>
      <w:r w:rsidRPr="00B3056F">
        <w:tab/>
        <w:t>Service Description</w:t>
      </w:r>
      <w:bookmarkEnd w:id="820"/>
      <w:bookmarkEnd w:id="821"/>
      <w:bookmarkEnd w:id="822"/>
      <w:bookmarkEnd w:id="823"/>
      <w:bookmarkEnd w:id="824"/>
      <w:bookmarkEnd w:id="825"/>
      <w:bookmarkEnd w:id="826"/>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27" w:name="_Toc11338428"/>
      <w:bookmarkStart w:id="828" w:name="_Toc27585043"/>
      <w:bookmarkStart w:id="829" w:name="_Toc36456996"/>
      <w:bookmarkStart w:id="830" w:name="_Toc45027879"/>
      <w:bookmarkStart w:id="831" w:name="_Toc45028714"/>
      <w:bookmarkStart w:id="832" w:name="_Toc51867475"/>
      <w:bookmarkStart w:id="833" w:name="_Toc90560046"/>
      <w:r w:rsidRPr="00B3056F">
        <w:t>5.5.2</w:t>
      </w:r>
      <w:r w:rsidRPr="00B3056F">
        <w:tab/>
        <w:t>Service Operations</w:t>
      </w:r>
      <w:bookmarkEnd w:id="827"/>
      <w:bookmarkEnd w:id="828"/>
      <w:bookmarkEnd w:id="829"/>
      <w:bookmarkEnd w:id="830"/>
      <w:bookmarkEnd w:id="831"/>
      <w:bookmarkEnd w:id="832"/>
      <w:bookmarkEnd w:id="833"/>
    </w:p>
    <w:p w14:paraId="0D836A20" w14:textId="77777777" w:rsidR="00EF45DA" w:rsidRPr="00B3056F" w:rsidRDefault="00EF45DA" w:rsidP="00EF45DA">
      <w:pPr>
        <w:pStyle w:val="Heading4"/>
      </w:pPr>
      <w:bookmarkStart w:id="834" w:name="_Toc11338429"/>
      <w:bookmarkStart w:id="835" w:name="_Toc27585044"/>
      <w:bookmarkStart w:id="836" w:name="_Toc36456997"/>
      <w:bookmarkStart w:id="837" w:name="_Toc45027880"/>
      <w:bookmarkStart w:id="838" w:name="_Toc45028715"/>
      <w:bookmarkStart w:id="839" w:name="_Toc51867476"/>
      <w:bookmarkStart w:id="840" w:name="_Toc90560047"/>
      <w:r w:rsidRPr="00B3056F">
        <w:t>5.5.2.1</w:t>
      </w:r>
      <w:r w:rsidRPr="00B3056F">
        <w:tab/>
        <w:t>Introduction</w:t>
      </w:r>
      <w:bookmarkEnd w:id="834"/>
      <w:bookmarkEnd w:id="835"/>
      <w:bookmarkEnd w:id="836"/>
      <w:bookmarkEnd w:id="837"/>
      <w:bookmarkEnd w:id="838"/>
      <w:bookmarkEnd w:id="839"/>
      <w:bookmarkEnd w:id="840"/>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1" w:name="_Toc11338430"/>
      <w:bookmarkStart w:id="842" w:name="_Toc27585045"/>
      <w:bookmarkStart w:id="843" w:name="_Toc36456998"/>
      <w:bookmarkStart w:id="844" w:name="_Toc45027881"/>
      <w:bookmarkStart w:id="845" w:name="_Toc45028716"/>
      <w:bookmarkStart w:id="846" w:name="_Toc51867477"/>
      <w:bookmarkStart w:id="847" w:name="_Toc90560048"/>
      <w:r w:rsidRPr="00B3056F">
        <w:t>5.5.2.2</w:t>
      </w:r>
      <w:r w:rsidRPr="00B3056F">
        <w:tab/>
        <w:t>Subscribe</w:t>
      </w:r>
      <w:bookmarkEnd w:id="841"/>
      <w:bookmarkEnd w:id="842"/>
      <w:bookmarkEnd w:id="843"/>
      <w:bookmarkEnd w:id="844"/>
      <w:bookmarkEnd w:id="845"/>
      <w:bookmarkEnd w:id="846"/>
      <w:bookmarkEnd w:id="847"/>
    </w:p>
    <w:p w14:paraId="7262F97F" w14:textId="77777777" w:rsidR="00EF45DA" w:rsidRPr="00B3056F" w:rsidRDefault="00EF45DA" w:rsidP="00EF45DA">
      <w:pPr>
        <w:pStyle w:val="Heading5"/>
      </w:pPr>
      <w:bookmarkStart w:id="848" w:name="_Toc11338431"/>
      <w:bookmarkStart w:id="849" w:name="_Toc27585046"/>
      <w:bookmarkStart w:id="850" w:name="_Toc36456999"/>
      <w:bookmarkStart w:id="851" w:name="_Toc45027882"/>
      <w:bookmarkStart w:id="852" w:name="_Toc45028717"/>
      <w:bookmarkStart w:id="853" w:name="_Toc51867478"/>
      <w:bookmarkStart w:id="854" w:name="_Toc90560049"/>
      <w:r w:rsidRPr="00B3056F">
        <w:t>5.5.2.2.1</w:t>
      </w:r>
      <w:r w:rsidRPr="00B3056F">
        <w:tab/>
        <w:t>General</w:t>
      </w:r>
      <w:bookmarkEnd w:id="848"/>
      <w:bookmarkEnd w:id="849"/>
      <w:bookmarkEnd w:id="850"/>
      <w:bookmarkEnd w:id="851"/>
      <w:bookmarkEnd w:id="852"/>
      <w:bookmarkEnd w:id="853"/>
      <w:bookmarkEnd w:id="854"/>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55" w:name="_Toc11338432"/>
      <w:bookmarkStart w:id="856" w:name="_Toc27585047"/>
      <w:bookmarkStart w:id="857" w:name="_Toc36457000"/>
      <w:bookmarkStart w:id="858" w:name="_Toc45027883"/>
      <w:bookmarkStart w:id="859" w:name="_Toc45028718"/>
      <w:bookmarkStart w:id="860" w:name="_Toc51867479"/>
      <w:bookmarkStart w:id="861" w:name="_Toc90560050"/>
      <w:r w:rsidRPr="00B3056F">
        <w:t>5.5.2.2.2</w:t>
      </w:r>
      <w:r w:rsidRPr="00B3056F">
        <w:tab/>
        <w:t>Subscription to Notification of event occurrence</w:t>
      </w:r>
      <w:bookmarkEnd w:id="855"/>
      <w:bookmarkEnd w:id="856"/>
      <w:bookmarkEnd w:id="857"/>
      <w:bookmarkEnd w:id="858"/>
      <w:bookmarkEnd w:id="859"/>
      <w:bookmarkEnd w:id="860"/>
      <w:bookmarkEnd w:id="861"/>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2pt;height:119.7pt" o:ole="">
            <v:imagedata r:id="rId146" o:title=""/>
          </v:shape>
          <o:OLEObject Type="Embed" ProgID="Visio.Drawing.11" ShapeID="_x0000_i1094" DrawAspect="Content" ObjectID="_1701174498"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2" w:name="_PERM_MCCTEMPBM_CRPT55630017___3"/>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2"/>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3" w:name="_Toc11338433"/>
      <w:bookmarkStart w:id="864" w:name="_Toc27585048"/>
      <w:bookmarkStart w:id="865" w:name="_Toc36457001"/>
      <w:bookmarkStart w:id="866" w:name="_Toc45027884"/>
      <w:bookmarkStart w:id="867" w:name="_Toc45028719"/>
      <w:bookmarkStart w:id="868" w:name="_Toc51867480"/>
      <w:bookmarkStart w:id="869" w:name="_Toc90560051"/>
      <w:r w:rsidRPr="00B3056F">
        <w:rPr>
          <w:rFonts w:hint="eastAsia"/>
        </w:rPr>
        <w:t>5</w:t>
      </w:r>
      <w:r w:rsidRPr="00B3056F">
        <w:t>.5.2.2.3</w:t>
      </w:r>
      <w:r w:rsidRPr="00B3056F">
        <w:tab/>
        <w:t>Void</w:t>
      </w:r>
      <w:bookmarkEnd w:id="863"/>
      <w:bookmarkEnd w:id="864"/>
      <w:bookmarkEnd w:id="865"/>
      <w:bookmarkEnd w:id="866"/>
      <w:bookmarkEnd w:id="867"/>
      <w:bookmarkEnd w:id="868"/>
      <w:bookmarkEnd w:id="869"/>
    </w:p>
    <w:p w14:paraId="60482F89" w14:textId="77777777" w:rsidR="00EF45DA" w:rsidRPr="00B3056F" w:rsidRDefault="00EF45DA" w:rsidP="00EF45DA">
      <w:pPr>
        <w:pStyle w:val="Heading4"/>
      </w:pPr>
      <w:bookmarkStart w:id="870" w:name="_Toc11338434"/>
      <w:bookmarkStart w:id="871" w:name="_Toc27585049"/>
      <w:bookmarkStart w:id="872" w:name="_Toc36457002"/>
      <w:bookmarkStart w:id="873" w:name="_Toc45027885"/>
      <w:bookmarkStart w:id="874" w:name="_Toc45028720"/>
      <w:bookmarkStart w:id="875" w:name="_Toc51867481"/>
      <w:bookmarkStart w:id="876" w:name="_Toc90560052"/>
      <w:r w:rsidRPr="00B3056F">
        <w:t>5.5.2.3</w:t>
      </w:r>
      <w:r w:rsidRPr="00B3056F">
        <w:tab/>
        <w:t>Unsubscribe</w:t>
      </w:r>
      <w:bookmarkEnd w:id="870"/>
      <w:bookmarkEnd w:id="871"/>
      <w:bookmarkEnd w:id="872"/>
      <w:bookmarkEnd w:id="873"/>
      <w:bookmarkEnd w:id="874"/>
      <w:bookmarkEnd w:id="875"/>
      <w:bookmarkEnd w:id="876"/>
    </w:p>
    <w:p w14:paraId="4C549414" w14:textId="545C8529" w:rsidR="00EF45DA" w:rsidRPr="00B3056F" w:rsidRDefault="00EF45DA" w:rsidP="00EF45DA">
      <w:pPr>
        <w:pStyle w:val="Heading5"/>
      </w:pPr>
      <w:bookmarkStart w:id="877" w:name="_Toc11338435"/>
      <w:bookmarkStart w:id="878" w:name="_Toc27585050"/>
      <w:bookmarkStart w:id="879" w:name="_Toc36457003"/>
      <w:bookmarkStart w:id="880" w:name="_Toc45027886"/>
      <w:bookmarkStart w:id="881" w:name="_Toc45028721"/>
      <w:bookmarkStart w:id="882" w:name="_Toc51867482"/>
      <w:bookmarkStart w:id="883" w:name="_Toc90560053"/>
      <w:r w:rsidRPr="00B3056F">
        <w:t>5.5.2.3.1</w:t>
      </w:r>
      <w:r w:rsidRPr="00B3056F">
        <w:tab/>
        <w:t>General</w:t>
      </w:r>
      <w:bookmarkEnd w:id="877"/>
      <w:bookmarkEnd w:id="878"/>
      <w:bookmarkEnd w:id="879"/>
      <w:bookmarkEnd w:id="880"/>
      <w:bookmarkEnd w:id="881"/>
      <w:bookmarkEnd w:id="882"/>
      <w:bookmarkEnd w:id="883"/>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4" w:name="_Toc11338436"/>
      <w:bookmarkStart w:id="885" w:name="_Toc27585051"/>
      <w:bookmarkStart w:id="886" w:name="_Toc36457004"/>
      <w:bookmarkStart w:id="887" w:name="_Toc45027887"/>
      <w:bookmarkStart w:id="888" w:name="_Toc45028722"/>
      <w:bookmarkStart w:id="889" w:name="_Toc51867483"/>
      <w:bookmarkStart w:id="890" w:name="_Toc90560054"/>
      <w:r w:rsidRPr="00B3056F">
        <w:t>5.5.2.3.2</w:t>
      </w:r>
      <w:r w:rsidRPr="00B3056F">
        <w:tab/>
        <w:t>Unsubscribe to notifications of event occurrence</w:t>
      </w:r>
      <w:bookmarkEnd w:id="884"/>
      <w:bookmarkEnd w:id="885"/>
      <w:bookmarkEnd w:id="886"/>
      <w:bookmarkEnd w:id="887"/>
      <w:bookmarkEnd w:id="888"/>
      <w:bookmarkEnd w:id="889"/>
      <w:bookmarkEnd w:id="890"/>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2pt;height:119.7pt" o:ole="">
            <v:imagedata r:id="rId148" o:title=""/>
          </v:shape>
          <o:OLEObject Type="Embed" ProgID="Visio.Drawing.11" ShapeID="_x0000_i1095" DrawAspect="Content" ObjectID="_1701174499"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1" w:name="_Toc11338437"/>
      <w:bookmarkStart w:id="892" w:name="_Toc27585052"/>
      <w:bookmarkStart w:id="893" w:name="_Toc36457005"/>
      <w:bookmarkStart w:id="894" w:name="_Toc45027888"/>
      <w:bookmarkStart w:id="895" w:name="_Toc45028723"/>
      <w:bookmarkStart w:id="896" w:name="_Toc51867484"/>
      <w:bookmarkStart w:id="897" w:name="_Toc90560055"/>
      <w:r w:rsidRPr="00B3056F">
        <w:t>5.5.2.4</w:t>
      </w:r>
      <w:r w:rsidRPr="00B3056F">
        <w:tab/>
        <w:t>Notify</w:t>
      </w:r>
      <w:bookmarkEnd w:id="891"/>
      <w:bookmarkEnd w:id="892"/>
      <w:bookmarkEnd w:id="893"/>
      <w:bookmarkEnd w:id="894"/>
      <w:bookmarkEnd w:id="895"/>
      <w:bookmarkEnd w:id="896"/>
      <w:bookmarkEnd w:id="897"/>
    </w:p>
    <w:p w14:paraId="0D02757D" w14:textId="77777777" w:rsidR="00EF45DA" w:rsidRPr="00B3056F" w:rsidRDefault="00EF45DA" w:rsidP="00EF45DA">
      <w:pPr>
        <w:pStyle w:val="Heading5"/>
      </w:pPr>
      <w:bookmarkStart w:id="898" w:name="_Toc11338438"/>
      <w:bookmarkStart w:id="899" w:name="_Toc27585053"/>
      <w:bookmarkStart w:id="900" w:name="_Toc36457006"/>
      <w:bookmarkStart w:id="901" w:name="_Toc45027889"/>
      <w:bookmarkStart w:id="902" w:name="_Toc45028724"/>
      <w:bookmarkStart w:id="903" w:name="_Toc51867485"/>
      <w:bookmarkStart w:id="904" w:name="_Toc90560056"/>
      <w:r w:rsidRPr="00B3056F">
        <w:t>5.5.2.4.1</w:t>
      </w:r>
      <w:r w:rsidRPr="00B3056F">
        <w:tab/>
        <w:t>General</w:t>
      </w:r>
      <w:bookmarkEnd w:id="898"/>
      <w:bookmarkEnd w:id="899"/>
      <w:bookmarkEnd w:id="900"/>
      <w:bookmarkEnd w:id="901"/>
      <w:bookmarkEnd w:id="902"/>
      <w:bookmarkEnd w:id="903"/>
      <w:bookmarkEnd w:id="904"/>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05" w:name="_Toc11338439"/>
      <w:bookmarkStart w:id="906" w:name="_Toc27585054"/>
      <w:bookmarkStart w:id="907" w:name="_Toc36457007"/>
      <w:bookmarkStart w:id="908" w:name="_Toc45027890"/>
      <w:bookmarkStart w:id="909" w:name="_Toc45028725"/>
      <w:bookmarkStart w:id="910" w:name="_Toc51867486"/>
      <w:bookmarkStart w:id="911" w:name="_Toc90560057"/>
      <w:r w:rsidRPr="00B3056F">
        <w:t>5.5.2.4.2</w:t>
      </w:r>
      <w:r w:rsidRPr="00B3056F">
        <w:tab/>
        <w:t>Event Occurrence Notification</w:t>
      </w:r>
      <w:bookmarkEnd w:id="905"/>
      <w:bookmarkEnd w:id="906"/>
      <w:bookmarkEnd w:id="907"/>
      <w:bookmarkEnd w:id="908"/>
      <w:bookmarkEnd w:id="909"/>
      <w:bookmarkEnd w:id="910"/>
      <w:bookmarkEnd w:id="911"/>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2pt;height:116.05pt" o:ole="">
            <v:imagedata r:id="rId150" o:title=""/>
          </v:shape>
          <o:OLEObject Type="Embed" ProgID="Visio.Drawing.11" ShapeID="_x0000_i1096" DrawAspect="Content" ObjectID="_1701174500"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2" w:name="_Toc11338440"/>
      <w:bookmarkStart w:id="913" w:name="_Toc27585055"/>
      <w:bookmarkStart w:id="914" w:name="_Toc36457008"/>
      <w:bookmarkStart w:id="915" w:name="_Toc45027891"/>
      <w:bookmarkStart w:id="916" w:name="_Toc45028726"/>
      <w:bookmarkStart w:id="917" w:name="_Toc51867487"/>
      <w:bookmarkStart w:id="918" w:name="_Toc90560058"/>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2"/>
      <w:bookmarkEnd w:id="913"/>
      <w:bookmarkEnd w:id="914"/>
      <w:bookmarkEnd w:id="915"/>
      <w:bookmarkEnd w:id="916"/>
      <w:bookmarkEnd w:id="917"/>
      <w:bookmarkEnd w:id="918"/>
    </w:p>
    <w:p w14:paraId="08EDEFDD" w14:textId="77777777" w:rsidR="00EF45DA" w:rsidRPr="00B3056F" w:rsidRDefault="00EF45DA" w:rsidP="00EF45DA">
      <w:pPr>
        <w:pStyle w:val="Heading5"/>
      </w:pPr>
      <w:bookmarkStart w:id="919" w:name="_Toc11338441"/>
      <w:bookmarkStart w:id="920" w:name="_Toc27585056"/>
      <w:bookmarkStart w:id="921" w:name="_Toc36457009"/>
      <w:bookmarkStart w:id="922" w:name="_Toc45027892"/>
      <w:bookmarkStart w:id="923" w:name="_Toc45028727"/>
      <w:bookmarkStart w:id="924" w:name="_Toc51867488"/>
      <w:bookmarkStart w:id="925" w:name="_Toc90560059"/>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19"/>
      <w:bookmarkEnd w:id="920"/>
      <w:bookmarkEnd w:id="921"/>
      <w:bookmarkEnd w:id="922"/>
      <w:bookmarkEnd w:id="923"/>
      <w:bookmarkEnd w:id="924"/>
      <w:bookmarkEnd w:id="925"/>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26" w:name="_Toc11338442"/>
      <w:bookmarkStart w:id="927" w:name="_Toc27585057"/>
      <w:bookmarkStart w:id="928" w:name="_Toc36457010"/>
      <w:bookmarkStart w:id="929" w:name="_Toc45027893"/>
      <w:bookmarkStart w:id="930" w:name="_Toc45028728"/>
      <w:bookmarkStart w:id="931" w:name="_Toc51867489"/>
      <w:bookmarkStart w:id="932" w:name="_Toc90560060"/>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26"/>
      <w:bookmarkEnd w:id="927"/>
      <w:bookmarkEnd w:id="928"/>
      <w:bookmarkEnd w:id="929"/>
      <w:bookmarkEnd w:id="930"/>
      <w:bookmarkEnd w:id="931"/>
      <w:bookmarkEnd w:id="932"/>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4pt;height:118.3pt" o:ole="">
            <v:imagedata r:id="rId152" o:title=""/>
          </v:shape>
          <o:OLEObject Type="Embed" ProgID="Visio.Drawing.11" ShapeID="_x0000_i1097" DrawAspect="Content" ObjectID="_1701174501"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3" w:name="_Toc11338443"/>
      <w:bookmarkStart w:id="934" w:name="_Toc27585058"/>
      <w:bookmarkStart w:id="935" w:name="_Toc36457011"/>
      <w:bookmarkStart w:id="936" w:name="_Toc45027894"/>
      <w:bookmarkStart w:id="937" w:name="_Toc45028729"/>
      <w:bookmarkStart w:id="938" w:name="_Toc51867490"/>
      <w:bookmarkStart w:id="939" w:name="_Toc90560061"/>
      <w:r w:rsidRPr="00B3056F">
        <w:t>5.6</w:t>
      </w:r>
      <w:r w:rsidRPr="00B3056F">
        <w:tab/>
        <w:t>Nudm_ParameterProvision Service</w:t>
      </w:r>
      <w:bookmarkEnd w:id="933"/>
      <w:bookmarkEnd w:id="934"/>
      <w:bookmarkEnd w:id="935"/>
      <w:bookmarkEnd w:id="936"/>
      <w:bookmarkEnd w:id="937"/>
      <w:bookmarkEnd w:id="938"/>
      <w:bookmarkEnd w:id="939"/>
    </w:p>
    <w:p w14:paraId="14B44940" w14:textId="77777777" w:rsidR="00EF45DA" w:rsidRPr="00B3056F" w:rsidRDefault="00EF45DA" w:rsidP="00EF45DA">
      <w:pPr>
        <w:pStyle w:val="Heading3"/>
      </w:pPr>
      <w:bookmarkStart w:id="940" w:name="_Toc11338444"/>
      <w:bookmarkStart w:id="941" w:name="_Toc27585059"/>
      <w:bookmarkStart w:id="942" w:name="_Toc36457012"/>
      <w:bookmarkStart w:id="943" w:name="_Toc45027895"/>
      <w:bookmarkStart w:id="944" w:name="_Toc45028730"/>
      <w:bookmarkStart w:id="945" w:name="_Toc51867491"/>
      <w:bookmarkStart w:id="946" w:name="_Toc90560062"/>
      <w:r w:rsidRPr="00B3056F">
        <w:t>5.6.1</w:t>
      </w:r>
      <w:r w:rsidRPr="00B3056F">
        <w:tab/>
        <w:t>Service Description</w:t>
      </w:r>
      <w:bookmarkEnd w:id="940"/>
      <w:bookmarkEnd w:id="941"/>
      <w:bookmarkEnd w:id="942"/>
      <w:bookmarkEnd w:id="943"/>
      <w:bookmarkEnd w:id="944"/>
      <w:bookmarkEnd w:id="945"/>
      <w:bookmarkEnd w:id="946"/>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47" w:name="_Toc11338445"/>
      <w:bookmarkStart w:id="948" w:name="_Toc27585060"/>
      <w:bookmarkStart w:id="949" w:name="_Toc36457013"/>
      <w:bookmarkStart w:id="950" w:name="_Toc45027896"/>
      <w:bookmarkStart w:id="951" w:name="_Toc45028731"/>
      <w:bookmarkStart w:id="952" w:name="_Toc51867492"/>
      <w:bookmarkStart w:id="953" w:name="_Toc90560063"/>
      <w:r w:rsidRPr="00B3056F">
        <w:t>5.6.2</w:t>
      </w:r>
      <w:r w:rsidRPr="00B3056F">
        <w:tab/>
        <w:t>Service Operations</w:t>
      </w:r>
      <w:bookmarkEnd w:id="947"/>
      <w:bookmarkEnd w:id="948"/>
      <w:bookmarkEnd w:id="949"/>
      <w:bookmarkEnd w:id="950"/>
      <w:bookmarkEnd w:id="951"/>
      <w:bookmarkEnd w:id="952"/>
      <w:bookmarkEnd w:id="953"/>
    </w:p>
    <w:p w14:paraId="3635AC3F" w14:textId="77777777" w:rsidR="00EF45DA" w:rsidRPr="00B3056F" w:rsidRDefault="00EF45DA" w:rsidP="00EF45DA">
      <w:pPr>
        <w:pStyle w:val="Heading4"/>
      </w:pPr>
      <w:bookmarkStart w:id="954" w:name="_Toc11338446"/>
      <w:bookmarkStart w:id="955" w:name="_Toc27585061"/>
      <w:bookmarkStart w:id="956" w:name="_Toc36457014"/>
      <w:bookmarkStart w:id="957" w:name="_Toc45027897"/>
      <w:bookmarkStart w:id="958" w:name="_Toc45028732"/>
      <w:bookmarkStart w:id="959" w:name="_Toc51867493"/>
      <w:bookmarkStart w:id="960" w:name="_Toc90560064"/>
      <w:r w:rsidRPr="00B3056F">
        <w:t>5.6.2.1</w:t>
      </w:r>
      <w:r w:rsidRPr="00B3056F">
        <w:tab/>
        <w:t>Introduction</w:t>
      </w:r>
      <w:bookmarkEnd w:id="954"/>
      <w:bookmarkEnd w:id="955"/>
      <w:bookmarkEnd w:id="956"/>
      <w:bookmarkEnd w:id="957"/>
      <w:bookmarkEnd w:id="958"/>
      <w:bookmarkEnd w:id="959"/>
      <w:bookmarkEnd w:id="960"/>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1" w:name="_Toc11338447"/>
      <w:bookmarkStart w:id="962" w:name="_Toc27585062"/>
      <w:bookmarkStart w:id="963" w:name="_Toc36457015"/>
      <w:bookmarkStart w:id="964" w:name="_Toc45027898"/>
      <w:bookmarkStart w:id="965" w:name="_Toc45028733"/>
      <w:bookmarkStart w:id="966" w:name="_Toc51867494"/>
      <w:bookmarkStart w:id="967" w:name="_Toc90560065"/>
      <w:r w:rsidRPr="00B3056F">
        <w:lastRenderedPageBreak/>
        <w:t>5.6.2.2</w:t>
      </w:r>
      <w:r w:rsidRPr="00B3056F">
        <w:tab/>
        <w:t>Update</w:t>
      </w:r>
      <w:bookmarkEnd w:id="961"/>
      <w:bookmarkEnd w:id="962"/>
      <w:bookmarkEnd w:id="963"/>
      <w:bookmarkEnd w:id="964"/>
      <w:bookmarkEnd w:id="965"/>
      <w:bookmarkEnd w:id="966"/>
      <w:bookmarkEnd w:id="967"/>
    </w:p>
    <w:p w14:paraId="772281E4" w14:textId="77777777" w:rsidR="00EF45DA" w:rsidRPr="00B3056F" w:rsidRDefault="00EF45DA" w:rsidP="00EF45DA">
      <w:pPr>
        <w:pStyle w:val="Heading5"/>
      </w:pPr>
      <w:bookmarkStart w:id="968" w:name="_Toc11338448"/>
      <w:bookmarkStart w:id="969" w:name="_Toc27585063"/>
      <w:bookmarkStart w:id="970" w:name="_Toc36457016"/>
      <w:bookmarkStart w:id="971" w:name="_Toc45027899"/>
      <w:bookmarkStart w:id="972" w:name="_Toc45028734"/>
      <w:bookmarkStart w:id="973" w:name="_Toc51867495"/>
      <w:bookmarkStart w:id="974" w:name="_Toc90560066"/>
      <w:r w:rsidRPr="00B3056F">
        <w:t>5.6.2.2.1</w:t>
      </w:r>
      <w:r w:rsidRPr="00B3056F">
        <w:tab/>
        <w:t>General</w:t>
      </w:r>
      <w:bookmarkEnd w:id="968"/>
      <w:bookmarkEnd w:id="969"/>
      <w:bookmarkEnd w:id="970"/>
      <w:bookmarkEnd w:id="971"/>
      <w:bookmarkEnd w:id="972"/>
      <w:bookmarkEnd w:id="973"/>
      <w:bookmarkEnd w:id="974"/>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75" w:name="_Toc11338449"/>
      <w:bookmarkStart w:id="976" w:name="_Toc27585064"/>
      <w:bookmarkStart w:id="977" w:name="_Toc36457017"/>
      <w:bookmarkStart w:id="978" w:name="_Toc45027900"/>
      <w:bookmarkStart w:id="979" w:name="_Toc45028735"/>
      <w:bookmarkStart w:id="980" w:name="_Toc51867496"/>
      <w:bookmarkStart w:id="981" w:name="_Toc90560067"/>
      <w:r w:rsidRPr="00B3056F">
        <w:t>5.6.2.2.2</w:t>
      </w:r>
      <w:r w:rsidRPr="00B3056F">
        <w:tab/>
        <w:t>Subscription data update</w:t>
      </w:r>
      <w:bookmarkEnd w:id="975"/>
      <w:bookmarkEnd w:id="976"/>
      <w:bookmarkEnd w:id="977"/>
      <w:bookmarkEnd w:id="978"/>
      <w:bookmarkEnd w:id="979"/>
      <w:bookmarkEnd w:id="980"/>
      <w:bookmarkEnd w:id="981"/>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3.4pt;height:118.3pt" o:ole="">
            <v:imagedata r:id="rId154" o:title=""/>
          </v:shape>
          <o:OLEObject Type="Embed" ProgID="Visio.Drawing.11" ShapeID="_x0000_i1098" DrawAspect="Content" ObjectID="_1701174502"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2" w:name="_Toc27585065"/>
      <w:bookmarkStart w:id="983" w:name="_Toc36457018"/>
      <w:bookmarkStart w:id="984" w:name="_Toc45027901"/>
      <w:bookmarkStart w:id="985" w:name="_Toc45028736"/>
      <w:bookmarkStart w:id="986" w:name="_Toc51867497"/>
      <w:bookmarkStart w:id="987" w:name="_Toc11338450"/>
      <w:bookmarkStart w:id="988" w:name="_Toc90560068"/>
      <w:r w:rsidRPr="00B3056F">
        <w:t>5.6.2.2.3</w:t>
      </w:r>
      <w:r w:rsidRPr="00B3056F">
        <w:tab/>
        <w:t>5G VN Group modification</w:t>
      </w:r>
      <w:bookmarkEnd w:id="982"/>
      <w:bookmarkEnd w:id="983"/>
      <w:bookmarkEnd w:id="984"/>
      <w:bookmarkEnd w:id="985"/>
      <w:bookmarkEnd w:id="986"/>
      <w:bookmarkEnd w:id="988"/>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3.4pt;height:127.05pt" o:ole="">
            <v:imagedata r:id="rId156" o:title=""/>
          </v:shape>
          <o:OLEObject Type="Embed" ProgID="Visio.Drawing.11" ShapeID="_x0000_i1099" DrawAspect="Content" ObjectID="_1701174503"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89" w:name="_Toc45027902"/>
      <w:bookmarkStart w:id="990" w:name="_Toc45028737"/>
      <w:bookmarkStart w:id="991" w:name="_Toc51867498"/>
      <w:bookmarkStart w:id="992" w:name="_Toc27585066"/>
      <w:bookmarkStart w:id="993" w:name="_Toc36457019"/>
      <w:bookmarkStart w:id="994" w:name="_Toc90560069"/>
      <w:r w:rsidRPr="00B3056F">
        <w:t>5.6.2.2.</w:t>
      </w:r>
      <w:r w:rsidR="009728E2">
        <w:t>4</w:t>
      </w:r>
      <w:r w:rsidRPr="00B3056F">
        <w:tab/>
      </w:r>
      <w:r>
        <w:t>SoR Information</w:t>
      </w:r>
      <w:r w:rsidRPr="00B3056F">
        <w:t xml:space="preserve"> update</w:t>
      </w:r>
      <w:bookmarkEnd w:id="989"/>
      <w:bookmarkEnd w:id="990"/>
      <w:bookmarkEnd w:id="991"/>
      <w:bookmarkEnd w:id="994"/>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4pt;height:119.7pt" o:ole="">
            <v:imagedata r:id="rId158" o:title=""/>
          </v:shape>
          <o:OLEObject Type="Embed" ProgID="Visio.Drawing.11" ShapeID="_x0000_i1100" DrawAspect="Content" ObjectID="_1701174504"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995"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995"/>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996" w:name="_Toc45027903"/>
      <w:bookmarkStart w:id="997" w:name="_Toc45028738"/>
      <w:bookmarkStart w:id="998" w:name="_Toc51867499"/>
      <w:bookmarkStart w:id="999" w:name="_Toc90560070"/>
      <w:r w:rsidRPr="00B3056F">
        <w:t>5.6.2.3</w:t>
      </w:r>
      <w:r w:rsidRPr="00B3056F">
        <w:tab/>
        <w:t>Create</w:t>
      </w:r>
      <w:bookmarkEnd w:id="992"/>
      <w:bookmarkEnd w:id="993"/>
      <w:bookmarkEnd w:id="996"/>
      <w:bookmarkEnd w:id="997"/>
      <w:bookmarkEnd w:id="998"/>
      <w:bookmarkEnd w:id="999"/>
    </w:p>
    <w:p w14:paraId="7765237D" w14:textId="77777777" w:rsidR="00EF45DA" w:rsidRPr="00B3056F" w:rsidRDefault="00EF45DA" w:rsidP="00EF45DA">
      <w:pPr>
        <w:pStyle w:val="Heading5"/>
      </w:pPr>
      <w:bookmarkStart w:id="1000" w:name="_Toc27585067"/>
      <w:bookmarkStart w:id="1001" w:name="_Toc36457020"/>
      <w:bookmarkStart w:id="1002" w:name="_Toc45027904"/>
      <w:bookmarkStart w:id="1003" w:name="_Toc45028739"/>
      <w:bookmarkStart w:id="1004" w:name="_Toc51867500"/>
      <w:bookmarkStart w:id="1005" w:name="_Toc90560071"/>
      <w:r w:rsidRPr="00B3056F">
        <w:t>5.6.2.3.1</w:t>
      </w:r>
      <w:r w:rsidRPr="00B3056F">
        <w:tab/>
        <w:t>General</w:t>
      </w:r>
      <w:bookmarkEnd w:id="1000"/>
      <w:bookmarkEnd w:id="1001"/>
      <w:bookmarkEnd w:id="1002"/>
      <w:bookmarkEnd w:id="1003"/>
      <w:bookmarkEnd w:id="1004"/>
      <w:bookmarkEnd w:id="1005"/>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06" w:name="_Toc27585068"/>
      <w:bookmarkStart w:id="1007" w:name="_Toc36457021"/>
      <w:bookmarkStart w:id="1008" w:name="_Toc45027905"/>
      <w:bookmarkStart w:id="1009" w:name="_Toc45028740"/>
      <w:bookmarkStart w:id="1010" w:name="_Toc51867501"/>
      <w:bookmarkStart w:id="1011" w:name="_Toc90560072"/>
      <w:r w:rsidRPr="00B3056F">
        <w:t>5.6.2.3.2</w:t>
      </w:r>
      <w:r w:rsidRPr="00B3056F">
        <w:tab/>
        <w:t>5G-VN-Group creation</w:t>
      </w:r>
      <w:bookmarkEnd w:id="1006"/>
      <w:bookmarkEnd w:id="1007"/>
      <w:bookmarkEnd w:id="1008"/>
      <w:bookmarkEnd w:id="1009"/>
      <w:bookmarkEnd w:id="1010"/>
      <w:bookmarkEnd w:id="1011"/>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4pt;height:119.7pt" o:ole="">
            <v:imagedata r:id="rId160" o:title=""/>
          </v:shape>
          <o:OLEObject Type="Embed" ProgID="Visio.Drawing.11" ShapeID="_x0000_i1101" DrawAspect="Content" ObjectID="_1701174505"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2" w:name="_Toc27585069"/>
      <w:bookmarkStart w:id="1013" w:name="_Toc36457022"/>
      <w:bookmarkStart w:id="1014" w:name="_Toc45027906"/>
      <w:bookmarkStart w:id="1015" w:name="_Toc45028741"/>
      <w:bookmarkStart w:id="1016" w:name="_Toc51867502"/>
      <w:bookmarkStart w:id="1017" w:name="_Toc90560073"/>
      <w:r w:rsidRPr="00B3056F">
        <w:t>5.6.2.4</w:t>
      </w:r>
      <w:r w:rsidRPr="00B3056F">
        <w:tab/>
        <w:t>Delete</w:t>
      </w:r>
      <w:bookmarkEnd w:id="1012"/>
      <w:bookmarkEnd w:id="1013"/>
      <w:bookmarkEnd w:id="1014"/>
      <w:bookmarkEnd w:id="1015"/>
      <w:bookmarkEnd w:id="1016"/>
      <w:bookmarkEnd w:id="1017"/>
    </w:p>
    <w:p w14:paraId="51519D10" w14:textId="77777777" w:rsidR="00EF45DA" w:rsidRPr="00B3056F" w:rsidRDefault="00EF45DA" w:rsidP="00EF45DA">
      <w:pPr>
        <w:pStyle w:val="Heading5"/>
      </w:pPr>
      <w:bookmarkStart w:id="1018" w:name="_Toc27585070"/>
      <w:bookmarkStart w:id="1019" w:name="_Toc36457023"/>
      <w:bookmarkStart w:id="1020" w:name="_Toc45027907"/>
      <w:bookmarkStart w:id="1021" w:name="_Toc45028742"/>
      <w:bookmarkStart w:id="1022" w:name="_Toc51867503"/>
      <w:bookmarkStart w:id="1023" w:name="_Toc90560074"/>
      <w:r w:rsidRPr="00B3056F">
        <w:t>5.6.2.4.1</w:t>
      </w:r>
      <w:r w:rsidRPr="00B3056F">
        <w:tab/>
        <w:t>General</w:t>
      </w:r>
      <w:bookmarkEnd w:id="1018"/>
      <w:bookmarkEnd w:id="1019"/>
      <w:bookmarkEnd w:id="1020"/>
      <w:bookmarkEnd w:id="1021"/>
      <w:bookmarkEnd w:id="1022"/>
      <w:bookmarkEnd w:id="1023"/>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4" w:name="_Toc27585071"/>
      <w:bookmarkStart w:id="1025" w:name="_Toc36457024"/>
      <w:bookmarkStart w:id="1026" w:name="_Toc45027908"/>
      <w:bookmarkStart w:id="1027" w:name="_Toc45028743"/>
      <w:bookmarkStart w:id="1028" w:name="_Toc51867504"/>
      <w:bookmarkStart w:id="1029" w:name="_Toc90560075"/>
      <w:r w:rsidRPr="00B3056F">
        <w:t>5.6.2.4.2</w:t>
      </w:r>
      <w:r w:rsidRPr="00B3056F">
        <w:tab/>
        <w:t>5G-VN-Group deletion</w:t>
      </w:r>
      <w:bookmarkEnd w:id="1024"/>
      <w:bookmarkEnd w:id="1025"/>
      <w:bookmarkEnd w:id="1026"/>
      <w:bookmarkEnd w:id="1027"/>
      <w:bookmarkEnd w:id="1028"/>
      <w:bookmarkEnd w:id="1029"/>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3.4pt;height:118.3pt" o:ole="">
            <v:imagedata r:id="rId162" o:title=""/>
          </v:shape>
          <o:OLEObject Type="Embed" ProgID="Visio.Drawing.11" ShapeID="_x0000_i1102" DrawAspect="Content" ObjectID="_1701174506"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0" w:name="_Toc27585072"/>
      <w:bookmarkStart w:id="1031" w:name="_Toc36457025"/>
      <w:bookmarkStart w:id="1032" w:name="_Toc45027909"/>
      <w:bookmarkStart w:id="1033" w:name="_Toc45028744"/>
      <w:bookmarkStart w:id="1034" w:name="_Toc51867505"/>
      <w:bookmarkStart w:id="1035" w:name="_Toc90560076"/>
      <w:r w:rsidRPr="00B3056F">
        <w:t>5.6.2.</w:t>
      </w:r>
      <w:r w:rsidR="00D73BCF">
        <w:t>5</w:t>
      </w:r>
      <w:r w:rsidRPr="00B3056F">
        <w:tab/>
      </w:r>
      <w:r>
        <w:t>Get</w:t>
      </w:r>
      <w:bookmarkEnd w:id="1035"/>
    </w:p>
    <w:p w14:paraId="5145FD47" w14:textId="0BFEEAB2" w:rsidR="002A2491" w:rsidRPr="00B3056F" w:rsidRDefault="002A2491" w:rsidP="002A2491">
      <w:pPr>
        <w:pStyle w:val="Heading5"/>
      </w:pPr>
      <w:bookmarkStart w:id="1036" w:name="_Toc90560077"/>
      <w:r w:rsidRPr="00B3056F">
        <w:t>5.6.2.</w:t>
      </w:r>
      <w:r w:rsidR="00D73BCF">
        <w:t>5</w:t>
      </w:r>
      <w:r w:rsidRPr="00B3056F">
        <w:t>.1</w:t>
      </w:r>
      <w:r w:rsidRPr="00B3056F">
        <w:tab/>
        <w:t>General</w:t>
      </w:r>
      <w:bookmarkEnd w:id="1036"/>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37" w:name="_Toc90560078"/>
      <w:r w:rsidRPr="00B3056F">
        <w:t>5.6.2.</w:t>
      </w:r>
      <w:r w:rsidR="00D73BCF">
        <w:t>5</w:t>
      </w:r>
      <w:r w:rsidRPr="00B3056F">
        <w:t>.2</w:t>
      </w:r>
      <w:r w:rsidRPr="00B3056F">
        <w:tab/>
        <w:t xml:space="preserve">5G-VN-Group </w:t>
      </w:r>
      <w:r>
        <w:t>get</w:t>
      </w:r>
      <w:bookmarkEnd w:id="1037"/>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4pt;height:119.7pt" o:ole="">
            <v:imagedata r:id="rId164" o:title=""/>
          </v:shape>
          <o:OLEObject Type="Embed" ProgID="Visio.Drawing.11" ShapeID="_x0000_i1103" DrawAspect="Content" ObjectID="_1701174507"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38" w:name="_Toc90560079"/>
      <w:r w:rsidRPr="00B3056F">
        <w:t>5.7</w:t>
      </w:r>
      <w:r w:rsidRPr="00B3056F">
        <w:tab/>
        <w:t>Nudm_NIDDAuthorization Service</w:t>
      </w:r>
      <w:bookmarkEnd w:id="987"/>
      <w:bookmarkEnd w:id="1030"/>
      <w:bookmarkEnd w:id="1031"/>
      <w:bookmarkEnd w:id="1032"/>
      <w:bookmarkEnd w:id="1033"/>
      <w:bookmarkEnd w:id="1034"/>
      <w:bookmarkEnd w:id="1038"/>
    </w:p>
    <w:p w14:paraId="22433458" w14:textId="77777777" w:rsidR="00EF45DA" w:rsidRPr="00B3056F" w:rsidRDefault="00EF45DA" w:rsidP="00EF45DA">
      <w:pPr>
        <w:pStyle w:val="Heading3"/>
      </w:pPr>
      <w:bookmarkStart w:id="1039" w:name="_Toc11338451"/>
      <w:bookmarkStart w:id="1040" w:name="_Toc27585073"/>
      <w:bookmarkStart w:id="1041" w:name="_Toc36457026"/>
      <w:bookmarkStart w:id="1042" w:name="_Toc45027910"/>
      <w:bookmarkStart w:id="1043" w:name="_Toc45028745"/>
      <w:bookmarkStart w:id="1044" w:name="_Toc51867506"/>
      <w:bookmarkStart w:id="1045" w:name="_Toc90560080"/>
      <w:r w:rsidRPr="00B3056F">
        <w:t>5.7.1</w:t>
      </w:r>
      <w:r w:rsidRPr="00B3056F">
        <w:tab/>
        <w:t>Service Description</w:t>
      </w:r>
      <w:bookmarkEnd w:id="1039"/>
      <w:bookmarkEnd w:id="1040"/>
      <w:bookmarkEnd w:id="1041"/>
      <w:bookmarkEnd w:id="1042"/>
      <w:bookmarkEnd w:id="1043"/>
      <w:bookmarkEnd w:id="1044"/>
      <w:bookmarkEnd w:id="1045"/>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46" w:name="_Toc11338452"/>
      <w:bookmarkStart w:id="1047" w:name="_Toc27585074"/>
      <w:bookmarkStart w:id="1048" w:name="_Toc36457027"/>
      <w:bookmarkStart w:id="1049" w:name="_Toc45027911"/>
      <w:bookmarkStart w:id="1050" w:name="_Toc45028746"/>
      <w:bookmarkStart w:id="1051" w:name="_Toc51867507"/>
      <w:bookmarkStart w:id="1052" w:name="_Toc90560081"/>
      <w:r w:rsidRPr="00B3056F">
        <w:t>5.7.2</w:t>
      </w:r>
      <w:r w:rsidRPr="00B3056F">
        <w:tab/>
        <w:t>Service Operations</w:t>
      </w:r>
      <w:bookmarkEnd w:id="1046"/>
      <w:bookmarkEnd w:id="1047"/>
      <w:bookmarkEnd w:id="1048"/>
      <w:bookmarkEnd w:id="1049"/>
      <w:bookmarkEnd w:id="1050"/>
      <w:bookmarkEnd w:id="1051"/>
      <w:bookmarkEnd w:id="1052"/>
    </w:p>
    <w:p w14:paraId="73EE1FEC" w14:textId="77777777" w:rsidR="00EF45DA" w:rsidRPr="00B3056F" w:rsidRDefault="00EF45DA" w:rsidP="00EF45DA">
      <w:pPr>
        <w:pStyle w:val="Heading4"/>
      </w:pPr>
      <w:bookmarkStart w:id="1053" w:name="_Toc11338453"/>
      <w:bookmarkStart w:id="1054" w:name="_Toc27585075"/>
      <w:bookmarkStart w:id="1055" w:name="_Toc36457028"/>
      <w:bookmarkStart w:id="1056" w:name="_Toc45027912"/>
      <w:bookmarkStart w:id="1057" w:name="_Toc45028747"/>
      <w:bookmarkStart w:id="1058" w:name="_Toc51867508"/>
      <w:bookmarkStart w:id="1059" w:name="_Toc90560082"/>
      <w:r w:rsidRPr="00B3056F">
        <w:t>5.7.2.1</w:t>
      </w:r>
      <w:r w:rsidRPr="00B3056F">
        <w:tab/>
        <w:t>Introduction</w:t>
      </w:r>
      <w:bookmarkEnd w:id="1053"/>
      <w:bookmarkEnd w:id="1054"/>
      <w:bookmarkEnd w:id="1055"/>
      <w:bookmarkEnd w:id="1056"/>
      <w:bookmarkEnd w:id="1057"/>
      <w:bookmarkEnd w:id="1058"/>
      <w:bookmarkEnd w:id="1059"/>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0" w:name="_Toc11338454"/>
      <w:bookmarkStart w:id="1061" w:name="_Toc27585076"/>
      <w:bookmarkStart w:id="1062" w:name="_Toc36457029"/>
      <w:bookmarkStart w:id="1063" w:name="_Toc45027913"/>
      <w:bookmarkStart w:id="1064" w:name="_Toc45028748"/>
      <w:bookmarkStart w:id="1065" w:name="_Toc51867509"/>
      <w:bookmarkStart w:id="1066" w:name="_Toc90560083"/>
      <w:r w:rsidRPr="00B3056F">
        <w:t>5.7.2.2</w:t>
      </w:r>
      <w:r w:rsidRPr="00B3056F">
        <w:tab/>
        <w:t>Get</w:t>
      </w:r>
      <w:bookmarkEnd w:id="1060"/>
      <w:bookmarkEnd w:id="1061"/>
      <w:bookmarkEnd w:id="1062"/>
      <w:bookmarkEnd w:id="1063"/>
      <w:bookmarkEnd w:id="1064"/>
      <w:bookmarkEnd w:id="1065"/>
      <w:bookmarkEnd w:id="1066"/>
    </w:p>
    <w:p w14:paraId="79A436C6" w14:textId="77777777" w:rsidR="00EF45DA" w:rsidRPr="00B3056F" w:rsidRDefault="00EF45DA" w:rsidP="00EF45DA">
      <w:pPr>
        <w:pStyle w:val="Heading5"/>
      </w:pPr>
      <w:bookmarkStart w:id="1067" w:name="_Toc11338455"/>
      <w:bookmarkStart w:id="1068" w:name="_Toc27585077"/>
      <w:bookmarkStart w:id="1069" w:name="_Toc36457030"/>
      <w:bookmarkStart w:id="1070" w:name="_Toc45027914"/>
      <w:bookmarkStart w:id="1071" w:name="_Toc45028749"/>
      <w:bookmarkStart w:id="1072" w:name="_Toc51867510"/>
      <w:bookmarkStart w:id="1073" w:name="_Toc90560084"/>
      <w:r w:rsidRPr="00B3056F">
        <w:t>5.7.2.2.1</w:t>
      </w:r>
      <w:r w:rsidRPr="00B3056F">
        <w:tab/>
        <w:t>General</w:t>
      </w:r>
      <w:bookmarkEnd w:id="1067"/>
      <w:bookmarkEnd w:id="1068"/>
      <w:bookmarkEnd w:id="1069"/>
      <w:bookmarkEnd w:id="1070"/>
      <w:bookmarkEnd w:id="1071"/>
      <w:bookmarkEnd w:id="1072"/>
      <w:bookmarkEnd w:id="1073"/>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4" w:name="_Toc11338456"/>
      <w:bookmarkStart w:id="1075" w:name="_Toc27585078"/>
      <w:bookmarkStart w:id="1076" w:name="_Toc36457031"/>
      <w:bookmarkStart w:id="1077" w:name="_Toc45027915"/>
      <w:bookmarkStart w:id="1078" w:name="_Toc45028750"/>
      <w:bookmarkStart w:id="1079" w:name="_Toc51867511"/>
      <w:bookmarkStart w:id="1080" w:name="_Toc90560085"/>
      <w:r w:rsidRPr="00B3056F">
        <w:t>5.7.2.2.2</w:t>
      </w:r>
      <w:r w:rsidRPr="00B3056F">
        <w:tab/>
        <w:t>NIDD Authorization Data Retrieval</w:t>
      </w:r>
      <w:bookmarkEnd w:id="1074"/>
      <w:bookmarkEnd w:id="1075"/>
      <w:bookmarkEnd w:id="1076"/>
      <w:bookmarkEnd w:id="1077"/>
      <w:bookmarkEnd w:id="1078"/>
      <w:bookmarkEnd w:id="1079"/>
      <w:bookmarkEnd w:id="1080"/>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4" type="#_x0000_t75" style="width:433.4pt;height:130.25pt" o:ole="">
            <v:imagedata r:id="rId166" o:title=""/>
          </v:shape>
          <o:OLEObject Type="Embed" ProgID="Visio.Drawing.11" ShapeID="_x0000_i1104" DrawAspect="Content" ObjectID="_1701174508" r:id="rId167"/>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1" w:name="_Toc27585079"/>
      <w:bookmarkStart w:id="1082" w:name="_Toc36457032"/>
      <w:bookmarkStart w:id="1083" w:name="_Toc45027916"/>
      <w:bookmarkStart w:id="1084" w:name="_Toc45028751"/>
      <w:bookmarkStart w:id="1085" w:name="_Toc51867512"/>
      <w:bookmarkStart w:id="1086" w:name="_Toc11338457"/>
      <w:bookmarkStart w:id="1087" w:name="_Toc90560086"/>
      <w:r w:rsidRPr="00B3056F">
        <w:t>5.7.2.3</w:t>
      </w:r>
      <w:r w:rsidRPr="00B3056F">
        <w:tab/>
        <w:t>Notification</w:t>
      </w:r>
      <w:bookmarkEnd w:id="1081"/>
      <w:bookmarkEnd w:id="1082"/>
      <w:bookmarkEnd w:id="1083"/>
      <w:bookmarkEnd w:id="1084"/>
      <w:bookmarkEnd w:id="1085"/>
      <w:bookmarkEnd w:id="1087"/>
    </w:p>
    <w:p w14:paraId="238BCD47" w14:textId="77777777" w:rsidR="00EF45DA" w:rsidRPr="00B3056F" w:rsidRDefault="00EF45DA" w:rsidP="00EF45DA">
      <w:pPr>
        <w:pStyle w:val="Heading5"/>
      </w:pPr>
      <w:bookmarkStart w:id="1088" w:name="_Toc27585080"/>
      <w:bookmarkStart w:id="1089" w:name="_Toc36457033"/>
      <w:bookmarkStart w:id="1090" w:name="_Toc45027917"/>
      <w:bookmarkStart w:id="1091" w:name="_Toc45028752"/>
      <w:bookmarkStart w:id="1092" w:name="_Toc51867513"/>
      <w:bookmarkStart w:id="1093" w:name="_Toc90560087"/>
      <w:r w:rsidRPr="00B3056F">
        <w:t>5.7.2.3.1</w:t>
      </w:r>
      <w:r w:rsidRPr="00B3056F">
        <w:tab/>
        <w:t>General</w:t>
      </w:r>
      <w:bookmarkEnd w:id="1088"/>
      <w:bookmarkEnd w:id="1089"/>
      <w:bookmarkEnd w:id="1090"/>
      <w:bookmarkEnd w:id="1091"/>
      <w:bookmarkEnd w:id="1092"/>
      <w:bookmarkEnd w:id="1093"/>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4" w:name="_Toc27585081"/>
      <w:bookmarkStart w:id="1095" w:name="_Toc36457034"/>
      <w:bookmarkStart w:id="1096" w:name="_Toc45027918"/>
      <w:bookmarkStart w:id="1097" w:name="_Toc45028753"/>
      <w:bookmarkStart w:id="1098" w:name="_Toc51867514"/>
      <w:bookmarkStart w:id="1099" w:name="_Toc90560088"/>
      <w:r w:rsidRPr="00B3056F">
        <w:t>5.7.2.3.2</w:t>
      </w:r>
      <w:r w:rsidRPr="00B3056F">
        <w:tab/>
        <w:t>NIDD Authorization Data Update Notification</w:t>
      </w:r>
      <w:bookmarkEnd w:id="1094"/>
      <w:bookmarkEnd w:id="1095"/>
      <w:bookmarkEnd w:id="1096"/>
      <w:bookmarkEnd w:id="1097"/>
      <w:bookmarkEnd w:id="1098"/>
      <w:bookmarkEnd w:id="1099"/>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5" type="#_x0000_t75" style="width:433.4pt;height:119.7pt" o:ole="">
            <v:imagedata r:id="rId168" o:title=""/>
          </v:shape>
          <o:OLEObject Type="Embed" ProgID="Visio.Drawing.11" ShapeID="_x0000_i1105" DrawAspect="Content" ObjectID="_1701174509"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0" w:name="_Toc27585082"/>
      <w:bookmarkStart w:id="1101" w:name="_Toc36457035"/>
      <w:bookmarkStart w:id="1102" w:name="_Toc45027919"/>
      <w:bookmarkStart w:id="1103" w:name="_Toc45028754"/>
      <w:bookmarkStart w:id="1104" w:name="_Toc51867515"/>
      <w:bookmarkStart w:id="1105" w:name="_Toc90560089"/>
      <w:r w:rsidRPr="00B3056F">
        <w:t>5.8</w:t>
      </w:r>
      <w:r w:rsidRPr="00B3056F">
        <w:tab/>
        <w:t>Nudm_MT Service</w:t>
      </w:r>
      <w:bookmarkEnd w:id="1100"/>
      <w:bookmarkEnd w:id="1101"/>
      <w:bookmarkEnd w:id="1102"/>
      <w:bookmarkEnd w:id="1103"/>
      <w:bookmarkEnd w:id="1104"/>
      <w:bookmarkEnd w:id="1105"/>
    </w:p>
    <w:p w14:paraId="6DB36A38" w14:textId="6E0D6D50" w:rsidR="00EF45DA" w:rsidRPr="00B3056F" w:rsidRDefault="00EF45DA" w:rsidP="00EF45DA">
      <w:pPr>
        <w:pStyle w:val="Heading3"/>
      </w:pPr>
      <w:bookmarkStart w:id="1106" w:name="_Toc27585083"/>
      <w:bookmarkStart w:id="1107" w:name="_Toc36457036"/>
      <w:bookmarkStart w:id="1108" w:name="_Toc45027920"/>
      <w:bookmarkStart w:id="1109" w:name="_Toc45028755"/>
      <w:bookmarkStart w:id="1110" w:name="_Toc51867516"/>
      <w:bookmarkStart w:id="1111" w:name="_Toc90560090"/>
      <w:r w:rsidRPr="00B3056F">
        <w:t>5.8.1</w:t>
      </w:r>
      <w:r w:rsidRPr="00B3056F">
        <w:tab/>
        <w:t>Service Description</w:t>
      </w:r>
      <w:bookmarkEnd w:id="1106"/>
      <w:bookmarkEnd w:id="1107"/>
      <w:bookmarkEnd w:id="1108"/>
      <w:bookmarkEnd w:id="1109"/>
      <w:bookmarkEnd w:id="1110"/>
      <w:bookmarkEnd w:id="1111"/>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2" w:name="_Toc27585084"/>
      <w:bookmarkStart w:id="1113" w:name="_Toc36457037"/>
      <w:bookmarkStart w:id="1114" w:name="_Toc45027921"/>
      <w:bookmarkStart w:id="1115" w:name="_Toc45028756"/>
      <w:bookmarkStart w:id="1116" w:name="_Toc51867517"/>
      <w:bookmarkStart w:id="1117" w:name="_Toc90560091"/>
      <w:r w:rsidRPr="00B3056F">
        <w:t>5.8.2</w:t>
      </w:r>
      <w:r w:rsidRPr="00B3056F">
        <w:tab/>
        <w:t>Service Operations</w:t>
      </w:r>
      <w:bookmarkEnd w:id="1112"/>
      <w:bookmarkEnd w:id="1113"/>
      <w:bookmarkEnd w:id="1114"/>
      <w:bookmarkEnd w:id="1115"/>
      <w:bookmarkEnd w:id="1116"/>
      <w:bookmarkEnd w:id="1117"/>
    </w:p>
    <w:p w14:paraId="2A14A5EC" w14:textId="77777777" w:rsidR="00EF45DA" w:rsidRPr="00B3056F" w:rsidRDefault="00EF45DA" w:rsidP="00EF45DA">
      <w:pPr>
        <w:pStyle w:val="Heading4"/>
      </w:pPr>
      <w:bookmarkStart w:id="1118" w:name="_Toc27585085"/>
      <w:bookmarkStart w:id="1119" w:name="_Toc36457038"/>
      <w:bookmarkStart w:id="1120" w:name="_Toc45027922"/>
      <w:bookmarkStart w:id="1121" w:name="_Toc45028757"/>
      <w:bookmarkStart w:id="1122" w:name="_Toc51867518"/>
      <w:bookmarkStart w:id="1123" w:name="_Toc90560092"/>
      <w:r w:rsidRPr="00B3056F">
        <w:t>5.8.2.1</w:t>
      </w:r>
      <w:r w:rsidRPr="00B3056F">
        <w:tab/>
        <w:t>Introduction</w:t>
      </w:r>
      <w:bookmarkEnd w:id="1118"/>
      <w:bookmarkEnd w:id="1119"/>
      <w:bookmarkEnd w:id="1120"/>
      <w:bookmarkEnd w:id="1121"/>
      <w:bookmarkEnd w:id="1122"/>
      <w:bookmarkEnd w:id="1123"/>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4" w:name="_Toc27585086"/>
      <w:bookmarkStart w:id="1125" w:name="_Toc36457039"/>
      <w:bookmarkStart w:id="1126" w:name="_Toc45027923"/>
      <w:bookmarkStart w:id="1127" w:name="_Toc45028758"/>
      <w:bookmarkStart w:id="1128" w:name="_Toc51867519"/>
      <w:bookmarkStart w:id="1129" w:name="_Toc90560093"/>
      <w:r w:rsidRPr="00B3056F">
        <w:t>5.8.2.2</w:t>
      </w:r>
      <w:r w:rsidRPr="00B3056F">
        <w:tab/>
      </w:r>
      <w:bookmarkEnd w:id="1124"/>
      <w:r w:rsidRPr="00B3056F">
        <w:t>Provide</w:t>
      </w:r>
      <w:r w:rsidR="004C3152">
        <w:t>Ue</w:t>
      </w:r>
      <w:r w:rsidRPr="00B3056F">
        <w:t>Info</w:t>
      </w:r>
      <w:bookmarkEnd w:id="1125"/>
      <w:bookmarkEnd w:id="1126"/>
      <w:bookmarkEnd w:id="1127"/>
      <w:bookmarkEnd w:id="1128"/>
      <w:bookmarkEnd w:id="1129"/>
    </w:p>
    <w:p w14:paraId="5F6EC622" w14:textId="77777777" w:rsidR="00EF45DA" w:rsidRPr="00B3056F" w:rsidRDefault="00EF45DA" w:rsidP="00EF45DA">
      <w:pPr>
        <w:pStyle w:val="Heading5"/>
      </w:pPr>
      <w:bookmarkStart w:id="1130" w:name="_Toc27585087"/>
      <w:bookmarkStart w:id="1131" w:name="_Toc36457040"/>
      <w:bookmarkStart w:id="1132" w:name="_Toc45027924"/>
      <w:bookmarkStart w:id="1133" w:name="_Toc45028759"/>
      <w:bookmarkStart w:id="1134" w:name="_Toc51867520"/>
      <w:bookmarkStart w:id="1135" w:name="_Toc90560094"/>
      <w:r w:rsidRPr="00B3056F">
        <w:t>5.8.2.2.1</w:t>
      </w:r>
      <w:r w:rsidRPr="00B3056F">
        <w:tab/>
        <w:t>General</w:t>
      </w:r>
      <w:bookmarkEnd w:id="1130"/>
      <w:bookmarkEnd w:id="1131"/>
      <w:bookmarkEnd w:id="1132"/>
      <w:bookmarkEnd w:id="1133"/>
      <w:bookmarkEnd w:id="1134"/>
      <w:bookmarkEnd w:id="1135"/>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36" w:name="_Toc27585088"/>
      <w:bookmarkStart w:id="1137" w:name="_Toc36457041"/>
      <w:bookmarkStart w:id="1138" w:name="_Toc45027925"/>
      <w:bookmarkStart w:id="1139" w:name="_Toc45028760"/>
      <w:bookmarkStart w:id="1140" w:name="_Toc51867521"/>
      <w:bookmarkStart w:id="1141" w:name="_Toc90560095"/>
      <w:r w:rsidRPr="00B3056F">
        <w:t>5.8.2.2.2</w:t>
      </w:r>
      <w:r w:rsidRPr="00B3056F">
        <w:tab/>
      </w:r>
      <w:r w:rsidR="004C3152">
        <w:t>UE</w:t>
      </w:r>
      <w:r w:rsidRPr="00B3056F">
        <w:t xml:space="preserve"> Information Retrieval</w:t>
      </w:r>
      <w:bookmarkEnd w:id="1136"/>
      <w:bookmarkEnd w:id="1137"/>
      <w:bookmarkEnd w:id="1138"/>
      <w:bookmarkEnd w:id="1139"/>
      <w:bookmarkEnd w:id="1140"/>
      <w:bookmarkEnd w:id="1141"/>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2.9pt;height:118.3pt" o:ole="">
            <v:imagedata r:id="rId170" o:title=""/>
          </v:shape>
          <o:OLEObject Type="Embed" ProgID="Visio.Drawing.11" ShapeID="_x0000_i1106" DrawAspect="Content" ObjectID="_1701174510"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2" w:name="_Toc36457042"/>
      <w:bookmarkStart w:id="1143" w:name="_Toc45027926"/>
      <w:bookmarkStart w:id="1144" w:name="_Toc45028761"/>
      <w:bookmarkStart w:id="1145" w:name="_Toc51867522"/>
      <w:bookmarkStart w:id="1146" w:name="_Toc27585089"/>
      <w:bookmarkStart w:id="1147" w:name="_Toc90560096"/>
      <w:r w:rsidRPr="00B3056F">
        <w:t>5.8.2.3</w:t>
      </w:r>
      <w:r w:rsidRPr="00B3056F">
        <w:tab/>
        <w:t>ProvideLocationInfo</w:t>
      </w:r>
      <w:bookmarkEnd w:id="1142"/>
      <w:bookmarkEnd w:id="1143"/>
      <w:bookmarkEnd w:id="1144"/>
      <w:bookmarkEnd w:id="1145"/>
      <w:bookmarkEnd w:id="1147"/>
    </w:p>
    <w:p w14:paraId="6288BA8B" w14:textId="77777777" w:rsidR="00EF45DA" w:rsidRPr="00B3056F" w:rsidRDefault="00EF45DA" w:rsidP="00EF45DA">
      <w:pPr>
        <w:pStyle w:val="Heading5"/>
      </w:pPr>
      <w:bookmarkStart w:id="1148" w:name="_Toc36457043"/>
      <w:bookmarkStart w:id="1149" w:name="_Toc45027927"/>
      <w:bookmarkStart w:id="1150" w:name="_Toc45028762"/>
      <w:bookmarkStart w:id="1151" w:name="_Toc51867523"/>
      <w:bookmarkStart w:id="1152" w:name="_Toc90560097"/>
      <w:r w:rsidRPr="00B3056F">
        <w:t>5.8.2.3.1</w:t>
      </w:r>
      <w:r w:rsidRPr="00B3056F">
        <w:tab/>
        <w:t>General</w:t>
      </w:r>
      <w:bookmarkEnd w:id="1148"/>
      <w:bookmarkEnd w:id="1149"/>
      <w:bookmarkEnd w:id="1150"/>
      <w:bookmarkEnd w:id="1151"/>
      <w:bookmarkEnd w:id="1152"/>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3" w:name="_Toc36457044"/>
      <w:bookmarkStart w:id="1154" w:name="_Toc45027928"/>
      <w:bookmarkStart w:id="1155" w:name="_Toc45028763"/>
      <w:bookmarkStart w:id="1156" w:name="_Toc51867524"/>
      <w:bookmarkStart w:id="1157" w:name="_Toc90560098"/>
      <w:r w:rsidRPr="00B3056F">
        <w:t>5.8.2.3.2</w:t>
      </w:r>
      <w:r w:rsidRPr="00B3056F">
        <w:tab/>
        <w:t>Network Provided Location Information Request</w:t>
      </w:r>
      <w:bookmarkEnd w:id="1153"/>
      <w:bookmarkEnd w:id="1154"/>
      <w:bookmarkEnd w:id="1155"/>
      <w:bookmarkEnd w:id="1156"/>
      <w:bookmarkEnd w:id="1157"/>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4pt;height:119.7pt" o:ole="">
            <v:imagedata r:id="rId172" o:title=""/>
          </v:shape>
          <o:OLEObject Type="Embed" ProgID="Visio.Drawing.11" ShapeID="_x0000_i1107" DrawAspect="Content" ObjectID="_1701174511"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58" w:name="_Toc36457045"/>
      <w:bookmarkStart w:id="1159" w:name="_Toc45027929"/>
      <w:bookmarkStart w:id="1160" w:name="_Toc45028764"/>
      <w:bookmarkStart w:id="1161" w:name="_Toc51867525"/>
      <w:bookmarkStart w:id="1162" w:name="_Toc90560099"/>
      <w:r w:rsidRPr="00B3056F">
        <w:lastRenderedPageBreak/>
        <w:t>6</w:t>
      </w:r>
      <w:r w:rsidRPr="00B3056F">
        <w:tab/>
        <w:t>API Definitions</w:t>
      </w:r>
      <w:bookmarkEnd w:id="1086"/>
      <w:bookmarkEnd w:id="1146"/>
      <w:bookmarkEnd w:id="1158"/>
      <w:bookmarkEnd w:id="1159"/>
      <w:bookmarkEnd w:id="1160"/>
      <w:bookmarkEnd w:id="1161"/>
      <w:bookmarkEnd w:id="1162"/>
    </w:p>
    <w:p w14:paraId="3A9DBC1C" w14:textId="328AD993" w:rsidR="00EF45DA" w:rsidRPr="00B3056F" w:rsidRDefault="00EF45DA" w:rsidP="00EF45DA">
      <w:pPr>
        <w:pStyle w:val="Heading2"/>
      </w:pPr>
      <w:bookmarkStart w:id="1163" w:name="_Toc11338458"/>
      <w:bookmarkStart w:id="1164" w:name="_Toc27585090"/>
      <w:bookmarkStart w:id="1165" w:name="_Toc36457046"/>
      <w:bookmarkStart w:id="1166" w:name="_Toc45027930"/>
      <w:bookmarkStart w:id="1167" w:name="_Toc45028765"/>
      <w:bookmarkStart w:id="1168" w:name="_Toc51867526"/>
      <w:bookmarkStart w:id="1169" w:name="_Toc90560100"/>
      <w:r w:rsidRPr="00B3056F">
        <w:t>6.1</w:t>
      </w:r>
      <w:r w:rsidRPr="00B3056F">
        <w:tab/>
        <w:t>Nudm_SubscriberDataManagement Service API</w:t>
      </w:r>
      <w:bookmarkEnd w:id="1163"/>
      <w:bookmarkEnd w:id="1164"/>
      <w:bookmarkEnd w:id="1165"/>
      <w:bookmarkEnd w:id="1166"/>
      <w:bookmarkEnd w:id="1167"/>
      <w:bookmarkEnd w:id="1168"/>
      <w:bookmarkEnd w:id="1169"/>
    </w:p>
    <w:p w14:paraId="504656D0" w14:textId="77777777" w:rsidR="00EF45DA" w:rsidRPr="00B3056F" w:rsidRDefault="00EF45DA" w:rsidP="00EF45DA">
      <w:pPr>
        <w:pStyle w:val="Heading3"/>
      </w:pPr>
      <w:bookmarkStart w:id="1170" w:name="_Toc11338459"/>
      <w:bookmarkStart w:id="1171" w:name="_Toc27585091"/>
      <w:bookmarkStart w:id="1172" w:name="_Toc36457047"/>
      <w:bookmarkStart w:id="1173" w:name="_Toc45027931"/>
      <w:bookmarkStart w:id="1174" w:name="_Toc45028766"/>
      <w:bookmarkStart w:id="1175" w:name="_Toc51867527"/>
      <w:bookmarkStart w:id="1176" w:name="_Toc90560101"/>
      <w:r w:rsidRPr="00B3056F">
        <w:t>6.1.1</w:t>
      </w:r>
      <w:r w:rsidRPr="00B3056F">
        <w:tab/>
        <w:t>API URI</w:t>
      </w:r>
      <w:bookmarkEnd w:id="1170"/>
      <w:bookmarkEnd w:id="1171"/>
      <w:bookmarkEnd w:id="1172"/>
      <w:bookmarkEnd w:id="1173"/>
      <w:bookmarkEnd w:id="1174"/>
      <w:bookmarkEnd w:id="1175"/>
      <w:bookmarkEnd w:id="1176"/>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77" w:name="_Toc11338460"/>
      <w:bookmarkStart w:id="1178" w:name="_Toc27585092"/>
      <w:bookmarkStart w:id="1179" w:name="_Toc36457048"/>
      <w:bookmarkStart w:id="1180" w:name="_Toc45027932"/>
      <w:bookmarkStart w:id="1181" w:name="_Toc45028767"/>
      <w:bookmarkStart w:id="1182" w:name="_Toc51867528"/>
      <w:bookmarkStart w:id="1183" w:name="_Toc90560102"/>
      <w:r w:rsidRPr="00B3056F">
        <w:t>6.1.2</w:t>
      </w:r>
      <w:r w:rsidRPr="00B3056F">
        <w:tab/>
        <w:t>Usage of HTTP</w:t>
      </w:r>
      <w:bookmarkEnd w:id="1177"/>
      <w:bookmarkEnd w:id="1178"/>
      <w:bookmarkEnd w:id="1179"/>
      <w:bookmarkEnd w:id="1180"/>
      <w:bookmarkEnd w:id="1181"/>
      <w:bookmarkEnd w:id="1182"/>
      <w:bookmarkEnd w:id="1183"/>
    </w:p>
    <w:p w14:paraId="029D8CD8" w14:textId="77777777" w:rsidR="00EF45DA" w:rsidRPr="00B3056F" w:rsidRDefault="00EF45DA" w:rsidP="00EF45DA">
      <w:pPr>
        <w:pStyle w:val="Heading4"/>
      </w:pPr>
      <w:bookmarkStart w:id="1184" w:name="_Toc11338461"/>
      <w:bookmarkStart w:id="1185" w:name="_Toc27585093"/>
      <w:bookmarkStart w:id="1186" w:name="_Toc36457049"/>
      <w:bookmarkStart w:id="1187" w:name="_Toc45027933"/>
      <w:bookmarkStart w:id="1188" w:name="_Toc45028768"/>
      <w:bookmarkStart w:id="1189" w:name="_Toc51867529"/>
      <w:bookmarkStart w:id="1190" w:name="_Toc90560103"/>
      <w:r w:rsidRPr="00B3056F">
        <w:t>6.1.2.1</w:t>
      </w:r>
      <w:r w:rsidRPr="00B3056F">
        <w:tab/>
        <w:t>General</w:t>
      </w:r>
      <w:bookmarkEnd w:id="1184"/>
      <w:bookmarkEnd w:id="1185"/>
      <w:bookmarkEnd w:id="1186"/>
      <w:bookmarkEnd w:id="1187"/>
      <w:bookmarkEnd w:id="1188"/>
      <w:bookmarkEnd w:id="1189"/>
      <w:bookmarkEnd w:id="1190"/>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1" w:name="_Toc11338462"/>
      <w:bookmarkStart w:id="1192" w:name="_Toc27585094"/>
      <w:bookmarkStart w:id="1193" w:name="_Toc36457050"/>
      <w:bookmarkStart w:id="1194" w:name="_Toc45027934"/>
      <w:bookmarkStart w:id="1195" w:name="_Toc45028769"/>
      <w:bookmarkStart w:id="1196" w:name="_Toc51867530"/>
      <w:bookmarkStart w:id="1197" w:name="_Toc90560104"/>
      <w:r w:rsidRPr="00B3056F">
        <w:t>6.1.2.2</w:t>
      </w:r>
      <w:r w:rsidRPr="00B3056F">
        <w:tab/>
        <w:t>HTTP standard headers</w:t>
      </w:r>
      <w:bookmarkEnd w:id="1191"/>
      <w:bookmarkEnd w:id="1192"/>
      <w:bookmarkEnd w:id="1193"/>
      <w:bookmarkEnd w:id="1194"/>
      <w:bookmarkEnd w:id="1195"/>
      <w:bookmarkEnd w:id="1196"/>
      <w:bookmarkEnd w:id="1197"/>
    </w:p>
    <w:p w14:paraId="4C8C6A10" w14:textId="77777777" w:rsidR="00EF45DA" w:rsidRPr="00B3056F" w:rsidRDefault="00EF45DA" w:rsidP="00EF45DA">
      <w:pPr>
        <w:pStyle w:val="Heading5"/>
        <w:rPr>
          <w:lang w:eastAsia="zh-CN"/>
        </w:rPr>
      </w:pPr>
      <w:bookmarkStart w:id="1198" w:name="_Toc11338463"/>
      <w:bookmarkStart w:id="1199" w:name="_Toc27585095"/>
      <w:bookmarkStart w:id="1200" w:name="_Toc36457051"/>
      <w:bookmarkStart w:id="1201" w:name="_Toc45027935"/>
      <w:bookmarkStart w:id="1202" w:name="_Toc45028770"/>
      <w:bookmarkStart w:id="1203" w:name="_Toc51867531"/>
      <w:bookmarkStart w:id="1204" w:name="_Toc90560105"/>
      <w:r w:rsidRPr="00B3056F">
        <w:t>6.1.2.2.1</w:t>
      </w:r>
      <w:r w:rsidRPr="00B3056F">
        <w:rPr>
          <w:rFonts w:hint="eastAsia"/>
          <w:lang w:eastAsia="zh-CN"/>
        </w:rPr>
        <w:tab/>
      </w:r>
      <w:r w:rsidRPr="00B3056F">
        <w:rPr>
          <w:lang w:eastAsia="zh-CN"/>
        </w:rPr>
        <w:t>General</w:t>
      </w:r>
      <w:bookmarkEnd w:id="1198"/>
      <w:bookmarkEnd w:id="1199"/>
      <w:bookmarkEnd w:id="1200"/>
      <w:bookmarkEnd w:id="1201"/>
      <w:bookmarkEnd w:id="1202"/>
      <w:bookmarkEnd w:id="1203"/>
      <w:bookmarkEnd w:id="1204"/>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05" w:name="_Toc11338464"/>
      <w:bookmarkStart w:id="1206" w:name="_Toc27585096"/>
      <w:bookmarkStart w:id="1207" w:name="_Toc36457052"/>
      <w:bookmarkStart w:id="1208" w:name="_Toc45027936"/>
      <w:bookmarkStart w:id="1209" w:name="_Toc45028771"/>
      <w:bookmarkStart w:id="1210" w:name="_Toc51867532"/>
      <w:bookmarkStart w:id="1211" w:name="_Toc90560106"/>
      <w:r w:rsidRPr="00B3056F">
        <w:t>6.1.2.2.2</w:t>
      </w:r>
      <w:r w:rsidRPr="00B3056F">
        <w:tab/>
        <w:t>Content type</w:t>
      </w:r>
      <w:bookmarkEnd w:id="1205"/>
      <w:bookmarkEnd w:id="1206"/>
      <w:bookmarkEnd w:id="1207"/>
      <w:bookmarkEnd w:id="1208"/>
      <w:bookmarkEnd w:id="1209"/>
      <w:bookmarkEnd w:id="1210"/>
      <w:bookmarkEnd w:id="1211"/>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2" w:name="_Toc11338465"/>
      <w:bookmarkStart w:id="1213" w:name="_Toc27585097"/>
      <w:bookmarkStart w:id="1214" w:name="_Toc36457053"/>
      <w:bookmarkStart w:id="1215" w:name="_Toc45027937"/>
      <w:bookmarkStart w:id="1216" w:name="_Toc45028772"/>
      <w:bookmarkStart w:id="1217" w:name="_Toc51867533"/>
      <w:bookmarkStart w:id="1218" w:name="_Toc90560107"/>
      <w:r w:rsidRPr="00B3056F">
        <w:rPr>
          <w:lang w:val="es-ES"/>
        </w:rPr>
        <w:t>6.1.2.2.3</w:t>
      </w:r>
      <w:r w:rsidRPr="00B3056F">
        <w:rPr>
          <w:lang w:val="es-ES"/>
        </w:rPr>
        <w:tab/>
        <w:t>Cache-Control</w:t>
      </w:r>
      <w:bookmarkEnd w:id="1212"/>
      <w:bookmarkEnd w:id="1213"/>
      <w:bookmarkEnd w:id="1214"/>
      <w:bookmarkEnd w:id="1215"/>
      <w:bookmarkEnd w:id="1216"/>
      <w:bookmarkEnd w:id="1217"/>
      <w:bookmarkEnd w:id="1218"/>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19" w:name="_Toc11338466"/>
      <w:bookmarkStart w:id="1220" w:name="_Toc27585098"/>
      <w:bookmarkStart w:id="1221" w:name="_Toc36457054"/>
      <w:bookmarkStart w:id="1222" w:name="_Toc45027938"/>
      <w:bookmarkStart w:id="1223" w:name="_Toc45028773"/>
      <w:bookmarkStart w:id="1224" w:name="_Toc51867534"/>
      <w:bookmarkStart w:id="1225" w:name="_Toc90560108"/>
      <w:r w:rsidRPr="00B3056F">
        <w:rPr>
          <w:lang w:val="en-US"/>
        </w:rPr>
        <w:t>6.1.2.2.4</w:t>
      </w:r>
      <w:r w:rsidRPr="00B3056F">
        <w:rPr>
          <w:lang w:val="en-US"/>
        </w:rPr>
        <w:tab/>
        <w:t>ETag</w:t>
      </w:r>
      <w:bookmarkEnd w:id="1219"/>
      <w:bookmarkEnd w:id="1220"/>
      <w:bookmarkEnd w:id="1221"/>
      <w:bookmarkEnd w:id="1222"/>
      <w:bookmarkEnd w:id="1223"/>
      <w:bookmarkEnd w:id="1224"/>
      <w:bookmarkEnd w:id="1225"/>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26" w:name="_Toc11338467"/>
      <w:bookmarkStart w:id="1227" w:name="_Toc27585099"/>
      <w:bookmarkStart w:id="1228" w:name="_Toc36457055"/>
      <w:bookmarkStart w:id="1229" w:name="_Toc45027939"/>
      <w:bookmarkStart w:id="1230" w:name="_Toc45028774"/>
      <w:bookmarkStart w:id="1231" w:name="_Toc51867535"/>
      <w:bookmarkStart w:id="1232" w:name="_Toc90560109"/>
      <w:r w:rsidRPr="00B3056F">
        <w:rPr>
          <w:lang w:val="en-US"/>
        </w:rPr>
        <w:t>6.1.2.2.5</w:t>
      </w:r>
      <w:r w:rsidRPr="00B3056F">
        <w:rPr>
          <w:lang w:val="en-US"/>
        </w:rPr>
        <w:tab/>
        <w:t>If-None-Match</w:t>
      </w:r>
      <w:bookmarkEnd w:id="1226"/>
      <w:bookmarkEnd w:id="1227"/>
      <w:bookmarkEnd w:id="1228"/>
      <w:bookmarkEnd w:id="1229"/>
      <w:bookmarkEnd w:id="1230"/>
      <w:bookmarkEnd w:id="1231"/>
      <w:bookmarkEnd w:id="1232"/>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3" w:name="_Toc11338468"/>
      <w:bookmarkStart w:id="1234" w:name="_Toc27585100"/>
      <w:bookmarkStart w:id="1235" w:name="_Toc36457056"/>
      <w:bookmarkStart w:id="1236" w:name="_Toc45027940"/>
      <w:bookmarkStart w:id="1237" w:name="_Toc45028775"/>
      <w:bookmarkStart w:id="1238" w:name="_Toc51867536"/>
      <w:bookmarkStart w:id="1239" w:name="_Toc90560110"/>
      <w:r w:rsidRPr="00B3056F">
        <w:rPr>
          <w:lang w:val="en-US"/>
        </w:rPr>
        <w:t>6.1.2.2.6</w:t>
      </w:r>
      <w:r w:rsidRPr="00B3056F">
        <w:rPr>
          <w:lang w:val="en-US"/>
        </w:rPr>
        <w:tab/>
        <w:t>Last-Modified</w:t>
      </w:r>
      <w:bookmarkEnd w:id="1233"/>
      <w:bookmarkEnd w:id="1234"/>
      <w:bookmarkEnd w:id="1235"/>
      <w:bookmarkEnd w:id="1236"/>
      <w:bookmarkEnd w:id="1237"/>
      <w:bookmarkEnd w:id="1238"/>
      <w:bookmarkEnd w:id="1239"/>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0" w:name="_Toc11338469"/>
      <w:bookmarkStart w:id="1241" w:name="_Toc27585101"/>
      <w:bookmarkStart w:id="1242" w:name="_Toc36457057"/>
      <w:bookmarkStart w:id="1243" w:name="_Toc45027941"/>
      <w:bookmarkStart w:id="1244" w:name="_Toc45028776"/>
      <w:bookmarkStart w:id="1245" w:name="_Toc51867537"/>
      <w:bookmarkStart w:id="1246" w:name="_Toc90560111"/>
      <w:r w:rsidRPr="00B3056F">
        <w:rPr>
          <w:lang w:val="en-US"/>
        </w:rPr>
        <w:t>6.1.2.2.7</w:t>
      </w:r>
      <w:r w:rsidRPr="00B3056F">
        <w:rPr>
          <w:lang w:val="en-US"/>
        </w:rPr>
        <w:tab/>
        <w:t>If-Modified-Since</w:t>
      </w:r>
      <w:bookmarkEnd w:id="1240"/>
      <w:bookmarkEnd w:id="1241"/>
      <w:bookmarkEnd w:id="1242"/>
      <w:bookmarkEnd w:id="1243"/>
      <w:bookmarkEnd w:id="1244"/>
      <w:bookmarkEnd w:id="1245"/>
      <w:bookmarkEnd w:id="1246"/>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47" w:name="_Toc11338470"/>
      <w:bookmarkStart w:id="1248" w:name="_Toc27585102"/>
      <w:bookmarkStart w:id="1249" w:name="_Toc36457058"/>
      <w:bookmarkStart w:id="1250" w:name="_Toc45027942"/>
      <w:bookmarkStart w:id="1251" w:name="_Toc45028777"/>
      <w:bookmarkStart w:id="1252" w:name="_Toc51867538"/>
      <w:bookmarkStart w:id="1253" w:name="_Toc90560112"/>
      <w:r w:rsidRPr="00B3056F">
        <w:rPr>
          <w:lang w:val="en-US"/>
        </w:rPr>
        <w:t>6.1.2.2.8</w:t>
      </w:r>
      <w:r w:rsidRPr="00B3056F">
        <w:rPr>
          <w:lang w:val="en-US"/>
        </w:rPr>
        <w:tab/>
        <w:t>When to Use Entity-Tags and Last-Modified Dates</w:t>
      </w:r>
      <w:bookmarkEnd w:id="1247"/>
      <w:bookmarkEnd w:id="1248"/>
      <w:bookmarkEnd w:id="1249"/>
      <w:bookmarkEnd w:id="1250"/>
      <w:bookmarkEnd w:id="1251"/>
      <w:bookmarkEnd w:id="1252"/>
      <w:bookmarkEnd w:id="1253"/>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4" w:name="_Toc11338471"/>
      <w:bookmarkStart w:id="1255" w:name="_Toc27585103"/>
      <w:bookmarkStart w:id="1256" w:name="_Toc36457059"/>
      <w:bookmarkStart w:id="1257" w:name="_Toc45027943"/>
      <w:bookmarkStart w:id="1258" w:name="_Toc45028778"/>
      <w:bookmarkStart w:id="1259" w:name="_Toc51867539"/>
      <w:bookmarkStart w:id="1260" w:name="_Toc90560113"/>
      <w:r w:rsidRPr="00B3056F">
        <w:t>6.1.2.3</w:t>
      </w:r>
      <w:r w:rsidRPr="00B3056F">
        <w:tab/>
        <w:t>HTTP custom headers</w:t>
      </w:r>
      <w:bookmarkEnd w:id="1254"/>
      <w:bookmarkEnd w:id="1255"/>
      <w:bookmarkEnd w:id="1256"/>
      <w:bookmarkEnd w:id="1257"/>
      <w:bookmarkEnd w:id="1258"/>
      <w:bookmarkEnd w:id="1259"/>
      <w:bookmarkEnd w:id="1260"/>
    </w:p>
    <w:p w14:paraId="66162542" w14:textId="77777777" w:rsidR="00EF45DA" w:rsidRPr="00B3056F" w:rsidRDefault="00EF45DA" w:rsidP="00EF45DA">
      <w:pPr>
        <w:pStyle w:val="Heading5"/>
        <w:rPr>
          <w:lang w:eastAsia="zh-CN"/>
        </w:rPr>
      </w:pPr>
      <w:bookmarkStart w:id="1261" w:name="_Toc11338472"/>
      <w:bookmarkStart w:id="1262" w:name="_Toc27585104"/>
      <w:bookmarkStart w:id="1263" w:name="_Toc36457060"/>
      <w:bookmarkStart w:id="1264" w:name="_Toc45027944"/>
      <w:bookmarkStart w:id="1265" w:name="_Toc45028779"/>
      <w:bookmarkStart w:id="1266" w:name="_Toc51867540"/>
      <w:bookmarkStart w:id="1267" w:name="_Toc90560114"/>
      <w:r w:rsidRPr="00B3056F">
        <w:t>6.1.2.3.1</w:t>
      </w:r>
      <w:r w:rsidRPr="00B3056F">
        <w:rPr>
          <w:rFonts w:hint="eastAsia"/>
          <w:lang w:eastAsia="zh-CN"/>
        </w:rPr>
        <w:tab/>
      </w:r>
      <w:r w:rsidRPr="00B3056F">
        <w:rPr>
          <w:lang w:eastAsia="zh-CN"/>
        </w:rPr>
        <w:t>General</w:t>
      </w:r>
      <w:bookmarkEnd w:id="1261"/>
      <w:bookmarkEnd w:id="1262"/>
      <w:bookmarkEnd w:id="1263"/>
      <w:bookmarkEnd w:id="1264"/>
      <w:bookmarkEnd w:id="1265"/>
      <w:bookmarkEnd w:id="1266"/>
      <w:bookmarkEnd w:id="1267"/>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68" w:name="_Toc11338473"/>
      <w:bookmarkStart w:id="1269" w:name="_Toc27585105"/>
      <w:bookmarkStart w:id="1270" w:name="_Toc36457061"/>
      <w:bookmarkStart w:id="1271" w:name="_Toc45027945"/>
      <w:bookmarkStart w:id="1272" w:name="_Toc45028780"/>
      <w:bookmarkStart w:id="1273" w:name="_Toc51867541"/>
      <w:bookmarkStart w:id="1274" w:name="_Toc90560115"/>
      <w:r w:rsidRPr="00B3056F">
        <w:t>6.1.3</w:t>
      </w:r>
      <w:r w:rsidRPr="00B3056F">
        <w:tab/>
        <w:t>Resources</w:t>
      </w:r>
      <w:bookmarkEnd w:id="1268"/>
      <w:bookmarkEnd w:id="1269"/>
      <w:bookmarkEnd w:id="1270"/>
      <w:bookmarkEnd w:id="1271"/>
      <w:bookmarkEnd w:id="1272"/>
      <w:bookmarkEnd w:id="1273"/>
      <w:bookmarkEnd w:id="1274"/>
    </w:p>
    <w:p w14:paraId="7DF74F13" w14:textId="77777777" w:rsidR="00EF45DA" w:rsidRPr="00B3056F" w:rsidRDefault="00EF45DA" w:rsidP="00EF45DA">
      <w:pPr>
        <w:pStyle w:val="Heading4"/>
      </w:pPr>
      <w:bookmarkStart w:id="1275" w:name="_Toc11338474"/>
      <w:bookmarkStart w:id="1276" w:name="_Toc27585106"/>
      <w:bookmarkStart w:id="1277" w:name="_Toc36457062"/>
      <w:bookmarkStart w:id="1278" w:name="_Toc45027946"/>
      <w:bookmarkStart w:id="1279" w:name="_Toc45028781"/>
      <w:bookmarkStart w:id="1280" w:name="_Toc51867542"/>
      <w:bookmarkStart w:id="1281" w:name="_Toc90560116"/>
      <w:r w:rsidRPr="00B3056F">
        <w:t>6.1.3.1</w:t>
      </w:r>
      <w:r w:rsidRPr="00B3056F">
        <w:tab/>
        <w:t>Overview</w:t>
      </w:r>
      <w:bookmarkEnd w:id="1275"/>
      <w:bookmarkEnd w:id="1276"/>
      <w:bookmarkEnd w:id="1277"/>
      <w:bookmarkEnd w:id="1278"/>
      <w:bookmarkEnd w:id="1279"/>
      <w:bookmarkEnd w:id="1280"/>
      <w:bookmarkEnd w:id="1281"/>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2pt;height:666.8pt" o:ole="">
            <v:imagedata r:id="rId174" o:title=""/>
          </v:shape>
          <o:OLEObject Type="Embed" ProgID="Visio.Drawing.15" ShapeID="_x0000_i1108" DrawAspect="Content" ObjectID="_1701174512"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2" w:name="_Toc11338475"/>
      <w:bookmarkStart w:id="1283" w:name="_Toc27585107"/>
      <w:bookmarkStart w:id="1284" w:name="_Toc36457063"/>
      <w:bookmarkStart w:id="1285" w:name="_Toc45027947"/>
      <w:bookmarkStart w:id="1286" w:name="_Toc45028782"/>
      <w:bookmarkStart w:id="1287" w:name="_Toc51867543"/>
      <w:bookmarkStart w:id="1288" w:name="_Toc90560117"/>
      <w:r w:rsidRPr="00B3056F">
        <w:t>6.1.3.2</w:t>
      </w:r>
      <w:r w:rsidRPr="00B3056F">
        <w:tab/>
        <w:t>Resource: Nssai</w:t>
      </w:r>
      <w:bookmarkEnd w:id="1282"/>
      <w:bookmarkEnd w:id="1283"/>
      <w:r w:rsidRPr="00B3056F">
        <w:t xml:space="preserve"> (Document)</w:t>
      </w:r>
      <w:bookmarkEnd w:id="1284"/>
      <w:bookmarkEnd w:id="1285"/>
      <w:bookmarkEnd w:id="1286"/>
      <w:bookmarkEnd w:id="1287"/>
      <w:bookmarkEnd w:id="1288"/>
    </w:p>
    <w:p w14:paraId="66E6E3CD" w14:textId="77777777" w:rsidR="00EF45DA" w:rsidRPr="00B3056F" w:rsidRDefault="00EF45DA" w:rsidP="00EF45DA">
      <w:pPr>
        <w:pStyle w:val="Heading5"/>
      </w:pPr>
      <w:bookmarkStart w:id="1289" w:name="_Toc11338476"/>
      <w:bookmarkStart w:id="1290" w:name="_Toc27585108"/>
      <w:bookmarkStart w:id="1291" w:name="_Toc36457064"/>
      <w:bookmarkStart w:id="1292" w:name="_Toc45027948"/>
      <w:bookmarkStart w:id="1293" w:name="_Toc45028783"/>
      <w:bookmarkStart w:id="1294" w:name="_Toc51867544"/>
      <w:bookmarkStart w:id="1295" w:name="_Toc90560118"/>
      <w:r w:rsidRPr="00B3056F">
        <w:t>6.1.3.2.1</w:t>
      </w:r>
      <w:r w:rsidRPr="00B3056F">
        <w:tab/>
        <w:t>Description</w:t>
      </w:r>
      <w:bookmarkEnd w:id="1289"/>
      <w:bookmarkEnd w:id="1290"/>
      <w:bookmarkEnd w:id="1291"/>
      <w:bookmarkEnd w:id="1292"/>
      <w:bookmarkEnd w:id="1293"/>
      <w:bookmarkEnd w:id="1294"/>
      <w:bookmarkEnd w:id="1295"/>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296" w:name="_Toc11338477"/>
      <w:bookmarkStart w:id="1297" w:name="_Toc27585109"/>
      <w:bookmarkStart w:id="1298" w:name="_Toc36457065"/>
      <w:bookmarkStart w:id="1299" w:name="_Toc45027949"/>
      <w:bookmarkStart w:id="1300" w:name="_Toc45028784"/>
      <w:bookmarkStart w:id="1301" w:name="_Toc51867545"/>
      <w:bookmarkStart w:id="1302" w:name="_Toc90560119"/>
      <w:r w:rsidRPr="00B3056F">
        <w:t>6.1.3.2.2</w:t>
      </w:r>
      <w:r w:rsidRPr="00B3056F">
        <w:tab/>
        <w:t>Resource Definition</w:t>
      </w:r>
      <w:bookmarkEnd w:id="1296"/>
      <w:bookmarkEnd w:id="1297"/>
      <w:bookmarkEnd w:id="1298"/>
      <w:bookmarkEnd w:id="1299"/>
      <w:bookmarkEnd w:id="1300"/>
      <w:bookmarkEnd w:id="1301"/>
      <w:bookmarkEnd w:id="1302"/>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3" w:name="_Toc11338478"/>
      <w:bookmarkStart w:id="1304" w:name="_Toc27585110"/>
      <w:bookmarkStart w:id="1305" w:name="_Toc36457066"/>
      <w:bookmarkStart w:id="1306" w:name="_Toc45027950"/>
      <w:bookmarkStart w:id="1307" w:name="_Toc45028785"/>
      <w:bookmarkStart w:id="1308" w:name="_Toc51867546"/>
      <w:bookmarkStart w:id="1309" w:name="_Toc90560120"/>
      <w:r w:rsidRPr="00B3056F">
        <w:t>6.1.3.2.3</w:t>
      </w:r>
      <w:r w:rsidRPr="00B3056F">
        <w:tab/>
        <w:t>Resource Standard Methods</w:t>
      </w:r>
      <w:bookmarkEnd w:id="1303"/>
      <w:bookmarkEnd w:id="1304"/>
      <w:bookmarkEnd w:id="1305"/>
      <w:bookmarkEnd w:id="1306"/>
      <w:bookmarkEnd w:id="1307"/>
      <w:bookmarkEnd w:id="1308"/>
      <w:bookmarkEnd w:id="1309"/>
    </w:p>
    <w:p w14:paraId="7C675B94" w14:textId="77777777" w:rsidR="00EF45DA" w:rsidRPr="00B3056F" w:rsidRDefault="00EF45DA" w:rsidP="00EF45DA">
      <w:pPr>
        <w:pStyle w:val="Heading6"/>
      </w:pPr>
      <w:bookmarkStart w:id="1310" w:name="_Toc11338479"/>
      <w:bookmarkStart w:id="1311" w:name="_Toc27585111"/>
      <w:bookmarkStart w:id="1312" w:name="_Toc36457067"/>
      <w:bookmarkStart w:id="1313" w:name="_Toc45027951"/>
      <w:bookmarkStart w:id="1314" w:name="_Toc45028786"/>
      <w:bookmarkStart w:id="1315" w:name="_Toc51867547"/>
      <w:bookmarkStart w:id="1316" w:name="_Toc90560121"/>
      <w:r w:rsidRPr="00B3056F">
        <w:t>6.1.3.2.3.1</w:t>
      </w:r>
      <w:r w:rsidRPr="00B3056F">
        <w:tab/>
        <w:t>GET</w:t>
      </w:r>
      <w:bookmarkEnd w:id="1310"/>
      <w:bookmarkEnd w:id="1311"/>
      <w:bookmarkEnd w:id="1312"/>
      <w:bookmarkEnd w:id="1313"/>
      <w:bookmarkEnd w:id="1314"/>
      <w:bookmarkEnd w:id="1315"/>
      <w:bookmarkEnd w:id="131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17" w:name="_Toc11338480"/>
      <w:bookmarkStart w:id="1318" w:name="_Toc27585112"/>
      <w:bookmarkStart w:id="1319" w:name="_Toc36457068"/>
      <w:bookmarkStart w:id="1320" w:name="_Toc45027952"/>
      <w:bookmarkStart w:id="1321" w:name="_Toc45028787"/>
      <w:bookmarkStart w:id="1322" w:name="_Toc51867548"/>
      <w:bookmarkStart w:id="1323" w:name="_Toc90560122"/>
      <w:r w:rsidRPr="00B3056F">
        <w:t>6.1.3.3</w:t>
      </w:r>
      <w:r w:rsidRPr="00B3056F">
        <w:tab/>
        <w:t>Resource: SdmSubscriptions</w:t>
      </w:r>
      <w:bookmarkEnd w:id="1317"/>
      <w:bookmarkEnd w:id="1318"/>
      <w:r w:rsidRPr="00B3056F">
        <w:t xml:space="preserve"> (Collection)</w:t>
      </w:r>
      <w:bookmarkEnd w:id="1319"/>
      <w:bookmarkEnd w:id="1320"/>
      <w:bookmarkEnd w:id="1321"/>
      <w:bookmarkEnd w:id="1322"/>
      <w:bookmarkEnd w:id="1323"/>
    </w:p>
    <w:p w14:paraId="5379387F" w14:textId="77777777" w:rsidR="00EF45DA" w:rsidRPr="00B3056F" w:rsidRDefault="00EF45DA" w:rsidP="00EF45DA">
      <w:pPr>
        <w:pStyle w:val="Heading5"/>
      </w:pPr>
      <w:bookmarkStart w:id="1324" w:name="_Toc11338481"/>
      <w:bookmarkStart w:id="1325" w:name="_Toc27585113"/>
      <w:bookmarkStart w:id="1326" w:name="_Toc36457069"/>
      <w:bookmarkStart w:id="1327" w:name="_Toc45027953"/>
      <w:bookmarkStart w:id="1328" w:name="_Toc45028788"/>
      <w:bookmarkStart w:id="1329" w:name="_Toc51867549"/>
      <w:bookmarkStart w:id="1330" w:name="_Toc90560123"/>
      <w:r w:rsidRPr="00B3056F">
        <w:t>6.1.3.3.1</w:t>
      </w:r>
      <w:r w:rsidRPr="00B3056F">
        <w:tab/>
        <w:t>Description</w:t>
      </w:r>
      <w:bookmarkEnd w:id="1324"/>
      <w:bookmarkEnd w:id="1325"/>
      <w:bookmarkEnd w:id="1326"/>
      <w:bookmarkEnd w:id="1327"/>
      <w:bookmarkEnd w:id="1328"/>
      <w:bookmarkEnd w:id="1329"/>
      <w:bookmarkEnd w:id="1330"/>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1" w:name="_Toc11338482"/>
      <w:bookmarkStart w:id="1332" w:name="_Toc27585114"/>
      <w:bookmarkStart w:id="1333" w:name="_Toc36457070"/>
      <w:bookmarkStart w:id="1334" w:name="_Toc45027954"/>
      <w:bookmarkStart w:id="1335" w:name="_Toc45028789"/>
      <w:bookmarkStart w:id="1336"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37" w:name="_Toc90560124"/>
      <w:r w:rsidRPr="00B3056F">
        <w:t>6.1.3.3.2</w:t>
      </w:r>
      <w:r w:rsidRPr="00B3056F">
        <w:tab/>
        <w:t>Resource Definition</w:t>
      </w:r>
      <w:bookmarkEnd w:id="1331"/>
      <w:bookmarkEnd w:id="1332"/>
      <w:bookmarkEnd w:id="1333"/>
      <w:bookmarkEnd w:id="1334"/>
      <w:bookmarkEnd w:id="1335"/>
      <w:bookmarkEnd w:id="1336"/>
      <w:bookmarkEnd w:id="1337"/>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38" w:name="_Toc11338483"/>
      <w:bookmarkStart w:id="1339" w:name="_Toc27585115"/>
      <w:bookmarkStart w:id="1340" w:name="_Toc36457071"/>
      <w:bookmarkStart w:id="1341" w:name="_Toc45027955"/>
      <w:bookmarkStart w:id="1342" w:name="_Toc45028790"/>
      <w:bookmarkStart w:id="1343" w:name="_Toc51867551"/>
      <w:bookmarkStart w:id="1344" w:name="_Toc90560125"/>
      <w:r w:rsidRPr="00B3056F">
        <w:t>6.1.3.3.3</w:t>
      </w:r>
      <w:r w:rsidRPr="00B3056F">
        <w:tab/>
        <w:t>Resource Standard Methods</w:t>
      </w:r>
      <w:bookmarkEnd w:id="1338"/>
      <w:bookmarkEnd w:id="1339"/>
      <w:bookmarkEnd w:id="1340"/>
      <w:bookmarkEnd w:id="1341"/>
      <w:bookmarkEnd w:id="1342"/>
      <w:bookmarkEnd w:id="1343"/>
      <w:bookmarkEnd w:id="1344"/>
    </w:p>
    <w:p w14:paraId="33F66798" w14:textId="77777777" w:rsidR="00EF45DA" w:rsidRPr="00B3056F" w:rsidRDefault="00EF45DA" w:rsidP="00EF45DA">
      <w:pPr>
        <w:pStyle w:val="Heading6"/>
      </w:pPr>
      <w:bookmarkStart w:id="1345" w:name="_Toc11338484"/>
      <w:bookmarkStart w:id="1346" w:name="_Toc27585116"/>
      <w:bookmarkStart w:id="1347" w:name="_Toc36457072"/>
      <w:bookmarkStart w:id="1348" w:name="_Toc45027956"/>
      <w:bookmarkStart w:id="1349" w:name="_Toc45028791"/>
      <w:bookmarkStart w:id="1350" w:name="_Toc51867552"/>
      <w:bookmarkStart w:id="1351" w:name="_Toc90560126"/>
      <w:r w:rsidRPr="00B3056F">
        <w:t>6.1.3.3.3.1</w:t>
      </w:r>
      <w:r w:rsidRPr="00B3056F">
        <w:tab/>
        <w:t>POST</w:t>
      </w:r>
      <w:bookmarkEnd w:id="1345"/>
      <w:bookmarkEnd w:id="1346"/>
      <w:bookmarkEnd w:id="1347"/>
      <w:bookmarkEnd w:id="1348"/>
      <w:bookmarkEnd w:id="1349"/>
      <w:bookmarkEnd w:id="1350"/>
      <w:bookmarkEnd w:id="1351"/>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2" w:name="_Toc11338485"/>
      <w:bookmarkStart w:id="1353" w:name="_Toc27585117"/>
      <w:bookmarkStart w:id="1354"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5" w:name="_Toc45027957"/>
      <w:bookmarkStart w:id="1356" w:name="_Toc45028792"/>
      <w:bookmarkStart w:id="1357" w:name="_Toc51867553"/>
      <w:bookmarkStart w:id="1358" w:name="_Toc90560127"/>
      <w:r w:rsidRPr="00B3056F">
        <w:lastRenderedPageBreak/>
        <w:t>6.1.3.4</w:t>
      </w:r>
      <w:r w:rsidRPr="00B3056F">
        <w:tab/>
        <w:t>Resource: Individual subscription</w:t>
      </w:r>
      <w:bookmarkEnd w:id="1352"/>
      <w:bookmarkEnd w:id="1353"/>
      <w:r w:rsidRPr="00B3056F">
        <w:t xml:space="preserve"> (Document)</w:t>
      </w:r>
      <w:bookmarkEnd w:id="1354"/>
      <w:bookmarkEnd w:id="1355"/>
      <w:bookmarkEnd w:id="1356"/>
      <w:bookmarkEnd w:id="1357"/>
      <w:bookmarkEnd w:id="1358"/>
    </w:p>
    <w:p w14:paraId="6BEB3293" w14:textId="77777777" w:rsidR="00EF45DA" w:rsidRPr="00B3056F" w:rsidRDefault="00EF45DA" w:rsidP="00EF45DA">
      <w:pPr>
        <w:pStyle w:val="Heading5"/>
      </w:pPr>
      <w:bookmarkStart w:id="1359" w:name="_Toc11338486"/>
      <w:bookmarkStart w:id="1360" w:name="_Toc27585118"/>
      <w:bookmarkStart w:id="1361" w:name="_Toc36457074"/>
      <w:bookmarkStart w:id="1362" w:name="_Toc45027958"/>
      <w:bookmarkStart w:id="1363" w:name="_Toc45028793"/>
      <w:bookmarkStart w:id="1364" w:name="_Toc51867554"/>
      <w:bookmarkStart w:id="1365" w:name="_Toc90560128"/>
      <w:r w:rsidRPr="00B3056F">
        <w:t>6.1.3.4.1</w:t>
      </w:r>
      <w:r w:rsidRPr="00B3056F">
        <w:tab/>
        <w:t>Description</w:t>
      </w:r>
      <w:bookmarkEnd w:id="1359"/>
      <w:bookmarkEnd w:id="1360"/>
      <w:bookmarkEnd w:id="1361"/>
      <w:bookmarkEnd w:id="1362"/>
      <w:bookmarkEnd w:id="1363"/>
      <w:bookmarkEnd w:id="1364"/>
      <w:bookmarkEnd w:id="1365"/>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6" w:name="_Toc11338487"/>
      <w:bookmarkStart w:id="1367" w:name="_Toc27585119"/>
      <w:bookmarkStart w:id="1368" w:name="_Toc36457075"/>
      <w:bookmarkStart w:id="1369" w:name="_Toc45027959"/>
      <w:bookmarkStart w:id="1370" w:name="_Toc45028794"/>
      <w:bookmarkStart w:id="1371" w:name="_Toc51867555"/>
      <w:bookmarkStart w:id="1372" w:name="_Toc90560129"/>
      <w:r w:rsidRPr="00B3056F">
        <w:t>6.1.3.4.2</w:t>
      </w:r>
      <w:r w:rsidRPr="00B3056F">
        <w:tab/>
        <w:t>Resource Definition</w:t>
      </w:r>
      <w:bookmarkEnd w:id="1366"/>
      <w:bookmarkEnd w:id="1367"/>
      <w:bookmarkEnd w:id="1368"/>
      <w:bookmarkEnd w:id="1369"/>
      <w:bookmarkEnd w:id="1370"/>
      <w:bookmarkEnd w:id="1371"/>
      <w:bookmarkEnd w:id="1372"/>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3" w:name="_Toc11338488"/>
      <w:bookmarkStart w:id="1374" w:name="_Toc27585120"/>
      <w:bookmarkStart w:id="1375" w:name="_Toc36457076"/>
      <w:bookmarkStart w:id="1376" w:name="_Toc45027960"/>
      <w:bookmarkStart w:id="1377" w:name="_Toc45028795"/>
      <w:bookmarkStart w:id="1378" w:name="_Toc51867556"/>
      <w:bookmarkStart w:id="1379" w:name="_Toc90560130"/>
      <w:r w:rsidRPr="00B3056F">
        <w:t>6.1.3.4.3</w:t>
      </w:r>
      <w:r w:rsidRPr="00B3056F">
        <w:tab/>
        <w:t>Resource Standard Methods</w:t>
      </w:r>
      <w:bookmarkEnd w:id="1373"/>
      <w:bookmarkEnd w:id="1374"/>
      <w:bookmarkEnd w:id="1375"/>
      <w:bookmarkEnd w:id="1376"/>
      <w:bookmarkEnd w:id="1377"/>
      <w:bookmarkEnd w:id="1378"/>
      <w:bookmarkEnd w:id="1379"/>
    </w:p>
    <w:p w14:paraId="7564D1AE" w14:textId="77777777" w:rsidR="00EF45DA" w:rsidRPr="00B3056F" w:rsidRDefault="00EF45DA" w:rsidP="00EF45DA">
      <w:pPr>
        <w:pStyle w:val="Heading6"/>
      </w:pPr>
      <w:bookmarkStart w:id="1380" w:name="_Toc11338489"/>
      <w:bookmarkStart w:id="1381" w:name="_Toc27585121"/>
      <w:bookmarkStart w:id="1382" w:name="_Toc36457077"/>
      <w:bookmarkStart w:id="1383" w:name="_Toc45027961"/>
      <w:bookmarkStart w:id="1384" w:name="_Toc45028796"/>
      <w:bookmarkStart w:id="1385" w:name="_Toc51867557"/>
      <w:bookmarkStart w:id="1386" w:name="_Toc90560131"/>
      <w:r w:rsidRPr="00B3056F">
        <w:t>6.1.3.4.3.1</w:t>
      </w:r>
      <w:r w:rsidRPr="00B3056F">
        <w:tab/>
        <w:t>DELETE</w:t>
      </w:r>
      <w:bookmarkEnd w:id="1380"/>
      <w:bookmarkEnd w:id="1381"/>
      <w:bookmarkEnd w:id="1382"/>
      <w:bookmarkEnd w:id="1383"/>
      <w:bookmarkEnd w:id="1384"/>
      <w:bookmarkEnd w:id="1385"/>
      <w:bookmarkEnd w:id="1386"/>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387" w:name="_Toc11338490"/>
      <w:bookmarkStart w:id="1388" w:name="_Toc27585122"/>
      <w:bookmarkStart w:id="1389" w:name="_Toc36457078"/>
      <w:bookmarkStart w:id="1390" w:name="_Toc45027962"/>
      <w:bookmarkStart w:id="1391" w:name="_Toc45028797"/>
      <w:bookmarkStart w:id="1392" w:name="_Toc51867558"/>
      <w:bookmarkStart w:id="1393" w:name="_Toc90560132"/>
      <w:r w:rsidRPr="00B3056F">
        <w:t>6.1.3.4.3.2</w:t>
      </w:r>
      <w:r w:rsidRPr="00B3056F">
        <w:tab/>
        <w:t>PATCH</w:t>
      </w:r>
      <w:bookmarkEnd w:id="1387"/>
      <w:bookmarkEnd w:id="1388"/>
      <w:bookmarkEnd w:id="1389"/>
      <w:bookmarkEnd w:id="1390"/>
      <w:bookmarkEnd w:id="1391"/>
      <w:bookmarkEnd w:id="1392"/>
      <w:bookmarkEnd w:id="1393"/>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4" w:name="_Toc11338491"/>
      <w:bookmarkStart w:id="1395" w:name="_Toc27585123"/>
      <w:bookmarkStart w:id="1396" w:name="_Toc36457079"/>
      <w:bookmarkStart w:id="1397" w:name="_Toc45027963"/>
      <w:bookmarkStart w:id="1398" w:name="_Toc45028798"/>
      <w:bookmarkStart w:id="1399" w:name="_Toc51867559"/>
      <w:bookmarkStart w:id="1400" w:name="_Toc90560133"/>
      <w:r w:rsidRPr="00B3056F">
        <w:t>6.1.3.5</w:t>
      </w:r>
      <w:r w:rsidRPr="00B3056F">
        <w:tab/>
        <w:t>Resource: AccessAndMobilitySubscriptionData</w:t>
      </w:r>
      <w:bookmarkEnd w:id="1394"/>
      <w:bookmarkEnd w:id="1395"/>
      <w:r w:rsidRPr="00B3056F">
        <w:t xml:space="preserve"> (Document)</w:t>
      </w:r>
      <w:bookmarkEnd w:id="1396"/>
      <w:bookmarkEnd w:id="1397"/>
      <w:bookmarkEnd w:id="1398"/>
      <w:bookmarkEnd w:id="1399"/>
      <w:bookmarkEnd w:id="1400"/>
    </w:p>
    <w:p w14:paraId="2AE367AE" w14:textId="77777777" w:rsidR="00EF45DA" w:rsidRPr="00B3056F" w:rsidRDefault="00EF45DA" w:rsidP="00EF45DA">
      <w:pPr>
        <w:pStyle w:val="Heading5"/>
      </w:pPr>
      <w:bookmarkStart w:id="1401" w:name="_Toc11338492"/>
      <w:bookmarkStart w:id="1402" w:name="_Toc27585124"/>
      <w:bookmarkStart w:id="1403" w:name="_Toc36457080"/>
      <w:bookmarkStart w:id="1404" w:name="_Toc45027964"/>
      <w:bookmarkStart w:id="1405" w:name="_Toc45028799"/>
      <w:bookmarkStart w:id="1406" w:name="_Toc51867560"/>
      <w:bookmarkStart w:id="1407" w:name="_Toc90560134"/>
      <w:r w:rsidRPr="00B3056F">
        <w:t>6.1.3.5.1</w:t>
      </w:r>
      <w:r w:rsidRPr="00B3056F">
        <w:tab/>
        <w:t>Description</w:t>
      </w:r>
      <w:bookmarkEnd w:id="1401"/>
      <w:bookmarkEnd w:id="1402"/>
      <w:bookmarkEnd w:id="1403"/>
      <w:bookmarkEnd w:id="1404"/>
      <w:bookmarkEnd w:id="1405"/>
      <w:bookmarkEnd w:id="1406"/>
      <w:bookmarkEnd w:id="1407"/>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8" w:name="_Toc11338493"/>
      <w:bookmarkStart w:id="1409" w:name="_Toc27585125"/>
      <w:bookmarkStart w:id="1410" w:name="_Toc36457081"/>
      <w:bookmarkStart w:id="1411" w:name="_Toc45027965"/>
      <w:bookmarkStart w:id="1412" w:name="_Toc45028800"/>
      <w:bookmarkStart w:id="1413" w:name="_Toc51867561"/>
      <w:bookmarkStart w:id="1414" w:name="_Toc90560135"/>
      <w:r w:rsidRPr="00B3056F">
        <w:t>6.1.3.5.2</w:t>
      </w:r>
      <w:r w:rsidRPr="00B3056F">
        <w:tab/>
        <w:t>Resource Definition</w:t>
      </w:r>
      <w:bookmarkEnd w:id="1408"/>
      <w:bookmarkEnd w:id="1409"/>
      <w:bookmarkEnd w:id="1410"/>
      <w:bookmarkEnd w:id="1411"/>
      <w:bookmarkEnd w:id="1412"/>
      <w:bookmarkEnd w:id="1413"/>
      <w:bookmarkEnd w:id="1414"/>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5" w:name="_Toc11338494"/>
      <w:bookmarkStart w:id="1416" w:name="_Toc27585126"/>
      <w:bookmarkStart w:id="1417" w:name="_Toc36457082"/>
      <w:bookmarkStart w:id="1418" w:name="_Toc45027966"/>
      <w:bookmarkStart w:id="1419" w:name="_Toc45028801"/>
      <w:bookmarkStart w:id="1420" w:name="_Toc51867562"/>
      <w:bookmarkStart w:id="1421" w:name="_Toc90560136"/>
      <w:r w:rsidRPr="00B3056F">
        <w:t>6.1.3.5.3</w:t>
      </w:r>
      <w:r w:rsidRPr="00B3056F">
        <w:tab/>
        <w:t>Resource Standard Methods</w:t>
      </w:r>
      <w:bookmarkEnd w:id="1415"/>
      <w:bookmarkEnd w:id="1416"/>
      <w:bookmarkEnd w:id="1417"/>
      <w:bookmarkEnd w:id="1418"/>
      <w:bookmarkEnd w:id="1419"/>
      <w:bookmarkEnd w:id="1420"/>
      <w:bookmarkEnd w:id="1421"/>
    </w:p>
    <w:p w14:paraId="606FE9A4" w14:textId="77777777" w:rsidR="00EF45DA" w:rsidRPr="00B3056F" w:rsidRDefault="00EF45DA" w:rsidP="00EF45DA">
      <w:pPr>
        <w:pStyle w:val="Heading6"/>
      </w:pPr>
      <w:bookmarkStart w:id="1422" w:name="_Toc11338495"/>
      <w:bookmarkStart w:id="1423" w:name="_Toc27585127"/>
      <w:bookmarkStart w:id="1424" w:name="_Toc36457083"/>
      <w:bookmarkStart w:id="1425" w:name="_Toc45027967"/>
      <w:bookmarkStart w:id="1426" w:name="_Toc45028802"/>
      <w:bookmarkStart w:id="1427" w:name="_Toc51867563"/>
      <w:bookmarkStart w:id="1428" w:name="_Toc90560137"/>
      <w:r w:rsidRPr="00B3056F">
        <w:t>6.1.3.5.3.1</w:t>
      </w:r>
      <w:r w:rsidRPr="00B3056F">
        <w:tab/>
        <w:t>GET</w:t>
      </w:r>
      <w:bookmarkEnd w:id="1422"/>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90560138"/>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EF45DA">
      <w:pPr>
        <w:pStyle w:val="Heading6"/>
        <w:ind w:left="0" w:firstLine="0"/>
      </w:pPr>
      <w:bookmarkStart w:id="1436" w:name="_Toc36457085"/>
      <w:bookmarkStart w:id="1437" w:name="_Toc45027969"/>
      <w:bookmarkStart w:id="1438" w:name="_Toc45028804"/>
      <w:bookmarkStart w:id="1439" w:name="_Toc51867565"/>
      <w:bookmarkStart w:id="1440" w:name="_Toc90560139"/>
      <w:r w:rsidRPr="00B3056F">
        <w:t>6.1.3.5.4.1</w:t>
      </w:r>
      <w:r w:rsidRPr="00B3056F">
        <w:tab/>
        <w:t>Overview</w:t>
      </w:r>
      <w:bookmarkEnd w:id="1436"/>
      <w:bookmarkEnd w:id="1437"/>
      <w:bookmarkEnd w:id="1438"/>
      <w:bookmarkEnd w:id="1439"/>
      <w:bookmarkEnd w:id="1440"/>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1" w:name="_Toc36457086"/>
    </w:p>
    <w:p w14:paraId="738DC713" w14:textId="77777777" w:rsidR="00EF45DA" w:rsidRPr="00B3056F" w:rsidRDefault="00EF45DA" w:rsidP="00EF45DA">
      <w:pPr>
        <w:pStyle w:val="Heading6"/>
        <w:ind w:left="0" w:firstLine="0"/>
      </w:pPr>
      <w:bookmarkStart w:id="1442" w:name="_Toc45027970"/>
      <w:bookmarkStart w:id="1443" w:name="_Toc45028805"/>
      <w:bookmarkStart w:id="1444" w:name="_Toc51867566"/>
      <w:bookmarkStart w:id="1445" w:name="_Toc90560140"/>
      <w:r w:rsidRPr="00B3056F">
        <w:t>6.1.3.5.4.2</w:t>
      </w:r>
      <w:r w:rsidRPr="00B3056F">
        <w:tab/>
        <w:t>Operation: update-sor</w:t>
      </w:r>
      <w:bookmarkEnd w:id="1441"/>
      <w:bookmarkEnd w:id="1442"/>
      <w:bookmarkEnd w:id="1443"/>
      <w:bookmarkEnd w:id="1444"/>
      <w:bookmarkEnd w:id="1445"/>
    </w:p>
    <w:p w14:paraId="211B193E" w14:textId="77777777" w:rsidR="00EF45DA" w:rsidRPr="00B3056F" w:rsidRDefault="00EF45DA" w:rsidP="00EF45DA">
      <w:pPr>
        <w:pStyle w:val="Heading7"/>
      </w:pPr>
      <w:bookmarkStart w:id="1446" w:name="_Toc36457087"/>
      <w:bookmarkStart w:id="1447" w:name="_Toc45027971"/>
      <w:bookmarkStart w:id="1448" w:name="_Toc45028806"/>
      <w:bookmarkStart w:id="1449" w:name="_Toc51867567"/>
      <w:bookmarkStart w:id="1450" w:name="_Toc90560141"/>
      <w:r w:rsidRPr="00B3056F">
        <w:t>6.1.3.5.4.2.1</w:t>
      </w:r>
      <w:r w:rsidRPr="00B3056F">
        <w:tab/>
        <w:t>Description</w:t>
      </w:r>
      <w:bookmarkEnd w:id="1446"/>
      <w:bookmarkEnd w:id="1447"/>
      <w:bookmarkEnd w:id="1448"/>
      <w:bookmarkEnd w:id="1449"/>
      <w:bookmarkEnd w:id="1450"/>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451" w:name="_Toc36457088"/>
      <w:bookmarkStart w:id="1452" w:name="_Toc45027972"/>
      <w:bookmarkStart w:id="1453" w:name="_Toc45028807"/>
      <w:bookmarkStart w:id="1454" w:name="_Toc51867568"/>
      <w:bookmarkStart w:id="1455" w:name="_Toc90560142"/>
      <w:r w:rsidRPr="00B3056F">
        <w:t>6.1.3.5.4.2.2</w:t>
      </w:r>
      <w:r w:rsidRPr="00B3056F">
        <w:tab/>
        <w:t>Operation Definition</w:t>
      </w:r>
      <w:bookmarkEnd w:id="1451"/>
      <w:bookmarkEnd w:id="1452"/>
      <w:bookmarkEnd w:id="1453"/>
      <w:bookmarkEnd w:id="1454"/>
      <w:bookmarkEnd w:id="1455"/>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6" w:name="_Toc36457089"/>
      <w:bookmarkStart w:id="1457" w:name="_Toc45027973"/>
      <w:bookmarkStart w:id="1458" w:name="_Toc45028808"/>
      <w:bookmarkStart w:id="1459" w:name="_Toc51867569"/>
      <w:bookmarkStart w:id="1460" w:name="_Toc90560143"/>
      <w:r w:rsidRPr="00B3056F">
        <w:lastRenderedPageBreak/>
        <w:t>6.1.3.6</w:t>
      </w:r>
      <w:r w:rsidRPr="00B3056F">
        <w:tab/>
        <w:t>Resource: SmfSelectionSubscriptionData</w:t>
      </w:r>
      <w:bookmarkEnd w:id="1433"/>
      <w:bookmarkEnd w:id="1434"/>
      <w:r w:rsidRPr="00B3056F">
        <w:t xml:space="preserve"> (Document)</w:t>
      </w:r>
      <w:bookmarkEnd w:id="1456"/>
      <w:bookmarkEnd w:id="1457"/>
      <w:bookmarkEnd w:id="1458"/>
      <w:bookmarkEnd w:id="1459"/>
      <w:bookmarkEnd w:id="1460"/>
    </w:p>
    <w:p w14:paraId="1FB268BC" w14:textId="77777777" w:rsidR="00EF45DA" w:rsidRPr="00B3056F" w:rsidRDefault="00EF45DA" w:rsidP="00EF45DA">
      <w:pPr>
        <w:pStyle w:val="Heading5"/>
      </w:pPr>
      <w:bookmarkStart w:id="1461" w:name="_Toc11338497"/>
      <w:bookmarkStart w:id="1462" w:name="_Toc27585129"/>
      <w:bookmarkStart w:id="1463" w:name="_Toc36457090"/>
      <w:bookmarkStart w:id="1464" w:name="_Toc45027974"/>
      <w:bookmarkStart w:id="1465" w:name="_Toc45028809"/>
      <w:bookmarkStart w:id="1466" w:name="_Toc51867570"/>
      <w:bookmarkStart w:id="1467" w:name="_Toc90560144"/>
      <w:r w:rsidRPr="00B3056F">
        <w:t>6.1.3.6.1</w:t>
      </w:r>
      <w:r w:rsidRPr="00B3056F">
        <w:tab/>
        <w:t>Description</w:t>
      </w:r>
      <w:bookmarkEnd w:id="1461"/>
      <w:bookmarkEnd w:id="1462"/>
      <w:bookmarkEnd w:id="1463"/>
      <w:bookmarkEnd w:id="1464"/>
      <w:bookmarkEnd w:id="1465"/>
      <w:bookmarkEnd w:id="1466"/>
      <w:bookmarkEnd w:id="1467"/>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8" w:name="_Toc11338498"/>
      <w:bookmarkStart w:id="1469" w:name="_Toc27585130"/>
      <w:bookmarkStart w:id="1470" w:name="_Toc36457091"/>
      <w:bookmarkStart w:id="1471" w:name="_Toc45027975"/>
      <w:bookmarkStart w:id="1472" w:name="_Toc45028810"/>
      <w:bookmarkStart w:id="1473" w:name="_Toc51867571"/>
      <w:bookmarkStart w:id="1474" w:name="_Toc90560145"/>
      <w:r w:rsidRPr="00B3056F">
        <w:t>6.1.3.6.2</w:t>
      </w:r>
      <w:r w:rsidRPr="00B3056F">
        <w:tab/>
        <w:t>Resource Definition</w:t>
      </w:r>
      <w:bookmarkEnd w:id="1468"/>
      <w:bookmarkEnd w:id="1469"/>
      <w:bookmarkEnd w:id="1470"/>
      <w:bookmarkEnd w:id="1471"/>
      <w:bookmarkEnd w:id="1472"/>
      <w:bookmarkEnd w:id="1473"/>
      <w:bookmarkEnd w:id="1474"/>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5" w:name="_Toc11338499"/>
      <w:bookmarkStart w:id="1476" w:name="_Toc27585131"/>
      <w:bookmarkStart w:id="1477" w:name="_Toc36457092"/>
      <w:bookmarkStart w:id="1478" w:name="_Toc45027976"/>
      <w:bookmarkStart w:id="1479" w:name="_Toc45028811"/>
      <w:bookmarkStart w:id="1480" w:name="_Toc51867572"/>
      <w:bookmarkStart w:id="1481" w:name="_Toc90560146"/>
      <w:r w:rsidRPr="00B3056F">
        <w:t>6.1.3.6.3</w:t>
      </w:r>
      <w:r w:rsidRPr="00B3056F">
        <w:tab/>
        <w:t>Resource Standard Methods</w:t>
      </w:r>
      <w:bookmarkEnd w:id="1475"/>
      <w:bookmarkEnd w:id="1476"/>
      <w:bookmarkEnd w:id="1477"/>
      <w:bookmarkEnd w:id="1478"/>
      <w:bookmarkEnd w:id="1479"/>
      <w:bookmarkEnd w:id="1480"/>
      <w:bookmarkEnd w:id="1481"/>
    </w:p>
    <w:p w14:paraId="5E1921D6" w14:textId="77777777" w:rsidR="00EF45DA" w:rsidRPr="00B3056F" w:rsidRDefault="00EF45DA" w:rsidP="00EF45DA">
      <w:pPr>
        <w:pStyle w:val="Heading6"/>
      </w:pPr>
      <w:bookmarkStart w:id="1482" w:name="_Toc11338500"/>
      <w:bookmarkStart w:id="1483" w:name="_Toc27585132"/>
      <w:bookmarkStart w:id="1484" w:name="_Toc36457093"/>
      <w:bookmarkStart w:id="1485" w:name="_Toc45027977"/>
      <w:bookmarkStart w:id="1486" w:name="_Toc45028812"/>
      <w:bookmarkStart w:id="1487" w:name="_Toc51867573"/>
      <w:bookmarkStart w:id="1488" w:name="_Toc90560147"/>
      <w:r w:rsidRPr="00B3056F">
        <w:t>6.1.3.6.3.1</w:t>
      </w:r>
      <w:r w:rsidRPr="00B3056F">
        <w:tab/>
        <w:t>GET</w:t>
      </w:r>
      <w:bookmarkEnd w:id="1482"/>
      <w:bookmarkEnd w:id="1483"/>
      <w:bookmarkEnd w:id="1484"/>
      <w:bookmarkEnd w:id="1485"/>
      <w:bookmarkEnd w:id="1486"/>
      <w:bookmarkEnd w:id="1487"/>
      <w:bookmarkEnd w:id="1488"/>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9" w:name="_Toc11338501"/>
      <w:bookmarkStart w:id="1490" w:name="_Toc27585133"/>
      <w:bookmarkStart w:id="1491" w:name="_Toc36457094"/>
      <w:bookmarkStart w:id="1492" w:name="_Toc45027978"/>
      <w:bookmarkStart w:id="1493" w:name="_Toc45028813"/>
      <w:bookmarkStart w:id="1494" w:name="_Toc51867574"/>
      <w:bookmarkStart w:id="1495" w:name="_Toc90560148"/>
      <w:r w:rsidRPr="00B3056F">
        <w:t>6.1.3.7</w:t>
      </w:r>
      <w:r w:rsidRPr="00B3056F">
        <w:tab/>
        <w:t>Resource: UeContextInSmfData</w:t>
      </w:r>
      <w:bookmarkEnd w:id="1489"/>
      <w:bookmarkEnd w:id="1490"/>
      <w:r w:rsidRPr="00B3056F">
        <w:t xml:space="preserve"> (Document)</w:t>
      </w:r>
      <w:bookmarkEnd w:id="1491"/>
      <w:bookmarkEnd w:id="1492"/>
      <w:bookmarkEnd w:id="1493"/>
      <w:bookmarkEnd w:id="1494"/>
      <w:bookmarkEnd w:id="1495"/>
    </w:p>
    <w:p w14:paraId="222E4D7A" w14:textId="77777777" w:rsidR="00EF45DA" w:rsidRPr="00B3056F" w:rsidRDefault="00EF45DA" w:rsidP="00EF45DA">
      <w:pPr>
        <w:pStyle w:val="Heading5"/>
      </w:pPr>
      <w:bookmarkStart w:id="1496" w:name="_Toc11338502"/>
      <w:bookmarkStart w:id="1497" w:name="_Toc27585134"/>
      <w:bookmarkStart w:id="1498" w:name="_Toc36457095"/>
      <w:bookmarkStart w:id="1499" w:name="_Toc45027979"/>
      <w:bookmarkStart w:id="1500" w:name="_Toc45028814"/>
      <w:bookmarkStart w:id="1501" w:name="_Toc51867575"/>
      <w:bookmarkStart w:id="1502" w:name="_Toc90560149"/>
      <w:r w:rsidRPr="00B3056F">
        <w:t>6.1.3.7.1</w:t>
      </w:r>
      <w:r w:rsidRPr="00B3056F">
        <w:tab/>
        <w:t>Description</w:t>
      </w:r>
      <w:bookmarkEnd w:id="1496"/>
      <w:bookmarkEnd w:id="1497"/>
      <w:bookmarkEnd w:id="1498"/>
      <w:bookmarkEnd w:id="1499"/>
      <w:bookmarkEnd w:id="1500"/>
      <w:bookmarkEnd w:id="1501"/>
      <w:bookmarkEnd w:id="1502"/>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03" w:name="_Toc11338503"/>
      <w:bookmarkStart w:id="1504" w:name="_Toc27585135"/>
      <w:bookmarkStart w:id="1505" w:name="_Toc36457096"/>
      <w:bookmarkStart w:id="1506" w:name="_Toc45027980"/>
      <w:bookmarkStart w:id="1507" w:name="_Toc45028815"/>
      <w:bookmarkStart w:id="1508" w:name="_Toc51867576"/>
      <w:bookmarkStart w:id="1509" w:name="_Toc90560150"/>
      <w:r w:rsidRPr="00B3056F">
        <w:t>6.1.3.7.2</w:t>
      </w:r>
      <w:r w:rsidRPr="00B3056F">
        <w:tab/>
        <w:t>Resource Definition</w:t>
      </w:r>
      <w:bookmarkEnd w:id="1503"/>
      <w:bookmarkEnd w:id="1504"/>
      <w:bookmarkEnd w:id="1505"/>
      <w:bookmarkEnd w:id="1506"/>
      <w:bookmarkEnd w:id="1507"/>
      <w:bookmarkEnd w:id="1508"/>
      <w:bookmarkEnd w:id="1509"/>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10" w:name="_Toc11338504"/>
      <w:bookmarkStart w:id="1511" w:name="_Toc27585136"/>
      <w:bookmarkStart w:id="1512" w:name="_Toc36457097"/>
      <w:bookmarkStart w:id="1513" w:name="_Toc45027981"/>
      <w:bookmarkStart w:id="1514" w:name="_Toc45028816"/>
      <w:bookmarkStart w:id="1515" w:name="_Toc51867577"/>
      <w:bookmarkStart w:id="1516" w:name="_Toc90560151"/>
      <w:r w:rsidRPr="00B3056F">
        <w:t>6.1.3.7.3</w:t>
      </w:r>
      <w:r w:rsidRPr="00B3056F">
        <w:tab/>
        <w:t>Resource Standard Methods</w:t>
      </w:r>
      <w:bookmarkEnd w:id="1510"/>
      <w:bookmarkEnd w:id="1511"/>
      <w:bookmarkEnd w:id="1512"/>
      <w:bookmarkEnd w:id="1513"/>
      <w:bookmarkEnd w:id="1514"/>
      <w:bookmarkEnd w:id="1515"/>
      <w:bookmarkEnd w:id="1516"/>
    </w:p>
    <w:p w14:paraId="42BFFFC9" w14:textId="77777777" w:rsidR="00EF45DA" w:rsidRPr="00B3056F" w:rsidRDefault="00EF45DA" w:rsidP="00EF45DA">
      <w:pPr>
        <w:pStyle w:val="Heading6"/>
      </w:pPr>
      <w:bookmarkStart w:id="1517" w:name="_Toc11338505"/>
      <w:bookmarkStart w:id="1518" w:name="_Toc27585137"/>
      <w:bookmarkStart w:id="1519" w:name="_Toc36457098"/>
      <w:bookmarkStart w:id="1520" w:name="_Toc45027982"/>
      <w:bookmarkStart w:id="1521" w:name="_Toc45028817"/>
      <w:bookmarkStart w:id="1522" w:name="_Toc51867578"/>
      <w:bookmarkStart w:id="1523" w:name="_Toc90560152"/>
      <w:r w:rsidRPr="00B3056F">
        <w:t>6.1.3.7.3.1</w:t>
      </w:r>
      <w:r w:rsidRPr="00B3056F">
        <w:tab/>
        <w:t>GET</w:t>
      </w:r>
      <w:bookmarkEnd w:id="1517"/>
      <w:bookmarkEnd w:id="1518"/>
      <w:bookmarkEnd w:id="1519"/>
      <w:bookmarkEnd w:id="1520"/>
      <w:bookmarkEnd w:id="1521"/>
      <w:bookmarkEnd w:id="1522"/>
      <w:bookmarkEnd w:id="1523"/>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24" w:name="_Toc11338506"/>
      <w:bookmarkStart w:id="1525" w:name="_Toc27585138"/>
      <w:bookmarkStart w:id="1526" w:name="_Toc36457099"/>
      <w:bookmarkStart w:id="1527" w:name="_Toc45027983"/>
      <w:bookmarkStart w:id="1528" w:name="_Toc45028818"/>
      <w:bookmarkStart w:id="1529" w:name="_Toc51867579"/>
      <w:bookmarkStart w:id="1530" w:name="_Toc90560153"/>
      <w:r w:rsidRPr="00B3056F">
        <w:t>6.1.3.8</w:t>
      </w:r>
      <w:r w:rsidRPr="00B3056F">
        <w:tab/>
        <w:t>Resource: SessionManagementSubscriptionData</w:t>
      </w:r>
      <w:bookmarkEnd w:id="1524"/>
      <w:bookmarkEnd w:id="1525"/>
      <w:r w:rsidRPr="00B3056F">
        <w:t xml:space="preserve"> (Document)</w:t>
      </w:r>
      <w:bookmarkEnd w:id="1526"/>
      <w:bookmarkEnd w:id="1527"/>
      <w:bookmarkEnd w:id="1528"/>
      <w:bookmarkEnd w:id="1529"/>
      <w:bookmarkEnd w:id="1530"/>
    </w:p>
    <w:p w14:paraId="546A13EB" w14:textId="77777777" w:rsidR="00EF45DA" w:rsidRPr="00B3056F" w:rsidRDefault="00EF45DA" w:rsidP="00EF45DA">
      <w:pPr>
        <w:pStyle w:val="Heading5"/>
      </w:pPr>
      <w:bookmarkStart w:id="1531" w:name="_Toc11338507"/>
      <w:bookmarkStart w:id="1532" w:name="_Toc27585139"/>
      <w:bookmarkStart w:id="1533" w:name="_Toc36457100"/>
      <w:bookmarkStart w:id="1534" w:name="_Toc45027984"/>
      <w:bookmarkStart w:id="1535" w:name="_Toc45028819"/>
      <w:bookmarkStart w:id="1536" w:name="_Toc51867580"/>
      <w:bookmarkStart w:id="1537" w:name="_Toc90560154"/>
      <w:r w:rsidRPr="00B3056F">
        <w:t>6.1.3.8.1</w:t>
      </w:r>
      <w:r w:rsidRPr="00B3056F">
        <w:tab/>
        <w:t>Description</w:t>
      </w:r>
      <w:bookmarkEnd w:id="1531"/>
      <w:bookmarkEnd w:id="1532"/>
      <w:bookmarkEnd w:id="1533"/>
      <w:bookmarkEnd w:id="1534"/>
      <w:bookmarkEnd w:id="1535"/>
      <w:bookmarkEnd w:id="1536"/>
      <w:bookmarkEnd w:id="1537"/>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8" w:name="_Toc11338508"/>
      <w:bookmarkStart w:id="1539" w:name="_Toc27585140"/>
      <w:bookmarkStart w:id="1540" w:name="_Toc36457101"/>
      <w:bookmarkStart w:id="1541" w:name="_Toc45027985"/>
      <w:bookmarkStart w:id="1542" w:name="_Toc45028820"/>
      <w:bookmarkStart w:id="1543" w:name="_Toc51867581"/>
      <w:bookmarkStart w:id="1544" w:name="_Toc90560155"/>
      <w:r w:rsidRPr="00B3056F">
        <w:t>6.1.3.8.2</w:t>
      </w:r>
      <w:r w:rsidRPr="00B3056F">
        <w:tab/>
        <w:t>Resource Definition</w:t>
      </w:r>
      <w:bookmarkEnd w:id="1538"/>
      <w:bookmarkEnd w:id="1539"/>
      <w:bookmarkEnd w:id="1540"/>
      <w:bookmarkEnd w:id="1541"/>
      <w:bookmarkEnd w:id="1542"/>
      <w:bookmarkEnd w:id="1543"/>
      <w:bookmarkEnd w:id="1544"/>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45" w:name="_Toc11338509"/>
      <w:bookmarkStart w:id="1546" w:name="_Toc27585141"/>
      <w:bookmarkStart w:id="1547" w:name="_Toc36457102"/>
      <w:bookmarkStart w:id="1548" w:name="_Toc45027986"/>
      <w:bookmarkStart w:id="1549" w:name="_Toc45028821"/>
      <w:bookmarkStart w:id="1550" w:name="_Toc51867582"/>
      <w:bookmarkStart w:id="1551" w:name="_Toc90560156"/>
      <w:r w:rsidRPr="00B3056F">
        <w:t>6.1.3.8.3</w:t>
      </w:r>
      <w:r w:rsidRPr="00B3056F">
        <w:tab/>
        <w:t>Resource Standard Methods</w:t>
      </w:r>
      <w:bookmarkEnd w:id="1545"/>
      <w:bookmarkEnd w:id="1546"/>
      <w:bookmarkEnd w:id="1547"/>
      <w:bookmarkEnd w:id="1548"/>
      <w:bookmarkEnd w:id="1549"/>
      <w:bookmarkEnd w:id="1550"/>
      <w:bookmarkEnd w:id="1551"/>
    </w:p>
    <w:p w14:paraId="1EAEA127" w14:textId="77777777" w:rsidR="00EF45DA" w:rsidRPr="00B3056F" w:rsidRDefault="00EF45DA" w:rsidP="00EF45DA">
      <w:pPr>
        <w:pStyle w:val="Heading6"/>
      </w:pPr>
      <w:bookmarkStart w:id="1552" w:name="_Toc11338510"/>
      <w:bookmarkStart w:id="1553" w:name="_Toc27585142"/>
      <w:bookmarkStart w:id="1554" w:name="_Toc36457103"/>
      <w:bookmarkStart w:id="1555" w:name="_Toc45027987"/>
      <w:bookmarkStart w:id="1556" w:name="_Toc45028822"/>
      <w:bookmarkStart w:id="1557" w:name="_Toc51867583"/>
      <w:bookmarkStart w:id="1558" w:name="_Toc90560157"/>
      <w:r w:rsidRPr="00B3056F">
        <w:t>6.1.3.8.3.1</w:t>
      </w:r>
      <w:r w:rsidRPr="00B3056F">
        <w:tab/>
        <w:t>GET</w:t>
      </w:r>
      <w:bookmarkEnd w:id="1552"/>
      <w:bookmarkEnd w:id="1553"/>
      <w:bookmarkEnd w:id="1554"/>
      <w:bookmarkEnd w:id="1555"/>
      <w:bookmarkEnd w:id="1556"/>
      <w:bookmarkEnd w:id="1557"/>
      <w:bookmarkEnd w:id="1558"/>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9" w:name="_Toc11338511"/>
      <w:bookmarkStart w:id="1560" w:name="_Toc27585143"/>
      <w:bookmarkStart w:id="1561" w:name="_Toc36457104"/>
      <w:bookmarkStart w:id="1562" w:name="_Toc45027988"/>
      <w:bookmarkStart w:id="1563" w:name="_Toc45028823"/>
      <w:bookmarkStart w:id="1564" w:name="_Toc51867584"/>
      <w:bookmarkStart w:id="1565" w:name="_Toc90560158"/>
      <w:r w:rsidRPr="00B3056F">
        <w:t>6.1.3.9</w:t>
      </w:r>
      <w:r w:rsidRPr="00B3056F">
        <w:tab/>
        <w:t>Resource: SMSSubscriptionData</w:t>
      </w:r>
      <w:bookmarkEnd w:id="1559"/>
      <w:bookmarkEnd w:id="1560"/>
      <w:r w:rsidRPr="00B3056F">
        <w:t xml:space="preserve"> (Document)</w:t>
      </w:r>
      <w:bookmarkEnd w:id="1561"/>
      <w:bookmarkEnd w:id="1562"/>
      <w:bookmarkEnd w:id="1563"/>
      <w:bookmarkEnd w:id="1564"/>
      <w:bookmarkEnd w:id="1565"/>
    </w:p>
    <w:p w14:paraId="66177734" w14:textId="77777777" w:rsidR="00EF45DA" w:rsidRPr="00B3056F" w:rsidRDefault="00EF45DA" w:rsidP="00EF45DA">
      <w:pPr>
        <w:pStyle w:val="Heading5"/>
      </w:pPr>
      <w:bookmarkStart w:id="1566" w:name="_Toc11338512"/>
      <w:bookmarkStart w:id="1567" w:name="_Toc27585144"/>
      <w:bookmarkStart w:id="1568" w:name="_Toc36457105"/>
      <w:bookmarkStart w:id="1569" w:name="_Toc45027989"/>
      <w:bookmarkStart w:id="1570" w:name="_Toc45028824"/>
      <w:bookmarkStart w:id="1571" w:name="_Toc51867585"/>
      <w:bookmarkStart w:id="1572" w:name="_Toc90560159"/>
      <w:r w:rsidRPr="00B3056F">
        <w:t>6.1.3.9.1</w:t>
      </w:r>
      <w:r w:rsidRPr="00B3056F">
        <w:tab/>
        <w:t>Description</w:t>
      </w:r>
      <w:bookmarkEnd w:id="1566"/>
      <w:bookmarkEnd w:id="1567"/>
      <w:bookmarkEnd w:id="1568"/>
      <w:bookmarkEnd w:id="1569"/>
      <w:bookmarkEnd w:id="1570"/>
      <w:bookmarkEnd w:id="1571"/>
      <w:bookmarkEnd w:id="1572"/>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73" w:name="_Toc11338513"/>
      <w:bookmarkStart w:id="1574" w:name="_Toc27585145"/>
      <w:bookmarkStart w:id="1575" w:name="_Toc36457106"/>
      <w:bookmarkStart w:id="1576" w:name="_Toc45027990"/>
      <w:bookmarkStart w:id="1577" w:name="_Toc45028825"/>
      <w:bookmarkStart w:id="1578" w:name="_Toc51867586"/>
      <w:bookmarkStart w:id="1579" w:name="_Toc90560160"/>
      <w:r w:rsidRPr="00B3056F">
        <w:t>6.1.3.9.2</w:t>
      </w:r>
      <w:r w:rsidRPr="00B3056F">
        <w:tab/>
        <w:t>Resource Definition</w:t>
      </w:r>
      <w:bookmarkEnd w:id="1573"/>
      <w:bookmarkEnd w:id="1574"/>
      <w:bookmarkEnd w:id="1575"/>
      <w:bookmarkEnd w:id="1576"/>
      <w:bookmarkEnd w:id="1577"/>
      <w:bookmarkEnd w:id="1578"/>
      <w:bookmarkEnd w:id="1579"/>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80" w:name="_Toc11338514"/>
      <w:bookmarkStart w:id="1581" w:name="_Toc27585146"/>
      <w:bookmarkStart w:id="1582" w:name="_Toc36457107"/>
      <w:bookmarkStart w:id="1583" w:name="_Toc45027991"/>
      <w:bookmarkStart w:id="1584" w:name="_Toc45028826"/>
      <w:bookmarkStart w:id="1585" w:name="_Toc51867587"/>
      <w:bookmarkStart w:id="1586" w:name="_Toc90560161"/>
      <w:r w:rsidRPr="00B3056F">
        <w:t>6.1.3.9.3</w:t>
      </w:r>
      <w:r w:rsidRPr="00B3056F">
        <w:tab/>
        <w:t>Resource Standard Methods</w:t>
      </w:r>
      <w:bookmarkEnd w:id="1580"/>
      <w:bookmarkEnd w:id="1581"/>
      <w:bookmarkEnd w:id="1582"/>
      <w:bookmarkEnd w:id="1583"/>
      <w:bookmarkEnd w:id="1584"/>
      <w:bookmarkEnd w:id="1585"/>
      <w:bookmarkEnd w:id="1586"/>
    </w:p>
    <w:p w14:paraId="12056794" w14:textId="77777777" w:rsidR="00EF45DA" w:rsidRPr="00B3056F" w:rsidRDefault="00EF45DA" w:rsidP="00EF45DA">
      <w:pPr>
        <w:pStyle w:val="Heading6"/>
      </w:pPr>
      <w:bookmarkStart w:id="1587" w:name="_Toc11338515"/>
      <w:bookmarkStart w:id="1588" w:name="_Toc27585147"/>
      <w:bookmarkStart w:id="1589" w:name="_Toc36457108"/>
      <w:bookmarkStart w:id="1590" w:name="_Toc45027992"/>
      <w:bookmarkStart w:id="1591" w:name="_Toc45028827"/>
      <w:bookmarkStart w:id="1592" w:name="_Toc51867588"/>
      <w:bookmarkStart w:id="1593" w:name="_Toc90560162"/>
      <w:r w:rsidRPr="00B3056F">
        <w:t>6.1.3.9.3.1</w:t>
      </w:r>
      <w:r w:rsidRPr="00B3056F">
        <w:tab/>
        <w:t>GET</w:t>
      </w:r>
      <w:bookmarkEnd w:id="1587"/>
      <w:bookmarkEnd w:id="1588"/>
      <w:bookmarkEnd w:id="1589"/>
      <w:bookmarkEnd w:id="1590"/>
      <w:bookmarkEnd w:id="1591"/>
      <w:bookmarkEnd w:id="1592"/>
      <w:bookmarkEnd w:id="1593"/>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94" w:name="_Toc11338516"/>
      <w:bookmarkStart w:id="1595" w:name="_Toc27585148"/>
      <w:bookmarkStart w:id="1596" w:name="_Toc36457109"/>
      <w:bookmarkStart w:id="1597" w:name="_Toc45027993"/>
      <w:bookmarkStart w:id="1598" w:name="_Toc45028828"/>
      <w:bookmarkStart w:id="1599" w:name="_Toc51867589"/>
      <w:bookmarkStart w:id="1600" w:name="_Toc90560163"/>
      <w:r w:rsidRPr="00B3056F">
        <w:t>6.1.3.10</w:t>
      </w:r>
      <w:r w:rsidRPr="00B3056F">
        <w:tab/>
        <w:t>Resource: SMSManagementSubscriptionData</w:t>
      </w:r>
      <w:bookmarkEnd w:id="1594"/>
      <w:bookmarkEnd w:id="1595"/>
      <w:r w:rsidRPr="00B3056F">
        <w:t xml:space="preserve"> (Document)</w:t>
      </w:r>
      <w:bookmarkEnd w:id="1596"/>
      <w:bookmarkEnd w:id="1597"/>
      <w:bookmarkEnd w:id="1598"/>
      <w:bookmarkEnd w:id="1599"/>
      <w:bookmarkEnd w:id="1600"/>
    </w:p>
    <w:p w14:paraId="061A0504" w14:textId="77777777" w:rsidR="00EF45DA" w:rsidRPr="00B3056F" w:rsidRDefault="00EF45DA" w:rsidP="00EF45DA">
      <w:pPr>
        <w:pStyle w:val="Heading5"/>
      </w:pPr>
      <w:bookmarkStart w:id="1601" w:name="_Toc11338517"/>
      <w:bookmarkStart w:id="1602" w:name="_Toc27585149"/>
      <w:bookmarkStart w:id="1603" w:name="_Toc36457110"/>
      <w:bookmarkStart w:id="1604" w:name="_Toc45027994"/>
      <w:bookmarkStart w:id="1605" w:name="_Toc45028829"/>
      <w:bookmarkStart w:id="1606" w:name="_Toc51867590"/>
      <w:bookmarkStart w:id="1607" w:name="_Toc90560164"/>
      <w:r w:rsidRPr="00B3056F">
        <w:t>6.1.3.10.1</w:t>
      </w:r>
      <w:r w:rsidRPr="00B3056F">
        <w:tab/>
        <w:t>Description</w:t>
      </w:r>
      <w:bookmarkEnd w:id="1601"/>
      <w:bookmarkEnd w:id="1602"/>
      <w:bookmarkEnd w:id="1603"/>
      <w:bookmarkEnd w:id="1604"/>
      <w:bookmarkEnd w:id="1605"/>
      <w:bookmarkEnd w:id="1606"/>
      <w:bookmarkEnd w:id="1607"/>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8" w:name="_Toc11338518"/>
      <w:bookmarkStart w:id="1609" w:name="_Toc27585150"/>
      <w:bookmarkStart w:id="1610" w:name="_Toc36457111"/>
      <w:bookmarkStart w:id="1611" w:name="_Toc45027995"/>
      <w:bookmarkStart w:id="1612" w:name="_Toc45028830"/>
      <w:bookmarkStart w:id="1613" w:name="_Toc51867591"/>
      <w:bookmarkStart w:id="1614" w:name="_Toc90560165"/>
      <w:r w:rsidRPr="00B3056F">
        <w:t>6.1.3.10.2</w:t>
      </w:r>
      <w:r w:rsidRPr="00B3056F">
        <w:tab/>
        <w:t>Resource Definition</w:t>
      </w:r>
      <w:bookmarkEnd w:id="1608"/>
      <w:bookmarkEnd w:id="1609"/>
      <w:bookmarkEnd w:id="1610"/>
      <w:bookmarkEnd w:id="1611"/>
      <w:bookmarkEnd w:id="1612"/>
      <w:bookmarkEnd w:id="1613"/>
      <w:bookmarkEnd w:id="1614"/>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15" w:name="_Toc11338519"/>
      <w:bookmarkStart w:id="1616" w:name="_Toc27585151"/>
      <w:bookmarkStart w:id="1617" w:name="_Toc36457112"/>
      <w:bookmarkStart w:id="1618" w:name="_Toc45027996"/>
      <w:bookmarkStart w:id="1619" w:name="_Toc45028831"/>
      <w:bookmarkStart w:id="1620" w:name="_Toc51867592"/>
      <w:bookmarkStart w:id="1621" w:name="_Toc90560166"/>
      <w:r w:rsidRPr="00B3056F">
        <w:lastRenderedPageBreak/>
        <w:t>6.1.3.10.3</w:t>
      </w:r>
      <w:r w:rsidRPr="00B3056F">
        <w:tab/>
        <w:t>Resource Standard Methods</w:t>
      </w:r>
      <w:bookmarkEnd w:id="1615"/>
      <w:bookmarkEnd w:id="1616"/>
      <w:bookmarkEnd w:id="1617"/>
      <w:bookmarkEnd w:id="1618"/>
      <w:bookmarkEnd w:id="1619"/>
      <w:bookmarkEnd w:id="1620"/>
      <w:bookmarkEnd w:id="1621"/>
    </w:p>
    <w:p w14:paraId="29322034" w14:textId="77777777" w:rsidR="00EF45DA" w:rsidRPr="00B3056F" w:rsidRDefault="00EF45DA" w:rsidP="00EF45DA">
      <w:pPr>
        <w:pStyle w:val="Heading6"/>
      </w:pPr>
      <w:bookmarkStart w:id="1622" w:name="_Toc11338520"/>
      <w:bookmarkStart w:id="1623" w:name="_Toc27585152"/>
      <w:bookmarkStart w:id="1624" w:name="_Toc36457113"/>
      <w:bookmarkStart w:id="1625" w:name="_Toc45027997"/>
      <w:bookmarkStart w:id="1626" w:name="_Toc45028832"/>
      <w:bookmarkStart w:id="1627" w:name="_Toc51867593"/>
      <w:bookmarkStart w:id="1628" w:name="_Toc90560167"/>
      <w:r w:rsidRPr="00B3056F">
        <w:t>6.1.3.10.3.1</w:t>
      </w:r>
      <w:r w:rsidRPr="00B3056F">
        <w:tab/>
        <w:t>GET</w:t>
      </w:r>
      <w:bookmarkEnd w:id="1622"/>
      <w:bookmarkEnd w:id="1623"/>
      <w:bookmarkEnd w:id="1624"/>
      <w:bookmarkEnd w:id="1625"/>
      <w:bookmarkEnd w:id="1626"/>
      <w:bookmarkEnd w:id="1627"/>
      <w:bookmarkEnd w:id="1628"/>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9" w:name="_Toc11338521"/>
      <w:bookmarkStart w:id="1630" w:name="_Toc27585153"/>
      <w:bookmarkStart w:id="1631" w:name="_Toc36457114"/>
      <w:bookmarkStart w:id="1632" w:name="_Toc45027998"/>
      <w:bookmarkStart w:id="1633" w:name="_Toc45028833"/>
      <w:bookmarkStart w:id="1634" w:name="_Toc51867594"/>
      <w:bookmarkStart w:id="1635" w:name="_Toc90560168"/>
      <w:r w:rsidRPr="00B3056F">
        <w:t>6.1.3.11</w:t>
      </w:r>
      <w:r w:rsidRPr="00B3056F">
        <w:tab/>
        <w:t>Resource: Supi</w:t>
      </w:r>
      <w:bookmarkEnd w:id="1629"/>
      <w:bookmarkEnd w:id="1630"/>
      <w:r w:rsidRPr="00B3056F">
        <w:t xml:space="preserve"> (Document)</w:t>
      </w:r>
      <w:bookmarkEnd w:id="1631"/>
      <w:bookmarkEnd w:id="1632"/>
      <w:bookmarkEnd w:id="1633"/>
      <w:bookmarkEnd w:id="1634"/>
      <w:bookmarkEnd w:id="1635"/>
    </w:p>
    <w:p w14:paraId="2FDCA773" w14:textId="77777777" w:rsidR="00EF45DA" w:rsidRPr="00B3056F" w:rsidRDefault="00EF45DA" w:rsidP="00EF45DA">
      <w:pPr>
        <w:pStyle w:val="Heading5"/>
      </w:pPr>
      <w:bookmarkStart w:id="1636" w:name="_Toc11338522"/>
      <w:bookmarkStart w:id="1637" w:name="_Toc27585154"/>
      <w:bookmarkStart w:id="1638" w:name="_Toc36457115"/>
      <w:bookmarkStart w:id="1639" w:name="_Toc45027999"/>
      <w:bookmarkStart w:id="1640" w:name="_Toc45028834"/>
      <w:bookmarkStart w:id="1641" w:name="_Toc51867595"/>
      <w:bookmarkStart w:id="1642" w:name="_Toc90560169"/>
      <w:r w:rsidRPr="00B3056F">
        <w:t>6.1.3.11.1</w:t>
      </w:r>
      <w:r w:rsidRPr="00B3056F">
        <w:tab/>
        <w:t>Description</w:t>
      </w:r>
      <w:bookmarkEnd w:id="1636"/>
      <w:bookmarkEnd w:id="1637"/>
      <w:bookmarkEnd w:id="1638"/>
      <w:bookmarkEnd w:id="1639"/>
      <w:bookmarkEnd w:id="1640"/>
      <w:bookmarkEnd w:id="1641"/>
      <w:bookmarkEnd w:id="1642"/>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43" w:name="_Toc11338523"/>
      <w:bookmarkStart w:id="1644" w:name="_Toc27585155"/>
      <w:bookmarkStart w:id="1645" w:name="_Toc36457116"/>
      <w:bookmarkStart w:id="1646" w:name="_Toc45028000"/>
      <w:bookmarkStart w:id="1647" w:name="_Toc45028835"/>
      <w:bookmarkStart w:id="1648" w:name="_Toc51867596"/>
      <w:bookmarkStart w:id="1649" w:name="_Toc90560170"/>
      <w:r w:rsidRPr="00B3056F">
        <w:lastRenderedPageBreak/>
        <w:t>6.1.3.11.2</w:t>
      </w:r>
      <w:r w:rsidRPr="00B3056F">
        <w:tab/>
        <w:t>Resource Definition</w:t>
      </w:r>
      <w:bookmarkEnd w:id="1643"/>
      <w:bookmarkEnd w:id="1644"/>
      <w:bookmarkEnd w:id="1645"/>
      <w:bookmarkEnd w:id="1646"/>
      <w:bookmarkEnd w:id="1647"/>
      <w:bookmarkEnd w:id="1648"/>
      <w:bookmarkEnd w:id="1649"/>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50" w:name="_Toc11338524"/>
      <w:bookmarkStart w:id="1651" w:name="_Toc27585156"/>
      <w:bookmarkStart w:id="1652" w:name="_Toc36457117"/>
      <w:bookmarkStart w:id="1653" w:name="_Toc45028001"/>
      <w:bookmarkStart w:id="1654" w:name="_Toc45028836"/>
      <w:bookmarkStart w:id="1655" w:name="_Toc51867597"/>
      <w:bookmarkStart w:id="1656" w:name="_Toc90560171"/>
      <w:r w:rsidRPr="00B3056F">
        <w:t>6.1.3.11.3</w:t>
      </w:r>
      <w:r w:rsidRPr="00B3056F">
        <w:tab/>
        <w:t>Resource Standard Methods</w:t>
      </w:r>
      <w:bookmarkEnd w:id="1650"/>
      <w:bookmarkEnd w:id="1651"/>
      <w:bookmarkEnd w:id="1652"/>
      <w:bookmarkEnd w:id="1653"/>
      <w:bookmarkEnd w:id="1654"/>
      <w:bookmarkEnd w:id="1655"/>
      <w:bookmarkEnd w:id="1656"/>
    </w:p>
    <w:p w14:paraId="7F1AC029" w14:textId="77777777" w:rsidR="00EF45DA" w:rsidRPr="00B3056F" w:rsidRDefault="00EF45DA" w:rsidP="00EF45DA">
      <w:pPr>
        <w:pStyle w:val="Heading6"/>
      </w:pPr>
      <w:bookmarkStart w:id="1657" w:name="_Toc11338525"/>
      <w:bookmarkStart w:id="1658" w:name="_Toc27585157"/>
      <w:bookmarkStart w:id="1659" w:name="_Toc36457118"/>
      <w:bookmarkStart w:id="1660" w:name="_Toc45028002"/>
      <w:bookmarkStart w:id="1661" w:name="_Toc45028837"/>
      <w:bookmarkStart w:id="1662" w:name="_Toc51867598"/>
      <w:bookmarkStart w:id="1663" w:name="_Toc90560172"/>
      <w:r w:rsidRPr="00B3056F">
        <w:t>6.1.3.11.3.1</w:t>
      </w:r>
      <w:r w:rsidRPr="00B3056F">
        <w:tab/>
        <w:t>GET</w:t>
      </w:r>
      <w:bookmarkEnd w:id="1657"/>
      <w:bookmarkEnd w:id="1658"/>
      <w:bookmarkEnd w:id="1659"/>
      <w:bookmarkEnd w:id="1660"/>
      <w:bookmarkEnd w:id="1661"/>
      <w:bookmarkEnd w:id="1662"/>
      <w:bookmarkEnd w:id="166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64" w:name="_Toc11338526"/>
      <w:bookmarkStart w:id="1665" w:name="_Toc27585158"/>
      <w:bookmarkStart w:id="1666" w:name="_Toc36457119"/>
      <w:bookmarkStart w:id="1667" w:name="_Toc45028003"/>
      <w:bookmarkStart w:id="1668" w:name="_Toc45028838"/>
      <w:bookmarkStart w:id="1669" w:name="_Toc51867599"/>
      <w:bookmarkStart w:id="1670" w:name="_Toc90560173"/>
      <w:r w:rsidRPr="00B3056F">
        <w:t>6.1.3.12</w:t>
      </w:r>
      <w:r w:rsidRPr="00B3056F">
        <w:tab/>
        <w:t>Resource: IdTranslationResult</w:t>
      </w:r>
      <w:bookmarkEnd w:id="1664"/>
      <w:bookmarkEnd w:id="1665"/>
      <w:r w:rsidRPr="00B3056F">
        <w:t xml:space="preserve"> (Document)</w:t>
      </w:r>
      <w:bookmarkEnd w:id="1666"/>
      <w:bookmarkEnd w:id="1667"/>
      <w:bookmarkEnd w:id="1668"/>
      <w:bookmarkEnd w:id="1669"/>
      <w:bookmarkEnd w:id="1670"/>
    </w:p>
    <w:p w14:paraId="4ED9391D" w14:textId="77777777" w:rsidR="00EF45DA" w:rsidRPr="00B3056F" w:rsidRDefault="00EF45DA" w:rsidP="00EF45DA">
      <w:pPr>
        <w:pStyle w:val="Heading5"/>
      </w:pPr>
      <w:bookmarkStart w:id="1671" w:name="_Toc11338527"/>
      <w:bookmarkStart w:id="1672" w:name="_Toc27585159"/>
      <w:bookmarkStart w:id="1673" w:name="_Toc36457120"/>
      <w:bookmarkStart w:id="1674" w:name="_Toc45028004"/>
      <w:bookmarkStart w:id="1675" w:name="_Toc45028839"/>
      <w:bookmarkStart w:id="1676" w:name="_Toc51867600"/>
      <w:bookmarkStart w:id="1677" w:name="_Toc90560174"/>
      <w:r w:rsidRPr="00B3056F">
        <w:t>6.1.3.12.1</w:t>
      </w:r>
      <w:r w:rsidRPr="00B3056F">
        <w:tab/>
        <w:t>Description</w:t>
      </w:r>
      <w:bookmarkEnd w:id="1671"/>
      <w:bookmarkEnd w:id="1672"/>
      <w:bookmarkEnd w:id="1673"/>
      <w:bookmarkEnd w:id="1674"/>
      <w:bookmarkEnd w:id="1675"/>
      <w:bookmarkEnd w:id="1676"/>
      <w:bookmarkEnd w:id="167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78" w:name="_Toc11338528"/>
      <w:bookmarkStart w:id="1679" w:name="_Toc27585160"/>
      <w:bookmarkStart w:id="1680" w:name="_Toc36457121"/>
      <w:bookmarkStart w:id="1681" w:name="_Toc45028005"/>
      <w:bookmarkStart w:id="1682" w:name="_Toc45028840"/>
      <w:bookmarkStart w:id="1683" w:name="_Toc51867601"/>
      <w:bookmarkStart w:id="1684" w:name="_Toc90560175"/>
      <w:r w:rsidRPr="00B3056F">
        <w:t>6.1.3.12.2</w:t>
      </w:r>
      <w:r w:rsidRPr="00B3056F">
        <w:tab/>
        <w:t>Resource Definition</w:t>
      </w:r>
      <w:bookmarkEnd w:id="1678"/>
      <w:bookmarkEnd w:id="1679"/>
      <w:bookmarkEnd w:id="1680"/>
      <w:bookmarkEnd w:id="1681"/>
      <w:bookmarkEnd w:id="1682"/>
      <w:bookmarkEnd w:id="1683"/>
      <w:bookmarkEnd w:id="168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85" w:name="_Toc11338529"/>
      <w:bookmarkStart w:id="1686" w:name="_Toc27585161"/>
      <w:bookmarkStart w:id="1687" w:name="_Toc36457122"/>
      <w:bookmarkStart w:id="1688" w:name="_Toc45028006"/>
      <w:bookmarkStart w:id="1689" w:name="_Toc45028841"/>
      <w:bookmarkStart w:id="1690" w:name="_Toc51867602"/>
      <w:bookmarkStart w:id="1691" w:name="_Toc90560176"/>
      <w:r w:rsidRPr="00B3056F">
        <w:t>6.1.3.12.3</w:t>
      </w:r>
      <w:r w:rsidRPr="00B3056F">
        <w:tab/>
        <w:t>Resource Standard Methods</w:t>
      </w:r>
      <w:bookmarkEnd w:id="1685"/>
      <w:bookmarkEnd w:id="1686"/>
      <w:bookmarkEnd w:id="1687"/>
      <w:bookmarkEnd w:id="1688"/>
      <w:bookmarkEnd w:id="1689"/>
      <w:bookmarkEnd w:id="1690"/>
      <w:bookmarkEnd w:id="1691"/>
    </w:p>
    <w:p w14:paraId="4CB244E7" w14:textId="77777777" w:rsidR="00EF45DA" w:rsidRPr="00B3056F" w:rsidRDefault="00EF45DA" w:rsidP="00EF45DA">
      <w:pPr>
        <w:pStyle w:val="Heading6"/>
      </w:pPr>
      <w:bookmarkStart w:id="1692" w:name="_Toc11338530"/>
      <w:bookmarkStart w:id="1693" w:name="_Toc27585162"/>
      <w:bookmarkStart w:id="1694" w:name="_Toc36457123"/>
      <w:bookmarkStart w:id="1695" w:name="_Toc45028007"/>
      <w:bookmarkStart w:id="1696" w:name="_Toc45028842"/>
      <w:bookmarkStart w:id="1697" w:name="_Toc51867603"/>
      <w:bookmarkStart w:id="1698" w:name="_Toc90560177"/>
      <w:r w:rsidRPr="00B3056F">
        <w:t>6.1.3.12.3.1</w:t>
      </w:r>
      <w:r w:rsidRPr="00B3056F">
        <w:tab/>
        <w:t>GET</w:t>
      </w:r>
      <w:bookmarkEnd w:id="1692"/>
      <w:bookmarkEnd w:id="1693"/>
      <w:bookmarkEnd w:id="1694"/>
      <w:bookmarkEnd w:id="1695"/>
      <w:bookmarkEnd w:id="1696"/>
      <w:bookmarkEnd w:id="1697"/>
      <w:bookmarkEnd w:id="1698"/>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99" w:name="_Toc11338531"/>
      <w:bookmarkStart w:id="1700" w:name="_Toc27585163"/>
      <w:bookmarkStart w:id="1701" w:name="_Toc36457124"/>
      <w:bookmarkStart w:id="1702" w:name="_Toc45028008"/>
      <w:bookmarkStart w:id="1703" w:name="_Toc45028843"/>
      <w:bookmarkStart w:id="1704" w:name="_Toc51867604"/>
      <w:bookmarkStart w:id="1705" w:name="_Toc90560178"/>
      <w:r w:rsidRPr="00B3056F">
        <w:t>6.1.3.13</w:t>
      </w:r>
      <w:r w:rsidRPr="00B3056F">
        <w:tab/>
        <w:t>Resource: SorAck</w:t>
      </w:r>
      <w:bookmarkEnd w:id="1699"/>
      <w:bookmarkEnd w:id="1700"/>
      <w:r w:rsidRPr="00B3056F">
        <w:t xml:space="preserve"> (Document)</w:t>
      </w:r>
      <w:bookmarkEnd w:id="1701"/>
      <w:bookmarkEnd w:id="1702"/>
      <w:bookmarkEnd w:id="1703"/>
      <w:bookmarkEnd w:id="1704"/>
      <w:bookmarkEnd w:id="1705"/>
    </w:p>
    <w:p w14:paraId="160553A0" w14:textId="77777777" w:rsidR="00EF45DA" w:rsidRPr="00B3056F" w:rsidRDefault="00EF45DA" w:rsidP="00EF45DA">
      <w:pPr>
        <w:pStyle w:val="Heading5"/>
      </w:pPr>
      <w:bookmarkStart w:id="1706" w:name="_Toc11338532"/>
      <w:bookmarkStart w:id="1707" w:name="_Toc27585164"/>
      <w:bookmarkStart w:id="1708" w:name="_Toc36457125"/>
      <w:bookmarkStart w:id="1709" w:name="_Toc45028009"/>
      <w:bookmarkStart w:id="1710" w:name="_Toc45028844"/>
      <w:bookmarkStart w:id="1711" w:name="_Toc51867605"/>
      <w:bookmarkStart w:id="1712" w:name="_Toc90560179"/>
      <w:r w:rsidRPr="00B3056F">
        <w:t>6.1.3.13.1</w:t>
      </w:r>
      <w:r w:rsidRPr="00B3056F">
        <w:tab/>
        <w:t>Description</w:t>
      </w:r>
      <w:bookmarkEnd w:id="1706"/>
      <w:bookmarkEnd w:id="1707"/>
      <w:bookmarkEnd w:id="1708"/>
      <w:bookmarkEnd w:id="1709"/>
      <w:bookmarkEnd w:id="1710"/>
      <w:bookmarkEnd w:id="1711"/>
      <w:bookmarkEnd w:id="1712"/>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13" w:name="_Toc11338533"/>
      <w:bookmarkStart w:id="1714" w:name="_Toc27585165"/>
      <w:bookmarkStart w:id="1715" w:name="_Toc36457126"/>
      <w:bookmarkStart w:id="1716" w:name="_Toc45028010"/>
      <w:bookmarkStart w:id="1717" w:name="_Toc45028845"/>
      <w:bookmarkStart w:id="1718" w:name="_Toc51867606"/>
      <w:bookmarkStart w:id="1719" w:name="_Toc90560180"/>
      <w:r w:rsidRPr="00B3056F">
        <w:t>6.1.3.13.2</w:t>
      </w:r>
      <w:r w:rsidRPr="00B3056F">
        <w:tab/>
        <w:t>Resource Definition</w:t>
      </w:r>
      <w:bookmarkEnd w:id="1713"/>
      <w:bookmarkEnd w:id="1714"/>
      <w:bookmarkEnd w:id="1715"/>
      <w:bookmarkEnd w:id="1716"/>
      <w:bookmarkEnd w:id="1717"/>
      <w:bookmarkEnd w:id="1718"/>
      <w:bookmarkEnd w:id="1719"/>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20" w:name="_Toc11338534"/>
      <w:bookmarkStart w:id="1721" w:name="_Toc27585166"/>
      <w:bookmarkStart w:id="1722" w:name="_Toc36457127"/>
      <w:bookmarkStart w:id="1723" w:name="_Toc45028011"/>
      <w:bookmarkStart w:id="1724" w:name="_Toc45028846"/>
      <w:bookmarkStart w:id="1725" w:name="_Toc51867607"/>
      <w:bookmarkStart w:id="1726" w:name="_Toc90560181"/>
      <w:r w:rsidRPr="00B3056F">
        <w:lastRenderedPageBreak/>
        <w:t>6.1.3.13.3</w:t>
      </w:r>
      <w:r w:rsidRPr="00B3056F">
        <w:tab/>
        <w:t>Resource Standard Methods</w:t>
      </w:r>
      <w:bookmarkEnd w:id="1720"/>
      <w:bookmarkEnd w:id="1721"/>
      <w:bookmarkEnd w:id="1722"/>
      <w:bookmarkEnd w:id="1723"/>
      <w:bookmarkEnd w:id="1724"/>
      <w:bookmarkEnd w:id="1725"/>
      <w:bookmarkEnd w:id="1726"/>
    </w:p>
    <w:p w14:paraId="7D412614" w14:textId="77777777" w:rsidR="00EF45DA" w:rsidRPr="00B3056F" w:rsidRDefault="00EF45DA" w:rsidP="00EF45DA">
      <w:pPr>
        <w:pStyle w:val="Heading6"/>
      </w:pPr>
      <w:bookmarkStart w:id="1727" w:name="_Toc11338535"/>
      <w:bookmarkStart w:id="1728" w:name="_Toc27585167"/>
      <w:bookmarkStart w:id="1729" w:name="_Toc36457128"/>
      <w:bookmarkStart w:id="1730" w:name="_Toc45028012"/>
      <w:bookmarkStart w:id="1731" w:name="_Toc45028847"/>
      <w:bookmarkStart w:id="1732" w:name="_Toc51867608"/>
      <w:bookmarkStart w:id="1733" w:name="_Toc90560182"/>
      <w:r w:rsidRPr="00B3056F">
        <w:t>6.1.3.13.3.1</w:t>
      </w:r>
      <w:r w:rsidRPr="00B3056F">
        <w:tab/>
        <w:t>PUT</w:t>
      </w:r>
      <w:bookmarkEnd w:id="1727"/>
      <w:bookmarkEnd w:id="1728"/>
      <w:bookmarkEnd w:id="1729"/>
      <w:bookmarkEnd w:id="1730"/>
      <w:bookmarkEnd w:id="1731"/>
      <w:bookmarkEnd w:id="1732"/>
      <w:bookmarkEnd w:id="1733"/>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34" w:name="_Toc11338536"/>
      <w:bookmarkStart w:id="1735" w:name="_Toc27585168"/>
      <w:bookmarkStart w:id="1736" w:name="_Toc36457129"/>
      <w:bookmarkStart w:id="1737" w:name="_Toc45028013"/>
      <w:bookmarkStart w:id="1738" w:name="_Toc45028848"/>
      <w:bookmarkStart w:id="1739" w:name="_Toc51867609"/>
      <w:bookmarkStart w:id="1740" w:name="_Toc90560183"/>
      <w:r w:rsidRPr="00B3056F">
        <w:t>6.1.3.14</w:t>
      </w:r>
      <w:r w:rsidRPr="00B3056F">
        <w:tab/>
        <w:t>Resource: TraceData</w:t>
      </w:r>
      <w:bookmarkEnd w:id="1734"/>
      <w:bookmarkEnd w:id="1735"/>
      <w:r w:rsidRPr="00B3056F">
        <w:t xml:space="preserve"> (Document)</w:t>
      </w:r>
      <w:bookmarkEnd w:id="1736"/>
      <w:bookmarkEnd w:id="1737"/>
      <w:bookmarkEnd w:id="1738"/>
      <w:bookmarkEnd w:id="1739"/>
      <w:bookmarkEnd w:id="1740"/>
    </w:p>
    <w:p w14:paraId="4D034F81" w14:textId="77777777" w:rsidR="00EF45DA" w:rsidRPr="00B3056F" w:rsidRDefault="00EF45DA" w:rsidP="00EF45DA">
      <w:pPr>
        <w:pStyle w:val="Heading5"/>
      </w:pPr>
      <w:bookmarkStart w:id="1741" w:name="_Toc11338537"/>
      <w:bookmarkStart w:id="1742" w:name="_Toc27585169"/>
      <w:bookmarkStart w:id="1743" w:name="_Toc36457130"/>
      <w:bookmarkStart w:id="1744" w:name="_Toc45028014"/>
      <w:bookmarkStart w:id="1745" w:name="_Toc45028849"/>
      <w:bookmarkStart w:id="1746" w:name="_Toc51867610"/>
      <w:bookmarkStart w:id="1747" w:name="_Toc90560184"/>
      <w:r w:rsidRPr="00B3056F">
        <w:t>6.1.3.14.1</w:t>
      </w:r>
      <w:r w:rsidRPr="00B3056F">
        <w:tab/>
        <w:t>Description</w:t>
      </w:r>
      <w:bookmarkEnd w:id="1741"/>
      <w:bookmarkEnd w:id="1742"/>
      <w:bookmarkEnd w:id="1743"/>
      <w:bookmarkEnd w:id="1744"/>
      <w:bookmarkEnd w:id="1745"/>
      <w:bookmarkEnd w:id="1746"/>
      <w:bookmarkEnd w:id="1747"/>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48" w:name="_Toc11338538"/>
      <w:bookmarkStart w:id="1749" w:name="_Toc27585170"/>
      <w:bookmarkStart w:id="1750" w:name="_Toc36457131"/>
      <w:bookmarkStart w:id="1751" w:name="_Toc45028015"/>
      <w:bookmarkStart w:id="1752" w:name="_Toc45028850"/>
      <w:bookmarkStart w:id="1753" w:name="_Toc51867611"/>
      <w:bookmarkStart w:id="1754" w:name="_Toc90560185"/>
      <w:r w:rsidRPr="00B3056F">
        <w:t>6.1.3.14.2</w:t>
      </w:r>
      <w:r w:rsidRPr="00B3056F">
        <w:tab/>
        <w:t>Resource Definition</w:t>
      </w:r>
      <w:bookmarkEnd w:id="1748"/>
      <w:bookmarkEnd w:id="1749"/>
      <w:bookmarkEnd w:id="1750"/>
      <w:bookmarkEnd w:id="1751"/>
      <w:bookmarkEnd w:id="1752"/>
      <w:bookmarkEnd w:id="1753"/>
      <w:bookmarkEnd w:id="1754"/>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55" w:name="_Toc11338539"/>
      <w:bookmarkStart w:id="1756" w:name="_Toc27585171"/>
      <w:bookmarkStart w:id="1757" w:name="_Toc36457132"/>
      <w:bookmarkStart w:id="1758" w:name="_Toc45028016"/>
      <w:bookmarkStart w:id="1759" w:name="_Toc45028851"/>
      <w:bookmarkStart w:id="1760" w:name="_Toc51867612"/>
      <w:bookmarkStart w:id="1761" w:name="_Toc90560186"/>
      <w:r w:rsidRPr="00B3056F">
        <w:t>6.1.3.14.3</w:t>
      </w:r>
      <w:r w:rsidRPr="00B3056F">
        <w:tab/>
        <w:t>Resource Standard Methods</w:t>
      </w:r>
      <w:bookmarkEnd w:id="1755"/>
      <w:bookmarkEnd w:id="1756"/>
      <w:bookmarkEnd w:id="1757"/>
      <w:bookmarkEnd w:id="1758"/>
      <w:bookmarkEnd w:id="1759"/>
      <w:bookmarkEnd w:id="1760"/>
      <w:bookmarkEnd w:id="1761"/>
    </w:p>
    <w:p w14:paraId="7B8341A1" w14:textId="77777777" w:rsidR="00EF45DA" w:rsidRPr="00B3056F" w:rsidRDefault="00EF45DA" w:rsidP="00EF45DA">
      <w:pPr>
        <w:pStyle w:val="Heading6"/>
      </w:pPr>
      <w:bookmarkStart w:id="1762" w:name="_Toc11338540"/>
      <w:bookmarkStart w:id="1763" w:name="_Toc27585172"/>
      <w:bookmarkStart w:id="1764" w:name="_Toc36457133"/>
      <w:bookmarkStart w:id="1765" w:name="_Toc45028017"/>
      <w:bookmarkStart w:id="1766" w:name="_Toc45028852"/>
      <w:bookmarkStart w:id="1767" w:name="_Toc51867613"/>
      <w:bookmarkStart w:id="1768" w:name="_Toc90560187"/>
      <w:r w:rsidRPr="00B3056F">
        <w:t>6.1.3.14.3.1</w:t>
      </w:r>
      <w:r w:rsidRPr="00B3056F">
        <w:tab/>
        <w:t>GET</w:t>
      </w:r>
      <w:bookmarkEnd w:id="1762"/>
      <w:bookmarkEnd w:id="1763"/>
      <w:bookmarkEnd w:id="1764"/>
      <w:bookmarkEnd w:id="1765"/>
      <w:bookmarkEnd w:id="1766"/>
      <w:bookmarkEnd w:id="1767"/>
      <w:bookmarkEnd w:id="1768"/>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69" w:name="_Toc11338541"/>
      <w:bookmarkStart w:id="1770" w:name="_Toc27585173"/>
      <w:bookmarkStart w:id="1771" w:name="_Toc36457134"/>
      <w:bookmarkStart w:id="1772" w:name="_Toc45028018"/>
      <w:bookmarkStart w:id="1773" w:name="_Toc45028853"/>
      <w:bookmarkStart w:id="1774" w:name="_Toc51867614"/>
      <w:bookmarkStart w:id="1775" w:name="_Toc90560188"/>
      <w:r w:rsidRPr="00B3056F">
        <w:t>6.1.3.15</w:t>
      </w:r>
      <w:r w:rsidRPr="00B3056F">
        <w:tab/>
        <w:t>Resource: SharedData</w:t>
      </w:r>
      <w:bookmarkEnd w:id="1769"/>
      <w:bookmarkEnd w:id="1770"/>
      <w:r w:rsidRPr="00B3056F">
        <w:t xml:space="preserve"> (Collection)</w:t>
      </w:r>
      <w:bookmarkEnd w:id="1771"/>
      <w:bookmarkEnd w:id="1772"/>
      <w:bookmarkEnd w:id="1773"/>
      <w:bookmarkEnd w:id="1774"/>
      <w:bookmarkEnd w:id="1775"/>
    </w:p>
    <w:p w14:paraId="5EB17EF9" w14:textId="77777777" w:rsidR="00EF45DA" w:rsidRPr="00B3056F" w:rsidRDefault="00EF45DA" w:rsidP="00EF45DA">
      <w:pPr>
        <w:pStyle w:val="Heading5"/>
      </w:pPr>
      <w:bookmarkStart w:id="1776" w:name="_Toc11338542"/>
      <w:bookmarkStart w:id="1777" w:name="_Toc27585174"/>
      <w:bookmarkStart w:id="1778" w:name="_Toc36457135"/>
      <w:bookmarkStart w:id="1779" w:name="_Toc45028019"/>
      <w:bookmarkStart w:id="1780" w:name="_Toc45028854"/>
      <w:bookmarkStart w:id="1781" w:name="_Toc51867615"/>
      <w:bookmarkStart w:id="1782" w:name="_Toc90560189"/>
      <w:r w:rsidRPr="00B3056F">
        <w:t>6.1.3.15.1</w:t>
      </w:r>
      <w:r w:rsidRPr="00B3056F">
        <w:tab/>
        <w:t>Description</w:t>
      </w:r>
      <w:bookmarkEnd w:id="1776"/>
      <w:bookmarkEnd w:id="1777"/>
      <w:bookmarkEnd w:id="1778"/>
      <w:bookmarkEnd w:id="1779"/>
      <w:bookmarkEnd w:id="1780"/>
      <w:bookmarkEnd w:id="1781"/>
      <w:bookmarkEnd w:id="1782"/>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83" w:name="_Toc11338543"/>
      <w:bookmarkStart w:id="1784" w:name="_Toc27585175"/>
      <w:bookmarkStart w:id="1785" w:name="_Toc36457136"/>
      <w:bookmarkStart w:id="1786" w:name="_Toc45028020"/>
      <w:bookmarkStart w:id="1787" w:name="_Toc45028855"/>
      <w:bookmarkStart w:id="1788" w:name="_Toc51867616"/>
      <w:bookmarkStart w:id="1789" w:name="_Toc90560190"/>
      <w:r w:rsidRPr="00B3056F">
        <w:lastRenderedPageBreak/>
        <w:t>6.1.3.15.2</w:t>
      </w:r>
      <w:r w:rsidRPr="00B3056F">
        <w:tab/>
        <w:t>Resource Definition</w:t>
      </w:r>
      <w:bookmarkEnd w:id="1783"/>
      <w:bookmarkEnd w:id="1784"/>
      <w:bookmarkEnd w:id="1785"/>
      <w:bookmarkEnd w:id="1786"/>
      <w:bookmarkEnd w:id="1787"/>
      <w:bookmarkEnd w:id="1788"/>
      <w:bookmarkEnd w:id="1789"/>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90" w:name="_Toc11338544"/>
      <w:bookmarkStart w:id="1791" w:name="_Toc27585176"/>
      <w:bookmarkStart w:id="1792" w:name="_Toc36457137"/>
      <w:bookmarkStart w:id="1793" w:name="_Toc45028021"/>
      <w:bookmarkStart w:id="1794" w:name="_Toc45028856"/>
      <w:bookmarkStart w:id="1795" w:name="_Toc51867617"/>
      <w:bookmarkStart w:id="1796" w:name="_Toc90560191"/>
      <w:r w:rsidRPr="00B3056F">
        <w:t>6.1.3.15.3</w:t>
      </w:r>
      <w:r w:rsidRPr="00B3056F">
        <w:tab/>
        <w:t>Resource Standard Methods</w:t>
      </w:r>
      <w:bookmarkEnd w:id="1790"/>
      <w:bookmarkEnd w:id="1791"/>
      <w:bookmarkEnd w:id="1792"/>
      <w:bookmarkEnd w:id="1793"/>
      <w:bookmarkEnd w:id="1794"/>
      <w:bookmarkEnd w:id="1795"/>
      <w:bookmarkEnd w:id="1796"/>
    </w:p>
    <w:p w14:paraId="5A63DA8D" w14:textId="77777777" w:rsidR="00EF45DA" w:rsidRPr="00B3056F" w:rsidRDefault="00EF45DA" w:rsidP="00EF45DA">
      <w:pPr>
        <w:pStyle w:val="Heading6"/>
      </w:pPr>
      <w:bookmarkStart w:id="1797" w:name="_Toc11338545"/>
      <w:bookmarkStart w:id="1798" w:name="_Toc27585177"/>
      <w:bookmarkStart w:id="1799" w:name="_Toc36457138"/>
      <w:bookmarkStart w:id="1800" w:name="_Toc45028022"/>
      <w:bookmarkStart w:id="1801" w:name="_Toc45028857"/>
      <w:bookmarkStart w:id="1802" w:name="_Toc51867618"/>
      <w:bookmarkStart w:id="1803" w:name="_Toc90560192"/>
      <w:r w:rsidRPr="00B3056F">
        <w:t>6.1.3.15.3.1</w:t>
      </w:r>
      <w:r w:rsidRPr="00B3056F">
        <w:tab/>
        <w:t>GET</w:t>
      </w:r>
      <w:bookmarkEnd w:id="1797"/>
      <w:bookmarkEnd w:id="1798"/>
      <w:bookmarkEnd w:id="1799"/>
      <w:bookmarkEnd w:id="1800"/>
      <w:bookmarkEnd w:id="1801"/>
      <w:bookmarkEnd w:id="1802"/>
      <w:bookmarkEnd w:id="1803"/>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04" w:name="_Toc11338546"/>
      <w:bookmarkStart w:id="1805" w:name="_Toc27585178"/>
      <w:bookmarkStart w:id="1806" w:name="_Toc36457139"/>
      <w:bookmarkStart w:id="1807" w:name="_Toc45028023"/>
      <w:bookmarkStart w:id="1808" w:name="_Toc45028858"/>
      <w:bookmarkStart w:id="1809" w:name="_Toc51867619"/>
      <w:bookmarkStart w:id="1810" w:name="_Toc90560193"/>
      <w:r w:rsidRPr="00B3056F">
        <w:t>6.1.3.16</w:t>
      </w:r>
      <w:r w:rsidRPr="00B3056F">
        <w:tab/>
        <w:t>Resource: SharedDataSubscriptions</w:t>
      </w:r>
      <w:bookmarkEnd w:id="1804"/>
      <w:bookmarkEnd w:id="1805"/>
      <w:r w:rsidRPr="00B3056F">
        <w:t xml:space="preserve"> (Collection)</w:t>
      </w:r>
      <w:bookmarkEnd w:id="1806"/>
      <w:bookmarkEnd w:id="1807"/>
      <w:bookmarkEnd w:id="1808"/>
      <w:bookmarkEnd w:id="1809"/>
      <w:bookmarkEnd w:id="1810"/>
    </w:p>
    <w:p w14:paraId="5F35C33B" w14:textId="77777777" w:rsidR="00EF45DA" w:rsidRPr="00B3056F" w:rsidRDefault="00EF45DA" w:rsidP="00EF45DA">
      <w:pPr>
        <w:pStyle w:val="Heading5"/>
      </w:pPr>
      <w:bookmarkStart w:id="1811" w:name="_Toc11338547"/>
      <w:bookmarkStart w:id="1812" w:name="_Toc27585179"/>
      <w:bookmarkStart w:id="1813" w:name="_Toc36457140"/>
      <w:bookmarkStart w:id="1814" w:name="_Toc45028024"/>
      <w:bookmarkStart w:id="1815" w:name="_Toc45028859"/>
      <w:bookmarkStart w:id="1816" w:name="_Toc51867620"/>
      <w:bookmarkStart w:id="1817" w:name="_Toc90560194"/>
      <w:r w:rsidRPr="00B3056F">
        <w:t>6.1.3.16.1</w:t>
      </w:r>
      <w:r w:rsidRPr="00B3056F">
        <w:tab/>
        <w:t>Description</w:t>
      </w:r>
      <w:bookmarkEnd w:id="1811"/>
      <w:bookmarkEnd w:id="1812"/>
      <w:bookmarkEnd w:id="1813"/>
      <w:bookmarkEnd w:id="1814"/>
      <w:bookmarkEnd w:id="1815"/>
      <w:bookmarkEnd w:id="1816"/>
      <w:bookmarkEnd w:id="1817"/>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18" w:name="_Toc11338548"/>
      <w:bookmarkStart w:id="1819" w:name="_Toc27585180"/>
      <w:bookmarkStart w:id="1820" w:name="_Toc36457141"/>
      <w:bookmarkStart w:id="1821" w:name="_Toc45028025"/>
      <w:bookmarkStart w:id="1822" w:name="_Toc45028860"/>
      <w:bookmarkStart w:id="1823" w:name="_Toc51867621"/>
      <w:bookmarkStart w:id="1824" w:name="_Toc90560195"/>
      <w:r w:rsidRPr="00B3056F">
        <w:t>6.1.3.16.2</w:t>
      </w:r>
      <w:r w:rsidRPr="00B3056F">
        <w:tab/>
        <w:t>Resource Definition</w:t>
      </w:r>
      <w:bookmarkEnd w:id="1818"/>
      <w:bookmarkEnd w:id="1819"/>
      <w:bookmarkEnd w:id="1820"/>
      <w:bookmarkEnd w:id="1821"/>
      <w:bookmarkEnd w:id="1822"/>
      <w:bookmarkEnd w:id="1823"/>
      <w:bookmarkEnd w:id="1824"/>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25" w:name="_Toc11338549"/>
      <w:bookmarkStart w:id="1826" w:name="_Toc27585181"/>
      <w:bookmarkStart w:id="1827" w:name="_Toc36457142"/>
      <w:bookmarkStart w:id="1828" w:name="_Toc45028026"/>
      <w:bookmarkStart w:id="1829" w:name="_Toc45028861"/>
      <w:bookmarkStart w:id="1830" w:name="_Toc51867622"/>
      <w:bookmarkStart w:id="1831" w:name="_Toc90560196"/>
      <w:r w:rsidRPr="00B3056F">
        <w:t>6.1.3.16.3</w:t>
      </w:r>
      <w:r w:rsidRPr="00B3056F">
        <w:tab/>
        <w:t>Resource Standard Methods</w:t>
      </w:r>
      <w:bookmarkEnd w:id="1825"/>
      <w:bookmarkEnd w:id="1826"/>
      <w:bookmarkEnd w:id="1827"/>
      <w:bookmarkEnd w:id="1828"/>
      <w:bookmarkEnd w:id="1829"/>
      <w:bookmarkEnd w:id="1830"/>
      <w:bookmarkEnd w:id="1831"/>
    </w:p>
    <w:p w14:paraId="2FDCA46B" w14:textId="77777777" w:rsidR="00EF45DA" w:rsidRPr="00B3056F" w:rsidRDefault="00EF45DA" w:rsidP="00EF45DA">
      <w:pPr>
        <w:pStyle w:val="Heading6"/>
      </w:pPr>
      <w:bookmarkStart w:id="1832" w:name="_Toc11338550"/>
      <w:bookmarkStart w:id="1833" w:name="_Toc27585182"/>
      <w:bookmarkStart w:id="1834" w:name="_Toc36457143"/>
      <w:bookmarkStart w:id="1835" w:name="_Toc45028027"/>
      <w:bookmarkStart w:id="1836" w:name="_Toc45028862"/>
      <w:bookmarkStart w:id="1837" w:name="_Toc51867623"/>
      <w:bookmarkStart w:id="1838" w:name="_Toc90560197"/>
      <w:r w:rsidRPr="00B3056F">
        <w:t>6.1.3.16.3.1</w:t>
      </w:r>
      <w:r w:rsidRPr="00B3056F">
        <w:tab/>
        <w:t>POST</w:t>
      </w:r>
      <w:bookmarkEnd w:id="1832"/>
      <w:bookmarkEnd w:id="1833"/>
      <w:bookmarkEnd w:id="1834"/>
      <w:bookmarkEnd w:id="1835"/>
      <w:bookmarkEnd w:id="1836"/>
      <w:bookmarkEnd w:id="1837"/>
      <w:bookmarkEnd w:id="1838"/>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39" w:name="_Toc11338551"/>
      <w:bookmarkStart w:id="1840" w:name="_Toc27585183"/>
      <w:bookmarkStart w:id="1841"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42" w:name="_Toc45028028"/>
      <w:bookmarkStart w:id="1843" w:name="_Toc45028863"/>
      <w:bookmarkStart w:id="1844" w:name="_Toc51867624"/>
      <w:bookmarkStart w:id="1845" w:name="_Toc90560198"/>
      <w:r w:rsidRPr="00B3056F">
        <w:t>6.1.3.17</w:t>
      </w:r>
      <w:r w:rsidRPr="00B3056F">
        <w:tab/>
        <w:t>Resource: Individual subscription</w:t>
      </w:r>
      <w:bookmarkEnd w:id="1839"/>
      <w:bookmarkEnd w:id="1840"/>
      <w:r w:rsidRPr="00B3056F">
        <w:t xml:space="preserve"> (Document)</w:t>
      </w:r>
      <w:bookmarkEnd w:id="1841"/>
      <w:bookmarkEnd w:id="1842"/>
      <w:bookmarkEnd w:id="1843"/>
      <w:bookmarkEnd w:id="1844"/>
      <w:bookmarkEnd w:id="1845"/>
    </w:p>
    <w:p w14:paraId="10011021" w14:textId="77777777" w:rsidR="00EF45DA" w:rsidRPr="00B3056F" w:rsidRDefault="00EF45DA" w:rsidP="00EF45DA">
      <w:pPr>
        <w:pStyle w:val="Heading5"/>
      </w:pPr>
      <w:bookmarkStart w:id="1846" w:name="_Toc11338552"/>
      <w:bookmarkStart w:id="1847" w:name="_Toc27585184"/>
      <w:bookmarkStart w:id="1848" w:name="_Toc36457145"/>
      <w:bookmarkStart w:id="1849" w:name="_Toc45028029"/>
      <w:bookmarkStart w:id="1850" w:name="_Toc45028864"/>
      <w:bookmarkStart w:id="1851" w:name="_Toc51867625"/>
      <w:bookmarkStart w:id="1852" w:name="_Toc90560199"/>
      <w:r w:rsidRPr="00B3056F">
        <w:t>6.1.3.17.1</w:t>
      </w:r>
      <w:r w:rsidRPr="00B3056F">
        <w:tab/>
        <w:t>Description</w:t>
      </w:r>
      <w:bookmarkEnd w:id="1846"/>
      <w:bookmarkEnd w:id="1847"/>
      <w:bookmarkEnd w:id="1848"/>
      <w:bookmarkEnd w:id="1849"/>
      <w:bookmarkEnd w:id="1850"/>
      <w:bookmarkEnd w:id="1851"/>
      <w:bookmarkEnd w:id="1852"/>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53" w:name="_Toc11338553"/>
      <w:bookmarkStart w:id="1854" w:name="_Toc27585185"/>
      <w:bookmarkStart w:id="1855" w:name="_Toc36457146"/>
      <w:bookmarkStart w:id="1856" w:name="_Toc45028030"/>
      <w:bookmarkStart w:id="1857" w:name="_Toc45028865"/>
      <w:bookmarkStart w:id="1858" w:name="_Toc51867626"/>
      <w:bookmarkStart w:id="1859" w:name="_Toc90560200"/>
      <w:r w:rsidRPr="00B3056F">
        <w:t>6.1.3.17.2</w:t>
      </w:r>
      <w:r w:rsidRPr="00B3056F">
        <w:tab/>
        <w:t>Resource Definition</w:t>
      </w:r>
      <w:bookmarkEnd w:id="1853"/>
      <w:bookmarkEnd w:id="1854"/>
      <w:bookmarkEnd w:id="1855"/>
      <w:bookmarkEnd w:id="1856"/>
      <w:bookmarkEnd w:id="1857"/>
      <w:bookmarkEnd w:id="1858"/>
      <w:bookmarkEnd w:id="1859"/>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60" w:name="_Toc11338554"/>
      <w:bookmarkStart w:id="1861" w:name="_Toc27585186"/>
      <w:bookmarkStart w:id="1862" w:name="_Toc36457147"/>
      <w:bookmarkStart w:id="1863" w:name="_Toc45028031"/>
      <w:bookmarkStart w:id="1864" w:name="_Toc45028866"/>
      <w:bookmarkStart w:id="1865" w:name="_Toc51867627"/>
      <w:bookmarkStart w:id="1866" w:name="_Toc90560201"/>
      <w:r w:rsidRPr="00B3056F">
        <w:t>6.1.3.17.3</w:t>
      </w:r>
      <w:r w:rsidRPr="00B3056F">
        <w:tab/>
        <w:t>Resource Standard Methods</w:t>
      </w:r>
      <w:bookmarkEnd w:id="1860"/>
      <w:bookmarkEnd w:id="1861"/>
      <w:bookmarkEnd w:id="1862"/>
      <w:bookmarkEnd w:id="1863"/>
      <w:bookmarkEnd w:id="1864"/>
      <w:bookmarkEnd w:id="1865"/>
      <w:bookmarkEnd w:id="1866"/>
    </w:p>
    <w:p w14:paraId="6A671601" w14:textId="77777777" w:rsidR="00EF45DA" w:rsidRPr="00B3056F" w:rsidRDefault="00EF45DA" w:rsidP="00EF45DA">
      <w:pPr>
        <w:pStyle w:val="Heading6"/>
      </w:pPr>
      <w:bookmarkStart w:id="1867" w:name="_Toc11338555"/>
      <w:bookmarkStart w:id="1868" w:name="_Toc27585187"/>
      <w:bookmarkStart w:id="1869" w:name="_Toc36457148"/>
      <w:bookmarkStart w:id="1870" w:name="_Toc45028032"/>
      <w:bookmarkStart w:id="1871" w:name="_Toc45028867"/>
      <w:bookmarkStart w:id="1872" w:name="_Toc51867628"/>
      <w:bookmarkStart w:id="1873" w:name="_Toc90560202"/>
      <w:r w:rsidRPr="00B3056F">
        <w:t>6.1.3.17.3.1</w:t>
      </w:r>
      <w:r w:rsidRPr="00B3056F">
        <w:tab/>
        <w:t>DELETE</w:t>
      </w:r>
      <w:bookmarkEnd w:id="1867"/>
      <w:bookmarkEnd w:id="1868"/>
      <w:bookmarkEnd w:id="1869"/>
      <w:bookmarkEnd w:id="1870"/>
      <w:bookmarkEnd w:id="1871"/>
      <w:bookmarkEnd w:id="1872"/>
      <w:bookmarkEnd w:id="1873"/>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874" w:name="_Toc11338556"/>
      <w:bookmarkStart w:id="1875" w:name="_Toc27585188"/>
      <w:bookmarkStart w:id="1876" w:name="_Toc36457149"/>
      <w:bookmarkStart w:id="1877" w:name="_Toc45028033"/>
      <w:bookmarkStart w:id="1878" w:name="_Toc45028868"/>
      <w:bookmarkStart w:id="1879" w:name="_Toc51867629"/>
      <w:bookmarkStart w:id="1880" w:name="_Toc90560203"/>
      <w:r w:rsidRPr="00B3056F">
        <w:t>6.1.3.17.3.2</w:t>
      </w:r>
      <w:r w:rsidRPr="00B3056F">
        <w:tab/>
        <w:t>PATCH</w:t>
      </w:r>
      <w:bookmarkEnd w:id="1874"/>
      <w:bookmarkEnd w:id="1875"/>
      <w:bookmarkEnd w:id="1876"/>
      <w:bookmarkEnd w:id="1877"/>
      <w:bookmarkEnd w:id="1878"/>
      <w:bookmarkEnd w:id="1879"/>
      <w:bookmarkEnd w:id="1880"/>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81" w:name="_Toc11338557"/>
      <w:bookmarkStart w:id="1882" w:name="_Toc27585189"/>
      <w:bookmarkStart w:id="1883" w:name="_Toc36457150"/>
      <w:bookmarkStart w:id="1884" w:name="_Toc45028034"/>
      <w:bookmarkStart w:id="1885" w:name="_Toc45028869"/>
      <w:bookmarkStart w:id="1886" w:name="_Toc51867630"/>
      <w:bookmarkStart w:id="1887" w:name="_Toc90560204"/>
      <w:r w:rsidRPr="00B3056F">
        <w:t>6.1.3.18</w:t>
      </w:r>
      <w:r w:rsidRPr="00B3056F">
        <w:tab/>
        <w:t>Resource: UeContextInSmsfData</w:t>
      </w:r>
      <w:bookmarkEnd w:id="1881"/>
      <w:bookmarkEnd w:id="1882"/>
      <w:r w:rsidRPr="00B3056F">
        <w:t xml:space="preserve"> (Document)</w:t>
      </w:r>
      <w:bookmarkEnd w:id="1883"/>
      <w:bookmarkEnd w:id="1884"/>
      <w:bookmarkEnd w:id="1885"/>
      <w:bookmarkEnd w:id="1886"/>
      <w:bookmarkEnd w:id="1887"/>
    </w:p>
    <w:p w14:paraId="70B13EE5" w14:textId="77777777" w:rsidR="00EF45DA" w:rsidRPr="00B3056F" w:rsidRDefault="00EF45DA" w:rsidP="00EF45DA">
      <w:pPr>
        <w:pStyle w:val="Heading5"/>
      </w:pPr>
      <w:bookmarkStart w:id="1888" w:name="_Toc11338558"/>
      <w:bookmarkStart w:id="1889" w:name="_Toc27585190"/>
      <w:bookmarkStart w:id="1890" w:name="_Toc36457151"/>
      <w:bookmarkStart w:id="1891" w:name="_Toc45028035"/>
      <w:bookmarkStart w:id="1892" w:name="_Toc45028870"/>
      <w:bookmarkStart w:id="1893" w:name="_Toc51867631"/>
      <w:bookmarkStart w:id="1894" w:name="_Toc90560205"/>
      <w:r w:rsidRPr="00B3056F">
        <w:t>6.1.3.18.1</w:t>
      </w:r>
      <w:r w:rsidRPr="00B3056F">
        <w:tab/>
        <w:t>Description</w:t>
      </w:r>
      <w:bookmarkEnd w:id="1888"/>
      <w:bookmarkEnd w:id="1889"/>
      <w:bookmarkEnd w:id="1890"/>
      <w:bookmarkEnd w:id="1891"/>
      <w:bookmarkEnd w:id="1892"/>
      <w:bookmarkEnd w:id="1893"/>
      <w:bookmarkEnd w:id="1894"/>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95" w:name="_Toc11338559"/>
      <w:bookmarkStart w:id="1896" w:name="_Toc27585191"/>
      <w:bookmarkStart w:id="1897" w:name="_Toc36457152"/>
      <w:bookmarkStart w:id="1898" w:name="_Toc45028036"/>
      <w:bookmarkStart w:id="1899" w:name="_Toc45028871"/>
      <w:bookmarkStart w:id="1900" w:name="_Toc51867632"/>
      <w:bookmarkStart w:id="1901" w:name="_Toc90560206"/>
      <w:r w:rsidRPr="00B3056F">
        <w:t>6.1.3.18.2</w:t>
      </w:r>
      <w:r w:rsidRPr="00B3056F">
        <w:tab/>
        <w:t>Resource Definition</w:t>
      </w:r>
      <w:bookmarkEnd w:id="1895"/>
      <w:bookmarkEnd w:id="1896"/>
      <w:bookmarkEnd w:id="1897"/>
      <w:bookmarkEnd w:id="1898"/>
      <w:bookmarkEnd w:id="1899"/>
      <w:bookmarkEnd w:id="1900"/>
      <w:bookmarkEnd w:id="1901"/>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02" w:name="_Toc11338560"/>
      <w:bookmarkStart w:id="1903" w:name="_Toc27585192"/>
      <w:bookmarkStart w:id="1904" w:name="_Toc36457153"/>
      <w:bookmarkStart w:id="1905" w:name="_Toc45028037"/>
      <w:bookmarkStart w:id="1906" w:name="_Toc45028872"/>
      <w:bookmarkStart w:id="1907" w:name="_Toc51867633"/>
      <w:bookmarkStart w:id="1908" w:name="_Toc90560207"/>
      <w:r w:rsidRPr="00B3056F">
        <w:t>6.1.3.18.3</w:t>
      </w:r>
      <w:r w:rsidRPr="00B3056F">
        <w:tab/>
        <w:t>Resource Standard Methods</w:t>
      </w:r>
      <w:bookmarkEnd w:id="1902"/>
      <w:bookmarkEnd w:id="1903"/>
      <w:bookmarkEnd w:id="1904"/>
      <w:bookmarkEnd w:id="1905"/>
      <w:bookmarkEnd w:id="1906"/>
      <w:bookmarkEnd w:id="1907"/>
      <w:bookmarkEnd w:id="1908"/>
    </w:p>
    <w:p w14:paraId="7BEC22E8" w14:textId="77777777" w:rsidR="00EF45DA" w:rsidRPr="00B3056F" w:rsidRDefault="00EF45DA" w:rsidP="00EF45DA">
      <w:pPr>
        <w:pStyle w:val="Heading6"/>
      </w:pPr>
      <w:bookmarkStart w:id="1909" w:name="_Toc11338561"/>
      <w:bookmarkStart w:id="1910" w:name="_Toc27585193"/>
      <w:bookmarkStart w:id="1911" w:name="_Toc36457154"/>
      <w:bookmarkStart w:id="1912" w:name="_Toc45028038"/>
      <w:bookmarkStart w:id="1913" w:name="_Toc45028873"/>
      <w:bookmarkStart w:id="1914" w:name="_Toc51867634"/>
      <w:bookmarkStart w:id="1915" w:name="_Toc90560208"/>
      <w:r w:rsidRPr="00B3056F">
        <w:t>6.1.3.18.3.1</w:t>
      </w:r>
      <w:r w:rsidRPr="00B3056F">
        <w:tab/>
        <w:t>GET</w:t>
      </w:r>
      <w:bookmarkEnd w:id="1909"/>
      <w:bookmarkEnd w:id="1910"/>
      <w:bookmarkEnd w:id="1911"/>
      <w:bookmarkEnd w:id="1912"/>
      <w:bookmarkEnd w:id="1913"/>
      <w:bookmarkEnd w:id="1914"/>
      <w:bookmarkEnd w:id="1915"/>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16" w:name="_Toc11338562"/>
      <w:bookmarkStart w:id="1917" w:name="_Toc27585194"/>
      <w:bookmarkStart w:id="1918" w:name="_Toc36457155"/>
      <w:bookmarkStart w:id="1919" w:name="_Toc45028039"/>
      <w:bookmarkStart w:id="1920" w:name="_Toc45028874"/>
      <w:bookmarkStart w:id="1921" w:name="_Toc51867635"/>
      <w:bookmarkStart w:id="1922" w:name="_Toc90560209"/>
      <w:r w:rsidRPr="00B3056F">
        <w:t>6.1.3.19</w:t>
      </w:r>
      <w:r w:rsidRPr="00B3056F">
        <w:tab/>
        <w:t xml:space="preserve">Resource: </w:t>
      </w:r>
      <w:r w:rsidRPr="00B3056F">
        <w:rPr>
          <w:rFonts w:hint="eastAsia"/>
          <w:lang w:eastAsia="zh-CN"/>
        </w:rPr>
        <w:t>Upu</w:t>
      </w:r>
      <w:r w:rsidRPr="00B3056F">
        <w:t>Ack</w:t>
      </w:r>
      <w:bookmarkEnd w:id="1916"/>
      <w:bookmarkEnd w:id="1917"/>
      <w:r w:rsidRPr="00B3056F">
        <w:t xml:space="preserve"> (Document)</w:t>
      </w:r>
      <w:bookmarkEnd w:id="1918"/>
      <w:bookmarkEnd w:id="1919"/>
      <w:bookmarkEnd w:id="1920"/>
      <w:bookmarkEnd w:id="1921"/>
      <w:bookmarkEnd w:id="1922"/>
    </w:p>
    <w:p w14:paraId="3623EAFA" w14:textId="77777777" w:rsidR="00EF45DA" w:rsidRPr="00B3056F" w:rsidRDefault="00EF45DA" w:rsidP="00EF45DA">
      <w:pPr>
        <w:pStyle w:val="Heading5"/>
      </w:pPr>
      <w:bookmarkStart w:id="1923" w:name="_Toc11338563"/>
      <w:bookmarkStart w:id="1924" w:name="_Toc27585195"/>
      <w:bookmarkStart w:id="1925" w:name="_Toc36457156"/>
      <w:bookmarkStart w:id="1926" w:name="_Toc45028040"/>
      <w:bookmarkStart w:id="1927" w:name="_Toc45028875"/>
      <w:bookmarkStart w:id="1928" w:name="_Toc51867636"/>
      <w:bookmarkStart w:id="1929" w:name="_Toc90560210"/>
      <w:r w:rsidRPr="00B3056F">
        <w:t>6.1.3.19.1</w:t>
      </w:r>
      <w:r w:rsidRPr="00B3056F">
        <w:tab/>
        <w:t>Description</w:t>
      </w:r>
      <w:bookmarkEnd w:id="1923"/>
      <w:bookmarkEnd w:id="1924"/>
      <w:bookmarkEnd w:id="1925"/>
      <w:bookmarkEnd w:id="1926"/>
      <w:bookmarkEnd w:id="1927"/>
      <w:bookmarkEnd w:id="1928"/>
      <w:bookmarkEnd w:id="1929"/>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30" w:name="_Toc11338564"/>
      <w:bookmarkStart w:id="1931" w:name="_Toc27585196"/>
      <w:bookmarkStart w:id="1932" w:name="_Toc36457157"/>
      <w:bookmarkStart w:id="1933" w:name="_Toc45028041"/>
      <w:bookmarkStart w:id="1934" w:name="_Toc45028876"/>
      <w:bookmarkStart w:id="1935" w:name="_Toc51867637"/>
      <w:bookmarkStart w:id="1936" w:name="_Toc90560211"/>
      <w:r w:rsidRPr="00B3056F">
        <w:t>6.1.3.19.2</w:t>
      </w:r>
      <w:r w:rsidRPr="00B3056F">
        <w:tab/>
        <w:t>Resource Definition</w:t>
      </w:r>
      <w:bookmarkEnd w:id="1930"/>
      <w:bookmarkEnd w:id="1931"/>
      <w:bookmarkEnd w:id="1932"/>
      <w:bookmarkEnd w:id="1933"/>
      <w:bookmarkEnd w:id="1934"/>
      <w:bookmarkEnd w:id="1935"/>
      <w:bookmarkEnd w:id="1936"/>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37" w:name="_Toc11338565"/>
      <w:bookmarkStart w:id="1938" w:name="_Toc27585197"/>
      <w:bookmarkStart w:id="1939" w:name="_Toc36457158"/>
      <w:bookmarkStart w:id="1940" w:name="_Toc45028042"/>
      <w:bookmarkStart w:id="1941" w:name="_Toc45028877"/>
      <w:bookmarkStart w:id="1942" w:name="_Toc51867638"/>
      <w:bookmarkStart w:id="1943" w:name="_Toc90560212"/>
      <w:r w:rsidRPr="00B3056F">
        <w:t>6.1.3.19.3</w:t>
      </w:r>
      <w:r w:rsidRPr="00B3056F">
        <w:tab/>
        <w:t>Resource Standard Methods</w:t>
      </w:r>
      <w:bookmarkEnd w:id="1937"/>
      <w:bookmarkEnd w:id="1938"/>
      <w:bookmarkEnd w:id="1939"/>
      <w:bookmarkEnd w:id="1940"/>
      <w:bookmarkEnd w:id="1941"/>
      <w:bookmarkEnd w:id="1942"/>
      <w:bookmarkEnd w:id="1943"/>
    </w:p>
    <w:p w14:paraId="1A928AE0" w14:textId="77777777" w:rsidR="00EF45DA" w:rsidRPr="00B3056F" w:rsidRDefault="00EF45DA" w:rsidP="00EF45DA">
      <w:pPr>
        <w:pStyle w:val="Heading6"/>
      </w:pPr>
      <w:bookmarkStart w:id="1944" w:name="_Toc11338566"/>
      <w:bookmarkStart w:id="1945" w:name="_Toc27585198"/>
      <w:bookmarkStart w:id="1946" w:name="_Toc36457159"/>
      <w:bookmarkStart w:id="1947" w:name="_Toc45028043"/>
      <w:bookmarkStart w:id="1948" w:name="_Toc45028878"/>
      <w:bookmarkStart w:id="1949" w:name="_Toc51867639"/>
      <w:bookmarkStart w:id="1950" w:name="_Toc90560213"/>
      <w:r w:rsidRPr="00B3056F">
        <w:t>6.1.3.19.3.1</w:t>
      </w:r>
      <w:r w:rsidRPr="00B3056F">
        <w:tab/>
        <w:t>PUT</w:t>
      </w:r>
      <w:bookmarkEnd w:id="1944"/>
      <w:bookmarkEnd w:id="1945"/>
      <w:bookmarkEnd w:id="1946"/>
      <w:bookmarkEnd w:id="1947"/>
      <w:bookmarkEnd w:id="1948"/>
      <w:bookmarkEnd w:id="1949"/>
      <w:bookmarkEnd w:id="1950"/>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51" w:name="_Toc11338567"/>
      <w:bookmarkStart w:id="1952" w:name="_Toc27585199"/>
      <w:bookmarkStart w:id="1953" w:name="_Toc36457160"/>
      <w:bookmarkStart w:id="1954" w:name="_Toc45028044"/>
      <w:bookmarkStart w:id="1955" w:name="_Toc45028879"/>
      <w:bookmarkStart w:id="1956" w:name="_Toc51867640"/>
      <w:bookmarkStart w:id="1957" w:name="_Toc90560214"/>
      <w:r w:rsidRPr="00B3056F">
        <w:t>6.1.3.20</w:t>
      </w:r>
      <w:r w:rsidRPr="00B3056F">
        <w:tab/>
        <w:t>Resource: GroupIdentifiers</w:t>
      </w:r>
      <w:bookmarkEnd w:id="1951"/>
      <w:bookmarkEnd w:id="1952"/>
      <w:r w:rsidRPr="00B3056F">
        <w:t xml:space="preserve"> (Document)</w:t>
      </w:r>
      <w:bookmarkEnd w:id="1953"/>
      <w:bookmarkEnd w:id="1954"/>
      <w:bookmarkEnd w:id="1955"/>
      <w:bookmarkEnd w:id="1956"/>
      <w:bookmarkEnd w:id="1957"/>
    </w:p>
    <w:p w14:paraId="7DA8D8B9" w14:textId="77777777" w:rsidR="00EF45DA" w:rsidRPr="00B3056F" w:rsidRDefault="00EF45DA" w:rsidP="00EF45DA">
      <w:pPr>
        <w:pStyle w:val="Heading5"/>
      </w:pPr>
      <w:bookmarkStart w:id="1958" w:name="_Toc11338568"/>
      <w:bookmarkStart w:id="1959" w:name="_Toc27585200"/>
      <w:bookmarkStart w:id="1960" w:name="_Toc36457161"/>
      <w:bookmarkStart w:id="1961" w:name="_Toc45028045"/>
      <w:bookmarkStart w:id="1962" w:name="_Toc45028880"/>
      <w:bookmarkStart w:id="1963" w:name="_Toc51867641"/>
      <w:bookmarkStart w:id="1964" w:name="_Toc90560215"/>
      <w:r w:rsidRPr="00B3056F">
        <w:t>6.1.3.20.1</w:t>
      </w:r>
      <w:r w:rsidRPr="00B3056F">
        <w:tab/>
        <w:t>Description</w:t>
      </w:r>
      <w:bookmarkEnd w:id="1958"/>
      <w:bookmarkEnd w:id="1959"/>
      <w:bookmarkEnd w:id="1960"/>
      <w:bookmarkEnd w:id="1961"/>
      <w:bookmarkEnd w:id="1962"/>
      <w:bookmarkEnd w:id="1963"/>
      <w:bookmarkEnd w:id="1964"/>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65" w:name="_Toc11338569"/>
      <w:bookmarkStart w:id="1966" w:name="_Toc27585201"/>
      <w:bookmarkStart w:id="1967" w:name="_Toc36457162"/>
      <w:bookmarkStart w:id="1968" w:name="_Toc45028046"/>
      <w:bookmarkStart w:id="1969" w:name="_Toc45028881"/>
      <w:bookmarkStart w:id="1970" w:name="_Toc51867642"/>
      <w:bookmarkStart w:id="1971" w:name="_Toc90560216"/>
      <w:r w:rsidRPr="00B3056F">
        <w:t>6.1.3.20.2</w:t>
      </w:r>
      <w:r w:rsidRPr="00B3056F">
        <w:tab/>
        <w:t>Resource Definition</w:t>
      </w:r>
      <w:bookmarkEnd w:id="1965"/>
      <w:bookmarkEnd w:id="1966"/>
      <w:bookmarkEnd w:id="1967"/>
      <w:bookmarkEnd w:id="1968"/>
      <w:bookmarkEnd w:id="1969"/>
      <w:bookmarkEnd w:id="1970"/>
      <w:bookmarkEnd w:id="1971"/>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72" w:name="_Toc11338570"/>
      <w:bookmarkStart w:id="1973" w:name="_Toc27585202"/>
      <w:bookmarkStart w:id="1974" w:name="_Toc36457163"/>
      <w:bookmarkStart w:id="1975" w:name="_Toc45028047"/>
      <w:bookmarkStart w:id="1976" w:name="_Toc45028882"/>
      <w:bookmarkStart w:id="1977" w:name="_Toc51867643"/>
      <w:bookmarkStart w:id="1978" w:name="_Toc90560217"/>
      <w:r w:rsidRPr="00B3056F">
        <w:t>6.1.3.20.3</w:t>
      </w:r>
      <w:r w:rsidRPr="00B3056F">
        <w:tab/>
        <w:t>Resource Standard Methods</w:t>
      </w:r>
      <w:bookmarkEnd w:id="1972"/>
      <w:bookmarkEnd w:id="1973"/>
      <w:bookmarkEnd w:id="1974"/>
      <w:bookmarkEnd w:id="1975"/>
      <w:bookmarkEnd w:id="1976"/>
      <w:bookmarkEnd w:id="1977"/>
      <w:bookmarkEnd w:id="1978"/>
    </w:p>
    <w:p w14:paraId="7222675A" w14:textId="77777777" w:rsidR="00EF45DA" w:rsidRPr="00B3056F" w:rsidRDefault="00EF45DA" w:rsidP="00EF45DA">
      <w:pPr>
        <w:pStyle w:val="Heading6"/>
      </w:pPr>
      <w:bookmarkStart w:id="1979" w:name="_Toc11338571"/>
      <w:bookmarkStart w:id="1980" w:name="_Toc27585203"/>
      <w:bookmarkStart w:id="1981" w:name="_Toc36457164"/>
      <w:bookmarkStart w:id="1982" w:name="_Toc45028048"/>
      <w:bookmarkStart w:id="1983" w:name="_Toc45028883"/>
      <w:bookmarkStart w:id="1984" w:name="_Toc51867644"/>
      <w:bookmarkStart w:id="1985" w:name="_Toc90560218"/>
      <w:r w:rsidRPr="00B3056F">
        <w:t>6.1.3.20.3.1</w:t>
      </w:r>
      <w:r w:rsidRPr="00B3056F">
        <w:tab/>
        <w:t>GET</w:t>
      </w:r>
      <w:bookmarkEnd w:id="1979"/>
      <w:bookmarkEnd w:id="1980"/>
      <w:bookmarkEnd w:id="1981"/>
      <w:bookmarkEnd w:id="1982"/>
      <w:bookmarkEnd w:id="1983"/>
      <w:bookmarkEnd w:id="1984"/>
      <w:bookmarkEnd w:id="198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86" w:name="_Toc27585204"/>
      <w:bookmarkStart w:id="1987" w:name="_Toc36457165"/>
      <w:bookmarkStart w:id="1988" w:name="_Toc45028049"/>
      <w:bookmarkStart w:id="1989" w:name="_Toc45028884"/>
      <w:bookmarkStart w:id="1990" w:name="_Toc51867645"/>
      <w:bookmarkStart w:id="1991" w:name="_Toc11338572"/>
      <w:bookmarkStart w:id="1992" w:name="_Toc90560219"/>
      <w:r w:rsidRPr="00B3056F">
        <w:t>6.1.3.21</w:t>
      </w:r>
      <w:r w:rsidRPr="00B3056F">
        <w:tab/>
        <w:t>Resource: SnssaisAck</w:t>
      </w:r>
      <w:bookmarkEnd w:id="1986"/>
      <w:r w:rsidRPr="00B3056F">
        <w:t xml:space="preserve"> (Document)</w:t>
      </w:r>
      <w:bookmarkEnd w:id="1987"/>
      <w:bookmarkEnd w:id="1988"/>
      <w:bookmarkEnd w:id="1989"/>
      <w:bookmarkEnd w:id="1990"/>
      <w:bookmarkEnd w:id="1992"/>
    </w:p>
    <w:p w14:paraId="4D981B74" w14:textId="77777777" w:rsidR="00EF45DA" w:rsidRPr="00B3056F" w:rsidRDefault="00EF45DA" w:rsidP="00EF45DA">
      <w:pPr>
        <w:pStyle w:val="Heading5"/>
      </w:pPr>
      <w:bookmarkStart w:id="1993" w:name="_Toc27585205"/>
      <w:bookmarkStart w:id="1994" w:name="_Toc36457166"/>
      <w:bookmarkStart w:id="1995" w:name="_Toc45028050"/>
      <w:bookmarkStart w:id="1996" w:name="_Toc45028885"/>
      <w:bookmarkStart w:id="1997" w:name="_Toc51867646"/>
      <w:bookmarkStart w:id="1998" w:name="_Toc90560220"/>
      <w:r w:rsidRPr="00B3056F">
        <w:t>6.1.3.21.1</w:t>
      </w:r>
      <w:r w:rsidRPr="00B3056F">
        <w:tab/>
        <w:t>Description</w:t>
      </w:r>
      <w:bookmarkEnd w:id="1993"/>
      <w:bookmarkEnd w:id="1994"/>
      <w:bookmarkEnd w:id="1995"/>
      <w:bookmarkEnd w:id="1996"/>
      <w:bookmarkEnd w:id="1997"/>
      <w:bookmarkEnd w:id="199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99" w:name="_Toc27585206"/>
      <w:bookmarkStart w:id="2000" w:name="_Toc36457167"/>
      <w:bookmarkStart w:id="2001" w:name="_Toc45028051"/>
      <w:bookmarkStart w:id="2002" w:name="_Toc45028886"/>
      <w:bookmarkStart w:id="2003" w:name="_Toc51867647"/>
      <w:bookmarkStart w:id="2004" w:name="_Toc90560221"/>
      <w:r w:rsidRPr="00B3056F">
        <w:t>6.1.3.21.2</w:t>
      </w:r>
      <w:r w:rsidRPr="00B3056F">
        <w:tab/>
        <w:t>Resource Definition</w:t>
      </w:r>
      <w:bookmarkEnd w:id="1999"/>
      <w:bookmarkEnd w:id="2000"/>
      <w:bookmarkEnd w:id="2001"/>
      <w:bookmarkEnd w:id="2002"/>
      <w:bookmarkEnd w:id="2003"/>
      <w:bookmarkEnd w:id="200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05" w:name="_Toc27585207"/>
      <w:bookmarkStart w:id="2006" w:name="_Toc36457168"/>
      <w:bookmarkStart w:id="2007" w:name="_Toc45028052"/>
      <w:bookmarkStart w:id="2008" w:name="_Toc45028887"/>
      <w:bookmarkStart w:id="2009" w:name="_Toc51867648"/>
      <w:bookmarkStart w:id="2010" w:name="_Toc90560222"/>
      <w:r w:rsidRPr="00B3056F">
        <w:lastRenderedPageBreak/>
        <w:t>6.1.3.21.3</w:t>
      </w:r>
      <w:r w:rsidRPr="00B3056F">
        <w:tab/>
        <w:t>Resource Standard Methods</w:t>
      </w:r>
      <w:bookmarkEnd w:id="2005"/>
      <w:bookmarkEnd w:id="2006"/>
      <w:bookmarkEnd w:id="2007"/>
      <w:bookmarkEnd w:id="2008"/>
      <w:bookmarkEnd w:id="2009"/>
      <w:bookmarkEnd w:id="2010"/>
    </w:p>
    <w:p w14:paraId="43FAC5ED" w14:textId="77777777" w:rsidR="00EF45DA" w:rsidRPr="00B3056F" w:rsidRDefault="00EF45DA" w:rsidP="00EF45DA">
      <w:pPr>
        <w:pStyle w:val="Heading6"/>
      </w:pPr>
      <w:bookmarkStart w:id="2011" w:name="_Toc27585208"/>
      <w:bookmarkStart w:id="2012" w:name="_Toc36457169"/>
      <w:bookmarkStart w:id="2013" w:name="_Toc45028053"/>
      <w:bookmarkStart w:id="2014" w:name="_Toc45028888"/>
      <w:bookmarkStart w:id="2015" w:name="_Toc51867649"/>
      <w:bookmarkStart w:id="2016" w:name="_Toc90560223"/>
      <w:r w:rsidRPr="00B3056F">
        <w:t>6.1.3.21.3.1</w:t>
      </w:r>
      <w:r w:rsidRPr="00B3056F">
        <w:tab/>
        <w:t>PUT</w:t>
      </w:r>
      <w:bookmarkEnd w:id="2011"/>
      <w:bookmarkEnd w:id="2012"/>
      <w:bookmarkEnd w:id="2013"/>
      <w:bookmarkEnd w:id="2014"/>
      <w:bookmarkEnd w:id="2015"/>
      <w:bookmarkEnd w:id="2016"/>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2017" w:name="_Toc27585209"/>
      <w:bookmarkStart w:id="2018" w:name="_Toc36457170"/>
      <w:bookmarkStart w:id="2019" w:name="_Toc45028054"/>
      <w:bookmarkStart w:id="2020" w:name="_Toc45028889"/>
      <w:bookmarkStart w:id="2021" w:name="_Toc51867650"/>
      <w:bookmarkStart w:id="2022" w:name="_Toc90560224"/>
      <w:r w:rsidRPr="00B3056F">
        <w:t>6.1.3.22</w:t>
      </w:r>
      <w:r w:rsidRPr="00B3056F">
        <w:tab/>
        <w:t>Resource: CagAck</w:t>
      </w:r>
      <w:bookmarkEnd w:id="2017"/>
      <w:r w:rsidRPr="00B3056F">
        <w:t xml:space="preserve"> (Document)</w:t>
      </w:r>
      <w:bookmarkEnd w:id="2018"/>
      <w:bookmarkEnd w:id="2019"/>
      <w:bookmarkEnd w:id="2020"/>
      <w:bookmarkEnd w:id="2021"/>
      <w:bookmarkEnd w:id="2022"/>
    </w:p>
    <w:p w14:paraId="50C07313" w14:textId="77777777" w:rsidR="00EF45DA" w:rsidRPr="00B3056F" w:rsidRDefault="00EF45DA" w:rsidP="00EF45DA">
      <w:pPr>
        <w:pStyle w:val="Heading5"/>
      </w:pPr>
      <w:bookmarkStart w:id="2023" w:name="_Toc27585210"/>
      <w:bookmarkStart w:id="2024" w:name="_Toc36457171"/>
      <w:bookmarkStart w:id="2025" w:name="_Toc45028055"/>
      <w:bookmarkStart w:id="2026" w:name="_Toc45028890"/>
      <w:bookmarkStart w:id="2027" w:name="_Toc51867651"/>
      <w:bookmarkStart w:id="2028" w:name="_Toc90560225"/>
      <w:r w:rsidRPr="00B3056F">
        <w:t>6.1.3.22.1</w:t>
      </w:r>
      <w:r w:rsidRPr="00B3056F">
        <w:tab/>
        <w:t>Description</w:t>
      </w:r>
      <w:bookmarkEnd w:id="2023"/>
      <w:bookmarkEnd w:id="2024"/>
      <w:bookmarkEnd w:id="2025"/>
      <w:bookmarkEnd w:id="2026"/>
      <w:bookmarkEnd w:id="2027"/>
      <w:bookmarkEnd w:id="2028"/>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29" w:name="_Toc27585211"/>
      <w:bookmarkStart w:id="2030" w:name="_Toc36457172"/>
      <w:bookmarkStart w:id="2031" w:name="_Toc45028056"/>
      <w:bookmarkStart w:id="2032" w:name="_Toc45028891"/>
      <w:bookmarkStart w:id="2033" w:name="_Toc51867652"/>
      <w:bookmarkStart w:id="2034" w:name="_Toc90560226"/>
      <w:r w:rsidRPr="00B3056F">
        <w:t>6.1.3.22.2</w:t>
      </w:r>
      <w:r w:rsidRPr="00B3056F">
        <w:tab/>
        <w:t>Resource Definition</w:t>
      </w:r>
      <w:bookmarkEnd w:id="2029"/>
      <w:bookmarkEnd w:id="2030"/>
      <w:bookmarkEnd w:id="2031"/>
      <w:bookmarkEnd w:id="2032"/>
      <w:bookmarkEnd w:id="2033"/>
      <w:bookmarkEnd w:id="2034"/>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35" w:name="_Toc27585212"/>
      <w:bookmarkStart w:id="2036" w:name="_Toc36457173"/>
      <w:bookmarkStart w:id="2037" w:name="_Toc45028057"/>
      <w:bookmarkStart w:id="2038" w:name="_Toc45028892"/>
      <w:bookmarkStart w:id="2039" w:name="_Toc51867653"/>
      <w:bookmarkStart w:id="2040" w:name="_Toc90560227"/>
      <w:r w:rsidRPr="00B3056F">
        <w:t>6.1.3.22.3</w:t>
      </w:r>
      <w:r w:rsidRPr="00B3056F">
        <w:tab/>
        <w:t>Resource Standard Methods</w:t>
      </w:r>
      <w:bookmarkEnd w:id="2035"/>
      <w:bookmarkEnd w:id="2036"/>
      <w:bookmarkEnd w:id="2037"/>
      <w:bookmarkEnd w:id="2038"/>
      <w:bookmarkEnd w:id="2039"/>
      <w:bookmarkEnd w:id="2040"/>
    </w:p>
    <w:p w14:paraId="265E6CDA" w14:textId="77777777" w:rsidR="00EF45DA" w:rsidRPr="00B3056F" w:rsidRDefault="00EF45DA" w:rsidP="00EF45DA">
      <w:pPr>
        <w:pStyle w:val="Heading6"/>
      </w:pPr>
      <w:bookmarkStart w:id="2041" w:name="_Toc27585213"/>
      <w:bookmarkStart w:id="2042" w:name="_Toc36457174"/>
      <w:bookmarkStart w:id="2043" w:name="_Toc45028058"/>
      <w:bookmarkStart w:id="2044" w:name="_Toc45028893"/>
      <w:bookmarkStart w:id="2045" w:name="_Toc51867654"/>
      <w:bookmarkStart w:id="2046" w:name="_Toc90560228"/>
      <w:r w:rsidRPr="00B3056F">
        <w:t>6.1.3.22.3.1</w:t>
      </w:r>
      <w:r w:rsidRPr="00B3056F">
        <w:tab/>
        <w:t>PUT</w:t>
      </w:r>
      <w:bookmarkEnd w:id="2041"/>
      <w:bookmarkEnd w:id="2042"/>
      <w:bookmarkEnd w:id="2043"/>
      <w:bookmarkEnd w:id="2044"/>
      <w:bookmarkEnd w:id="2045"/>
      <w:bookmarkEnd w:id="2046"/>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47" w:name="_Toc27585214"/>
      <w:bookmarkStart w:id="2048" w:name="_Toc36457175"/>
      <w:bookmarkStart w:id="2049" w:name="_Toc45028059"/>
      <w:bookmarkStart w:id="2050" w:name="_Toc45028894"/>
      <w:bookmarkStart w:id="2051" w:name="_Toc51867655"/>
      <w:bookmarkStart w:id="2052" w:name="_Toc90560229"/>
      <w:r w:rsidRPr="00B3056F">
        <w:t>6.1.3.23</w:t>
      </w:r>
      <w:r w:rsidRPr="00B3056F">
        <w:tab/>
        <w:t xml:space="preserve">Resource: </w:t>
      </w:r>
      <w:r w:rsidRPr="00B3056F">
        <w:rPr>
          <w:rFonts w:hint="eastAsia"/>
          <w:lang w:eastAsia="zh-CN"/>
        </w:rPr>
        <w:t>Lcs</w:t>
      </w:r>
      <w:r w:rsidRPr="00B3056F">
        <w:rPr>
          <w:lang w:eastAsia="zh-CN"/>
        </w:rPr>
        <w:t>PrivacySubscriptionData</w:t>
      </w:r>
      <w:bookmarkEnd w:id="2047"/>
      <w:r w:rsidRPr="00B3056F">
        <w:t xml:space="preserve"> (Document)</w:t>
      </w:r>
      <w:bookmarkEnd w:id="2048"/>
      <w:bookmarkEnd w:id="2049"/>
      <w:bookmarkEnd w:id="2050"/>
      <w:bookmarkEnd w:id="2051"/>
      <w:bookmarkEnd w:id="2052"/>
    </w:p>
    <w:p w14:paraId="41BB566E" w14:textId="77777777" w:rsidR="00EF45DA" w:rsidRPr="00B3056F" w:rsidRDefault="00EF45DA" w:rsidP="00EF45DA">
      <w:pPr>
        <w:pStyle w:val="Heading5"/>
      </w:pPr>
      <w:bookmarkStart w:id="2053" w:name="_Toc27585215"/>
      <w:bookmarkStart w:id="2054" w:name="_Toc36457176"/>
      <w:bookmarkStart w:id="2055" w:name="_Toc45028060"/>
      <w:bookmarkStart w:id="2056" w:name="_Toc45028895"/>
      <w:bookmarkStart w:id="2057" w:name="_Toc51867656"/>
      <w:bookmarkStart w:id="2058" w:name="_Toc90560230"/>
      <w:r w:rsidRPr="00B3056F">
        <w:t>6.1.3.23.1</w:t>
      </w:r>
      <w:r w:rsidRPr="00B3056F">
        <w:tab/>
        <w:t>Description</w:t>
      </w:r>
      <w:bookmarkEnd w:id="2053"/>
      <w:bookmarkEnd w:id="2054"/>
      <w:bookmarkEnd w:id="2055"/>
      <w:bookmarkEnd w:id="2056"/>
      <w:bookmarkEnd w:id="2057"/>
      <w:bookmarkEnd w:id="2058"/>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59" w:name="_Toc27585216"/>
      <w:bookmarkStart w:id="2060" w:name="_Toc36457177"/>
      <w:bookmarkStart w:id="2061" w:name="_Toc45028061"/>
      <w:bookmarkStart w:id="2062" w:name="_Toc45028896"/>
      <w:bookmarkStart w:id="2063" w:name="_Toc51867657"/>
      <w:bookmarkStart w:id="2064" w:name="_Toc90560231"/>
      <w:r w:rsidRPr="00B3056F">
        <w:t>6.1.3.23.2</w:t>
      </w:r>
      <w:r w:rsidRPr="00B3056F">
        <w:tab/>
        <w:t>Resource Definition</w:t>
      </w:r>
      <w:bookmarkEnd w:id="2059"/>
      <w:bookmarkEnd w:id="2060"/>
      <w:bookmarkEnd w:id="2061"/>
      <w:bookmarkEnd w:id="2062"/>
      <w:bookmarkEnd w:id="2063"/>
      <w:bookmarkEnd w:id="2064"/>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65" w:name="_Toc27585217"/>
      <w:bookmarkStart w:id="2066" w:name="_Toc36457178"/>
      <w:bookmarkStart w:id="2067" w:name="_Toc45028062"/>
      <w:bookmarkStart w:id="2068" w:name="_Toc45028897"/>
      <w:bookmarkStart w:id="2069" w:name="_Toc51867658"/>
      <w:bookmarkStart w:id="2070" w:name="_Toc90560232"/>
      <w:r w:rsidRPr="00B3056F">
        <w:t>6.1.3.23.3</w:t>
      </w:r>
      <w:r w:rsidRPr="00B3056F">
        <w:tab/>
        <w:t>Resource Standard Methods</w:t>
      </w:r>
      <w:bookmarkEnd w:id="2065"/>
      <w:bookmarkEnd w:id="2066"/>
      <w:bookmarkEnd w:id="2067"/>
      <w:bookmarkEnd w:id="2068"/>
      <w:bookmarkEnd w:id="2069"/>
      <w:bookmarkEnd w:id="2070"/>
    </w:p>
    <w:p w14:paraId="6407461A" w14:textId="77777777" w:rsidR="00EF45DA" w:rsidRPr="00B3056F" w:rsidRDefault="00EF45DA" w:rsidP="00EF45DA">
      <w:pPr>
        <w:pStyle w:val="Heading6"/>
      </w:pPr>
      <w:bookmarkStart w:id="2071" w:name="_Toc27585218"/>
      <w:bookmarkStart w:id="2072" w:name="_Toc36457179"/>
      <w:bookmarkStart w:id="2073" w:name="_Toc45028063"/>
      <w:bookmarkStart w:id="2074" w:name="_Toc45028898"/>
      <w:bookmarkStart w:id="2075" w:name="_Toc51867659"/>
      <w:bookmarkStart w:id="2076" w:name="_Toc90560233"/>
      <w:r w:rsidRPr="00B3056F">
        <w:t>6.1.3.23.3.1</w:t>
      </w:r>
      <w:r w:rsidRPr="00B3056F">
        <w:tab/>
        <w:t>GET</w:t>
      </w:r>
      <w:bookmarkEnd w:id="2071"/>
      <w:bookmarkEnd w:id="2072"/>
      <w:bookmarkEnd w:id="2073"/>
      <w:bookmarkEnd w:id="2074"/>
      <w:bookmarkEnd w:id="2075"/>
      <w:bookmarkEnd w:id="2076"/>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77" w:name="_Toc27585219"/>
      <w:bookmarkStart w:id="2078" w:name="_Toc36457180"/>
      <w:bookmarkStart w:id="2079" w:name="_Toc45028064"/>
      <w:bookmarkStart w:id="2080" w:name="_Toc45028899"/>
      <w:bookmarkStart w:id="2081" w:name="_Toc51867660"/>
      <w:bookmarkStart w:id="2082" w:name="_Toc90560234"/>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77"/>
      <w:r w:rsidRPr="00B3056F">
        <w:t xml:space="preserve"> (Document)</w:t>
      </w:r>
      <w:bookmarkEnd w:id="2078"/>
      <w:bookmarkEnd w:id="2079"/>
      <w:bookmarkEnd w:id="2080"/>
      <w:bookmarkEnd w:id="2081"/>
      <w:bookmarkEnd w:id="2082"/>
    </w:p>
    <w:p w14:paraId="76796E16" w14:textId="77777777" w:rsidR="00EF45DA" w:rsidRPr="00B3056F" w:rsidRDefault="00EF45DA" w:rsidP="00EF45DA">
      <w:pPr>
        <w:pStyle w:val="Heading5"/>
      </w:pPr>
      <w:bookmarkStart w:id="2083" w:name="_Toc27585220"/>
      <w:bookmarkStart w:id="2084" w:name="_Toc36457181"/>
      <w:bookmarkStart w:id="2085" w:name="_Toc45028065"/>
      <w:bookmarkStart w:id="2086" w:name="_Toc45028900"/>
      <w:bookmarkStart w:id="2087" w:name="_Toc51867661"/>
      <w:bookmarkStart w:id="2088" w:name="_Toc90560235"/>
      <w:r w:rsidRPr="00B3056F">
        <w:t>6.1.3.24.1</w:t>
      </w:r>
      <w:r w:rsidRPr="00B3056F">
        <w:tab/>
        <w:t>Description</w:t>
      </w:r>
      <w:bookmarkEnd w:id="2083"/>
      <w:bookmarkEnd w:id="2084"/>
      <w:bookmarkEnd w:id="2085"/>
      <w:bookmarkEnd w:id="2086"/>
      <w:bookmarkEnd w:id="2087"/>
      <w:bookmarkEnd w:id="2088"/>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89" w:name="_Toc27585221"/>
      <w:bookmarkStart w:id="2090" w:name="_Toc36457182"/>
      <w:bookmarkStart w:id="2091" w:name="_Toc45028066"/>
      <w:bookmarkStart w:id="2092" w:name="_Toc45028901"/>
      <w:bookmarkStart w:id="2093" w:name="_Toc51867662"/>
      <w:bookmarkStart w:id="2094" w:name="_Toc90560236"/>
      <w:r w:rsidRPr="00B3056F">
        <w:t>6.1.3.24.2</w:t>
      </w:r>
      <w:r w:rsidRPr="00B3056F">
        <w:tab/>
        <w:t>Resource Definition</w:t>
      </w:r>
      <w:bookmarkEnd w:id="2089"/>
      <w:bookmarkEnd w:id="2090"/>
      <w:bookmarkEnd w:id="2091"/>
      <w:bookmarkEnd w:id="2092"/>
      <w:bookmarkEnd w:id="2093"/>
      <w:bookmarkEnd w:id="2094"/>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95" w:name="_Toc27585222"/>
      <w:bookmarkStart w:id="2096" w:name="_Toc36457183"/>
      <w:bookmarkStart w:id="2097" w:name="_Toc45028067"/>
      <w:bookmarkStart w:id="2098" w:name="_Toc45028902"/>
      <w:bookmarkStart w:id="2099" w:name="_Toc51867663"/>
      <w:bookmarkStart w:id="2100" w:name="_Toc90560237"/>
      <w:r w:rsidRPr="00B3056F">
        <w:t>6.1.3.24.3</w:t>
      </w:r>
      <w:r w:rsidRPr="00B3056F">
        <w:tab/>
        <w:t>Resource Standard Methods</w:t>
      </w:r>
      <w:bookmarkEnd w:id="2095"/>
      <w:bookmarkEnd w:id="2096"/>
      <w:bookmarkEnd w:id="2097"/>
      <w:bookmarkEnd w:id="2098"/>
      <w:bookmarkEnd w:id="2099"/>
      <w:bookmarkEnd w:id="2100"/>
    </w:p>
    <w:p w14:paraId="6218FD92" w14:textId="77777777" w:rsidR="00EF45DA" w:rsidRPr="00B3056F" w:rsidRDefault="00EF45DA" w:rsidP="00EF45DA">
      <w:pPr>
        <w:pStyle w:val="Heading6"/>
      </w:pPr>
      <w:bookmarkStart w:id="2101" w:name="_Toc27585223"/>
      <w:bookmarkStart w:id="2102" w:name="_Toc36457184"/>
      <w:bookmarkStart w:id="2103" w:name="_Toc45028068"/>
      <w:bookmarkStart w:id="2104" w:name="_Toc45028903"/>
      <w:bookmarkStart w:id="2105" w:name="_Toc51867664"/>
      <w:bookmarkStart w:id="2106" w:name="_Toc90560238"/>
      <w:r w:rsidRPr="00B3056F">
        <w:t>6.1.3.24.3.1</w:t>
      </w:r>
      <w:r w:rsidRPr="00B3056F">
        <w:tab/>
        <w:t>GET</w:t>
      </w:r>
      <w:bookmarkEnd w:id="2101"/>
      <w:bookmarkEnd w:id="2102"/>
      <w:bookmarkEnd w:id="2103"/>
      <w:bookmarkEnd w:id="2104"/>
      <w:bookmarkEnd w:id="2105"/>
      <w:bookmarkEnd w:id="2106"/>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07" w:name="_Toc36457185"/>
      <w:bookmarkStart w:id="2108" w:name="_Toc45028069"/>
      <w:bookmarkStart w:id="2109" w:name="_Toc45028904"/>
      <w:bookmarkStart w:id="2110" w:name="_Toc51867665"/>
      <w:bookmarkStart w:id="2111" w:name="_Toc27585224"/>
      <w:bookmarkStart w:id="2112" w:name="_Toc90560239"/>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07"/>
      <w:bookmarkEnd w:id="2108"/>
      <w:bookmarkEnd w:id="2109"/>
      <w:bookmarkEnd w:id="2110"/>
      <w:bookmarkEnd w:id="2112"/>
    </w:p>
    <w:p w14:paraId="3AE0A347" w14:textId="77777777" w:rsidR="00EF45DA" w:rsidRPr="00B3056F" w:rsidRDefault="00EF45DA" w:rsidP="00EF45DA">
      <w:pPr>
        <w:pStyle w:val="Heading5"/>
      </w:pPr>
      <w:bookmarkStart w:id="2113" w:name="_Toc36457186"/>
      <w:bookmarkStart w:id="2114" w:name="_Toc45028070"/>
      <w:bookmarkStart w:id="2115" w:name="_Toc45028905"/>
      <w:bookmarkStart w:id="2116" w:name="_Toc51867666"/>
      <w:bookmarkStart w:id="2117" w:name="_Toc90560240"/>
      <w:r w:rsidRPr="00B3056F">
        <w:t>6.1.3.25.1</w:t>
      </w:r>
      <w:r w:rsidRPr="00B3056F">
        <w:tab/>
        <w:t>Description</w:t>
      </w:r>
      <w:bookmarkEnd w:id="2113"/>
      <w:bookmarkEnd w:id="2114"/>
      <w:bookmarkEnd w:id="2115"/>
      <w:bookmarkEnd w:id="2116"/>
      <w:bookmarkEnd w:id="2117"/>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18" w:name="_Toc36457187"/>
      <w:bookmarkStart w:id="2119" w:name="_Toc45028071"/>
      <w:bookmarkStart w:id="2120" w:name="_Toc45028906"/>
      <w:bookmarkStart w:id="2121" w:name="_Toc51867667"/>
      <w:bookmarkStart w:id="2122" w:name="_Toc90560241"/>
      <w:r w:rsidRPr="00B3056F">
        <w:t>6.1.3.25.2</w:t>
      </w:r>
      <w:r w:rsidRPr="00B3056F">
        <w:tab/>
        <w:t>Resource Definition</w:t>
      </w:r>
      <w:bookmarkEnd w:id="2118"/>
      <w:bookmarkEnd w:id="2119"/>
      <w:bookmarkEnd w:id="2120"/>
      <w:bookmarkEnd w:id="2121"/>
      <w:bookmarkEnd w:id="2122"/>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23" w:name="_Toc36457188"/>
      <w:bookmarkStart w:id="2124" w:name="_Toc45028072"/>
      <w:bookmarkStart w:id="2125" w:name="_Toc45028907"/>
      <w:bookmarkStart w:id="2126" w:name="_Toc51867668"/>
      <w:bookmarkStart w:id="2127" w:name="_Toc90560242"/>
      <w:r w:rsidRPr="00B3056F">
        <w:t>6.1.3.25.3</w:t>
      </w:r>
      <w:r w:rsidRPr="00B3056F">
        <w:tab/>
        <w:t>Resource Standard Methods</w:t>
      </w:r>
      <w:bookmarkEnd w:id="2123"/>
      <w:bookmarkEnd w:id="2124"/>
      <w:bookmarkEnd w:id="2125"/>
      <w:bookmarkEnd w:id="2126"/>
      <w:bookmarkEnd w:id="2127"/>
    </w:p>
    <w:p w14:paraId="27E97634" w14:textId="77777777" w:rsidR="00EF45DA" w:rsidRPr="00B3056F" w:rsidRDefault="00EF45DA" w:rsidP="00EF45DA">
      <w:pPr>
        <w:pStyle w:val="Heading6"/>
      </w:pPr>
      <w:bookmarkStart w:id="2128" w:name="_Toc36457189"/>
      <w:bookmarkStart w:id="2129" w:name="_Toc45028073"/>
      <w:bookmarkStart w:id="2130" w:name="_Toc45028908"/>
      <w:bookmarkStart w:id="2131" w:name="_Toc51867669"/>
      <w:bookmarkStart w:id="2132" w:name="_Toc90560243"/>
      <w:r w:rsidRPr="00B3056F">
        <w:t>6.1.3.25.3.1</w:t>
      </w:r>
      <w:r w:rsidRPr="00B3056F">
        <w:tab/>
        <w:t>GET</w:t>
      </w:r>
      <w:bookmarkEnd w:id="2128"/>
      <w:bookmarkEnd w:id="2129"/>
      <w:bookmarkEnd w:id="2130"/>
      <w:bookmarkEnd w:id="2131"/>
      <w:bookmarkEnd w:id="2132"/>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33" w:name="_Toc45028074"/>
      <w:bookmarkStart w:id="2134" w:name="_Toc45028909"/>
      <w:bookmarkStart w:id="2135" w:name="_Toc51867670"/>
      <w:bookmarkStart w:id="2136" w:name="_Toc36457190"/>
      <w:bookmarkStart w:id="2137" w:name="_Toc90560244"/>
      <w:r>
        <w:t>6.1.3.</w:t>
      </w:r>
      <w:r w:rsidR="00064EEE">
        <w:t>26</w:t>
      </w:r>
      <w:r>
        <w:tab/>
        <w:t>Resource: UeContextInA</w:t>
      </w:r>
      <w:r w:rsidRPr="00B3056F">
        <w:t>mfData (Document)</w:t>
      </w:r>
      <w:bookmarkEnd w:id="2133"/>
      <w:bookmarkEnd w:id="2134"/>
      <w:bookmarkEnd w:id="2135"/>
      <w:bookmarkEnd w:id="2137"/>
    </w:p>
    <w:p w14:paraId="7C444589" w14:textId="02C6760A" w:rsidR="007D6C81" w:rsidRPr="00B3056F" w:rsidRDefault="007D6C81" w:rsidP="007D6C81">
      <w:pPr>
        <w:pStyle w:val="Heading5"/>
      </w:pPr>
      <w:bookmarkStart w:id="2138" w:name="_Toc45028075"/>
      <w:bookmarkStart w:id="2139" w:name="_Toc45028910"/>
      <w:bookmarkStart w:id="2140" w:name="_Toc51867671"/>
      <w:bookmarkStart w:id="2141" w:name="_Toc90560245"/>
      <w:r w:rsidRPr="00B3056F">
        <w:t>6.1.3.</w:t>
      </w:r>
      <w:r w:rsidR="00064EEE">
        <w:t>26</w:t>
      </w:r>
      <w:r w:rsidRPr="00B3056F">
        <w:t>.1</w:t>
      </w:r>
      <w:r w:rsidRPr="00B3056F">
        <w:tab/>
        <w:t>Description</w:t>
      </w:r>
      <w:bookmarkEnd w:id="2138"/>
      <w:bookmarkEnd w:id="2139"/>
      <w:bookmarkEnd w:id="2140"/>
      <w:bookmarkEnd w:id="2141"/>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42" w:name="_Toc45028076"/>
      <w:bookmarkStart w:id="2143" w:name="_Toc45028911"/>
      <w:bookmarkStart w:id="2144" w:name="_Toc51867672"/>
      <w:bookmarkStart w:id="2145" w:name="_Toc90560246"/>
      <w:r w:rsidRPr="00B3056F">
        <w:t>6.1.3.</w:t>
      </w:r>
      <w:r w:rsidR="00064EEE">
        <w:t>26</w:t>
      </w:r>
      <w:r w:rsidRPr="00B3056F">
        <w:t>.2</w:t>
      </w:r>
      <w:r w:rsidRPr="00B3056F">
        <w:tab/>
        <w:t>Resource Definition</w:t>
      </w:r>
      <w:bookmarkEnd w:id="2142"/>
      <w:bookmarkEnd w:id="2143"/>
      <w:bookmarkEnd w:id="2144"/>
      <w:bookmarkEnd w:id="2145"/>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46" w:name="_Toc45028077"/>
      <w:bookmarkStart w:id="2147" w:name="_Toc45028912"/>
      <w:bookmarkStart w:id="2148" w:name="_Toc51867673"/>
      <w:bookmarkStart w:id="2149" w:name="_Toc90560247"/>
      <w:r w:rsidRPr="00B3056F">
        <w:t>6.1.3.</w:t>
      </w:r>
      <w:r w:rsidR="00064EEE">
        <w:t>26</w:t>
      </w:r>
      <w:r w:rsidRPr="00B3056F">
        <w:t>.3</w:t>
      </w:r>
      <w:r w:rsidRPr="00B3056F">
        <w:tab/>
        <w:t>Resource Standard Methods</w:t>
      </w:r>
      <w:bookmarkEnd w:id="2146"/>
      <w:bookmarkEnd w:id="2147"/>
      <w:bookmarkEnd w:id="2148"/>
      <w:bookmarkEnd w:id="2149"/>
    </w:p>
    <w:p w14:paraId="32B02802" w14:textId="11D78F96" w:rsidR="007D6C81" w:rsidRPr="00B3056F" w:rsidRDefault="007D6C81" w:rsidP="007D6C81">
      <w:pPr>
        <w:pStyle w:val="Heading6"/>
      </w:pPr>
      <w:bookmarkStart w:id="2150" w:name="_Toc45028078"/>
      <w:bookmarkStart w:id="2151" w:name="_Toc45028913"/>
      <w:bookmarkStart w:id="2152" w:name="_Toc51867674"/>
      <w:bookmarkStart w:id="2153" w:name="_Toc90560248"/>
      <w:r w:rsidRPr="00B3056F">
        <w:t>6.1.3.</w:t>
      </w:r>
      <w:r w:rsidR="00064EEE">
        <w:t>26</w:t>
      </w:r>
      <w:r w:rsidRPr="00B3056F">
        <w:t>.3.1</w:t>
      </w:r>
      <w:r w:rsidRPr="00B3056F">
        <w:tab/>
        <w:t>GET</w:t>
      </w:r>
      <w:bookmarkEnd w:id="2150"/>
      <w:bookmarkEnd w:id="2151"/>
      <w:bookmarkEnd w:id="2152"/>
      <w:bookmarkEnd w:id="2153"/>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54" w:name="_Toc45028079"/>
      <w:bookmarkStart w:id="2155" w:name="_Toc45028914"/>
      <w:bookmarkStart w:id="2156" w:name="_Toc51867675"/>
      <w:bookmarkStart w:id="2157" w:name="_Toc90560249"/>
      <w:r>
        <w:t>6.1.3.</w:t>
      </w:r>
      <w:r w:rsidR="0043191A">
        <w:t>27</w:t>
      </w:r>
      <w:r>
        <w:tab/>
        <w:t xml:space="preserve">Resource: </w:t>
      </w:r>
      <w:r>
        <w:rPr>
          <w:lang w:eastAsia="zh-CN"/>
        </w:rPr>
        <w:t>V2xSubscriptionData</w:t>
      </w:r>
      <w:r>
        <w:t xml:space="preserve"> (Document)</w:t>
      </w:r>
      <w:bookmarkEnd w:id="2154"/>
      <w:bookmarkEnd w:id="2155"/>
      <w:bookmarkEnd w:id="2156"/>
      <w:bookmarkEnd w:id="2157"/>
    </w:p>
    <w:p w14:paraId="62745B18" w14:textId="758546BA" w:rsidR="002867C4" w:rsidRDefault="002867C4" w:rsidP="002867C4">
      <w:pPr>
        <w:pStyle w:val="Heading5"/>
      </w:pPr>
      <w:bookmarkStart w:id="2158" w:name="_Toc45028080"/>
      <w:bookmarkStart w:id="2159" w:name="_Toc45028915"/>
      <w:bookmarkStart w:id="2160" w:name="_Toc51867676"/>
      <w:bookmarkStart w:id="2161" w:name="_Toc90560250"/>
      <w:r>
        <w:t>6.1.3.</w:t>
      </w:r>
      <w:r w:rsidR="0043191A">
        <w:t>27</w:t>
      </w:r>
      <w:r>
        <w:t>.1</w:t>
      </w:r>
      <w:r>
        <w:tab/>
        <w:t>Description</w:t>
      </w:r>
      <w:bookmarkEnd w:id="2158"/>
      <w:bookmarkEnd w:id="2159"/>
      <w:bookmarkEnd w:id="2160"/>
      <w:bookmarkEnd w:id="2161"/>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62" w:name="_Toc45028081"/>
      <w:bookmarkStart w:id="2163" w:name="_Toc45028916"/>
      <w:bookmarkStart w:id="2164" w:name="_Toc51867677"/>
      <w:bookmarkStart w:id="2165" w:name="_Toc90560251"/>
      <w:r>
        <w:t>6.1.3.</w:t>
      </w:r>
      <w:r w:rsidR="0043191A">
        <w:t>27</w:t>
      </w:r>
      <w:r>
        <w:t>.2</w:t>
      </w:r>
      <w:r>
        <w:tab/>
        <w:t>Resource Definition</w:t>
      </w:r>
      <w:bookmarkEnd w:id="2162"/>
      <w:bookmarkEnd w:id="2163"/>
      <w:bookmarkEnd w:id="2164"/>
      <w:bookmarkEnd w:id="2165"/>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66" w:name="_Toc45028082"/>
      <w:bookmarkStart w:id="2167" w:name="_Toc45028917"/>
      <w:bookmarkStart w:id="2168" w:name="_Toc51867678"/>
      <w:bookmarkStart w:id="2169" w:name="_Toc90560252"/>
      <w:r>
        <w:t>6.1.3.</w:t>
      </w:r>
      <w:r w:rsidR="0043191A">
        <w:t>27</w:t>
      </w:r>
      <w:r>
        <w:t>.3</w:t>
      </w:r>
      <w:r>
        <w:tab/>
        <w:t>Resource Standard Methods</w:t>
      </w:r>
      <w:bookmarkEnd w:id="2166"/>
      <w:bookmarkEnd w:id="2167"/>
      <w:bookmarkEnd w:id="2168"/>
      <w:bookmarkEnd w:id="2169"/>
    </w:p>
    <w:p w14:paraId="7A9829F4" w14:textId="2E6E6307" w:rsidR="002867C4" w:rsidRDefault="002867C4" w:rsidP="002867C4">
      <w:pPr>
        <w:pStyle w:val="Heading6"/>
      </w:pPr>
      <w:bookmarkStart w:id="2170" w:name="_Toc45028083"/>
      <w:bookmarkStart w:id="2171" w:name="_Toc45028918"/>
      <w:bookmarkStart w:id="2172" w:name="_Toc51867679"/>
      <w:bookmarkStart w:id="2173" w:name="_Toc90560253"/>
      <w:r>
        <w:t>6.1.3.</w:t>
      </w:r>
      <w:r w:rsidR="0043191A">
        <w:t>27</w:t>
      </w:r>
      <w:r>
        <w:t>.3.1</w:t>
      </w:r>
      <w:r>
        <w:tab/>
        <w:t>GET</w:t>
      </w:r>
      <w:bookmarkEnd w:id="2170"/>
      <w:bookmarkEnd w:id="2171"/>
      <w:bookmarkEnd w:id="2172"/>
      <w:bookmarkEnd w:id="2173"/>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r w:rsidRPr="00E57F4C">
        <w:t>6.1.3.</w:t>
      </w:r>
      <w:r w:rsidR="001B4D0F" w:rsidRPr="00E57F4C">
        <w:t>28</w:t>
      </w:r>
      <w:r w:rsidRPr="00E57F4C">
        <w:tab/>
        <w:t xml:space="preserve">Resource: </w:t>
      </w:r>
      <w:r w:rsidRPr="00E57F4C">
        <w:rPr>
          <w:rFonts w:hint="eastAsia"/>
        </w:rPr>
        <w:t>Lcs</w:t>
      </w:r>
      <w:r w:rsidRPr="00E57F4C">
        <w:t>BroadcastAssistanceSubscriptionData (Document)</w:t>
      </w:r>
    </w:p>
    <w:p w14:paraId="207A87BF" w14:textId="6CC54ED6" w:rsidR="00933301" w:rsidRPr="003531B5" w:rsidRDefault="00933301" w:rsidP="00E57F4C">
      <w:pPr>
        <w:pStyle w:val="Heading5"/>
      </w:pPr>
      <w:r w:rsidRPr="00E57F4C">
        <w:t>6.1.3.</w:t>
      </w:r>
      <w:r w:rsidR="001B4D0F" w:rsidRPr="00E57F4C">
        <w:t>28</w:t>
      </w:r>
      <w:r w:rsidRPr="00E57F4C">
        <w:t>.1</w:t>
      </w:r>
      <w:r w:rsidRPr="00E57F4C">
        <w:tab/>
        <w:t>Description</w:t>
      </w:r>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r w:rsidRPr="00E57F4C">
        <w:t>6.1.3.</w:t>
      </w:r>
      <w:r w:rsidR="001B4D0F" w:rsidRPr="00E57F4C">
        <w:t>28</w:t>
      </w:r>
      <w:r w:rsidRPr="00E57F4C">
        <w:t>.2</w:t>
      </w:r>
      <w:r w:rsidRPr="00E57F4C">
        <w:tab/>
        <w:t>Resource Definition</w:t>
      </w:r>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r w:rsidRPr="00E57F4C">
        <w:t>6.1.3.</w:t>
      </w:r>
      <w:r w:rsidR="001B4D0F" w:rsidRPr="00E57F4C">
        <w:t>28</w:t>
      </w:r>
      <w:r w:rsidRPr="00E57F4C">
        <w:t>.3</w:t>
      </w:r>
      <w:r w:rsidRPr="00E57F4C">
        <w:tab/>
        <w:t>Resource Standard Methods</w:t>
      </w:r>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74" w:name="_Toc45028084"/>
      <w:bookmarkStart w:id="2175" w:name="_Toc45028919"/>
      <w:bookmarkStart w:id="2176" w:name="_Toc51867680"/>
      <w:bookmarkStart w:id="2177" w:name="_Toc90560254"/>
      <w:r>
        <w:t>6.1.3.</w:t>
      </w:r>
      <w:r w:rsidR="002B4F2A">
        <w:t>29</w:t>
      </w:r>
      <w:r>
        <w:tab/>
        <w:t>Resource: Individual</w:t>
      </w:r>
      <w:r w:rsidRPr="00B3056F">
        <w:t>SharedData</w:t>
      </w:r>
      <w:r w:rsidRPr="00C0042D">
        <w:t xml:space="preserve"> </w:t>
      </w:r>
      <w:r>
        <w:t>(</w:t>
      </w:r>
      <w:r w:rsidRPr="00C0042D">
        <w:t>Document</w:t>
      </w:r>
      <w:r>
        <w:t>)</w:t>
      </w:r>
      <w:bookmarkEnd w:id="2177"/>
    </w:p>
    <w:p w14:paraId="59C47319" w14:textId="77BBEB58" w:rsidR="00AF7CC7" w:rsidRDefault="00AF7CC7" w:rsidP="00AF7CC7">
      <w:pPr>
        <w:pStyle w:val="Heading5"/>
      </w:pPr>
      <w:bookmarkStart w:id="2178" w:name="_Toc90560255"/>
      <w:r>
        <w:t>6.1.3.</w:t>
      </w:r>
      <w:r w:rsidR="002B4F2A">
        <w:t>29</w:t>
      </w:r>
      <w:r>
        <w:t>.1</w:t>
      </w:r>
      <w:r>
        <w:tab/>
        <w:t>Description</w:t>
      </w:r>
      <w:bookmarkEnd w:id="2178"/>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79" w:name="_Toc90560256"/>
      <w:r>
        <w:t>6.1.3.</w:t>
      </w:r>
      <w:r w:rsidR="002B4F2A">
        <w:t>29</w:t>
      </w:r>
      <w:r>
        <w:t>.2</w:t>
      </w:r>
      <w:r>
        <w:tab/>
        <w:t>Resource Definition</w:t>
      </w:r>
      <w:bookmarkEnd w:id="2179"/>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80" w:name="_Toc90560257"/>
      <w:r>
        <w:t>6.1.3.</w:t>
      </w:r>
      <w:r w:rsidR="002B4F2A">
        <w:t>29</w:t>
      </w:r>
      <w:r>
        <w:t>.3</w:t>
      </w:r>
      <w:r>
        <w:tab/>
        <w:t>Resource Standard Methods</w:t>
      </w:r>
      <w:bookmarkEnd w:id="2180"/>
    </w:p>
    <w:p w14:paraId="64E0DD35" w14:textId="7CE91D39" w:rsidR="00AF7CC7" w:rsidRDefault="00AF7CC7" w:rsidP="00AF7CC7">
      <w:pPr>
        <w:pStyle w:val="Heading6"/>
      </w:pPr>
      <w:bookmarkStart w:id="2181" w:name="_Toc90560258"/>
      <w:r>
        <w:t>6.1.3.</w:t>
      </w:r>
      <w:r w:rsidR="002B4F2A">
        <w:t>29</w:t>
      </w:r>
      <w:r>
        <w:t>.3.1</w:t>
      </w:r>
      <w:r>
        <w:tab/>
        <w:t>GET</w:t>
      </w:r>
      <w:bookmarkEnd w:id="2181"/>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82" w:name="_Toc90560259"/>
      <w:r w:rsidRPr="00B3056F">
        <w:t>6.1.4</w:t>
      </w:r>
      <w:r w:rsidRPr="00B3056F">
        <w:tab/>
        <w:t>Custom Operations without associated resources</w:t>
      </w:r>
      <w:bookmarkEnd w:id="1991"/>
      <w:bookmarkEnd w:id="2111"/>
      <w:bookmarkEnd w:id="2136"/>
      <w:bookmarkEnd w:id="2174"/>
      <w:bookmarkEnd w:id="2175"/>
      <w:bookmarkEnd w:id="2176"/>
      <w:bookmarkEnd w:id="2182"/>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83" w:name="_Toc11338573"/>
      <w:bookmarkStart w:id="2184" w:name="_Toc27585225"/>
      <w:bookmarkStart w:id="2185" w:name="_Toc36457191"/>
      <w:bookmarkStart w:id="2186" w:name="_Toc45028085"/>
      <w:bookmarkStart w:id="2187" w:name="_Toc45028920"/>
      <w:bookmarkStart w:id="2188" w:name="_Toc51867681"/>
      <w:bookmarkStart w:id="2189" w:name="_Toc90560260"/>
      <w:r w:rsidRPr="00B3056F">
        <w:t>6.1.5</w:t>
      </w:r>
      <w:r w:rsidRPr="00B3056F">
        <w:tab/>
        <w:t>Notifications</w:t>
      </w:r>
      <w:bookmarkEnd w:id="2183"/>
      <w:bookmarkEnd w:id="2184"/>
      <w:bookmarkEnd w:id="2185"/>
      <w:bookmarkEnd w:id="2186"/>
      <w:bookmarkEnd w:id="2187"/>
      <w:bookmarkEnd w:id="2188"/>
      <w:bookmarkEnd w:id="2189"/>
    </w:p>
    <w:p w14:paraId="58FFD578" w14:textId="77777777" w:rsidR="00EF45DA" w:rsidRPr="00B3056F" w:rsidRDefault="00EF45DA" w:rsidP="00EF45DA">
      <w:pPr>
        <w:pStyle w:val="Heading4"/>
      </w:pPr>
      <w:bookmarkStart w:id="2190" w:name="_Toc11338574"/>
      <w:bookmarkStart w:id="2191" w:name="_Toc27585226"/>
      <w:bookmarkStart w:id="2192" w:name="_Toc36457192"/>
      <w:bookmarkStart w:id="2193" w:name="_Toc45028086"/>
      <w:bookmarkStart w:id="2194" w:name="_Toc45028921"/>
      <w:bookmarkStart w:id="2195" w:name="_Toc51867682"/>
      <w:bookmarkStart w:id="2196" w:name="_Toc90560261"/>
      <w:r w:rsidRPr="00B3056F">
        <w:t>6.1.5.1</w:t>
      </w:r>
      <w:r w:rsidRPr="00B3056F">
        <w:tab/>
        <w:t>General</w:t>
      </w:r>
      <w:bookmarkEnd w:id="2190"/>
      <w:bookmarkEnd w:id="2191"/>
      <w:bookmarkEnd w:id="2192"/>
      <w:bookmarkEnd w:id="2193"/>
      <w:bookmarkEnd w:id="2194"/>
      <w:bookmarkEnd w:id="2195"/>
      <w:bookmarkEnd w:id="2196"/>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97" w:name="_Toc11338575"/>
      <w:bookmarkStart w:id="2198" w:name="_Toc27585227"/>
      <w:bookmarkStart w:id="2199" w:name="_Toc36457193"/>
      <w:bookmarkStart w:id="2200" w:name="_Toc45028087"/>
      <w:bookmarkStart w:id="2201" w:name="_Toc45028922"/>
      <w:bookmarkStart w:id="2202" w:name="_Toc51867683"/>
      <w:bookmarkStart w:id="2203" w:name="_Toc90560262"/>
      <w:r w:rsidRPr="00B3056F">
        <w:t>6.1.5.2</w:t>
      </w:r>
      <w:r w:rsidRPr="00B3056F">
        <w:tab/>
        <w:t>Data Change Notification</w:t>
      </w:r>
      <w:bookmarkEnd w:id="2197"/>
      <w:bookmarkEnd w:id="2198"/>
      <w:bookmarkEnd w:id="2199"/>
      <w:bookmarkEnd w:id="2200"/>
      <w:bookmarkEnd w:id="2201"/>
      <w:bookmarkEnd w:id="2202"/>
      <w:bookmarkEnd w:id="2203"/>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04" w:name="_Toc11338576"/>
      <w:bookmarkStart w:id="2205" w:name="_Toc27585228"/>
      <w:bookmarkStart w:id="2206" w:name="_Toc36457194"/>
      <w:bookmarkStart w:id="2207" w:name="_Toc45028088"/>
      <w:bookmarkStart w:id="2208" w:name="_Toc45028923"/>
      <w:bookmarkStart w:id="2209" w:name="_Toc51867684"/>
      <w:bookmarkStart w:id="2210" w:name="_Toc90560263"/>
      <w:r w:rsidRPr="00B3056F">
        <w:t>6.1.6</w:t>
      </w:r>
      <w:r w:rsidRPr="00B3056F">
        <w:tab/>
        <w:t>Data Model</w:t>
      </w:r>
      <w:bookmarkEnd w:id="2204"/>
      <w:bookmarkEnd w:id="2205"/>
      <w:bookmarkEnd w:id="2206"/>
      <w:bookmarkEnd w:id="2207"/>
      <w:bookmarkEnd w:id="2208"/>
      <w:bookmarkEnd w:id="2209"/>
      <w:bookmarkEnd w:id="2210"/>
    </w:p>
    <w:p w14:paraId="2E3EB439" w14:textId="77777777" w:rsidR="00EF45DA" w:rsidRPr="00B3056F" w:rsidRDefault="00EF45DA" w:rsidP="00EF45DA">
      <w:pPr>
        <w:pStyle w:val="Heading4"/>
      </w:pPr>
      <w:bookmarkStart w:id="2211" w:name="_Toc11338577"/>
      <w:bookmarkStart w:id="2212" w:name="_Toc27585229"/>
      <w:bookmarkStart w:id="2213" w:name="_Toc36457195"/>
      <w:bookmarkStart w:id="2214" w:name="_Toc45028089"/>
      <w:bookmarkStart w:id="2215" w:name="_Toc45028924"/>
      <w:bookmarkStart w:id="2216" w:name="_Toc51867685"/>
      <w:bookmarkStart w:id="2217" w:name="_Toc90560264"/>
      <w:r w:rsidRPr="00B3056F">
        <w:t>6.1.6.1</w:t>
      </w:r>
      <w:r w:rsidRPr="00B3056F">
        <w:tab/>
        <w:t>General</w:t>
      </w:r>
      <w:bookmarkEnd w:id="2211"/>
      <w:bookmarkEnd w:id="2212"/>
      <w:bookmarkEnd w:id="2213"/>
      <w:bookmarkEnd w:id="2214"/>
      <w:bookmarkEnd w:id="2215"/>
      <w:bookmarkEnd w:id="2216"/>
      <w:bookmarkEnd w:id="2217"/>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18" w:name="_Toc11338578"/>
      <w:bookmarkStart w:id="2219" w:name="_Toc27585230"/>
      <w:bookmarkStart w:id="2220" w:name="_Toc36457196"/>
      <w:bookmarkStart w:id="2221" w:name="_Toc45028090"/>
      <w:bookmarkStart w:id="2222" w:name="_Toc45028925"/>
      <w:bookmarkStart w:id="2223" w:name="_Toc51867686"/>
      <w:bookmarkStart w:id="2224" w:name="_Toc90560265"/>
      <w:r w:rsidRPr="00B3056F">
        <w:rPr>
          <w:lang w:val="en-US"/>
        </w:rPr>
        <w:t>6.1.6.2</w:t>
      </w:r>
      <w:r w:rsidRPr="00B3056F">
        <w:rPr>
          <w:lang w:val="en-US"/>
        </w:rPr>
        <w:tab/>
        <w:t>Structured data types</w:t>
      </w:r>
      <w:bookmarkEnd w:id="2218"/>
      <w:bookmarkEnd w:id="2219"/>
      <w:bookmarkEnd w:id="2220"/>
      <w:bookmarkEnd w:id="2221"/>
      <w:bookmarkEnd w:id="2222"/>
      <w:bookmarkEnd w:id="2223"/>
      <w:bookmarkEnd w:id="2224"/>
    </w:p>
    <w:p w14:paraId="64D66EE4" w14:textId="77777777" w:rsidR="00EF45DA" w:rsidRPr="00B3056F" w:rsidRDefault="00EF45DA" w:rsidP="00EF45DA">
      <w:pPr>
        <w:pStyle w:val="Heading5"/>
      </w:pPr>
      <w:bookmarkStart w:id="2225" w:name="_Toc11338579"/>
      <w:bookmarkStart w:id="2226" w:name="_Toc27585231"/>
      <w:bookmarkStart w:id="2227" w:name="_Toc36457197"/>
      <w:bookmarkStart w:id="2228" w:name="_Toc45028091"/>
      <w:bookmarkStart w:id="2229" w:name="_Toc45028926"/>
      <w:bookmarkStart w:id="2230" w:name="_Toc51867687"/>
      <w:bookmarkStart w:id="2231" w:name="_Toc90560266"/>
      <w:r w:rsidRPr="00B3056F">
        <w:t>6.1.6.2.1</w:t>
      </w:r>
      <w:r w:rsidRPr="00B3056F">
        <w:tab/>
        <w:t>Introduction</w:t>
      </w:r>
      <w:bookmarkEnd w:id="2225"/>
      <w:bookmarkEnd w:id="2226"/>
      <w:bookmarkEnd w:id="2227"/>
      <w:bookmarkEnd w:id="2228"/>
      <w:bookmarkEnd w:id="2229"/>
      <w:bookmarkEnd w:id="2230"/>
      <w:bookmarkEnd w:id="2231"/>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32" w:name="_Toc11338580"/>
      <w:bookmarkStart w:id="2233" w:name="_Toc27585232"/>
      <w:bookmarkStart w:id="2234" w:name="_Toc36457198"/>
      <w:bookmarkStart w:id="2235" w:name="_Toc45028092"/>
      <w:bookmarkStart w:id="2236" w:name="_Toc45028927"/>
      <w:bookmarkStart w:id="2237" w:name="_Toc51867688"/>
      <w:bookmarkStart w:id="2238" w:name="_Toc90560267"/>
      <w:r w:rsidRPr="00B3056F">
        <w:t>6.1.6.2.2</w:t>
      </w:r>
      <w:r w:rsidRPr="00B3056F">
        <w:tab/>
        <w:t>Type: Nssai</w:t>
      </w:r>
      <w:bookmarkEnd w:id="2232"/>
      <w:bookmarkEnd w:id="2233"/>
      <w:bookmarkEnd w:id="2234"/>
      <w:bookmarkEnd w:id="2235"/>
      <w:bookmarkEnd w:id="2236"/>
      <w:bookmarkEnd w:id="2237"/>
      <w:bookmarkEnd w:id="2238"/>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77777777"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39" w:name="_Toc11338581"/>
      <w:bookmarkStart w:id="2240" w:name="_Toc27585233"/>
      <w:bookmarkStart w:id="2241" w:name="_Toc36457199"/>
      <w:bookmarkStart w:id="2242" w:name="_Toc45028093"/>
      <w:bookmarkStart w:id="2243" w:name="_Toc45028928"/>
      <w:bookmarkStart w:id="2244" w:name="_Toc51867689"/>
      <w:bookmarkStart w:id="2245" w:name="_Toc90560268"/>
      <w:r w:rsidRPr="00B3056F">
        <w:lastRenderedPageBreak/>
        <w:t>6.1.6.2.3</w:t>
      </w:r>
      <w:r w:rsidRPr="00B3056F">
        <w:tab/>
        <w:t>Type: SdmSubscription</w:t>
      </w:r>
      <w:bookmarkEnd w:id="2239"/>
      <w:bookmarkEnd w:id="2240"/>
      <w:bookmarkEnd w:id="2241"/>
      <w:bookmarkEnd w:id="2242"/>
      <w:bookmarkEnd w:id="2243"/>
      <w:bookmarkEnd w:id="2244"/>
      <w:bookmarkEnd w:id="2245"/>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55E20E55"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46" w:name="_Toc11338582"/>
      <w:bookmarkStart w:id="2247" w:name="_Toc27585234"/>
      <w:bookmarkStart w:id="2248" w:name="_Toc36457200"/>
      <w:bookmarkStart w:id="2249" w:name="_Toc45028094"/>
      <w:bookmarkStart w:id="2250" w:name="_Toc45028929"/>
      <w:bookmarkStart w:id="2251" w:name="_Toc51867690"/>
      <w:bookmarkStart w:id="2252" w:name="_Toc90560269"/>
      <w:r w:rsidRPr="00B3056F">
        <w:lastRenderedPageBreak/>
        <w:t>6.1.6.2.4</w:t>
      </w:r>
      <w:r w:rsidRPr="00B3056F">
        <w:tab/>
        <w:t>Type: AccessAndMobilitySubscriptionData</w:t>
      </w:r>
      <w:bookmarkEnd w:id="2246"/>
      <w:bookmarkEnd w:id="2247"/>
      <w:bookmarkEnd w:id="2248"/>
      <w:bookmarkEnd w:id="2249"/>
      <w:bookmarkEnd w:id="2250"/>
      <w:bookmarkEnd w:id="2251"/>
      <w:bookmarkEnd w:id="2252"/>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53" w:name="_MCCTEMPBM_CRPT55630080___7"/>
            <w:bookmarkEnd w:id="2253"/>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54" w:name="_Toc11338583"/>
      <w:bookmarkStart w:id="2255" w:name="_Toc27585235"/>
      <w:bookmarkStart w:id="2256" w:name="_Toc36457201"/>
      <w:bookmarkStart w:id="2257" w:name="_Toc45028095"/>
      <w:bookmarkStart w:id="2258" w:name="_Toc45028930"/>
      <w:bookmarkStart w:id="2259" w:name="_Toc51867691"/>
      <w:bookmarkStart w:id="2260" w:name="_Toc90560270"/>
      <w:r w:rsidRPr="00B3056F">
        <w:t>6.1.6.2.5</w:t>
      </w:r>
      <w:r w:rsidRPr="00B3056F">
        <w:tab/>
        <w:t>Type: SmfSelectionSubscriptionData</w:t>
      </w:r>
      <w:bookmarkEnd w:id="2254"/>
      <w:bookmarkEnd w:id="2255"/>
      <w:bookmarkEnd w:id="2256"/>
      <w:bookmarkEnd w:id="2257"/>
      <w:bookmarkEnd w:id="2258"/>
      <w:bookmarkEnd w:id="2259"/>
      <w:bookmarkEnd w:id="2260"/>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390B5BCB"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 xml:space="preserve">.3.2.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61" w:name="_Toc11338584"/>
      <w:bookmarkStart w:id="2262" w:name="_Toc27585236"/>
      <w:bookmarkStart w:id="2263" w:name="_Toc36457202"/>
      <w:bookmarkStart w:id="2264" w:name="_Toc45028096"/>
      <w:bookmarkStart w:id="2265" w:name="_Toc45028931"/>
      <w:bookmarkStart w:id="2266" w:name="_Toc51867692"/>
      <w:bookmarkStart w:id="2267" w:name="_Toc90560271"/>
      <w:r w:rsidRPr="00B3056F">
        <w:lastRenderedPageBreak/>
        <w:t>6.1.6.2.6</w:t>
      </w:r>
      <w:r w:rsidRPr="00B3056F">
        <w:tab/>
        <w:t>Type: DnnInfo</w:t>
      </w:r>
      <w:bookmarkEnd w:id="2261"/>
      <w:bookmarkEnd w:id="2262"/>
      <w:bookmarkEnd w:id="2263"/>
      <w:bookmarkEnd w:id="2264"/>
      <w:bookmarkEnd w:id="2265"/>
      <w:bookmarkEnd w:id="2266"/>
      <w:bookmarkEnd w:id="2267"/>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68" w:name="_Toc11338585"/>
      <w:bookmarkStart w:id="2269" w:name="_Toc27585237"/>
      <w:bookmarkStart w:id="2270" w:name="_Toc36457203"/>
      <w:bookmarkStart w:id="2271" w:name="_Toc45028097"/>
      <w:bookmarkStart w:id="2272" w:name="_Toc45028932"/>
      <w:bookmarkStart w:id="2273" w:name="_Toc51867693"/>
      <w:bookmarkStart w:id="2274" w:name="_Toc90560272"/>
      <w:r w:rsidRPr="00B3056F">
        <w:t>6.1.6.2.7</w:t>
      </w:r>
      <w:r w:rsidRPr="00B3056F">
        <w:tab/>
        <w:t>Type: SnssaiInfo</w:t>
      </w:r>
      <w:bookmarkEnd w:id="2268"/>
      <w:bookmarkEnd w:id="2269"/>
      <w:bookmarkEnd w:id="2270"/>
      <w:bookmarkEnd w:id="2271"/>
      <w:bookmarkEnd w:id="2272"/>
      <w:bookmarkEnd w:id="2273"/>
      <w:bookmarkEnd w:id="2274"/>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75" w:name="_Toc11338586"/>
      <w:bookmarkStart w:id="2276" w:name="_Toc27585238"/>
      <w:bookmarkStart w:id="2277" w:name="_Toc36457204"/>
      <w:bookmarkStart w:id="2278" w:name="_Toc45028098"/>
      <w:bookmarkStart w:id="2279" w:name="_Toc45028933"/>
      <w:bookmarkStart w:id="2280" w:name="_Toc51867694"/>
      <w:bookmarkStart w:id="2281" w:name="_Toc90560273"/>
      <w:r w:rsidRPr="00B3056F">
        <w:lastRenderedPageBreak/>
        <w:t>6.1.6.2.8</w:t>
      </w:r>
      <w:r w:rsidRPr="00B3056F">
        <w:tab/>
        <w:t>Type: SessionManagementSubscriptionData</w:t>
      </w:r>
      <w:bookmarkEnd w:id="2275"/>
      <w:bookmarkEnd w:id="2276"/>
      <w:bookmarkEnd w:id="2277"/>
      <w:bookmarkEnd w:id="2278"/>
      <w:bookmarkEnd w:id="2279"/>
      <w:bookmarkEnd w:id="2280"/>
      <w:bookmarkEnd w:id="2281"/>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82" w:name="_Toc11338587"/>
      <w:bookmarkStart w:id="2283" w:name="_Toc27585239"/>
      <w:bookmarkStart w:id="2284" w:name="_Toc36457205"/>
      <w:bookmarkStart w:id="2285" w:name="_Toc45028099"/>
      <w:bookmarkStart w:id="2286" w:name="_Toc45028934"/>
      <w:bookmarkStart w:id="2287" w:name="_Toc51867695"/>
      <w:bookmarkStart w:id="2288" w:name="_Toc90560274"/>
      <w:r w:rsidRPr="00B3056F">
        <w:lastRenderedPageBreak/>
        <w:t>6.1.6.2.9</w:t>
      </w:r>
      <w:r w:rsidRPr="00B3056F">
        <w:tab/>
        <w:t>Type: DnnConfiguration</w:t>
      </w:r>
      <w:bookmarkEnd w:id="2282"/>
      <w:bookmarkEnd w:id="2283"/>
      <w:bookmarkEnd w:id="2284"/>
      <w:bookmarkEnd w:id="2285"/>
      <w:bookmarkEnd w:id="2286"/>
      <w:bookmarkEnd w:id="2287"/>
      <w:bookmarkEnd w:id="2288"/>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89" w:name="_Toc11338588"/>
      <w:bookmarkStart w:id="2290" w:name="_Toc27585240"/>
      <w:bookmarkStart w:id="2291" w:name="_Toc36457206"/>
      <w:bookmarkStart w:id="2292" w:name="_Toc45028100"/>
      <w:bookmarkStart w:id="2293" w:name="_Toc45028935"/>
      <w:bookmarkStart w:id="2294" w:name="_Toc51867696"/>
      <w:bookmarkStart w:id="2295" w:name="_Toc90560275"/>
      <w:r w:rsidRPr="00B3056F">
        <w:t>6.1.6.2.10</w:t>
      </w:r>
      <w:r w:rsidRPr="00B3056F">
        <w:tab/>
        <w:t>Void</w:t>
      </w:r>
      <w:bookmarkEnd w:id="2289"/>
      <w:bookmarkEnd w:id="2290"/>
      <w:bookmarkEnd w:id="2291"/>
      <w:bookmarkEnd w:id="2292"/>
      <w:bookmarkEnd w:id="2293"/>
      <w:bookmarkEnd w:id="2294"/>
      <w:bookmarkEnd w:id="2295"/>
    </w:p>
    <w:p w14:paraId="7C736057" w14:textId="35BBE9CC" w:rsidR="00EF45DA" w:rsidRPr="00B3056F" w:rsidRDefault="00EF45DA" w:rsidP="00EF45DA">
      <w:pPr>
        <w:pStyle w:val="Heading5"/>
      </w:pPr>
      <w:bookmarkStart w:id="2296" w:name="_Toc11338589"/>
      <w:bookmarkStart w:id="2297" w:name="_Toc27585241"/>
      <w:bookmarkStart w:id="2298" w:name="_Toc36457207"/>
      <w:bookmarkStart w:id="2299" w:name="_Toc45028101"/>
      <w:bookmarkStart w:id="2300" w:name="_Toc45028936"/>
      <w:bookmarkStart w:id="2301" w:name="_Toc51867697"/>
      <w:bookmarkStart w:id="2302" w:name="_Toc90560276"/>
      <w:r w:rsidRPr="00B3056F">
        <w:t>6.1.6.2.11</w:t>
      </w:r>
      <w:r w:rsidRPr="00B3056F">
        <w:tab/>
        <w:t>Type: PduSessionTypes</w:t>
      </w:r>
      <w:bookmarkEnd w:id="2296"/>
      <w:bookmarkEnd w:id="2297"/>
      <w:bookmarkEnd w:id="2298"/>
      <w:bookmarkEnd w:id="2299"/>
      <w:bookmarkEnd w:id="2300"/>
      <w:bookmarkEnd w:id="2301"/>
      <w:bookmarkEnd w:id="2302"/>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03" w:name="_Toc11338590"/>
      <w:bookmarkStart w:id="2304" w:name="_Toc27585242"/>
      <w:bookmarkStart w:id="2305" w:name="_Toc36457208"/>
      <w:bookmarkStart w:id="2306" w:name="_Toc45028102"/>
      <w:bookmarkStart w:id="2307" w:name="_Toc45028937"/>
      <w:bookmarkStart w:id="2308" w:name="_Toc51867698"/>
      <w:bookmarkStart w:id="2309" w:name="_Toc90560277"/>
      <w:r w:rsidRPr="00B3056F">
        <w:t>6.1.6.2.12</w:t>
      </w:r>
      <w:r w:rsidRPr="00B3056F">
        <w:tab/>
        <w:t>Type: SscModes</w:t>
      </w:r>
      <w:bookmarkEnd w:id="2303"/>
      <w:bookmarkEnd w:id="2304"/>
      <w:bookmarkEnd w:id="2305"/>
      <w:bookmarkEnd w:id="2306"/>
      <w:bookmarkEnd w:id="2307"/>
      <w:bookmarkEnd w:id="2308"/>
      <w:bookmarkEnd w:id="2309"/>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10" w:name="_Toc11338591"/>
      <w:bookmarkStart w:id="2311" w:name="_Toc27585243"/>
      <w:bookmarkStart w:id="2312" w:name="_Toc36457209"/>
      <w:bookmarkStart w:id="2313" w:name="_Toc45028103"/>
      <w:bookmarkStart w:id="2314" w:name="_Toc45028938"/>
      <w:bookmarkStart w:id="2315" w:name="_Toc51867699"/>
      <w:bookmarkStart w:id="2316" w:name="_Toc90560278"/>
      <w:r w:rsidRPr="00B3056F">
        <w:t>6.1.6.2.13</w:t>
      </w:r>
      <w:r w:rsidRPr="00B3056F">
        <w:tab/>
        <w:t>Type: SmsSubscriptionData</w:t>
      </w:r>
      <w:bookmarkEnd w:id="2310"/>
      <w:bookmarkEnd w:id="2311"/>
      <w:bookmarkEnd w:id="2312"/>
      <w:bookmarkEnd w:id="2313"/>
      <w:bookmarkEnd w:id="2314"/>
      <w:bookmarkEnd w:id="2315"/>
      <w:bookmarkEnd w:id="2316"/>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17" w:name="_Toc11338592"/>
      <w:bookmarkStart w:id="2318" w:name="_Toc27585244"/>
      <w:bookmarkStart w:id="2319" w:name="_Toc36457210"/>
      <w:bookmarkStart w:id="2320" w:name="_Toc45028104"/>
      <w:bookmarkStart w:id="2321" w:name="_Toc45028939"/>
      <w:bookmarkStart w:id="2322" w:name="_Toc51867700"/>
      <w:bookmarkStart w:id="2323" w:name="_Toc90560279"/>
      <w:r w:rsidRPr="00B3056F">
        <w:lastRenderedPageBreak/>
        <w:t>6.1.6.2.14</w:t>
      </w:r>
      <w:r w:rsidRPr="00B3056F">
        <w:tab/>
        <w:t>Type: SmsManagementSubscriptionData</w:t>
      </w:r>
      <w:bookmarkEnd w:id="2317"/>
      <w:bookmarkEnd w:id="2318"/>
      <w:bookmarkEnd w:id="2319"/>
      <w:bookmarkEnd w:id="2320"/>
      <w:bookmarkEnd w:id="2321"/>
      <w:bookmarkEnd w:id="2322"/>
      <w:bookmarkEnd w:id="2323"/>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24" w:name="_Toc11338593"/>
      <w:bookmarkStart w:id="2325" w:name="_Toc27585245"/>
      <w:bookmarkStart w:id="2326" w:name="_Toc36457211"/>
      <w:bookmarkStart w:id="2327" w:name="_Toc45028105"/>
      <w:bookmarkStart w:id="2328" w:name="_Toc45028940"/>
      <w:bookmarkStart w:id="2329" w:name="_Toc51867701"/>
      <w:bookmarkStart w:id="2330" w:name="_Toc90560280"/>
      <w:r w:rsidRPr="00B3056F">
        <w:t>6.1.6.2.15</w:t>
      </w:r>
      <w:r w:rsidRPr="00B3056F">
        <w:tab/>
        <w:t>Type: SubscriptionDataSets</w:t>
      </w:r>
      <w:bookmarkEnd w:id="2324"/>
      <w:bookmarkEnd w:id="2325"/>
      <w:bookmarkEnd w:id="2326"/>
      <w:bookmarkEnd w:id="2327"/>
      <w:bookmarkEnd w:id="2328"/>
      <w:bookmarkEnd w:id="2329"/>
      <w:bookmarkEnd w:id="2330"/>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31" w:name="_Toc11338594"/>
      <w:bookmarkStart w:id="2332" w:name="_Toc27585246"/>
      <w:bookmarkStart w:id="2333" w:name="_Toc36457212"/>
      <w:bookmarkStart w:id="2334" w:name="_Toc45028106"/>
      <w:bookmarkStart w:id="2335" w:name="_Toc45028941"/>
      <w:bookmarkStart w:id="2336" w:name="_Toc51867702"/>
      <w:bookmarkStart w:id="2337" w:name="_Toc90560281"/>
      <w:r w:rsidRPr="00B3056F">
        <w:lastRenderedPageBreak/>
        <w:t>6.1.6.2.16</w:t>
      </w:r>
      <w:r w:rsidRPr="00B3056F">
        <w:tab/>
        <w:t>Type: UeContextInSmfData</w:t>
      </w:r>
      <w:bookmarkEnd w:id="2331"/>
      <w:bookmarkEnd w:id="2332"/>
      <w:bookmarkEnd w:id="2333"/>
      <w:bookmarkEnd w:id="2334"/>
      <w:bookmarkEnd w:id="2335"/>
      <w:bookmarkEnd w:id="2336"/>
      <w:bookmarkEnd w:id="2337"/>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38" w:name="_Toc11338595"/>
      <w:bookmarkStart w:id="2339" w:name="_Toc27585247"/>
      <w:bookmarkStart w:id="2340" w:name="_Toc36457213"/>
      <w:bookmarkStart w:id="2341" w:name="_Toc45028107"/>
      <w:bookmarkStart w:id="2342" w:name="_Toc45028942"/>
      <w:bookmarkStart w:id="2343" w:name="_Toc51867703"/>
      <w:bookmarkStart w:id="2344" w:name="_Toc90560282"/>
      <w:r w:rsidRPr="00B3056F">
        <w:t>6.1.6.2.17</w:t>
      </w:r>
      <w:r w:rsidRPr="00B3056F">
        <w:tab/>
        <w:t>Type: PduSession</w:t>
      </w:r>
      <w:bookmarkEnd w:id="2338"/>
      <w:bookmarkEnd w:id="2339"/>
      <w:bookmarkEnd w:id="2340"/>
      <w:bookmarkEnd w:id="2341"/>
      <w:bookmarkEnd w:id="2342"/>
      <w:bookmarkEnd w:id="2343"/>
      <w:bookmarkEnd w:id="2344"/>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45" w:name="_Toc11338596"/>
      <w:bookmarkStart w:id="2346" w:name="_Toc27585248"/>
      <w:bookmarkStart w:id="2347" w:name="_Toc36457214"/>
      <w:bookmarkStart w:id="2348" w:name="_Toc45028108"/>
      <w:bookmarkStart w:id="2349" w:name="_Toc45028943"/>
      <w:bookmarkStart w:id="2350" w:name="_Toc51867704"/>
      <w:bookmarkStart w:id="2351" w:name="_Toc90560283"/>
      <w:r w:rsidRPr="00B3056F">
        <w:t>6.1.6.2.18</w:t>
      </w:r>
      <w:r w:rsidRPr="00B3056F">
        <w:tab/>
        <w:t>Type: IdTranslationResult</w:t>
      </w:r>
      <w:bookmarkEnd w:id="2345"/>
      <w:bookmarkEnd w:id="2346"/>
      <w:bookmarkEnd w:id="2347"/>
      <w:bookmarkEnd w:id="2348"/>
      <w:bookmarkEnd w:id="2349"/>
      <w:bookmarkEnd w:id="2350"/>
      <w:bookmarkEnd w:id="2351"/>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52" w:name="_Toc11338597"/>
      <w:bookmarkStart w:id="2353" w:name="_Toc27585249"/>
      <w:bookmarkStart w:id="2354" w:name="_Toc36457215"/>
      <w:bookmarkStart w:id="2355" w:name="_Toc45028109"/>
      <w:bookmarkStart w:id="2356" w:name="_Toc45028944"/>
      <w:bookmarkStart w:id="2357" w:name="_Toc51867705"/>
      <w:bookmarkStart w:id="2358" w:name="_Toc90560284"/>
      <w:r w:rsidRPr="00B3056F">
        <w:t>6.1.6.2.19</w:t>
      </w:r>
      <w:r w:rsidRPr="00B3056F">
        <w:tab/>
        <w:t>Void</w:t>
      </w:r>
      <w:bookmarkEnd w:id="2352"/>
      <w:bookmarkEnd w:id="2353"/>
      <w:bookmarkEnd w:id="2354"/>
      <w:bookmarkEnd w:id="2355"/>
      <w:bookmarkEnd w:id="2356"/>
      <w:bookmarkEnd w:id="2357"/>
      <w:bookmarkEnd w:id="2358"/>
    </w:p>
    <w:p w14:paraId="1373AB03" w14:textId="77777777" w:rsidR="00EF45DA" w:rsidRPr="00B3056F" w:rsidRDefault="00EF45DA" w:rsidP="00EF45DA">
      <w:pPr>
        <w:pStyle w:val="Heading5"/>
      </w:pPr>
      <w:bookmarkStart w:id="2359" w:name="_Toc11338598"/>
      <w:bookmarkStart w:id="2360" w:name="_Toc27585250"/>
      <w:bookmarkStart w:id="2361" w:name="_Toc36457216"/>
      <w:bookmarkStart w:id="2362" w:name="_Toc45028110"/>
      <w:bookmarkStart w:id="2363" w:name="_Toc45028945"/>
      <w:bookmarkStart w:id="2364" w:name="_Toc51867706"/>
      <w:bookmarkStart w:id="2365" w:name="_Toc90560285"/>
      <w:r w:rsidRPr="00B3056F">
        <w:t>6.1.6.2.20</w:t>
      </w:r>
      <w:r w:rsidRPr="00B3056F">
        <w:tab/>
        <w:t>Void</w:t>
      </w:r>
      <w:bookmarkEnd w:id="2359"/>
      <w:bookmarkEnd w:id="2360"/>
      <w:bookmarkEnd w:id="2361"/>
      <w:bookmarkEnd w:id="2362"/>
      <w:bookmarkEnd w:id="2363"/>
      <w:bookmarkEnd w:id="2364"/>
      <w:bookmarkEnd w:id="2365"/>
    </w:p>
    <w:p w14:paraId="57745FA4" w14:textId="18996E02" w:rsidR="00EF45DA" w:rsidRPr="00B3056F" w:rsidRDefault="00EF45DA" w:rsidP="00EF45DA">
      <w:pPr>
        <w:pStyle w:val="Heading5"/>
      </w:pPr>
      <w:bookmarkStart w:id="2366" w:name="_Toc11338599"/>
      <w:bookmarkStart w:id="2367" w:name="_Toc27585251"/>
      <w:bookmarkStart w:id="2368" w:name="_Toc36457217"/>
      <w:bookmarkStart w:id="2369" w:name="_Toc45028111"/>
      <w:bookmarkStart w:id="2370" w:name="_Toc45028946"/>
      <w:bookmarkStart w:id="2371" w:name="_Toc51867707"/>
      <w:bookmarkStart w:id="2372" w:name="_Toc90560286"/>
      <w:r w:rsidRPr="00B3056F">
        <w:t>6.1.6.2.21</w:t>
      </w:r>
      <w:r w:rsidRPr="00B3056F">
        <w:tab/>
        <w:t>Type: ModificationNotification</w:t>
      </w:r>
      <w:bookmarkEnd w:id="2366"/>
      <w:bookmarkEnd w:id="2367"/>
      <w:bookmarkEnd w:id="2368"/>
      <w:bookmarkEnd w:id="2369"/>
      <w:bookmarkEnd w:id="2370"/>
      <w:bookmarkEnd w:id="2371"/>
      <w:bookmarkEnd w:id="2372"/>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73" w:name="_Toc11338600"/>
      <w:bookmarkStart w:id="2374" w:name="_Toc27585252"/>
      <w:bookmarkStart w:id="2375" w:name="_Toc36457218"/>
      <w:bookmarkStart w:id="2376" w:name="_Toc45028112"/>
      <w:bookmarkStart w:id="2377" w:name="_Toc45028947"/>
      <w:bookmarkStart w:id="2378" w:name="_Toc51867708"/>
      <w:bookmarkStart w:id="2379" w:name="_Toc90560287"/>
      <w:r w:rsidRPr="00B3056F">
        <w:t>6.1.6.2.22</w:t>
      </w:r>
      <w:r w:rsidRPr="00B3056F">
        <w:tab/>
        <w:t>Type: IpAddress</w:t>
      </w:r>
      <w:bookmarkEnd w:id="2373"/>
      <w:bookmarkEnd w:id="2374"/>
      <w:bookmarkEnd w:id="2375"/>
      <w:bookmarkEnd w:id="2376"/>
      <w:bookmarkEnd w:id="2377"/>
      <w:bookmarkEnd w:id="2378"/>
      <w:bookmarkEnd w:id="2379"/>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80" w:name="_Toc11338601"/>
      <w:bookmarkStart w:id="2381" w:name="_Toc27585253"/>
      <w:bookmarkStart w:id="2382" w:name="_Toc36457219"/>
      <w:bookmarkStart w:id="2383" w:name="_Toc45028113"/>
      <w:bookmarkStart w:id="2384" w:name="_Toc45028948"/>
      <w:bookmarkStart w:id="2385" w:name="_Toc51867709"/>
      <w:bookmarkStart w:id="2386" w:name="_Toc90560288"/>
      <w:r w:rsidRPr="00B3056F">
        <w:lastRenderedPageBreak/>
        <w:t>6.1.6.2.23</w:t>
      </w:r>
      <w:r w:rsidRPr="00B3056F">
        <w:tab/>
        <w:t>Type: UeContextInSmsfData</w:t>
      </w:r>
      <w:bookmarkEnd w:id="2380"/>
      <w:bookmarkEnd w:id="2381"/>
      <w:bookmarkEnd w:id="2382"/>
      <w:bookmarkEnd w:id="2383"/>
      <w:bookmarkEnd w:id="2384"/>
      <w:bookmarkEnd w:id="2385"/>
      <w:bookmarkEnd w:id="2386"/>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87" w:name="_Toc11338602"/>
      <w:bookmarkStart w:id="2388" w:name="_Toc27585254"/>
      <w:bookmarkStart w:id="2389" w:name="_Toc36457220"/>
      <w:bookmarkStart w:id="2390" w:name="_Toc45028114"/>
      <w:bookmarkStart w:id="2391" w:name="_Toc45028949"/>
      <w:bookmarkStart w:id="2392" w:name="_Toc51867710"/>
      <w:bookmarkStart w:id="2393" w:name="_Toc90560289"/>
      <w:r w:rsidRPr="00B3056F">
        <w:t>6.1.6.2.24</w:t>
      </w:r>
      <w:r w:rsidRPr="00B3056F">
        <w:tab/>
        <w:t>Type: SmsfInfo</w:t>
      </w:r>
      <w:bookmarkEnd w:id="2387"/>
      <w:bookmarkEnd w:id="2388"/>
      <w:bookmarkEnd w:id="2389"/>
      <w:bookmarkEnd w:id="2390"/>
      <w:bookmarkEnd w:id="2391"/>
      <w:bookmarkEnd w:id="2392"/>
      <w:bookmarkEnd w:id="2393"/>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94" w:name="_Toc11338603"/>
      <w:bookmarkStart w:id="2395" w:name="_Toc27585255"/>
      <w:bookmarkStart w:id="2396" w:name="_Toc36457221"/>
      <w:bookmarkStart w:id="2397" w:name="_Toc45028115"/>
      <w:bookmarkStart w:id="2398" w:name="_Toc45028950"/>
      <w:bookmarkStart w:id="2399" w:name="_Toc51867711"/>
      <w:bookmarkStart w:id="2400" w:name="_Toc90560290"/>
      <w:r w:rsidRPr="00B3056F">
        <w:t>6.1.6.2.25</w:t>
      </w:r>
      <w:r w:rsidRPr="00B3056F">
        <w:tab/>
        <w:t>Type: AcknowledgeInfo</w:t>
      </w:r>
      <w:bookmarkEnd w:id="2394"/>
      <w:bookmarkEnd w:id="2395"/>
      <w:bookmarkEnd w:id="2396"/>
      <w:bookmarkEnd w:id="2397"/>
      <w:bookmarkEnd w:id="2398"/>
      <w:bookmarkEnd w:id="2399"/>
      <w:bookmarkEnd w:id="2400"/>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401" w:name="_Toc11338604"/>
      <w:bookmarkStart w:id="2402" w:name="_Toc27585256"/>
      <w:bookmarkStart w:id="2403" w:name="_Toc36457222"/>
      <w:bookmarkStart w:id="2404" w:name="_Toc45028116"/>
      <w:bookmarkStart w:id="2405" w:name="_Toc45028951"/>
      <w:bookmarkStart w:id="2406" w:name="_Toc51867712"/>
      <w:bookmarkStart w:id="2407" w:name="_Toc90560291"/>
      <w:r w:rsidRPr="00B3056F">
        <w:lastRenderedPageBreak/>
        <w:t>6.1.6.2.26</w:t>
      </w:r>
      <w:r w:rsidRPr="00B3056F">
        <w:tab/>
        <w:t>Type: SorInfo</w:t>
      </w:r>
      <w:bookmarkEnd w:id="2401"/>
      <w:bookmarkEnd w:id="2402"/>
      <w:bookmarkEnd w:id="2403"/>
      <w:bookmarkEnd w:id="2404"/>
      <w:bookmarkEnd w:id="2405"/>
      <w:bookmarkEnd w:id="2406"/>
      <w:bookmarkEnd w:id="2407"/>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08" w:name="_Toc11338605"/>
      <w:bookmarkStart w:id="2409" w:name="_Toc27585257"/>
      <w:bookmarkStart w:id="2410" w:name="_Toc36457223"/>
      <w:bookmarkStart w:id="2411" w:name="_Toc45028117"/>
      <w:bookmarkStart w:id="2412" w:name="_Toc45028952"/>
      <w:bookmarkStart w:id="2413" w:name="_Toc51867713"/>
      <w:bookmarkStart w:id="2414" w:name="_Toc90560292"/>
      <w:r w:rsidRPr="00B3056F">
        <w:t>6.1.6.2.27</w:t>
      </w:r>
      <w:r w:rsidRPr="00B3056F">
        <w:tab/>
        <w:t>Type: SharedData</w:t>
      </w:r>
      <w:bookmarkEnd w:id="2408"/>
      <w:bookmarkEnd w:id="2409"/>
      <w:bookmarkEnd w:id="2410"/>
      <w:bookmarkEnd w:id="2411"/>
      <w:bookmarkEnd w:id="2412"/>
      <w:bookmarkEnd w:id="2413"/>
      <w:bookmarkEnd w:id="2414"/>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15" w:name="_Toc11338606"/>
      <w:bookmarkStart w:id="2416" w:name="_Toc27585258"/>
      <w:bookmarkStart w:id="2417" w:name="_Toc36457224"/>
      <w:bookmarkStart w:id="2418" w:name="_Toc45028118"/>
      <w:bookmarkStart w:id="2419" w:name="_Toc45028953"/>
      <w:bookmarkStart w:id="2420" w:name="_Toc51867714"/>
      <w:bookmarkStart w:id="2421" w:name="_Toc90560293"/>
      <w:r w:rsidRPr="00B3056F">
        <w:lastRenderedPageBreak/>
        <w:t>6.1.6.2.28</w:t>
      </w:r>
      <w:r w:rsidRPr="00B3056F">
        <w:tab/>
        <w:t>Type: PgwInfo</w:t>
      </w:r>
      <w:bookmarkEnd w:id="2415"/>
      <w:bookmarkEnd w:id="2416"/>
      <w:bookmarkEnd w:id="2417"/>
      <w:bookmarkEnd w:id="2418"/>
      <w:bookmarkEnd w:id="2419"/>
      <w:bookmarkEnd w:id="2420"/>
      <w:bookmarkEnd w:id="2421"/>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22" w:name="_Toc11338607"/>
      <w:bookmarkStart w:id="2423" w:name="_Toc27585259"/>
      <w:bookmarkStart w:id="2424" w:name="_Toc36457225"/>
      <w:bookmarkStart w:id="2425" w:name="_Toc45028119"/>
      <w:bookmarkStart w:id="2426" w:name="_Toc45028954"/>
      <w:bookmarkStart w:id="2427" w:name="_Toc51867715"/>
      <w:bookmarkStart w:id="2428" w:name="_Toc90560294"/>
      <w:r w:rsidRPr="00B3056F">
        <w:t>6.1.6.2.29</w:t>
      </w:r>
      <w:r w:rsidRPr="00B3056F">
        <w:tab/>
        <w:t>Type: TraceDataResponse</w:t>
      </w:r>
      <w:bookmarkEnd w:id="2422"/>
      <w:bookmarkEnd w:id="2423"/>
      <w:bookmarkEnd w:id="2424"/>
      <w:bookmarkEnd w:id="2425"/>
      <w:bookmarkEnd w:id="2426"/>
      <w:bookmarkEnd w:id="2427"/>
      <w:bookmarkEnd w:id="2428"/>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29" w:name="_Toc11338608"/>
      <w:bookmarkStart w:id="2430" w:name="_Toc27585260"/>
      <w:bookmarkStart w:id="2431" w:name="_Toc36457226"/>
      <w:bookmarkStart w:id="2432" w:name="_Toc45028120"/>
      <w:bookmarkStart w:id="2433" w:name="_Toc45028955"/>
      <w:bookmarkStart w:id="2434" w:name="_Toc51867716"/>
      <w:bookmarkStart w:id="2435" w:name="_Toc90560295"/>
      <w:r w:rsidRPr="00B3056F">
        <w:t>6.1.6.2.30</w:t>
      </w:r>
      <w:r w:rsidRPr="00B3056F">
        <w:tab/>
        <w:t>Type: SteeringContainer</w:t>
      </w:r>
      <w:bookmarkEnd w:id="2429"/>
      <w:bookmarkEnd w:id="2430"/>
      <w:bookmarkEnd w:id="2431"/>
      <w:bookmarkEnd w:id="2432"/>
      <w:bookmarkEnd w:id="2433"/>
      <w:bookmarkEnd w:id="2434"/>
      <w:bookmarkEnd w:id="2435"/>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36" w:name="_Toc11338609"/>
      <w:bookmarkStart w:id="2437" w:name="_Toc27585261"/>
      <w:bookmarkStart w:id="2438" w:name="_Toc36457227"/>
      <w:bookmarkStart w:id="2439" w:name="_Toc45028121"/>
      <w:bookmarkStart w:id="2440" w:name="_Toc45028956"/>
      <w:bookmarkStart w:id="2441" w:name="_Toc51867717"/>
      <w:bookmarkStart w:id="2442" w:name="_Toc90560296"/>
      <w:r w:rsidRPr="00B3056F">
        <w:t>6.1.6.2.31</w:t>
      </w:r>
      <w:r w:rsidRPr="00B3056F">
        <w:tab/>
        <w:t>Type: SdmSubsModification</w:t>
      </w:r>
      <w:bookmarkEnd w:id="2436"/>
      <w:bookmarkEnd w:id="2437"/>
      <w:bookmarkEnd w:id="2438"/>
      <w:bookmarkEnd w:id="2439"/>
      <w:bookmarkEnd w:id="2440"/>
      <w:bookmarkEnd w:id="2441"/>
      <w:bookmarkEnd w:id="2442"/>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43" w:name="_Toc11338610"/>
      <w:bookmarkStart w:id="2444" w:name="_Toc27585262"/>
      <w:bookmarkStart w:id="2445" w:name="_Toc36457228"/>
      <w:bookmarkStart w:id="2446" w:name="_Toc45028122"/>
      <w:bookmarkStart w:id="2447" w:name="_Toc45028957"/>
      <w:bookmarkStart w:id="2448" w:name="_Toc51867718"/>
      <w:bookmarkStart w:id="2449" w:name="_Toc90560297"/>
      <w:r w:rsidRPr="00B3056F">
        <w:lastRenderedPageBreak/>
        <w:t>6.1.6.2.32</w:t>
      </w:r>
      <w:r w:rsidRPr="00B3056F">
        <w:tab/>
        <w:t>Type: EmergencyInfo</w:t>
      </w:r>
      <w:bookmarkEnd w:id="2443"/>
      <w:bookmarkEnd w:id="2444"/>
      <w:bookmarkEnd w:id="2445"/>
      <w:bookmarkEnd w:id="2446"/>
      <w:bookmarkEnd w:id="2447"/>
      <w:bookmarkEnd w:id="2448"/>
      <w:bookmarkEnd w:id="2449"/>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50" w:name="_Toc11338611"/>
      <w:bookmarkStart w:id="2451" w:name="_Toc27585263"/>
      <w:bookmarkStart w:id="2452" w:name="_Toc36457229"/>
      <w:bookmarkStart w:id="2453" w:name="_Toc45028123"/>
      <w:bookmarkStart w:id="2454" w:name="_Toc45028958"/>
      <w:bookmarkStart w:id="2455" w:name="_Toc51867719"/>
      <w:bookmarkStart w:id="2456" w:name="_Toc90560298"/>
      <w:r w:rsidRPr="00B3056F">
        <w:t>6.1.6.2.33</w:t>
      </w:r>
      <w:r w:rsidRPr="00B3056F">
        <w:tab/>
        <w:t xml:space="preserve">Type: </w:t>
      </w:r>
      <w:r w:rsidRPr="00B3056F">
        <w:rPr>
          <w:rFonts w:hint="eastAsia"/>
          <w:lang w:eastAsia="zh-CN"/>
        </w:rPr>
        <w:t>Upu</w:t>
      </w:r>
      <w:r w:rsidRPr="00B3056F">
        <w:t>Info</w:t>
      </w:r>
      <w:bookmarkEnd w:id="2450"/>
      <w:bookmarkEnd w:id="2451"/>
      <w:bookmarkEnd w:id="2452"/>
      <w:bookmarkEnd w:id="2453"/>
      <w:bookmarkEnd w:id="2454"/>
      <w:bookmarkEnd w:id="2455"/>
      <w:bookmarkEnd w:id="2456"/>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57" w:name="_Toc11338612"/>
      <w:bookmarkStart w:id="2458" w:name="_Toc27585264"/>
      <w:bookmarkStart w:id="2459" w:name="_Toc36457230"/>
      <w:bookmarkStart w:id="2460" w:name="_Toc45028124"/>
      <w:bookmarkStart w:id="2461" w:name="_Toc45028959"/>
      <w:bookmarkStart w:id="2462" w:name="_Toc51867720"/>
      <w:bookmarkStart w:id="2463" w:name="_Toc90560299"/>
      <w:r w:rsidRPr="00B3056F">
        <w:t>6.1.6.2.34</w:t>
      </w:r>
      <w:r w:rsidRPr="00B3056F">
        <w:tab/>
        <w:t xml:space="preserve">Type: </w:t>
      </w:r>
      <w:r w:rsidRPr="00B3056F">
        <w:rPr>
          <w:lang w:eastAsia="zh-CN"/>
        </w:rPr>
        <w:t>GroupIdentifiers</w:t>
      </w:r>
      <w:bookmarkEnd w:id="2457"/>
      <w:bookmarkEnd w:id="2458"/>
      <w:bookmarkEnd w:id="2459"/>
      <w:bookmarkEnd w:id="2460"/>
      <w:bookmarkEnd w:id="2461"/>
      <w:bookmarkEnd w:id="2462"/>
      <w:bookmarkEnd w:id="2463"/>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64" w:name="_Toc11338613"/>
      <w:bookmarkStart w:id="2465" w:name="_Toc27585265"/>
      <w:bookmarkStart w:id="2466" w:name="_Toc36457231"/>
      <w:bookmarkStart w:id="2467" w:name="_Toc45028125"/>
      <w:bookmarkStart w:id="2468" w:name="_Toc45028960"/>
      <w:bookmarkStart w:id="2469" w:name="_Toc51867721"/>
      <w:bookmarkStart w:id="2470" w:name="_Toc90560300"/>
      <w:r w:rsidRPr="00B3056F">
        <w:lastRenderedPageBreak/>
        <w:t>6.1.6.2.35</w:t>
      </w:r>
      <w:r w:rsidRPr="00B3056F">
        <w:tab/>
        <w:t xml:space="preserve">Type: </w:t>
      </w:r>
      <w:r w:rsidRPr="00B3056F">
        <w:rPr>
          <w:rFonts w:hint="eastAsia"/>
          <w:lang w:eastAsia="zh-CN"/>
        </w:rPr>
        <w:t>NiddInformation</w:t>
      </w:r>
      <w:bookmarkEnd w:id="2464"/>
      <w:bookmarkEnd w:id="2465"/>
      <w:bookmarkEnd w:id="2466"/>
      <w:bookmarkEnd w:id="2467"/>
      <w:bookmarkEnd w:id="2468"/>
      <w:bookmarkEnd w:id="2469"/>
      <w:bookmarkEnd w:id="2470"/>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71" w:name="_Toc27585266"/>
      <w:bookmarkStart w:id="2472" w:name="_Toc36457232"/>
      <w:bookmarkStart w:id="2473" w:name="_Toc45028126"/>
      <w:bookmarkStart w:id="2474" w:name="_Toc45028961"/>
      <w:bookmarkStart w:id="2475" w:name="_Toc51867722"/>
      <w:bookmarkStart w:id="2476" w:name="_Toc11338614"/>
      <w:bookmarkStart w:id="2477" w:name="_Toc90560301"/>
      <w:r w:rsidRPr="00B3056F">
        <w:t>6.1.6.2.36</w:t>
      </w:r>
      <w:r w:rsidRPr="00B3056F">
        <w:tab/>
        <w:t>Type: CagData</w:t>
      </w:r>
      <w:bookmarkEnd w:id="2471"/>
      <w:bookmarkEnd w:id="2472"/>
      <w:bookmarkEnd w:id="2473"/>
      <w:bookmarkEnd w:id="2474"/>
      <w:bookmarkEnd w:id="2475"/>
      <w:bookmarkEnd w:id="2477"/>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78" w:name="_Toc27585267"/>
      <w:bookmarkStart w:id="2479" w:name="_Toc36457233"/>
      <w:bookmarkStart w:id="2480" w:name="_Toc45028127"/>
      <w:bookmarkStart w:id="2481" w:name="_Toc45028962"/>
      <w:bookmarkStart w:id="2482" w:name="_Toc51867723"/>
      <w:bookmarkStart w:id="2483" w:name="_Toc90560302"/>
      <w:r w:rsidRPr="00B3056F">
        <w:t>6.1.6.2.37</w:t>
      </w:r>
      <w:r w:rsidRPr="00B3056F">
        <w:tab/>
        <w:t>Type: CagInfo</w:t>
      </w:r>
      <w:bookmarkEnd w:id="2478"/>
      <w:bookmarkEnd w:id="2479"/>
      <w:bookmarkEnd w:id="2480"/>
      <w:bookmarkEnd w:id="2481"/>
      <w:bookmarkEnd w:id="2482"/>
      <w:bookmarkEnd w:id="2483"/>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84" w:name="_Toc27585268"/>
      <w:bookmarkStart w:id="2485" w:name="_Toc36457234"/>
      <w:bookmarkStart w:id="2486" w:name="_Toc45028128"/>
      <w:bookmarkStart w:id="2487" w:name="_Toc45028963"/>
      <w:bookmarkStart w:id="2488" w:name="_Toc51867724"/>
      <w:bookmarkStart w:id="2489" w:name="_Toc90560303"/>
      <w:r w:rsidRPr="00B3056F">
        <w:lastRenderedPageBreak/>
        <w:t>6.1.6.2.38</w:t>
      </w:r>
      <w:r w:rsidRPr="00B3056F">
        <w:tab/>
        <w:t>Type: AdditionalSnssaiData</w:t>
      </w:r>
      <w:bookmarkEnd w:id="2484"/>
      <w:bookmarkEnd w:id="2485"/>
      <w:bookmarkEnd w:id="2486"/>
      <w:bookmarkEnd w:id="2487"/>
      <w:bookmarkEnd w:id="2488"/>
      <w:bookmarkEnd w:id="2489"/>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90" w:name="_Toc27585269"/>
      <w:bookmarkStart w:id="2491" w:name="_Toc36457235"/>
      <w:bookmarkStart w:id="2492" w:name="_Toc45028129"/>
      <w:bookmarkStart w:id="2493" w:name="_Toc45028964"/>
      <w:bookmarkStart w:id="2494" w:name="_Toc51867725"/>
      <w:bookmarkStart w:id="2495" w:name="_Toc90560304"/>
      <w:r w:rsidRPr="00B3056F">
        <w:t>6.1.6.2.39</w:t>
      </w:r>
      <w:r w:rsidRPr="00B3056F">
        <w:tab/>
        <w:t>Type: VnGroupData</w:t>
      </w:r>
      <w:bookmarkEnd w:id="2490"/>
      <w:bookmarkEnd w:id="2491"/>
      <w:bookmarkEnd w:id="2492"/>
      <w:bookmarkEnd w:id="2493"/>
      <w:bookmarkEnd w:id="2494"/>
      <w:bookmarkEnd w:id="2495"/>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96" w:name="_Toc27585270"/>
      <w:bookmarkStart w:id="2497" w:name="_Toc36457236"/>
      <w:bookmarkStart w:id="2498" w:name="_Toc45028130"/>
      <w:bookmarkStart w:id="2499" w:name="_Toc45028965"/>
      <w:bookmarkStart w:id="2500" w:name="_Toc51867726"/>
      <w:bookmarkStart w:id="2501" w:name="_Toc90560305"/>
      <w:r w:rsidRPr="00B3056F">
        <w:t>6.1.6.2.40</w:t>
      </w:r>
      <w:r w:rsidRPr="00B3056F">
        <w:tab/>
        <w:t>Type: AppDescriptor</w:t>
      </w:r>
      <w:bookmarkEnd w:id="2496"/>
      <w:bookmarkEnd w:id="2497"/>
      <w:bookmarkEnd w:id="2498"/>
      <w:bookmarkEnd w:id="2499"/>
      <w:bookmarkEnd w:id="2500"/>
      <w:bookmarkEnd w:id="2501"/>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502" w:name="_Toc27585271"/>
      <w:bookmarkStart w:id="2503" w:name="_Toc36457237"/>
      <w:bookmarkStart w:id="2504" w:name="_Toc45028131"/>
      <w:bookmarkStart w:id="2505" w:name="_Toc45028966"/>
      <w:bookmarkStart w:id="2506" w:name="_Toc51867727"/>
      <w:bookmarkStart w:id="2507" w:name="_Toc90560306"/>
      <w:r w:rsidRPr="00B3056F">
        <w:t>6.1.6.2.41</w:t>
      </w:r>
      <w:r w:rsidRPr="00B3056F">
        <w:tab/>
        <w:t>Type: AppPortId</w:t>
      </w:r>
      <w:bookmarkEnd w:id="2502"/>
      <w:bookmarkEnd w:id="2503"/>
      <w:bookmarkEnd w:id="2504"/>
      <w:bookmarkEnd w:id="2505"/>
      <w:bookmarkEnd w:id="2506"/>
      <w:bookmarkEnd w:id="2507"/>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08" w:name="_Toc27585272"/>
      <w:bookmarkStart w:id="2509" w:name="_Toc36457238"/>
      <w:bookmarkStart w:id="2510" w:name="_Toc45028132"/>
      <w:bookmarkStart w:id="2511" w:name="_Toc45028967"/>
      <w:bookmarkStart w:id="2512" w:name="_Toc51867728"/>
      <w:bookmarkStart w:id="2513" w:name="_Toc90560307"/>
      <w:r w:rsidRPr="00B3056F">
        <w:t>6.1.6.2.42</w:t>
      </w:r>
      <w:r w:rsidRPr="00B3056F">
        <w:tab/>
        <w:t>Type: LcsPrivacyData</w:t>
      </w:r>
      <w:bookmarkEnd w:id="2508"/>
      <w:bookmarkEnd w:id="2509"/>
      <w:bookmarkEnd w:id="2510"/>
      <w:bookmarkEnd w:id="2511"/>
      <w:bookmarkEnd w:id="2512"/>
      <w:bookmarkEnd w:id="2513"/>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14" w:name="_Toc27585273"/>
      <w:bookmarkStart w:id="2515" w:name="_Toc36457239"/>
      <w:bookmarkStart w:id="2516" w:name="_Toc45028133"/>
      <w:bookmarkStart w:id="2517" w:name="_Toc45028968"/>
      <w:bookmarkStart w:id="2518" w:name="_Toc51867729"/>
      <w:bookmarkStart w:id="2519" w:name="_Toc90560308"/>
      <w:r w:rsidRPr="00B3056F">
        <w:lastRenderedPageBreak/>
        <w:t>6.1.6.2.43</w:t>
      </w:r>
      <w:r w:rsidRPr="00B3056F">
        <w:tab/>
        <w:t>Type: Lpi</w:t>
      </w:r>
      <w:bookmarkEnd w:id="2514"/>
      <w:bookmarkEnd w:id="2515"/>
      <w:bookmarkEnd w:id="2516"/>
      <w:bookmarkEnd w:id="2517"/>
      <w:bookmarkEnd w:id="2518"/>
      <w:bookmarkEnd w:id="2519"/>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20" w:name="_Toc27585274"/>
      <w:bookmarkStart w:id="2521" w:name="_Toc36457240"/>
      <w:bookmarkStart w:id="2522" w:name="_Toc45028134"/>
      <w:bookmarkStart w:id="2523" w:name="_Toc45028969"/>
      <w:bookmarkStart w:id="2524" w:name="_Toc51867730"/>
      <w:bookmarkStart w:id="2525" w:name="_Toc90560309"/>
      <w:r w:rsidRPr="00B3056F">
        <w:t>6.1.6.2.44</w:t>
      </w:r>
      <w:r w:rsidRPr="00B3056F">
        <w:tab/>
        <w:t>Type: UnrelatedClass</w:t>
      </w:r>
      <w:bookmarkEnd w:id="2520"/>
      <w:bookmarkEnd w:id="2521"/>
      <w:bookmarkEnd w:id="2522"/>
      <w:bookmarkEnd w:id="2523"/>
      <w:bookmarkEnd w:id="2524"/>
      <w:bookmarkEnd w:id="2525"/>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26" w:name="_Toc27585275"/>
      <w:bookmarkStart w:id="2527" w:name="_Toc36457241"/>
      <w:bookmarkStart w:id="2528" w:name="_Toc45028135"/>
      <w:bookmarkStart w:id="2529" w:name="_Toc45028970"/>
      <w:bookmarkStart w:id="2530" w:name="_Toc51867731"/>
      <w:bookmarkStart w:id="2531" w:name="_Toc90560310"/>
      <w:r w:rsidRPr="00B3056F">
        <w:t>6.1.6.2.45</w:t>
      </w:r>
      <w:r w:rsidRPr="00B3056F">
        <w:tab/>
        <w:t>Type: PlmnOperatorClass</w:t>
      </w:r>
      <w:bookmarkEnd w:id="2526"/>
      <w:bookmarkEnd w:id="2527"/>
      <w:bookmarkEnd w:id="2528"/>
      <w:bookmarkEnd w:id="2529"/>
      <w:bookmarkEnd w:id="2530"/>
      <w:bookmarkEnd w:id="2531"/>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32" w:name="_Toc27585276"/>
      <w:bookmarkStart w:id="2533" w:name="_Toc36457242"/>
      <w:bookmarkStart w:id="2534" w:name="_Toc45028136"/>
      <w:bookmarkStart w:id="2535" w:name="_Toc45028971"/>
      <w:bookmarkStart w:id="2536" w:name="_Toc51867732"/>
      <w:bookmarkStart w:id="2537" w:name="_Toc90560311"/>
      <w:r w:rsidRPr="00B3056F">
        <w:t>6.1.6.2.46</w:t>
      </w:r>
      <w:r w:rsidRPr="00B3056F">
        <w:tab/>
        <w:t>Type: ValidTimePeriod</w:t>
      </w:r>
      <w:bookmarkEnd w:id="2532"/>
      <w:bookmarkEnd w:id="2533"/>
      <w:bookmarkEnd w:id="2534"/>
      <w:bookmarkEnd w:id="2535"/>
      <w:bookmarkEnd w:id="2536"/>
      <w:bookmarkEnd w:id="2537"/>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38" w:name="_Toc27585277"/>
      <w:bookmarkStart w:id="2539" w:name="_Toc36457243"/>
      <w:bookmarkStart w:id="2540" w:name="_Toc45028137"/>
      <w:bookmarkStart w:id="2541" w:name="_Toc45028972"/>
      <w:bookmarkStart w:id="2542" w:name="_Toc51867733"/>
      <w:bookmarkStart w:id="2543" w:name="_Toc90560312"/>
      <w:r w:rsidRPr="00B3056F">
        <w:lastRenderedPageBreak/>
        <w:t>6.1.6.2.47</w:t>
      </w:r>
      <w:r w:rsidRPr="00B3056F">
        <w:tab/>
        <w:t>Type: LcsMoData</w:t>
      </w:r>
      <w:bookmarkEnd w:id="2538"/>
      <w:bookmarkEnd w:id="2539"/>
      <w:bookmarkEnd w:id="2540"/>
      <w:bookmarkEnd w:id="2541"/>
      <w:bookmarkEnd w:id="2542"/>
      <w:bookmarkEnd w:id="2543"/>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44" w:name="_Toc27585278"/>
      <w:bookmarkStart w:id="2545" w:name="_Toc36457244"/>
      <w:bookmarkStart w:id="2546" w:name="_Toc45028138"/>
      <w:bookmarkStart w:id="2547" w:name="_Toc45028973"/>
      <w:bookmarkStart w:id="2548" w:name="_Toc51867734"/>
      <w:bookmarkStart w:id="2549" w:name="_Toc90560313"/>
      <w:r w:rsidRPr="00B3056F">
        <w:t>6.1.6.2.48</w:t>
      </w:r>
      <w:r w:rsidRPr="00B3056F">
        <w:tab/>
        <w:t>Type: EcRestrictionData</w:t>
      </w:r>
      <w:bookmarkEnd w:id="2544"/>
      <w:bookmarkEnd w:id="2545"/>
      <w:r w:rsidR="00AB5EE0">
        <w:t>Wb</w:t>
      </w:r>
      <w:bookmarkEnd w:id="2546"/>
      <w:bookmarkEnd w:id="2547"/>
      <w:bookmarkEnd w:id="2548"/>
      <w:bookmarkEnd w:id="2549"/>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50" w:name="_Toc27585279"/>
      <w:bookmarkStart w:id="2551" w:name="_Toc36457245"/>
      <w:bookmarkStart w:id="2552" w:name="_Toc45028139"/>
      <w:bookmarkStart w:id="2553" w:name="_Toc45028974"/>
      <w:bookmarkStart w:id="2554" w:name="_Toc51867735"/>
      <w:bookmarkStart w:id="2555" w:name="_Toc90560314"/>
      <w:r w:rsidRPr="00B3056F">
        <w:lastRenderedPageBreak/>
        <w:t>6.1.6.2.49</w:t>
      </w:r>
      <w:r w:rsidRPr="00B3056F">
        <w:tab/>
        <w:t>Type: ExpectedUeBehaviourData</w:t>
      </w:r>
      <w:bookmarkEnd w:id="2550"/>
      <w:bookmarkEnd w:id="2551"/>
      <w:bookmarkEnd w:id="2552"/>
      <w:bookmarkEnd w:id="2553"/>
      <w:bookmarkEnd w:id="2554"/>
      <w:bookmarkEnd w:id="2555"/>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56" w:name="_Toc27585280"/>
      <w:bookmarkStart w:id="2557" w:name="_Toc36457246"/>
      <w:bookmarkStart w:id="2558" w:name="_Toc45028140"/>
      <w:bookmarkStart w:id="2559" w:name="_Toc45028975"/>
      <w:bookmarkStart w:id="2560" w:name="_Toc51867736"/>
      <w:bookmarkStart w:id="2561" w:name="_Toc90560315"/>
      <w:r w:rsidRPr="00B3056F">
        <w:t>6.1.6.2.50</w:t>
      </w:r>
      <w:r w:rsidRPr="00B3056F">
        <w:tab/>
      </w:r>
      <w:r w:rsidR="00CE3D84">
        <w:t>Void</w:t>
      </w:r>
      <w:bookmarkEnd w:id="2556"/>
      <w:bookmarkEnd w:id="2557"/>
      <w:bookmarkEnd w:id="2558"/>
      <w:bookmarkEnd w:id="2559"/>
      <w:bookmarkEnd w:id="2560"/>
      <w:bookmarkEnd w:id="2561"/>
    </w:p>
    <w:p w14:paraId="175F9B67" w14:textId="04271233" w:rsidR="00EF45DA" w:rsidRPr="00B3056F" w:rsidRDefault="00EF45DA" w:rsidP="00EF45DA">
      <w:pPr>
        <w:pStyle w:val="Heading5"/>
      </w:pPr>
      <w:bookmarkStart w:id="2562" w:name="_Toc27585281"/>
      <w:bookmarkStart w:id="2563" w:name="_Toc36457247"/>
      <w:bookmarkStart w:id="2564" w:name="_Toc45028141"/>
      <w:bookmarkStart w:id="2565" w:name="_Toc45028976"/>
      <w:bookmarkStart w:id="2566" w:name="_Toc51867737"/>
      <w:bookmarkStart w:id="2567" w:name="_Toc90560316"/>
      <w:r w:rsidRPr="00B3056F">
        <w:t>6.1.6.2.51</w:t>
      </w:r>
      <w:r w:rsidRPr="00B3056F">
        <w:tab/>
      </w:r>
      <w:r w:rsidR="00CE3D84">
        <w:t>Void</w:t>
      </w:r>
      <w:bookmarkEnd w:id="2562"/>
      <w:bookmarkEnd w:id="2563"/>
      <w:bookmarkEnd w:id="2564"/>
      <w:bookmarkEnd w:id="2565"/>
      <w:bookmarkEnd w:id="2566"/>
      <w:bookmarkEnd w:id="2567"/>
    </w:p>
    <w:p w14:paraId="5BE758AE" w14:textId="77777777" w:rsidR="00EF45DA" w:rsidRPr="00B3056F" w:rsidRDefault="00EF45DA" w:rsidP="00EF45DA">
      <w:pPr>
        <w:pStyle w:val="Heading5"/>
      </w:pPr>
      <w:bookmarkStart w:id="2568" w:name="_Toc27585282"/>
      <w:bookmarkStart w:id="2569" w:name="_Toc36457248"/>
      <w:bookmarkStart w:id="2570" w:name="_Toc45028142"/>
      <w:bookmarkStart w:id="2571" w:name="_Toc45028977"/>
      <w:bookmarkStart w:id="2572" w:name="_Toc51867738"/>
      <w:bookmarkStart w:id="2573" w:name="_Toc90560317"/>
      <w:r w:rsidRPr="00B3056F">
        <w:t>6.1.6.2.52</w:t>
      </w:r>
      <w:r w:rsidRPr="00B3056F">
        <w:tab/>
        <w:t xml:space="preserve">Type: </w:t>
      </w:r>
      <w:r w:rsidRPr="00B3056F">
        <w:rPr>
          <w:rFonts w:eastAsia="Malgun Gothic"/>
        </w:rPr>
        <w:t>SuggestedPacketNumDl</w:t>
      </w:r>
      <w:bookmarkEnd w:id="2568"/>
      <w:bookmarkEnd w:id="2569"/>
      <w:bookmarkEnd w:id="2570"/>
      <w:bookmarkEnd w:id="2571"/>
      <w:bookmarkEnd w:id="2572"/>
      <w:bookmarkEnd w:id="2573"/>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74" w:name="_Toc27585283"/>
      <w:bookmarkStart w:id="2575" w:name="_Toc36457249"/>
      <w:bookmarkStart w:id="2576" w:name="_Toc45028143"/>
      <w:bookmarkStart w:id="2577" w:name="_Toc45028978"/>
      <w:bookmarkStart w:id="2578" w:name="_Toc51867739"/>
      <w:bookmarkStart w:id="2579" w:name="_Toc90560318"/>
      <w:r w:rsidRPr="00B3056F">
        <w:lastRenderedPageBreak/>
        <w:t>6.</w:t>
      </w:r>
      <w:r w:rsidR="00FC4719">
        <w:t>1</w:t>
      </w:r>
      <w:r w:rsidRPr="00B3056F">
        <w:t>.6.2.53</w:t>
      </w:r>
      <w:r w:rsidRPr="00B3056F">
        <w:tab/>
      </w:r>
      <w:r w:rsidR="00B60623">
        <w:t>Void</w:t>
      </w:r>
      <w:bookmarkEnd w:id="2574"/>
      <w:bookmarkEnd w:id="2575"/>
      <w:bookmarkEnd w:id="2576"/>
      <w:bookmarkEnd w:id="2577"/>
      <w:bookmarkEnd w:id="2578"/>
      <w:bookmarkEnd w:id="2579"/>
    </w:p>
    <w:p w14:paraId="05BF62DB" w14:textId="08B2DC72" w:rsidR="00EF45DA" w:rsidRPr="00B3056F" w:rsidRDefault="00EF45DA" w:rsidP="00EF45DA">
      <w:pPr>
        <w:pStyle w:val="Heading5"/>
      </w:pPr>
      <w:bookmarkStart w:id="2580" w:name="_Toc27585284"/>
      <w:bookmarkStart w:id="2581" w:name="_Toc36457250"/>
      <w:bookmarkStart w:id="2582" w:name="_Toc45028144"/>
      <w:bookmarkStart w:id="2583" w:name="_Toc45028979"/>
      <w:bookmarkStart w:id="2584" w:name="_Toc51867740"/>
      <w:bookmarkStart w:id="2585" w:name="_Toc90560319"/>
      <w:r w:rsidRPr="00B3056F">
        <w:t>6.1.6.2.54</w:t>
      </w:r>
      <w:r w:rsidRPr="00B3056F">
        <w:tab/>
        <w:t>Type: FrameRouteInfo</w:t>
      </w:r>
      <w:bookmarkEnd w:id="2580"/>
      <w:bookmarkEnd w:id="2581"/>
      <w:bookmarkEnd w:id="2582"/>
      <w:bookmarkEnd w:id="2583"/>
      <w:bookmarkEnd w:id="2584"/>
      <w:bookmarkEnd w:id="2585"/>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86" w:name="_Toc36457251"/>
      <w:bookmarkStart w:id="2587" w:name="_Toc45028145"/>
      <w:bookmarkStart w:id="2588" w:name="_Toc45028980"/>
      <w:bookmarkStart w:id="2589" w:name="_Toc51867741"/>
      <w:bookmarkStart w:id="2590" w:name="_Toc27585285"/>
      <w:bookmarkStart w:id="2591" w:name="_Toc90560320"/>
      <w:r w:rsidRPr="00B3056F">
        <w:t>6.1.6.2.55</w:t>
      </w:r>
      <w:r w:rsidRPr="00B3056F">
        <w:tab/>
        <w:t>Type: SorUpdateInfo</w:t>
      </w:r>
      <w:bookmarkEnd w:id="2586"/>
      <w:bookmarkEnd w:id="2587"/>
      <w:bookmarkEnd w:id="2588"/>
      <w:bookmarkEnd w:id="2589"/>
      <w:bookmarkEnd w:id="2591"/>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92" w:name="_Toc36457252"/>
      <w:bookmarkStart w:id="2593" w:name="_Toc45028146"/>
      <w:bookmarkStart w:id="2594" w:name="_Toc45028981"/>
      <w:bookmarkStart w:id="2595" w:name="_Toc51867742"/>
      <w:bookmarkStart w:id="2596" w:name="_Toc90560321"/>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92"/>
      <w:bookmarkEnd w:id="2593"/>
      <w:bookmarkEnd w:id="2594"/>
      <w:bookmarkEnd w:id="2595"/>
      <w:bookmarkEnd w:id="2596"/>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97" w:name="_Toc36457253"/>
      <w:bookmarkStart w:id="2598" w:name="_Toc45028147"/>
      <w:bookmarkStart w:id="2599" w:name="_Toc45028982"/>
      <w:bookmarkStart w:id="2600" w:name="_Toc51867743"/>
      <w:bookmarkStart w:id="2601" w:name="_Toc90560322"/>
      <w:r w:rsidRPr="00B3056F">
        <w:t>6.1.6.2.57</w:t>
      </w:r>
      <w:r w:rsidRPr="00B3056F">
        <w:tab/>
        <w:t xml:space="preserve">Type: </w:t>
      </w:r>
      <w:r w:rsidRPr="00B3056F">
        <w:rPr>
          <w:rFonts w:hint="eastAsia"/>
          <w:lang w:eastAsia="zh-CN"/>
        </w:rPr>
        <w:t>Edrx</w:t>
      </w:r>
      <w:r w:rsidRPr="00B3056F">
        <w:rPr>
          <w:lang w:eastAsia="zh-CN"/>
        </w:rPr>
        <w:t>Parameters</w:t>
      </w:r>
      <w:bookmarkEnd w:id="2597"/>
      <w:bookmarkEnd w:id="2598"/>
      <w:bookmarkEnd w:id="2599"/>
      <w:bookmarkEnd w:id="2600"/>
      <w:bookmarkEnd w:id="2601"/>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02" w:name="_Toc36457254"/>
      <w:bookmarkStart w:id="2603" w:name="_Toc45028148"/>
      <w:bookmarkStart w:id="2604" w:name="_Toc45028983"/>
      <w:bookmarkStart w:id="2605" w:name="_Toc51867744"/>
      <w:bookmarkStart w:id="2606" w:name="_Toc90560323"/>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602"/>
      <w:bookmarkEnd w:id="2603"/>
      <w:bookmarkEnd w:id="2604"/>
      <w:bookmarkEnd w:id="2605"/>
      <w:bookmarkEnd w:id="2606"/>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07" w:name="_Toc36457255"/>
      <w:bookmarkStart w:id="2608" w:name="_Toc45028149"/>
      <w:bookmarkStart w:id="2609" w:name="_Toc45028984"/>
      <w:bookmarkStart w:id="2610" w:name="_Toc51867745"/>
      <w:bookmarkStart w:id="2611" w:name="_Toc90560324"/>
      <w:r w:rsidRPr="00B3056F">
        <w:t>6.1.6.2.59</w:t>
      </w:r>
      <w:r w:rsidRPr="00B3056F">
        <w:tab/>
      </w:r>
      <w:r w:rsidR="0007473E">
        <w:t>Void</w:t>
      </w:r>
      <w:bookmarkEnd w:id="2607"/>
      <w:bookmarkEnd w:id="2608"/>
      <w:bookmarkEnd w:id="2609"/>
      <w:bookmarkEnd w:id="2610"/>
      <w:bookmarkEnd w:id="2611"/>
    </w:p>
    <w:p w14:paraId="70E6C3E9" w14:textId="09FECC08" w:rsidR="00EF45DA" w:rsidRPr="00B3056F" w:rsidRDefault="00EF45DA" w:rsidP="00EF45DA">
      <w:pPr>
        <w:pStyle w:val="Heading5"/>
      </w:pPr>
      <w:bookmarkStart w:id="2612" w:name="_Toc36457256"/>
      <w:bookmarkStart w:id="2613" w:name="_Toc45028150"/>
      <w:bookmarkStart w:id="2614" w:name="_Toc45028985"/>
      <w:bookmarkStart w:id="2615" w:name="_Toc51867746"/>
      <w:bookmarkStart w:id="2616" w:name="_Toc90560325"/>
      <w:r w:rsidRPr="00B3056F">
        <w:t>6.1.6.2.60</w:t>
      </w:r>
      <w:r w:rsidRPr="00B3056F">
        <w:tab/>
      </w:r>
      <w:r w:rsidR="0007473E">
        <w:t>Void</w:t>
      </w:r>
      <w:bookmarkEnd w:id="2612"/>
      <w:bookmarkEnd w:id="2613"/>
      <w:bookmarkEnd w:id="2614"/>
      <w:bookmarkEnd w:id="2615"/>
      <w:bookmarkEnd w:id="2616"/>
    </w:p>
    <w:p w14:paraId="46241C2A" w14:textId="42A4A799" w:rsidR="00EF45DA" w:rsidRPr="00B3056F" w:rsidRDefault="00EF45DA" w:rsidP="00EF45DA">
      <w:pPr>
        <w:pStyle w:val="Heading5"/>
      </w:pPr>
      <w:bookmarkStart w:id="2617" w:name="_Toc36457257"/>
      <w:bookmarkStart w:id="2618" w:name="_Toc45028151"/>
      <w:bookmarkStart w:id="2619" w:name="_Toc45028986"/>
      <w:bookmarkStart w:id="2620" w:name="_Toc51867747"/>
      <w:bookmarkStart w:id="2621" w:name="_Toc90560326"/>
      <w:r w:rsidRPr="00B3056F">
        <w:t>6.1.6.2.61</w:t>
      </w:r>
      <w:r w:rsidRPr="00B3056F">
        <w:tab/>
        <w:t xml:space="preserve">Type: </w:t>
      </w:r>
      <w:r w:rsidR="0007473E">
        <w:t>Void</w:t>
      </w:r>
      <w:bookmarkEnd w:id="2617"/>
      <w:bookmarkEnd w:id="2618"/>
      <w:bookmarkEnd w:id="2619"/>
      <w:bookmarkEnd w:id="2620"/>
      <w:bookmarkEnd w:id="2621"/>
    </w:p>
    <w:p w14:paraId="3A0B163A" w14:textId="77777777" w:rsidR="00EF45DA" w:rsidRPr="00B3056F" w:rsidRDefault="00EF45DA" w:rsidP="00EF45DA">
      <w:pPr>
        <w:pStyle w:val="Heading5"/>
      </w:pPr>
      <w:bookmarkStart w:id="2622" w:name="_Toc36457258"/>
      <w:bookmarkStart w:id="2623" w:name="_Toc45028152"/>
      <w:bookmarkStart w:id="2624" w:name="_Toc45028987"/>
      <w:bookmarkStart w:id="2625" w:name="_Toc51867748"/>
      <w:bookmarkStart w:id="2626" w:name="_Toc90560327"/>
      <w:r w:rsidRPr="00B3056F">
        <w:t>6.1.6.2.62</w:t>
      </w:r>
      <w:r w:rsidRPr="00B3056F">
        <w:tab/>
        <w:t xml:space="preserve">Type: </w:t>
      </w:r>
      <w:r w:rsidRPr="00B3056F">
        <w:rPr>
          <w:rFonts w:hint="eastAsia"/>
          <w:lang w:eastAsia="zh-CN"/>
        </w:rPr>
        <w:t>ExternalUnrelatedClass</w:t>
      </w:r>
      <w:bookmarkEnd w:id="2622"/>
      <w:bookmarkEnd w:id="2623"/>
      <w:bookmarkEnd w:id="2624"/>
      <w:bookmarkEnd w:id="2625"/>
      <w:bookmarkEnd w:id="2626"/>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27" w:name="_Toc36457259"/>
      <w:bookmarkStart w:id="2628" w:name="_Toc45028153"/>
      <w:bookmarkStart w:id="2629" w:name="_Toc45028988"/>
      <w:bookmarkStart w:id="2630" w:name="_Toc51867749"/>
      <w:bookmarkStart w:id="2631" w:name="_Toc90560328"/>
      <w:r w:rsidRPr="00B3056F">
        <w:t>6.1.6.2.63</w:t>
      </w:r>
      <w:r w:rsidRPr="00B3056F">
        <w:tab/>
        <w:t xml:space="preserve">Type: </w:t>
      </w:r>
      <w:r w:rsidRPr="00B3056F">
        <w:rPr>
          <w:rFonts w:hint="eastAsia"/>
          <w:lang w:eastAsia="zh-CN"/>
        </w:rPr>
        <w:t>AfExternal</w:t>
      </w:r>
      <w:bookmarkEnd w:id="2627"/>
      <w:bookmarkEnd w:id="2628"/>
      <w:bookmarkEnd w:id="2629"/>
      <w:bookmarkEnd w:id="2630"/>
      <w:bookmarkEnd w:id="2631"/>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32" w:name="_Toc36457260"/>
      <w:bookmarkStart w:id="2633" w:name="_Toc45028154"/>
      <w:bookmarkStart w:id="2634" w:name="_Toc45028989"/>
      <w:bookmarkStart w:id="2635" w:name="_Toc51867750"/>
      <w:bookmarkStart w:id="2636" w:name="_Toc90560329"/>
      <w:r w:rsidRPr="00B3056F">
        <w:lastRenderedPageBreak/>
        <w:t>6.1.6.2.64</w:t>
      </w:r>
      <w:r w:rsidRPr="00B3056F">
        <w:tab/>
        <w:t xml:space="preserve">Type: </w:t>
      </w:r>
      <w:r w:rsidRPr="00B3056F">
        <w:rPr>
          <w:rFonts w:hint="eastAsia"/>
          <w:lang w:eastAsia="zh-CN"/>
        </w:rPr>
        <w:t>LcsClientExternal</w:t>
      </w:r>
      <w:bookmarkEnd w:id="2632"/>
      <w:bookmarkEnd w:id="2633"/>
      <w:bookmarkEnd w:id="2634"/>
      <w:bookmarkEnd w:id="2635"/>
      <w:bookmarkEnd w:id="2636"/>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37" w:name="_Toc36457261"/>
      <w:bookmarkStart w:id="2638" w:name="_Toc45028155"/>
      <w:bookmarkStart w:id="2639" w:name="_Toc45028990"/>
      <w:bookmarkStart w:id="2640" w:name="_Toc51867751"/>
      <w:bookmarkStart w:id="2641" w:name="_Toc90560330"/>
      <w:r w:rsidRPr="00B3056F">
        <w:t>6.1.6.2.65</w:t>
      </w:r>
      <w:r w:rsidRPr="00B3056F">
        <w:tab/>
        <w:t xml:space="preserve">Type: </w:t>
      </w:r>
      <w:r w:rsidRPr="00B3056F">
        <w:rPr>
          <w:rFonts w:hint="eastAsia"/>
          <w:lang w:eastAsia="zh-CN"/>
        </w:rPr>
        <w:t>LcsClientGroupExternal</w:t>
      </w:r>
      <w:bookmarkEnd w:id="2637"/>
      <w:bookmarkEnd w:id="2638"/>
      <w:bookmarkEnd w:id="2639"/>
      <w:bookmarkEnd w:id="2640"/>
      <w:bookmarkEnd w:id="2641"/>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42" w:name="_Toc36457262"/>
      <w:bookmarkStart w:id="2643" w:name="_Toc45028156"/>
      <w:bookmarkStart w:id="2644" w:name="_Toc45028991"/>
      <w:bookmarkStart w:id="2645" w:name="_Toc51867752"/>
      <w:bookmarkStart w:id="2646" w:name="_Toc90560331"/>
      <w:r w:rsidRPr="00B3056F">
        <w:t>6.1.6.2.66</w:t>
      </w:r>
      <w:r w:rsidRPr="00B3056F">
        <w:tab/>
        <w:t xml:space="preserve">Type: </w:t>
      </w:r>
      <w:r w:rsidRPr="00B3056F">
        <w:rPr>
          <w:rFonts w:hint="eastAsia"/>
          <w:lang w:eastAsia="zh-CN"/>
        </w:rPr>
        <w:t>ServiceTypeUnrelatedClass</w:t>
      </w:r>
      <w:bookmarkEnd w:id="2642"/>
      <w:bookmarkEnd w:id="2643"/>
      <w:bookmarkEnd w:id="2644"/>
      <w:bookmarkEnd w:id="2645"/>
      <w:bookmarkEnd w:id="2646"/>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47" w:name="_Toc36457263"/>
      <w:bookmarkStart w:id="2648" w:name="_Toc45028157"/>
      <w:bookmarkStart w:id="2649" w:name="_Toc45028992"/>
      <w:bookmarkStart w:id="2650" w:name="_Toc51867753"/>
      <w:bookmarkStart w:id="2651" w:name="_Toc90560332"/>
      <w:r w:rsidRPr="00B3056F">
        <w:t>6.1.6.2.67</w:t>
      </w:r>
      <w:r w:rsidRPr="00B3056F">
        <w:tab/>
        <w:t xml:space="preserve">Type: </w:t>
      </w:r>
      <w:r w:rsidRPr="00B3056F">
        <w:rPr>
          <w:lang w:eastAsia="zh-CN"/>
        </w:rPr>
        <w:t>UeId</w:t>
      </w:r>
      <w:bookmarkEnd w:id="2647"/>
      <w:bookmarkEnd w:id="2648"/>
      <w:bookmarkEnd w:id="2649"/>
      <w:bookmarkEnd w:id="2650"/>
      <w:bookmarkEnd w:id="2651"/>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52" w:name="_Toc45028158"/>
      <w:bookmarkStart w:id="2653" w:name="_Toc45028993"/>
      <w:bookmarkStart w:id="2654" w:name="_Toc51867754"/>
      <w:bookmarkStart w:id="2655" w:name="_Toc36457264"/>
      <w:bookmarkStart w:id="2656" w:name="_Toc90560333"/>
      <w:r w:rsidRPr="000B71E3">
        <w:lastRenderedPageBreak/>
        <w:t>6.1.6.2.</w:t>
      </w:r>
      <w:r w:rsidR="0022775D">
        <w:t>6</w:t>
      </w:r>
      <w:r w:rsidR="001A381D">
        <w:t>8</w:t>
      </w:r>
      <w:r w:rsidRPr="000B71E3">
        <w:tab/>
        <w:t xml:space="preserve">Type: </w:t>
      </w:r>
      <w:r>
        <w:t>Default</w:t>
      </w:r>
      <w:r>
        <w:rPr>
          <w:rFonts w:hint="eastAsia"/>
          <w:lang w:eastAsia="zh-CN"/>
        </w:rPr>
        <w:t>UnrelatedClass</w:t>
      </w:r>
      <w:bookmarkEnd w:id="2652"/>
      <w:bookmarkEnd w:id="2653"/>
      <w:bookmarkEnd w:id="2654"/>
      <w:bookmarkEnd w:id="2656"/>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57" w:name="_Toc45028159"/>
      <w:bookmarkStart w:id="2658" w:name="_Toc45028994"/>
      <w:bookmarkStart w:id="2659" w:name="_Toc51867755"/>
      <w:bookmarkStart w:id="2660" w:name="_Toc90560334"/>
      <w:r w:rsidRPr="00B3056F">
        <w:t>6.1.6.2.</w:t>
      </w:r>
      <w:r w:rsidR="000217B9">
        <w:t>69</w:t>
      </w:r>
      <w:r w:rsidRPr="00B3056F">
        <w:tab/>
        <w:t xml:space="preserve">Type: </w:t>
      </w:r>
      <w:r>
        <w:t>ContextInfo</w:t>
      </w:r>
      <w:bookmarkEnd w:id="2657"/>
      <w:bookmarkEnd w:id="2658"/>
      <w:bookmarkEnd w:id="2659"/>
      <w:bookmarkEnd w:id="2660"/>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61" w:name="_Toc45028160"/>
      <w:bookmarkStart w:id="2662" w:name="_Toc45028995"/>
      <w:bookmarkStart w:id="2663" w:name="_Toc51867756"/>
      <w:bookmarkStart w:id="2664" w:name="_Toc90560335"/>
      <w:r>
        <w:t>6.1.6.2.</w:t>
      </w:r>
      <w:r w:rsidR="009B0C15">
        <w:t>70</w:t>
      </w:r>
      <w:r>
        <w:tab/>
        <w:t>Type: UeContextInA</w:t>
      </w:r>
      <w:r w:rsidRPr="00B3056F">
        <w:t>mfData</w:t>
      </w:r>
      <w:bookmarkEnd w:id="2661"/>
      <w:bookmarkEnd w:id="2662"/>
      <w:bookmarkEnd w:id="2663"/>
      <w:bookmarkEnd w:id="2664"/>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65" w:name="_Toc45028161"/>
      <w:bookmarkStart w:id="2666" w:name="_Toc45028996"/>
      <w:bookmarkStart w:id="2667" w:name="_Toc51867757"/>
      <w:bookmarkStart w:id="2668" w:name="_Toc90560336"/>
      <w:r>
        <w:t>6.1.6.2.</w:t>
      </w:r>
      <w:r w:rsidR="0043191A">
        <w:t>71</w:t>
      </w:r>
      <w:r>
        <w:tab/>
        <w:t>Type: V2xSubscriptionData</w:t>
      </w:r>
      <w:bookmarkEnd w:id="2665"/>
      <w:bookmarkEnd w:id="2666"/>
      <w:bookmarkEnd w:id="2667"/>
      <w:bookmarkEnd w:id="2668"/>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69" w:name="_Toc45028162"/>
      <w:bookmarkStart w:id="2670" w:name="_Toc45028997"/>
      <w:bookmarkStart w:id="2671" w:name="_Toc51867758"/>
      <w:bookmarkStart w:id="2672" w:name="_Toc90560337"/>
      <w:r w:rsidRPr="00B3056F">
        <w:lastRenderedPageBreak/>
        <w:t>6.1.6.2.</w:t>
      </w:r>
      <w:r w:rsidR="001B4D0F">
        <w:t>72</w:t>
      </w:r>
      <w:r w:rsidRPr="00B3056F">
        <w:tab/>
        <w:t xml:space="preserve">Type: </w:t>
      </w:r>
      <w:r w:rsidRPr="005D42E1">
        <w:t>LcsBroadcastAssistanceTypesData</w:t>
      </w:r>
      <w:bookmarkEnd w:id="2669"/>
      <w:bookmarkEnd w:id="2670"/>
      <w:bookmarkEnd w:id="2671"/>
      <w:bookmarkEnd w:id="2672"/>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lastRenderedPageBreak/>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73" w:name="_Toc45028163"/>
      <w:bookmarkStart w:id="2674" w:name="_Toc45028998"/>
    </w:p>
    <w:p w14:paraId="6AE3DC16" w14:textId="0994C410" w:rsidR="00264DA5" w:rsidRPr="000B71E3" w:rsidRDefault="00264DA5" w:rsidP="00264DA5">
      <w:pPr>
        <w:pStyle w:val="Heading5"/>
      </w:pPr>
      <w:bookmarkStart w:id="2675" w:name="_Toc20118719"/>
      <w:bookmarkStart w:id="2676" w:name="_Toc27584892"/>
      <w:bookmarkStart w:id="2677" w:name="_Toc45027677"/>
      <w:bookmarkStart w:id="2678" w:name="_Toc51867759"/>
      <w:bookmarkStart w:id="2679" w:name="_Toc90560338"/>
      <w:r>
        <w:t>6.1.6.2.</w:t>
      </w:r>
      <w:r w:rsidR="00C83248">
        <w:t>73</w:t>
      </w:r>
      <w:r w:rsidRPr="000B71E3">
        <w:tab/>
        <w:t xml:space="preserve">Type: </w:t>
      </w:r>
      <w:bookmarkEnd w:id="2675"/>
      <w:bookmarkEnd w:id="2676"/>
      <w:bookmarkEnd w:id="2677"/>
      <w:r>
        <w:rPr>
          <w:lang w:eastAsia="zh-CN"/>
        </w:rPr>
        <w:t>DatasetNames</w:t>
      </w:r>
      <w:bookmarkEnd w:id="2678"/>
      <w:bookmarkEnd w:id="2679"/>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80" w:name="_Toc51867760"/>
      <w:bookmarkStart w:id="2681" w:name="_Toc90560339"/>
      <w:r w:rsidRPr="00B3056F">
        <w:rPr>
          <w:lang w:val="en-US"/>
        </w:rPr>
        <w:t>6.1.6.3</w:t>
      </w:r>
      <w:r w:rsidRPr="00B3056F">
        <w:rPr>
          <w:lang w:val="en-US"/>
        </w:rPr>
        <w:tab/>
        <w:t>Simple data types and enumerations</w:t>
      </w:r>
      <w:bookmarkEnd w:id="2476"/>
      <w:bookmarkEnd w:id="2590"/>
      <w:bookmarkEnd w:id="2655"/>
      <w:bookmarkEnd w:id="2673"/>
      <w:bookmarkEnd w:id="2674"/>
      <w:bookmarkEnd w:id="2680"/>
      <w:bookmarkEnd w:id="2681"/>
    </w:p>
    <w:p w14:paraId="7BAF8FB1" w14:textId="77777777" w:rsidR="00EF45DA" w:rsidRPr="00B3056F" w:rsidRDefault="00EF45DA" w:rsidP="00EF45DA">
      <w:pPr>
        <w:pStyle w:val="Heading5"/>
      </w:pPr>
      <w:bookmarkStart w:id="2682" w:name="_Toc11338615"/>
      <w:bookmarkStart w:id="2683" w:name="_Toc27585286"/>
      <w:bookmarkStart w:id="2684" w:name="_Toc36457265"/>
      <w:bookmarkStart w:id="2685" w:name="_Toc45028164"/>
      <w:bookmarkStart w:id="2686" w:name="_Toc45028999"/>
      <w:bookmarkStart w:id="2687" w:name="_Toc51867761"/>
      <w:bookmarkStart w:id="2688" w:name="_Toc90560340"/>
      <w:r w:rsidRPr="00B3056F">
        <w:t>6.1.6.3.1</w:t>
      </w:r>
      <w:r w:rsidRPr="00B3056F">
        <w:tab/>
        <w:t>Introduction</w:t>
      </w:r>
      <w:bookmarkEnd w:id="2682"/>
      <w:bookmarkEnd w:id="2683"/>
      <w:bookmarkEnd w:id="2684"/>
      <w:bookmarkEnd w:id="2685"/>
      <w:bookmarkEnd w:id="2686"/>
      <w:bookmarkEnd w:id="2687"/>
      <w:bookmarkEnd w:id="2688"/>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89" w:name="_Toc11338616"/>
      <w:bookmarkStart w:id="2690" w:name="_Toc27585287"/>
      <w:bookmarkStart w:id="2691" w:name="_Toc36457266"/>
      <w:bookmarkStart w:id="2692" w:name="_Toc45028165"/>
      <w:bookmarkStart w:id="2693" w:name="_Toc45029000"/>
      <w:bookmarkStart w:id="2694" w:name="_Toc51867762"/>
      <w:bookmarkStart w:id="2695" w:name="_Toc90560341"/>
      <w:r w:rsidRPr="00B3056F">
        <w:t>6.1.6.3.2</w:t>
      </w:r>
      <w:r w:rsidRPr="00B3056F">
        <w:tab/>
        <w:t>Simple data types</w:t>
      </w:r>
      <w:bookmarkEnd w:id="2689"/>
      <w:bookmarkEnd w:id="2690"/>
      <w:bookmarkEnd w:id="2691"/>
      <w:bookmarkEnd w:id="2692"/>
      <w:bookmarkEnd w:id="2693"/>
      <w:bookmarkEnd w:id="2694"/>
      <w:bookmarkEnd w:id="2695"/>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96" w:name="_Toc11338617"/>
      <w:bookmarkStart w:id="2697" w:name="_Toc27585288"/>
      <w:bookmarkStart w:id="2698" w:name="_Toc36457267"/>
      <w:bookmarkStart w:id="2699" w:name="_Toc45028166"/>
      <w:bookmarkStart w:id="2700" w:name="_Toc45029001"/>
      <w:bookmarkStart w:id="2701" w:name="_Toc51867763"/>
      <w:bookmarkStart w:id="2702" w:name="_Toc90560342"/>
      <w:r w:rsidRPr="00B3056F">
        <w:lastRenderedPageBreak/>
        <w:t>6.1.6.3.3</w:t>
      </w:r>
      <w:r w:rsidRPr="00B3056F">
        <w:tab/>
        <w:t>Enumeration: DataSetName</w:t>
      </w:r>
      <w:bookmarkEnd w:id="2696"/>
      <w:bookmarkEnd w:id="2697"/>
      <w:bookmarkEnd w:id="2698"/>
      <w:bookmarkEnd w:id="2699"/>
      <w:bookmarkEnd w:id="2700"/>
      <w:bookmarkEnd w:id="2701"/>
      <w:bookmarkEnd w:id="2702"/>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03" w:name="_Toc11338618"/>
      <w:bookmarkStart w:id="2704" w:name="_Toc27585289"/>
      <w:bookmarkStart w:id="2705" w:name="_Toc36457268"/>
      <w:bookmarkStart w:id="2706" w:name="_Toc45028167"/>
      <w:bookmarkStart w:id="2707" w:name="_Toc45029002"/>
      <w:bookmarkStart w:id="2708" w:name="_Toc51867764"/>
      <w:bookmarkStart w:id="2709" w:name="_Toc90560343"/>
      <w:r w:rsidRPr="00B3056F">
        <w:t>6.1.6.3.4</w:t>
      </w:r>
      <w:r w:rsidRPr="00B3056F">
        <w:tab/>
        <w:t>Void</w:t>
      </w:r>
      <w:bookmarkEnd w:id="2703"/>
      <w:bookmarkEnd w:id="2704"/>
      <w:bookmarkEnd w:id="2705"/>
      <w:bookmarkEnd w:id="2706"/>
      <w:bookmarkEnd w:id="2707"/>
      <w:bookmarkEnd w:id="2708"/>
      <w:bookmarkEnd w:id="2709"/>
    </w:p>
    <w:p w14:paraId="0D3F5B57" w14:textId="77777777" w:rsidR="00EF45DA" w:rsidRPr="00B3056F" w:rsidRDefault="00EF45DA" w:rsidP="00EF45DA">
      <w:pPr>
        <w:pStyle w:val="Heading5"/>
      </w:pPr>
      <w:bookmarkStart w:id="2710" w:name="_Toc11338619"/>
      <w:bookmarkStart w:id="2711" w:name="_Toc27585290"/>
      <w:bookmarkStart w:id="2712" w:name="_Toc36457269"/>
      <w:bookmarkStart w:id="2713" w:name="_Toc45028168"/>
      <w:bookmarkStart w:id="2714" w:name="_Toc45029003"/>
      <w:bookmarkStart w:id="2715" w:name="_Toc51867765"/>
      <w:bookmarkStart w:id="2716" w:name="_Toc90560344"/>
      <w:r w:rsidRPr="00B3056F">
        <w:t>6.1.6.3.5</w:t>
      </w:r>
      <w:r w:rsidRPr="00B3056F">
        <w:tab/>
        <w:t>Void</w:t>
      </w:r>
      <w:bookmarkEnd w:id="2710"/>
      <w:bookmarkEnd w:id="2711"/>
      <w:bookmarkEnd w:id="2712"/>
      <w:bookmarkEnd w:id="2713"/>
      <w:bookmarkEnd w:id="2714"/>
      <w:bookmarkEnd w:id="2715"/>
      <w:bookmarkEnd w:id="2716"/>
    </w:p>
    <w:p w14:paraId="529FC26A" w14:textId="77777777" w:rsidR="00EF45DA" w:rsidRPr="00B3056F" w:rsidRDefault="00EF45DA" w:rsidP="00EF45DA">
      <w:pPr>
        <w:pStyle w:val="Heading5"/>
      </w:pPr>
      <w:bookmarkStart w:id="2717" w:name="_Toc11338620"/>
      <w:bookmarkStart w:id="2718" w:name="_Toc27585291"/>
      <w:bookmarkStart w:id="2719" w:name="_Toc36457270"/>
      <w:bookmarkStart w:id="2720" w:name="_Toc45028169"/>
      <w:bookmarkStart w:id="2721" w:name="_Toc45029004"/>
      <w:bookmarkStart w:id="2722" w:name="_Toc51867766"/>
      <w:bookmarkStart w:id="2723" w:name="_Toc90560345"/>
      <w:r w:rsidRPr="00B3056F">
        <w:t>6.1.6.3.6</w:t>
      </w:r>
      <w:r w:rsidRPr="00B3056F">
        <w:tab/>
        <w:t>Void</w:t>
      </w:r>
      <w:bookmarkEnd w:id="2717"/>
      <w:bookmarkEnd w:id="2718"/>
      <w:bookmarkEnd w:id="2719"/>
      <w:bookmarkEnd w:id="2720"/>
      <w:bookmarkEnd w:id="2721"/>
      <w:bookmarkEnd w:id="2722"/>
      <w:bookmarkEnd w:id="2723"/>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24" w:name="_Toc11338621"/>
      <w:bookmarkStart w:id="2725" w:name="_Toc27585292"/>
      <w:bookmarkStart w:id="2726" w:name="_Toc36457271"/>
      <w:bookmarkStart w:id="2727" w:name="_Toc45028170"/>
      <w:bookmarkStart w:id="2728" w:name="_Toc45029005"/>
      <w:bookmarkStart w:id="2729" w:name="_Toc51867767"/>
      <w:bookmarkStart w:id="2730" w:name="_Toc90560346"/>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24"/>
      <w:bookmarkEnd w:id="2725"/>
      <w:bookmarkEnd w:id="2726"/>
      <w:bookmarkEnd w:id="2727"/>
      <w:bookmarkEnd w:id="2728"/>
      <w:bookmarkEnd w:id="2729"/>
      <w:bookmarkEnd w:id="2730"/>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31" w:name="_Toc27585293"/>
      <w:bookmarkStart w:id="2732" w:name="_Toc36457272"/>
      <w:bookmarkStart w:id="2733" w:name="_Toc45028171"/>
      <w:bookmarkStart w:id="2734" w:name="_Toc45029006"/>
      <w:bookmarkStart w:id="2735" w:name="_Toc51867768"/>
      <w:bookmarkStart w:id="2736" w:name="_Toc11338622"/>
      <w:bookmarkStart w:id="2737" w:name="_Toc90560347"/>
      <w:r w:rsidRPr="00B3056F">
        <w:t>6.1.6.3.8</w:t>
      </w:r>
      <w:r w:rsidRPr="00B3056F">
        <w:tab/>
        <w:t>Enumeration: LocationPrivacyInd</w:t>
      </w:r>
      <w:bookmarkEnd w:id="2731"/>
      <w:bookmarkEnd w:id="2732"/>
      <w:bookmarkEnd w:id="2733"/>
      <w:bookmarkEnd w:id="2734"/>
      <w:bookmarkEnd w:id="2735"/>
      <w:bookmarkEnd w:id="2737"/>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38" w:name="_Toc27585294"/>
      <w:bookmarkStart w:id="2739" w:name="_Toc36457273"/>
      <w:bookmarkStart w:id="2740" w:name="_Toc45028172"/>
      <w:bookmarkStart w:id="2741" w:name="_Toc45029007"/>
      <w:bookmarkStart w:id="2742" w:name="_Toc51867769"/>
      <w:bookmarkStart w:id="2743" w:name="_Toc90560348"/>
      <w:r w:rsidRPr="00B3056F">
        <w:lastRenderedPageBreak/>
        <w:t>6.1.6.3.9</w:t>
      </w:r>
      <w:r w:rsidRPr="00B3056F">
        <w:tab/>
        <w:t>Enumeration: PrivacyCheckRelatedAction</w:t>
      </w:r>
      <w:bookmarkEnd w:id="2738"/>
      <w:bookmarkEnd w:id="2739"/>
      <w:bookmarkEnd w:id="2740"/>
      <w:bookmarkEnd w:id="2741"/>
      <w:bookmarkEnd w:id="2742"/>
      <w:bookmarkEnd w:id="2743"/>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44" w:name="_Toc27585295"/>
      <w:bookmarkStart w:id="2745" w:name="_Toc36457274"/>
      <w:bookmarkStart w:id="2746" w:name="_Toc45028173"/>
      <w:bookmarkStart w:id="2747" w:name="_Toc45029008"/>
      <w:bookmarkStart w:id="2748" w:name="_Toc51867770"/>
      <w:bookmarkStart w:id="2749" w:name="_Toc90560349"/>
      <w:r w:rsidRPr="00B3056F">
        <w:t>6.1.6.3.10</w:t>
      </w:r>
      <w:r w:rsidRPr="00B3056F">
        <w:tab/>
        <w:t>Enumeration: LcsClientClass</w:t>
      </w:r>
      <w:bookmarkEnd w:id="2744"/>
      <w:bookmarkEnd w:id="2745"/>
      <w:bookmarkEnd w:id="2746"/>
      <w:bookmarkEnd w:id="2747"/>
      <w:bookmarkEnd w:id="2748"/>
      <w:bookmarkEnd w:id="2749"/>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50" w:name="_Toc27585296"/>
      <w:bookmarkStart w:id="2751" w:name="_Toc36457275"/>
      <w:bookmarkStart w:id="2752" w:name="_Toc45028174"/>
      <w:bookmarkStart w:id="2753" w:name="_Toc45029009"/>
      <w:bookmarkStart w:id="2754" w:name="_Toc51867771"/>
      <w:bookmarkStart w:id="2755" w:name="_Toc90560350"/>
      <w:r w:rsidRPr="00B3056F">
        <w:t>6.1.6.3.11</w:t>
      </w:r>
      <w:r w:rsidRPr="00B3056F">
        <w:tab/>
        <w:t>Enumeration: LcsMoServiceClass</w:t>
      </w:r>
      <w:bookmarkEnd w:id="2750"/>
      <w:bookmarkEnd w:id="2751"/>
      <w:bookmarkEnd w:id="2752"/>
      <w:bookmarkEnd w:id="2753"/>
      <w:bookmarkEnd w:id="2754"/>
      <w:bookmarkEnd w:id="2755"/>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56" w:name="_Toc36457276"/>
      <w:bookmarkStart w:id="2757" w:name="_Toc45028175"/>
      <w:bookmarkStart w:id="2758" w:name="_Toc45029010"/>
      <w:bookmarkStart w:id="2759" w:name="_Toc51867772"/>
      <w:bookmarkStart w:id="2760" w:name="_Toc27585297"/>
      <w:bookmarkStart w:id="2761" w:name="_Toc90560351"/>
      <w:r w:rsidRPr="00B3056F">
        <w:t>6.1.6.3.12</w:t>
      </w:r>
      <w:r w:rsidRPr="00B3056F">
        <w:tab/>
        <w:t>Enumeration: OperationMode</w:t>
      </w:r>
      <w:bookmarkEnd w:id="2756"/>
      <w:bookmarkEnd w:id="2757"/>
      <w:bookmarkEnd w:id="2758"/>
      <w:bookmarkEnd w:id="2759"/>
      <w:bookmarkEnd w:id="2761"/>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62" w:name="_Toc36457277"/>
      <w:bookmarkStart w:id="2763" w:name="_Toc45028176"/>
      <w:bookmarkStart w:id="2764" w:name="_Toc45029011"/>
      <w:bookmarkStart w:id="2765" w:name="_Toc51867773"/>
      <w:bookmarkStart w:id="2766" w:name="_Toc90560352"/>
      <w:r w:rsidRPr="00B3056F">
        <w:t>6.1.6.3.13</w:t>
      </w:r>
      <w:r w:rsidRPr="00B3056F">
        <w:tab/>
        <w:t>Enumeration: SorUpdateIndicator</w:t>
      </w:r>
      <w:bookmarkEnd w:id="2762"/>
      <w:bookmarkEnd w:id="2763"/>
      <w:bookmarkEnd w:id="2764"/>
      <w:bookmarkEnd w:id="2765"/>
      <w:bookmarkEnd w:id="2766"/>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67" w:name="_Toc36457278"/>
    </w:p>
    <w:p w14:paraId="096CDC4E" w14:textId="77777777" w:rsidR="00EF45DA" w:rsidRPr="00B3056F" w:rsidRDefault="00EF45DA" w:rsidP="00EF45DA">
      <w:pPr>
        <w:pStyle w:val="Heading5"/>
        <w:rPr>
          <w:lang w:eastAsia="zh-CN"/>
        </w:rPr>
      </w:pPr>
      <w:bookmarkStart w:id="2768" w:name="_Toc45028177"/>
      <w:bookmarkStart w:id="2769" w:name="_Toc45029012"/>
      <w:bookmarkStart w:id="2770" w:name="_Toc51867774"/>
      <w:bookmarkStart w:id="2771" w:name="_Toc90560353"/>
      <w:r w:rsidRPr="00B3056F">
        <w:lastRenderedPageBreak/>
        <w:t>6.1.6.3.14</w:t>
      </w:r>
      <w:r w:rsidRPr="00B3056F">
        <w:tab/>
        <w:t xml:space="preserve">Enumeration: </w:t>
      </w:r>
      <w:r w:rsidRPr="00B3056F">
        <w:rPr>
          <w:rFonts w:hint="eastAsia"/>
          <w:lang w:eastAsia="zh-CN"/>
        </w:rPr>
        <w:t>CodeWordInd</w:t>
      </w:r>
      <w:bookmarkEnd w:id="2767"/>
      <w:bookmarkEnd w:id="2768"/>
      <w:bookmarkEnd w:id="2769"/>
      <w:bookmarkEnd w:id="2770"/>
      <w:bookmarkEnd w:id="2771"/>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72" w:name="_Toc45028178"/>
      <w:bookmarkStart w:id="2773" w:name="_Toc45029013"/>
      <w:bookmarkStart w:id="2774" w:name="_Toc51867775"/>
      <w:bookmarkStart w:id="2775" w:name="_Toc36457279"/>
      <w:bookmarkStart w:id="2776" w:name="_Toc90560354"/>
      <w:r w:rsidRPr="000B71E3">
        <w:t>6.1.6.3.</w:t>
      </w:r>
      <w:r w:rsidR="005752A6">
        <w:t>15</w:t>
      </w:r>
      <w:r w:rsidRPr="000B71E3">
        <w:tab/>
        <w:t xml:space="preserve">Enumeration: </w:t>
      </w:r>
      <w:r>
        <w:rPr>
          <w:lang w:eastAsia="zh-CN"/>
        </w:rPr>
        <w:t>MdtUserConsent</w:t>
      </w:r>
      <w:bookmarkEnd w:id="2772"/>
      <w:bookmarkEnd w:id="2773"/>
      <w:bookmarkEnd w:id="2774"/>
      <w:bookmarkEnd w:id="2776"/>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77" w:name="_Toc45028179"/>
      <w:bookmarkStart w:id="2778" w:name="_Toc45029014"/>
    </w:p>
    <w:p w14:paraId="46FB8CAB" w14:textId="4EA7A083" w:rsidR="00EF45DA" w:rsidRPr="00B3056F" w:rsidRDefault="00EF45DA" w:rsidP="00EF45DA">
      <w:pPr>
        <w:pStyle w:val="Heading3"/>
      </w:pPr>
      <w:bookmarkStart w:id="2779" w:name="_Toc51867776"/>
      <w:bookmarkStart w:id="2780" w:name="_Toc90560355"/>
      <w:r w:rsidRPr="00B3056F">
        <w:t>6.1.7</w:t>
      </w:r>
      <w:r w:rsidRPr="00B3056F">
        <w:tab/>
        <w:t>Error Handling</w:t>
      </w:r>
      <w:bookmarkEnd w:id="2736"/>
      <w:bookmarkEnd w:id="2760"/>
      <w:bookmarkEnd w:id="2775"/>
      <w:bookmarkEnd w:id="2777"/>
      <w:bookmarkEnd w:id="2778"/>
      <w:bookmarkEnd w:id="2779"/>
      <w:bookmarkEnd w:id="2780"/>
    </w:p>
    <w:p w14:paraId="3B505031" w14:textId="77777777" w:rsidR="00EF45DA" w:rsidRPr="00B3056F" w:rsidRDefault="00EF45DA" w:rsidP="00EF45DA">
      <w:pPr>
        <w:pStyle w:val="Heading4"/>
      </w:pPr>
      <w:bookmarkStart w:id="2781" w:name="_Toc11338623"/>
      <w:bookmarkStart w:id="2782" w:name="_Toc27585298"/>
      <w:bookmarkStart w:id="2783" w:name="_Toc36457280"/>
      <w:bookmarkStart w:id="2784" w:name="_Toc45028180"/>
      <w:bookmarkStart w:id="2785" w:name="_Toc45029015"/>
      <w:bookmarkStart w:id="2786" w:name="_Toc51867777"/>
      <w:bookmarkStart w:id="2787" w:name="_Toc90560356"/>
      <w:r w:rsidRPr="00B3056F">
        <w:t>6.1.7.1</w:t>
      </w:r>
      <w:r w:rsidRPr="00B3056F">
        <w:tab/>
        <w:t>General</w:t>
      </w:r>
      <w:bookmarkEnd w:id="2781"/>
      <w:bookmarkEnd w:id="2782"/>
      <w:bookmarkEnd w:id="2783"/>
      <w:bookmarkEnd w:id="2784"/>
      <w:bookmarkEnd w:id="2785"/>
      <w:bookmarkEnd w:id="2786"/>
      <w:bookmarkEnd w:id="2787"/>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88" w:name="_Toc11338624"/>
      <w:bookmarkStart w:id="2789" w:name="_Toc27585299"/>
      <w:bookmarkStart w:id="2790" w:name="_Toc36457281"/>
      <w:bookmarkStart w:id="2791" w:name="_Toc45028181"/>
      <w:bookmarkStart w:id="2792" w:name="_Toc45029016"/>
      <w:bookmarkStart w:id="2793" w:name="_Toc51867778"/>
      <w:bookmarkStart w:id="2794" w:name="_Toc90560357"/>
      <w:r w:rsidRPr="00B3056F">
        <w:t>6.1.7.2</w:t>
      </w:r>
      <w:r w:rsidRPr="00B3056F">
        <w:tab/>
        <w:t>Protocol Errors</w:t>
      </w:r>
      <w:bookmarkEnd w:id="2788"/>
      <w:bookmarkEnd w:id="2789"/>
      <w:bookmarkEnd w:id="2790"/>
      <w:bookmarkEnd w:id="2791"/>
      <w:bookmarkEnd w:id="2792"/>
      <w:bookmarkEnd w:id="2793"/>
      <w:bookmarkEnd w:id="2794"/>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95" w:name="_Toc11338625"/>
      <w:bookmarkStart w:id="2796" w:name="_Toc27585300"/>
      <w:bookmarkStart w:id="2797" w:name="_Toc36457282"/>
      <w:bookmarkStart w:id="2798" w:name="_Toc45028182"/>
      <w:bookmarkStart w:id="2799" w:name="_Toc45029017"/>
      <w:bookmarkStart w:id="2800" w:name="_Toc51867779"/>
      <w:bookmarkStart w:id="2801" w:name="_Toc90560358"/>
      <w:r w:rsidRPr="00B3056F">
        <w:t>6.1.7.3</w:t>
      </w:r>
      <w:r w:rsidRPr="00B3056F">
        <w:tab/>
        <w:t>Application Errors</w:t>
      </w:r>
      <w:bookmarkEnd w:id="2795"/>
      <w:bookmarkEnd w:id="2796"/>
      <w:bookmarkEnd w:id="2797"/>
      <w:bookmarkEnd w:id="2798"/>
      <w:bookmarkEnd w:id="2799"/>
      <w:bookmarkEnd w:id="2800"/>
      <w:bookmarkEnd w:id="2801"/>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802" w:name="_Toc11338626"/>
      <w:bookmarkStart w:id="2803" w:name="_Toc27585301"/>
      <w:bookmarkStart w:id="2804" w:name="_Toc36457283"/>
      <w:bookmarkStart w:id="2805" w:name="_Toc45028183"/>
      <w:bookmarkStart w:id="2806" w:name="_Toc45029018"/>
      <w:bookmarkStart w:id="2807" w:name="_Toc51867780"/>
      <w:bookmarkStart w:id="2808" w:name="_Toc90560359"/>
      <w:r w:rsidRPr="00B3056F">
        <w:lastRenderedPageBreak/>
        <w:t>6.1.8</w:t>
      </w:r>
      <w:r w:rsidRPr="00B3056F">
        <w:tab/>
        <w:t>Feature Negotiation</w:t>
      </w:r>
      <w:bookmarkEnd w:id="2802"/>
      <w:bookmarkEnd w:id="2803"/>
      <w:bookmarkEnd w:id="2804"/>
      <w:bookmarkEnd w:id="2805"/>
      <w:bookmarkEnd w:id="2806"/>
      <w:bookmarkEnd w:id="2807"/>
      <w:bookmarkEnd w:id="2808"/>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1067C065"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09" w:name="_Toc11338627"/>
      <w:bookmarkStart w:id="2810" w:name="_Toc27585302"/>
      <w:bookmarkStart w:id="2811" w:name="_Toc36457284"/>
      <w:bookmarkStart w:id="2812" w:name="_Toc45028184"/>
      <w:bookmarkStart w:id="2813" w:name="_Toc45029019"/>
      <w:bookmarkStart w:id="2814" w:name="_Toc51867781"/>
      <w:bookmarkStart w:id="2815" w:name="_Toc90560360"/>
      <w:r w:rsidRPr="00B3056F">
        <w:rPr>
          <w:lang w:val="en-US"/>
        </w:rPr>
        <w:t>6.1.9</w:t>
      </w:r>
      <w:r w:rsidRPr="00B3056F">
        <w:rPr>
          <w:lang w:val="en-US"/>
        </w:rPr>
        <w:tab/>
        <w:t>Security</w:t>
      </w:r>
      <w:bookmarkEnd w:id="2809"/>
      <w:bookmarkEnd w:id="2810"/>
      <w:bookmarkEnd w:id="2811"/>
      <w:bookmarkEnd w:id="2812"/>
      <w:bookmarkEnd w:id="2813"/>
      <w:bookmarkEnd w:id="2814"/>
      <w:bookmarkEnd w:id="2815"/>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16" w:name="_Toc11338628"/>
      <w:bookmarkStart w:id="2817" w:name="_Toc27585303"/>
      <w:bookmarkStart w:id="2818" w:name="_Toc36457285"/>
      <w:bookmarkStart w:id="2819" w:name="_Toc45028185"/>
      <w:bookmarkStart w:id="2820" w:name="_Toc45029020"/>
      <w:bookmarkStart w:id="2821" w:name="_Toc51867782"/>
      <w:bookmarkStart w:id="2822" w:name="_Toc90560361"/>
      <w:r w:rsidRPr="00B3056F">
        <w:t>6.2</w:t>
      </w:r>
      <w:r w:rsidRPr="00B3056F">
        <w:tab/>
        <w:t>Nudm_UEContextManagement Service API</w:t>
      </w:r>
      <w:bookmarkEnd w:id="2816"/>
      <w:bookmarkEnd w:id="2817"/>
      <w:bookmarkEnd w:id="2818"/>
      <w:bookmarkEnd w:id="2819"/>
      <w:bookmarkEnd w:id="2820"/>
      <w:bookmarkEnd w:id="2821"/>
      <w:bookmarkEnd w:id="2822"/>
    </w:p>
    <w:p w14:paraId="745CA8D3" w14:textId="77777777" w:rsidR="00EF45DA" w:rsidRPr="00B3056F" w:rsidRDefault="00EF45DA" w:rsidP="00EF45DA">
      <w:pPr>
        <w:pStyle w:val="Heading3"/>
      </w:pPr>
      <w:bookmarkStart w:id="2823" w:name="_Toc11338629"/>
      <w:bookmarkStart w:id="2824" w:name="_Toc27585304"/>
      <w:bookmarkStart w:id="2825" w:name="_Toc36457286"/>
      <w:bookmarkStart w:id="2826" w:name="_Toc45028186"/>
      <w:bookmarkStart w:id="2827" w:name="_Toc45029021"/>
      <w:bookmarkStart w:id="2828" w:name="_Toc51867783"/>
      <w:bookmarkStart w:id="2829" w:name="_Toc90560362"/>
      <w:r w:rsidRPr="00B3056F">
        <w:t>6.2.1</w:t>
      </w:r>
      <w:r w:rsidRPr="00B3056F">
        <w:tab/>
        <w:t>API URI</w:t>
      </w:r>
      <w:bookmarkEnd w:id="2823"/>
      <w:bookmarkEnd w:id="2824"/>
      <w:bookmarkEnd w:id="2825"/>
      <w:bookmarkEnd w:id="2826"/>
      <w:bookmarkEnd w:id="2827"/>
      <w:bookmarkEnd w:id="2828"/>
      <w:bookmarkEnd w:id="2829"/>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30" w:name="_Toc11338630"/>
      <w:bookmarkStart w:id="2831" w:name="_Toc27585305"/>
      <w:bookmarkStart w:id="2832" w:name="_Toc36457287"/>
      <w:r>
        <w:rPr>
          <w:noProof/>
          <w:lang w:eastAsia="zh-CN"/>
        </w:rPr>
        <w:lastRenderedPageBreak/>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33" w:name="_Toc45028187"/>
      <w:bookmarkStart w:id="2834" w:name="_Toc45029022"/>
      <w:bookmarkStart w:id="2835" w:name="_Toc51867784"/>
      <w:bookmarkStart w:id="2836" w:name="_Toc90560363"/>
      <w:r w:rsidRPr="00B3056F">
        <w:t>6.2.2</w:t>
      </w:r>
      <w:r w:rsidRPr="00B3056F">
        <w:tab/>
        <w:t>Usage of HTTP</w:t>
      </w:r>
      <w:bookmarkEnd w:id="2830"/>
      <w:bookmarkEnd w:id="2831"/>
      <w:bookmarkEnd w:id="2832"/>
      <w:bookmarkEnd w:id="2833"/>
      <w:bookmarkEnd w:id="2834"/>
      <w:bookmarkEnd w:id="2835"/>
      <w:bookmarkEnd w:id="2836"/>
    </w:p>
    <w:p w14:paraId="79805AF5" w14:textId="77777777" w:rsidR="00EF45DA" w:rsidRPr="00B3056F" w:rsidRDefault="00EF45DA" w:rsidP="00EF45DA">
      <w:pPr>
        <w:pStyle w:val="Heading4"/>
      </w:pPr>
      <w:bookmarkStart w:id="2837" w:name="_Toc11338631"/>
      <w:bookmarkStart w:id="2838" w:name="_Toc27585306"/>
      <w:bookmarkStart w:id="2839" w:name="_Toc36457288"/>
      <w:bookmarkStart w:id="2840" w:name="_Toc45028188"/>
      <w:bookmarkStart w:id="2841" w:name="_Toc45029023"/>
      <w:bookmarkStart w:id="2842" w:name="_Toc51867785"/>
      <w:bookmarkStart w:id="2843" w:name="_Toc90560364"/>
      <w:r w:rsidRPr="00B3056F">
        <w:t>6.2.2.1</w:t>
      </w:r>
      <w:r w:rsidRPr="00B3056F">
        <w:tab/>
        <w:t>General</w:t>
      </w:r>
      <w:bookmarkEnd w:id="2837"/>
      <w:bookmarkEnd w:id="2838"/>
      <w:bookmarkEnd w:id="2839"/>
      <w:bookmarkEnd w:id="2840"/>
      <w:bookmarkEnd w:id="2841"/>
      <w:bookmarkEnd w:id="2842"/>
      <w:bookmarkEnd w:id="2843"/>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44" w:name="_Toc11338632"/>
      <w:bookmarkStart w:id="2845" w:name="_Toc27585307"/>
      <w:bookmarkStart w:id="2846" w:name="_Toc36457289"/>
      <w:bookmarkStart w:id="2847" w:name="_Toc45028189"/>
      <w:bookmarkStart w:id="2848" w:name="_Toc45029024"/>
      <w:bookmarkStart w:id="2849" w:name="_Toc51867786"/>
      <w:bookmarkStart w:id="2850" w:name="_Toc90560365"/>
      <w:r w:rsidRPr="00B3056F">
        <w:t>6.2.2.2</w:t>
      </w:r>
      <w:r w:rsidRPr="00B3056F">
        <w:tab/>
        <w:t>HTTP standard headers</w:t>
      </w:r>
      <w:bookmarkEnd w:id="2844"/>
      <w:bookmarkEnd w:id="2845"/>
      <w:bookmarkEnd w:id="2846"/>
      <w:bookmarkEnd w:id="2847"/>
      <w:bookmarkEnd w:id="2848"/>
      <w:bookmarkEnd w:id="2849"/>
      <w:bookmarkEnd w:id="2850"/>
    </w:p>
    <w:p w14:paraId="3EA812BF" w14:textId="77777777" w:rsidR="00EF45DA" w:rsidRPr="00B3056F" w:rsidRDefault="00EF45DA" w:rsidP="00EF45DA">
      <w:pPr>
        <w:pStyle w:val="Heading5"/>
        <w:rPr>
          <w:lang w:eastAsia="zh-CN"/>
        </w:rPr>
      </w:pPr>
      <w:bookmarkStart w:id="2851" w:name="_Toc11338633"/>
      <w:bookmarkStart w:id="2852" w:name="_Toc27585308"/>
      <w:bookmarkStart w:id="2853" w:name="_Toc36457290"/>
      <w:bookmarkStart w:id="2854" w:name="_Toc45028190"/>
      <w:bookmarkStart w:id="2855" w:name="_Toc45029025"/>
      <w:bookmarkStart w:id="2856" w:name="_Toc51867787"/>
      <w:bookmarkStart w:id="2857" w:name="_Toc90560366"/>
      <w:r w:rsidRPr="00B3056F">
        <w:t>6.2.2.2.1</w:t>
      </w:r>
      <w:r w:rsidRPr="00B3056F">
        <w:rPr>
          <w:rFonts w:hint="eastAsia"/>
          <w:lang w:eastAsia="zh-CN"/>
        </w:rPr>
        <w:tab/>
      </w:r>
      <w:r w:rsidRPr="00B3056F">
        <w:rPr>
          <w:lang w:eastAsia="zh-CN"/>
        </w:rPr>
        <w:t>General</w:t>
      </w:r>
      <w:bookmarkEnd w:id="2851"/>
      <w:bookmarkEnd w:id="2852"/>
      <w:bookmarkEnd w:id="2853"/>
      <w:bookmarkEnd w:id="2854"/>
      <w:bookmarkEnd w:id="2855"/>
      <w:bookmarkEnd w:id="2856"/>
      <w:bookmarkEnd w:id="2857"/>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58" w:name="_Toc11338634"/>
      <w:bookmarkStart w:id="2859" w:name="_Toc27585309"/>
      <w:bookmarkStart w:id="2860" w:name="_Toc36457291"/>
      <w:bookmarkStart w:id="2861" w:name="_Toc45028191"/>
      <w:bookmarkStart w:id="2862" w:name="_Toc45029026"/>
      <w:bookmarkStart w:id="2863" w:name="_Toc51867788"/>
      <w:bookmarkStart w:id="2864" w:name="_Toc90560367"/>
      <w:r w:rsidRPr="00B3056F">
        <w:t>6.2.2.2.2</w:t>
      </w:r>
      <w:r w:rsidRPr="00B3056F">
        <w:tab/>
        <w:t>Content type</w:t>
      </w:r>
      <w:bookmarkEnd w:id="2858"/>
      <w:bookmarkEnd w:id="2859"/>
      <w:bookmarkEnd w:id="2860"/>
      <w:bookmarkEnd w:id="2861"/>
      <w:bookmarkEnd w:id="2862"/>
      <w:bookmarkEnd w:id="2863"/>
      <w:bookmarkEnd w:id="2864"/>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65" w:name="_Toc11338635"/>
      <w:bookmarkStart w:id="2866" w:name="_Toc27585310"/>
      <w:bookmarkStart w:id="2867" w:name="_Toc36457292"/>
      <w:bookmarkStart w:id="2868" w:name="_Toc45028192"/>
      <w:bookmarkStart w:id="2869" w:name="_Toc45029027"/>
      <w:bookmarkStart w:id="2870" w:name="_Toc51867789"/>
      <w:bookmarkStart w:id="2871" w:name="_Toc90560368"/>
      <w:r w:rsidRPr="00B3056F">
        <w:t>6.2.2.3</w:t>
      </w:r>
      <w:r w:rsidRPr="00B3056F">
        <w:tab/>
        <w:t>HTTP custom headers</w:t>
      </w:r>
      <w:bookmarkEnd w:id="2865"/>
      <w:bookmarkEnd w:id="2866"/>
      <w:bookmarkEnd w:id="2867"/>
      <w:bookmarkEnd w:id="2868"/>
      <w:bookmarkEnd w:id="2869"/>
      <w:bookmarkEnd w:id="2870"/>
      <w:bookmarkEnd w:id="2871"/>
    </w:p>
    <w:p w14:paraId="2C112AEF" w14:textId="77777777" w:rsidR="00EF45DA" w:rsidRPr="00B3056F" w:rsidRDefault="00EF45DA" w:rsidP="00EF45DA">
      <w:pPr>
        <w:pStyle w:val="Heading5"/>
        <w:rPr>
          <w:lang w:eastAsia="zh-CN"/>
        </w:rPr>
      </w:pPr>
      <w:bookmarkStart w:id="2872" w:name="_Toc11338636"/>
      <w:bookmarkStart w:id="2873" w:name="_Toc27585311"/>
      <w:bookmarkStart w:id="2874" w:name="_Toc36457293"/>
      <w:bookmarkStart w:id="2875" w:name="_Toc45028193"/>
      <w:bookmarkStart w:id="2876" w:name="_Toc45029028"/>
      <w:bookmarkStart w:id="2877" w:name="_Toc51867790"/>
      <w:bookmarkStart w:id="2878" w:name="_Toc90560369"/>
      <w:r w:rsidRPr="00B3056F">
        <w:t>6.2.2.3.1</w:t>
      </w:r>
      <w:r w:rsidRPr="00B3056F">
        <w:rPr>
          <w:rFonts w:hint="eastAsia"/>
          <w:lang w:eastAsia="zh-CN"/>
        </w:rPr>
        <w:tab/>
      </w:r>
      <w:r w:rsidRPr="00B3056F">
        <w:rPr>
          <w:lang w:eastAsia="zh-CN"/>
        </w:rPr>
        <w:t>General</w:t>
      </w:r>
      <w:bookmarkEnd w:id="2872"/>
      <w:bookmarkEnd w:id="2873"/>
      <w:bookmarkEnd w:id="2874"/>
      <w:bookmarkEnd w:id="2875"/>
      <w:bookmarkEnd w:id="2876"/>
      <w:bookmarkEnd w:id="2877"/>
      <w:bookmarkEnd w:id="2878"/>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79" w:name="_Toc11338637"/>
      <w:bookmarkStart w:id="2880" w:name="_Toc27585312"/>
      <w:bookmarkStart w:id="2881" w:name="_Toc36457294"/>
      <w:bookmarkStart w:id="2882" w:name="_Toc45028194"/>
      <w:bookmarkStart w:id="2883" w:name="_Toc45029029"/>
      <w:bookmarkStart w:id="2884" w:name="_Toc51867791"/>
      <w:bookmarkStart w:id="2885" w:name="_Toc90560370"/>
      <w:r w:rsidRPr="00B3056F">
        <w:lastRenderedPageBreak/>
        <w:t>6.2.3</w:t>
      </w:r>
      <w:r w:rsidRPr="00B3056F">
        <w:tab/>
        <w:t>Resources</w:t>
      </w:r>
      <w:bookmarkEnd w:id="2879"/>
      <w:bookmarkEnd w:id="2880"/>
      <w:bookmarkEnd w:id="2881"/>
      <w:bookmarkEnd w:id="2882"/>
      <w:bookmarkEnd w:id="2883"/>
      <w:bookmarkEnd w:id="2884"/>
      <w:bookmarkEnd w:id="2885"/>
    </w:p>
    <w:p w14:paraId="7030742B" w14:textId="77777777" w:rsidR="00EF45DA" w:rsidRPr="00B3056F" w:rsidRDefault="00EF45DA" w:rsidP="00EF45DA">
      <w:pPr>
        <w:pStyle w:val="Heading4"/>
      </w:pPr>
      <w:bookmarkStart w:id="2886" w:name="_Toc11338638"/>
      <w:bookmarkStart w:id="2887" w:name="_Toc27585313"/>
      <w:bookmarkStart w:id="2888" w:name="_Toc36457295"/>
      <w:bookmarkStart w:id="2889" w:name="_Toc45028195"/>
      <w:bookmarkStart w:id="2890" w:name="_Toc45029030"/>
      <w:bookmarkStart w:id="2891" w:name="_Toc51867792"/>
      <w:bookmarkStart w:id="2892" w:name="_Toc90560371"/>
      <w:r w:rsidRPr="00B3056F">
        <w:t>6.2.3.1</w:t>
      </w:r>
      <w:r w:rsidRPr="00B3056F">
        <w:tab/>
        <w:t>Overview</w:t>
      </w:r>
      <w:bookmarkEnd w:id="2886"/>
      <w:bookmarkEnd w:id="2887"/>
      <w:bookmarkEnd w:id="2888"/>
      <w:bookmarkEnd w:id="2889"/>
      <w:bookmarkEnd w:id="2890"/>
      <w:bookmarkEnd w:id="2891"/>
      <w:bookmarkEnd w:id="2892"/>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25pt;height:454.95pt" o:ole="">
            <v:imagedata r:id="rId176" o:title=""/>
          </v:shape>
          <o:OLEObject Type="Embed" ProgID="Visio.Drawing.11" ShapeID="_x0000_i1109" DrawAspect="Content" ObjectID="_1701174513"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93" w:name="_Toc11338639"/>
      <w:bookmarkStart w:id="2894" w:name="_Toc27585314"/>
      <w:bookmarkStart w:id="2895" w:name="_Toc36457296"/>
      <w:bookmarkStart w:id="2896" w:name="_Toc45028196"/>
      <w:bookmarkStart w:id="2897" w:name="_Toc45029031"/>
      <w:bookmarkStart w:id="2898" w:name="_Toc51867793"/>
      <w:bookmarkStart w:id="2899" w:name="_Toc90560372"/>
      <w:r w:rsidRPr="00B3056F">
        <w:lastRenderedPageBreak/>
        <w:t>6.2.3.2</w:t>
      </w:r>
      <w:r w:rsidRPr="00B3056F">
        <w:tab/>
        <w:t>Resource: Amf3GppAccessRegistration</w:t>
      </w:r>
      <w:bookmarkEnd w:id="2893"/>
      <w:bookmarkEnd w:id="2894"/>
      <w:r w:rsidRPr="00B3056F">
        <w:t xml:space="preserve"> (Document)</w:t>
      </w:r>
      <w:bookmarkEnd w:id="2895"/>
      <w:bookmarkEnd w:id="2896"/>
      <w:bookmarkEnd w:id="2897"/>
      <w:bookmarkEnd w:id="2898"/>
      <w:bookmarkEnd w:id="2899"/>
    </w:p>
    <w:p w14:paraId="22BA8742" w14:textId="77777777" w:rsidR="00EF45DA" w:rsidRPr="00B3056F" w:rsidRDefault="00EF45DA" w:rsidP="00EF45DA">
      <w:pPr>
        <w:pStyle w:val="Heading5"/>
      </w:pPr>
      <w:bookmarkStart w:id="2900" w:name="_Toc11338640"/>
      <w:bookmarkStart w:id="2901" w:name="_Toc27585315"/>
      <w:bookmarkStart w:id="2902" w:name="_Toc36457297"/>
      <w:bookmarkStart w:id="2903" w:name="_Toc45028197"/>
      <w:bookmarkStart w:id="2904" w:name="_Toc45029032"/>
      <w:bookmarkStart w:id="2905" w:name="_Toc51867794"/>
      <w:bookmarkStart w:id="2906" w:name="_Toc90560373"/>
      <w:r w:rsidRPr="00B3056F">
        <w:t>6.2.3.2.1</w:t>
      </w:r>
      <w:r w:rsidRPr="00B3056F">
        <w:tab/>
        <w:t>Description</w:t>
      </w:r>
      <w:bookmarkEnd w:id="2900"/>
      <w:bookmarkEnd w:id="2901"/>
      <w:bookmarkEnd w:id="2902"/>
      <w:bookmarkEnd w:id="2903"/>
      <w:bookmarkEnd w:id="2904"/>
      <w:bookmarkEnd w:id="2905"/>
      <w:bookmarkEnd w:id="2906"/>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07" w:name="_Toc11338641"/>
      <w:bookmarkStart w:id="2908" w:name="_Toc27585316"/>
      <w:bookmarkStart w:id="2909" w:name="_Toc36457298"/>
      <w:bookmarkStart w:id="2910" w:name="_Toc45028198"/>
      <w:bookmarkStart w:id="2911" w:name="_Toc45029033"/>
      <w:bookmarkStart w:id="2912" w:name="_Toc51867795"/>
      <w:bookmarkStart w:id="2913" w:name="_Toc90560374"/>
      <w:r w:rsidRPr="00B3056F">
        <w:t>6.2.3.2.2</w:t>
      </w:r>
      <w:r w:rsidRPr="00B3056F">
        <w:tab/>
        <w:t>Resource Definition</w:t>
      </w:r>
      <w:bookmarkEnd w:id="2907"/>
      <w:bookmarkEnd w:id="2908"/>
      <w:bookmarkEnd w:id="2909"/>
      <w:bookmarkEnd w:id="2910"/>
      <w:bookmarkEnd w:id="2911"/>
      <w:bookmarkEnd w:id="2912"/>
      <w:bookmarkEnd w:id="2913"/>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5D43D4B"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14" w:name="_Toc11338642"/>
      <w:bookmarkStart w:id="2915" w:name="_Toc27585317"/>
      <w:bookmarkStart w:id="2916" w:name="_Toc36457299"/>
      <w:bookmarkStart w:id="2917" w:name="_Toc45028199"/>
      <w:bookmarkStart w:id="2918" w:name="_Toc45029034"/>
      <w:bookmarkStart w:id="2919" w:name="_Toc51867796"/>
      <w:bookmarkStart w:id="2920" w:name="_Toc90560375"/>
      <w:r w:rsidRPr="00B3056F">
        <w:t>6.2.3.2.3</w:t>
      </w:r>
      <w:r w:rsidRPr="00B3056F">
        <w:tab/>
        <w:t>Resource Standard Methods</w:t>
      </w:r>
      <w:bookmarkEnd w:id="2914"/>
      <w:bookmarkEnd w:id="2915"/>
      <w:bookmarkEnd w:id="2916"/>
      <w:bookmarkEnd w:id="2917"/>
      <w:bookmarkEnd w:id="2918"/>
      <w:bookmarkEnd w:id="2919"/>
      <w:bookmarkEnd w:id="2920"/>
    </w:p>
    <w:p w14:paraId="0D2D1920" w14:textId="77777777" w:rsidR="00EF45DA" w:rsidRPr="00B3056F" w:rsidRDefault="00EF45DA" w:rsidP="00EF45DA">
      <w:pPr>
        <w:pStyle w:val="Heading6"/>
      </w:pPr>
      <w:bookmarkStart w:id="2921" w:name="_Toc11338643"/>
      <w:bookmarkStart w:id="2922" w:name="_Toc27585318"/>
      <w:bookmarkStart w:id="2923" w:name="_Toc36457300"/>
      <w:bookmarkStart w:id="2924" w:name="_Toc45028200"/>
      <w:bookmarkStart w:id="2925" w:name="_Toc45029035"/>
      <w:bookmarkStart w:id="2926" w:name="_Toc51867797"/>
      <w:bookmarkStart w:id="2927" w:name="_Toc90560376"/>
      <w:r w:rsidRPr="00B3056F">
        <w:t>6.2.3.2.3.1</w:t>
      </w:r>
      <w:r w:rsidRPr="00B3056F">
        <w:tab/>
        <w:t>PUT</w:t>
      </w:r>
      <w:bookmarkEnd w:id="2921"/>
      <w:bookmarkEnd w:id="2922"/>
      <w:bookmarkEnd w:id="2923"/>
      <w:bookmarkEnd w:id="2924"/>
      <w:bookmarkEnd w:id="2925"/>
      <w:bookmarkEnd w:id="2926"/>
      <w:bookmarkEnd w:id="2927"/>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928" w:name="_Toc11338644"/>
      <w:bookmarkStart w:id="2929" w:name="_Toc27585319"/>
      <w:bookmarkStart w:id="2930" w:name="_Toc36457301"/>
      <w:bookmarkStart w:id="2931" w:name="_Toc45028201"/>
      <w:bookmarkStart w:id="2932" w:name="_Toc45029036"/>
      <w:bookmarkStart w:id="2933" w:name="_Toc51867798"/>
      <w:bookmarkStart w:id="2934" w:name="_Toc90560377"/>
      <w:r w:rsidRPr="00B3056F">
        <w:t>6.2.3.2.3.2</w:t>
      </w:r>
      <w:r w:rsidRPr="00B3056F">
        <w:tab/>
        <w:t>PATCH</w:t>
      </w:r>
      <w:bookmarkEnd w:id="2928"/>
      <w:bookmarkEnd w:id="2929"/>
      <w:bookmarkEnd w:id="2930"/>
      <w:bookmarkEnd w:id="2931"/>
      <w:bookmarkEnd w:id="2932"/>
      <w:bookmarkEnd w:id="2933"/>
      <w:bookmarkEnd w:id="2934"/>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935" w:name="_Toc11338645"/>
      <w:bookmarkStart w:id="2936" w:name="_Toc27585320"/>
      <w:bookmarkStart w:id="2937" w:name="_Toc36457302"/>
      <w:bookmarkStart w:id="2938" w:name="_Toc45028202"/>
      <w:bookmarkStart w:id="2939" w:name="_Toc45029037"/>
      <w:bookmarkStart w:id="2940" w:name="_Toc51867799"/>
      <w:bookmarkStart w:id="2941" w:name="_Toc90560378"/>
      <w:r w:rsidRPr="00B3056F">
        <w:t>6.2.3.2.3.3</w:t>
      </w:r>
      <w:r w:rsidRPr="00B3056F">
        <w:tab/>
        <w:t>GET</w:t>
      </w:r>
      <w:bookmarkEnd w:id="2935"/>
      <w:bookmarkEnd w:id="2936"/>
      <w:bookmarkEnd w:id="2937"/>
      <w:bookmarkEnd w:id="2938"/>
      <w:bookmarkEnd w:id="2939"/>
      <w:bookmarkEnd w:id="2940"/>
      <w:bookmarkEnd w:id="2941"/>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42" w:name="_Toc510696615"/>
      <w:bookmarkStart w:id="2943" w:name="_Toc36457303"/>
      <w:bookmarkStart w:id="2944" w:name="_Toc45028203"/>
      <w:bookmarkStart w:id="2945" w:name="_Toc45029038"/>
      <w:bookmarkStart w:id="2946" w:name="_Toc51867800"/>
      <w:bookmarkStart w:id="2947" w:name="_Toc11338646"/>
      <w:bookmarkStart w:id="2948" w:name="_Toc27585321"/>
      <w:bookmarkStart w:id="2949" w:name="_Toc90560379"/>
      <w:r w:rsidRPr="00B3056F">
        <w:lastRenderedPageBreak/>
        <w:t>6.2.3.2.4</w:t>
      </w:r>
      <w:r w:rsidRPr="00B3056F">
        <w:tab/>
        <w:t>Resource Custom Operations</w:t>
      </w:r>
      <w:bookmarkEnd w:id="2942"/>
      <w:bookmarkEnd w:id="2943"/>
      <w:bookmarkEnd w:id="2944"/>
      <w:bookmarkEnd w:id="2945"/>
      <w:bookmarkEnd w:id="2946"/>
      <w:bookmarkEnd w:id="2949"/>
    </w:p>
    <w:p w14:paraId="05488361" w14:textId="77777777" w:rsidR="00EF45DA" w:rsidRPr="00B3056F" w:rsidRDefault="00EF45DA" w:rsidP="00EF45DA">
      <w:pPr>
        <w:pStyle w:val="Heading6"/>
        <w:ind w:left="0" w:firstLine="0"/>
      </w:pPr>
      <w:bookmarkStart w:id="2950" w:name="_Toc510696616"/>
      <w:bookmarkStart w:id="2951" w:name="_Toc36457304"/>
      <w:bookmarkStart w:id="2952" w:name="_Toc45028204"/>
      <w:bookmarkStart w:id="2953" w:name="_Toc45029039"/>
      <w:bookmarkStart w:id="2954" w:name="_Toc51867801"/>
      <w:bookmarkStart w:id="2955" w:name="_Toc90560380"/>
      <w:r w:rsidRPr="00B3056F">
        <w:t>6.2.3.2.4.1</w:t>
      </w:r>
      <w:r w:rsidRPr="00B3056F">
        <w:tab/>
        <w:t>Overview</w:t>
      </w:r>
      <w:bookmarkEnd w:id="2950"/>
      <w:bookmarkEnd w:id="2951"/>
      <w:bookmarkEnd w:id="2952"/>
      <w:bookmarkEnd w:id="2953"/>
      <w:bookmarkEnd w:id="2954"/>
      <w:bookmarkEnd w:id="2955"/>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56" w:name="_Toc510696617"/>
      <w:bookmarkStart w:id="2957" w:name="_Toc36457305"/>
    </w:p>
    <w:p w14:paraId="042CC92B" w14:textId="77777777" w:rsidR="00EF45DA" w:rsidRPr="00B3056F" w:rsidRDefault="00EF45DA" w:rsidP="00EF45DA">
      <w:pPr>
        <w:pStyle w:val="Heading6"/>
        <w:ind w:left="0" w:firstLine="0"/>
      </w:pPr>
      <w:bookmarkStart w:id="2958" w:name="_Toc45028205"/>
      <w:bookmarkStart w:id="2959" w:name="_Toc45029040"/>
      <w:bookmarkStart w:id="2960" w:name="_Toc51867802"/>
      <w:bookmarkStart w:id="2961" w:name="_Toc90560381"/>
      <w:r w:rsidRPr="00B3056F">
        <w:t>6.2.3.2.4.2</w:t>
      </w:r>
      <w:r w:rsidRPr="00B3056F">
        <w:tab/>
        <w:t>Operation: dereg-amf</w:t>
      </w:r>
      <w:bookmarkEnd w:id="2956"/>
      <w:bookmarkEnd w:id="2957"/>
      <w:bookmarkEnd w:id="2958"/>
      <w:bookmarkEnd w:id="2959"/>
      <w:bookmarkEnd w:id="2960"/>
      <w:bookmarkEnd w:id="2961"/>
    </w:p>
    <w:p w14:paraId="452E3856" w14:textId="77777777" w:rsidR="00EF45DA" w:rsidRPr="00B3056F" w:rsidRDefault="00EF45DA" w:rsidP="00EF45DA">
      <w:pPr>
        <w:pStyle w:val="Heading7"/>
      </w:pPr>
      <w:bookmarkStart w:id="2962" w:name="_Toc510696618"/>
      <w:bookmarkStart w:id="2963" w:name="_Toc36457306"/>
      <w:bookmarkStart w:id="2964" w:name="_Toc45028206"/>
      <w:bookmarkStart w:id="2965" w:name="_Toc45029041"/>
      <w:bookmarkStart w:id="2966" w:name="_Toc51867803"/>
      <w:bookmarkStart w:id="2967" w:name="_Toc90560382"/>
      <w:r w:rsidRPr="00B3056F">
        <w:t>6.2.3.2.4.2.1</w:t>
      </w:r>
      <w:r w:rsidRPr="00B3056F">
        <w:tab/>
        <w:t>Description</w:t>
      </w:r>
      <w:bookmarkEnd w:id="2962"/>
      <w:bookmarkEnd w:id="2963"/>
      <w:bookmarkEnd w:id="2964"/>
      <w:bookmarkEnd w:id="2965"/>
      <w:bookmarkEnd w:id="2966"/>
      <w:bookmarkEnd w:id="296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968" w:name="_Toc510696619"/>
      <w:bookmarkStart w:id="2969" w:name="_Toc36457307"/>
      <w:bookmarkStart w:id="2970" w:name="_Toc45028207"/>
      <w:bookmarkStart w:id="2971" w:name="_Toc45029042"/>
      <w:bookmarkStart w:id="2972" w:name="_Toc51867804"/>
      <w:bookmarkStart w:id="2973" w:name="_Toc90560383"/>
      <w:r w:rsidRPr="00B3056F">
        <w:t>6.2.3.2.4.2.2</w:t>
      </w:r>
      <w:r w:rsidRPr="00B3056F">
        <w:tab/>
        <w:t>Operation Definition</w:t>
      </w:r>
      <w:bookmarkEnd w:id="2968"/>
      <w:bookmarkEnd w:id="2969"/>
      <w:bookmarkEnd w:id="2970"/>
      <w:bookmarkEnd w:id="2971"/>
      <w:bookmarkEnd w:id="2972"/>
      <w:bookmarkEnd w:id="2973"/>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974" w:name="_Toc36457308"/>
      <w:bookmarkStart w:id="2975" w:name="_Toc45028208"/>
      <w:bookmarkStart w:id="2976" w:name="_Toc45029043"/>
      <w:bookmarkStart w:id="2977" w:name="_Toc51867805"/>
      <w:bookmarkStart w:id="2978" w:name="_Toc90560384"/>
      <w:r w:rsidRPr="00B3056F">
        <w:t>6.2.3.2.4.3</w:t>
      </w:r>
      <w:r w:rsidRPr="00B3056F">
        <w:tab/>
        <w:t>Operation: pei-update</w:t>
      </w:r>
      <w:bookmarkEnd w:id="2974"/>
      <w:bookmarkEnd w:id="2975"/>
      <w:bookmarkEnd w:id="2976"/>
      <w:bookmarkEnd w:id="2977"/>
      <w:bookmarkEnd w:id="2978"/>
    </w:p>
    <w:p w14:paraId="10F6E0D2" w14:textId="77777777" w:rsidR="00EF45DA" w:rsidRPr="00B3056F" w:rsidRDefault="00EF45DA" w:rsidP="00EF45DA">
      <w:pPr>
        <w:pStyle w:val="Heading7"/>
      </w:pPr>
      <w:bookmarkStart w:id="2979" w:name="_Toc36457309"/>
      <w:bookmarkStart w:id="2980" w:name="_Toc45028209"/>
      <w:bookmarkStart w:id="2981" w:name="_Toc45029044"/>
      <w:bookmarkStart w:id="2982" w:name="_Toc51867806"/>
      <w:bookmarkStart w:id="2983" w:name="_Toc90560385"/>
      <w:r w:rsidRPr="00B3056F">
        <w:t>6.2.3.2.4.3.1</w:t>
      </w:r>
      <w:r w:rsidRPr="00B3056F">
        <w:tab/>
        <w:t>Description</w:t>
      </w:r>
      <w:bookmarkEnd w:id="2979"/>
      <w:bookmarkEnd w:id="2980"/>
      <w:bookmarkEnd w:id="2981"/>
      <w:bookmarkEnd w:id="2982"/>
      <w:bookmarkEnd w:id="2983"/>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2984" w:name="_Toc36457310"/>
      <w:bookmarkStart w:id="2985" w:name="_Toc45028210"/>
      <w:bookmarkStart w:id="2986" w:name="_Toc45029045"/>
      <w:bookmarkStart w:id="2987" w:name="_Toc51867807"/>
      <w:bookmarkStart w:id="2988" w:name="_Toc90560386"/>
      <w:r w:rsidRPr="00B3056F">
        <w:t>6.2.3.2.4.3.2</w:t>
      </w:r>
      <w:r w:rsidRPr="00B3056F">
        <w:tab/>
        <w:t>Operation Definition</w:t>
      </w:r>
      <w:bookmarkEnd w:id="2984"/>
      <w:bookmarkEnd w:id="2985"/>
      <w:bookmarkEnd w:id="2986"/>
      <w:bookmarkEnd w:id="2987"/>
      <w:bookmarkEnd w:id="2988"/>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89" w:name="_Toc36457311"/>
    </w:p>
    <w:p w14:paraId="3E9526A4" w14:textId="77777777" w:rsidR="00EF45DA" w:rsidRPr="00B3056F" w:rsidRDefault="00EF45DA" w:rsidP="00EF45DA">
      <w:pPr>
        <w:pStyle w:val="Heading4"/>
      </w:pPr>
      <w:bookmarkStart w:id="2990" w:name="_Toc45028211"/>
      <w:bookmarkStart w:id="2991" w:name="_Toc45029046"/>
      <w:bookmarkStart w:id="2992" w:name="_Toc51867808"/>
      <w:bookmarkStart w:id="2993" w:name="_Toc90560387"/>
      <w:r w:rsidRPr="00B3056F">
        <w:t>6.2.3.3</w:t>
      </w:r>
      <w:r w:rsidRPr="00B3056F">
        <w:tab/>
        <w:t>Resource: AmfNon3GppAccessRegistration</w:t>
      </w:r>
      <w:bookmarkEnd w:id="2947"/>
      <w:bookmarkEnd w:id="2948"/>
      <w:r w:rsidRPr="00B3056F">
        <w:t xml:space="preserve"> (Document)</w:t>
      </w:r>
      <w:bookmarkEnd w:id="2989"/>
      <w:bookmarkEnd w:id="2990"/>
      <w:bookmarkEnd w:id="2991"/>
      <w:bookmarkEnd w:id="2992"/>
      <w:bookmarkEnd w:id="2993"/>
    </w:p>
    <w:p w14:paraId="7AF83F03" w14:textId="77777777" w:rsidR="00EF45DA" w:rsidRPr="00B3056F" w:rsidRDefault="00EF45DA" w:rsidP="00EF45DA">
      <w:pPr>
        <w:pStyle w:val="Heading5"/>
      </w:pPr>
      <w:bookmarkStart w:id="2994" w:name="_Toc11338647"/>
      <w:bookmarkStart w:id="2995" w:name="_Toc27585322"/>
      <w:bookmarkStart w:id="2996" w:name="_Toc36457312"/>
      <w:bookmarkStart w:id="2997" w:name="_Toc45028212"/>
      <w:bookmarkStart w:id="2998" w:name="_Toc45029047"/>
      <w:bookmarkStart w:id="2999" w:name="_Toc51867809"/>
      <w:bookmarkStart w:id="3000" w:name="_Toc90560388"/>
      <w:r w:rsidRPr="00B3056F">
        <w:t>6.2.3.3.1</w:t>
      </w:r>
      <w:r w:rsidRPr="00B3056F">
        <w:tab/>
        <w:t>Description</w:t>
      </w:r>
      <w:bookmarkEnd w:id="2994"/>
      <w:bookmarkEnd w:id="2995"/>
      <w:bookmarkEnd w:id="2996"/>
      <w:bookmarkEnd w:id="2997"/>
      <w:bookmarkEnd w:id="2998"/>
      <w:bookmarkEnd w:id="2999"/>
      <w:bookmarkEnd w:id="3000"/>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01" w:name="_Toc11338648"/>
      <w:bookmarkStart w:id="3002" w:name="_Toc27585323"/>
      <w:bookmarkStart w:id="3003" w:name="_Toc36457313"/>
      <w:bookmarkStart w:id="3004" w:name="_Toc45028213"/>
      <w:bookmarkStart w:id="3005" w:name="_Toc45029048"/>
      <w:bookmarkStart w:id="3006" w:name="_Toc51867810"/>
      <w:bookmarkStart w:id="3007" w:name="_Toc90560389"/>
      <w:r w:rsidRPr="00B3056F">
        <w:t>6.2.3.3.2</w:t>
      </w:r>
      <w:r w:rsidRPr="00B3056F">
        <w:tab/>
        <w:t>Resource Definition</w:t>
      </w:r>
      <w:bookmarkEnd w:id="3001"/>
      <w:bookmarkEnd w:id="3002"/>
      <w:bookmarkEnd w:id="3003"/>
      <w:bookmarkEnd w:id="3004"/>
      <w:bookmarkEnd w:id="3005"/>
      <w:bookmarkEnd w:id="3006"/>
      <w:bookmarkEnd w:id="3007"/>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EDA1AF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08" w:name="_Toc11338649"/>
      <w:bookmarkStart w:id="3009" w:name="_Toc27585324"/>
      <w:bookmarkStart w:id="3010" w:name="_Toc36457314"/>
      <w:bookmarkStart w:id="3011" w:name="_Toc45028214"/>
      <w:bookmarkStart w:id="3012" w:name="_Toc45029049"/>
      <w:bookmarkStart w:id="3013" w:name="_Toc51867811"/>
      <w:bookmarkStart w:id="3014" w:name="_Toc90560390"/>
      <w:r w:rsidRPr="00B3056F">
        <w:t>6.2.3.3.3</w:t>
      </w:r>
      <w:r w:rsidRPr="00B3056F">
        <w:tab/>
        <w:t>Resource Standard Methods</w:t>
      </w:r>
      <w:bookmarkEnd w:id="3008"/>
      <w:bookmarkEnd w:id="3009"/>
      <w:bookmarkEnd w:id="3010"/>
      <w:bookmarkEnd w:id="3011"/>
      <w:bookmarkEnd w:id="3012"/>
      <w:bookmarkEnd w:id="3013"/>
      <w:bookmarkEnd w:id="3014"/>
    </w:p>
    <w:p w14:paraId="37D71EA8" w14:textId="77777777" w:rsidR="00EF45DA" w:rsidRPr="00B3056F" w:rsidRDefault="00EF45DA" w:rsidP="00EF45DA">
      <w:pPr>
        <w:pStyle w:val="Heading6"/>
      </w:pPr>
      <w:bookmarkStart w:id="3015" w:name="_Toc11338650"/>
      <w:bookmarkStart w:id="3016" w:name="_Toc27585325"/>
      <w:bookmarkStart w:id="3017" w:name="_Toc36457315"/>
      <w:bookmarkStart w:id="3018" w:name="_Toc45028215"/>
      <w:bookmarkStart w:id="3019" w:name="_Toc45029050"/>
      <w:bookmarkStart w:id="3020" w:name="_Toc51867812"/>
      <w:bookmarkStart w:id="3021" w:name="_Toc90560391"/>
      <w:r w:rsidRPr="00B3056F">
        <w:t>6.2.3.3.3.1</w:t>
      </w:r>
      <w:r w:rsidRPr="00B3056F">
        <w:tab/>
        <w:t>PUT</w:t>
      </w:r>
      <w:bookmarkEnd w:id="3015"/>
      <w:bookmarkEnd w:id="3016"/>
      <w:bookmarkEnd w:id="3017"/>
      <w:bookmarkEnd w:id="3018"/>
      <w:bookmarkEnd w:id="3019"/>
      <w:bookmarkEnd w:id="3020"/>
      <w:bookmarkEnd w:id="3021"/>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3022" w:name="_Toc11338651"/>
      <w:bookmarkStart w:id="3023" w:name="_Toc27585326"/>
      <w:bookmarkStart w:id="3024" w:name="_Toc36457316"/>
      <w:bookmarkStart w:id="3025" w:name="_Toc45028216"/>
      <w:bookmarkStart w:id="3026" w:name="_Toc45029051"/>
      <w:bookmarkStart w:id="3027" w:name="_Toc51867813"/>
      <w:bookmarkStart w:id="3028" w:name="_Toc90560392"/>
      <w:r w:rsidRPr="00B3056F">
        <w:t>6.2.3.3.3.2</w:t>
      </w:r>
      <w:r w:rsidRPr="00B3056F">
        <w:tab/>
        <w:t>PATCH</w:t>
      </w:r>
      <w:bookmarkEnd w:id="3022"/>
      <w:bookmarkEnd w:id="3023"/>
      <w:bookmarkEnd w:id="3024"/>
      <w:bookmarkEnd w:id="3025"/>
      <w:bookmarkEnd w:id="3026"/>
      <w:bookmarkEnd w:id="3027"/>
      <w:bookmarkEnd w:id="3028"/>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3029" w:name="_Toc11338652"/>
      <w:bookmarkStart w:id="3030" w:name="_Toc27585327"/>
      <w:bookmarkStart w:id="3031" w:name="_Toc36457317"/>
      <w:bookmarkStart w:id="3032" w:name="_Toc45028217"/>
      <w:bookmarkStart w:id="3033" w:name="_Toc45029052"/>
      <w:bookmarkStart w:id="3034" w:name="_Toc51867814"/>
      <w:bookmarkStart w:id="3035" w:name="_Toc90560393"/>
      <w:r w:rsidRPr="00B3056F">
        <w:t>6.2.3.3.3.3</w:t>
      </w:r>
      <w:r w:rsidRPr="00B3056F">
        <w:tab/>
        <w:t>GET</w:t>
      </w:r>
      <w:bookmarkEnd w:id="3029"/>
      <w:bookmarkEnd w:id="3030"/>
      <w:bookmarkEnd w:id="3031"/>
      <w:bookmarkEnd w:id="3032"/>
      <w:bookmarkEnd w:id="3033"/>
      <w:bookmarkEnd w:id="3034"/>
      <w:bookmarkEnd w:id="3035"/>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36" w:name="_Toc11338653"/>
      <w:bookmarkStart w:id="3037" w:name="_Toc27585328"/>
      <w:bookmarkStart w:id="3038" w:name="_Toc36457318"/>
      <w:bookmarkStart w:id="3039" w:name="_Toc45028218"/>
      <w:bookmarkStart w:id="3040" w:name="_Toc45029053"/>
      <w:bookmarkStart w:id="3041" w:name="_Toc51867815"/>
      <w:bookmarkStart w:id="3042" w:name="_Toc90560394"/>
      <w:r w:rsidRPr="00B3056F">
        <w:t>6.2.3.4</w:t>
      </w:r>
      <w:r w:rsidRPr="00B3056F">
        <w:tab/>
        <w:t>Resource: SmfRegistrations</w:t>
      </w:r>
      <w:bookmarkEnd w:id="3036"/>
      <w:bookmarkEnd w:id="3037"/>
      <w:bookmarkEnd w:id="3038"/>
      <w:bookmarkEnd w:id="3039"/>
      <w:bookmarkEnd w:id="3040"/>
      <w:bookmarkEnd w:id="3041"/>
      <w:bookmarkEnd w:id="3042"/>
    </w:p>
    <w:p w14:paraId="3174D4D6" w14:textId="77777777" w:rsidR="00EF45DA" w:rsidRPr="00B3056F" w:rsidRDefault="00EF45DA" w:rsidP="00EF45DA">
      <w:pPr>
        <w:pStyle w:val="Heading5"/>
      </w:pPr>
      <w:bookmarkStart w:id="3043" w:name="_Toc11338654"/>
      <w:bookmarkStart w:id="3044" w:name="_Toc27585329"/>
      <w:bookmarkStart w:id="3045" w:name="_Toc36457319"/>
      <w:bookmarkStart w:id="3046" w:name="_Toc45028219"/>
      <w:bookmarkStart w:id="3047" w:name="_Toc45029054"/>
      <w:bookmarkStart w:id="3048" w:name="_Toc51867816"/>
      <w:bookmarkStart w:id="3049" w:name="_Toc90560395"/>
      <w:r w:rsidRPr="00B3056F">
        <w:t>6.2.3.4.1</w:t>
      </w:r>
      <w:r w:rsidRPr="00B3056F">
        <w:tab/>
        <w:t>Description</w:t>
      </w:r>
      <w:bookmarkEnd w:id="3043"/>
      <w:bookmarkEnd w:id="3044"/>
      <w:bookmarkEnd w:id="3045"/>
      <w:bookmarkEnd w:id="3046"/>
      <w:bookmarkEnd w:id="3047"/>
      <w:bookmarkEnd w:id="3048"/>
      <w:bookmarkEnd w:id="3049"/>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50" w:name="_Toc11338655"/>
      <w:bookmarkStart w:id="3051" w:name="_Toc27585330"/>
      <w:bookmarkStart w:id="3052" w:name="_Toc36457320"/>
      <w:bookmarkStart w:id="3053" w:name="_Toc45028220"/>
      <w:bookmarkStart w:id="3054" w:name="_Toc45029055"/>
      <w:bookmarkStart w:id="3055" w:name="_Toc51867817"/>
      <w:bookmarkStart w:id="3056" w:name="_Toc90560396"/>
      <w:r w:rsidRPr="00B3056F">
        <w:t>6.2.3.4.2</w:t>
      </w:r>
      <w:r w:rsidRPr="00B3056F">
        <w:tab/>
        <w:t>Resource Definition</w:t>
      </w:r>
      <w:bookmarkEnd w:id="3050"/>
      <w:bookmarkEnd w:id="3051"/>
      <w:bookmarkEnd w:id="3052"/>
      <w:bookmarkEnd w:id="3053"/>
      <w:bookmarkEnd w:id="3054"/>
      <w:bookmarkEnd w:id="3055"/>
      <w:bookmarkEnd w:id="3056"/>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57" w:name="_Toc11338656"/>
      <w:bookmarkStart w:id="3058" w:name="_Toc27585331"/>
      <w:bookmarkStart w:id="3059" w:name="_Toc36457321"/>
      <w:bookmarkStart w:id="3060" w:name="_Toc45028221"/>
      <w:bookmarkStart w:id="3061" w:name="_Toc45029056"/>
      <w:bookmarkStart w:id="3062" w:name="_Toc51867818"/>
      <w:bookmarkStart w:id="3063" w:name="_Toc90560397"/>
      <w:r w:rsidRPr="00B3056F">
        <w:t>6.2.3.4.3</w:t>
      </w:r>
      <w:r w:rsidRPr="00B3056F">
        <w:tab/>
        <w:t>Resource Standard Methods</w:t>
      </w:r>
      <w:bookmarkEnd w:id="3057"/>
      <w:bookmarkEnd w:id="3058"/>
      <w:bookmarkEnd w:id="3059"/>
      <w:bookmarkEnd w:id="3060"/>
      <w:bookmarkEnd w:id="3061"/>
      <w:bookmarkEnd w:id="3062"/>
      <w:bookmarkEnd w:id="3063"/>
    </w:p>
    <w:p w14:paraId="6CA7B3ED" w14:textId="77777777" w:rsidR="00EF45DA" w:rsidRPr="00B3056F" w:rsidRDefault="00EF45DA" w:rsidP="00EF45DA">
      <w:pPr>
        <w:pStyle w:val="Heading6"/>
      </w:pPr>
      <w:bookmarkStart w:id="3064" w:name="_Toc27585332"/>
      <w:bookmarkStart w:id="3065" w:name="_Toc36457322"/>
      <w:bookmarkStart w:id="3066" w:name="_Toc45028222"/>
      <w:bookmarkStart w:id="3067" w:name="_Toc45029057"/>
      <w:bookmarkStart w:id="3068" w:name="_Toc51867819"/>
      <w:bookmarkStart w:id="3069" w:name="_Toc90560398"/>
      <w:r w:rsidRPr="00B3056F">
        <w:t>6.2.3.4.3.1</w:t>
      </w:r>
      <w:r w:rsidRPr="00B3056F">
        <w:tab/>
        <w:t>GET</w:t>
      </w:r>
      <w:bookmarkEnd w:id="3064"/>
      <w:bookmarkEnd w:id="3065"/>
      <w:bookmarkEnd w:id="3066"/>
      <w:bookmarkEnd w:id="3067"/>
      <w:bookmarkEnd w:id="3068"/>
      <w:bookmarkEnd w:id="3069"/>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70" w:name="_Toc11338657"/>
      <w:bookmarkStart w:id="3071" w:name="_Toc27585333"/>
      <w:bookmarkStart w:id="3072" w:name="_Toc36457323"/>
      <w:bookmarkStart w:id="3073" w:name="_Toc45028223"/>
      <w:bookmarkStart w:id="3074" w:name="_Toc45029058"/>
      <w:bookmarkStart w:id="3075" w:name="_Toc51867820"/>
      <w:bookmarkStart w:id="3076" w:name="_Toc90560399"/>
      <w:r w:rsidRPr="00B3056F">
        <w:lastRenderedPageBreak/>
        <w:t>6.2.3.5</w:t>
      </w:r>
      <w:r w:rsidRPr="00B3056F">
        <w:tab/>
        <w:t>Resource: IndividualSmfRegistration</w:t>
      </w:r>
      <w:bookmarkEnd w:id="3070"/>
      <w:bookmarkEnd w:id="3071"/>
      <w:r w:rsidRPr="00B3056F">
        <w:t xml:space="preserve"> (Document)</w:t>
      </w:r>
      <w:bookmarkEnd w:id="3072"/>
      <w:bookmarkEnd w:id="3073"/>
      <w:bookmarkEnd w:id="3074"/>
      <w:bookmarkEnd w:id="3075"/>
      <w:bookmarkEnd w:id="3076"/>
    </w:p>
    <w:p w14:paraId="299B5DAA" w14:textId="77777777" w:rsidR="00EF45DA" w:rsidRPr="00B3056F" w:rsidRDefault="00EF45DA" w:rsidP="00EF45DA">
      <w:pPr>
        <w:pStyle w:val="Heading5"/>
      </w:pPr>
      <w:bookmarkStart w:id="3077" w:name="_Toc11338658"/>
      <w:bookmarkStart w:id="3078" w:name="_Toc27585334"/>
      <w:bookmarkStart w:id="3079" w:name="_Toc36457324"/>
      <w:bookmarkStart w:id="3080" w:name="_Toc45028224"/>
      <w:bookmarkStart w:id="3081" w:name="_Toc45029059"/>
      <w:bookmarkStart w:id="3082" w:name="_Toc51867821"/>
      <w:bookmarkStart w:id="3083" w:name="_Toc90560400"/>
      <w:r w:rsidRPr="00B3056F">
        <w:t>6.2.3.5.1</w:t>
      </w:r>
      <w:r w:rsidRPr="00B3056F">
        <w:tab/>
        <w:t>Resource Definition</w:t>
      </w:r>
      <w:bookmarkEnd w:id="3077"/>
      <w:bookmarkEnd w:id="3078"/>
      <w:bookmarkEnd w:id="3079"/>
      <w:bookmarkEnd w:id="3080"/>
      <w:bookmarkEnd w:id="3081"/>
      <w:bookmarkEnd w:id="3082"/>
      <w:bookmarkEnd w:id="3083"/>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84" w:name="_Toc11338659"/>
      <w:bookmarkStart w:id="3085" w:name="_Toc27585335"/>
      <w:bookmarkStart w:id="3086" w:name="_Toc36457325"/>
      <w:bookmarkStart w:id="3087" w:name="_Toc45028225"/>
      <w:bookmarkStart w:id="3088" w:name="_Toc45029060"/>
      <w:bookmarkStart w:id="3089" w:name="_Toc51867822"/>
      <w:bookmarkStart w:id="3090" w:name="_Toc90560401"/>
      <w:r w:rsidRPr="00B3056F">
        <w:t>6.2.3.5.2</w:t>
      </w:r>
      <w:r w:rsidRPr="00B3056F">
        <w:tab/>
        <w:t>Resource Standard Methods</w:t>
      </w:r>
      <w:bookmarkEnd w:id="3084"/>
      <w:bookmarkEnd w:id="3085"/>
      <w:bookmarkEnd w:id="3086"/>
      <w:bookmarkEnd w:id="3087"/>
      <w:bookmarkEnd w:id="3088"/>
      <w:bookmarkEnd w:id="3089"/>
      <w:bookmarkEnd w:id="3090"/>
    </w:p>
    <w:p w14:paraId="1E3E0A7D" w14:textId="77777777" w:rsidR="00EF45DA" w:rsidRPr="00B3056F" w:rsidRDefault="00EF45DA" w:rsidP="00EF45DA">
      <w:pPr>
        <w:pStyle w:val="Heading6"/>
      </w:pPr>
      <w:bookmarkStart w:id="3091" w:name="_Toc11338660"/>
      <w:bookmarkStart w:id="3092" w:name="_Toc27585336"/>
      <w:bookmarkStart w:id="3093" w:name="_Toc36457326"/>
      <w:bookmarkStart w:id="3094" w:name="_Toc45028226"/>
      <w:bookmarkStart w:id="3095" w:name="_Toc45029061"/>
      <w:bookmarkStart w:id="3096" w:name="_Toc51867823"/>
      <w:bookmarkStart w:id="3097" w:name="_Toc90560402"/>
      <w:r w:rsidRPr="00B3056F">
        <w:t>6.2.3.5.2.1</w:t>
      </w:r>
      <w:r w:rsidRPr="00B3056F">
        <w:tab/>
        <w:t>PUT</w:t>
      </w:r>
      <w:bookmarkEnd w:id="3091"/>
      <w:bookmarkEnd w:id="3092"/>
      <w:bookmarkEnd w:id="3093"/>
      <w:bookmarkEnd w:id="3094"/>
      <w:bookmarkEnd w:id="3095"/>
      <w:bookmarkEnd w:id="3096"/>
      <w:bookmarkEnd w:id="3097"/>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3098" w:name="_Toc11338661"/>
      <w:bookmarkStart w:id="3099" w:name="_Toc27585337"/>
      <w:bookmarkStart w:id="3100" w:name="_Toc36457327"/>
      <w:bookmarkStart w:id="3101" w:name="_Toc45028227"/>
      <w:bookmarkStart w:id="3102" w:name="_Toc45029062"/>
      <w:bookmarkStart w:id="3103" w:name="_Toc51867824"/>
      <w:bookmarkStart w:id="3104" w:name="_Toc90560403"/>
      <w:r w:rsidRPr="00B3056F">
        <w:t>6.2.3.5.2.2</w:t>
      </w:r>
      <w:r w:rsidRPr="00B3056F">
        <w:tab/>
        <w:t>DELETE</w:t>
      </w:r>
      <w:bookmarkEnd w:id="3098"/>
      <w:bookmarkEnd w:id="3099"/>
      <w:bookmarkEnd w:id="3100"/>
      <w:bookmarkEnd w:id="3101"/>
      <w:bookmarkEnd w:id="3102"/>
      <w:bookmarkEnd w:id="3103"/>
      <w:bookmarkEnd w:id="310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3105" w:name="_Toc36457328"/>
      <w:bookmarkStart w:id="3106" w:name="_Toc45028228"/>
      <w:bookmarkStart w:id="3107" w:name="_Toc45029063"/>
      <w:bookmarkStart w:id="3108" w:name="_Toc51867825"/>
      <w:bookmarkStart w:id="3109" w:name="_Toc11338662"/>
      <w:bookmarkStart w:id="3110" w:name="_Toc27585338"/>
      <w:bookmarkStart w:id="3111" w:name="_Toc90560404"/>
      <w:r w:rsidRPr="00B3056F">
        <w:t>6.2.3.5.2.3</w:t>
      </w:r>
      <w:r w:rsidRPr="00B3056F">
        <w:tab/>
        <w:t>GET</w:t>
      </w:r>
      <w:bookmarkEnd w:id="3105"/>
      <w:bookmarkEnd w:id="3106"/>
      <w:bookmarkEnd w:id="3107"/>
      <w:bookmarkEnd w:id="3108"/>
      <w:bookmarkEnd w:id="3111"/>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12" w:name="_Toc36457329"/>
      <w:bookmarkStart w:id="3113" w:name="_Toc45028229"/>
      <w:bookmarkStart w:id="3114" w:name="_Toc45029064"/>
      <w:bookmarkStart w:id="3115" w:name="_Toc51867826"/>
      <w:bookmarkStart w:id="3116" w:name="_Toc90560405"/>
      <w:r w:rsidRPr="00B3056F">
        <w:t>6.2.3.6</w:t>
      </w:r>
      <w:r w:rsidRPr="00B3056F">
        <w:tab/>
        <w:t>Resource: Smsf3GppAccessRegistration</w:t>
      </w:r>
      <w:bookmarkEnd w:id="3109"/>
      <w:bookmarkEnd w:id="3110"/>
      <w:r w:rsidRPr="00B3056F">
        <w:t xml:space="preserve"> (Document)</w:t>
      </w:r>
      <w:bookmarkEnd w:id="3112"/>
      <w:bookmarkEnd w:id="3113"/>
      <w:bookmarkEnd w:id="3114"/>
      <w:bookmarkEnd w:id="3115"/>
      <w:bookmarkEnd w:id="3116"/>
    </w:p>
    <w:p w14:paraId="52A02C94" w14:textId="77777777" w:rsidR="00EF45DA" w:rsidRPr="00B3056F" w:rsidRDefault="00EF45DA" w:rsidP="00EF45DA">
      <w:pPr>
        <w:pStyle w:val="Heading5"/>
      </w:pPr>
      <w:bookmarkStart w:id="3117" w:name="_Toc11338663"/>
      <w:bookmarkStart w:id="3118" w:name="_Toc27585339"/>
      <w:bookmarkStart w:id="3119" w:name="_Toc36457330"/>
      <w:bookmarkStart w:id="3120" w:name="_Toc45028230"/>
      <w:bookmarkStart w:id="3121" w:name="_Toc45029065"/>
      <w:bookmarkStart w:id="3122" w:name="_Toc51867827"/>
      <w:bookmarkStart w:id="3123" w:name="_Toc90560406"/>
      <w:r w:rsidRPr="00B3056F">
        <w:t>6.2.3.6.1</w:t>
      </w:r>
      <w:r w:rsidRPr="00B3056F">
        <w:tab/>
        <w:t>Description</w:t>
      </w:r>
      <w:bookmarkEnd w:id="3117"/>
      <w:bookmarkEnd w:id="3118"/>
      <w:bookmarkEnd w:id="3119"/>
      <w:bookmarkEnd w:id="3120"/>
      <w:bookmarkEnd w:id="3121"/>
      <w:bookmarkEnd w:id="3122"/>
      <w:bookmarkEnd w:id="3123"/>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24" w:name="_Toc11338664"/>
      <w:bookmarkStart w:id="3125" w:name="_Toc27585340"/>
      <w:bookmarkStart w:id="3126" w:name="_Toc36457331"/>
      <w:bookmarkStart w:id="3127" w:name="_Toc45028231"/>
      <w:bookmarkStart w:id="3128" w:name="_Toc45029066"/>
      <w:bookmarkStart w:id="3129" w:name="_Toc51867828"/>
      <w:bookmarkStart w:id="3130" w:name="_Toc90560407"/>
      <w:r w:rsidRPr="00B3056F">
        <w:t>6.2.3.6.2</w:t>
      </w:r>
      <w:r w:rsidRPr="00B3056F">
        <w:tab/>
        <w:t>Resource Definition</w:t>
      </w:r>
      <w:bookmarkEnd w:id="3124"/>
      <w:bookmarkEnd w:id="3125"/>
      <w:bookmarkEnd w:id="3126"/>
      <w:bookmarkEnd w:id="3127"/>
      <w:bookmarkEnd w:id="3128"/>
      <w:bookmarkEnd w:id="3129"/>
      <w:bookmarkEnd w:id="3130"/>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D84991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31" w:name="_Toc11338665"/>
      <w:bookmarkStart w:id="3132" w:name="_Toc27585341"/>
      <w:bookmarkStart w:id="3133" w:name="_Toc36457332"/>
      <w:bookmarkStart w:id="3134" w:name="_Toc45028232"/>
      <w:bookmarkStart w:id="3135" w:name="_Toc45029067"/>
      <w:bookmarkStart w:id="3136" w:name="_Toc51867829"/>
      <w:bookmarkStart w:id="3137" w:name="_Toc90560408"/>
      <w:r w:rsidRPr="00B3056F">
        <w:t>6.2.3.6.3</w:t>
      </w:r>
      <w:r w:rsidRPr="00B3056F">
        <w:tab/>
        <w:t>Resource Standard Methods</w:t>
      </w:r>
      <w:bookmarkEnd w:id="3131"/>
      <w:bookmarkEnd w:id="3132"/>
      <w:bookmarkEnd w:id="3133"/>
      <w:bookmarkEnd w:id="3134"/>
      <w:bookmarkEnd w:id="3135"/>
      <w:bookmarkEnd w:id="3136"/>
      <w:bookmarkEnd w:id="3137"/>
    </w:p>
    <w:p w14:paraId="280A1875" w14:textId="77777777" w:rsidR="00EF45DA" w:rsidRPr="00B3056F" w:rsidRDefault="00EF45DA" w:rsidP="00EF45DA">
      <w:pPr>
        <w:pStyle w:val="Heading6"/>
      </w:pPr>
      <w:bookmarkStart w:id="3138" w:name="_Toc11338666"/>
      <w:bookmarkStart w:id="3139" w:name="_Toc27585342"/>
      <w:bookmarkStart w:id="3140" w:name="_Toc36457333"/>
      <w:bookmarkStart w:id="3141" w:name="_Toc45028233"/>
      <w:bookmarkStart w:id="3142" w:name="_Toc45029068"/>
      <w:bookmarkStart w:id="3143" w:name="_Toc51867830"/>
      <w:bookmarkStart w:id="3144" w:name="_Toc90560409"/>
      <w:r w:rsidRPr="00B3056F">
        <w:t>6.2.3.6.3.1</w:t>
      </w:r>
      <w:r w:rsidRPr="00B3056F">
        <w:tab/>
        <w:t>PUT</w:t>
      </w:r>
      <w:bookmarkEnd w:id="3138"/>
      <w:bookmarkEnd w:id="3139"/>
      <w:bookmarkEnd w:id="3140"/>
      <w:bookmarkEnd w:id="3141"/>
      <w:bookmarkEnd w:id="3142"/>
      <w:bookmarkEnd w:id="3143"/>
      <w:bookmarkEnd w:id="3144"/>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3145" w:name="_Toc11338667"/>
      <w:bookmarkStart w:id="3146" w:name="_Toc27585343"/>
      <w:bookmarkStart w:id="3147" w:name="_Toc36457334"/>
      <w:bookmarkStart w:id="3148" w:name="_Toc45028234"/>
      <w:bookmarkStart w:id="3149" w:name="_Toc45029069"/>
      <w:bookmarkStart w:id="3150" w:name="_Toc51867831"/>
      <w:bookmarkStart w:id="3151" w:name="_Toc90560410"/>
      <w:r w:rsidRPr="00B3056F">
        <w:t>6.2.3.6.3.2</w:t>
      </w:r>
      <w:r w:rsidRPr="00B3056F">
        <w:tab/>
        <w:t>DELETE</w:t>
      </w:r>
      <w:bookmarkEnd w:id="3145"/>
      <w:bookmarkEnd w:id="3146"/>
      <w:bookmarkEnd w:id="3147"/>
      <w:bookmarkEnd w:id="3148"/>
      <w:bookmarkEnd w:id="3149"/>
      <w:bookmarkEnd w:id="3150"/>
      <w:bookmarkEnd w:id="3151"/>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3152" w:name="_Toc11338668"/>
      <w:bookmarkStart w:id="3153" w:name="_Toc27585344"/>
      <w:bookmarkStart w:id="3154" w:name="_Toc36457335"/>
      <w:bookmarkStart w:id="3155" w:name="_Toc45028235"/>
      <w:bookmarkStart w:id="3156" w:name="_Toc45029070"/>
      <w:bookmarkStart w:id="3157" w:name="_Toc51867832"/>
      <w:bookmarkStart w:id="3158" w:name="_Toc90560411"/>
      <w:r w:rsidRPr="00B3056F">
        <w:lastRenderedPageBreak/>
        <w:t>6.2.3.6.3.3</w:t>
      </w:r>
      <w:r w:rsidRPr="00B3056F">
        <w:tab/>
        <w:t>GET</w:t>
      </w:r>
      <w:bookmarkEnd w:id="3152"/>
      <w:bookmarkEnd w:id="3153"/>
      <w:bookmarkEnd w:id="3154"/>
      <w:bookmarkEnd w:id="3155"/>
      <w:bookmarkEnd w:id="3156"/>
      <w:bookmarkEnd w:id="3157"/>
      <w:bookmarkEnd w:id="3158"/>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59" w:name="_Toc11338669"/>
      <w:bookmarkStart w:id="3160" w:name="_Toc27585345"/>
      <w:bookmarkStart w:id="3161" w:name="_Toc36457336"/>
      <w:bookmarkStart w:id="3162" w:name="_Toc45028236"/>
      <w:bookmarkStart w:id="3163" w:name="_Toc45029071"/>
      <w:bookmarkStart w:id="3164" w:name="_Toc51867833"/>
      <w:bookmarkStart w:id="3165" w:name="_Toc90560412"/>
      <w:r w:rsidRPr="00B3056F">
        <w:t>6.2.3.7</w:t>
      </w:r>
      <w:r w:rsidRPr="00B3056F">
        <w:tab/>
        <w:t>Resource: SmsfNon3GppAccessRegistration</w:t>
      </w:r>
      <w:bookmarkEnd w:id="3159"/>
      <w:bookmarkEnd w:id="3160"/>
      <w:r w:rsidRPr="00B3056F">
        <w:t xml:space="preserve"> (Document)</w:t>
      </w:r>
      <w:bookmarkEnd w:id="3161"/>
      <w:bookmarkEnd w:id="3162"/>
      <w:bookmarkEnd w:id="3163"/>
      <w:bookmarkEnd w:id="3164"/>
      <w:bookmarkEnd w:id="3165"/>
    </w:p>
    <w:p w14:paraId="51D811EB" w14:textId="77777777" w:rsidR="00EF45DA" w:rsidRPr="00B3056F" w:rsidRDefault="00EF45DA" w:rsidP="00EF45DA">
      <w:pPr>
        <w:pStyle w:val="Heading5"/>
      </w:pPr>
      <w:bookmarkStart w:id="3166" w:name="_Toc11338670"/>
      <w:bookmarkStart w:id="3167" w:name="_Toc27585346"/>
      <w:bookmarkStart w:id="3168" w:name="_Toc36457337"/>
      <w:bookmarkStart w:id="3169" w:name="_Toc45028237"/>
      <w:bookmarkStart w:id="3170" w:name="_Toc45029072"/>
      <w:bookmarkStart w:id="3171" w:name="_Toc51867834"/>
      <w:bookmarkStart w:id="3172" w:name="_Toc90560413"/>
      <w:r w:rsidRPr="00B3056F">
        <w:t>6.2.3.7.1</w:t>
      </w:r>
      <w:r w:rsidRPr="00B3056F">
        <w:tab/>
        <w:t>Description</w:t>
      </w:r>
      <w:bookmarkEnd w:id="3166"/>
      <w:bookmarkEnd w:id="3167"/>
      <w:bookmarkEnd w:id="3168"/>
      <w:bookmarkEnd w:id="3169"/>
      <w:bookmarkEnd w:id="3170"/>
      <w:bookmarkEnd w:id="3171"/>
      <w:bookmarkEnd w:id="3172"/>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73" w:name="_Toc11338671"/>
      <w:bookmarkStart w:id="3174" w:name="_Toc27585347"/>
      <w:bookmarkStart w:id="3175" w:name="_Toc36457338"/>
      <w:bookmarkStart w:id="3176" w:name="_Toc45028238"/>
      <w:bookmarkStart w:id="3177" w:name="_Toc45029073"/>
      <w:bookmarkStart w:id="3178" w:name="_Toc51867835"/>
      <w:bookmarkStart w:id="3179" w:name="_Toc90560414"/>
      <w:r w:rsidRPr="00B3056F">
        <w:t>6.2.3.7.2</w:t>
      </w:r>
      <w:r w:rsidRPr="00B3056F">
        <w:tab/>
        <w:t>Resource Definition</w:t>
      </w:r>
      <w:bookmarkEnd w:id="3173"/>
      <w:bookmarkEnd w:id="3174"/>
      <w:bookmarkEnd w:id="3175"/>
      <w:bookmarkEnd w:id="3176"/>
      <w:bookmarkEnd w:id="3177"/>
      <w:bookmarkEnd w:id="3178"/>
      <w:bookmarkEnd w:id="3179"/>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7E46C7E7"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80" w:name="_Toc11338672"/>
      <w:bookmarkStart w:id="3181" w:name="_Toc27585348"/>
      <w:bookmarkStart w:id="3182" w:name="_Toc36457339"/>
      <w:bookmarkStart w:id="3183" w:name="_Toc45028239"/>
      <w:bookmarkStart w:id="3184" w:name="_Toc45029074"/>
      <w:bookmarkStart w:id="3185" w:name="_Toc51867836"/>
      <w:bookmarkStart w:id="3186" w:name="_Toc90560415"/>
      <w:r w:rsidRPr="00B3056F">
        <w:t>6.2.3.7.3</w:t>
      </w:r>
      <w:r w:rsidRPr="00B3056F">
        <w:tab/>
        <w:t>Resource Standard Methods</w:t>
      </w:r>
      <w:bookmarkEnd w:id="3180"/>
      <w:bookmarkEnd w:id="3181"/>
      <w:bookmarkEnd w:id="3182"/>
      <w:bookmarkEnd w:id="3183"/>
      <w:bookmarkEnd w:id="3184"/>
      <w:bookmarkEnd w:id="3185"/>
      <w:bookmarkEnd w:id="3186"/>
    </w:p>
    <w:p w14:paraId="59865BE2" w14:textId="77777777" w:rsidR="00EF45DA" w:rsidRPr="00B3056F" w:rsidRDefault="00EF45DA" w:rsidP="00EF45DA">
      <w:pPr>
        <w:pStyle w:val="Heading6"/>
      </w:pPr>
      <w:bookmarkStart w:id="3187" w:name="_Toc11338673"/>
      <w:bookmarkStart w:id="3188" w:name="_Toc27585349"/>
      <w:bookmarkStart w:id="3189" w:name="_Toc36457340"/>
      <w:bookmarkStart w:id="3190" w:name="_Toc45028240"/>
      <w:bookmarkStart w:id="3191" w:name="_Toc45029075"/>
      <w:bookmarkStart w:id="3192" w:name="_Toc51867837"/>
      <w:bookmarkStart w:id="3193" w:name="_Toc90560416"/>
      <w:r w:rsidRPr="00B3056F">
        <w:t>6.2.3.7.3.1</w:t>
      </w:r>
      <w:r w:rsidRPr="00B3056F">
        <w:tab/>
        <w:t>PUT</w:t>
      </w:r>
      <w:bookmarkEnd w:id="3187"/>
      <w:bookmarkEnd w:id="3188"/>
      <w:bookmarkEnd w:id="3189"/>
      <w:bookmarkEnd w:id="3190"/>
      <w:bookmarkEnd w:id="3191"/>
      <w:bookmarkEnd w:id="3192"/>
      <w:bookmarkEnd w:id="3193"/>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3194" w:name="_Toc11338674"/>
      <w:bookmarkStart w:id="3195" w:name="_Toc27585350"/>
      <w:bookmarkStart w:id="3196" w:name="_Toc36457341"/>
      <w:bookmarkStart w:id="3197" w:name="_Toc45028241"/>
      <w:bookmarkStart w:id="3198" w:name="_Toc45029076"/>
      <w:bookmarkStart w:id="3199" w:name="_Toc51867838"/>
      <w:bookmarkStart w:id="3200" w:name="_Toc90560417"/>
      <w:r w:rsidRPr="00B3056F">
        <w:t>6.2.3.7.3.2</w:t>
      </w:r>
      <w:r w:rsidRPr="00B3056F">
        <w:tab/>
        <w:t>DELETE</w:t>
      </w:r>
      <w:bookmarkEnd w:id="3194"/>
      <w:bookmarkEnd w:id="3195"/>
      <w:bookmarkEnd w:id="3196"/>
      <w:bookmarkEnd w:id="3197"/>
      <w:bookmarkEnd w:id="3198"/>
      <w:bookmarkEnd w:id="3199"/>
      <w:bookmarkEnd w:id="3200"/>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3201" w:name="_Toc11338675"/>
      <w:bookmarkStart w:id="3202" w:name="_Toc27585351"/>
      <w:bookmarkStart w:id="3203" w:name="_Toc36457342"/>
      <w:bookmarkStart w:id="3204" w:name="_Toc45028242"/>
      <w:bookmarkStart w:id="3205" w:name="_Toc45029077"/>
      <w:bookmarkStart w:id="3206" w:name="_Toc51867839"/>
      <w:bookmarkStart w:id="3207" w:name="_Toc90560418"/>
      <w:r w:rsidRPr="00B3056F">
        <w:t>6.2.3.7.3.3</w:t>
      </w:r>
      <w:r w:rsidRPr="00B3056F">
        <w:tab/>
        <w:t>GET</w:t>
      </w:r>
      <w:bookmarkEnd w:id="3201"/>
      <w:bookmarkEnd w:id="3202"/>
      <w:bookmarkEnd w:id="3203"/>
      <w:bookmarkEnd w:id="3204"/>
      <w:bookmarkEnd w:id="3205"/>
      <w:bookmarkEnd w:id="3206"/>
      <w:bookmarkEnd w:id="3207"/>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08" w:name="_Toc36457343"/>
      <w:bookmarkStart w:id="3209" w:name="_Toc45028243"/>
      <w:bookmarkStart w:id="3210" w:name="_Toc45029078"/>
      <w:bookmarkStart w:id="3211" w:name="_Toc51867840"/>
      <w:bookmarkStart w:id="3212" w:name="_Toc11338676"/>
      <w:bookmarkStart w:id="3213" w:name="_Toc27585352"/>
      <w:bookmarkStart w:id="3214" w:name="_Toc90560419"/>
      <w:r w:rsidRPr="00B3056F">
        <w:t>6.2.3.8</w:t>
      </w:r>
      <w:r w:rsidRPr="00B3056F">
        <w:tab/>
        <w:t xml:space="preserve">Resource: </w:t>
      </w:r>
      <w:r w:rsidRPr="00B3056F">
        <w:rPr>
          <w:rFonts w:hint="eastAsia"/>
          <w:lang w:eastAsia="zh-CN"/>
        </w:rPr>
        <w:t>Location</w:t>
      </w:r>
      <w:bookmarkEnd w:id="3208"/>
      <w:bookmarkEnd w:id="3209"/>
      <w:bookmarkEnd w:id="3210"/>
      <w:bookmarkEnd w:id="3211"/>
      <w:bookmarkEnd w:id="3214"/>
    </w:p>
    <w:p w14:paraId="17D37708" w14:textId="77777777" w:rsidR="00EF45DA" w:rsidRPr="00B3056F" w:rsidRDefault="00EF45DA" w:rsidP="00EF45DA">
      <w:pPr>
        <w:pStyle w:val="Heading5"/>
      </w:pPr>
      <w:bookmarkStart w:id="3215" w:name="_Toc36457344"/>
      <w:bookmarkStart w:id="3216" w:name="_Toc45028244"/>
      <w:bookmarkStart w:id="3217" w:name="_Toc45029079"/>
      <w:bookmarkStart w:id="3218" w:name="_Toc51867841"/>
      <w:bookmarkStart w:id="3219" w:name="_Toc90560420"/>
      <w:r w:rsidRPr="00B3056F">
        <w:t>6.2.3.8.1</w:t>
      </w:r>
      <w:r w:rsidRPr="00B3056F">
        <w:tab/>
        <w:t>Description</w:t>
      </w:r>
      <w:bookmarkEnd w:id="3215"/>
      <w:bookmarkEnd w:id="3216"/>
      <w:bookmarkEnd w:id="3217"/>
      <w:bookmarkEnd w:id="3218"/>
      <w:bookmarkEnd w:id="3219"/>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20" w:name="_Toc36457345"/>
      <w:bookmarkStart w:id="3221" w:name="_Toc45028245"/>
      <w:bookmarkStart w:id="3222" w:name="_Toc45029080"/>
      <w:bookmarkStart w:id="3223" w:name="_Toc51867842"/>
      <w:bookmarkStart w:id="3224" w:name="_Toc90560421"/>
      <w:r w:rsidRPr="00B3056F">
        <w:t>6.2.3.8.2</w:t>
      </w:r>
      <w:r w:rsidRPr="00B3056F">
        <w:tab/>
        <w:t>Resource Definition</w:t>
      </w:r>
      <w:bookmarkEnd w:id="3220"/>
      <w:bookmarkEnd w:id="3221"/>
      <w:bookmarkEnd w:id="3222"/>
      <w:bookmarkEnd w:id="3223"/>
      <w:bookmarkEnd w:id="3224"/>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25" w:name="_Toc36457346"/>
      <w:bookmarkStart w:id="3226" w:name="_Toc45028246"/>
      <w:bookmarkStart w:id="3227" w:name="_Toc45029081"/>
      <w:bookmarkStart w:id="3228" w:name="_Toc51867843"/>
      <w:bookmarkStart w:id="3229" w:name="_Toc90560422"/>
      <w:r w:rsidRPr="00B3056F">
        <w:t>6.2.3.8.3</w:t>
      </w:r>
      <w:r w:rsidRPr="00B3056F">
        <w:tab/>
        <w:t>Resource Standard Methods</w:t>
      </w:r>
      <w:bookmarkEnd w:id="3225"/>
      <w:bookmarkEnd w:id="3226"/>
      <w:bookmarkEnd w:id="3227"/>
      <w:bookmarkEnd w:id="3228"/>
      <w:bookmarkEnd w:id="3229"/>
    </w:p>
    <w:p w14:paraId="295B5F39" w14:textId="77777777" w:rsidR="00EF45DA" w:rsidRPr="00B3056F" w:rsidRDefault="00EF45DA" w:rsidP="00EF45DA">
      <w:pPr>
        <w:pStyle w:val="Heading6"/>
      </w:pPr>
      <w:bookmarkStart w:id="3230" w:name="_Toc36457347"/>
      <w:bookmarkStart w:id="3231" w:name="_Toc45028247"/>
      <w:bookmarkStart w:id="3232" w:name="_Toc45029082"/>
      <w:bookmarkStart w:id="3233" w:name="_Toc51867844"/>
      <w:bookmarkStart w:id="3234" w:name="_Toc90560423"/>
      <w:r w:rsidRPr="00B3056F">
        <w:t>6.2.3.8.3.1</w:t>
      </w:r>
      <w:r w:rsidRPr="00B3056F">
        <w:tab/>
        <w:t>GET</w:t>
      </w:r>
      <w:bookmarkEnd w:id="3230"/>
      <w:bookmarkEnd w:id="3231"/>
      <w:bookmarkEnd w:id="3232"/>
      <w:bookmarkEnd w:id="3233"/>
      <w:bookmarkEnd w:id="3234"/>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35" w:name="_Toc45028248"/>
      <w:bookmarkStart w:id="3236" w:name="_Toc45029083"/>
      <w:bookmarkStart w:id="3237" w:name="_Toc51867845"/>
      <w:bookmarkStart w:id="3238" w:name="_Toc36457348"/>
      <w:bookmarkStart w:id="3239" w:name="_Toc90560424"/>
      <w:r w:rsidRPr="006A7EE2">
        <w:t>6.2.3.</w:t>
      </w:r>
      <w:r w:rsidR="0028148F">
        <w:t>9</w:t>
      </w:r>
      <w:r w:rsidRPr="006A7EE2">
        <w:tab/>
        <w:t xml:space="preserve">Resource: </w:t>
      </w:r>
      <w:r>
        <w:t>Registrations</w:t>
      </w:r>
      <w:bookmarkEnd w:id="3235"/>
      <w:bookmarkEnd w:id="3236"/>
      <w:bookmarkEnd w:id="3237"/>
      <w:bookmarkEnd w:id="3239"/>
    </w:p>
    <w:p w14:paraId="58650863" w14:textId="1BFA0C79" w:rsidR="00A57E20" w:rsidRPr="006A7EE2" w:rsidRDefault="00A57E20" w:rsidP="00A57E20">
      <w:pPr>
        <w:pStyle w:val="Heading5"/>
      </w:pPr>
      <w:bookmarkStart w:id="3240" w:name="_Toc45028249"/>
      <w:bookmarkStart w:id="3241" w:name="_Toc45029084"/>
      <w:bookmarkStart w:id="3242" w:name="_Toc51867846"/>
      <w:bookmarkStart w:id="3243" w:name="_Toc90560425"/>
      <w:r w:rsidRPr="006A7EE2">
        <w:t>6.2.3.</w:t>
      </w:r>
      <w:r w:rsidR="0028148F">
        <w:t>9</w:t>
      </w:r>
      <w:r w:rsidRPr="006A7EE2">
        <w:t>.1</w:t>
      </w:r>
      <w:r w:rsidRPr="006A7EE2">
        <w:tab/>
        <w:t>Description</w:t>
      </w:r>
      <w:bookmarkEnd w:id="3240"/>
      <w:bookmarkEnd w:id="3241"/>
      <w:bookmarkEnd w:id="3242"/>
      <w:bookmarkEnd w:id="3243"/>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44" w:name="_Toc45028250"/>
      <w:bookmarkStart w:id="3245" w:name="_Toc45029085"/>
      <w:bookmarkStart w:id="3246" w:name="_Toc51867847"/>
      <w:bookmarkStart w:id="3247" w:name="_Toc90560426"/>
      <w:r w:rsidRPr="006A7EE2">
        <w:t>6.2.3.</w:t>
      </w:r>
      <w:r w:rsidR="0028148F">
        <w:t>9</w:t>
      </w:r>
      <w:r w:rsidRPr="006A7EE2">
        <w:t>.2</w:t>
      </w:r>
      <w:r w:rsidRPr="006A7EE2">
        <w:tab/>
        <w:t>Resource Definition</w:t>
      </w:r>
      <w:bookmarkEnd w:id="3244"/>
      <w:bookmarkEnd w:id="3245"/>
      <w:bookmarkEnd w:id="3246"/>
      <w:bookmarkEnd w:id="3247"/>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16D16121"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 xml:space="preserve">.9.2)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48" w:name="_Toc45028251"/>
      <w:bookmarkStart w:id="3249" w:name="_Toc45029086"/>
      <w:bookmarkStart w:id="3250" w:name="_Toc51867848"/>
      <w:bookmarkStart w:id="3251" w:name="_Toc90560427"/>
      <w:r w:rsidRPr="006A7EE2">
        <w:lastRenderedPageBreak/>
        <w:t>6.2.3.</w:t>
      </w:r>
      <w:r w:rsidR="0028148F">
        <w:t>9</w:t>
      </w:r>
      <w:r w:rsidRPr="006A7EE2">
        <w:t>.3</w:t>
      </w:r>
      <w:r w:rsidRPr="006A7EE2">
        <w:tab/>
        <w:t>Resource Standard Methods</w:t>
      </w:r>
      <w:bookmarkEnd w:id="3248"/>
      <w:bookmarkEnd w:id="3249"/>
      <w:bookmarkEnd w:id="3250"/>
      <w:bookmarkEnd w:id="3251"/>
    </w:p>
    <w:p w14:paraId="73CAB2D2" w14:textId="3ABE5600" w:rsidR="00A57E20" w:rsidRPr="00967A62" w:rsidRDefault="00A57E20" w:rsidP="00A57E20">
      <w:pPr>
        <w:pStyle w:val="Heading6"/>
      </w:pPr>
      <w:bookmarkStart w:id="3252" w:name="_Toc45028252"/>
      <w:bookmarkStart w:id="3253" w:name="_Toc45029087"/>
      <w:bookmarkStart w:id="3254" w:name="_Toc51867849"/>
      <w:bookmarkStart w:id="3255" w:name="_Toc90560428"/>
      <w:r w:rsidRPr="006A7EE2">
        <w:t>6.2.3.</w:t>
      </w:r>
      <w:r w:rsidR="0028148F">
        <w:t>9</w:t>
      </w:r>
      <w:r w:rsidRPr="006A7EE2">
        <w:t>.3.</w:t>
      </w:r>
      <w:r>
        <w:t>1</w:t>
      </w:r>
      <w:r w:rsidRPr="006A7EE2">
        <w:tab/>
        <w:t>GET</w:t>
      </w:r>
      <w:bookmarkEnd w:id="3252"/>
      <w:bookmarkEnd w:id="3253"/>
      <w:bookmarkEnd w:id="3254"/>
      <w:bookmarkEnd w:id="3255"/>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56" w:name="_Toc45028253"/>
      <w:bookmarkStart w:id="3257" w:name="_Toc45029088"/>
      <w:bookmarkStart w:id="3258" w:name="_Toc51867850"/>
      <w:bookmarkStart w:id="3259" w:name="_Toc90560429"/>
      <w:r w:rsidRPr="006A7EE2">
        <w:t>6.2.3.</w:t>
      </w:r>
      <w:r w:rsidR="00FC531E">
        <w:t>10</w:t>
      </w:r>
      <w:r w:rsidRPr="006A7EE2">
        <w:tab/>
        <w:t xml:space="preserve">Resource: </w:t>
      </w:r>
      <w:r>
        <w:t>IpSmGw</w:t>
      </w:r>
      <w:r w:rsidRPr="006A7EE2">
        <w:t>Registration</w:t>
      </w:r>
      <w:bookmarkEnd w:id="3256"/>
      <w:bookmarkEnd w:id="3257"/>
      <w:bookmarkEnd w:id="3258"/>
      <w:bookmarkEnd w:id="3259"/>
    </w:p>
    <w:p w14:paraId="616244FE" w14:textId="5AF6DC8B" w:rsidR="007B7649" w:rsidRPr="006A7EE2" w:rsidRDefault="007B7649" w:rsidP="007B7649">
      <w:pPr>
        <w:pStyle w:val="Heading5"/>
      </w:pPr>
      <w:bookmarkStart w:id="3260" w:name="_Toc45028254"/>
      <w:bookmarkStart w:id="3261" w:name="_Toc45029089"/>
      <w:bookmarkStart w:id="3262" w:name="_Toc51867851"/>
      <w:bookmarkStart w:id="3263" w:name="_Toc90560430"/>
      <w:r w:rsidRPr="006A7EE2">
        <w:t>6.2.3.</w:t>
      </w:r>
      <w:r w:rsidR="00FC531E">
        <w:t>10</w:t>
      </w:r>
      <w:r w:rsidRPr="006A7EE2">
        <w:t>.1</w:t>
      </w:r>
      <w:r w:rsidRPr="006A7EE2">
        <w:tab/>
        <w:t>Description</w:t>
      </w:r>
      <w:bookmarkEnd w:id="3260"/>
      <w:bookmarkEnd w:id="3261"/>
      <w:bookmarkEnd w:id="3262"/>
      <w:bookmarkEnd w:id="3263"/>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64" w:name="_Toc45028255"/>
      <w:bookmarkStart w:id="3265" w:name="_Toc45029090"/>
      <w:bookmarkStart w:id="3266" w:name="_Toc51867852"/>
      <w:bookmarkStart w:id="3267" w:name="_Toc90560431"/>
      <w:r w:rsidRPr="006A7EE2">
        <w:t>6.2.3.</w:t>
      </w:r>
      <w:r w:rsidR="00FC531E">
        <w:t>10</w:t>
      </w:r>
      <w:r w:rsidRPr="006A7EE2">
        <w:t>.2</w:t>
      </w:r>
      <w:r w:rsidRPr="006A7EE2">
        <w:tab/>
        <w:t>Resource Definition</w:t>
      </w:r>
      <w:bookmarkEnd w:id="3264"/>
      <w:bookmarkEnd w:id="3265"/>
      <w:bookmarkEnd w:id="3266"/>
      <w:bookmarkEnd w:id="3267"/>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68" w:name="_Toc45028256"/>
      <w:bookmarkStart w:id="3269" w:name="_Toc45029091"/>
      <w:bookmarkStart w:id="3270" w:name="_Toc51867853"/>
      <w:bookmarkStart w:id="3271" w:name="_Toc90560432"/>
      <w:r w:rsidRPr="006A7EE2">
        <w:t>6.2.3.</w:t>
      </w:r>
      <w:r w:rsidR="00FC531E">
        <w:t>10</w:t>
      </w:r>
      <w:r w:rsidRPr="006A7EE2">
        <w:t>.3</w:t>
      </w:r>
      <w:r w:rsidRPr="006A7EE2">
        <w:tab/>
        <w:t>Resource Standard Methods</w:t>
      </w:r>
      <w:bookmarkEnd w:id="3268"/>
      <w:bookmarkEnd w:id="3269"/>
      <w:bookmarkEnd w:id="3270"/>
      <w:bookmarkEnd w:id="3271"/>
    </w:p>
    <w:p w14:paraId="422C428D" w14:textId="4071119D" w:rsidR="007B7649" w:rsidRPr="006A7EE2" w:rsidRDefault="007B7649" w:rsidP="007B7649">
      <w:pPr>
        <w:pStyle w:val="Heading6"/>
      </w:pPr>
      <w:bookmarkStart w:id="3272" w:name="_Toc45028257"/>
      <w:bookmarkStart w:id="3273" w:name="_Toc45029092"/>
      <w:bookmarkStart w:id="3274" w:name="_Toc51867854"/>
      <w:bookmarkStart w:id="3275" w:name="_Toc90560433"/>
      <w:r w:rsidRPr="006A7EE2">
        <w:t>6.2.3.</w:t>
      </w:r>
      <w:r w:rsidR="00FC531E">
        <w:t>10</w:t>
      </w:r>
      <w:r w:rsidRPr="006A7EE2">
        <w:t>.3.1</w:t>
      </w:r>
      <w:r w:rsidRPr="006A7EE2">
        <w:tab/>
        <w:t>PUT</w:t>
      </w:r>
      <w:bookmarkEnd w:id="3272"/>
      <w:bookmarkEnd w:id="3273"/>
      <w:bookmarkEnd w:id="3274"/>
      <w:bookmarkEnd w:id="327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3276" w:name="_Toc45028258"/>
      <w:bookmarkStart w:id="3277" w:name="_Toc45029093"/>
      <w:bookmarkStart w:id="3278" w:name="_Toc51867855"/>
      <w:bookmarkStart w:id="3279" w:name="_Toc90560434"/>
      <w:r w:rsidRPr="006A7EE2">
        <w:t>6.2.3.</w:t>
      </w:r>
      <w:r w:rsidR="00FC531E">
        <w:t>10</w:t>
      </w:r>
      <w:r w:rsidRPr="006A7EE2">
        <w:t>.3.2</w:t>
      </w:r>
      <w:r w:rsidRPr="006A7EE2">
        <w:tab/>
        <w:t>DELETE</w:t>
      </w:r>
      <w:bookmarkEnd w:id="3276"/>
      <w:bookmarkEnd w:id="3277"/>
      <w:bookmarkEnd w:id="3278"/>
      <w:bookmarkEnd w:id="3279"/>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3280" w:name="_Toc45028259"/>
      <w:bookmarkStart w:id="3281" w:name="_Toc45029094"/>
      <w:bookmarkStart w:id="3282" w:name="_Toc51867856"/>
      <w:bookmarkStart w:id="3283" w:name="_Toc90560435"/>
      <w:r w:rsidRPr="006A7EE2">
        <w:t>6.2.3.</w:t>
      </w:r>
      <w:r w:rsidR="00FC531E">
        <w:t>10</w:t>
      </w:r>
      <w:r w:rsidRPr="006A7EE2">
        <w:t>.3.3</w:t>
      </w:r>
      <w:r w:rsidRPr="006A7EE2">
        <w:tab/>
        <w:t>GET</w:t>
      </w:r>
      <w:bookmarkEnd w:id="3280"/>
      <w:bookmarkEnd w:id="3281"/>
      <w:bookmarkEnd w:id="3282"/>
      <w:bookmarkEnd w:id="3283"/>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84" w:name="_Toc45028260"/>
      <w:bookmarkStart w:id="3285" w:name="_Toc45029095"/>
      <w:bookmarkStart w:id="3286" w:name="_Toc51867857"/>
      <w:bookmarkStart w:id="3287" w:name="_Toc90560436"/>
      <w:r w:rsidRPr="00B3056F">
        <w:t>6.2.4</w:t>
      </w:r>
      <w:r w:rsidRPr="00B3056F">
        <w:tab/>
        <w:t>Custom Operations without associated resources</w:t>
      </w:r>
      <w:bookmarkEnd w:id="3212"/>
      <w:bookmarkEnd w:id="3213"/>
      <w:bookmarkEnd w:id="3238"/>
      <w:bookmarkEnd w:id="3284"/>
      <w:bookmarkEnd w:id="3285"/>
      <w:bookmarkEnd w:id="3286"/>
      <w:bookmarkEnd w:id="3287"/>
    </w:p>
    <w:p w14:paraId="60307CF2" w14:textId="77777777" w:rsidR="00EF45DA" w:rsidRPr="00B3056F" w:rsidRDefault="00EF45DA" w:rsidP="00EF45DA">
      <w:pPr>
        <w:pStyle w:val="Heading4"/>
      </w:pPr>
      <w:bookmarkStart w:id="3288" w:name="_Toc510696623"/>
      <w:bookmarkStart w:id="3289" w:name="_Toc6488447"/>
      <w:bookmarkStart w:id="3290" w:name="_Toc27585353"/>
      <w:bookmarkStart w:id="3291" w:name="_Toc36457349"/>
      <w:bookmarkStart w:id="3292" w:name="_Toc45028261"/>
      <w:bookmarkStart w:id="3293" w:name="_Toc45029096"/>
      <w:bookmarkStart w:id="3294" w:name="_Toc51867858"/>
      <w:bookmarkStart w:id="3295" w:name="_Toc11338677"/>
      <w:bookmarkStart w:id="3296" w:name="_Toc90560437"/>
      <w:r w:rsidRPr="00B3056F">
        <w:t>6.2.4.1</w:t>
      </w:r>
      <w:r w:rsidRPr="00B3056F">
        <w:tab/>
        <w:t>Overview</w:t>
      </w:r>
      <w:bookmarkEnd w:id="3288"/>
      <w:bookmarkEnd w:id="3289"/>
      <w:bookmarkEnd w:id="3290"/>
      <w:bookmarkEnd w:id="3291"/>
      <w:bookmarkEnd w:id="3292"/>
      <w:bookmarkEnd w:id="3293"/>
      <w:bookmarkEnd w:id="3294"/>
      <w:bookmarkEnd w:id="3296"/>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97" w:name="_Toc510696624"/>
      <w:bookmarkStart w:id="3298" w:name="_Toc6488448"/>
      <w:bookmarkStart w:id="3299" w:name="_Toc27585354"/>
      <w:bookmarkStart w:id="3300" w:name="_Toc36457350"/>
      <w:bookmarkStart w:id="3301" w:name="_Toc45028262"/>
      <w:bookmarkStart w:id="3302" w:name="_Toc45029097"/>
      <w:bookmarkStart w:id="3303" w:name="_Toc51867859"/>
      <w:bookmarkStart w:id="3304" w:name="_Toc90560438"/>
      <w:r w:rsidRPr="00B3056F">
        <w:lastRenderedPageBreak/>
        <w:t>6.2.4.2</w:t>
      </w:r>
      <w:r w:rsidRPr="00B3056F">
        <w:tab/>
        <w:t>Operation: Trigger P-CSCF Restoration</w:t>
      </w:r>
      <w:bookmarkEnd w:id="3297"/>
      <w:bookmarkEnd w:id="3298"/>
      <w:bookmarkEnd w:id="3299"/>
      <w:bookmarkEnd w:id="3300"/>
      <w:bookmarkEnd w:id="3301"/>
      <w:bookmarkEnd w:id="3302"/>
      <w:bookmarkEnd w:id="3303"/>
      <w:bookmarkEnd w:id="3304"/>
    </w:p>
    <w:p w14:paraId="783BA14C" w14:textId="77777777" w:rsidR="00EF45DA" w:rsidRPr="00B3056F" w:rsidRDefault="00EF45DA" w:rsidP="00EF45DA">
      <w:pPr>
        <w:pStyle w:val="Heading5"/>
      </w:pPr>
      <w:bookmarkStart w:id="3305" w:name="_Toc510696625"/>
      <w:bookmarkStart w:id="3306" w:name="_Toc6488449"/>
      <w:bookmarkStart w:id="3307" w:name="_Toc27585355"/>
      <w:bookmarkStart w:id="3308" w:name="_Toc36457351"/>
      <w:bookmarkStart w:id="3309" w:name="_Toc45028263"/>
      <w:bookmarkStart w:id="3310" w:name="_Toc45029098"/>
      <w:bookmarkStart w:id="3311" w:name="_Toc51867860"/>
      <w:bookmarkStart w:id="3312" w:name="_Toc90560439"/>
      <w:r w:rsidRPr="00B3056F">
        <w:t>6.2.4.2.1</w:t>
      </w:r>
      <w:r w:rsidRPr="00B3056F">
        <w:tab/>
        <w:t>Description</w:t>
      </w:r>
      <w:bookmarkEnd w:id="3305"/>
      <w:bookmarkEnd w:id="3306"/>
      <w:bookmarkEnd w:id="3307"/>
      <w:bookmarkEnd w:id="3308"/>
      <w:bookmarkEnd w:id="3309"/>
      <w:bookmarkEnd w:id="3310"/>
      <w:bookmarkEnd w:id="3311"/>
      <w:bookmarkEnd w:id="3312"/>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13" w:name="_Toc510696626"/>
      <w:bookmarkStart w:id="3314" w:name="_Toc6488450"/>
      <w:bookmarkStart w:id="3315" w:name="_Toc27585356"/>
      <w:bookmarkStart w:id="3316" w:name="_Toc36457352"/>
      <w:bookmarkStart w:id="3317" w:name="_Toc45028264"/>
      <w:bookmarkStart w:id="3318" w:name="_Toc45029099"/>
      <w:bookmarkStart w:id="3319" w:name="_Toc51867861"/>
      <w:bookmarkStart w:id="3320" w:name="_Toc90560440"/>
      <w:r w:rsidRPr="00B3056F">
        <w:t>6.2.4.2.2</w:t>
      </w:r>
      <w:r w:rsidRPr="00B3056F">
        <w:tab/>
        <w:t>Operation Definition</w:t>
      </w:r>
      <w:bookmarkEnd w:id="3313"/>
      <w:bookmarkEnd w:id="3314"/>
      <w:bookmarkEnd w:id="3315"/>
      <w:bookmarkEnd w:id="3316"/>
      <w:bookmarkEnd w:id="3317"/>
      <w:bookmarkEnd w:id="3318"/>
      <w:bookmarkEnd w:id="3319"/>
      <w:bookmarkEnd w:id="3320"/>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21" w:name="_Toc27585357"/>
      <w:bookmarkStart w:id="3322" w:name="_Toc36457353"/>
      <w:bookmarkStart w:id="3323" w:name="_Toc45028265"/>
      <w:bookmarkStart w:id="3324" w:name="_Toc45029100"/>
      <w:bookmarkStart w:id="3325" w:name="_Toc51867862"/>
      <w:bookmarkStart w:id="3326" w:name="_Toc90560441"/>
      <w:r w:rsidRPr="00B3056F">
        <w:t>6.2.5</w:t>
      </w:r>
      <w:r w:rsidRPr="00B3056F">
        <w:tab/>
        <w:t>Notifications</w:t>
      </w:r>
      <w:bookmarkEnd w:id="3295"/>
      <w:bookmarkEnd w:id="3321"/>
      <w:bookmarkEnd w:id="3322"/>
      <w:bookmarkEnd w:id="3323"/>
      <w:bookmarkEnd w:id="3324"/>
      <w:bookmarkEnd w:id="3325"/>
      <w:bookmarkEnd w:id="3326"/>
    </w:p>
    <w:p w14:paraId="77E01165" w14:textId="77777777" w:rsidR="00EF45DA" w:rsidRPr="00B3056F" w:rsidRDefault="00EF45DA" w:rsidP="00EF45DA">
      <w:pPr>
        <w:pStyle w:val="Heading4"/>
      </w:pPr>
      <w:bookmarkStart w:id="3327" w:name="_Toc11338678"/>
      <w:bookmarkStart w:id="3328" w:name="_Toc27585358"/>
      <w:bookmarkStart w:id="3329" w:name="_Toc36457354"/>
      <w:bookmarkStart w:id="3330" w:name="_Toc45028266"/>
      <w:bookmarkStart w:id="3331" w:name="_Toc45029101"/>
      <w:bookmarkStart w:id="3332" w:name="_Toc51867863"/>
      <w:bookmarkStart w:id="3333" w:name="_Toc90560442"/>
      <w:r w:rsidRPr="00B3056F">
        <w:t>6.2.5.1</w:t>
      </w:r>
      <w:r w:rsidRPr="00B3056F">
        <w:tab/>
        <w:t>General</w:t>
      </w:r>
      <w:bookmarkEnd w:id="3327"/>
      <w:bookmarkEnd w:id="3328"/>
      <w:bookmarkEnd w:id="3329"/>
      <w:bookmarkEnd w:id="3330"/>
      <w:bookmarkEnd w:id="3331"/>
      <w:bookmarkEnd w:id="3332"/>
      <w:bookmarkEnd w:id="3333"/>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34" w:name="_Toc11338679"/>
      <w:bookmarkStart w:id="3335" w:name="_Toc27585359"/>
      <w:bookmarkStart w:id="3336" w:name="_Toc36457355"/>
      <w:bookmarkStart w:id="3337" w:name="_Toc45028267"/>
      <w:bookmarkStart w:id="3338" w:name="_Toc45029102"/>
      <w:bookmarkStart w:id="3339" w:name="_Toc51867864"/>
      <w:bookmarkStart w:id="3340" w:name="_Toc90560443"/>
      <w:r w:rsidRPr="00B3056F">
        <w:t>6.2.5.2</w:t>
      </w:r>
      <w:r w:rsidRPr="00B3056F">
        <w:tab/>
        <w:t>Deregistration Notification</w:t>
      </w:r>
      <w:bookmarkEnd w:id="3334"/>
      <w:bookmarkEnd w:id="3335"/>
      <w:bookmarkEnd w:id="3336"/>
      <w:bookmarkEnd w:id="3337"/>
      <w:bookmarkEnd w:id="3338"/>
      <w:bookmarkEnd w:id="3339"/>
      <w:bookmarkEnd w:id="3340"/>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41" w:name="_Toc11338680"/>
      <w:bookmarkStart w:id="3342" w:name="_Toc27585360"/>
      <w:bookmarkStart w:id="3343" w:name="_Toc36457356"/>
      <w:bookmarkStart w:id="3344" w:name="_Toc45028268"/>
      <w:bookmarkStart w:id="3345" w:name="_Toc45029103"/>
      <w:bookmarkStart w:id="3346" w:name="_Toc51867865"/>
      <w:bookmarkStart w:id="3347" w:name="_Toc90560444"/>
      <w:r w:rsidRPr="00B3056F">
        <w:lastRenderedPageBreak/>
        <w:t>6.2.5.3</w:t>
      </w:r>
      <w:r w:rsidRPr="00B3056F">
        <w:tab/>
        <w:t>P-CSCF Restoration Notification</w:t>
      </w:r>
      <w:bookmarkEnd w:id="3341"/>
      <w:bookmarkEnd w:id="3342"/>
      <w:bookmarkEnd w:id="3343"/>
      <w:bookmarkEnd w:id="3344"/>
      <w:bookmarkEnd w:id="3345"/>
      <w:bookmarkEnd w:id="3346"/>
      <w:bookmarkEnd w:id="3347"/>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48" w:name="_Toc11338681"/>
      <w:bookmarkStart w:id="3349" w:name="_Toc27585361"/>
      <w:bookmarkStart w:id="3350" w:name="_Toc36457357"/>
      <w:bookmarkStart w:id="3351" w:name="_Toc45028269"/>
      <w:bookmarkStart w:id="3352" w:name="_Toc45029104"/>
      <w:bookmarkStart w:id="3353" w:name="_Toc51867866"/>
      <w:bookmarkStart w:id="3354" w:name="_Toc90560445"/>
      <w:r w:rsidRPr="00B3056F">
        <w:t>6.2.6</w:t>
      </w:r>
      <w:r w:rsidRPr="00B3056F">
        <w:tab/>
        <w:t>Data Model</w:t>
      </w:r>
      <w:bookmarkEnd w:id="3348"/>
      <w:bookmarkEnd w:id="3349"/>
      <w:bookmarkEnd w:id="3350"/>
      <w:bookmarkEnd w:id="3351"/>
      <w:bookmarkEnd w:id="3352"/>
      <w:bookmarkEnd w:id="3353"/>
      <w:bookmarkEnd w:id="3354"/>
    </w:p>
    <w:p w14:paraId="777BC825" w14:textId="77777777" w:rsidR="00EF45DA" w:rsidRPr="00B3056F" w:rsidRDefault="00EF45DA" w:rsidP="00EF45DA">
      <w:pPr>
        <w:pStyle w:val="Heading4"/>
      </w:pPr>
      <w:bookmarkStart w:id="3355" w:name="_Toc11338682"/>
      <w:bookmarkStart w:id="3356" w:name="_Toc27585362"/>
      <w:bookmarkStart w:id="3357" w:name="_Toc36457358"/>
      <w:bookmarkStart w:id="3358" w:name="_Toc45028270"/>
      <w:bookmarkStart w:id="3359" w:name="_Toc45029105"/>
      <w:bookmarkStart w:id="3360" w:name="_Toc51867867"/>
      <w:bookmarkStart w:id="3361" w:name="_Toc90560446"/>
      <w:r w:rsidRPr="00B3056F">
        <w:t>6.2.6.1</w:t>
      </w:r>
      <w:r w:rsidRPr="00B3056F">
        <w:tab/>
        <w:t>General</w:t>
      </w:r>
      <w:bookmarkEnd w:id="3355"/>
      <w:bookmarkEnd w:id="3356"/>
      <w:bookmarkEnd w:id="3357"/>
      <w:bookmarkEnd w:id="3358"/>
      <w:bookmarkEnd w:id="3359"/>
      <w:bookmarkEnd w:id="3360"/>
      <w:bookmarkEnd w:id="3361"/>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62" w:name="_Toc11338683"/>
      <w:bookmarkStart w:id="3363" w:name="_Toc27585363"/>
      <w:bookmarkStart w:id="3364" w:name="_Toc36457359"/>
      <w:bookmarkStart w:id="3365" w:name="_Toc45028271"/>
      <w:bookmarkStart w:id="3366" w:name="_Toc45029106"/>
      <w:bookmarkStart w:id="3367" w:name="_Toc51867868"/>
      <w:bookmarkStart w:id="3368" w:name="_Toc90560447"/>
      <w:r w:rsidRPr="00B3056F">
        <w:rPr>
          <w:lang w:val="en-US"/>
        </w:rPr>
        <w:t>6.2.6.2</w:t>
      </w:r>
      <w:r w:rsidRPr="00B3056F">
        <w:rPr>
          <w:lang w:val="en-US"/>
        </w:rPr>
        <w:tab/>
        <w:t>Structured data types</w:t>
      </w:r>
      <w:bookmarkEnd w:id="3362"/>
      <w:bookmarkEnd w:id="3363"/>
      <w:bookmarkEnd w:id="3364"/>
      <w:bookmarkEnd w:id="3365"/>
      <w:bookmarkEnd w:id="3366"/>
      <w:bookmarkEnd w:id="3367"/>
      <w:bookmarkEnd w:id="3368"/>
    </w:p>
    <w:p w14:paraId="1E63B557" w14:textId="77777777" w:rsidR="00EF45DA" w:rsidRPr="00B3056F" w:rsidRDefault="00EF45DA" w:rsidP="00EF45DA">
      <w:pPr>
        <w:pStyle w:val="Heading5"/>
      </w:pPr>
      <w:bookmarkStart w:id="3369" w:name="_Toc11338684"/>
      <w:bookmarkStart w:id="3370" w:name="_Toc27585364"/>
      <w:bookmarkStart w:id="3371" w:name="_Toc36457360"/>
      <w:bookmarkStart w:id="3372" w:name="_Toc45028272"/>
      <w:bookmarkStart w:id="3373" w:name="_Toc45029107"/>
      <w:bookmarkStart w:id="3374" w:name="_Toc51867869"/>
      <w:bookmarkStart w:id="3375" w:name="_Toc90560448"/>
      <w:r w:rsidRPr="00B3056F">
        <w:t>6.2.6.2.1</w:t>
      </w:r>
      <w:r w:rsidRPr="00B3056F">
        <w:tab/>
        <w:t>Introduction</w:t>
      </w:r>
      <w:bookmarkEnd w:id="3369"/>
      <w:bookmarkEnd w:id="3370"/>
      <w:bookmarkEnd w:id="3371"/>
      <w:bookmarkEnd w:id="3372"/>
      <w:bookmarkEnd w:id="3373"/>
      <w:bookmarkEnd w:id="3374"/>
      <w:bookmarkEnd w:id="3375"/>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76" w:name="_Toc11338685"/>
      <w:bookmarkStart w:id="3377" w:name="_Toc27585365"/>
      <w:bookmarkStart w:id="3378" w:name="_Toc36457361"/>
      <w:bookmarkStart w:id="3379" w:name="_Toc45028273"/>
      <w:bookmarkStart w:id="3380" w:name="_Toc45029108"/>
      <w:bookmarkStart w:id="3381" w:name="_Toc51867870"/>
      <w:bookmarkStart w:id="3382" w:name="_Toc90560449"/>
      <w:r w:rsidRPr="00B3056F">
        <w:lastRenderedPageBreak/>
        <w:t>6.2.6.2.2</w:t>
      </w:r>
      <w:r w:rsidRPr="00B3056F">
        <w:tab/>
        <w:t>Type: Amf3GppAccessRegistration</w:t>
      </w:r>
      <w:bookmarkEnd w:id="3376"/>
      <w:bookmarkEnd w:id="3377"/>
      <w:bookmarkEnd w:id="3378"/>
      <w:bookmarkEnd w:id="3379"/>
      <w:bookmarkEnd w:id="3380"/>
      <w:bookmarkEnd w:id="3381"/>
      <w:bookmarkEnd w:id="3382"/>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91FBEC"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F9C8856"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83" w:name="_Toc11338686"/>
      <w:bookmarkStart w:id="3384" w:name="_Toc27585366"/>
      <w:bookmarkStart w:id="3385" w:name="_Toc36457362"/>
      <w:bookmarkStart w:id="3386" w:name="_Toc45028274"/>
      <w:bookmarkStart w:id="3387" w:name="_Toc45029109"/>
      <w:bookmarkStart w:id="3388" w:name="_Toc51867871"/>
      <w:bookmarkStart w:id="3389" w:name="_Toc90560450"/>
      <w:r w:rsidRPr="00B3056F">
        <w:lastRenderedPageBreak/>
        <w:t>6.2.6.2.3</w:t>
      </w:r>
      <w:r w:rsidRPr="00B3056F">
        <w:tab/>
        <w:t>Type: AmfNon3GppAccessRegistration</w:t>
      </w:r>
      <w:bookmarkEnd w:id="3383"/>
      <w:bookmarkEnd w:id="3384"/>
      <w:bookmarkEnd w:id="3385"/>
      <w:bookmarkEnd w:id="3386"/>
      <w:bookmarkEnd w:id="3387"/>
      <w:bookmarkEnd w:id="3388"/>
      <w:bookmarkEnd w:id="3389"/>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512698B3"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61DBF2FA"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90" w:name="_Toc11338687"/>
      <w:bookmarkStart w:id="3391" w:name="_Toc27585367"/>
      <w:bookmarkStart w:id="3392" w:name="_Toc36457363"/>
      <w:bookmarkStart w:id="3393" w:name="_Toc45028275"/>
      <w:bookmarkStart w:id="3394" w:name="_Toc45029110"/>
      <w:bookmarkStart w:id="3395" w:name="_Toc51867872"/>
      <w:bookmarkStart w:id="3396" w:name="_Toc90560451"/>
      <w:r w:rsidRPr="00B3056F">
        <w:lastRenderedPageBreak/>
        <w:t>6.2.6.2.4</w:t>
      </w:r>
      <w:r w:rsidRPr="00B3056F">
        <w:tab/>
        <w:t>Type: SmfRegistration</w:t>
      </w:r>
      <w:bookmarkEnd w:id="3390"/>
      <w:bookmarkEnd w:id="3391"/>
      <w:bookmarkEnd w:id="3392"/>
      <w:bookmarkEnd w:id="3393"/>
      <w:bookmarkEnd w:id="3394"/>
      <w:bookmarkEnd w:id="3395"/>
      <w:bookmarkEnd w:id="3396"/>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A969E7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97" w:name="_Toc11338688"/>
      <w:bookmarkStart w:id="3398" w:name="_Toc27585368"/>
      <w:bookmarkStart w:id="3399" w:name="_Toc36457364"/>
      <w:bookmarkStart w:id="3400" w:name="_Toc45028276"/>
      <w:bookmarkStart w:id="3401" w:name="_Toc45029111"/>
      <w:bookmarkStart w:id="3402" w:name="_Toc51867873"/>
      <w:bookmarkStart w:id="3403" w:name="_Toc90560452"/>
      <w:r w:rsidRPr="00B3056F">
        <w:t>6.2.6.2.5</w:t>
      </w:r>
      <w:r w:rsidRPr="00B3056F">
        <w:tab/>
        <w:t>Type: DeregistrationData</w:t>
      </w:r>
      <w:bookmarkEnd w:id="3397"/>
      <w:bookmarkEnd w:id="3398"/>
      <w:bookmarkEnd w:id="3399"/>
      <w:bookmarkEnd w:id="3400"/>
      <w:bookmarkEnd w:id="3401"/>
      <w:bookmarkEnd w:id="3402"/>
      <w:bookmarkEnd w:id="3403"/>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04" w:name="_Toc11338689"/>
      <w:bookmarkStart w:id="3405" w:name="_Toc27585369"/>
      <w:bookmarkStart w:id="3406" w:name="_Toc36457365"/>
      <w:bookmarkStart w:id="3407" w:name="_Toc45028277"/>
      <w:bookmarkStart w:id="3408" w:name="_Toc45029112"/>
      <w:bookmarkStart w:id="3409" w:name="_Toc51867874"/>
      <w:bookmarkStart w:id="3410" w:name="_Toc90560453"/>
      <w:r w:rsidRPr="00B3056F">
        <w:lastRenderedPageBreak/>
        <w:t>6.2.6.2.6</w:t>
      </w:r>
      <w:r w:rsidRPr="00B3056F">
        <w:tab/>
        <w:t>Type: SmsfRegistration</w:t>
      </w:r>
      <w:bookmarkEnd w:id="3404"/>
      <w:bookmarkEnd w:id="3405"/>
      <w:bookmarkEnd w:id="3406"/>
      <w:bookmarkEnd w:id="3407"/>
      <w:bookmarkEnd w:id="3408"/>
      <w:bookmarkEnd w:id="3409"/>
      <w:bookmarkEnd w:id="3410"/>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A2DC46D"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11" w:name="_Toc11338690"/>
      <w:bookmarkStart w:id="3412" w:name="_Toc27585370"/>
      <w:bookmarkStart w:id="3413" w:name="_Toc36457366"/>
      <w:bookmarkStart w:id="3414" w:name="_Toc45028278"/>
      <w:bookmarkStart w:id="3415" w:name="_Toc45029113"/>
      <w:bookmarkStart w:id="3416" w:name="_Toc51867875"/>
      <w:bookmarkStart w:id="3417" w:name="_Toc90560454"/>
      <w:r w:rsidRPr="00B3056F">
        <w:t>6.2.6.2.7</w:t>
      </w:r>
      <w:r w:rsidRPr="00B3056F">
        <w:tab/>
        <w:t>Type: Amf3GppAccessRegistrationModification</w:t>
      </w:r>
      <w:bookmarkEnd w:id="3411"/>
      <w:bookmarkEnd w:id="3412"/>
      <w:bookmarkEnd w:id="3413"/>
      <w:bookmarkEnd w:id="3414"/>
      <w:bookmarkEnd w:id="3415"/>
      <w:bookmarkEnd w:id="3416"/>
      <w:bookmarkEnd w:id="3417"/>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18" w:name="_Toc11338691"/>
      <w:bookmarkStart w:id="3419" w:name="_Toc27585371"/>
      <w:bookmarkStart w:id="3420" w:name="_Toc36457367"/>
      <w:bookmarkStart w:id="3421" w:name="_Toc45028279"/>
      <w:bookmarkStart w:id="3422" w:name="_Toc45029114"/>
      <w:bookmarkStart w:id="3423" w:name="_Toc51867876"/>
      <w:bookmarkStart w:id="3424" w:name="_Toc90560455"/>
      <w:r w:rsidRPr="00B3056F">
        <w:t>6.2.6.2.8</w:t>
      </w:r>
      <w:r w:rsidRPr="00B3056F">
        <w:tab/>
        <w:t>Type: AmfNon3GppAccessRegistrationModification</w:t>
      </w:r>
      <w:bookmarkEnd w:id="3418"/>
      <w:bookmarkEnd w:id="3419"/>
      <w:bookmarkEnd w:id="3420"/>
      <w:bookmarkEnd w:id="3421"/>
      <w:bookmarkEnd w:id="3422"/>
      <w:bookmarkEnd w:id="3423"/>
      <w:bookmarkEnd w:id="3424"/>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25" w:name="_Toc11338692"/>
      <w:bookmarkStart w:id="3426" w:name="_Toc27585372"/>
      <w:bookmarkStart w:id="3427" w:name="_Toc36457368"/>
      <w:bookmarkStart w:id="3428" w:name="_Toc45028280"/>
      <w:bookmarkStart w:id="3429" w:name="_Toc45029115"/>
      <w:bookmarkStart w:id="3430" w:name="_Toc51867877"/>
      <w:bookmarkStart w:id="3431" w:name="_Toc90560456"/>
      <w:r w:rsidRPr="00B3056F">
        <w:t>6.2.6.2.9</w:t>
      </w:r>
      <w:r w:rsidRPr="00B3056F">
        <w:tab/>
        <w:t>Type: PcscfRestorationNotification</w:t>
      </w:r>
      <w:bookmarkEnd w:id="3425"/>
      <w:bookmarkEnd w:id="3426"/>
      <w:bookmarkEnd w:id="3427"/>
      <w:bookmarkEnd w:id="3428"/>
      <w:bookmarkEnd w:id="3429"/>
      <w:bookmarkEnd w:id="3430"/>
      <w:bookmarkEnd w:id="3431"/>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32" w:name="_Toc11338693"/>
      <w:bookmarkStart w:id="3433" w:name="_Toc27585373"/>
      <w:bookmarkStart w:id="3434" w:name="_Toc36457369"/>
      <w:bookmarkStart w:id="3435" w:name="_Toc45028281"/>
      <w:bookmarkStart w:id="3436" w:name="_Toc45029116"/>
      <w:bookmarkStart w:id="3437" w:name="_Toc51867878"/>
      <w:bookmarkStart w:id="3438" w:name="_Toc90560457"/>
      <w:r w:rsidRPr="00B3056F">
        <w:t>6.2.6.2.10</w:t>
      </w:r>
      <w:r w:rsidRPr="00B3056F">
        <w:tab/>
        <w:t>Type: NetworkNodeDiameterAddress</w:t>
      </w:r>
      <w:bookmarkEnd w:id="3432"/>
      <w:bookmarkEnd w:id="3433"/>
      <w:bookmarkEnd w:id="3434"/>
      <w:bookmarkEnd w:id="3435"/>
      <w:bookmarkEnd w:id="3436"/>
      <w:bookmarkEnd w:id="3437"/>
      <w:bookmarkEnd w:id="3438"/>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39" w:name="_Toc11338694"/>
      <w:bookmarkStart w:id="3440" w:name="_Toc27585374"/>
      <w:bookmarkStart w:id="3441" w:name="_Toc36457370"/>
      <w:bookmarkStart w:id="3442" w:name="_Toc45028282"/>
      <w:bookmarkStart w:id="3443" w:name="_Toc45029117"/>
      <w:bookmarkStart w:id="3444" w:name="_Toc51867879"/>
      <w:bookmarkStart w:id="3445" w:name="_Toc90560458"/>
      <w:r w:rsidRPr="00B3056F">
        <w:t>6.2.6.2.11</w:t>
      </w:r>
      <w:r w:rsidRPr="00B3056F">
        <w:tab/>
        <w:t xml:space="preserve">Type: </w:t>
      </w:r>
      <w:r w:rsidRPr="00B3056F">
        <w:rPr>
          <w:rFonts w:hint="eastAsia"/>
          <w:lang w:eastAsia="zh-CN"/>
        </w:rPr>
        <w:t>EpsIwkPgw</w:t>
      </w:r>
      <w:bookmarkEnd w:id="3439"/>
      <w:bookmarkEnd w:id="3440"/>
      <w:bookmarkEnd w:id="3441"/>
      <w:bookmarkEnd w:id="3442"/>
      <w:bookmarkEnd w:id="3443"/>
      <w:bookmarkEnd w:id="3444"/>
      <w:bookmarkEnd w:id="3445"/>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46" w:name="_Toc27585375"/>
      <w:bookmarkStart w:id="3447" w:name="_Toc36457371"/>
      <w:bookmarkStart w:id="3448" w:name="_Toc45028283"/>
      <w:bookmarkStart w:id="3449" w:name="_Toc45029118"/>
      <w:bookmarkStart w:id="3450" w:name="_Toc51867880"/>
      <w:bookmarkStart w:id="3451" w:name="_Toc11338695"/>
      <w:bookmarkStart w:id="3452" w:name="_Toc90560459"/>
      <w:r w:rsidRPr="00B3056F">
        <w:t>6.2.6.2.12</w:t>
      </w:r>
      <w:r w:rsidRPr="00B3056F">
        <w:tab/>
        <w:t>Type: TriggerRequest</w:t>
      </w:r>
      <w:bookmarkEnd w:id="3446"/>
      <w:bookmarkEnd w:id="3447"/>
      <w:bookmarkEnd w:id="3448"/>
      <w:bookmarkEnd w:id="3449"/>
      <w:bookmarkEnd w:id="3450"/>
      <w:bookmarkEnd w:id="3452"/>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53" w:name="_Toc36457372"/>
      <w:bookmarkStart w:id="3454" w:name="_Toc45028284"/>
      <w:bookmarkStart w:id="3455" w:name="_Toc45029119"/>
      <w:bookmarkStart w:id="3456" w:name="_Toc51867881"/>
      <w:bookmarkStart w:id="3457" w:name="_Toc27585376"/>
      <w:bookmarkStart w:id="3458" w:name="_Toc90560460"/>
      <w:r w:rsidRPr="00B3056F">
        <w:lastRenderedPageBreak/>
        <w:t>6.2.6.2.13</w:t>
      </w:r>
      <w:r w:rsidRPr="00B3056F">
        <w:tab/>
        <w:t>Type: AmfDeregInfo</w:t>
      </w:r>
      <w:bookmarkEnd w:id="3453"/>
      <w:bookmarkEnd w:id="3454"/>
      <w:bookmarkEnd w:id="3455"/>
      <w:bookmarkEnd w:id="3456"/>
      <w:bookmarkEnd w:id="3458"/>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59" w:name="_Toc36457373"/>
      <w:bookmarkStart w:id="3460" w:name="_Toc45028285"/>
      <w:bookmarkStart w:id="3461" w:name="_Toc45029120"/>
      <w:bookmarkStart w:id="3462" w:name="_Toc51867882"/>
      <w:bookmarkStart w:id="3463" w:name="_Toc90560461"/>
      <w:r w:rsidRPr="00B3056F">
        <w:t>6.2.6.2.14</w:t>
      </w:r>
      <w:r w:rsidRPr="00B3056F">
        <w:tab/>
        <w:t>Type: EpsInterworkingInfo</w:t>
      </w:r>
      <w:bookmarkEnd w:id="3459"/>
      <w:bookmarkEnd w:id="3460"/>
      <w:bookmarkEnd w:id="3461"/>
      <w:bookmarkEnd w:id="3462"/>
      <w:bookmarkEnd w:id="3463"/>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64" w:name="_Toc36457374"/>
    </w:p>
    <w:p w14:paraId="4F8EE28B" w14:textId="77777777" w:rsidR="00EF45DA" w:rsidRPr="00B3056F" w:rsidRDefault="00EF45DA" w:rsidP="00EF45DA">
      <w:pPr>
        <w:pStyle w:val="Heading5"/>
        <w:rPr>
          <w:lang w:eastAsia="zh-CN"/>
        </w:rPr>
      </w:pPr>
      <w:bookmarkStart w:id="3465" w:name="_Toc45028286"/>
      <w:bookmarkStart w:id="3466" w:name="_Toc45029121"/>
      <w:bookmarkStart w:id="3467" w:name="_Toc51867883"/>
      <w:bookmarkStart w:id="3468" w:name="_Toc90560462"/>
      <w:r w:rsidRPr="00B3056F">
        <w:t>6.2.6.2.15</w:t>
      </w:r>
      <w:r w:rsidRPr="00B3056F">
        <w:tab/>
        <w:t xml:space="preserve">Type: </w:t>
      </w:r>
      <w:r w:rsidRPr="00B3056F">
        <w:rPr>
          <w:rFonts w:hint="eastAsia"/>
          <w:lang w:eastAsia="zh-CN"/>
        </w:rPr>
        <w:t>LocationInfo</w:t>
      </w:r>
      <w:bookmarkEnd w:id="3464"/>
      <w:bookmarkEnd w:id="3465"/>
      <w:bookmarkEnd w:id="3466"/>
      <w:bookmarkEnd w:id="3467"/>
      <w:bookmarkEnd w:id="3468"/>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69" w:name="_Toc36457375"/>
      <w:bookmarkStart w:id="3470" w:name="_Toc45028287"/>
      <w:bookmarkStart w:id="3471" w:name="_Toc45029122"/>
      <w:bookmarkStart w:id="3472" w:name="_Toc51867884"/>
      <w:bookmarkStart w:id="3473" w:name="_Toc90560463"/>
      <w:r w:rsidRPr="00B3056F">
        <w:t>6.2.6.2.16</w:t>
      </w:r>
      <w:r w:rsidRPr="00B3056F">
        <w:tab/>
        <w:t xml:space="preserve">Type: </w:t>
      </w:r>
      <w:r w:rsidRPr="00B3056F">
        <w:rPr>
          <w:rFonts w:hint="eastAsia"/>
          <w:lang w:eastAsia="zh-CN"/>
        </w:rPr>
        <w:t>RegistrationLocationInfo</w:t>
      </w:r>
      <w:bookmarkEnd w:id="3469"/>
      <w:bookmarkEnd w:id="3470"/>
      <w:bookmarkEnd w:id="3471"/>
      <w:bookmarkEnd w:id="3472"/>
      <w:bookmarkEnd w:id="3473"/>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74" w:name="_Toc36457376"/>
      <w:bookmarkStart w:id="3475" w:name="_Toc45028288"/>
      <w:bookmarkStart w:id="3476" w:name="_Toc45029123"/>
      <w:bookmarkStart w:id="3477" w:name="_Toc51867885"/>
      <w:bookmarkStart w:id="3478" w:name="_Toc90560464"/>
      <w:r w:rsidRPr="00B3056F">
        <w:t>6.2.6.2.17</w:t>
      </w:r>
      <w:r w:rsidRPr="00B3056F">
        <w:tab/>
        <w:t xml:space="preserve">Type: </w:t>
      </w:r>
      <w:r w:rsidRPr="00B3056F">
        <w:rPr>
          <w:rFonts w:hint="eastAsia"/>
          <w:lang w:eastAsia="zh-CN"/>
        </w:rPr>
        <w:t>VgmlcAddress</w:t>
      </w:r>
      <w:bookmarkEnd w:id="3474"/>
      <w:bookmarkEnd w:id="3475"/>
      <w:bookmarkEnd w:id="3476"/>
      <w:bookmarkEnd w:id="3477"/>
      <w:bookmarkEnd w:id="3478"/>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79" w:name="_Toc36457377"/>
      <w:bookmarkStart w:id="3480" w:name="_Toc45028289"/>
      <w:bookmarkStart w:id="3481" w:name="_Toc45029124"/>
      <w:bookmarkStart w:id="3482" w:name="_Toc51867886"/>
      <w:bookmarkStart w:id="3483" w:name="_Toc90560465"/>
      <w:r w:rsidRPr="00B3056F">
        <w:lastRenderedPageBreak/>
        <w:t>6.2.6.2.18</w:t>
      </w:r>
      <w:r w:rsidRPr="00B3056F">
        <w:tab/>
        <w:t>Type: PeiUpdateInfo</w:t>
      </w:r>
      <w:bookmarkEnd w:id="3479"/>
      <w:bookmarkEnd w:id="3480"/>
      <w:bookmarkEnd w:id="3481"/>
      <w:bookmarkEnd w:id="3482"/>
      <w:bookmarkEnd w:id="3483"/>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84" w:name="_Toc36457378"/>
    </w:p>
    <w:p w14:paraId="442A94DA" w14:textId="3772EDB9" w:rsidR="00A57E20" w:rsidRPr="006A7EE2" w:rsidRDefault="00A57E20" w:rsidP="00A57E20">
      <w:pPr>
        <w:pStyle w:val="Heading5"/>
      </w:pPr>
      <w:bookmarkStart w:id="3485" w:name="_Toc45028290"/>
      <w:bookmarkStart w:id="3486" w:name="_Toc45029125"/>
      <w:bookmarkStart w:id="3487" w:name="_Toc51867887"/>
      <w:bookmarkStart w:id="3488" w:name="_Toc90560466"/>
      <w:r w:rsidRPr="006A7EE2">
        <w:t>6.2.6.2.</w:t>
      </w:r>
      <w:r w:rsidR="0028148F">
        <w:t>19</w:t>
      </w:r>
      <w:r w:rsidRPr="006A7EE2">
        <w:tab/>
        <w:t>Type: Registration</w:t>
      </w:r>
      <w:r>
        <w:t>DataSets</w:t>
      </w:r>
      <w:bookmarkEnd w:id="3485"/>
      <w:bookmarkEnd w:id="3486"/>
      <w:bookmarkEnd w:id="3487"/>
      <w:bookmarkEnd w:id="3488"/>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89" w:name="_Toc45028291"/>
      <w:bookmarkStart w:id="3490" w:name="_Toc45029126"/>
      <w:bookmarkStart w:id="3491" w:name="_Toc51867888"/>
      <w:bookmarkStart w:id="3492" w:name="_Toc90560467"/>
      <w:r w:rsidRPr="006A7EE2">
        <w:t>6.2.6.2.</w:t>
      </w:r>
      <w:r w:rsidR="00FC531E">
        <w:t>20</w:t>
      </w:r>
      <w:r w:rsidRPr="006A7EE2">
        <w:tab/>
        <w:t xml:space="preserve">Type: </w:t>
      </w:r>
      <w:r>
        <w:t>IpSmGwRegistration</w:t>
      </w:r>
      <w:bookmarkEnd w:id="3489"/>
      <w:bookmarkEnd w:id="3490"/>
      <w:bookmarkEnd w:id="3491"/>
      <w:bookmarkEnd w:id="3492"/>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93" w:name="_Toc67681737"/>
      <w:bookmarkStart w:id="3494" w:name="_Toc82680323"/>
      <w:bookmarkStart w:id="3495" w:name="_Toc45028292"/>
      <w:bookmarkStart w:id="3496" w:name="_Toc45029127"/>
      <w:bookmarkStart w:id="3497" w:name="_Toc51867889"/>
      <w:bookmarkStart w:id="3498" w:name="_Toc90560468"/>
      <w:r w:rsidRPr="00B06F7A">
        <w:t>6.</w:t>
      </w:r>
      <w:r>
        <w:t>2</w:t>
      </w:r>
      <w:r w:rsidRPr="00B06F7A">
        <w:t>.6.2.</w:t>
      </w:r>
      <w:r>
        <w:t>20A</w:t>
      </w:r>
      <w:r w:rsidRPr="00B06F7A">
        <w:tab/>
        <w:t>Type: SmfRegistrationInfo</w:t>
      </w:r>
      <w:bookmarkEnd w:id="3493"/>
      <w:bookmarkEnd w:id="3494"/>
      <w:bookmarkEnd w:id="3498"/>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bookmarkStart w:id="3499" w:name="_Toc90560469"/>
    </w:p>
    <w:p w14:paraId="47384F46" w14:textId="38D5725A" w:rsidR="00EF45DA" w:rsidRPr="00B3056F" w:rsidRDefault="00EF45DA" w:rsidP="00EF45DA">
      <w:pPr>
        <w:pStyle w:val="Heading4"/>
        <w:rPr>
          <w:lang w:val="en-US"/>
        </w:rPr>
      </w:pPr>
      <w:r w:rsidRPr="00B3056F">
        <w:rPr>
          <w:lang w:val="en-US"/>
        </w:rPr>
        <w:t>6.2.6.3</w:t>
      </w:r>
      <w:r w:rsidRPr="00B3056F">
        <w:rPr>
          <w:lang w:val="en-US"/>
        </w:rPr>
        <w:tab/>
        <w:t>Simple data types and enumerations</w:t>
      </w:r>
      <w:bookmarkEnd w:id="3451"/>
      <w:bookmarkEnd w:id="3457"/>
      <w:bookmarkEnd w:id="3484"/>
      <w:bookmarkEnd w:id="3495"/>
      <w:bookmarkEnd w:id="3496"/>
      <w:bookmarkEnd w:id="3497"/>
      <w:bookmarkEnd w:id="3499"/>
    </w:p>
    <w:p w14:paraId="5646143C" w14:textId="77777777" w:rsidR="00EF45DA" w:rsidRPr="00B3056F" w:rsidRDefault="00EF45DA" w:rsidP="00EF45DA">
      <w:pPr>
        <w:pStyle w:val="Heading5"/>
      </w:pPr>
      <w:bookmarkStart w:id="3500" w:name="_Toc11338696"/>
      <w:bookmarkStart w:id="3501" w:name="_Toc27585377"/>
      <w:bookmarkStart w:id="3502" w:name="_Toc36457379"/>
      <w:bookmarkStart w:id="3503" w:name="_Toc45028293"/>
      <w:bookmarkStart w:id="3504" w:name="_Toc45029128"/>
      <w:bookmarkStart w:id="3505" w:name="_Toc51867890"/>
      <w:bookmarkStart w:id="3506" w:name="_Toc90560470"/>
      <w:r w:rsidRPr="00B3056F">
        <w:t>6.2.6.3.1</w:t>
      </w:r>
      <w:r w:rsidRPr="00B3056F">
        <w:tab/>
        <w:t>Introduction</w:t>
      </w:r>
      <w:bookmarkEnd w:id="3500"/>
      <w:bookmarkEnd w:id="3501"/>
      <w:bookmarkEnd w:id="3502"/>
      <w:bookmarkEnd w:id="3503"/>
      <w:bookmarkEnd w:id="3504"/>
      <w:bookmarkEnd w:id="3505"/>
      <w:bookmarkEnd w:id="3506"/>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07" w:name="_Toc11338697"/>
      <w:bookmarkStart w:id="3508" w:name="_Toc27585378"/>
      <w:bookmarkStart w:id="3509" w:name="_Toc36457380"/>
      <w:bookmarkStart w:id="3510" w:name="_Toc45028294"/>
      <w:bookmarkStart w:id="3511" w:name="_Toc45029129"/>
      <w:bookmarkStart w:id="3512" w:name="_Toc51867891"/>
      <w:bookmarkStart w:id="3513" w:name="_Toc90560471"/>
      <w:r w:rsidRPr="00B3056F">
        <w:lastRenderedPageBreak/>
        <w:t>6.2.6.3.2</w:t>
      </w:r>
      <w:r w:rsidRPr="00B3056F">
        <w:tab/>
        <w:t>Simple data types</w:t>
      </w:r>
      <w:bookmarkEnd w:id="3507"/>
      <w:bookmarkEnd w:id="3508"/>
      <w:bookmarkEnd w:id="3509"/>
      <w:bookmarkEnd w:id="3510"/>
      <w:bookmarkEnd w:id="3511"/>
      <w:bookmarkEnd w:id="3512"/>
      <w:bookmarkEnd w:id="3513"/>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14" w:name="_Toc11338698"/>
      <w:bookmarkStart w:id="3515" w:name="_Toc27585379"/>
      <w:bookmarkStart w:id="3516" w:name="_Toc36457381"/>
      <w:bookmarkStart w:id="3517" w:name="_Toc45028295"/>
      <w:bookmarkStart w:id="3518" w:name="_Toc45029130"/>
      <w:bookmarkStart w:id="3519" w:name="_Toc51867892"/>
      <w:bookmarkStart w:id="3520" w:name="_Toc90560472"/>
      <w:r w:rsidRPr="00B3056F">
        <w:t>6.2.6.3.3</w:t>
      </w:r>
      <w:r w:rsidRPr="00B3056F">
        <w:tab/>
        <w:t>Enumeration: DeregistrationReason</w:t>
      </w:r>
      <w:bookmarkEnd w:id="3514"/>
      <w:bookmarkEnd w:id="3515"/>
      <w:bookmarkEnd w:id="3516"/>
      <w:bookmarkEnd w:id="3517"/>
      <w:bookmarkEnd w:id="3518"/>
      <w:bookmarkEnd w:id="3519"/>
      <w:bookmarkEnd w:id="3520"/>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21" w:name="_Toc11338699"/>
      <w:bookmarkStart w:id="3522" w:name="_Toc27585380"/>
      <w:bookmarkStart w:id="3523" w:name="_Toc36457382"/>
      <w:bookmarkStart w:id="3524" w:name="_Toc45028296"/>
      <w:bookmarkStart w:id="3525" w:name="_Toc45029131"/>
      <w:bookmarkStart w:id="3526" w:name="_Toc51867893"/>
      <w:bookmarkStart w:id="3527" w:name="_Toc90560473"/>
      <w:r w:rsidRPr="00B3056F">
        <w:t>6.2.6.3.4</w:t>
      </w:r>
      <w:r w:rsidRPr="00B3056F">
        <w:tab/>
        <w:t>Enumeration: ImsVoPs</w:t>
      </w:r>
      <w:bookmarkEnd w:id="3521"/>
      <w:bookmarkEnd w:id="3522"/>
      <w:bookmarkEnd w:id="3523"/>
      <w:bookmarkEnd w:id="3524"/>
      <w:bookmarkEnd w:id="3525"/>
      <w:bookmarkEnd w:id="3526"/>
      <w:bookmarkEnd w:id="3527"/>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28" w:name="_Toc27585381"/>
      <w:bookmarkStart w:id="3529" w:name="_Toc36457383"/>
      <w:bookmarkStart w:id="3530" w:name="_Toc45028297"/>
      <w:bookmarkStart w:id="3531" w:name="_Toc45029132"/>
      <w:bookmarkStart w:id="3532" w:name="_Toc51867894"/>
      <w:bookmarkStart w:id="3533" w:name="_Toc11338700"/>
      <w:bookmarkStart w:id="3534" w:name="_Toc90560474"/>
      <w:r w:rsidRPr="00B3056F">
        <w:lastRenderedPageBreak/>
        <w:t>6.2.6.3.5</w:t>
      </w:r>
      <w:r w:rsidRPr="00B3056F">
        <w:tab/>
        <w:t xml:space="preserve">Enumeration: </w:t>
      </w:r>
      <w:r w:rsidRPr="00B3056F">
        <w:rPr>
          <w:lang w:eastAsia="zh-CN"/>
        </w:rPr>
        <w:t>RegistrationReason</w:t>
      </w:r>
      <w:bookmarkEnd w:id="3528"/>
      <w:bookmarkEnd w:id="3529"/>
      <w:bookmarkEnd w:id="3530"/>
      <w:bookmarkEnd w:id="3531"/>
      <w:bookmarkEnd w:id="3532"/>
      <w:bookmarkEnd w:id="3534"/>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35" w:name="_Toc45028298"/>
      <w:bookmarkStart w:id="3536" w:name="_Toc45029133"/>
      <w:bookmarkStart w:id="3537" w:name="_Toc51867895"/>
      <w:bookmarkStart w:id="3538" w:name="_Toc27585382"/>
      <w:bookmarkStart w:id="3539" w:name="_Toc36457384"/>
      <w:bookmarkStart w:id="3540" w:name="_Toc90560475"/>
      <w:r w:rsidRPr="006A7EE2">
        <w:t>6.</w:t>
      </w:r>
      <w:r>
        <w:t>2</w:t>
      </w:r>
      <w:r w:rsidRPr="006A7EE2">
        <w:t>.6.3.</w:t>
      </w:r>
      <w:r w:rsidR="0028148F">
        <w:t>6</w:t>
      </w:r>
      <w:r w:rsidRPr="006A7EE2">
        <w:tab/>
        <w:t xml:space="preserve">Enumeration: </w:t>
      </w:r>
      <w:r>
        <w:t>Registration</w:t>
      </w:r>
      <w:r w:rsidRPr="006A7EE2">
        <w:t>DataSetName</w:t>
      </w:r>
      <w:bookmarkEnd w:id="3535"/>
      <w:bookmarkEnd w:id="3536"/>
      <w:bookmarkEnd w:id="3537"/>
      <w:bookmarkEnd w:id="3540"/>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41" w:name="_Toc45028299"/>
      <w:bookmarkStart w:id="3542" w:name="_Toc45029134"/>
      <w:bookmarkStart w:id="3543" w:name="_Toc51867896"/>
      <w:bookmarkStart w:id="3544" w:name="_Toc90560476"/>
      <w:r w:rsidRPr="00B3056F">
        <w:t>6.2.7</w:t>
      </w:r>
      <w:r w:rsidRPr="00B3056F">
        <w:tab/>
        <w:t>Error Handling</w:t>
      </w:r>
      <w:bookmarkEnd w:id="3533"/>
      <w:bookmarkEnd w:id="3538"/>
      <w:bookmarkEnd w:id="3539"/>
      <w:bookmarkEnd w:id="3541"/>
      <w:bookmarkEnd w:id="3542"/>
      <w:bookmarkEnd w:id="3543"/>
      <w:bookmarkEnd w:id="3544"/>
    </w:p>
    <w:p w14:paraId="454CF369" w14:textId="77777777" w:rsidR="00EF45DA" w:rsidRPr="00B3056F" w:rsidRDefault="00EF45DA" w:rsidP="00EF45DA">
      <w:pPr>
        <w:pStyle w:val="Heading4"/>
      </w:pPr>
      <w:bookmarkStart w:id="3545" w:name="_Toc11338701"/>
      <w:bookmarkStart w:id="3546" w:name="_Toc27585383"/>
      <w:bookmarkStart w:id="3547" w:name="_Toc36457385"/>
      <w:bookmarkStart w:id="3548" w:name="_Toc45028300"/>
      <w:bookmarkStart w:id="3549" w:name="_Toc45029135"/>
      <w:bookmarkStart w:id="3550" w:name="_Toc51867897"/>
      <w:bookmarkStart w:id="3551" w:name="_Toc90560477"/>
      <w:r w:rsidRPr="00B3056F">
        <w:t>6.2.7.1</w:t>
      </w:r>
      <w:r w:rsidRPr="00B3056F">
        <w:tab/>
        <w:t>General</w:t>
      </w:r>
      <w:bookmarkEnd w:id="3545"/>
      <w:bookmarkEnd w:id="3546"/>
      <w:bookmarkEnd w:id="3547"/>
      <w:bookmarkEnd w:id="3548"/>
      <w:bookmarkEnd w:id="3549"/>
      <w:bookmarkEnd w:id="3550"/>
      <w:bookmarkEnd w:id="3551"/>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52"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53" w:name="_Toc27585384"/>
      <w:bookmarkStart w:id="3554" w:name="_Toc36457386"/>
      <w:bookmarkStart w:id="3555" w:name="_Toc45028301"/>
      <w:bookmarkStart w:id="3556" w:name="_Toc45029136"/>
      <w:bookmarkStart w:id="3557" w:name="_Toc51867898"/>
      <w:bookmarkStart w:id="3558" w:name="_Toc90560478"/>
      <w:r w:rsidRPr="00B3056F">
        <w:t>6.2.7.2</w:t>
      </w:r>
      <w:r w:rsidRPr="00B3056F">
        <w:tab/>
        <w:t>Protocol Errors</w:t>
      </w:r>
      <w:bookmarkEnd w:id="3552"/>
      <w:bookmarkEnd w:id="3553"/>
      <w:bookmarkEnd w:id="3554"/>
      <w:bookmarkEnd w:id="3555"/>
      <w:bookmarkEnd w:id="3556"/>
      <w:bookmarkEnd w:id="3557"/>
      <w:bookmarkEnd w:id="3558"/>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59" w:name="_Toc11338703"/>
      <w:bookmarkStart w:id="3560" w:name="_Toc27585385"/>
      <w:bookmarkStart w:id="3561" w:name="_Toc36457387"/>
      <w:bookmarkStart w:id="3562" w:name="_Toc45028302"/>
      <w:bookmarkStart w:id="3563" w:name="_Toc45029137"/>
      <w:bookmarkStart w:id="3564" w:name="_Toc51867899"/>
      <w:bookmarkStart w:id="3565" w:name="_Toc90560479"/>
      <w:r w:rsidRPr="00B3056F">
        <w:t>6.2.7.3</w:t>
      </w:r>
      <w:r w:rsidRPr="00B3056F">
        <w:tab/>
        <w:t>Application Errors</w:t>
      </w:r>
      <w:bookmarkEnd w:id="3559"/>
      <w:bookmarkEnd w:id="3560"/>
      <w:bookmarkEnd w:id="3561"/>
      <w:bookmarkEnd w:id="3562"/>
      <w:bookmarkEnd w:id="3563"/>
      <w:bookmarkEnd w:id="3564"/>
      <w:bookmarkEnd w:id="3565"/>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66" w:name="_Toc11338704"/>
      <w:bookmarkStart w:id="3567" w:name="_Toc27585386"/>
      <w:bookmarkStart w:id="3568" w:name="_Toc36457388"/>
      <w:bookmarkStart w:id="3569" w:name="_Toc45028303"/>
      <w:bookmarkStart w:id="3570" w:name="_Toc45029138"/>
      <w:bookmarkStart w:id="3571" w:name="_Toc51867900"/>
      <w:bookmarkStart w:id="3572" w:name="_Toc90560480"/>
      <w:r w:rsidRPr="00B3056F">
        <w:t>6.2.8</w:t>
      </w:r>
      <w:r w:rsidRPr="00B3056F">
        <w:tab/>
        <w:t>Feature Negotiation</w:t>
      </w:r>
      <w:bookmarkEnd w:id="3566"/>
      <w:bookmarkEnd w:id="3567"/>
      <w:bookmarkEnd w:id="3568"/>
      <w:bookmarkEnd w:id="3569"/>
      <w:bookmarkEnd w:id="3570"/>
      <w:bookmarkEnd w:id="3571"/>
      <w:bookmarkEnd w:id="3572"/>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73" w:name="_Toc11338705"/>
      <w:bookmarkStart w:id="3574" w:name="_Toc27585387"/>
      <w:bookmarkStart w:id="3575" w:name="_Toc36457389"/>
      <w:bookmarkStart w:id="3576" w:name="_Toc45028304"/>
      <w:bookmarkStart w:id="3577" w:name="_Toc45029139"/>
      <w:bookmarkStart w:id="3578" w:name="_Toc51867901"/>
      <w:bookmarkStart w:id="3579" w:name="_Toc90560481"/>
      <w:r w:rsidRPr="00B3056F">
        <w:rPr>
          <w:lang w:val="en-US"/>
        </w:rPr>
        <w:lastRenderedPageBreak/>
        <w:t>6.2.9</w:t>
      </w:r>
      <w:r w:rsidRPr="00B3056F">
        <w:rPr>
          <w:lang w:val="en-US"/>
        </w:rPr>
        <w:tab/>
        <w:t>Security</w:t>
      </w:r>
      <w:bookmarkEnd w:id="3573"/>
      <w:bookmarkEnd w:id="3574"/>
      <w:bookmarkEnd w:id="3575"/>
      <w:bookmarkEnd w:id="3576"/>
      <w:bookmarkEnd w:id="3577"/>
      <w:bookmarkEnd w:id="3578"/>
      <w:bookmarkEnd w:id="3579"/>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80" w:name="_Toc11338706"/>
      <w:bookmarkStart w:id="3581" w:name="_Toc27585388"/>
      <w:bookmarkStart w:id="3582" w:name="_Toc36457390"/>
      <w:bookmarkStart w:id="3583" w:name="_Toc45028305"/>
      <w:bookmarkStart w:id="3584" w:name="_Toc45029140"/>
      <w:bookmarkStart w:id="3585" w:name="_Toc51867902"/>
      <w:bookmarkStart w:id="3586" w:name="_Toc90560482"/>
      <w:r w:rsidRPr="00B3056F">
        <w:t>6.3</w:t>
      </w:r>
      <w:r w:rsidRPr="00B3056F">
        <w:tab/>
        <w:t>Nudm_UEAuthentication Service API</w:t>
      </w:r>
      <w:bookmarkEnd w:id="3580"/>
      <w:bookmarkEnd w:id="3581"/>
      <w:bookmarkEnd w:id="3582"/>
      <w:bookmarkEnd w:id="3583"/>
      <w:bookmarkEnd w:id="3584"/>
      <w:bookmarkEnd w:id="3585"/>
      <w:bookmarkEnd w:id="3586"/>
    </w:p>
    <w:p w14:paraId="065C6C83" w14:textId="77777777" w:rsidR="00EF45DA" w:rsidRPr="00B3056F" w:rsidRDefault="00EF45DA" w:rsidP="00EF45DA">
      <w:pPr>
        <w:pStyle w:val="Heading3"/>
      </w:pPr>
      <w:bookmarkStart w:id="3587" w:name="_Toc11338707"/>
      <w:bookmarkStart w:id="3588" w:name="_Toc27585389"/>
      <w:bookmarkStart w:id="3589" w:name="_Toc36457391"/>
      <w:bookmarkStart w:id="3590" w:name="_Toc45028306"/>
      <w:bookmarkStart w:id="3591" w:name="_Toc45029141"/>
      <w:bookmarkStart w:id="3592" w:name="_Toc51867903"/>
      <w:bookmarkStart w:id="3593" w:name="_Toc90560483"/>
      <w:r w:rsidRPr="00B3056F">
        <w:t>6.3.1</w:t>
      </w:r>
      <w:r w:rsidRPr="00B3056F">
        <w:tab/>
        <w:t>API URI</w:t>
      </w:r>
      <w:bookmarkEnd w:id="3587"/>
      <w:bookmarkEnd w:id="3588"/>
      <w:bookmarkEnd w:id="3589"/>
      <w:bookmarkEnd w:id="3590"/>
      <w:bookmarkEnd w:id="3591"/>
      <w:bookmarkEnd w:id="3592"/>
      <w:bookmarkEnd w:id="3593"/>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94" w:name="_Toc11338708"/>
      <w:bookmarkStart w:id="3595" w:name="_Toc27585390"/>
      <w:bookmarkStart w:id="3596" w:name="_Toc36457392"/>
      <w:bookmarkStart w:id="3597" w:name="_Toc45028307"/>
      <w:bookmarkStart w:id="3598" w:name="_Toc45029142"/>
      <w:bookmarkStart w:id="3599" w:name="_Toc51867904"/>
      <w:bookmarkStart w:id="3600" w:name="_Toc90560484"/>
      <w:r w:rsidRPr="00B3056F">
        <w:t>6.3.2</w:t>
      </w:r>
      <w:r w:rsidRPr="00B3056F">
        <w:tab/>
        <w:t>Usage of HTTP</w:t>
      </w:r>
      <w:bookmarkEnd w:id="3594"/>
      <w:bookmarkEnd w:id="3595"/>
      <w:bookmarkEnd w:id="3596"/>
      <w:bookmarkEnd w:id="3597"/>
      <w:bookmarkEnd w:id="3598"/>
      <w:bookmarkEnd w:id="3599"/>
      <w:bookmarkEnd w:id="3600"/>
    </w:p>
    <w:p w14:paraId="50B493D6" w14:textId="77777777" w:rsidR="00EF45DA" w:rsidRPr="00B3056F" w:rsidRDefault="00EF45DA" w:rsidP="00EF45DA">
      <w:pPr>
        <w:pStyle w:val="Heading4"/>
      </w:pPr>
      <w:bookmarkStart w:id="3601" w:name="_Toc11338709"/>
      <w:bookmarkStart w:id="3602" w:name="_Toc27585391"/>
      <w:bookmarkStart w:id="3603" w:name="_Toc36457393"/>
      <w:bookmarkStart w:id="3604" w:name="_Toc45028308"/>
      <w:bookmarkStart w:id="3605" w:name="_Toc45029143"/>
      <w:bookmarkStart w:id="3606" w:name="_Toc51867905"/>
      <w:bookmarkStart w:id="3607" w:name="_Toc90560485"/>
      <w:r w:rsidRPr="00B3056F">
        <w:t>6.3.2.1</w:t>
      </w:r>
      <w:r w:rsidRPr="00B3056F">
        <w:tab/>
        <w:t>General</w:t>
      </w:r>
      <w:bookmarkEnd w:id="3601"/>
      <w:bookmarkEnd w:id="3602"/>
      <w:bookmarkEnd w:id="3603"/>
      <w:bookmarkEnd w:id="3604"/>
      <w:bookmarkEnd w:id="3605"/>
      <w:bookmarkEnd w:id="3606"/>
      <w:bookmarkEnd w:id="3607"/>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608" w:name="_Toc11338710"/>
      <w:bookmarkStart w:id="3609" w:name="_Toc27585392"/>
      <w:bookmarkStart w:id="3610" w:name="_Toc36457394"/>
      <w:bookmarkStart w:id="3611" w:name="_Toc45028309"/>
      <w:bookmarkStart w:id="3612" w:name="_Toc45029144"/>
      <w:bookmarkStart w:id="3613" w:name="_Toc51867906"/>
      <w:bookmarkStart w:id="3614" w:name="_Toc90560486"/>
      <w:r w:rsidRPr="00B3056F">
        <w:t>6.3.2.2</w:t>
      </w:r>
      <w:r w:rsidRPr="00B3056F">
        <w:tab/>
        <w:t>HTTP standard headers</w:t>
      </w:r>
      <w:bookmarkEnd w:id="3608"/>
      <w:bookmarkEnd w:id="3609"/>
      <w:bookmarkEnd w:id="3610"/>
      <w:bookmarkEnd w:id="3611"/>
      <w:bookmarkEnd w:id="3612"/>
      <w:bookmarkEnd w:id="3613"/>
      <w:bookmarkEnd w:id="3614"/>
    </w:p>
    <w:p w14:paraId="674D0653" w14:textId="77777777" w:rsidR="00EF45DA" w:rsidRPr="00B3056F" w:rsidRDefault="00EF45DA" w:rsidP="00EF45DA">
      <w:pPr>
        <w:pStyle w:val="Heading5"/>
        <w:rPr>
          <w:lang w:eastAsia="zh-CN"/>
        </w:rPr>
      </w:pPr>
      <w:bookmarkStart w:id="3615" w:name="_Toc11338711"/>
      <w:bookmarkStart w:id="3616" w:name="_Toc27585393"/>
      <w:bookmarkStart w:id="3617" w:name="_Toc36457395"/>
      <w:bookmarkStart w:id="3618" w:name="_Toc45028310"/>
      <w:bookmarkStart w:id="3619" w:name="_Toc45029145"/>
      <w:bookmarkStart w:id="3620" w:name="_Toc51867907"/>
      <w:bookmarkStart w:id="3621" w:name="_Toc90560487"/>
      <w:r w:rsidRPr="00B3056F">
        <w:t>6.3.2.2.1</w:t>
      </w:r>
      <w:r w:rsidRPr="00B3056F">
        <w:rPr>
          <w:rFonts w:hint="eastAsia"/>
          <w:lang w:eastAsia="zh-CN"/>
        </w:rPr>
        <w:tab/>
      </w:r>
      <w:r w:rsidRPr="00B3056F">
        <w:rPr>
          <w:lang w:eastAsia="zh-CN"/>
        </w:rPr>
        <w:t>General</w:t>
      </w:r>
      <w:bookmarkEnd w:id="3615"/>
      <w:bookmarkEnd w:id="3616"/>
      <w:bookmarkEnd w:id="3617"/>
      <w:bookmarkEnd w:id="3618"/>
      <w:bookmarkEnd w:id="3619"/>
      <w:bookmarkEnd w:id="3620"/>
      <w:bookmarkEnd w:id="3621"/>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22" w:name="_Toc11338712"/>
      <w:bookmarkStart w:id="3623" w:name="_Toc27585394"/>
      <w:bookmarkStart w:id="3624" w:name="_Toc36457396"/>
      <w:bookmarkStart w:id="3625" w:name="_Toc45028311"/>
      <w:bookmarkStart w:id="3626" w:name="_Toc45029146"/>
      <w:bookmarkStart w:id="3627" w:name="_Toc51867908"/>
      <w:bookmarkStart w:id="3628" w:name="_Toc90560488"/>
      <w:r w:rsidRPr="00B3056F">
        <w:t>6.3.2.2.2</w:t>
      </w:r>
      <w:r w:rsidRPr="00B3056F">
        <w:tab/>
        <w:t>Content type</w:t>
      </w:r>
      <w:bookmarkEnd w:id="3622"/>
      <w:bookmarkEnd w:id="3623"/>
      <w:bookmarkEnd w:id="3624"/>
      <w:bookmarkEnd w:id="3625"/>
      <w:bookmarkEnd w:id="3626"/>
      <w:bookmarkEnd w:id="3627"/>
      <w:bookmarkEnd w:id="3628"/>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629" w:name="_Toc11338713"/>
      <w:bookmarkStart w:id="3630" w:name="_Toc27585395"/>
      <w:bookmarkStart w:id="3631" w:name="_Toc36457397"/>
      <w:bookmarkStart w:id="3632" w:name="_Toc45028312"/>
      <w:bookmarkStart w:id="3633" w:name="_Toc45029147"/>
      <w:bookmarkStart w:id="3634" w:name="_Toc51867909"/>
      <w:bookmarkStart w:id="3635" w:name="_Toc90560489"/>
      <w:r w:rsidRPr="00B3056F">
        <w:t>6.3.2.3</w:t>
      </w:r>
      <w:r w:rsidRPr="00B3056F">
        <w:tab/>
        <w:t>HTTP custom headers</w:t>
      </w:r>
      <w:bookmarkEnd w:id="3629"/>
      <w:bookmarkEnd w:id="3630"/>
      <w:bookmarkEnd w:id="3631"/>
      <w:bookmarkEnd w:id="3632"/>
      <w:bookmarkEnd w:id="3633"/>
      <w:bookmarkEnd w:id="3634"/>
      <w:bookmarkEnd w:id="3635"/>
    </w:p>
    <w:p w14:paraId="6BAC4480" w14:textId="77777777" w:rsidR="00EF45DA" w:rsidRPr="00B3056F" w:rsidRDefault="00EF45DA" w:rsidP="00EF45DA">
      <w:pPr>
        <w:pStyle w:val="Heading5"/>
        <w:rPr>
          <w:lang w:eastAsia="zh-CN"/>
        </w:rPr>
      </w:pPr>
      <w:bookmarkStart w:id="3636" w:name="_Toc11338714"/>
      <w:bookmarkStart w:id="3637" w:name="_Toc27585396"/>
      <w:bookmarkStart w:id="3638" w:name="_Toc36457398"/>
      <w:bookmarkStart w:id="3639" w:name="_Toc45028313"/>
      <w:bookmarkStart w:id="3640" w:name="_Toc45029148"/>
      <w:bookmarkStart w:id="3641" w:name="_Toc51867910"/>
      <w:bookmarkStart w:id="3642" w:name="_Toc90560490"/>
      <w:r w:rsidRPr="00B3056F">
        <w:t>6.3.2.3.1</w:t>
      </w:r>
      <w:r w:rsidRPr="00B3056F">
        <w:rPr>
          <w:rFonts w:hint="eastAsia"/>
          <w:lang w:eastAsia="zh-CN"/>
        </w:rPr>
        <w:tab/>
      </w:r>
      <w:r w:rsidRPr="00B3056F">
        <w:rPr>
          <w:lang w:eastAsia="zh-CN"/>
        </w:rPr>
        <w:t>General</w:t>
      </w:r>
      <w:bookmarkEnd w:id="3636"/>
      <w:bookmarkEnd w:id="3637"/>
      <w:bookmarkEnd w:id="3638"/>
      <w:bookmarkEnd w:id="3639"/>
      <w:bookmarkEnd w:id="3640"/>
      <w:bookmarkEnd w:id="3641"/>
      <w:bookmarkEnd w:id="3642"/>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43" w:name="_Toc11338715"/>
      <w:bookmarkStart w:id="3644" w:name="_Toc27585397"/>
      <w:bookmarkStart w:id="3645" w:name="_Toc36457399"/>
      <w:bookmarkStart w:id="3646" w:name="_Toc45028314"/>
      <w:bookmarkStart w:id="3647" w:name="_Toc45029149"/>
      <w:bookmarkStart w:id="3648" w:name="_Toc51867911"/>
      <w:bookmarkStart w:id="3649" w:name="_Toc90560491"/>
      <w:r w:rsidRPr="00B3056F">
        <w:t>6.3.3</w:t>
      </w:r>
      <w:r w:rsidRPr="00B3056F">
        <w:tab/>
        <w:t>Resources</w:t>
      </w:r>
      <w:bookmarkEnd w:id="3643"/>
      <w:bookmarkEnd w:id="3644"/>
      <w:bookmarkEnd w:id="3645"/>
      <w:bookmarkEnd w:id="3646"/>
      <w:bookmarkEnd w:id="3647"/>
      <w:bookmarkEnd w:id="3648"/>
      <w:bookmarkEnd w:id="3649"/>
    </w:p>
    <w:p w14:paraId="41BA3BE5" w14:textId="77777777" w:rsidR="00EF45DA" w:rsidRPr="00B3056F" w:rsidRDefault="00EF45DA" w:rsidP="00EF45DA">
      <w:pPr>
        <w:pStyle w:val="Heading4"/>
      </w:pPr>
      <w:bookmarkStart w:id="3650" w:name="_Toc11338716"/>
      <w:bookmarkStart w:id="3651" w:name="_Toc27585398"/>
      <w:bookmarkStart w:id="3652" w:name="_Toc36457400"/>
      <w:bookmarkStart w:id="3653" w:name="_Toc45028315"/>
      <w:bookmarkStart w:id="3654" w:name="_Toc45029150"/>
      <w:bookmarkStart w:id="3655" w:name="_Toc51867912"/>
      <w:bookmarkStart w:id="3656" w:name="_Toc90560492"/>
      <w:r w:rsidRPr="00B3056F">
        <w:t>6.3.3.1</w:t>
      </w:r>
      <w:r w:rsidRPr="00B3056F">
        <w:tab/>
        <w:t>Overview</w:t>
      </w:r>
      <w:bookmarkEnd w:id="3650"/>
      <w:bookmarkEnd w:id="3651"/>
      <w:bookmarkEnd w:id="3652"/>
      <w:bookmarkEnd w:id="3653"/>
      <w:bookmarkEnd w:id="3654"/>
      <w:bookmarkEnd w:id="3655"/>
      <w:bookmarkEnd w:id="3656"/>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55pt;height:461.8pt" o:ole="">
            <v:imagedata r:id="rId178" o:title=""/>
          </v:shape>
          <o:OLEObject Type="Embed" ProgID="Visio.Drawing.15" ShapeID="_x0000_i1110" DrawAspect="Content" ObjectID="_1701174514"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57" w:name="_Toc11338717"/>
      <w:bookmarkStart w:id="3658" w:name="_Toc27585399"/>
      <w:bookmarkStart w:id="3659" w:name="_Toc36457401"/>
      <w:bookmarkStart w:id="3660" w:name="_Toc45028316"/>
      <w:bookmarkStart w:id="3661" w:name="_Toc45029151"/>
      <w:bookmarkStart w:id="3662" w:name="_Toc51867913"/>
      <w:bookmarkStart w:id="3663" w:name="_Toc90560493"/>
      <w:r w:rsidRPr="00B3056F">
        <w:t>6.3.3.2</w:t>
      </w:r>
      <w:r w:rsidRPr="00B3056F">
        <w:tab/>
        <w:t>Resource: SecurityInformation</w:t>
      </w:r>
      <w:bookmarkEnd w:id="3657"/>
      <w:bookmarkEnd w:id="3658"/>
      <w:r w:rsidRPr="00B3056F">
        <w:t xml:space="preserve"> (Custom operation)</w:t>
      </w:r>
      <w:bookmarkEnd w:id="3659"/>
      <w:bookmarkEnd w:id="3660"/>
      <w:bookmarkEnd w:id="3661"/>
      <w:bookmarkEnd w:id="3662"/>
      <w:bookmarkEnd w:id="3663"/>
    </w:p>
    <w:p w14:paraId="7159CF3B" w14:textId="77777777" w:rsidR="00EF45DA" w:rsidRPr="00B3056F" w:rsidRDefault="00EF45DA" w:rsidP="00EF45DA">
      <w:pPr>
        <w:pStyle w:val="Heading5"/>
      </w:pPr>
      <w:bookmarkStart w:id="3664" w:name="_Toc11338718"/>
      <w:bookmarkStart w:id="3665" w:name="_Toc27585400"/>
      <w:bookmarkStart w:id="3666" w:name="_Toc36457402"/>
      <w:bookmarkStart w:id="3667" w:name="_Toc45028317"/>
      <w:bookmarkStart w:id="3668" w:name="_Toc45029152"/>
      <w:bookmarkStart w:id="3669" w:name="_Toc51867914"/>
      <w:bookmarkStart w:id="3670" w:name="_Toc90560494"/>
      <w:r w:rsidRPr="00B3056F">
        <w:t>6.3.3.2.1</w:t>
      </w:r>
      <w:r w:rsidRPr="00B3056F">
        <w:tab/>
        <w:t>Description</w:t>
      </w:r>
      <w:bookmarkEnd w:id="3664"/>
      <w:bookmarkEnd w:id="3665"/>
      <w:bookmarkEnd w:id="3666"/>
      <w:bookmarkEnd w:id="3667"/>
      <w:bookmarkEnd w:id="3668"/>
      <w:bookmarkEnd w:id="3669"/>
      <w:bookmarkEnd w:id="3670"/>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71" w:name="_Toc11338719"/>
      <w:bookmarkStart w:id="3672" w:name="_Toc27585401"/>
      <w:bookmarkStart w:id="3673" w:name="_Toc36457403"/>
      <w:bookmarkStart w:id="3674" w:name="_Toc45028318"/>
      <w:bookmarkStart w:id="3675" w:name="_Toc45029153"/>
      <w:bookmarkStart w:id="3676" w:name="_Toc51867915"/>
      <w:bookmarkStart w:id="3677" w:name="_Toc90560495"/>
      <w:r w:rsidRPr="00B3056F">
        <w:t>6.3.3.2.2</w:t>
      </w:r>
      <w:r w:rsidRPr="00B3056F">
        <w:tab/>
        <w:t>Resource Definition</w:t>
      </w:r>
      <w:bookmarkEnd w:id="3671"/>
      <w:bookmarkEnd w:id="3672"/>
      <w:bookmarkEnd w:id="3673"/>
      <w:bookmarkEnd w:id="3674"/>
      <w:bookmarkEnd w:id="3675"/>
      <w:bookmarkEnd w:id="3676"/>
      <w:bookmarkEnd w:id="3677"/>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78" w:name="_Toc11338720"/>
      <w:bookmarkStart w:id="3679" w:name="_Toc27585402"/>
      <w:bookmarkStart w:id="3680" w:name="_Toc36457404"/>
      <w:bookmarkStart w:id="3681" w:name="_Toc45028319"/>
      <w:bookmarkStart w:id="3682" w:name="_Toc45029154"/>
      <w:bookmarkStart w:id="3683" w:name="_Toc51867916"/>
      <w:bookmarkStart w:id="3684" w:name="_Toc90560496"/>
      <w:r w:rsidRPr="00B3056F">
        <w:t>6.3.3.2.3</w:t>
      </w:r>
      <w:r w:rsidRPr="00B3056F">
        <w:tab/>
        <w:t>Resource Standard Methods</w:t>
      </w:r>
      <w:bookmarkEnd w:id="3678"/>
      <w:bookmarkEnd w:id="3679"/>
      <w:bookmarkEnd w:id="3680"/>
      <w:bookmarkEnd w:id="3681"/>
      <w:bookmarkEnd w:id="3682"/>
      <w:bookmarkEnd w:id="3683"/>
      <w:bookmarkEnd w:id="3684"/>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85" w:name="_Toc11338721"/>
      <w:bookmarkStart w:id="3686" w:name="_Toc27585403"/>
      <w:bookmarkStart w:id="3687" w:name="_Toc36457405"/>
      <w:bookmarkStart w:id="3688" w:name="_Toc45028320"/>
      <w:bookmarkStart w:id="3689" w:name="_Toc45029155"/>
      <w:bookmarkStart w:id="3690" w:name="_Toc51867917"/>
      <w:bookmarkStart w:id="3691" w:name="_Toc90560497"/>
      <w:r w:rsidRPr="00B3056F">
        <w:t>6.3.3.2.4</w:t>
      </w:r>
      <w:r w:rsidRPr="00B3056F">
        <w:tab/>
        <w:t>Resource Custom Operations</w:t>
      </w:r>
      <w:bookmarkEnd w:id="3685"/>
      <w:bookmarkEnd w:id="3686"/>
      <w:bookmarkEnd w:id="3687"/>
      <w:bookmarkEnd w:id="3688"/>
      <w:bookmarkEnd w:id="3689"/>
      <w:bookmarkEnd w:id="3690"/>
      <w:bookmarkEnd w:id="3691"/>
    </w:p>
    <w:p w14:paraId="638C9418" w14:textId="77777777" w:rsidR="00EF45DA" w:rsidRPr="00B3056F" w:rsidRDefault="00EF45DA" w:rsidP="00EF45DA">
      <w:pPr>
        <w:pStyle w:val="Heading6"/>
        <w:ind w:left="0" w:firstLine="0"/>
      </w:pPr>
      <w:bookmarkStart w:id="3692" w:name="_Toc11338722"/>
      <w:bookmarkStart w:id="3693" w:name="_Toc27585404"/>
      <w:bookmarkStart w:id="3694" w:name="_Toc36457406"/>
      <w:bookmarkStart w:id="3695" w:name="_Toc45028321"/>
      <w:bookmarkStart w:id="3696" w:name="_Toc45029156"/>
      <w:bookmarkStart w:id="3697" w:name="_Toc51867918"/>
      <w:bookmarkStart w:id="3698" w:name="_Toc90560498"/>
      <w:r w:rsidRPr="00B3056F">
        <w:t>6.3.3.2.4.1</w:t>
      </w:r>
      <w:r w:rsidRPr="00B3056F">
        <w:tab/>
        <w:t>Overview</w:t>
      </w:r>
      <w:bookmarkEnd w:id="3692"/>
      <w:bookmarkEnd w:id="3693"/>
      <w:bookmarkEnd w:id="3694"/>
      <w:bookmarkEnd w:id="3695"/>
      <w:bookmarkEnd w:id="3696"/>
      <w:bookmarkEnd w:id="3697"/>
      <w:bookmarkEnd w:id="3698"/>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699" w:name="_Toc11338723"/>
      <w:bookmarkStart w:id="3700" w:name="_Toc27585405"/>
      <w:bookmarkStart w:id="3701" w:name="_Toc36457407"/>
      <w:bookmarkStart w:id="3702" w:name="_Toc45028322"/>
      <w:bookmarkStart w:id="3703" w:name="_Toc45029157"/>
      <w:bookmarkStart w:id="3704" w:name="_Toc51867919"/>
      <w:bookmarkStart w:id="3705" w:name="_Toc90560499"/>
      <w:r w:rsidRPr="00B3056F">
        <w:t>6.3.3.2.4.2</w:t>
      </w:r>
      <w:r w:rsidRPr="00B3056F">
        <w:tab/>
        <w:t>Operation: generate-auth-data</w:t>
      </w:r>
      <w:bookmarkEnd w:id="3699"/>
      <w:bookmarkEnd w:id="3700"/>
      <w:bookmarkEnd w:id="3701"/>
      <w:bookmarkEnd w:id="3702"/>
      <w:bookmarkEnd w:id="3703"/>
      <w:bookmarkEnd w:id="3704"/>
      <w:bookmarkEnd w:id="3705"/>
    </w:p>
    <w:p w14:paraId="1D1E3AE9" w14:textId="77777777" w:rsidR="00EF45DA" w:rsidRPr="00B3056F" w:rsidRDefault="00EF45DA" w:rsidP="00EF45DA">
      <w:pPr>
        <w:pStyle w:val="Heading7"/>
      </w:pPr>
      <w:bookmarkStart w:id="3706" w:name="_Toc11338724"/>
      <w:bookmarkStart w:id="3707" w:name="_Toc27585406"/>
      <w:bookmarkStart w:id="3708" w:name="_Toc36457408"/>
      <w:bookmarkStart w:id="3709" w:name="_Toc45028323"/>
      <w:bookmarkStart w:id="3710" w:name="_Toc45029158"/>
      <w:bookmarkStart w:id="3711" w:name="_Toc51867920"/>
      <w:bookmarkStart w:id="3712" w:name="_Toc90560500"/>
      <w:r w:rsidRPr="00B3056F">
        <w:t>6.3.3.2.4.2.1</w:t>
      </w:r>
      <w:r w:rsidRPr="00B3056F">
        <w:tab/>
        <w:t>Description</w:t>
      </w:r>
      <w:bookmarkEnd w:id="3706"/>
      <w:bookmarkEnd w:id="3707"/>
      <w:bookmarkEnd w:id="3708"/>
      <w:bookmarkEnd w:id="3709"/>
      <w:bookmarkEnd w:id="3710"/>
      <w:bookmarkEnd w:id="3711"/>
      <w:bookmarkEnd w:id="3712"/>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713" w:name="_Toc11338725"/>
      <w:bookmarkStart w:id="3714" w:name="_Toc27585407"/>
      <w:bookmarkStart w:id="3715" w:name="_Toc36457409"/>
      <w:bookmarkStart w:id="3716" w:name="_Toc45028324"/>
      <w:bookmarkStart w:id="3717" w:name="_Toc45029159"/>
      <w:bookmarkStart w:id="3718" w:name="_Toc51867921"/>
      <w:bookmarkStart w:id="3719" w:name="_Toc90560501"/>
      <w:r w:rsidRPr="00B3056F">
        <w:t>6.3.3.2.4.2.2</w:t>
      </w:r>
      <w:r w:rsidRPr="00B3056F">
        <w:tab/>
        <w:t>Operation Definition</w:t>
      </w:r>
      <w:bookmarkEnd w:id="3713"/>
      <w:bookmarkEnd w:id="3714"/>
      <w:bookmarkEnd w:id="3715"/>
      <w:bookmarkEnd w:id="3716"/>
      <w:bookmarkEnd w:id="3717"/>
      <w:bookmarkEnd w:id="3718"/>
      <w:bookmarkEnd w:id="3719"/>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20" w:name="_Toc11338726"/>
      <w:bookmarkStart w:id="3721" w:name="_Toc27585408"/>
      <w:bookmarkStart w:id="3722" w:name="_Toc36457410"/>
      <w:bookmarkStart w:id="3723" w:name="_Toc45028325"/>
      <w:bookmarkStart w:id="3724" w:name="_Toc45029160"/>
      <w:bookmarkStart w:id="3725" w:name="_Toc51867922"/>
      <w:bookmarkStart w:id="3726" w:name="_Toc90560502"/>
      <w:r w:rsidRPr="00B3056F">
        <w:t>6.3.3.3</w:t>
      </w:r>
      <w:r w:rsidRPr="00B3056F">
        <w:tab/>
        <w:t>Resource: AuthEvents</w:t>
      </w:r>
      <w:bookmarkEnd w:id="3720"/>
      <w:bookmarkEnd w:id="3721"/>
      <w:r w:rsidRPr="00B3056F">
        <w:t xml:space="preserve"> (Collection)</w:t>
      </w:r>
      <w:bookmarkEnd w:id="3722"/>
      <w:bookmarkEnd w:id="3723"/>
      <w:bookmarkEnd w:id="3724"/>
      <w:bookmarkEnd w:id="3725"/>
      <w:bookmarkEnd w:id="3726"/>
    </w:p>
    <w:p w14:paraId="56253544" w14:textId="77777777" w:rsidR="00EF45DA" w:rsidRPr="00B3056F" w:rsidRDefault="00EF45DA" w:rsidP="00EF45DA">
      <w:pPr>
        <w:pStyle w:val="Heading5"/>
      </w:pPr>
      <w:bookmarkStart w:id="3727" w:name="_Toc11338727"/>
      <w:bookmarkStart w:id="3728" w:name="_Toc27585409"/>
      <w:bookmarkStart w:id="3729" w:name="_Toc36457411"/>
      <w:bookmarkStart w:id="3730" w:name="_Toc45028326"/>
      <w:bookmarkStart w:id="3731" w:name="_Toc45029161"/>
      <w:bookmarkStart w:id="3732" w:name="_Toc51867923"/>
      <w:bookmarkStart w:id="3733" w:name="_Toc90560503"/>
      <w:r w:rsidRPr="00B3056F">
        <w:t>6.3.3.3.1</w:t>
      </w:r>
      <w:r w:rsidRPr="00B3056F">
        <w:tab/>
        <w:t>Description</w:t>
      </w:r>
      <w:bookmarkEnd w:id="3727"/>
      <w:bookmarkEnd w:id="3728"/>
      <w:bookmarkEnd w:id="3729"/>
      <w:bookmarkEnd w:id="3730"/>
      <w:bookmarkEnd w:id="3731"/>
      <w:bookmarkEnd w:id="3732"/>
      <w:bookmarkEnd w:id="3733"/>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34" w:name="_Toc11338728"/>
      <w:bookmarkStart w:id="3735" w:name="_Toc27585410"/>
      <w:bookmarkStart w:id="3736" w:name="_Toc36457412"/>
      <w:bookmarkStart w:id="3737" w:name="_Toc45028327"/>
      <w:bookmarkStart w:id="3738" w:name="_Toc45029162"/>
      <w:bookmarkStart w:id="3739" w:name="_Toc51867924"/>
      <w:bookmarkStart w:id="3740" w:name="_Toc90560504"/>
      <w:r w:rsidRPr="00B3056F">
        <w:t>6.3.3.3.2</w:t>
      </w:r>
      <w:r w:rsidRPr="00B3056F">
        <w:tab/>
        <w:t>Resource Definition</w:t>
      </w:r>
      <w:bookmarkEnd w:id="3734"/>
      <w:bookmarkEnd w:id="3735"/>
      <w:bookmarkEnd w:id="3736"/>
      <w:bookmarkEnd w:id="3737"/>
      <w:bookmarkEnd w:id="3738"/>
      <w:bookmarkEnd w:id="3739"/>
      <w:bookmarkEnd w:id="3740"/>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41" w:name="_Toc11338729"/>
      <w:bookmarkStart w:id="3742" w:name="_Toc27585411"/>
      <w:bookmarkStart w:id="3743" w:name="_Toc36457413"/>
      <w:bookmarkStart w:id="3744" w:name="_Toc45028328"/>
      <w:bookmarkStart w:id="3745" w:name="_Toc45029163"/>
      <w:bookmarkStart w:id="3746" w:name="_Toc51867925"/>
      <w:bookmarkStart w:id="3747" w:name="_Toc90560505"/>
      <w:r w:rsidRPr="00B3056F">
        <w:t>6.3.3.3.3</w:t>
      </w:r>
      <w:r w:rsidRPr="00B3056F">
        <w:tab/>
        <w:t>Resource Standard Methods</w:t>
      </w:r>
      <w:bookmarkEnd w:id="3741"/>
      <w:bookmarkEnd w:id="3742"/>
      <w:bookmarkEnd w:id="3743"/>
      <w:bookmarkEnd w:id="3744"/>
      <w:bookmarkEnd w:id="3745"/>
      <w:bookmarkEnd w:id="3746"/>
      <w:bookmarkEnd w:id="3747"/>
    </w:p>
    <w:p w14:paraId="781DF0CA" w14:textId="77777777" w:rsidR="00EF45DA" w:rsidRPr="00B3056F" w:rsidRDefault="00EF45DA" w:rsidP="00EF45DA">
      <w:pPr>
        <w:pStyle w:val="Heading6"/>
      </w:pPr>
      <w:bookmarkStart w:id="3748" w:name="_Toc11338730"/>
      <w:bookmarkStart w:id="3749" w:name="_Toc27585412"/>
      <w:bookmarkStart w:id="3750" w:name="_Toc36457414"/>
      <w:bookmarkStart w:id="3751" w:name="_Toc45028329"/>
      <w:bookmarkStart w:id="3752" w:name="_Toc45029164"/>
      <w:bookmarkStart w:id="3753" w:name="_Toc51867926"/>
      <w:bookmarkStart w:id="3754" w:name="_Toc90560506"/>
      <w:r w:rsidRPr="00B3056F">
        <w:t>6.3.3.3.3.1</w:t>
      </w:r>
      <w:r w:rsidRPr="00B3056F">
        <w:tab/>
        <w:t>POST</w:t>
      </w:r>
      <w:bookmarkEnd w:id="3748"/>
      <w:bookmarkEnd w:id="3749"/>
      <w:bookmarkEnd w:id="3750"/>
      <w:bookmarkEnd w:id="3751"/>
      <w:bookmarkEnd w:id="3752"/>
      <w:bookmarkEnd w:id="3753"/>
      <w:bookmarkEnd w:id="3754"/>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55" w:name="_Toc27585413"/>
      <w:bookmarkStart w:id="3756" w:name="_Toc36457415"/>
      <w:bookmarkStart w:id="3757" w:name="_Toc45028330"/>
      <w:bookmarkStart w:id="3758" w:name="_Toc45029165"/>
      <w:bookmarkStart w:id="3759" w:name="_Toc51867927"/>
      <w:bookmarkStart w:id="3760" w:name="_Toc11338731"/>
      <w:bookmarkStart w:id="3761" w:name="_Toc90560507"/>
      <w:r w:rsidRPr="00B3056F">
        <w:t>6.3.3.4</w:t>
      </w:r>
      <w:r w:rsidRPr="00B3056F">
        <w:tab/>
        <w:t>Resource: SecurityInformation</w:t>
      </w:r>
      <w:r w:rsidRPr="00B3056F">
        <w:rPr>
          <w:rFonts w:hint="eastAsia"/>
          <w:lang w:eastAsia="zh-CN"/>
        </w:rPr>
        <w:t>For</w:t>
      </w:r>
      <w:r w:rsidRPr="00B3056F">
        <w:rPr>
          <w:lang w:eastAsia="zh-CN"/>
        </w:rPr>
        <w:t>Rg</w:t>
      </w:r>
      <w:bookmarkEnd w:id="3755"/>
      <w:bookmarkEnd w:id="3756"/>
      <w:bookmarkEnd w:id="3757"/>
      <w:bookmarkEnd w:id="3758"/>
      <w:bookmarkEnd w:id="3759"/>
      <w:bookmarkEnd w:id="3761"/>
    </w:p>
    <w:p w14:paraId="37D569DA" w14:textId="77777777" w:rsidR="00EF45DA" w:rsidRPr="00B3056F" w:rsidRDefault="00EF45DA" w:rsidP="00EF45DA">
      <w:pPr>
        <w:pStyle w:val="Heading5"/>
      </w:pPr>
      <w:bookmarkStart w:id="3762" w:name="_Toc27585414"/>
      <w:bookmarkStart w:id="3763" w:name="_Toc36457416"/>
      <w:bookmarkStart w:id="3764" w:name="_Toc45028331"/>
      <w:bookmarkStart w:id="3765" w:name="_Toc45029166"/>
      <w:bookmarkStart w:id="3766" w:name="_Toc51867928"/>
      <w:bookmarkStart w:id="3767" w:name="_Toc90560508"/>
      <w:r w:rsidRPr="00B3056F">
        <w:t>6.3.3.4.1</w:t>
      </w:r>
      <w:r w:rsidRPr="00B3056F">
        <w:tab/>
        <w:t>Description</w:t>
      </w:r>
      <w:bookmarkEnd w:id="3762"/>
      <w:bookmarkEnd w:id="3763"/>
      <w:bookmarkEnd w:id="3764"/>
      <w:bookmarkEnd w:id="3765"/>
      <w:bookmarkEnd w:id="3766"/>
      <w:bookmarkEnd w:id="3767"/>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68" w:name="_Toc27585415"/>
      <w:bookmarkStart w:id="3769" w:name="_Toc36457417"/>
      <w:bookmarkStart w:id="3770" w:name="_Toc45028332"/>
      <w:bookmarkStart w:id="3771" w:name="_Toc45029167"/>
      <w:bookmarkStart w:id="3772" w:name="_Toc51867929"/>
      <w:bookmarkStart w:id="3773" w:name="_Toc90560509"/>
      <w:r w:rsidRPr="00B3056F">
        <w:t>6.3.3.4.2</w:t>
      </w:r>
      <w:r w:rsidRPr="00B3056F">
        <w:tab/>
        <w:t>Resource Definition</w:t>
      </w:r>
      <w:bookmarkEnd w:id="3768"/>
      <w:bookmarkEnd w:id="3769"/>
      <w:bookmarkEnd w:id="3770"/>
      <w:bookmarkEnd w:id="3771"/>
      <w:bookmarkEnd w:id="3772"/>
      <w:bookmarkEnd w:id="3773"/>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74" w:name="_Toc27585416"/>
      <w:bookmarkStart w:id="3775" w:name="_Toc36457418"/>
      <w:bookmarkStart w:id="3776" w:name="_Toc45028333"/>
      <w:bookmarkStart w:id="3777" w:name="_Toc45029168"/>
      <w:bookmarkStart w:id="3778" w:name="_Toc51867930"/>
      <w:bookmarkStart w:id="3779" w:name="_Toc90560510"/>
      <w:r w:rsidRPr="00B3056F">
        <w:t>6.3.3.4.3</w:t>
      </w:r>
      <w:r w:rsidRPr="00B3056F">
        <w:tab/>
        <w:t>Resource Standard Methods</w:t>
      </w:r>
      <w:bookmarkEnd w:id="3774"/>
      <w:bookmarkEnd w:id="3775"/>
      <w:bookmarkEnd w:id="3776"/>
      <w:bookmarkEnd w:id="3777"/>
      <w:bookmarkEnd w:id="3778"/>
      <w:bookmarkEnd w:id="3779"/>
    </w:p>
    <w:p w14:paraId="4E481C27" w14:textId="77777777" w:rsidR="00EF45DA" w:rsidRPr="00B3056F" w:rsidRDefault="00EF45DA" w:rsidP="00EF45DA">
      <w:pPr>
        <w:pStyle w:val="Heading6"/>
      </w:pPr>
      <w:bookmarkStart w:id="3780" w:name="_Toc27585417"/>
      <w:bookmarkStart w:id="3781" w:name="_Toc36457419"/>
      <w:bookmarkStart w:id="3782" w:name="_Toc45028334"/>
      <w:bookmarkStart w:id="3783" w:name="_Toc45029169"/>
      <w:bookmarkStart w:id="3784" w:name="_Toc51867931"/>
      <w:bookmarkStart w:id="3785" w:name="_Toc90560511"/>
      <w:r w:rsidRPr="00B3056F">
        <w:t>6.3.3.4.3.1</w:t>
      </w:r>
      <w:r w:rsidRPr="00B3056F">
        <w:tab/>
        <w:t>GET</w:t>
      </w:r>
      <w:bookmarkEnd w:id="3780"/>
      <w:bookmarkEnd w:id="3781"/>
      <w:bookmarkEnd w:id="3782"/>
      <w:bookmarkEnd w:id="3783"/>
      <w:bookmarkEnd w:id="3784"/>
      <w:bookmarkEnd w:id="3785"/>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86" w:name="_Toc27585418"/>
      <w:bookmarkStart w:id="3787" w:name="_Toc36457420"/>
      <w:bookmarkStart w:id="3788" w:name="_Toc45028335"/>
      <w:bookmarkStart w:id="3789" w:name="_Toc45029170"/>
      <w:bookmarkStart w:id="3790" w:name="_Toc51867932"/>
      <w:bookmarkStart w:id="3791" w:name="_Toc90560512"/>
      <w:r w:rsidRPr="00B3056F">
        <w:t>6.3.3.5</w:t>
      </w:r>
      <w:r w:rsidRPr="00B3056F">
        <w:tab/>
        <w:t>Resource: HssSecurityInformation</w:t>
      </w:r>
      <w:bookmarkEnd w:id="3786"/>
      <w:r w:rsidRPr="00B3056F">
        <w:t xml:space="preserve"> (Custom operation)</w:t>
      </w:r>
      <w:bookmarkEnd w:id="3787"/>
      <w:bookmarkEnd w:id="3788"/>
      <w:bookmarkEnd w:id="3789"/>
      <w:bookmarkEnd w:id="3790"/>
      <w:bookmarkEnd w:id="3791"/>
    </w:p>
    <w:p w14:paraId="7ACDA03E" w14:textId="77777777" w:rsidR="00EF45DA" w:rsidRPr="00B3056F" w:rsidRDefault="00EF45DA" w:rsidP="00EF45DA">
      <w:pPr>
        <w:pStyle w:val="Heading5"/>
      </w:pPr>
      <w:bookmarkStart w:id="3792" w:name="_Toc27585419"/>
      <w:bookmarkStart w:id="3793" w:name="_Toc36457421"/>
      <w:bookmarkStart w:id="3794" w:name="_Toc45028336"/>
      <w:bookmarkStart w:id="3795" w:name="_Toc45029171"/>
      <w:bookmarkStart w:id="3796" w:name="_Toc51867933"/>
      <w:bookmarkStart w:id="3797" w:name="_Toc90560513"/>
      <w:r w:rsidRPr="00B3056F">
        <w:t>6.3.3.5.1</w:t>
      </w:r>
      <w:r w:rsidRPr="00B3056F">
        <w:tab/>
        <w:t>Description</w:t>
      </w:r>
      <w:bookmarkEnd w:id="3792"/>
      <w:bookmarkEnd w:id="3793"/>
      <w:bookmarkEnd w:id="3794"/>
      <w:bookmarkEnd w:id="3795"/>
      <w:bookmarkEnd w:id="3796"/>
      <w:bookmarkEnd w:id="3797"/>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98" w:name="_Toc27585420"/>
      <w:bookmarkStart w:id="3799" w:name="_Toc36457422"/>
      <w:bookmarkStart w:id="3800" w:name="_Toc45028337"/>
      <w:bookmarkStart w:id="3801" w:name="_Toc45029172"/>
      <w:bookmarkStart w:id="3802" w:name="_Toc51867934"/>
      <w:bookmarkStart w:id="3803" w:name="_Toc90560514"/>
      <w:r w:rsidRPr="00B3056F">
        <w:t>6.3.3.5.2</w:t>
      </w:r>
      <w:r w:rsidRPr="00B3056F">
        <w:tab/>
        <w:t>Resource Definition</w:t>
      </w:r>
      <w:bookmarkEnd w:id="3798"/>
      <w:bookmarkEnd w:id="3799"/>
      <w:bookmarkEnd w:id="3800"/>
      <w:bookmarkEnd w:id="3801"/>
      <w:bookmarkEnd w:id="3802"/>
      <w:bookmarkEnd w:id="3803"/>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04" w:name="_Toc27585421"/>
      <w:bookmarkStart w:id="3805" w:name="_Toc36457423"/>
      <w:bookmarkStart w:id="3806" w:name="_Toc45028338"/>
      <w:bookmarkStart w:id="3807" w:name="_Toc45029173"/>
      <w:bookmarkStart w:id="3808" w:name="_Toc51867935"/>
      <w:bookmarkStart w:id="3809" w:name="_Toc90560515"/>
      <w:r w:rsidRPr="00B3056F">
        <w:lastRenderedPageBreak/>
        <w:t>6.3.3.5.3</w:t>
      </w:r>
      <w:r w:rsidRPr="00B3056F">
        <w:tab/>
        <w:t>Resource Standard Methods</w:t>
      </w:r>
      <w:bookmarkEnd w:id="3804"/>
      <w:bookmarkEnd w:id="3805"/>
      <w:bookmarkEnd w:id="3806"/>
      <w:bookmarkEnd w:id="3807"/>
      <w:bookmarkEnd w:id="3808"/>
      <w:bookmarkEnd w:id="3809"/>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10" w:name="_Toc27585422"/>
      <w:bookmarkStart w:id="3811" w:name="_Toc36457424"/>
      <w:bookmarkStart w:id="3812" w:name="_Toc45028339"/>
      <w:bookmarkStart w:id="3813" w:name="_Toc45029174"/>
      <w:bookmarkStart w:id="3814" w:name="_Toc51867936"/>
      <w:bookmarkStart w:id="3815" w:name="_Toc90560516"/>
      <w:r w:rsidRPr="00B3056F">
        <w:t>6.3.3.5.4</w:t>
      </w:r>
      <w:r w:rsidRPr="00B3056F">
        <w:tab/>
        <w:t>Resource Custom Operations</w:t>
      </w:r>
      <w:bookmarkEnd w:id="3810"/>
      <w:bookmarkEnd w:id="3811"/>
      <w:bookmarkEnd w:id="3812"/>
      <w:bookmarkEnd w:id="3813"/>
      <w:bookmarkEnd w:id="3814"/>
      <w:bookmarkEnd w:id="3815"/>
    </w:p>
    <w:p w14:paraId="2DB76AA8" w14:textId="77777777" w:rsidR="00EF45DA" w:rsidRPr="00B3056F" w:rsidRDefault="00EF45DA" w:rsidP="00EF45DA">
      <w:pPr>
        <w:pStyle w:val="Heading6"/>
        <w:ind w:left="0" w:firstLine="0"/>
      </w:pPr>
      <w:bookmarkStart w:id="3816" w:name="_Toc27585423"/>
      <w:bookmarkStart w:id="3817" w:name="_Toc36457425"/>
      <w:bookmarkStart w:id="3818" w:name="_Toc45028340"/>
      <w:bookmarkStart w:id="3819" w:name="_Toc45029175"/>
      <w:bookmarkStart w:id="3820" w:name="_Toc51867937"/>
      <w:bookmarkStart w:id="3821" w:name="_Toc90560517"/>
      <w:r w:rsidRPr="00B3056F">
        <w:t>6.3.3.5.4.1</w:t>
      </w:r>
      <w:r w:rsidRPr="00B3056F">
        <w:tab/>
        <w:t>Overview</w:t>
      </w:r>
      <w:bookmarkEnd w:id="3816"/>
      <w:bookmarkEnd w:id="3817"/>
      <w:bookmarkEnd w:id="3818"/>
      <w:bookmarkEnd w:id="3819"/>
      <w:bookmarkEnd w:id="3820"/>
      <w:bookmarkEnd w:id="3821"/>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822" w:name="_Toc27585424"/>
      <w:bookmarkStart w:id="3823" w:name="_Toc36457426"/>
      <w:bookmarkStart w:id="3824" w:name="_Toc45028341"/>
      <w:bookmarkStart w:id="3825" w:name="_Toc45029176"/>
      <w:bookmarkStart w:id="3826" w:name="_Toc51867938"/>
      <w:bookmarkStart w:id="3827" w:name="_Toc90560518"/>
      <w:r w:rsidRPr="00B3056F">
        <w:t>6.3.3.5.4.2</w:t>
      </w:r>
      <w:r w:rsidRPr="00B3056F">
        <w:tab/>
        <w:t>Operation: generate-av</w:t>
      </w:r>
      <w:bookmarkEnd w:id="3822"/>
      <w:bookmarkEnd w:id="3823"/>
      <w:bookmarkEnd w:id="3824"/>
      <w:bookmarkEnd w:id="3825"/>
      <w:bookmarkEnd w:id="3826"/>
      <w:bookmarkEnd w:id="3827"/>
    </w:p>
    <w:p w14:paraId="2FA8624D" w14:textId="77777777" w:rsidR="00EF45DA" w:rsidRPr="00B3056F" w:rsidRDefault="00EF45DA" w:rsidP="00EF45DA">
      <w:pPr>
        <w:pStyle w:val="Heading7"/>
      </w:pPr>
      <w:bookmarkStart w:id="3828" w:name="_Toc27585425"/>
      <w:bookmarkStart w:id="3829" w:name="_Toc36457427"/>
      <w:bookmarkStart w:id="3830" w:name="_Toc45028342"/>
      <w:bookmarkStart w:id="3831" w:name="_Toc45029177"/>
      <w:bookmarkStart w:id="3832" w:name="_Toc51867939"/>
      <w:bookmarkStart w:id="3833" w:name="_Toc90560519"/>
      <w:r w:rsidRPr="00B3056F">
        <w:t>6.3.3.5.4.2.1</w:t>
      </w:r>
      <w:r w:rsidRPr="00B3056F">
        <w:tab/>
        <w:t>Description</w:t>
      </w:r>
      <w:bookmarkEnd w:id="3828"/>
      <w:bookmarkEnd w:id="3829"/>
      <w:bookmarkEnd w:id="3830"/>
      <w:bookmarkEnd w:id="3831"/>
      <w:bookmarkEnd w:id="3832"/>
      <w:bookmarkEnd w:id="3833"/>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834" w:name="_Toc27585426"/>
      <w:bookmarkStart w:id="3835" w:name="_Toc36457428"/>
      <w:bookmarkStart w:id="3836" w:name="_Toc45028343"/>
      <w:bookmarkStart w:id="3837" w:name="_Toc45029178"/>
      <w:bookmarkStart w:id="3838" w:name="_Toc51867940"/>
      <w:bookmarkStart w:id="3839" w:name="_Toc90560520"/>
      <w:r w:rsidRPr="00B3056F">
        <w:t>6.3.3.5.4.2.2</w:t>
      </w:r>
      <w:r w:rsidRPr="00B3056F">
        <w:tab/>
        <w:t>Operation Definition</w:t>
      </w:r>
      <w:bookmarkEnd w:id="3834"/>
      <w:bookmarkEnd w:id="3835"/>
      <w:bookmarkEnd w:id="3836"/>
      <w:bookmarkEnd w:id="3837"/>
      <w:bookmarkEnd w:id="3838"/>
      <w:bookmarkEnd w:id="3839"/>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840" w:name="_Toc36457429"/>
      <w:bookmarkStart w:id="3841" w:name="_Toc45028344"/>
      <w:bookmarkStart w:id="3842" w:name="_Toc45029179"/>
      <w:bookmarkStart w:id="3843" w:name="_Toc51867941"/>
      <w:bookmarkStart w:id="3844" w:name="_Toc27585427"/>
      <w:bookmarkStart w:id="3845" w:name="_Toc90560521"/>
      <w:r w:rsidRPr="00B3056F">
        <w:t>6.3.3.6</w:t>
      </w:r>
      <w:r w:rsidRPr="00B3056F">
        <w:tab/>
        <w:t>Resource: Individual AuthEvent</w:t>
      </w:r>
      <w:bookmarkEnd w:id="3840"/>
      <w:bookmarkEnd w:id="3841"/>
      <w:bookmarkEnd w:id="3842"/>
      <w:bookmarkEnd w:id="3843"/>
      <w:bookmarkEnd w:id="3845"/>
    </w:p>
    <w:p w14:paraId="6C634EAA" w14:textId="77777777" w:rsidR="00EF45DA" w:rsidRPr="00B3056F" w:rsidRDefault="00EF45DA" w:rsidP="00EF45DA">
      <w:pPr>
        <w:pStyle w:val="Heading5"/>
      </w:pPr>
      <w:bookmarkStart w:id="3846" w:name="_Toc36457430"/>
      <w:bookmarkStart w:id="3847" w:name="_Toc45028345"/>
      <w:bookmarkStart w:id="3848" w:name="_Toc45029180"/>
      <w:bookmarkStart w:id="3849" w:name="_Toc51867942"/>
      <w:bookmarkStart w:id="3850" w:name="_Toc90560522"/>
      <w:r w:rsidRPr="00B3056F">
        <w:t>6.3.3.6.1</w:t>
      </w:r>
      <w:r w:rsidRPr="00B3056F">
        <w:tab/>
        <w:t>Resource Definition</w:t>
      </w:r>
      <w:bookmarkEnd w:id="3846"/>
      <w:bookmarkEnd w:id="3847"/>
      <w:bookmarkEnd w:id="3848"/>
      <w:bookmarkEnd w:id="3849"/>
      <w:bookmarkEnd w:id="3850"/>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51" w:name="_Toc36457431"/>
      <w:bookmarkStart w:id="3852" w:name="_Toc45028346"/>
      <w:bookmarkStart w:id="3853" w:name="_Toc45029181"/>
      <w:bookmarkStart w:id="3854" w:name="_Toc51867943"/>
      <w:bookmarkStart w:id="3855" w:name="_Toc90560523"/>
      <w:r w:rsidRPr="00B3056F">
        <w:t>6.3.3.6.2</w:t>
      </w:r>
      <w:r w:rsidRPr="00B3056F">
        <w:tab/>
        <w:t>Resource Standard Methods</w:t>
      </w:r>
      <w:bookmarkEnd w:id="3851"/>
      <w:bookmarkEnd w:id="3852"/>
      <w:bookmarkEnd w:id="3853"/>
      <w:bookmarkEnd w:id="3854"/>
      <w:bookmarkEnd w:id="3855"/>
    </w:p>
    <w:p w14:paraId="034724DD" w14:textId="27B90DF7" w:rsidR="00EF45DA" w:rsidRPr="00B3056F" w:rsidRDefault="00EF45DA" w:rsidP="00EF45DA">
      <w:pPr>
        <w:pStyle w:val="Heading6"/>
      </w:pPr>
      <w:bookmarkStart w:id="3856" w:name="_Toc36457432"/>
      <w:bookmarkStart w:id="3857" w:name="_Toc45028347"/>
      <w:bookmarkStart w:id="3858" w:name="_Toc45029182"/>
      <w:bookmarkStart w:id="3859" w:name="_Toc51867944"/>
      <w:bookmarkStart w:id="3860" w:name="_Toc90560524"/>
      <w:r w:rsidRPr="00B3056F">
        <w:t>6.3.3.6.2.1</w:t>
      </w:r>
      <w:r w:rsidRPr="00B3056F">
        <w:tab/>
      </w:r>
      <w:r w:rsidR="006F5FFF">
        <w:t>PUT</w:t>
      </w:r>
      <w:bookmarkEnd w:id="3856"/>
      <w:bookmarkEnd w:id="3857"/>
      <w:bookmarkEnd w:id="3858"/>
      <w:bookmarkEnd w:id="3859"/>
      <w:bookmarkEnd w:id="3860"/>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61" w:name="_Toc36457433"/>
      <w:bookmarkStart w:id="3862" w:name="_Toc45028348"/>
      <w:bookmarkStart w:id="3863" w:name="_Toc45029183"/>
      <w:bookmarkStart w:id="3864" w:name="_Toc51867945"/>
      <w:bookmarkStart w:id="3865" w:name="_Toc90560525"/>
      <w:r w:rsidRPr="00B3056F">
        <w:t>6.3.4</w:t>
      </w:r>
      <w:r w:rsidRPr="00B3056F">
        <w:tab/>
        <w:t>Custom Operations without associated resources</w:t>
      </w:r>
      <w:bookmarkEnd w:id="3760"/>
      <w:bookmarkEnd w:id="3844"/>
      <w:bookmarkEnd w:id="3861"/>
      <w:bookmarkEnd w:id="3862"/>
      <w:bookmarkEnd w:id="3863"/>
      <w:bookmarkEnd w:id="3864"/>
      <w:bookmarkEnd w:id="3865"/>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66" w:name="_Toc11338732"/>
      <w:bookmarkStart w:id="3867" w:name="_Toc27585428"/>
      <w:bookmarkStart w:id="3868" w:name="_Toc36457434"/>
      <w:bookmarkStart w:id="3869" w:name="_Toc45028349"/>
      <w:bookmarkStart w:id="3870" w:name="_Toc45029184"/>
      <w:bookmarkStart w:id="3871" w:name="_Toc51867946"/>
      <w:bookmarkStart w:id="3872" w:name="_Toc90560526"/>
      <w:r w:rsidRPr="00B3056F">
        <w:t>6.3.5</w:t>
      </w:r>
      <w:r w:rsidRPr="00B3056F">
        <w:tab/>
        <w:t>Notifications</w:t>
      </w:r>
      <w:bookmarkEnd w:id="3866"/>
      <w:bookmarkEnd w:id="3867"/>
      <w:bookmarkEnd w:id="3868"/>
      <w:bookmarkEnd w:id="3869"/>
      <w:bookmarkEnd w:id="3870"/>
      <w:bookmarkEnd w:id="3871"/>
      <w:bookmarkEnd w:id="3872"/>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73" w:name="_Toc11338733"/>
      <w:bookmarkStart w:id="3874" w:name="_Toc27585429"/>
      <w:bookmarkStart w:id="3875" w:name="_Toc36457435"/>
      <w:bookmarkStart w:id="3876" w:name="_Toc45028350"/>
      <w:bookmarkStart w:id="3877" w:name="_Toc45029185"/>
      <w:bookmarkStart w:id="3878" w:name="_Toc51867947"/>
      <w:bookmarkStart w:id="3879" w:name="_Toc90560527"/>
      <w:r w:rsidRPr="00B3056F">
        <w:t>6.3.6</w:t>
      </w:r>
      <w:r w:rsidRPr="00B3056F">
        <w:tab/>
        <w:t>Data Model</w:t>
      </w:r>
      <w:bookmarkEnd w:id="3873"/>
      <w:bookmarkEnd w:id="3874"/>
      <w:bookmarkEnd w:id="3875"/>
      <w:bookmarkEnd w:id="3876"/>
      <w:bookmarkEnd w:id="3877"/>
      <w:bookmarkEnd w:id="3878"/>
      <w:bookmarkEnd w:id="3879"/>
    </w:p>
    <w:p w14:paraId="45363B03" w14:textId="77777777" w:rsidR="00EF45DA" w:rsidRPr="00B3056F" w:rsidRDefault="00EF45DA" w:rsidP="00EF45DA">
      <w:pPr>
        <w:pStyle w:val="Heading4"/>
      </w:pPr>
      <w:bookmarkStart w:id="3880" w:name="_Toc11338734"/>
      <w:bookmarkStart w:id="3881" w:name="_Toc27585430"/>
      <w:bookmarkStart w:id="3882" w:name="_Toc36457436"/>
      <w:bookmarkStart w:id="3883" w:name="_Toc45028351"/>
      <w:bookmarkStart w:id="3884" w:name="_Toc45029186"/>
      <w:bookmarkStart w:id="3885" w:name="_Toc51867948"/>
      <w:bookmarkStart w:id="3886" w:name="_Toc90560528"/>
      <w:r w:rsidRPr="00B3056F">
        <w:t>6.3.6.1</w:t>
      </w:r>
      <w:r w:rsidRPr="00B3056F">
        <w:tab/>
        <w:t>General</w:t>
      </w:r>
      <w:bookmarkEnd w:id="3880"/>
      <w:bookmarkEnd w:id="3881"/>
      <w:bookmarkEnd w:id="3882"/>
      <w:bookmarkEnd w:id="3883"/>
      <w:bookmarkEnd w:id="3884"/>
      <w:bookmarkEnd w:id="3885"/>
      <w:bookmarkEnd w:id="3886"/>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87" w:name="_Toc11338735"/>
      <w:bookmarkStart w:id="3888" w:name="_Toc27585431"/>
      <w:bookmarkStart w:id="3889" w:name="_Toc36457437"/>
      <w:bookmarkStart w:id="3890" w:name="_Toc45028352"/>
      <w:bookmarkStart w:id="3891" w:name="_Toc45029187"/>
      <w:bookmarkStart w:id="3892" w:name="_Toc51867949"/>
      <w:bookmarkStart w:id="3893" w:name="_Toc90560529"/>
      <w:r w:rsidRPr="00B3056F">
        <w:rPr>
          <w:lang w:val="en-US"/>
        </w:rPr>
        <w:lastRenderedPageBreak/>
        <w:t>6.3.6.2</w:t>
      </w:r>
      <w:r w:rsidRPr="00B3056F">
        <w:rPr>
          <w:lang w:val="en-US"/>
        </w:rPr>
        <w:tab/>
        <w:t>Structured data types</w:t>
      </w:r>
      <w:bookmarkEnd w:id="3887"/>
      <w:bookmarkEnd w:id="3888"/>
      <w:bookmarkEnd w:id="3889"/>
      <w:bookmarkEnd w:id="3890"/>
      <w:bookmarkEnd w:id="3891"/>
      <w:bookmarkEnd w:id="3892"/>
      <w:bookmarkEnd w:id="3893"/>
    </w:p>
    <w:p w14:paraId="1AF05431" w14:textId="77777777" w:rsidR="00EF45DA" w:rsidRPr="00B3056F" w:rsidRDefault="00EF45DA" w:rsidP="00EF45DA">
      <w:pPr>
        <w:pStyle w:val="Heading5"/>
      </w:pPr>
      <w:bookmarkStart w:id="3894" w:name="_Toc11338736"/>
      <w:bookmarkStart w:id="3895" w:name="_Toc27585432"/>
      <w:bookmarkStart w:id="3896" w:name="_Toc36457438"/>
      <w:bookmarkStart w:id="3897" w:name="_Toc45028353"/>
      <w:bookmarkStart w:id="3898" w:name="_Toc45029188"/>
      <w:bookmarkStart w:id="3899" w:name="_Toc51867950"/>
      <w:bookmarkStart w:id="3900" w:name="_Toc90560530"/>
      <w:r w:rsidRPr="00B3056F">
        <w:t>6.3.6.2.1</w:t>
      </w:r>
      <w:r w:rsidRPr="00B3056F">
        <w:tab/>
        <w:t>Introduction</w:t>
      </w:r>
      <w:bookmarkEnd w:id="3894"/>
      <w:bookmarkEnd w:id="3895"/>
      <w:bookmarkEnd w:id="3896"/>
      <w:bookmarkEnd w:id="3897"/>
      <w:bookmarkEnd w:id="3898"/>
      <w:bookmarkEnd w:id="3899"/>
      <w:bookmarkEnd w:id="3900"/>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01" w:name="_Toc11338737"/>
      <w:bookmarkStart w:id="3902" w:name="_Toc27585433"/>
      <w:bookmarkStart w:id="3903" w:name="_Toc36457439"/>
      <w:bookmarkStart w:id="3904" w:name="_Toc45028354"/>
      <w:bookmarkStart w:id="3905" w:name="_Toc45029189"/>
      <w:bookmarkStart w:id="3906" w:name="_Toc51867951"/>
      <w:bookmarkStart w:id="3907" w:name="_Toc90560531"/>
      <w:r w:rsidRPr="00B3056F">
        <w:t>6.3.6.2.2</w:t>
      </w:r>
      <w:r w:rsidRPr="00B3056F">
        <w:tab/>
        <w:t>Type: AuthenticationInfoRequest</w:t>
      </w:r>
      <w:bookmarkEnd w:id="3901"/>
      <w:bookmarkEnd w:id="3902"/>
      <w:bookmarkEnd w:id="3903"/>
      <w:bookmarkEnd w:id="3904"/>
      <w:bookmarkEnd w:id="3905"/>
      <w:bookmarkEnd w:id="3906"/>
      <w:bookmarkEnd w:id="3907"/>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08" w:name="_Toc11338738"/>
      <w:bookmarkStart w:id="3909" w:name="_Toc27585434"/>
      <w:bookmarkStart w:id="3910" w:name="_Toc36457440"/>
      <w:bookmarkStart w:id="3911" w:name="_Toc45028355"/>
      <w:bookmarkStart w:id="3912" w:name="_Toc45029190"/>
      <w:bookmarkStart w:id="3913" w:name="_Toc51867952"/>
      <w:bookmarkStart w:id="3914" w:name="_Toc90560532"/>
      <w:r w:rsidRPr="00B3056F">
        <w:t>6.3.6.2.3</w:t>
      </w:r>
      <w:r w:rsidRPr="00B3056F">
        <w:tab/>
        <w:t>Type: AuthenticationInfoResult</w:t>
      </w:r>
      <w:bookmarkEnd w:id="3908"/>
      <w:bookmarkEnd w:id="3909"/>
      <w:bookmarkEnd w:id="3910"/>
      <w:bookmarkEnd w:id="3911"/>
      <w:bookmarkEnd w:id="3912"/>
      <w:bookmarkEnd w:id="3913"/>
      <w:bookmarkEnd w:id="3914"/>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15" w:name="_Toc11338739"/>
      <w:bookmarkStart w:id="3916" w:name="_Toc27585435"/>
      <w:bookmarkStart w:id="3917" w:name="_Toc36457441"/>
      <w:bookmarkStart w:id="3918" w:name="_Toc45028356"/>
      <w:bookmarkStart w:id="3919" w:name="_Toc45029191"/>
      <w:bookmarkStart w:id="3920" w:name="_Toc51867953"/>
      <w:bookmarkStart w:id="3921" w:name="_Toc90560533"/>
      <w:r w:rsidRPr="00B3056F">
        <w:t>6.3.6.2.4</w:t>
      </w:r>
      <w:r w:rsidRPr="00B3056F">
        <w:tab/>
        <w:t>Type: AvEapAkaPrime</w:t>
      </w:r>
      <w:bookmarkEnd w:id="3915"/>
      <w:bookmarkEnd w:id="3916"/>
      <w:bookmarkEnd w:id="3917"/>
      <w:bookmarkEnd w:id="3918"/>
      <w:bookmarkEnd w:id="3919"/>
      <w:bookmarkEnd w:id="3920"/>
      <w:bookmarkEnd w:id="3921"/>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22" w:name="_Toc11338740"/>
      <w:bookmarkStart w:id="3923" w:name="_Toc27585436"/>
      <w:bookmarkStart w:id="3924" w:name="_Toc36457442"/>
      <w:bookmarkStart w:id="3925" w:name="_Toc45028357"/>
      <w:bookmarkStart w:id="3926" w:name="_Toc45029192"/>
      <w:bookmarkStart w:id="3927" w:name="_Toc51867954"/>
      <w:bookmarkStart w:id="3928" w:name="_Toc90560534"/>
      <w:r w:rsidRPr="00B3056F">
        <w:lastRenderedPageBreak/>
        <w:t>6.3.6.2.5</w:t>
      </w:r>
      <w:r w:rsidRPr="00B3056F">
        <w:tab/>
        <w:t>Type: Av5GHeAka</w:t>
      </w:r>
      <w:bookmarkEnd w:id="3922"/>
      <w:bookmarkEnd w:id="3923"/>
      <w:bookmarkEnd w:id="3924"/>
      <w:bookmarkEnd w:id="3925"/>
      <w:bookmarkEnd w:id="3926"/>
      <w:bookmarkEnd w:id="3927"/>
      <w:bookmarkEnd w:id="3928"/>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29" w:name="_Toc11338741"/>
      <w:bookmarkStart w:id="3930" w:name="_Toc27585437"/>
      <w:bookmarkStart w:id="3931" w:name="_Toc36457443"/>
      <w:bookmarkStart w:id="3932" w:name="_Toc45028358"/>
      <w:bookmarkStart w:id="3933" w:name="_Toc45029193"/>
      <w:bookmarkStart w:id="3934" w:name="_Toc51867955"/>
      <w:bookmarkStart w:id="3935" w:name="_Toc90560535"/>
      <w:r w:rsidRPr="00B3056F">
        <w:t>6.3.6.2.6</w:t>
      </w:r>
      <w:r w:rsidRPr="00B3056F">
        <w:tab/>
        <w:t>Type: ResynchronizationInfo</w:t>
      </w:r>
      <w:bookmarkEnd w:id="3929"/>
      <w:bookmarkEnd w:id="3930"/>
      <w:bookmarkEnd w:id="3931"/>
      <w:bookmarkEnd w:id="3932"/>
      <w:bookmarkEnd w:id="3933"/>
      <w:bookmarkEnd w:id="3934"/>
      <w:bookmarkEnd w:id="3935"/>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36" w:name="_Toc11338742"/>
      <w:bookmarkStart w:id="3937" w:name="_Toc27585438"/>
      <w:bookmarkStart w:id="3938" w:name="_Toc36457444"/>
      <w:bookmarkStart w:id="3939" w:name="_Toc45028359"/>
      <w:bookmarkStart w:id="3940" w:name="_Toc45029194"/>
      <w:bookmarkStart w:id="3941" w:name="_Toc51867956"/>
      <w:bookmarkStart w:id="3942" w:name="_Toc90560536"/>
      <w:r w:rsidRPr="00B3056F">
        <w:t>6.3.6.2.7</w:t>
      </w:r>
      <w:r w:rsidRPr="00B3056F">
        <w:tab/>
        <w:t>Type: AuthEvent</w:t>
      </w:r>
      <w:bookmarkEnd w:id="3936"/>
      <w:bookmarkEnd w:id="3937"/>
      <w:bookmarkEnd w:id="3938"/>
      <w:bookmarkEnd w:id="3939"/>
      <w:bookmarkEnd w:id="3940"/>
      <w:bookmarkEnd w:id="3941"/>
      <w:bookmarkEnd w:id="3942"/>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43" w:name="_Toc11338743"/>
      <w:bookmarkStart w:id="3944" w:name="_Toc27585439"/>
      <w:bookmarkStart w:id="3945" w:name="_Toc36457445"/>
      <w:bookmarkStart w:id="3946" w:name="_Toc45028360"/>
      <w:bookmarkStart w:id="3947" w:name="_Toc45029195"/>
      <w:bookmarkStart w:id="3948" w:name="_Toc51867957"/>
      <w:bookmarkStart w:id="3949" w:name="_Toc90560537"/>
      <w:r w:rsidRPr="00B3056F">
        <w:t>6.3.6.2.8</w:t>
      </w:r>
      <w:r w:rsidRPr="00B3056F">
        <w:tab/>
        <w:t>Type: AuthenticationVector</w:t>
      </w:r>
      <w:bookmarkEnd w:id="3943"/>
      <w:bookmarkEnd w:id="3944"/>
      <w:bookmarkEnd w:id="3945"/>
      <w:bookmarkEnd w:id="3946"/>
      <w:bookmarkEnd w:id="3947"/>
      <w:bookmarkEnd w:id="3948"/>
      <w:bookmarkEnd w:id="3949"/>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50" w:name="_Toc27585440"/>
      <w:bookmarkStart w:id="3951" w:name="_Toc36457446"/>
      <w:bookmarkStart w:id="3952" w:name="_Toc45028361"/>
      <w:bookmarkStart w:id="3953" w:name="_Toc45029196"/>
      <w:bookmarkStart w:id="3954" w:name="_Toc51867958"/>
      <w:bookmarkStart w:id="3955" w:name="_Toc11338744"/>
      <w:bookmarkStart w:id="3956" w:name="_Toc90560538"/>
      <w:r w:rsidRPr="00B3056F">
        <w:lastRenderedPageBreak/>
        <w:t>6.3.6.2.9</w:t>
      </w:r>
      <w:r w:rsidRPr="00B3056F">
        <w:tab/>
        <w:t>Type: RgAuthCtx</w:t>
      </w:r>
      <w:bookmarkEnd w:id="3950"/>
      <w:bookmarkEnd w:id="3951"/>
      <w:bookmarkEnd w:id="3952"/>
      <w:bookmarkEnd w:id="3953"/>
      <w:bookmarkEnd w:id="3954"/>
      <w:bookmarkEnd w:id="3956"/>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57" w:name="_Toc27585441"/>
      <w:bookmarkStart w:id="3958" w:name="_Toc36457447"/>
      <w:bookmarkStart w:id="3959" w:name="_Toc45028362"/>
      <w:bookmarkStart w:id="3960" w:name="_Toc45029197"/>
      <w:bookmarkStart w:id="3961" w:name="_Toc51867959"/>
      <w:bookmarkStart w:id="3962" w:name="_Toc90560539"/>
      <w:r w:rsidRPr="00B3056F">
        <w:t>6.3.6.2.10</w:t>
      </w:r>
      <w:r w:rsidRPr="00B3056F">
        <w:tab/>
        <w:t>Type: HssAuthenticationInfoRequest</w:t>
      </w:r>
      <w:bookmarkEnd w:id="3957"/>
      <w:bookmarkEnd w:id="3958"/>
      <w:bookmarkEnd w:id="3959"/>
      <w:bookmarkEnd w:id="3960"/>
      <w:bookmarkEnd w:id="3961"/>
      <w:bookmarkEnd w:id="3962"/>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63" w:name="_Toc27585442"/>
      <w:bookmarkStart w:id="3964" w:name="_Toc36457448"/>
      <w:bookmarkStart w:id="3965" w:name="_Toc45028363"/>
      <w:bookmarkStart w:id="3966" w:name="_Toc45029198"/>
      <w:bookmarkStart w:id="3967" w:name="_Toc51867960"/>
      <w:bookmarkStart w:id="3968" w:name="_Toc90560540"/>
      <w:r w:rsidRPr="00B3056F">
        <w:t>6.3.6.2.11</w:t>
      </w:r>
      <w:r w:rsidRPr="00B3056F">
        <w:tab/>
        <w:t>Type: HssAuthenticationInfoResult</w:t>
      </w:r>
      <w:bookmarkEnd w:id="3963"/>
      <w:bookmarkEnd w:id="3964"/>
      <w:bookmarkEnd w:id="3965"/>
      <w:bookmarkEnd w:id="3966"/>
      <w:bookmarkEnd w:id="3967"/>
      <w:bookmarkEnd w:id="3968"/>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69" w:name="_Toc27585443"/>
      <w:bookmarkStart w:id="3970" w:name="_Toc36457449"/>
      <w:bookmarkStart w:id="3971" w:name="_Toc45028364"/>
      <w:bookmarkStart w:id="3972" w:name="_Toc45029199"/>
      <w:bookmarkStart w:id="3973" w:name="_Toc51867961"/>
      <w:bookmarkStart w:id="3974" w:name="_Toc90560541"/>
      <w:r w:rsidRPr="00B3056F">
        <w:t>6.3.6.2.12</w:t>
      </w:r>
      <w:r w:rsidRPr="00B3056F">
        <w:tab/>
        <w:t>Type: HssAuthenticationVectors</w:t>
      </w:r>
      <w:bookmarkEnd w:id="3969"/>
      <w:bookmarkEnd w:id="3970"/>
      <w:bookmarkEnd w:id="3971"/>
      <w:bookmarkEnd w:id="3972"/>
      <w:bookmarkEnd w:id="3973"/>
      <w:bookmarkEnd w:id="3974"/>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75" w:name="_Toc27585444"/>
      <w:bookmarkStart w:id="3976" w:name="_Toc36457450"/>
      <w:bookmarkStart w:id="3977" w:name="_Toc45028365"/>
      <w:bookmarkStart w:id="3978" w:name="_Toc45029200"/>
      <w:bookmarkStart w:id="3979" w:name="_Toc51867962"/>
      <w:bookmarkStart w:id="3980" w:name="_Toc90560542"/>
      <w:r w:rsidRPr="00B3056F">
        <w:lastRenderedPageBreak/>
        <w:t>6.3.6.2.13</w:t>
      </w:r>
      <w:r w:rsidRPr="00B3056F">
        <w:tab/>
        <w:t>Type: AvEpsAka</w:t>
      </w:r>
      <w:bookmarkEnd w:id="3975"/>
      <w:bookmarkEnd w:id="3976"/>
      <w:bookmarkEnd w:id="3977"/>
      <w:bookmarkEnd w:id="3978"/>
      <w:bookmarkEnd w:id="3979"/>
      <w:bookmarkEnd w:id="3980"/>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81" w:name="_Toc27585445"/>
      <w:bookmarkStart w:id="3982" w:name="_Toc36457451"/>
      <w:bookmarkStart w:id="3983" w:name="_Toc45028366"/>
      <w:bookmarkStart w:id="3984" w:name="_Toc45029201"/>
      <w:bookmarkStart w:id="3985" w:name="_Toc51867963"/>
      <w:bookmarkStart w:id="3986" w:name="_Toc90560543"/>
      <w:r w:rsidRPr="00B3056F">
        <w:t>6.3.6.2.14</w:t>
      </w:r>
      <w:r w:rsidRPr="00B3056F">
        <w:tab/>
        <w:t>Type: AvImsGbaEapAka</w:t>
      </w:r>
      <w:bookmarkEnd w:id="3981"/>
      <w:bookmarkEnd w:id="3982"/>
      <w:bookmarkEnd w:id="3983"/>
      <w:bookmarkEnd w:id="3984"/>
      <w:bookmarkEnd w:id="3985"/>
      <w:bookmarkEnd w:id="3986"/>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87" w:name="_Toc27585446"/>
    </w:p>
    <w:p w14:paraId="15DF3F82" w14:textId="77777777" w:rsidR="00EF45DA" w:rsidRPr="00B3056F" w:rsidRDefault="00EF45DA" w:rsidP="00EF45DA">
      <w:pPr>
        <w:pStyle w:val="Heading4"/>
        <w:rPr>
          <w:lang w:val="en-US"/>
        </w:rPr>
      </w:pPr>
      <w:bookmarkStart w:id="3988" w:name="_Toc36457452"/>
      <w:bookmarkStart w:id="3989" w:name="_Toc45028367"/>
      <w:bookmarkStart w:id="3990" w:name="_Toc45029202"/>
      <w:bookmarkStart w:id="3991" w:name="_Toc51867964"/>
      <w:bookmarkStart w:id="3992" w:name="_Toc90560544"/>
      <w:r w:rsidRPr="00B3056F">
        <w:rPr>
          <w:lang w:val="en-US"/>
        </w:rPr>
        <w:t>6.3.6.3</w:t>
      </w:r>
      <w:r w:rsidRPr="00B3056F">
        <w:rPr>
          <w:lang w:val="en-US"/>
        </w:rPr>
        <w:tab/>
        <w:t>Simple data types and enumerations</w:t>
      </w:r>
      <w:bookmarkEnd w:id="3955"/>
      <w:bookmarkEnd w:id="3987"/>
      <w:bookmarkEnd w:id="3988"/>
      <w:bookmarkEnd w:id="3989"/>
      <w:bookmarkEnd w:id="3990"/>
      <w:bookmarkEnd w:id="3991"/>
      <w:bookmarkEnd w:id="3992"/>
    </w:p>
    <w:p w14:paraId="30940903" w14:textId="77777777" w:rsidR="00EF45DA" w:rsidRPr="00B3056F" w:rsidRDefault="00EF45DA" w:rsidP="00EF45DA">
      <w:pPr>
        <w:pStyle w:val="Heading5"/>
      </w:pPr>
      <w:bookmarkStart w:id="3993" w:name="_Toc11338745"/>
      <w:bookmarkStart w:id="3994" w:name="_Toc27585447"/>
      <w:bookmarkStart w:id="3995" w:name="_Toc36457453"/>
      <w:bookmarkStart w:id="3996" w:name="_Toc45028368"/>
      <w:bookmarkStart w:id="3997" w:name="_Toc45029203"/>
      <w:bookmarkStart w:id="3998" w:name="_Toc51867965"/>
      <w:bookmarkStart w:id="3999" w:name="_Toc90560545"/>
      <w:r w:rsidRPr="00B3056F">
        <w:t>6.3.6.3.1</w:t>
      </w:r>
      <w:r w:rsidRPr="00B3056F">
        <w:tab/>
        <w:t>Introduction</w:t>
      </w:r>
      <w:bookmarkEnd w:id="3993"/>
      <w:bookmarkEnd w:id="3994"/>
      <w:bookmarkEnd w:id="3995"/>
      <w:bookmarkEnd w:id="3996"/>
      <w:bookmarkEnd w:id="3997"/>
      <w:bookmarkEnd w:id="3998"/>
      <w:bookmarkEnd w:id="3999"/>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00" w:name="_Toc11338746"/>
      <w:bookmarkStart w:id="4001" w:name="_Toc27585448"/>
      <w:bookmarkStart w:id="4002" w:name="_Toc36457454"/>
      <w:bookmarkStart w:id="4003" w:name="_Toc45028369"/>
      <w:bookmarkStart w:id="4004" w:name="_Toc45029204"/>
      <w:bookmarkStart w:id="4005" w:name="_Toc51867966"/>
      <w:bookmarkStart w:id="4006" w:name="_Toc90560546"/>
      <w:r w:rsidRPr="00B3056F">
        <w:t>6.3.6.3.2</w:t>
      </w:r>
      <w:r w:rsidRPr="00B3056F">
        <w:tab/>
        <w:t>Simple data types</w:t>
      </w:r>
      <w:bookmarkEnd w:id="4000"/>
      <w:bookmarkEnd w:id="4001"/>
      <w:bookmarkEnd w:id="4002"/>
      <w:bookmarkEnd w:id="4003"/>
      <w:bookmarkEnd w:id="4004"/>
      <w:bookmarkEnd w:id="4005"/>
      <w:bookmarkEnd w:id="4006"/>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6B11723A"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 xml:space="preserve">.1.1.4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07" w:name="_Toc11338747"/>
      <w:bookmarkStart w:id="4008" w:name="_Toc27585449"/>
      <w:bookmarkStart w:id="4009" w:name="_Toc36457455"/>
      <w:bookmarkStart w:id="4010" w:name="_Toc45028370"/>
      <w:bookmarkStart w:id="4011" w:name="_Toc45029205"/>
      <w:bookmarkStart w:id="4012" w:name="_Toc51867967"/>
      <w:bookmarkStart w:id="4013" w:name="_Toc90560547"/>
      <w:r w:rsidRPr="00B3056F">
        <w:lastRenderedPageBreak/>
        <w:t>6.3.6.3.3</w:t>
      </w:r>
      <w:r w:rsidRPr="00B3056F">
        <w:tab/>
        <w:t>Enumeration: AuthType</w:t>
      </w:r>
      <w:bookmarkEnd w:id="4007"/>
      <w:bookmarkEnd w:id="4008"/>
      <w:bookmarkEnd w:id="4009"/>
      <w:bookmarkEnd w:id="4010"/>
      <w:bookmarkEnd w:id="4011"/>
      <w:bookmarkEnd w:id="4012"/>
      <w:bookmarkEnd w:id="4013"/>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14" w:name="_Toc11338748"/>
      <w:bookmarkStart w:id="4015" w:name="_Toc27585450"/>
      <w:bookmarkStart w:id="4016" w:name="_Toc36457456"/>
      <w:bookmarkStart w:id="4017" w:name="_Toc45028371"/>
      <w:bookmarkStart w:id="4018" w:name="_Toc45029206"/>
      <w:bookmarkStart w:id="4019" w:name="_Toc51867968"/>
      <w:bookmarkStart w:id="4020" w:name="_Toc90560548"/>
      <w:r w:rsidRPr="00B3056F">
        <w:t>6.3.6.3.4</w:t>
      </w:r>
      <w:r w:rsidRPr="00B3056F">
        <w:tab/>
        <w:t>Enumeration: AvType</w:t>
      </w:r>
      <w:bookmarkEnd w:id="4014"/>
      <w:bookmarkEnd w:id="4015"/>
      <w:bookmarkEnd w:id="4016"/>
      <w:bookmarkEnd w:id="4017"/>
      <w:bookmarkEnd w:id="4018"/>
      <w:bookmarkEnd w:id="4019"/>
      <w:bookmarkEnd w:id="4020"/>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21" w:name="_Toc27585451"/>
      <w:bookmarkStart w:id="4022" w:name="_Toc36457457"/>
      <w:bookmarkStart w:id="4023" w:name="_Toc45028372"/>
      <w:bookmarkStart w:id="4024" w:name="_Toc45029207"/>
      <w:bookmarkStart w:id="4025" w:name="_Toc51867969"/>
      <w:bookmarkStart w:id="4026" w:name="_Toc11338749"/>
      <w:bookmarkStart w:id="4027" w:name="_Toc90560549"/>
      <w:r w:rsidRPr="00B3056F">
        <w:t>6.3.6.3.5</w:t>
      </w:r>
      <w:r w:rsidRPr="00B3056F">
        <w:tab/>
        <w:t>Enumeration: HssAuthType</w:t>
      </w:r>
      <w:bookmarkEnd w:id="4021"/>
      <w:bookmarkEnd w:id="4022"/>
      <w:bookmarkEnd w:id="4023"/>
      <w:bookmarkEnd w:id="4024"/>
      <w:bookmarkEnd w:id="4025"/>
      <w:bookmarkEnd w:id="4027"/>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28" w:name="_Toc27585452"/>
      <w:bookmarkStart w:id="4029" w:name="_Toc36457458"/>
      <w:bookmarkStart w:id="4030" w:name="_Toc45028373"/>
      <w:bookmarkStart w:id="4031" w:name="_Toc45029208"/>
      <w:bookmarkStart w:id="4032" w:name="_Toc51867970"/>
      <w:bookmarkStart w:id="4033" w:name="_Toc90560550"/>
      <w:r w:rsidRPr="00B3056F">
        <w:t>6.3.6.3.6</w:t>
      </w:r>
      <w:r w:rsidRPr="00B3056F">
        <w:tab/>
        <w:t>Enumeration: HssAvType</w:t>
      </w:r>
      <w:bookmarkEnd w:id="4028"/>
      <w:bookmarkEnd w:id="4029"/>
      <w:bookmarkEnd w:id="4030"/>
      <w:bookmarkEnd w:id="4031"/>
      <w:bookmarkEnd w:id="4032"/>
      <w:bookmarkEnd w:id="4033"/>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34"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35" w:name="_Toc45028374"/>
      <w:bookmarkStart w:id="4036" w:name="_Toc45029209"/>
      <w:bookmarkStart w:id="4037" w:name="_Toc51867971"/>
      <w:bookmarkStart w:id="4038" w:name="_Toc36457459"/>
      <w:bookmarkStart w:id="4039" w:name="_Toc90560551"/>
      <w:r w:rsidRPr="00B3056F">
        <w:t>6.3.6.3.</w:t>
      </w:r>
      <w:r w:rsidR="00100BBC">
        <w:t>7</w:t>
      </w:r>
      <w:r w:rsidRPr="00B3056F">
        <w:tab/>
        <w:t>Enumeration: HssAuthType</w:t>
      </w:r>
      <w:r>
        <w:t>InUri</w:t>
      </w:r>
      <w:bookmarkEnd w:id="4035"/>
      <w:bookmarkEnd w:id="4036"/>
      <w:bookmarkEnd w:id="4037"/>
      <w:bookmarkEnd w:id="4039"/>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4040" w:name="_Toc45028375"/>
      <w:bookmarkStart w:id="4041" w:name="_Toc45029210"/>
      <w:bookmarkStart w:id="4042" w:name="_Toc51867972"/>
      <w:bookmarkStart w:id="4043" w:name="_Toc90560552"/>
      <w:r w:rsidRPr="00B3056F">
        <w:lastRenderedPageBreak/>
        <w:t>6.3.6.3.</w:t>
      </w:r>
      <w:r>
        <w:t>8</w:t>
      </w:r>
      <w:r w:rsidRPr="00B3056F">
        <w:tab/>
        <w:t xml:space="preserve">Enumeration: </w:t>
      </w:r>
      <w:r>
        <w:t>AccessNetworkId</w:t>
      </w:r>
      <w:bookmarkEnd w:id="4040"/>
      <w:bookmarkEnd w:id="4041"/>
      <w:bookmarkEnd w:id="4042"/>
      <w:bookmarkEnd w:id="4043"/>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44" w:name="_Toc51867973"/>
      <w:bookmarkStart w:id="4045" w:name="_Toc45028376"/>
      <w:bookmarkStart w:id="4046" w:name="_Toc45029211"/>
      <w:bookmarkStart w:id="4047" w:name="_Toc90560553"/>
      <w:r>
        <w:t>6.3.6.3.9</w:t>
      </w:r>
      <w:r>
        <w:tab/>
        <w:t>Enumeration: Node</w:t>
      </w:r>
      <w:r w:rsidRPr="00B3056F">
        <w:t>Type</w:t>
      </w:r>
      <w:bookmarkEnd w:id="4044"/>
      <w:bookmarkEnd w:id="4047"/>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48" w:name="_Toc51867974"/>
      <w:bookmarkStart w:id="4049" w:name="_Toc90560554"/>
      <w:r w:rsidRPr="00B3056F">
        <w:t>6.3.7</w:t>
      </w:r>
      <w:r w:rsidRPr="00B3056F">
        <w:tab/>
        <w:t>Error Handling</w:t>
      </w:r>
      <w:bookmarkEnd w:id="4026"/>
      <w:bookmarkEnd w:id="4034"/>
      <w:bookmarkEnd w:id="4038"/>
      <w:bookmarkEnd w:id="4045"/>
      <w:bookmarkEnd w:id="4046"/>
      <w:bookmarkEnd w:id="4048"/>
      <w:bookmarkEnd w:id="4049"/>
    </w:p>
    <w:p w14:paraId="47644C67" w14:textId="77777777" w:rsidR="00EF45DA" w:rsidRPr="00B3056F" w:rsidRDefault="00EF45DA" w:rsidP="00EF45DA">
      <w:pPr>
        <w:pStyle w:val="Heading4"/>
      </w:pPr>
      <w:bookmarkStart w:id="4050" w:name="_Toc11338750"/>
      <w:bookmarkStart w:id="4051" w:name="_Toc27585454"/>
      <w:bookmarkStart w:id="4052" w:name="_Toc36457460"/>
      <w:bookmarkStart w:id="4053" w:name="_Toc45028377"/>
      <w:bookmarkStart w:id="4054" w:name="_Toc45029212"/>
      <w:bookmarkStart w:id="4055" w:name="_Toc51867975"/>
      <w:bookmarkStart w:id="4056" w:name="_Toc90560555"/>
      <w:r w:rsidRPr="00B3056F">
        <w:t>6.3.7.1</w:t>
      </w:r>
      <w:r w:rsidRPr="00B3056F">
        <w:tab/>
        <w:t>General</w:t>
      </w:r>
      <w:bookmarkEnd w:id="4050"/>
      <w:bookmarkEnd w:id="4051"/>
      <w:bookmarkEnd w:id="4052"/>
      <w:bookmarkEnd w:id="4053"/>
      <w:bookmarkEnd w:id="4054"/>
      <w:bookmarkEnd w:id="4055"/>
      <w:bookmarkEnd w:id="4056"/>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57" w:name="_Toc11338751"/>
      <w:bookmarkStart w:id="4058" w:name="_Toc27585455"/>
      <w:bookmarkStart w:id="4059" w:name="_Toc36457461"/>
      <w:bookmarkStart w:id="4060" w:name="_Toc45028378"/>
      <w:bookmarkStart w:id="4061" w:name="_Toc45029213"/>
      <w:bookmarkStart w:id="4062" w:name="_Toc51867976"/>
      <w:bookmarkStart w:id="4063" w:name="_Toc90560556"/>
      <w:r w:rsidRPr="00B3056F">
        <w:t>6.3.7.2</w:t>
      </w:r>
      <w:r w:rsidRPr="00B3056F">
        <w:tab/>
        <w:t>Protocol Errors</w:t>
      </w:r>
      <w:bookmarkEnd w:id="4057"/>
      <w:bookmarkEnd w:id="4058"/>
      <w:bookmarkEnd w:id="4059"/>
      <w:bookmarkEnd w:id="4060"/>
      <w:bookmarkEnd w:id="4061"/>
      <w:bookmarkEnd w:id="4062"/>
      <w:bookmarkEnd w:id="4063"/>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64" w:name="_Toc11338752"/>
      <w:bookmarkStart w:id="4065" w:name="_Toc27585456"/>
      <w:bookmarkStart w:id="4066" w:name="_Toc36457462"/>
      <w:bookmarkStart w:id="4067" w:name="_Toc45028379"/>
      <w:bookmarkStart w:id="4068" w:name="_Toc45029214"/>
      <w:bookmarkStart w:id="4069" w:name="_Toc51867977"/>
      <w:bookmarkStart w:id="4070" w:name="_Toc90560557"/>
      <w:r w:rsidRPr="00B3056F">
        <w:t>6.3.7.3</w:t>
      </w:r>
      <w:r w:rsidRPr="00B3056F">
        <w:tab/>
        <w:t>Application Errors</w:t>
      </w:r>
      <w:bookmarkEnd w:id="4064"/>
      <w:bookmarkEnd w:id="4065"/>
      <w:bookmarkEnd w:id="4066"/>
      <w:bookmarkEnd w:id="4067"/>
      <w:bookmarkEnd w:id="4068"/>
      <w:bookmarkEnd w:id="4069"/>
      <w:bookmarkEnd w:id="4070"/>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71" w:name="_Toc11338753"/>
      <w:bookmarkStart w:id="4072" w:name="_Toc27585457"/>
      <w:bookmarkStart w:id="4073" w:name="_Toc36457463"/>
      <w:bookmarkStart w:id="4074" w:name="_Toc45028380"/>
      <w:bookmarkStart w:id="4075" w:name="_Toc45029215"/>
      <w:bookmarkStart w:id="4076" w:name="_Toc51867978"/>
      <w:bookmarkStart w:id="4077" w:name="_Toc90560558"/>
      <w:r w:rsidRPr="00B3056F">
        <w:t>6.3.8</w:t>
      </w:r>
      <w:r w:rsidRPr="00B3056F">
        <w:tab/>
        <w:t>Feature Negotiation</w:t>
      </w:r>
      <w:bookmarkEnd w:id="4071"/>
      <w:bookmarkEnd w:id="4072"/>
      <w:bookmarkEnd w:id="4073"/>
      <w:bookmarkEnd w:id="4074"/>
      <w:bookmarkEnd w:id="4075"/>
      <w:bookmarkEnd w:id="4076"/>
      <w:bookmarkEnd w:id="4077"/>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78" w:name="_Toc11338754"/>
      <w:bookmarkStart w:id="4079" w:name="_Toc27585458"/>
      <w:bookmarkStart w:id="4080" w:name="_Toc36457464"/>
      <w:bookmarkStart w:id="4081" w:name="_Toc45028381"/>
      <w:bookmarkStart w:id="4082" w:name="_Toc45029216"/>
      <w:bookmarkStart w:id="4083" w:name="_Toc51867979"/>
      <w:bookmarkStart w:id="4084" w:name="_Toc90560559"/>
      <w:r w:rsidRPr="00B3056F">
        <w:rPr>
          <w:lang w:val="en-US"/>
        </w:rPr>
        <w:t>6.3.9</w:t>
      </w:r>
      <w:r w:rsidRPr="00B3056F">
        <w:rPr>
          <w:lang w:val="en-US"/>
        </w:rPr>
        <w:tab/>
        <w:t>Security</w:t>
      </w:r>
      <w:bookmarkEnd w:id="4078"/>
      <w:bookmarkEnd w:id="4079"/>
      <w:bookmarkEnd w:id="4080"/>
      <w:bookmarkEnd w:id="4081"/>
      <w:bookmarkEnd w:id="4082"/>
      <w:bookmarkEnd w:id="4083"/>
      <w:bookmarkEnd w:id="4084"/>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85" w:name="_Toc11338755"/>
      <w:bookmarkStart w:id="4086" w:name="_Toc27585459"/>
      <w:bookmarkStart w:id="4087" w:name="_Toc36457465"/>
      <w:bookmarkStart w:id="4088" w:name="_Toc45028382"/>
      <w:bookmarkStart w:id="4089" w:name="_Toc45029217"/>
      <w:bookmarkStart w:id="4090" w:name="_Toc51867980"/>
      <w:bookmarkStart w:id="4091" w:name="_Toc90560560"/>
      <w:r w:rsidRPr="00B3056F">
        <w:t>6.4</w:t>
      </w:r>
      <w:r w:rsidRPr="00B3056F">
        <w:tab/>
        <w:t>Nudm_EventExposure Service API</w:t>
      </w:r>
      <w:bookmarkEnd w:id="4085"/>
      <w:bookmarkEnd w:id="4086"/>
      <w:bookmarkEnd w:id="4087"/>
      <w:bookmarkEnd w:id="4088"/>
      <w:bookmarkEnd w:id="4089"/>
      <w:bookmarkEnd w:id="4090"/>
      <w:bookmarkEnd w:id="4091"/>
    </w:p>
    <w:p w14:paraId="7B8E2E2D" w14:textId="77777777" w:rsidR="00EF45DA" w:rsidRPr="00B3056F" w:rsidRDefault="00EF45DA" w:rsidP="00EF45DA">
      <w:pPr>
        <w:pStyle w:val="Heading3"/>
      </w:pPr>
      <w:bookmarkStart w:id="4092" w:name="_Toc11338756"/>
      <w:bookmarkStart w:id="4093" w:name="_Toc27585460"/>
      <w:bookmarkStart w:id="4094" w:name="_Toc36457466"/>
      <w:bookmarkStart w:id="4095" w:name="_Toc45028383"/>
      <w:bookmarkStart w:id="4096" w:name="_Toc45029218"/>
      <w:bookmarkStart w:id="4097" w:name="_Toc51867981"/>
      <w:bookmarkStart w:id="4098" w:name="_Toc90560561"/>
      <w:r w:rsidRPr="00B3056F">
        <w:t>6.4.1</w:t>
      </w:r>
      <w:r w:rsidRPr="00B3056F">
        <w:tab/>
        <w:t>API URI</w:t>
      </w:r>
      <w:bookmarkEnd w:id="4092"/>
      <w:bookmarkEnd w:id="4093"/>
      <w:bookmarkEnd w:id="4094"/>
      <w:bookmarkEnd w:id="4095"/>
      <w:bookmarkEnd w:id="4096"/>
      <w:bookmarkEnd w:id="4097"/>
      <w:bookmarkEnd w:id="4098"/>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99" w:name="_Toc11338757"/>
      <w:bookmarkStart w:id="4100" w:name="_Toc27585461"/>
      <w:bookmarkStart w:id="4101" w:name="_Toc36457467"/>
      <w:bookmarkStart w:id="4102" w:name="_Toc45028384"/>
      <w:bookmarkStart w:id="4103" w:name="_Toc45029219"/>
      <w:bookmarkStart w:id="4104" w:name="_Toc51867982"/>
      <w:bookmarkStart w:id="4105" w:name="_Toc90560562"/>
      <w:r w:rsidRPr="00B3056F">
        <w:t>6.4.2</w:t>
      </w:r>
      <w:r w:rsidRPr="00B3056F">
        <w:tab/>
        <w:t>Usage of HTTP</w:t>
      </w:r>
      <w:bookmarkEnd w:id="4099"/>
      <w:bookmarkEnd w:id="4100"/>
      <w:bookmarkEnd w:id="4101"/>
      <w:bookmarkEnd w:id="4102"/>
      <w:bookmarkEnd w:id="4103"/>
      <w:bookmarkEnd w:id="4104"/>
      <w:bookmarkEnd w:id="4105"/>
    </w:p>
    <w:p w14:paraId="7330B25C" w14:textId="77777777" w:rsidR="00EF45DA" w:rsidRPr="00B3056F" w:rsidRDefault="00EF45DA" w:rsidP="00EF45DA">
      <w:pPr>
        <w:pStyle w:val="Heading4"/>
      </w:pPr>
      <w:bookmarkStart w:id="4106" w:name="_Toc11338758"/>
      <w:bookmarkStart w:id="4107" w:name="_Toc27585462"/>
      <w:bookmarkStart w:id="4108" w:name="_Toc36457468"/>
      <w:bookmarkStart w:id="4109" w:name="_Toc45028385"/>
      <w:bookmarkStart w:id="4110" w:name="_Toc45029220"/>
      <w:bookmarkStart w:id="4111" w:name="_Toc51867983"/>
      <w:bookmarkStart w:id="4112" w:name="_Toc90560563"/>
      <w:r w:rsidRPr="00B3056F">
        <w:t>6.4.2.1</w:t>
      </w:r>
      <w:r w:rsidRPr="00B3056F">
        <w:tab/>
        <w:t>General</w:t>
      </w:r>
      <w:bookmarkEnd w:id="4106"/>
      <w:bookmarkEnd w:id="4107"/>
      <w:bookmarkEnd w:id="4108"/>
      <w:bookmarkEnd w:id="4109"/>
      <w:bookmarkEnd w:id="4110"/>
      <w:bookmarkEnd w:id="4111"/>
      <w:bookmarkEnd w:id="4112"/>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113" w:name="_Toc11338759"/>
      <w:bookmarkStart w:id="4114" w:name="_Toc27585463"/>
      <w:bookmarkStart w:id="4115" w:name="_Toc36457469"/>
      <w:bookmarkStart w:id="4116" w:name="_Toc45028386"/>
      <w:bookmarkStart w:id="4117" w:name="_Toc45029221"/>
      <w:bookmarkStart w:id="4118" w:name="_Toc51867984"/>
      <w:bookmarkStart w:id="4119" w:name="_Toc90560564"/>
      <w:r w:rsidRPr="00B3056F">
        <w:t>6.4.2.2</w:t>
      </w:r>
      <w:r w:rsidRPr="00B3056F">
        <w:tab/>
        <w:t>HTTP standard headers</w:t>
      </w:r>
      <w:bookmarkEnd w:id="4113"/>
      <w:bookmarkEnd w:id="4114"/>
      <w:bookmarkEnd w:id="4115"/>
      <w:bookmarkEnd w:id="4116"/>
      <w:bookmarkEnd w:id="4117"/>
      <w:bookmarkEnd w:id="4118"/>
      <w:bookmarkEnd w:id="4119"/>
    </w:p>
    <w:p w14:paraId="3022FAD6" w14:textId="77777777" w:rsidR="00EF45DA" w:rsidRPr="00B3056F" w:rsidRDefault="00EF45DA" w:rsidP="00EF45DA">
      <w:pPr>
        <w:pStyle w:val="Heading5"/>
        <w:rPr>
          <w:lang w:eastAsia="zh-CN"/>
        </w:rPr>
      </w:pPr>
      <w:bookmarkStart w:id="4120" w:name="_Toc11338760"/>
      <w:bookmarkStart w:id="4121" w:name="_Toc27585464"/>
      <w:bookmarkStart w:id="4122" w:name="_Toc36457470"/>
      <w:bookmarkStart w:id="4123" w:name="_Toc45028387"/>
      <w:bookmarkStart w:id="4124" w:name="_Toc45029222"/>
      <w:bookmarkStart w:id="4125" w:name="_Toc51867985"/>
      <w:bookmarkStart w:id="4126" w:name="_Toc90560565"/>
      <w:r w:rsidRPr="00B3056F">
        <w:t>6.4.2.2.1</w:t>
      </w:r>
      <w:r w:rsidRPr="00B3056F">
        <w:rPr>
          <w:rFonts w:hint="eastAsia"/>
          <w:lang w:eastAsia="zh-CN"/>
        </w:rPr>
        <w:tab/>
      </w:r>
      <w:r w:rsidRPr="00B3056F">
        <w:rPr>
          <w:lang w:eastAsia="zh-CN"/>
        </w:rPr>
        <w:t>General</w:t>
      </w:r>
      <w:bookmarkEnd w:id="4120"/>
      <w:bookmarkEnd w:id="4121"/>
      <w:bookmarkEnd w:id="4122"/>
      <w:bookmarkEnd w:id="4123"/>
      <w:bookmarkEnd w:id="4124"/>
      <w:bookmarkEnd w:id="4125"/>
      <w:bookmarkEnd w:id="4126"/>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27" w:name="_Toc11338761"/>
      <w:bookmarkStart w:id="4128" w:name="_Toc27585465"/>
      <w:bookmarkStart w:id="4129" w:name="_Toc36457471"/>
      <w:bookmarkStart w:id="4130" w:name="_Toc45028388"/>
      <w:bookmarkStart w:id="4131" w:name="_Toc45029223"/>
      <w:bookmarkStart w:id="4132" w:name="_Toc51867986"/>
      <w:bookmarkStart w:id="4133" w:name="_Toc90560566"/>
      <w:r w:rsidRPr="00B3056F">
        <w:t>6.4.2.2.2</w:t>
      </w:r>
      <w:r w:rsidRPr="00B3056F">
        <w:tab/>
        <w:t>Content type</w:t>
      </w:r>
      <w:bookmarkEnd w:id="4127"/>
      <w:bookmarkEnd w:id="4128"/>
      <w:bookmarkEnd w:id="4129"/>
      <w:bookmarkEnd w:id="4130"/>
      <w:bookmarkEnd w:id="4131"/>
      <w:bookmarkEnd w:id="4132"/>
      <w:bookmarkEnd w:id="4133"/>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134"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135" w:name="_Toc27585466"/>
      <w:bookmarkStart w:id="4136" w:name="_Toc36457472"/>
      <w:bookmarkStart w:id="4137" w:name="_Toc45028389"/>
      <w:bookmarkStart w:id="4138" w:name="_Toc45029224"/>
      <w:bookmarkStart w:id="4139" w:name="_Toc51867987"/>
      <w:bookmarkStart w:id="4140" w:name="_Toc90560567"/>
      <w:r w:rsidRPr="00B3056F">
        <w:t>6.4.2.3</w:t>
      </w:r>
      <w:r w:rsidRPr="00B3056F">
        <w:tab/>
        <w:t>HTTP custom headers</w:t>
      </w:r>
      <w:bookmarkEnd w:id="4134"/>
      <w:bookmarkEnd w:id="4135"/>
      <w:bookmarkEnd w:id="4136"/>
      <w:bookmarkEnd w:id="4137"/>
      <w:bookmarkEnd w:id="4138"/>
      <w:bookmarkEnd w:id="4139"/>
      <w:bookmarkEnd w:id="4140"/>
    </w:p>
    <w:p w14:paraId="7B2F56DB" w14:textId="77777777" w:rsidR="00EF45DA" w:rsidRPr="00B3056F" w:rsidRDefault="00EF45DA" w:rsidP="00EF45DA">
      <w:pPr>
        <w:pStyle w:val="Heading5"/>
        <w:rPr>
          <w:lang w:eastAsia="zh-CN"/>
        </w:rPr>
      </w:pPr>
      <w:bookmarkStart w:id="4141" w:name="_Toc11338763"/>
      <w:bookmarkStart w:id="4142" w:name="_Toc27585467"/>
      <w:bookmarkStart w:id="4143" w:name="_Toc36457473"/>
      <w:bookmarkStart w:id="4144" w:name="_Toc45028390"/>
      <w:bookmarkStart w:id="4145" w:name="_Toc45029225"/>
      <w:bookmarkStart w:id="4146" w:name="_Toc51867988"/>
      <w:bookmarkStart w:id="4147" w:name="_Toc90560568"/>
      <w:r w:rsidRPr="00B3056F">
        <w:t>6.4.2.3.1</w:t>
      </w:r>
      <w:r w:rsidRPr="00B3056F">
        <w:rPr>
          <w:rFonts w:hint="eastAsia"/>
          <w:lang w:eastAsia="zh-CN"/>
        </w:rPr>
        <w:tab/>
      </w:r>
      <w:r w:rsidRPr="00B3056F">
        <w:rPr>
          <w:lang w:eastAsia="zh-CN"/>
        </w:rPr>
        <w:t>General</w:t>
      </w:r>
      <w:bookmarkEnd w:id="4141"/>
      <w:bookmarkEnd w:id="4142"/>
      <w:bookmarkEnd w:id="4143"/>
      <w:bookmarkEnd w:id="4144"/>
      <w:bookmarkEnd w:id="4145"/>
      <w:bookmarkEnd w:id="4146"/>
      <w:bookmarkEnd w:id="4147"/>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48" w:name="_Toc11338764"/>
      <w:bookmarkStart w:id="4149" w:name="_Toc27585468"/>
      <w:bookmarkStart w:id="4150" w:name="_Toc36457474"/>
      <w:bookmarkStart w:id="4151" w:name="_Toc45028391"/>
      <w:bookmarkStart w:id="4152" w:name="_Toc45029226"/>
      <w:bookmarkStart w:id="4153" w:name="_Toc51867989"/>
      <w:bookmarkStart w:id="4154" w:name="_Toc90560569"/>
      <w:r w:rsidRPr="00B3056F">
        <w:lastRenderedPageBreak/>
        <w:t>6.4.3</w:t>
      </w:r>
      <w:r w:rsidRPr="00B3056F">
        <w:tab/>
        <w:t>Resources</w:t>
      </w:r>
      <w:bookmarkEnd w:id="4148"/>
      <w:bookmarkEnd w:id="4149"/>
      <w:bookmarkEnd w:id="4150"/>
      <w:bookmarkEnd w:id="4151"/>
      <w:bookmarkEnd w:id="4152"/>
      <w:bookmarkEnd w:id="4153"/>
      <w:bookmarkEnd w:id="4154"/>
    </w:p>
    <w:p w14:paraId="29459558" w14:textId="77777777" w:rsidR="00EF45DA" w:rsidRPr="00B3056F" w:rsidRDefault="00EF45DA" w:rsidP="00EF45DA">
      <w:pPr>
        <w:pStyle w:val="Heading4"/>
      </w:pPr>
      <w:bookmarkStart w:id="4155" w:name="_Toc11338765"/>
      <w:bookmarkStart w:id="4156" w:name="_Toc27585469"/>
      <w:bookmarkStart w:id="4157" w:name="_Toc36457475"/>
      <w:bookmarkStart w:id="4158" w:name="_Toc45028392"/>
      <w:bookmarkStart w:id="4159" w:name="_Toc45029227"/>
      <w:bookmarkStart w:id="4160" w:name="_Toc51867990"/>
      <w:bookmarkStart w:id="4161" w:name="_Toc90560570"/>
      <w:r w:rsidRPr="00B3056F">
        <w:t>6.4.3.1</w:t>
      </w:r>
      <w:r w:rsidRPr="00B3056F">
        <w:tab/>
        <w:t>Overview</w:t>
      </w:r>
      <w:bookmarkEnd w:id="4155"/>
      <w:bookmarkEnd w:id="4156"/>
      <w:bookmarkEnd w:id="4157"/>
      <w:bookmarkEnd w:id="4158"/>
      <w:bookmarkEnd w:id="4159"/>
      <w:bookmarkEnd w:id="4160"/>
      <w:bookmarkEnd w:id="4161"/>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6.8pt;height:180.25pt" o:ole="">
            <v:imagedata r:id="rId180" o:title=""/>
          </v:shape>
          <o:OLEObject Type="Embed" ProgID="Visio.Drawing.11" ShapeID="_x0000_i1111" DrawAspect="Content" ObjectID="_1701174515"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62" w:name="_Toc11338766"/>
      <w:bookmarkStart w:id="4163" w:name="_Toc27585470"/>
      <w:bookmarkStart w:id="4164" w:name="_Toc36457476"/>
      <w:bookmarkStart w:id="4165" w:name="_Toc45028393"/>
      <w:bookmarkStart w:id="4166" w:name="_Toc45029228"/>
      <w:bookmarkStart w:id="4167" w:name="_Toc51867991"/>
      <w:bookmarkStart w:id="4168" w:name="_Toc90560571"/>
      <w:r w:rsidRPr="00B3056F">
        <w:t>6.4.3.2</w:t>
      </w:r>
      <w:r w:rsidRPr="00B3056F">
        <w:tab/>
        <w:t>Resource: EeSubscriptions</w:t>
      </w:r>
      <w:bookmarkEnd w:id="4162"/>
      <w:bookmarkEnd w:id="4163"/>
      <w:r w:rsidRPr="00B3056F">
        <w:t xml:space="preserve"> (Collection)</w:t>
      </w:r>
      <w:bookmarkEnd w:id="4164"/>
      <w:bookmarkEnd w:id="4165"/>
      <w:bookmarkEnd w:id="4166"/>
      <w:bookmarkEnd w:id="4167"/>
      <w:bookmarkEnd w:id="4168"/>
    </w:p>
    <w:p w14:paraId="755F4A2E" w14:textId="77777777" w:rsidR="00EF45DA" w:rsidRPr="00B3056F" w:rsidRDefault="00EF45DA" w:rsidP="00EF45DA">
      <w:pPr>
        <w:pStyle w:val="Heading5"/>
      </w:pPr>
      <w:bookmarkStart w:id="4169" w:name="_Toc11338767"/>
      <w:bookmarkStart w:id="4170" w:name="_Toc27585471"/>
      <w:bookmarkStart w:id="4171" w:name="_Toc36457477"/>
      <w:bookmarkStart w:id="4172" w:name="_Toc45028394"/>
      <w:bookmarkStart w:id="4173" w:name="_Toc45029229"/>
      <w:bookmarkStart w:id="4174" w:name="_Toc51867992"/>
      <w:bookmarkStart w:id="4175" w:name="_Toc90560572"/>
      <w:r w:rsidRPr="00B3056F">
        <w:t>6.4.3.2.1</w:t>
      </w:r>
      <w:r w:rsidRPr="00B3056F">
        <w:tab/>
        <w:t>Description</w:t>
      </w:r>
      <w:bookmarkEnd w:id="4169"/>
      <w:bookmarkEnd w:id="4170"/>
      <w:bookmarkEnd w:id="4171"/>
      <w:bookmarkEnd w:id="4172"/>
      <w:bookmarkEnd w:id="4173"/>
      <w:bookmarkEnd w:id="4174"/>
      <w:bookmarkEnd w:id="4175"/>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76" w:name="_Toc11338768"/>
      <w:bookmarkStart w:id="4177" w:name="_Toc27585472"/>
      <w:bookmarkStart w:id="4178" w:name="_Toc36457478"/>
      <w:bookmarkStart w:id="4179" w:name="_Toc45028395"/>
      <w:bookmarkStart w:id="4180" w:name="_Toc45029230"/>
      <w:bookmarkStart w:id="4181" w:name="_Toc51867993"/>
      <w:bookmarkStart w:id="4182" w:name="_Toc90560573"/>
      <w:r w:rsidRPr="00B3056F">
        <w:t>6.4.3.2.2</w:t>
      </w:r>
      <w:r w:rsidRPr="00B3056F">
        <w:tab/>
        <w:t>Resource Definition</w:t>
      </w:r>
      <w:bookmarkEnd w:id="4176"/>
      <w:bookmarkEnd w:id="4177"/>
      <w:bookmarkEnd w:id="4178"/>
      <w:bookmarkEnd w:id="4179"/>
      <w:bookmarkEnd w:id="4180"/>
      <w:bookmarkEnd w:id="4181"/>
      <w:bookmarkEnd w:id="4182"/>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83" w:name="_Toc11338769"/>
      <w:bookmarkStart w:id="4184" w:name="_Toc27585473"/>
      <w:bookmarkStart w:id="4185" w:name="_Toc36457479"/>
      <w:bookmarkStart w:id="4186" w:name="_Toc45028396"/>
      <w:bookmarkStart w:id="4187" w:name="_Toc45029231"/>
      <w:bookmarkStart w:id="4188" w:name="_Toc51867994"/>
      <w:bookmarkStart w:id="4189" w:name="_Toc90560574"/>
      <w:r w:rsidRPr="00B3056F">
        <w:t>6.4.3.2.3</w:t>
      </w:r>
      <w:r w:rsidRPr="00B3056F">
        <w:tab/>
        <w:t>Resource Standard Methods</w:t>
      </w:r>
      <w:bookmarkEnd w:id="4183"/>
      <w:bookmarkEnd w:id="4184"/>
      <w:bookmarkEnd w:id="4185"/>
      <w:bookmarkEnd w:id="4186"/>
      <w:bookmarkEnd w:id="4187"/>
      <w:bookmarkEnd w:id="4188"/>
      <w:bookmarkEnd w:id="4189"/>
    </w:p>
    <w:p w14:paraId="2D7894E0" w14:textId="77777777" w:rsidR="00EF45DA" w:rsidRPr="00B3056F" w:rsidRDefault="00EF45DA" w:rsidP="00EF45DA">
      <w:pPr>
        <w:pStyle w:val="Heading6"/>
      </w:pPr>
      <w:bookmarkStart w:id="4190" w:name="_Toc11338770"/>
      <w:bookmarkStart w:id="4191" w:name="_Toc27585474"/>
      <w:bookmarkStart w:id="4192" w:name="_Toc36457480"/>
      <w:bookmarkStart w:id="4193" w:name="_Toc45028397"/>
      <w:bookmarkStart w:id="4194" w:name="_Toc45029232"/>
      <w:bookmarkStart w:id="4195" w:name="_Toc51867995"/>
      <w:bookmarkStart w:id="4196" w:name="_Toc90560575"/>
      <w:r w:rsidRPr="00B3056F">
        <w:t>6.4.3.2.3.1</w:t>
      </w:r>
      <w:r w:rsidRPr="00B3056F">
        <w:tab/>
        <w:t>POST</w:t>
      </w:r>
      <w:bookmarkEnd w:id="4190"/>
      <w:bookmarkEnd w:id="4191"/>
      <w:bookmarkEnd w:id="4192"/>
      <w:bookmarkEnd w:id="4193"/>
      <w:bookmarkEnd w:id="4194"/>
      <w:bookmarkEnd w:id="4195"/>
      <w:bookmarkEnd w:id="4196"/>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97" w:name="_Toc11338771"/>
      <w:bookmarkStart w:id="4198" w:name="_Toc27585475"/>
      <w:bookmarkStart w:id="4199" w:name="_Toc36457481"/>
      <w:bookmarkStart w:id="4200" w:name="_Toc45028398"/>
      <w:bookmarkStart w:id="4201" w:name="_Toc45029233"/>
      <w:bookmarkStart w:id="4202" w:name="_Toc51867996"/>
      <w:bookmarkStart w:id="4203" w:name="_Toc90560576"/>
      <w:r w:rsidRPr="00B3056F">
        <w:t>6.4.3.3</w:t>
      </w:r>
      <w:r w:rsidRPr="00B3056F">
        <w:tab/>
        <w:t>Resource: Individual subscription</w:t>
      </w:r>
      <w:bookmarkEnd w:id="4197"/>
      <w:bookmarkEnd w:id="4198"/>
      <w:r w:rsidRPr="00B3056F">
        <w:t xml:space="preserve"> (Document)</w:t>
      </w:r>
      <w:bookmarkEnd w:id="4199"/>
      <w:bookmarkEnd w:id="4200"/>
      <w:bookmarkEnd w:id="4201"/>
      <w:bookmarkEnd w:id="4202"/>
      <w:bookmarkEnd w:id="4203"/>
    </w:p>
    <w:p w14:paraId="3B7507E5" w14:textId="77777777" w:rsidR="00EF45DA" w:rsidRPr="00B3056F" w:rsidRDefault="00EF45DA" w:rsidP="00EF45DA">
      <w:pPr>
        <w:pStyle w:val="Heading5"/>
      </w:pPr>
      <w:bookmarkStart w:id="4204" w:name="_Toc11338772"/>
      <w:bookmarkStart w:id="4205" w:name="_Toc27585476"/>
      <w:bookmarkStart w:id="4206" w:name="_Toc36457482"/>
      <w:bookmarkStart w:id="4207" w:name="_Toc45028399"/>
      <w:bookmarkStart w:id="4208" w:name="_Toc45029234"/>
      <w:bookmarkStart w:id="4209" w:name="_Toc51867997"/>
      <w:bookmarkStart w:id="4210" w:name="_Toc90560577"/>
      <w:r w:rsidRPr="00B3056F">
        <w:t>6.4.3.3.1</w:t>
      </w:r>
      <w:r w:rsidRPr="00B3056F">
        <w:tab/>
        <w:t>Resource Definition</w:t>
      </w:r>
      <w:bookmarkEnd w:id="4204"/>
      <w:bookmarkEnd w:id="4205"/>
      <w:bookmarkEnd w:id="4206"/>
      <w:bookmarkEnd w:id="4207"/>
      <w:bookmarkEnd w:id="4208"/>
      <w:bookmarkEnd w:id="4209"/>
      <w:bookmarkEnd w:id="4210"/>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11" w:name="_Toc11338773"/>
      <w:bookmarkStart w:id="4212" w:name="_Toc27585477"/>
      <w:bookmarkStart w:id="4213" w:name="_Toc36457483"/>
      <w:bookmarkStart w:id="4214" w:name="_Toc45028400"/>
      <w:bookmarkStart w:id="4215" w:name="_Toc45029235"/>
      <w:bookmarkStart w:id="4216" w:name="_Toc51867998"/>
      <w:bookmarkStart w:id="4217" w:name="_Toc90560578"/>
      <w:r w:rsidRPr="00B3056F">
        <w:t>6.4.3.3.2</w:t>
      </w:r>
      <w:r w:rsidRPr="00B3056F">
        <w:tab/>
        <w:t>Resource Standard Methods</w:t>
      </w:r>
      <w:bookmarkEnd w:id="4211"/>
      <w:bookmarkEnd w:id="4212"/>
      <w:bookmarkEnd w:id="4213"/>
      <w:bookmarkEnd w:id="4214"/>
      <w:bookmarkEnd w:id="4215"/>
      <w:bookmarkEnd w:id="4216"/>
      <w:bookmarkEnd w:id="4217"/>
    </w:p>
    <w:p w14:paraId="4A114042" w14:textId="77777777" w:rsidR="00EF45DA" w:rsidRPr="00B3056F" w:rsidRDefault="00EF45DA" w:rsidP="00EF45DA">
      <w:pPr>
        <w:pStyle w:val="Heading6"/>
      </w:pPr>
      <w:bookmarkStart w:id="4218" w:name="_Toc11338774"/>
      <w:bookmarkStart w:id="4219" w:name="_Toc27585478"/>
      <w:bookmarkStart w:id="4220" w:name="_Toc36457484"/>
      <w:bookmarkStart w:id="4221" w:name="_Toc45028401"/>
      <w:bookmarkStart w:id="4222" w:name="_Toc45029236"/>
      <w:bookmarkStart w:id="4223" w:name="_Toc51867999"/>
      <w:bookmarkStart w:id="4224" w:name="_Toc90560579"/>
      <w:r w:rsidRPr="00B3056F">
        <w:t>6.4.3.3.2.1</w:t>
      </w:r>
      <w:r w:rsidRPr="00B3056F">
        <w:tab/>
        <w:t>DELETE</w:t>
      </w:r>
      <w:bookmarkEnd w:id="4218"/>
      <w:bookmarkEnd w:id="4219"/>
      <w:bookmarkEnd w:id="4220"/>
      <w:bookmarkEnd w:id="4221"/>
      <w:bookmarkEnd w:id="4222"/>
      <w:bookmarkEnd w:id="4223"/>
      <w:bookmarkEnd w:id="4224"/>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4225" w:name="_Toc11338775"/>
      <w:bookmarkStart w:id="4226" w:name="_Toc27585479"/>
      <w:bookmarkStart w:id="4227" w:name="_Toc36457485"/>
      <w:bookmarkStart w:id="4228" w:name="_Toc45028402"/>
      <w:bookmarkStart w:id="4229" w:name="_Toc45029237"/>
      <w:bookmarkStart w:id="4230" w:name="_Toc51868000"/>
      <w:bookmarkStart w:id="4231" w:name="_Toc90560580"/>
      <w:r w:rsidRPr="00B3056F">
        <w:t>6.4.3.3.2.2</w:t>
      </w:r>
      <w:r w:rsidRPr="00B3056F">
        <w:tab/>
        <w:t>PATCH</w:t>
      </w:r>
      <w:bookmarkEnd w:id="4225"/>
      <w:bookmarkEnd w:id="4226"/>
      <w:bookmarkEnd w:id="4227"/>
      <w:bookmarkEnd w:id="4228"/>
      <w:bookmarkEnd w:id="4229"/>
      <w:bookmarkEnd w:id="4230"/>
      <w:bookmarkEnd w:id="4231"/>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32" w:name="_Toc11338776"/>
      <w:bookmarkStart w:id="4233" w:name="_Toc27585480"/>
      <w:bookmarkStart w:id="4234" w:name="_Toc36457486"/>
      <w:bookmarkStart w:id="4235" w:name="_Toc45028403"/>
      <w:bookmarkStart w:id="4236" w:name="_Toc45029238"/>
      <w:bookmarkStart w:id="4237" w:name="_Toc51868001"/>
      <w:bookmarkStart w:id="4238" w:name="_Toc90560581"/>
      <w:r w:rsidRPr="00B3056F">
        <w:t>6.4.4</w:t>
      </w:r>
      <w:r w:rsidRPr="00B3056F">
        <w:tab/>
        <w:t>Custom Operations without associated resources</w:t>
      </w:r>
      <w:bookmarkEnd w:id="4232"/>
      <w:bookmarkEnd w:id="4233"/>
      <w:bookmarkEnd w:id="4234"/>
      <w:bookmarkEnd w:id="4235"/>
      <w:bookmarkEnd w:id="4236"/>
      <w:bookmarkEnd w:id="4237"/>
      <w:bookmarkEnd w:id="4238"/>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239" w:name="_Toc11338777"/>
      <w:bookmarkStart w:id="4240" w:name="_Toc27585481"/>
      <w:bookmarkStart w:id="4241" w:name="_Toc36457487"/>
      <w:bookmarkStart w:id="4242" w:name="_Toc45028404"/>
      <w:bookmarkStart w:id="4243" w:name="_Toc45029239"/>
      <w:bookmarkStart w:id="4244" w:name="_Toc51868002"/>
      <w:bookmarkStart w:id="4245" w:name="_Toc90560582"/>
      <w:r w:rsidRPr="00B3056F">
        <w:t>6.4.5</w:t>
      </w:r>
      <w:r w:rsidRPr="00B3056F">
        <w:tab/>
        <w:t>Notifications</w:t>
      </w:r>
      <w:bookmarkEnd w:id="4239"/>
      <w:bookmarkEnd w:id="4240"/>
      <w:bookmarkEnd w:id="4241"/>
      <w:bookmarkEnd w:id="4242"/>
      <w:bookmarkEnd w:id="4243"/>
      <w:bookmarkEnd w:id="4244"/>
      <w:bookmarkEnd w:id="4245"/>
    </w:p>
    <w:p w14:paraId="6FC5E9DC" w14:textId="77777777" w:rsidR="00EF45DA" w:rsidRPr="00B3056F" w:rsidRDefault="00EF45DA" w:rsidP="00EF45DA">
      <w:pPr>
        <w:pStyle w:val="Heading4"/>
      </w:pPr>
      <w:bookmarkStart w:id="4246" w:name="_Toc11338778"/>
      <w:bookmarkStart w:id="4247" w:name="_Toc27585482"/>
      <w:bookmarkStart w:id="4248" w:name="_Toc36457488"/>
      <w:bookmarkStart w:id="4249" w:name="_Toc45028405"/>
      <w:bookmarkStart w:id="4250" w:name="_Toc45029240"/>
      <w:bookmarkStart w:id="4251" w:name="_Toc51868003"/>
      <w:bookmarkStart w:id="4252" w:name="_Toc90560583"/>
      <w:r w:rsidRPr="00B3056F">
        <w:t>6.4.5.1</w:t>
      </w:r>
      <w:r w:rsidRPr="00B3056F">
        <w:tab/>
        <w:t>General</w:t>
      </w:r>
      <w:bookmarkEnd w:id="4246"/>
      <w:bookmarkEnd w:id="4247"/>
      <w:bookmarkEnd w:id="4248"/>
      <w:bookmarkEnd w:id="4249"/>
      <w:bookmarkEnd w:id="4250"/>
      <w:bookmarkEnd w:id="4251"/>
      <w:bookmarkEnd w:id="4252"/>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53" w:name="_Toc11338779"/>
      <w:bookmarkStart w:id="4254" w:name="_Toc27585483"/>
      <w:bookmarkStart w:id="4255" w:name="_Toc36457489"/>
      <w:bookmarkStart w:id="4256" w:name="_Toc45028406"/>
      <w:bookmarkStart w:id="4257" w:name="_Toc45029241"/>
      <w:bookmarkStart w:id="4258" w:name="_Toc51868004"/>
      <w:bookmarkStart w:id="4259" w:name="_Toc90560584"/>
      <w:r w:rsidRPr="00B3056F">
        <w:t>6.4.5.2</w:t>
      </w:r>
      <w:r w:rsidRPr="00B3056F">
        <w:tab/>
        <w:t>Event Occurrence Notification</w:t>
      </w:r>
      <w:bookmarkEnd w:id="4253"/>
      <w:bookmarkEnd w:id="4254"/>
      <w:bookmarkEnd w:id="4255"/>
      <w:bookmarkEnd w:id="4256"/>
      <w:bookmarkEnd w:id="4257"/>
      <w:bookmarkEnd w:id="4258"/>
      <w:bookmarkEnd w:id="4259"/>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60" w:name="_Toc11338780"/>
      <w:bookmarkStart w:id="4261" w:name="_Toc27585484"/>
      <w:bookmarkStart w:id="4262" w:name="_Toc36457490"/>
      <w:bookmarkStart w:id="4263" w:name="_Toc45028407"/>
      <w:bookmarkStart w:id="4264" w:name="_Toc45029242"/>
      <w:bookmarkStart w:id="4265" w:name="_Toc51868005"/>
      <w:bookmarkStart w:id="4266" w:name="_Toc90560585"/>
      <w:r w:rsidRPr="00B3056F">
        <w:t>6.4.6</w:t>
      </w:r>
      <w:r w:rsidRPr="00B3056F">
        <w:tab/>
        <w:t>Data Model</w:t>
      </w:r>
      <w:bookmarkEnd w:id="4260"/>
      <w:bookmarkEnd w:id="4261"/>
      <w:bookmarkEnd w:id="4262"/>
      <w:bookmarkEnd w:id="4263"/>
      <w:bookmarkEnd w:id="4264"/>
      <w:bookmarkEnd w:id="4265"/>
      <w:bookmarkEnd w:id="4266"/>
    </w:p>
    <w:p w14:paraId="43D55287" w14:textId="77777777" w:rsidR="00EF45DA" w:rsidRPr="00B3056F" w:rsidRDefault="00EF45DA" w:rsidP="00EF45DA">
      <w:pPr>
        <w:pStyle w:val="Heading4"/>
      </w:pPr>
      <w:bookmarkStart w:id="4267" w:name="_Toc11338781"/>
      <w:bookmarkStart w:id="4268" w:name="_Toc27585485"/>
      <w:bookmarkStart w:id="4269" w:name="_Toc36457491"/>
      <w:bookmarkStart w:id="4270" w:name="_Toc45028408"/>
      <w:bookmarkStart w:id="4271" w:name="_Toc45029243"/>
      <w:bookmarkStart w:id="4272" w:name="_Toc51868006"/>
      <w:bookmarkStart w:id="4273" w:name="_Toc90560586"/>
      <w:r w:rsidRPr="00B3056F">
        <w:t>6.4.6.1</w:t>
      </w:r>
      <w:r w:rsidRPr="00B3056F">
        <w:tab/>
        <w:t>General</w:t>
      </w:r>
      <w:bookmarkEnd w:id="4267"/>
      <w:bookmarkEnd w:id="4268"/>
      <w:bookmarkEnd w:id="4269"/>
      <w:bookmarkEnd w:id="4270"/>
      <w:bookmarkEnd w:id="4271"/>
      <w:bookmarkEnd w:id="4272"/>
      <w:bookmarkEnd w:id="4273"/>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74" w:name="_Toc11338782"/>
      <w:bookmarkStart w:id="4275" w:name="_Toc27585486"/>
      <w:bookmarkStart w:id="4276" w:name="_Toc36457492"/>
      <w:bookmarkStart w:id="4277" w:name="_Toc45028409"/>
      <w:bookmarkStart w:id="4278" w:name="_Toc45029244"/>
      <w:bookmarkStart w:id="4279" w:name="_Toc51868007"/>
      <w:bookmarkStart w:id="4280" w:name="_Toc90560587"/>
      <w:r w:rsidRPr="00B3056F">
        <w:rPr>
          <w:lang w:val="en-US"/>
        </w:rPr>
        <w:t>6.4.6.2</w:t>
      </w:r>
      <w:r w:rsidRPr="00B3056F">
        <w:rPr>
          <w:lang w:val="en-US"/>
        </w:rPr>
        <w:tab/>
        <w:t>Structured data types</w:t>
      </w:r>
      <w:bookmarkEnd w:id="4274"/>
      <w:bookmarkEnd w:id="4275"/>
      <w:bookmarkEnd w:id="4276"/>
      <w:bookmarkEnd w:id="4277"/>
      <w:bookmarkEnd w:id="4278"/>
      <w:bookmarkEnd w:id="4279"/>
      <w:bookmarkEnd w:id="4280"/>
    </w:p>
    <w:p w14:paraId="2E5EBE06" w14:textId="77777777" w:rsidR="00EF45DA" w:rsidRPr="00B3056F" w:rsidRDefault="00EF45DA" w:rsidP="00EF45DA">
      <w:pPr>
        <w:pStyle w:val="Heading5"/>
      </w:pPr>
      <w:bookmarkStart w:id="4281" w:name="_Toc11338783"/>
      <w:bookmarkStart w:id="4282" w:name="_Toc27585487"/>
      <w:bookmarkStart w:id="4283" w:name="_Toc36457493"/>
      <w:bookmarkStart w:id="4284" w:name="_Toc45028410"/>
      <w:bookmarkStart w:id="4285" w:name="_Toc45029245"/>
      <w:bookmarkStart w:id="4286" w:name="_Toc51868008"/>
      <w:bookmarkStart w:id="4287" w:name="_Toc90560588"/>
      <w:r w:rsidRPr="00B3056F">
        <w:t>6.4.6.2.1</w:t>
      </w:r>
      <w:r w:rsidRPr="00B3056F">
        <w:tab/>
        <w:t>Introduction</w:t>
      </w:r>
      <w:bookmarkEnd w:id="4281"/>
      <w:bookmarkEnd w:id="4282"/>
      <w:bookmarkEnd w:id="4283"/>
      <w:bookmarkEnd w:id="4284"/>
      <w:bookmarkEnd w:id="4285"/>
      <w:bookmarkEnd w:id="4286"/>
      <w:bookmarkEnd w:id="4287"/>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88" w:name="_Toc11338784"/>
      <w:bookmarkStart w:id="4289" w:name="_Toc27585488"/>
      <w:bookmarkStart w:id="4290" w:name="_Toc36457494"/>
      <w:bookmarkStart w:id="4291" w:name="_Toc45028411"/>
      <w:bookmarkStart w:id="4292" w:name="_Toc45029246"/>
      <w:bookmarkStart w:id="4293" w:name="_Toc51868009"/>
      <w:bookmarkStart w:id="4294" w:name="_Toc90560589"/>
      <w:r w:rsidRPr="00B3056F">
        <w:lastRenderedPageBreak/>
        <w:t>6.4.6.2.2</w:t>
      </w:r>
      <w:r w:rsidRPr="00B3056F">
        <w:tab/>
        <w:t>Type: EeSubscription</w:t>
      </w:r>
      <w:bookmarkEnd w:id="4288"/>
      <w:bookmarkEnd w:id="4289"/>
      <w:bookmarkEnd w:id="4290"/>
      <w:bookmarkEnd w:id="4291"/>
      <w:bookmarkEnd w:id="4292"/>
      <w:bookmarkEnd w:id="4293"/>
      <w:bookmarkEnd w:id="4294"/>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1CFC6FF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95" w:name="_Toc11338785"/>
      <w:bookmarkStart w:id="4296" w:name="_Toc27585489"/>
      <w:bookmarkStart w:id="4297" w:name="_Toc36457495"/>
      <w:bookmarkStart w:id="4298" w:name="_Toc45028412"/>
      <w:bookmarkStart w:id="4299" w:name="_Toc45029247"/>
      <w:bookmarkStart w:id="4300" w:name="_Toc51868010"/>
      <w:bookmarkStart w:id="4301" w:name="_Toc90560590"/>
      <w:r w:rsidRPr="00B3056F">
        <w:lastRenderedPageBreak/>
        <w:t>6.4.6.2.3</w:t>
      </w:r>
      <w:r w:rsidRPr="00B3056F">
        <w:tab/>
        <w:t>Type: MonitoringConfiguration</w:t>
      </w:r>
      <w:bookmarkEnd w:id="4295"/>
      <w:bookmarkEnd w:id="4296"/>
      <w:bookmarkEnd w:id="4297"/>
      <w:bookmarkEnd w:id="4298"/>
      <w:bookmarkEnd w:id="4299"/>
      <w:bookmarkEnd w:id="4300"/>
      <w:bookmarkEnd w:id="4301"/>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02" w:name="_Toc11338786"/>
      <w:bookmarkStart w:id="4303" w:name="_Toc27585490"/>
      <w:bookmarkStart w:id="4304" w:name="_Toc36457496"/>
      <w:bookmarkStart w:id="4305" w:name="_Toc45028413"/>
      <w:bookmarkStart w:id="4306" w:name="_Toc45029248"/>
      <w:bookmarkStart w:id="4307" w:name="_Toc51868011"/>
      <w:bookmarkStart w:id="4308" w:name="_Toc90560591"/>
      <w:r w:rsidRPr="00B3056F">
        <w:t>6.4.6.2.4</w:t>
      </w:r>
      <w:r w:rsidRPr="00B3056F">
        <w:tab/>
        <w:t>Type: MonitoringReport</w:t>
      </w:r>
      <w:bookmarkEnd w:id="4302"/>
      <w:bookmarkEnd w:id="4303"/>
      <w:bookmarkEnd w:id="4304"/>
      <w:bookmarkEnd w:id="4305"/>
      <w:bookmarkEnd w:id="4306"/>
      <w:bookmarkEnd w:id="4307"/>
      <w:bookmarkEnd w:id="4308"/>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08A64120" w14:textId="75F66443"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09" w:name="_Toc11338787"/>
      <w:bookmarkStart w:id="4310" w:name="_Toc27585491"/>
      <w:bookmarkStart w:id="4311" w:name="_Toc36457497"/>
      <w:bookmarkStart w:id="4312" w:name="_Toc45028414"/>
      <w:bookmarkStart w:id="4313" w:name="_Toc45029249"/>
      <w:bookmarkStart w:id="4314" w:name="_Toc51868012"/>
      <w:bookmarkStart w:id="4315" w:name="_Toc90560592"/>
      <w:r w:rsidRPr="00B3056F">
        <w:lastRenderedPageBreak/>
        <w:t>6.4.6.2.5</w:t>
      </w:r>
      <w:r w:rsidRPr="00B3056F">
        <w:tab/>
        <w:t>Type: Report</w:t>
      </w:r>
      <w:bookmarkEnd w:id="4309"/>
      <w:bookmarkEnd w:id="4310"/>
      <w:bookmarkEnd w:id="4311"/>
      <w:bookmarkEnd w:id="4312"/>
      <w:bookmarkEnd w:id="4313"/>
      <w:bookmarkEnd w:id="4314"/>
      <w:bookmarkEnd w:id="4315"/>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16" w:name="_Toc11338788"/>
      <w:bookmarkStart w:id="4317" w:name="_Toc27585492"/>
      <w:bookmarkStart w:id="4318" w:name="_Toc36457498"/>
      <w:bookmarkStart w:id="4319" w:name="_Toc45028415"/>
      <w:bookmarkStart w:id="4320" w:name="_Toc45029250"/>
      <w:bookmarkStart w:id="4321" w:name="_Toc51868013"/>
      <w:bookmarkStart w:id="4322" w:name="_Toc90560593"/>
      <w:r w:rsidRPr="00B3056F">
        <w:t>6.4.6.2.6</w:t>
      </w:r>
      <w:r w:rsidRPr="00B3056F">
        <w:tab/>
        <w:t>Type: ReportingOptions</w:t>
      </w:r>
      <w:bookmarkEnd w:id="4316"/>
      <w:bookmarkEnd w:id="4317"/>
      <w:bookmarkEnd w:id="4318"/>
      <w:bookmarkEnd w:id="4319"/>
      <w:bookmarkEnd w:id="4320"/>
      <w:bookmarkEnd w:id="4321"/>
      <w:bookmarkEnd w:id="4322"/>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23" w:name="_Toc11338789"/>
      <w:bookmarkStart w:id="4324" w:name="_Toc27585493"/>
      <w:bookmarkStart w:id="4325" w:name="_Toc36457499"/>
      <w:bookmarkStart w:id="4326" w:name="_Toc45028416"/>
      <w:bookmarkStart w:id="4327" w:name="_Toc45029251"/>
      <w:bookmarkStart w:id="4328" w:name="_Toc51868014"/>
      <w:bookmarkStart w:id="4329" w:name="_Toc90560594"/>
      <w:r w:rsidRPr="00B3056F">
        <w:lastRenderedPageBreak/>
        <w:t>6.4.6.2.7</w:t>
      </w:r>
      <w:r w:rsidRPr="00B3056F">
        <w:tab/>
        <w:t>Type: ChangeOfSupiPeiAssociationReport</w:t>
      </w:r>
      <w:bookmarkEnd w:id="4323"/>
      <w:bookmarkEnd w:id="4324"/>
      <w:bookmarkEnd w:id="4325"/>
      <w:bookmarkEnd w:id="4326"/>
      <w:bookmarkEnd w:id="4327"/>
      <w:bookmarkEnd w:id="4328"/>
      <w:bookmarkEnd w:id="4329"/>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30" w:name="_Toc11338790"/>
      <w:bookmarkStart w:id="4331" w:name="_Toc27585494"/>
      <w:bookmarkStart w:id="4332" w:name="_Toc36457500"/>
      <w:bookmarkStart w:id="4333" w:name="_Toc45028417"/>
      <w:bookmarkStart w:id="4334" w:name="_Toc45029252"/>
      <w:bookmarkStart w:id="4335" w:name="_Toc51868015"/>
      <w:bookmarkStart w:id="4336" w:name="_Toc90560595"/>
      <w:r w:rsidRPr="00B3056F">
        <w:t>6.4.6.2.8</w:t>
      </w:r>
      <w:r w:rsidRPr="00B3056F">
        <w:tab/>
        <w:t>Type: RoamingStatusReport</w:t>
      </w:r>
      <w:bookmarkEnd w:id="4330"/>
      <w:bookmarkEnd w:id="4331"/>
      <w:bookmarkEnd w:id="4332"/>
      <w:bookmarkEnd w:id="4333"/>
      <w:bookmarkEnd w:id="4334"/>
      <w:bookmarkEnd w:id="4335"/>
      <w:bookmarkEnd w:id="4336"/>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37" w:name="_Toc11338791"/>
      <w:bookmarkStart w:id="4338" w:name="_Toc27585495"/>
      <w:bookmarkStart w:id="4339" w:name="_Toc36457501"/>
      <w:bookmarkStart w:id="4340" w:name="_Toc45028418"/>
      <w:bookmarkStart w:id="4341" w:name="_Toc45029253"/>
      <w:bookmarkStart w:id="4342" w:name="_Toc51868016"/>
      <w:bookmarkStart w:id="4343" w:name="_Toc90560596"/>
      <w:r w:rsidRPr="00B3056F">
        <w:t>6.4.6.2.9</w:t>
      </w:r>
      <w:r w:rsidRPr="00B3056F">
        <w:tab/>
        <w:t>Type: CreatedEeSubscription</w:t>
      </w:r>
      <w:bookmarkEnd w:id="4337"/>
      <w:bookmarkEnd w:id="4338"/>
      <w:bookmarkEnd w:id="4339"/>
      <w:bookmarkEnd w:id="4340"/>
      <w:bookmarkEnd w:id="4341"/>
      <w:bookmarkEnd w:id="4342"/>
      <w:bookmarkEnd w:id="4343"/>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8355960"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 and directly notified to the NF consumer, 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44" w:name="_Toc11338792"/>
      <w:bookmarkStart w:id="4345" w:name="_Toc27585496"/>
      <w:bookmarkStart w:id="4346" w:name="_Toc36457502"/>
      <w:bookmarkStart w:id="4347" w:name="_Toc45028419"/>
      <w:bookmarkStart w:id="4348" w:name="_Toc45029254"/>
      <w:bookmarkStart w:id="4349" w:name="_Toc51868017"/>
      <w:bookmarkStart w:id="4350" w:name="_Toc90560597"/>
      <w:r w:rsidRPr="00B3056F">
        <w:lastRenderedPageBreak/>
        <w:t>6.4.6.2.10</w:t>
      </w:r>
      <w:r w:rsidRPr="00B3056F">
        <w:tab/>
        <w:t>Type: LocationReportingConfiguration</w:t>
      </w:r>
      <w:bookmarkEnd w:id="4344"/>
      <w:bookmarkEnd w:id="4345"/>
      <w:bookmarkEnd w:id="4346"/>
      <w:bookmarkEnd w:id="4347"/>
      <w:bookmarkEnd w:id="4348"/>
      <w:bookmarkEnd w:id="4349"/>
      <w:bookmarkEnd w:id="4350"/>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51" w:name="_Toc11338793"/>
      <w:bookmarkStart w:id="4352" w:name="_Toc27585497"/>
      <w:bookmarkStart w:id="4353" w:name="_Toc36457503"/>
      <w:bookmarkStart w:id="4354" w:name="_Toc45028420"/>
      <w:bookmarkStart w:id="4355" w:name="_Toc45029255"/>
      <w:bookmarkStart w:id="4356" w:name="_Toc51868018"/>
      <w:bookmarkStart w:id="4357" w:name="_Toc90560598"/>
      <w:r w:rsidRPr="00B3056F">
        <w:t>6.4.6.2.11</w:t>
      </w:r>
      <w:r w:rsidRPr="00B3056F">
        <w:tab/>
        <w:t>Type: CnTypeChangeReport</w:t>
      </w:r>
      <w:bookmarkEnd w:id="4351"/>
      <w:bookmarkEnd w:id="4352"/>
      <w:bookmarkEnd w:id="4353"/>
      <w:bookmarkEnd w:id="4354"/>
      <w:bookmarkEnd w:id="4355"/>
      <w:bookmarkEnd w:id="4356"/>
      <w:bookmarkEnd w:id="4357"/>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58" w:name="_Toc27585498"/>
      <w:bookmarkStart w:id="4359" w:name="_Toc36457504"/>
      <w:bookmarkStart w:id="4360" w:name="_Toc45028421"/>
      <w:bookmarkStart w:id="4361" w:name="_Toc45029256"/>
      <w:bookmarkStart w:id="4362" w:name="_Toc51868019"/>
      <w:bookmarkStart w:id="4363" w:name="_Toc11338794"/>
      <w:bookmarkStart w:id="4364" w:name="_Toc90560599"/>
      <w:r w:rsidRPr="00B3056F">
        <w:t>6.4.6.2.12</w:t>
      </w:r>
      <w:r w:rsidRPr="00B3056F">
        <w:tab/>
        <w:t>Type: ReachabilityForSmsReport</w:t>
      </w:r>
      <w:bookmarkEnd w:id="4358"/>
      <w:bookmarkEnd w:id="4359"/>
      <w:bookmarkEnd w:id="4360"/>
      <w:bookmarkEnd w:id="4361"/>
      <w:bookmarkEnd w:id="4362"/>
      <w:bookmarkEnd w:id="4364"/>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65" w:name="_Toc27585499"/>
      <w:bookmarkStart w:id="4366" w:name="_Toc36457505"/>
      <w:bookmarkStart w:id="4367" w:name="_Toc45028422"/>
      <w:bookmarkStart w:id="4368" w:name="_Toc45029257"/>
      <w:bookmarkStart w:id="4369" w:name="_Toc51868020"/>
      <w:bookmarkStart w:id="4370" w:name="_Toc90560600"/>
      <w:r w:rsidRPr="00B3056F">
        <w:lastRenderedPageBreak/>
        <w:t>6.4.6.2.13</w:t>
      </w:r>
      <w:r w:rsidRPr="00B3056F">
        <w:tab/>
        <w:t>Type: DatalinkReportingConfiguration</w:t>
      </w:r>
      <w:bookmarkEnd w:id="4365"/>
      <w:bookmarkEnd w:id="4366"/>
      <w:bookmarkEnd w:id="4367"/>
      <w:bookmarkEnd w:id="4368"/>
      <w:bookmarkEnd w:id="4369"/>
      <w:bookmarkEnd w:id="4370"/>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71" w:name="_Toc36457506"/>
      <w:bookmarkStart w:id="4372" w:name="_Toc45028423"/>
      <w:bookmarkStart w:id="4373" w:name="_Toc45029258"/>
      <w:bookmarkStart w:id="4374" w:name="_Toc51868021"/>
      <w:bookmarkStart w:id="4375" w:name="_Toc27585500"/>
      <w:bookmarkStart w:id="4376" w:name="_Toc90560601"/>
      <w:r w:rsidRPr="00B3056F">
        <w:t>6.4.6.2.14</w:t>
      </w:r>
      <w:r w:rsidRPr="00B3056F">
        <w:tab/>
        <w:t xml:space="preserve">Type: </w:t>
      </w:r>
      <w:r w:rsidRPr="00B3056F">
        <w:rPr>
          <w:rFonts w:hint="eastAsia"/>
          <w:lang w:eastAsia="zh-CN"/>
        </w:rPr>
        <w:t>CmInfoReport</w:t>
      </w:r>
      <w:bookmarkEnd w:id="4371"/>
      <w:bookmarkEnd w:id="4372"/>
      <w:bookmarkEnd w:id="4373"/>
      <w:bookmarkEnd w:id="4374"/>
      <w:bookmarkEnd w:id="4376"/>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77" w:name="_Toc45028424"/>
      <w:bookmarkStart w:id="4378" w:name="_Toc45029259"/>
      <w:bookmarkStart w:id="4379" w:name="_Toc51868022"/>
      <w:bookmarkStart w:id="4380" w:name="_Toc36457507"/>
      <w:bookmarkStart w:id="4381" w:name="_Toc90560602"/>
      <w:r>
        <w:t>6.4.6.2.</w:t>
      </w:r>
      <w:r w:rsidR="00D20CE2">
        <w:t>15</w:t>
      </w:r>
      <w:r>
        <w:tab/>
        <w:t>Type: LossConnectivityCfg</w:t>
      </w:r>
      <w:bookmarkEnd w:id="4377"/>
      <w:bookmarkEnd w:id="4378"/>
      <w:bookmarkEnd w:id="4379"/>
      <w:bookmarkEnd w:id="4381"/>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82" w:name="_Toc45028425"/>
      <w:bookmarkStart w:id="4383" w:name="_Toc45029260"/>
      <w:bookmarkStart w:id="4384" w:name="_Toc51868023"/>
      <w:bookmarkStart w:id="4385" w:name="_Toc90560603"/>
      <w:r>
        <w:t>6.4.6.2.</w:t>
      </w:r>
      <w:r w:rsidR="00D60FFE">
        <w:t>16</w:t>
      </w:r>
      <w:r>
        <w:tab/>
        <w:t xml:space="preserve">Type: </w:t>
      </w:r>
      <w:r w:rsidRPr="000D000E">
        <w:t>PduSessionStatusCfg</w:t>
      </w:r>
      <w:bookmarkEnd w:id="4385"/>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86" w:name="_Toc67682020"/>
      <w:bookmarkStart w:id="4387" w:name="_Toc74945033"/>
      <w:bookmarkStart w:id="4388" w:name="_Toc90560604"/>
      <w:r w:rsidRPr="00B3056F">
        <w:t>6.4.6.2.</w:t>
      </w:r>
      <w:r w:rsidR="00A66FD9">
        <w:t>17</w:t>
      </w:r>
      <w:r w:rsidRPr="00B3056F">
        <w:tab/>
        <w:t xml:space="preserve">Type: </w:t>
      </w:r>
      <w:bookmarkEnd w:id="4386"/>
      <w:bookmarkEnd w:id="4387"/>
      <w:r>
        <w:t>LossConnectivityReport</w:t>
      </w:r>
      <w:bookmarkEnd w:id="4388"/>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89" w:name="_Toc90560605"/>
      <w:r w:rsidRPr="00B3056F">
        <w:lastRenderedPageBreak/>
        <w:t>6.4.6.2.</w:t>
      </w:r>
      <w:r w:rsidR="00A66FD9">
        <w:t>18</w:t>
      </w:r>
      <w:r w:rsidRPr="00B3056F">
        <w:tab/>
        <w:t xml:space="preserve">Type: </w:t>
      </w:r>
      <w:r>
        <w:t>LocationReport</w:t>
      </w:r>
      <w:bookmarkEnd w:id="4389"/>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90" w:name="_Toc90560606"/>
      <w:r w:rsidRPr="00B3056F">
        <w:t>6.4.6.2.</w:t>
      </w:r>
      <w:r w:rsidR="00A66FD9">
        <w:t>19</w:t>
      </w:r>
      <w:r w:rsidRPr="00B3056F">
        <w:tab/>
        <w:t xml:space="preserve">Type: </w:t>
      </w:r>
      <w:r>
        <w:t>PdnConnectivityStatReport</w:t>
      </w:r>
      <w:bookmarkEnd w:id="4390"/>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bookmarkStart w:id="4391" w:name="_Toc90560607"/>
    </w:p>
    <w:p w14:paraId="4F1A4367" w14:textId="1C3A7BD8" w:rsidR="00EF45DA" w:rsidRPr="00B3056F" w:rsidRDefault="00EF45DA" w:rsidP="00EF45DA">
      <w:pPr>
        <w:pStyle w:val="Heading4"/>
        <w:rPr>
          <w:lang w:val="en-US"/>
        </w:rPr>
      </w:pPr>
      <w:r w:rsidRPr="00B3056F">
        <w:rPr>
          <w:lang w:val="en-US"/>
        </w:rPr>
        <w:t>6.4.6.3</w:t>
      </w:r>
      <w:r w:rsidRPr="00B3056F">
        <w:rPr>
          <w:lang w:val="en-US"/>
        </w:rPr>
        <w:tab/>
        <w:t>Simple data types and enumerations</w:t>
      </w:r>
      <w:bookmarkEnd w:id="4363"/>
      <w:bookmarkEnd w:id="4375"/>
      <w:bookmarkEnd w:id="4380"/>
      <w:bookmarkEnd w:id="4382"/>
      <w:bookmarkEnd w:id="4383"/>
      <w:bookmarkEnd w:id="4384"/>
      <w:bookmarkEnd w:id="4391"/>
    </w:p>
    <w:p w14:paraId="3D98AD4C" w14:textId="77777777" w:rsidR="00EF45DA" w:rsidRPr="00B3056F" w:rsidRDefault="00EF45DA" w:rsidP="00EF45DA">
      <w:pPr>
        <w:pStyle w:val="Heading5"/>
      </w:pPr>
      <w:bookmarkStart w:id="4392" w:name="_Toc11338795"/>
      <w:bookmarkStart w:id="4393" w:name="_Toc27585501"/>
      <w:bookmarkStart w:id="4394" w:name="_Toc36457508"/>
      <w:bookmarkStart w:id="4395" w:name="_Toc45028426"/>
      <w:bookmarkStart w:id="4396" w:name="_Toc45029261"/>
      <w:bookmarkStart w:id="4397" w:name="_Toc51868024"/>
      <w:bookmarkStart w:id="4398" w:name="_Toc90560608"/>
      <w:r w:rsidRPr="00B3056F">
        <w:t>6.4.6.3.1</w:t>
      </w:r>
      <w:r w:rsidRPr="00B3056F">
        <w:tab/>
        <w:t>Introduction</w:t>
      </w:r>
      <w:bookmarkEnd w:id="4392"/>
      <w:bookmarkEnd w:id="4393"/>
      <w:bookmarkEnd w:id="4394"/>
      <w:bookmarkEnd w:id="4395"/>
      <w:bookmarkEnd w:id="4396"/>
      <w:bookmarkEnd w:id="4397"/>
      <w:bookmarkEnd w:id="4398"/>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99" w:name="_Toc11338796"/>
      <w:bookmarkStart w:id="4400" w:name="_Toc27585502"/>
      <w:bookmarkStart w:id="4401" w:name="_Toc36457509"/>
      <w:bookmarkStart w:id="4402" w:name="_Toc45028427"/>
      <w:bookmarkStart w:id="4403" w:name="_Toc45029262"/>
      <w:bookmarkStart w:id="4404" w:name="_Toc51868025"/>
      <w:bookmarkStart w:id="4405" w:name="_Toc90560609"/>
      <w:r w:rsidRPr="00B3056F">
        <w:t>6.4.6.3.2</w:t>
      </w:r>
      <w:r w:rsidRPr="00B3056F">
        <w:tab/>
        <w:t>Simple data types</w:t>
      </w:r>
      <w:bookmarkEnd w:id="4399"/>
      <w:bookmarkEnd w:id="4400"/>
      <w:bookmarkEnd w:id="4401"/>
      <w:bookmarkEnd w:id="4402"/>
      <w:bookmarkEnd w:id="4403"/>
      <w:bookmarkEnd w:id="4404"/>
      <w:bookmarkEnd w:id="4405"/>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06" w:name="_Toc11338797"/>
      <w:bookmarkStart w:id="4407" w:name="_Toc27585503"/>
      <w:bookmarkStart w:id="4408" w:name="_Toc36457510"/>
      <w:bookmarkStart w:id="4409" w:name="_Toc45028428"/>
      <w:bookmarkStart w:id="4410" w:name="_Toc45029263"/>
      <w:bookmarkStart w:id="4411" w:name="_Toc51868026"/>
      <w:bookmarkStart w:id="4412" w:name="_Toc90560610"/>
      <w:r w:rsidRPr="00B3056F">
        <w:lastRenderedPageBreak/>
        <w:t>6.4.6.3.3</w:t>
      </w:r>
      <w:r w:rsidRPr="00B3056F">
        <w:tab/>
        <w:t>Enumeration: EventType</w:t>
      </w:r>
      <w:bookmarkEnd w:id="4406"/>
      <w:bookmarkEnd w:id="4407"/>
      <w:bookmarkEnd w:id="4408"/>
      <w:bookmarkEnd w:id="4409"/>
      <w:bookmarkEnd w:id="4410"/>
      <w:bookmarkEnd w:id="4411"/>
      <w:bookmarkEnd w:id="4412"/>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13" w:name="_Toc11338798"/>
      <w:bookmarkStart w:id="4414" w:name="_Toc27585504"/>
      <w:bookmarkStart w:id="4415" w:name="_Toc36457511"/>
      <w:bookmarkStart w:id="4416" w:name="_Toc45028429"/>
      <w:bookmarkStart w:id="4417" w:name="_Toc45029264"/>
      <w:bookmarkStart w:id="4418" w:name="_Toc51868027"/>
      <w:bookmarkStart w:id="4419" w:name="_Toc90560611"/>
      <w:r w:rsidRPr="00B3056F">
        <w:t>6.4.6.3.4</w:t>
      </w:r>
      <w:r w:rsidRPr="00B3056F">
        <w:tab/>
        <w:t>Enumeration: LocationAccuracy</w:t>
      </w:r>
      <w:bookmarkEnd w:id="4413"/>
      <w:bookmarkEnd w:id="4414"/>
      <w:bookmarkEnd w:id="4415"/>
      <w:bookmarkEnd w:id="4416"/>
      <w:bookmarkEnd w:id="4417"/>
      <w:bookmarkEnd w:id="4418"/>
      <w:bookmarkEnd w:id="4419"/>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20" w:name="_Toc11338799"/>
      <w:bookmarkStart w:id="4421" w:name="_Toc27585505"/>
      <w:bookmarkStart w:id="4422" w:name="_Toc36457512"/>
      <w:bookmarkStart w:id="4423" w:name="_Toc45028430"/>
      <w:bookmarkStart w:id="4424" w:name="_Toc45029265"/>
      <w:bookmarkStart w:id="4425" w:name="_Toc51868028"/>
      <w:bookmarkStart w:id="4426" w:name="_Toc90560612"/>
      <w:r w:rsidRPr="00B3056F">
        <w:t>6.4.6.3.5</w:t>
      </w:r>
      <w:r w:rsidRPr="00B3056F">
        <w:tab/>
        <w:t>Enumeration: CnType</w:t>
      </w:r>
      <w:bookmarkEnd w:id="4420"/>
      <w:bookmarkEnd w:id="4421"/>
      <w:bookmarkEnd w:id="4422"/>
      <w:bookmarkEnd w:id="4423"/>
      <w:bookmarkEnd w:id="4424"/>
      <w:bookmarkEnd w:id="4425"/>
      <w:bookmarkEnd w:id="4426"/>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27" w:name="_Toc27585506"/>
      <w:bookmarkStart w:id="4428" w:name="_Toc36457513"/>
      <w:bookmarkStart w:id="4429" w:name="_Toc45028431"/>
      <w:bookmarkStart w:id="4430" w:name="_Toc45029266"/>
      <w:bookmarkStart w:id="4431" w:name="_Toc51868029"/>
      <w:bookmarkStart w:id="4432" w:name="_Toc11338800"/>
      <w:bookmarkStart w:id="4433" w:name="_Toc90560613"/>
      <w:r w:rsidRPr="00B3056F">
        <w:lastRenderedPageBreak/>
        <w:t>6.4.6.3.6</w:t>
      </w:r>
      <w:r w:rsidRPr="00B3056F">
        <w:tab/>
        <w:t xml:space="preserve">Enumeration: </w:t>
      </w:r>
      <w:r w:rsidRPr="00B3056F">
        <w:rPr>
          <w:sz w:val="20"/>
          <w:lang w:eastAsia="zh-CN"/>
        </w:rPr>
        <w:t>AssociationType</w:t>
      </w:r>
      <w:bookmarkEnd w:id="4427"/>
      <w:bookmarkEnd w:id="4428"/>
      <w:bookmarkEnd w:id="4429"/>
      <w:bookmarkEnd w:id="4430"/>
      <w:bookmarkEnd w:id="4431"/>
      <w:bookmarkEnd w:id="4433"/>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34" w:name="_Toc27585507"/>
      <w:bookmarkStart w:id="4435" w:name="_Toc36457514"/>
      <w:bookmarkStart w:id="4436" w:name="_Toc45028432"/>
      <w:bookmarkStart w:id="4437" w:name="_Toc45029267"/>
      <w:bookmarkStart w:id="4438" w:name="_Toc51868030"/>
      <w:bookmarkStart w:id="4439" w:name="_Toc90560614"/>
      <w:r w:rsidRPr="00B3056F">
        <w:t>6.4.6.3.7</w:t>
      </w:r>
      <w:r w:rsidRPr="00B3056F">
        <w:tab/>
        <w:t xml:space="preserve">Enumeration: </w:t>
      </w:r>
      <w:r w:rsidRPr="00B3056F">
        <w:rPr>
          <w:rFonts w:hint="eastAsia"/>
          <w:lang w:eastAsia="zh-CN"/>
        </w:rPr>
        <w:t>EventReportMode</w:t>
      </w:r>
      <w:bookmarkEnd w:id="4434"/>
      <w:bookmarkEnd w:id="4435"/>
      <w:bookmarkEnd w:id="4436"/>
      <w:bookmarkEnd w:id="4437"/>
      <w:bookmarkEnd w:id="4438"/>
      <w:bookmarkEnd w:id="4439"/>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40" w:name="_Toc27585508"/>
      <w:bookmarkStart w:id="4441" w:name="_Toc36457515"/>
      <w:bookmarkStart w:id="4442" w:name="_Toc45028433"/>
      <w:bookmarkStart w:id="4443" w:name="_Toc45029268"/>
      <w:bookmarkStart w:id="4444" w:name="_Toc51868031"/>
      <w:bookmarkStart w:id="4445" w:name="_Toc90560615"/>
      <w:r w:rsidRPr="00B3056F">
        <w:t>6.4.6.3.</w:t>
      </w:r>
      <w:r w:rsidR="00547702">
        <w:t>8</w:t>
      </w:r>
      <w:r w:rsidRPr="00B3056F">
        <w:tab/>
        <w:t xml:space="preserve">Enumeration: </w:t>
      </w:r>
      <w:r>
        <w:t>ReachabilityForSmsConfiguration</w:t>
      </w:r>
      <w:bookmarkEnd w:id="4445"/>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446" w:name="_Toc67682039"/>
      <w:bookmarkStart w:id="4447" w:name="_Toc74945052"/>
      <w:bookmarkStart w:id="4448" w:name="_Toc90560616"/>
      <w:r>
        <w:t>6.4.6.3.</w:t>
      </w:r>
      <w:r w:rsidR="00A66FD9">
        <w:t>9</w:t>
      </w:r>
      <w:r>
        <w:tab/>
        <w:t xml:space="preserve">Enumeration: </w:t>
      </w:r>
      <w:bookmarkEnd w:id="4446"/>
      <w:bookmarkEnd w:id="4447"/>
      <w:r>
        <w:t>PdnConnectivityStatus</w:t>
      </w:r>
      <w:bookmarkEnd w:id="4448"/>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bookmarkStart w:id="4449" w:name="_Toc90560617"/>
    </w:p>
    <w:p w14:paraId="41CBDD8E" w14:textId="4C126A4C" w:rsidR="00EF45DA" w:rsidRPr="00B3056F" w:rsidRDefault="00EF45DA" w:rsidP="00EF45DA">
      <w:pPr>
        <w:pStyle w:val="Heading3"/>
      </w:pPr>
      <w:r w:rsidRPr="00B3056F">
        <w:t>6.4.7</w:t>
      </w:r>
      <w:r w:rsidRPr="00B3056F">
        <w:tab/>
        <w:t>Error Handling</w:t>
      </w:r>
      <w:bookmarkEnd w:id="4432"/>
      <w:bookmarkEnd w:id="4440"/>
      <w:bookmarkEnd w:id="4441"/>
      <w:bookmarkEnd w:id="4442"/>
      <w:bookmarkEnd w:id="4443"/>
      <w:bookmarkEnd w:id="4444"/>
      <w:bookmarkEnd w:id="4449"/>
    </w:p>
    <w:p w14:paraId="44FF6854" w14:textId="77777777" w:rsidR="00EF45DA" w:rsidRPr="00B3056F" w:rsidRDefault="00EF45DA" w:rsidP="00EF45DA">
      <w:pPr>
        <w:pStyle w:val="Heading4"/>
      </w:pPr>
      <w:bookmarkStart w:id="4450" w:name="_Toc11338801"/>
      <w:bookmarkStart w:id="4451" w:name="_Toc27585509"/>
      <w:bookmarkStart w:id="4452" w:name="_Toc36457516"/>
      <w:bookmarkStart w:id="4453" w:name="_Toc45028434"/>
      <w:bookmarkStart w:id="4454" w:name="_Toc45029269"/>
      <w:bookmarkStart w:id="4455" w:name="_Toc51868032"/>
      <w:bookmarkStart w:id="4456" w:name="_Toc90560618"/>
      <w:r w:rsidRPr="00B3056F">
        <w:t>6.4.7.1</w:t>
      </w:r>
      <w:r w:rsidRPr="00B3056F">
        <w:tab/>
        <w:t>General</w:t>
      </w:r>
      <w:bookmarkEnd w:id="4450"/>
      <w:bookmarkEnd w:id="4451"/>
      <w:bookmarkEnd w:id="4452"/>
      <w:bookmarkEnd w:id="4453"/>
      <w:bookmarkEnd w:id="4454"/>
      <w:bookmarkEnd w:id="4455"/>
      <w:bookmarkEnd w:id="4456"/>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57" w:name="_Toc11338802"/>
      <w:bookmarkStart w:id="4458" w:name="_Toc27585510"/>
      <w:bookmarkStart w:id="4459" w:name="_Toc36457517"/>
      <w:bookmarkStart w:id="4460" w:name="_Toc45028435"/>
      <w:bookmarkStart w:id="4461" w:name="_Toc45029270"/>
      <w:bookmarkStart w:id="4462" w:name="_Toc51868033"/>
      <w:bookmarkStart w:id="4463" w:name="_Toc90560619"/>
      <w:r w:rsidRPr="00B3056F">
        <w:t>6.4.7.2</w:t>
      </w:r>
      <w:r w:rsidRPr="00B3056F">
        <w:tab/>
        <w:t>Protocol Errors</w:t>
      </w:r>
      <w:bookmarkEnd w:id="4457"/>
      <w:bookmarkEnd w:id="4458"/>
      <w:bookmarkEnd w:id="4459"/>
      <w:bookmarkEnd w:id="4460"/>
      <w:bookmarkEnd w:id="4461"/>
      <w:bookmarkEnd w:id="4462"/>
      <w:bookmarkEnd w:id="4463"/>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64" w:name="_Toc11338803"/>
      <w:bookmarkStart w:id="4465" w:name="_Toc27585511"/>
      <w:bookmarkStart w:id="4466" w:name="_Toc36457518"/>
      <w:bookmarkStart w:id="4467" w:name="_Toc45028436"/>
      <w:bookmarkStart w:id="4468" w:name="_Toc45029271"/>
      <w:bookmarkStart w:id="4469" w:name="_Toc51868034"/>
      <w:bookmarkStart w:id="4470" w:name="_Toc90560620"/>
      <w:r w:rsidRPr="00B3056F">
        <w:t>6.4.7.3</w:t>
      </w:r>
      <w:r w:rsidRPr="00B3056F">
        <w:tab/>
        <w:t>Application Errors</w:t>
      </w:r>
      <w:bookmarkEnd w:id="4464"/>
      <w:bookmarkEnd w:id="4465"/>
      <w:bookmarkEnd w:id="4466"/>
      <w:bookmarkEnd w:id="4467"/>
      <w:bookmarkEnd w:id="4468"/>
      <w:bookmarkEnd w:id="4469"/>
      <w:bookmarkEnd w:id="4470"/>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71" w:name="_Toc11338804"/>
      <w:bookmarkStart w:id="4472" w:name="_Toc27585512"/>
      <w:bookmarkStart w:id="4473" w:name="_Toc36457519"/>
      <w:bookmarkStart w:id="4474" w:name="_Toc45028437"/>
      <w:bookmarkStart w:id="4475" w:name="_Toc45029272"/>
      <w:bookmarkStart w:id="4476" w:name="_Toc51868035"/>
      <w:bookmarkStart w:id="4477" w:name="_Toc90560621"/>
      <w:r w:rsidRPr="00B3056F">
        <w:lastRenderedPageBreak/>
        <w:t>6.4.8</w:t>
      </w:r>
      <w:r w:rsidRPr="00B3056F">
        <w:tab/>
        <w:t>Feature Negotiation</w:t>
      </w:r>
      <w:bookmarkEnd w:id="4471"/>
      <w:bookmarkEnd w:id="4472"/>
      <w:bookmarkEnd w:id="4473"/>
      <w:bookmarkEnd w:id="4474"/>
      <w:bookmarkEnd w:id="4475"/>
      <w:bookmarkEnd w:id="4476"/>
      <w:bookmarkEnd w:id="4477"/>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78" w:name="_Toc11338805"/>
      <w:bookmarkStart w:id="4479" w:name="_Toc27585513"/>
      <w:bookmarkStart w:id="4480" w:name="_Toc36457520"/>
      <w:bookmarkStart w:id="4481" w:name="_Toc45028438"/>
      <w:bookmarkStart w:id="4482" w:name="_Toc45029273"/>
      <w:bookmarkStart w:id="4483" w:name="_Toc51868036"/>
      <w:bookmarkStart w:id="4484" w:name="_Toc90560622"/>
      <w:r w:rsidRPr="00B3056F">
        <w:rPr>
          <w:lang w:val="en-US"/>
        </w:rPr>
        <w:t>6.4.9</w:t>
      </w:r>
      <w:r w:rsidRPr="00B3056F">
        <w:rPr>
          <w:lang w:val="en-US"/>
        </w:rPr>
        <w:tab/>
        <w:t>Security</w:t>
      </w:r>
      <w:bookmarkEnd w:id="4478"/>
      <w:bookmarkEnd w:id="4479"/>
      <w:bookmarkEnd w:id="4480"/>
      <w:bookmarkEnd w:id="4481"/>
      <w:bookmarkEnd w:id="4482"/>
      <w:bookmarkEnd w:id="4483"/>
      <w:bookmarkEnd w:id="4484"/>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85" w:name="_Toc11338806"/>
      <w:bookmarkStart w:id="4486" w:name="_Toc27585514"/>
      <w:bookmarkStart w:id="4487" w:name="_Toc36457521"/>
      <w:bookmarkStart w:id="4488" w:name="_Toc45028439"/>
      <w:bookmarkStart w:id="4489" w:name="_Toc45029274"/>
      <w:bookmarkStart w:id="4490" w:name="_Toc51868037"/>
      <w:bookmarkStart w:id="4491" w:name="_Toc90560623"/>
      <w:r w:rsidRPr="00B3056F">
        <w:t>6.5</w:t>
      </w:r>
      <w:r w:rsidRPr="00B3056F">
        <w:tab/>
        <w:t>Nudm_ParameterProvision Service API</w:t>
      </w:r>
      <w:bookmarkEnd w:id="4485"/>
      <w:bookmarkEnd w:id="4486"/>
      <w:bookmarkEnd w:id="4487"/>
      <w:bookmarkEnd w:id="4488"/>
      <w:bookmarkEnd w:id="4489"/>
      <w:bookmarkEnd w:id="4490"/>
      <w:bookmarkEnd w:id="4491"/>
    </w:p>
    <w:p w14:paraId="52107D2D" w14:textId="77777777" w:rsidR="00EF45DA" w:rsidRPr="00B3056F" w:rsidRDefault="00EF45DA" w:rsidP="00EF45DA">
      <w:pPr>
        <w:pStyle w:val="Heading3"/>
      </w:pPr>
      <w:bookmarkStart w:id="4492" w:name="_Toc11338807"/>
      <w:bookmarkStart w:id="4493" w:name="_Toc27585515"/>
      <w:bookmarkStart w:id="4494" w:name="_Toc36457522"/>
      <w:bookmarkStart w:id="4495" w:name="_Toc45028440"/>
      <w:bookmarkStart w:id="4496" w:name="_Toc45029275"/>
      <w:bookmarkStart w:id="4497" w:name="_Toc51868038"/>
      <w:bookmarkStart w:id="4498" w:name="_Toc90560624"/>
      <w:r w:rsidRPr="00B3056F">
        <w:t>6.5.1</w:t>
      </w:r>
      <w:r w:rsidRPr="00B3056F">
        <w:tab/>
        <w:t>API URI</w:t>
      </w:r>
      <w:bookmarkEnd w:id="4492"/>
      <w:bookmarkEnd w:id="4493"/>
      <w:bookmarkEnd w:id="4494"/>
      <w:bookmarkEnd w:id="4495"/>
      <w:bookmarkEnd w:id="4496"/>
      <w:bookmarkEnd w:id="4497"/>
      <w:bookmarkEnd w:id="4498"/>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99" w:name="_Toc11338808"/>
      <w:bookmarkStart w:id="4500" w:name="_Toc27585516"/>
      <w:bookmarkStart w:id="4501" w:name="_Toc36457523"/>
      <w:bookmarkStart w:id="4502" w:name="_Toc45028441"/>
      <w:bookmarkStart w:id="4503" w:name="_Toc45029276"/>
      <w:bookmarkStart w:id="4504" w:name="_Toc51868039"/>
      <w:bookmarkStart w:id="4505" w:name="_Toc90560625"/>
      <w:r w:rsidRPr="00B3056F">
        <w:t>6.5.2</w:t>
      </w:r>
      <w:r w:rsidRPr="00B3056F">
        <w:tab/>
        <w:t>Usage of HTTP</w:t>
      </w:r>
      <w:bookmarkEnd w:id="4499"/>
      <w:bookmarkEnd w:id="4500"/>
      <w:bookmarkEnd w:id="4501"/>
      <w:bookmarkEnd w:id="4502"/>
      <w:bookmarkEnd w:id="4503"/>
      <w:bookmarkEnd w:id="4504"/>
      <w:bookmarkEnd w:id="4505"/>
    </w:p>
    <w:p w14:paraId="20E98EAA" w14:textId="77777777" w:rsidR="00EF45DA" w:rsidRPr="00B3056F" w:rsidRDefault="00EF45DA" w:rsidP="00EF45DA">
      <w:pPr>
        <w:pStyle w:val="Heading4"/>
      </w:pPr>
      <w:bookmarkStart w:id="4506" w:name="_Toc11338809"/>
      <w:bookmarkStart w:id="4507" w:name="_Toc27585517"/>
      <w:bookmarkStart w:id="4508" w:name="_Toc36457524"/>
      <w:bookmarkStart w:id="4509" w:name="_Toc45028442"/>
      <w:bookmarkStart w:id="4510" w:name="_Toc45029277"/>
      <w:bookmarkStart w:id="4511" w:name="_Toc51868040"/>
      <w:bookmarkStart w:id="4512" w:name="_Toc90560626"/>
      <w:r w:rsidRPr="00B3056F">
        <w:t>6.5.2.1</w:t>
      </w:r>
      <w:r w:rsidRPr="00B3056F">
        <w:tab/>
        <w:t>General</w:t>
      </w:r>
      <w:bookmarkEnd w:id="4506"/>
      <w:bookmarkEnd w:id="4507"/>
      <w:bookmarkEnd w:id="4508"/>
      <w:bookmarkEnd w:id="4509"/>
      <w:bookmarkEnd w:id="4510"/>
      <w:bookmarkEnd w:id="4511"/>
      <w:bookmarkEnd w:id="4512"/>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513" w:name="_Toc11338810"/>
      <w:bookmarkStart w:id="4514" w:name="_Toc27585518"/>
      <w:bookmarkStart w:id="4515" w:name="_Toc36457525"/>
      <w:bookmarkStart w:id="4516" w:name="_Toc45028443"/>
      <w:bookmarkStart w:id="4517" w:name="_Toc45029278"/>
      <w:bookmarkStart w:id="4518" w:name="_Toc51868041"/>
      <w:bookmarkStart w:id="4519" w:name="_Toc90560627"/>
      <w:r w:rsidRPr="00B3056F">
        <w:t>6.5.2.2</w:t>
      </w:r>
      <w:r w:rsidRPr="00B3056F">
        <w:tab/>
        <w:t>HTTP standard headers</w:t>
      </w:r>
      <w:bookmarkEnd w:id="4513"/>
      <w:bookmarkEnd w:id="4514"/>
      <w:bookmarkEnd w:id="4515"/>
      <w:bookmarkEnd w:id="4516"/>
      <w:bookmarkEnd w:id="4517"/>
      <w:bookmarkEnd w:id="4518"/>
      <w:bookmarkEnd w:id="4519"/>
    </w:p>
    <w:p w14:paraId="6E0F713A" w14:textId="77777777" w:rsidR="00EF45DA" w:rsidRPr="00B3056F" w:rsidRDefault="00EF45DA" w:rsidP="00EF45DA">
      <w:pPr>
        <w:pStyle w:val="Heading5"/>
        <w:rPr>
          <w:lang w:eastAsia="zh-CN"/>
        </w:rPr>
      </w:pPr>
      <w:bookmarkStart w:id="4520" w:name="_Toc11338811"/>
      <w:bookmarkStart w:id="4521" w:name="_Toc27585519"/>
      <w:bookmarkStart w:id="4522" w:name="_Toc36457526"/>
      <w:bookmarkStart w:id="4523" w:name="_Toc45028444"/>
      <w:bookmarkStart w:id="4524" w:name="_Toc45029279"/>
      <w:bookmarkStart w:id="4525" w:name="_Toc51868042"/>
      <w:bookmarkStart w:id="4526" w:name="_Toc90560628"/>
      <w:r w:rsidRPr="00B3056F">
        <w:t>6.5.2.2.1</w:t>
      </w:r>
      <w:r w:rsidRPr="00B3056F">
        <w:rPr>
          <w:rFonts w:hint="eastAsia"/>
          <w:lang w:eastAsia="zh-CN"/>
        </w:rPr>
        <w:tab/>
      </w:r>
      <w:r w:rsidRPr="00B3056F">
        <w:rPr>
          <w:lang w:eastAsia="zh-CN"/>
        </w:rPr>
        <w:t>General</w:t>
      </w:r>
      <w:bookmarkEnd w:id="4520"/>
      <w:bookmarkEnd w:id="4521"/>
      <w:bookmarkEnd w:id="4522"/>
      <w:bookmarkEnd w:id="4523"/>
      <w:bookmarkEnd w:id="4524"/>
      <w:bookmarkEnd w:id="4525"/>
      <w:bookmarkEnd w:id="4526"/>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27" w:name="_Toc11338812"/>
      <w:bookmarkStart w:id="4528" w:name="_Toc27585520"/>
      <w:bookmarkStart w:id="4529" w:name="_Toc36457527"/>
      <w:bookmarkStart w:id="4530" w:name="_Toc45028445"/>
      <w:bookmarkStart w:id="4531" w:name="_Toc45029280"/>
      <w:bookmarkStart w:id="4532" w:name="_Toc51868043"/>
      <w:bookmarkStart w:id="4533" w:name="_Toc90560629"/>
      <w:r w:rsidRPr="00B3056F">
        <w:t>6.5.2.2.2</w:t>
      </w:r>
      <w:r w:rsidRPr="00B3056F">
        <w:tab/>
        <w:t>Content type</w:t>
      </w:r>
      <w:bookmarkEnd w:id="4527"/>
      <w:bookmarkEnd w:id="4528"/>
      <w:bookmarkEnd w:id="4529"/>
      <w:bookmarkEnd w:id="4530"/>
      <w:bookmarkEnd w:id="4531"/>
      <w:bookmarkEnd w:id="4532"/>
      <w:bookmarkEnd w:id="4533"/>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534" w:name="_Toc11338813"/>
      <w:bookmarkStart w:id="4535" w:name="_Toc27585521"/>
      <w:bookmarkStart w:id="4536" w:name="_Toc36457528"/>
      <w:bookmarkStart w:id="4537" w:name="_Toc45028446"/>
      <w:bookmarkStart w:id="4538" w:name="_Toc45029281"/>
      <w:bookmarkStart w:id="4539" w:name="_Toc51868044"/>
      <w:bookmarkStart w:id="4540" w:name="_Toc90560630"/>
      <w:r w:rsidRPr="00B3056F">
        <w:t>6.5.2.3</w:t>
      </w:r>
      <w:r w:rsidRPr="00B3056F">
        <w:tab/>
        <w:t>HTTP custom headers</w:t>
      </w:r>
      <w:bookmarkEnd w:id="4534"/>
      <w:bookmarkEnd w:id="4535"/>
      <w:bookmarkEnd w:id="4536"/>
      <w:bookmarkEnd w:id="4537"/>
      <w:bookmarkEnd w:id="4538"/>
      <w:bookmarkEnd w:id="4539"/>
      <w:bookmarkEnd w:id="4540"/>
    </w:p>
    <w:p w14:paraId="1CF1E8D5" w14:textId="77777777" w:rsidR="00EF45DA" w:rsidRPr="00B3056F" w:rsidRDefault="00EF45DA" w:rsidP="00EF45DA">
      <w:pPr>
        <w:pStyle w:val="Heading5"/>
        <w:rPr>
          <w:lang w:eastAsia="zh-CN"/>
        </w:rPr>
      </w:pPr>
      <w:bookmarkStart w:id="4541" w:name="_Toc11338814"/>
      <w:bookmarkStart w:id="4542" w:name="_Toc27585522"/>
      <w:bookmarkStart w:id="4543" w:name="_Toc36457529"/>
      <w:bookmarkStart w:id="4544" w:name="_Toc45028447"/>
      <w:bookmarkStart w:id="4545" w:name="_Toc45029282"/>
      <w:bookmarkStart w:id="4546" w:name="_Toc51868045"/>
      <w:bookmarkStart w:id="4547" w:name="_Toc90560631"/>
      <w:r w:rsidRPr="00B3056F">
        <w:t>6.5.2.3.1</w:t>
      </w:r>
      <w:r w:rsidRPr="00B3056F">
        <w:rPr>
          <w:rFonts w:hint="eastAsia"/>
          <w:lang w:eastAsia="zh-CN"/>
        </w:rPr>
        <w:tab/>
      </w:r>
      <w:r w:rsidRPr="00B3056F">
        <w:rPr>
          <w:lang w:eastAsia="zh-CN"/>
        </w:rPr>
        <w:t>General</w:t>
      </w:r>
      <w:bookmarkEnd w:id="4541"/>
      <w:bookmarkEnd w:id="4542"/>
      <w:bookmarkEnd w:id="4543"/>
      <w:bookmarkEnd w:id="4544"/>
      <w:bookmarkEnd w:id="4545"/>
      <w:bookmarkEnd w:id="4546"/>
      <w:bookmarkEnd w:id="4547"/>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48" w:name="_Toc11338815"/>
      <w:bookmarkStart w:id="4549" w:name="_Toc27585523"/>
      <w:bookmarkStart w:id="4550" w:name="_Toc36457530"/>
      <w:bookmarkStart w:id="4551" w:name="_Toc45028448"/>
      <w:bookmarkStart w:id="4552" w:name="_Toc45029283"/>
      <w:bookmarkStart w:id="4553" w:name="_Toc51868046"/>
      <w:bookmarkStart w:id="4554" w:name="_Toc90560632"/>
      <w:r w:rsidRPr="00B3056F">
        <w:lastRenderedPageBreak/>
        <w:t>6.5.3</w:t>
      </w:r>
      <w:r w:rsidRPr="00B3056F">
        <w:tab/>
        <w:t>Resources</w:t>
      </w:r>
      <w:bookmarkEnd w:id="4548"/>
      <w:bookmarkEnd w:id="4549"/>
      <w:bookmarkEnd w:id="4550"/>
      <w:bookmarkEnd w:id="4551"/>
      <w:bookmarkEnd w:id="4552"/>
      <w:bookmarkEnd w:id="4553"/>
      <w:bookmarkEnd w:id="4554"/>
    </w:p>
    <w:p w14:paraId="31897EFF" w14:textId="77777777" w:rsidR="00EF45DA" w:rsidRPr="00B3056F" w:rsidRDefault="00EF45DA" w:rsidP="00EF45DA">
      <w:pPr>
        <w:pStyle w:val="Heading4"/>
      </w:pPr>
      <w:bookmarkStart w:id="4555" w:name="_Toc11338816"/>
      <w:bookmarkStart w:id="4556" w:name="_Toc27585524"/>
      <w:bookmarkStart w:id="4557" w:name="_Toc36457531"/>
      <w:bookmarkStart w:id="4558" w:name="_Toc45028449"/>
      <w:bookmarkStart w:id="4559" w:name="_Toc45029284"/>
      <w:bookmarkStart w:id="4560" w:name="_Toc51868047"/>
      <w:bookmarkStart w:id="4561" w:name="_Toc90560633"/>
      <w:r w:rsidRPr="00B3056F">
        <w:t>6.5.3.1</w:t>
      </w:r>
      <w:r w:rsidRPr="00B3056F">
        <w:tab/>
        <w:t>Overview</w:t>
      </w:r>
      <w:bookmarkEnd w:id="4555"/>
      <w:bookmarkEnd w:id="4556"/>
      <w:bookmarkEnd w:id="4557"/>
      <w:bookmarkEnd w:id="4558"/>
      <w:bookmarkEnd w:id="4559"/>
      <w:bookmarkEnd w:id="4560"/>
      <w:bookmarkEnd w:id="4561"/>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8pt;height:367.8pt" o:ole="">
            <v:imagedata r:id="rId182" o:title=""/>
          </v:shape>
          <o:OLEObject Type="Embed" ProgID="Visio.Drawing.11" ShapeID="_x0000_i1112" DrawAspect="Content" ObjectID="_1701174516"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62" w:name="_Toc11338817"/>
      <w:bookmarkStart w:id="4563" w:name="_Toc27585525"/>
      <w:bookmarkStart w:id="4564" w:name="_Toc36457532"/>
      <w:bookmarkStart w:id="4565" w:name="_Toc45028450"/>
      <w:bookmarkStart w:id="4566" w:name="_Toc45029285"/>
      <w:bookmarkStart w:id="4567" w:name="_Toc51868048"/>
      <w:bookmarkStart w:id="4568" w:name="_Toc90560634"/>
      <w:r w:rsidRPr="00B3056F">
        <w:lastRenderedPageBreak/>
        <w:t>6.5.3.2</w:t>
      </w:r>
      <w:r w:rsidRPr="00B3056F">
        <w:tab/>
        <w:t>Resource: PpData</w:t>
      </w:r>
      <w:bookmarkEnd w:id="4562"/>
      <w:bookmarkEnd w:id="4563"/>
      <w:bookmarkEnd w:id="4564"/>
      <w:bookmarkEnd w:id="4565"/>
      <w:bookmarkEnd w:id="4566"/>
      <w:bookmarkEnd w:id="4567"/>
      <w:bookmarkEnd w:id="4568"/>
    </w:p>
    <w:p w14:paraId="63B4676E" w14:textId="77777777" w:rsidR="00EF45DA" w:rsidRPr="00B3056F" w:rsidRDefault="00EF45DA" w:rsidP="00EF45DA">
      <w:pPr>
        <w:pStyle w:val="Heading5"/>
      </w:pPr>
      <w:bookmarkStart w:id="4569" w:name="_Toc11338818"/>
      <w:bookmarkStart w:id="4570" w:name="_Toc27585526"/>
      <w:bookmarkStart w:id="4571" w:name="_Toc36457533"/>
      <w:bookmarkStart w:id="4572" w:name="_Toc45028451"/>
      <w:bookmarkStart w:id="4573" w:name="_Toc45029286"/>
      <w:bookmarkStart w:id="4574" w:name="_Toc51868049"/>
      <w:bookmarkStart w:id="4575" w:name="_Toc90560635"/>
      <w:r w:rsidRPr="00B3056F">
        <w:t>6.5.3.2.1</w:t>
      </w:r>
      <w:r w:rsidRPr="00B3056F">
        <w:tab/>
        <w:t>Description</w:t>
      </w:r>
      <w:bookmarkEnd w:id="4569"/>
      <w:bookmarkEnd w:id="4570"/>
      <w:bookmarkEnd w:id="4571"/>
      <w:bookmarkEnd w:id="4572"/>
      <w:bookmarkEnd w:id="4573"/>
      <w:bookmarkEnd w:id="4574"/>
      <w:bookmarkEnd w:id="4575"/>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76" w:name="_Toc11338819"/>
      <w:bookmarkStart w:id="4577" w:name="_Toc27585527"/>
      <w:bookmarkStart w:id="4578" w:name="_Toc36457534"/>
      <w:bookmarkStart w:id="4579" w:name="_Toc45028452"/>
      <w:bookmarkStart w:id="4580" w:name="_Toc45029287"/>
      <w:bookmarkStart w:id="4581" w:name="_Toc51868050"/>
      <w:bookmarkStart w:id="4582" w:name="_Toc90560636"/>
      <w:r w:rsidRPr="00B3056F">
        <w:t>6.5.3.2.2</w:t>
      </w:r>
      <w:r w:rsidRPr="00B3056F">
        <w:tab/>
        <w:t>Resource Definition</w:t>
      </w:r>
      <w:bookmarkEnd w:id="4576"/>
      <w:bookmarkEnd w:id="4577"/>
      <w:bookmarkEnd w:id="4578"/>
      <w:bookmarkEnd w:id="4579"/>
      <w:bookmarkEnd w:id="4580"/>
      <w:bookmarkEnd w:id="4581"/>
      <w:bookmarkEnd w:id="4582"/>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83" w:name="_Toc11338820"/>
      <w:bookmarkStart w:id="4584" w:name="_Toc27585528"/>
      <w:bookmarkStart w:id="4585" w:name="_Toc36457535"/>
      <w:bookmarkStart w:id="4586" w:name="_Toc45028453"/>
      <w:bookmarkStart w:id="4587" w:name="_Toc45029288"/>
      <w:bookmarkStart w:id="4588" w:name="_Toc51868051"/>
      <w:bookmarkStart w:id="4589" w:name="_Toc90560637"/>
      <w:r w:rsidRPr="00B3056F">
        <w:t>6.5.3.2.3</w:t>
      </w:r>
      <w:r w:rsidRPr="00B3056F">
        <w:tab/>
        <w:t>Resource Standard Methods</w:t>
      </w:r>
      <w:bookmarkEnd w:id="4583"/>
      <w:bookmarkEnd w:id="4584"/>
      <w:bookmarkEnd w:id="4585"/>
      <w:bookmarkEnd w:id="4586"/>
      <w:bookmarkEnd w:id="4587"/>
      <w:bookmarkEnd w:id="4588"/>
      <w:bookmarkEnd w:id="4589"/>
    </w:p>
    <w:p w14:paraId="12293AEF" w14:textId="77777777" w:rsidR="00EF45DA" w:rsidRPr="00B3056F" w:rsidRDefault="00EF45DA" w:rsidP="00EF45DA">
      <w:pPr>
        <w:pStyle w:val="Heading6"/>
      </w:pPr>
      <w:bookmarkStart w:id="4590" w:name="_Toc11338821"/>
      <w:bookmarkStart w:id="4591" w:name="_Toc27585529"/>
      <w:bookmarkStart w:id="4592" w:name="_Toc36457536"/>
      <w:bookmarkStart w:id="4593" w:name="_Toc45028454"/>
      <w:bookmarkStart w:id="4594" w:name="_Toc45029289"/>
      <w:bookmarkStart w:id="4595" w:name="_Toc51868052"/>
      <w:bookmarkStart w:id="4596" w:name="_Toc90560638"/>
      <w:r w:rsidRPr="00B3056F">
        <w:t>6.5.3.2.3.1</w:t>
      </w:r>
      <w:r w:rsidRPr="00B3056F">
        <w:tab/>
        <w:t>PATCH</w:t>
      </w:r>
      <w:bookmarkEnd w:id="4590"/>
      <w:bookmarkEnd w:id="4591"/>
      <w:bookmarkEnd w:id="4592"/>
      <w:bookmarkEnd w:id="4593"/>
      <w:bookmarkEnd w:id="4594"/>
      <w:bookmarkEnd w:id="4595"/>
      <w:bookmarkEnd w:id="4596"/>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97" w:name="_Toc27585530"/>
      <w:bookmarkStart w:id="4598" w:name="_Toc36457537"/>
      <w:bookmarkStart w:id="4599" w:name="_Toc45028455"/>
      <w:bookmarkStart w:id="4600" w:name="_Toc45029290"/>
      <w:bookmarkStart w:id="4601" w:name="_Toc51868053"/>
      <w:bookmarkStart w:id="4602" w:name="_Toc11338822"/>
      <w:bookmarkStart w:id="4603" w:name="_Toc90560639"/>
      <w:r w:rsidRPr="00B3056F">
        <w:t>6.5.3.3</w:t>
      </w:r>
      <w:r w:rsidRPr="00B3056F">
        <w:tab/>
        <w:t>Resource: 5GVnGroupConfiguration</w:t>
      </w:r>
      <w:bookmarkEnd w:id="4597"/>
      <w:bookmarkEnd w:id="4598"/>
      <w:bookmarkEnd w:id="4599"/>
      <w:bookmarkEnd w:id="4600"/>
      <w:bookmarkEnd w:id="4601"/>
      <w:bookmarkEnd w:id="4603"/>
    </w:p>
    <w:p w14:paraId="0BC80BC6" w14:textId="77777777" w:rsidR="00EF45DA" w:rsidRPr="00B3056F" w:rsidRDefault="00EF45DA" w:rsidP="00EF45DA">
      <w:pPr>
        <w:pStyle w:val="Heading5"/>
      </w:pPr>
      <w:bookmarkStart w:id="4604" w:name="_Toc27585531"/>
      <w:bookmarkStart w:id="4605" w:name="_Toc36457538"/>
      <w:bookmarkStart w:id="4606" w:name="_Toc45028456"/>
      <w:bookmarkStart w:id="4607" w:name="_Toc45029291"/>
      <w:bookmarkStart w:id="4608" w:name="_Toc51868054"/>
      <w:bookmarkStart w:id="4609" w:name="_Toc90560640"/>
      <w:r w:rsidRPr="00B3056F">
        <w:t>6.5.3.3.1</w:t>
      </w:r>
      <w:r w:rsidRPr="00B3056F">
        <w:tab/>
        <w:t>Description</w:t>
      </w:r>
      <w:bookmarkEnd w:id="4604"/>
      <w:bookmarkEnd w:id="4605"/>
      <w:bookmarkEnd w:id="4606"/>
      <w:bookmarkEnd w:id="4607"/>
      <w:bookmarkEnd w:id="4608"/>
      <w:bookmarkEnd w:id="4609"/>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10" w:name="_Toc27585532"/>
      <w:bookmarkStart w:id="4611" w:name="_Toc36457539"/>
      <w:bookmarkStart w:id="4612" w:name="_Toc45028457"/>
      <w:bookmarkStart w:id="4613" w:name="_Toc45029292"/>
      <w:bookmarkStart w:id="4614" w:name="_Toc51868055"/>
      <w:bookmarkStart w:id="4615" w:name="_Toc90560641"/>
      <w:r w:rsidRPr="00B3056F">
        <w:t>6.5.3.3.2</w:t>
      </w:r>
      <w:r w:rsidRPr="00B3056F">
        <w:tab/>
        <w:t>Resource Definition</w:t>
      </w:r>
      <w:bookmarkEnd w:id="4610"/>
      <w:bookmarkEnd w:id="4611"/>
      <w:bookmarkEnd w:id="4612"/>
      <w:bookmarkEnd w:id="4613"/>
      <w:bookmarkEnd w:id="4614"/>
      <w:bookmarkEnd w:id="4615"/>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16" w:name="_Toc27585533"/>
      <w:bookmarkStart w:id="4617" w:name="_Toc36457540"/>
      <w:bookmarkStart w:id="4618" w:name="_Toc45028458"/>
      <w:bookmarkStart w:id="4619" w:name="_Toc45029293"/>
      <w:bookmarkStart w:id="4620" w:name="_Toc51868056"/>
      <w:bookmarkStart w:id="4621" w:name="_Toc90560642"/>
      <w:r w:rsidRPr="00B3056F">
        <w:t>6.5.3.3.3</w:t>
      </w:r>
      <w:r w:rsidRPr="00B3056F">
        <w:tab/>
        <w:t>Resource Standard Methods</w:t>
      </w:r>
      <w:bookmarkEnd w:id="4616"/>
      <w:bookmarkEnd w:id="4617"/>
      <w:bookmarkEnd w:id="4618"/>
      <w:bookmarkEnd w:id="4619"/>
      <w:bookmarkEnd w:id="4620"/>
      <w:bookmarkEnd w:id="4621"/>
    </w:p>
    <w:p w14:paraId="4498CA91" w14:textId="77777777" w:rsidR="00EF45DA" w:rsidRPr="00B3056F" w:rsidRDefault="00EF45DA" w:rsidP="00EF45DA">
      <w:pPr>
        <w:pStyle w:val="Heading6"/>
      </w:pPr>
      <w:bookmarkStart w:id="4622" w:name="_Toc27585534"/>
      <w:bookmarkStart w:id="4623" w:name="_Toc36457541"/>
      <w:bookmarkStart w:id="4624" w:name="_Toc45028459"/>
      <w:bookmarkStart w:id="4625" w:name="_Toc45029294"/>
      <w:bookmarkStart w:id="4626" w:name="_Toc51868057"/>
      <w:bookmarkStart w:id="4627" w:name="_Toc90560643"/>
      <w:r w:rsidRPr="00B3056F">
        <w:t>6.5.3.3.3.1</w:t>
      </w:r>
      <w:r w:rsidRPr="00B3056F">
        <w:tab/>
        <w:t>PUT</w:t>
      </w:r>
      <w:bookmarkEnd w:id="4622"/>
      <w:bookmarkEnd w:id="4623"/>
      <w:bookmarkEnd w:id="4624"/>
      <w:bookmarkEnd w:id="4625"/>
      <w:bookmarkEnd w:id="4626"/>
      <w:bookmarkEnd w:id="4627"/>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4628" w:name="_Toc27585535"/>
      <w:bookmarkStart w:id="4629" w:name="_Toc36457542"/>
      <w:bookmarkStart w:id="4630" w:name="_Toc45028460"/>
      <w:bookmarkStart w:id="4631" w:name="_Toc45029295"/>
      <w:bookmarkStart w:id="4632" w:name="_Toc51868058"/>
      <w:bookmarkStart w:id="4633" w:name="_Toc90560644"/>
      <w:r w:rsidRPr="00B3056F">
        <w:t>6.5.3.3.3.2</w:t>
      </w:r>
      <w:r w:rsidRPr="00B3056F">
        <w:tab/>
        <w:t>DELETE</w:t>
      </w:r>
      <w:bookmarkEnd w:id="4628"/>
      <w:bookmarkEnd w:id="4629"/>
      <w:bookmarkEnd w:id="4630"/>
      <w:bookmarkEnd w:id="4631"/>
      <w:bookmarkEnd w:id="4632"/>
      <w:bookmarkEnd w:id="4633"/>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4634" w:name="_Toc27585536"/>
      <w:bookmarkStart w:id="4635" w:name="_Toc36457543"/>
      <w:bookmarkStart w:id="4636" w:name="_Toc45028461"/>
      <w:bookmarkStart w:id="4637" w:name="_Toc45029296"/>
      <w:bookmarkStart w:id="4638" w:name="_Toc51868059"/>
      <w:bookmarkStart w:id="4639" w:name="_Toc90560645"/>
      <w:r w:rsidRPr="00B3056F">
        <w:lastRenderedPageBreak/>
        <w:t>6.5.3.3.3.3</w:t>
      </w:r>
      <w:r w:rsidRPr="00B3056F">
        <w:tab/>
        <w:t>PATCH</w:t>
      </w:r>
      <w:bookmarkEnd w:id="4634"/>
      <w:bookmarkEnd w:id="4635"/>
      <w:bookmarkEnd w:id="4636"/>
      <w:bookmarkEnd w:id="4637"/>
      <w:bookmarkEnd w:id="4638"/>
      <w:bookmarkEnd w:id="4639"/>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A2491">
      <w:pPr>
        <w:pStyle w:val="Heading6"/>
      </w:pPr>
      <w:bookmarkStart w:id="4640" w:name="_Toc27585537"/>
      <w:bookmarkStart w:id="4641" w:name="_Toc36457544"/>
      <w:bookmarkStart w:id="4642" w:name="_Toc45028462"/>
      <w:bookmarkStart w:id="4643" w:name="_Toc45029297"/>
      <w:bookmarkStart w:id="4644" w:name="_Toc51868060"/>
      <w:bookmarkStart w:id="4645" w:name="_Toc90560646"/>
      <w:r w:rsidRPr="00B3056F">
        <w:t>6.5.3.3.3.</w:t>
      </w:r>
      <w:r w:rsidR="00D73BCF">
        <w:t>4</w:t>
      </w:r>
      <w:r w:rsidRPr="00B3056F">
        <w:tab/>
      </w:r>
      <w:r>
        <w:t>GET</w:t>
      </w:r>
      <w:bookmarkEnd w:id="4645"/>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46" w:name="_Toc90560647"/>
      <w:r w:rsidRPr="00B3056F">
        <w:t>6.5.4</w:t>
      </w:r>
      <w:r w:rsidRPr="00B3056F">
        <w:tab/>
        <w:t>Custom Operations without associated resources</w:t>
      </w:r>
      <w:bookmarkEnd w:id="4602"/>
      <w:bookmarkEnd w:id="4640"/>
      <w:bookmarkEnd w:id="4641"/>
      <w:bookmarkEnd w:id="4642"/>
      <w:bookmarkEnd w:id="4643"/>
      <w:bookmarkEnd w:id="4644"/>
      <w:bookmarkEnd w:id="4646"/>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647" w:name="_Toc11338823"/>
      <w:bookmarkStart w:id="4648" w:name="_Toc27585538"/>
      <w:bookmarkStart w:id="4649" w:name="_Toc36457545"/>
      <w:bookmarkStart w:id="4650" w:name="_Toc45028463"/>
      <w:bookmarkStart w:id="4651" w:name="_Toc45029298"/>
      <w:bookmarkStart w:id="4652" w:name="_Toc51868061"/>
      <w:bookmarkStart w:id="4653" w:name="_Toc90560648"/>
      <w:r w:rsidRPr="00B3056F">
        <w:t>6.5.5</w:t>
      </w:r>
      <w:r w:rsidRPr="00B3056F">
        <w:tab/>
        <w:t>Notifications</w:t>
      </w:r>
      <w:bookmarkEnd w:id="4647"/>
      <w:bookmarkEnd w:id="4648"/>
      <w:bookmarkEnd w:id="4649"/>
      <w:bookmarkEnd w:id="4650"/>
      <w:bookmarkEnd w:id="4651"/>
      <w:bookmarkEnd w:id="4652"/>
      <w:bookmarkEnd w:id="4653"/>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654" w:name="_Toc11338824"/>
      <w:bookmarkStart w:id="4655" w:name="_Toc27585539"/>
      <w:bookmarkStart w:id="4656" w:name="_Toc36457546"/>
      <w:bookmarkStart w:id="4657" w:name="_Toc45028464"/>
      <w:bookmarkStart w:id="4658" w:name="_Toc45029299"/>
      <w:bookmarkStart w:id="4659" w:name="_Toc51868062"/>
      <w:bookmarkStart w:id="4660" w:name="_Toc90560649"/>
      <w:r w:rsidRPr="00B3056F">
        <w:t>6.5.6</w:t>
      </w:r>
      <w:r w:rsidRPr="00B3056F">
        <w:tab/>
        <w:t>Data Model</w:t>
      </w:r>
      <w:bookmarkEnd w:id="4654"/>
      <w:bookmarkEnd w:id="4655"/>
      <w:bookmarkEnd w:id="4656"/>
      <w:bookmarkEnd w:id="4657"/>
      <w:bookmarkEnd w:id="4658"/>
      <w:bookmarkEnd w:id="4659"/>
      <w:bookmarkEnd w:id="4660"/>
    </w:p>
    <w:p w14:paraId="2046C1D9" w14:textId="77777777" w:rsidR="00EF45DA" w:rsidRPr="00B3056F" w:rsidRDefault="00EF45DA" w:rsidP="00EF45DA">
      <w:pPr>
        <w:pStyle w:val="Heading4"/>
      </w:pPr>
      <w:bookmarkStart w:id="4661" w:name="_Toc11338825"/>
      <w:bookmarkStart w:id="4662" w:name="_Toc27585540"/>
      <w:bookmarkStart w:id="4663" w:name="_Toc36457547"/>
      <w:bookmarkStart w:id="4664" w:name="_Toc45028465"/>
      <w:bookmarkStart w:id="4665" w:name="_Toc45029300"/>
      <w:bookmarkStart w:id="4666" w:name="_Toc51868063"/>
      <w:bookmarkStart w:id="4667" w:name="_Toc90560650"/>
      <w:r w:rsidRPr="00B3056F">
        <w:t>6.5.6.1</w:t>
      </w:r>
      <w:r w:rsidRPr="00B3056F">
        <w:tab/>
        <w:t>General</w:t>
      </w:r>
      <w:bookmarkEnd w:id="4661"/>
      <w:bookmarkEnd w:id="4662"/>
      <w:bookmarkEnd w:id="4663"/>
      <w:bookmarkEnd w:id="4664"/>
      <w:bookmarkEnd w:id="4665"/>
      <w:bookmarkEnd w:id="4666"/>
      <w:bookmarkEnd w:id="4667"/>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68" w:name="_Toc11338826"/>
      <w:bookmarkStart w:id="4669" w:name="_Toc27585541"/>
      <w:bookmarkStart w:id="4670" w:name="_Toc36457548"/>
      <w:bookmarkStart w:id="4671" w:name="_Toc45028466"/>
      <w:bookmarkStart w:id="4672" w:name="_Toc45029301"/>
      <w:bookmarkStart w:id="4673" w:name="_Toc51868064"/>
      <w:bookmarkStart w:id="4674" w:name="_Toc90560651"/>
      <w:r w:rsidRPr="00B3056F">
        <w:rPr>
          <w:lang w:val="en-US"/>
        </w:rPr>
        <w:t>6.5.6.2</w:t>
      </w:r>
      <w:r w:rsidRPr="00B3056F">
        <w:rPr>
          <w:lang w:val="en-US"/>
        </w:rPr>
        <w:tab/>
        <w:t>Structured data types</w:t>
      </w:r>
      <w:bookmarkEnd w:id="4668"/>
      <w:bookmarkEnd w:id="4669"/>
      <w:bookmarkEnd w:id="4670"/>
      <w:bookmarkEnd w:id="4671"/>
      <w:bookmarkEnd w:id="4672"/>
      <w:bookmarkEnd w:id="4673"/>
      <w:bookmarkEnd w:id="4674"/>
    </w:p>
    <w:p w14:paraId="3DFF3B41" w14:textId="77777777" w:rsidR="00EF45DA" w:rsidRPr="00B3056F" w:rsidRDefault="00EF45DA" w:rsidP="00EF45DA">
      <w:pPr>
        <w:pStyle w:val="Heading5"/>
      </w:pPr>
      <w:bookmarkStart w:id="4675" w:name="_Toc11338827"/>
      <w:bookmarkStart w:id="4676" w:name="_Toc27585542"/>
      <w:bookmarkStart w:id="4677" w:name="_Toc36457549"/>
      <w:bookmarkStart w:id="4678" w:name="_Toc45028467"/>
      <w:bookmarkStart w:id="4679" w:name="_Toc45029302"/>
      <w:bookmarkStart w:id="4680" w:name="_Toc51868065"/>
      <w:bookmarkStart w:id="4681" w:name="_Toc90560652"/>
      <w:r w:rsidRPr="00B3056F">
        <w:t>6.5.6.2.1</w:t>
      </w:r>
      <w:r w:rsidRPr="00B3056F">
        <w:tab/>
        <w:t>Introduction</w:t>
      </w:r>
      <w:bookmarkEnd w:id="4675"/>
      <w:bookmarkEnd w:id="4676"/>
      <w:bookmarkEnd w:id="4677"/>
      <w:bookmarkEnd w:id="4678"/>
      <w:bookmarkEnd w:id="4679"/>
      <w:bookmarkEnd w:id="4680"/>
      <w:bookmarkEnd w:id="4681"/>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82" w:name="_Toc11338828"/>
      <w:bookmarkStart w:id="4683" w:name="_Toc27585543"/>
      <w:bookmarkStart w:id="4684" w:name="_Toc36457550"/>
      <w:bookmarkStart w:id="4685" w:name="_Toc45028468"/>
      <w:bookmarkStart w:id="4686" w:name="_Toc45029303"/>
      <w:bookmarkStart w:id="4687" w:name="_Toc51868066"/>
      <w:bookmarkStart w:id="4688" w:name="_Toc90560653"/>
      <w:r w:rsidRPr="00B3056F">
        <w:t>6.5.6.2.2</w:t>
      </w:r>
      <w:r w:rsidRPr="00B3056F">
        <w:tab/>
        <w:t>Type: PpData</w:t>
      </w:r>
      <w:bookmarkEnd w:id="4682"/>
      <w:bookmarkEnd w:id="4683"/>
      <w:bookmarkEnd w:id="4684"/>
      <w:bookmarkEnd w:id="4685"/>
      <w:bookmarkEnd w:id="4686"/>
      <w:bookmarkEnd w:id="4687"/>
      <w:bookmarkEnd w:id="4688"/>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89" w:name="_Toc11338829"/>
      <w:bookmarkStart w:id="4690" w:name="_Toc27585544"/>
      <w:bookmarkStart w:id="4691" w:name="_Toc36457551"/>
      <w:bookmarkStart w:id="4692" w:name="_Toc45028469"/>
      <w:bookmarkStart w:id="4693" w:name="_Toc45029304"/>
      <w:bookmarkStart w:id="4694" w:name="_Toc51868067"/>
      <w:bookmarkStart w:id="4695" w:name="_Toc90560654"/>
      <w:r w:rsidRPr="00B3056F">
        <w:lastRenderedPageBreak/>
        <w:t>6.5.6.2.3</w:t>
      </w:r>
      <w:r w:rsidRPr="00B3056F">
        <w:tab/>
        <w:t>Type: CommunicationCharacteristics</w:t>
      </w:r>
      <w:bookmarkEnd w:id="4689"/>
      <w:bookmarkEnd w:id="4690"/>
      <w:bookmarkEnd w:id="4691"/>
      <w:bookmarkEnd w:id="4692"/>
      <w:bookmarkEnd w:id="4693"/>
      <w:bookmarkEnd w:id="4694"/>
      <w:bookmarkEnd w:id="4695"/>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96" w:name="_Toc11338830"/>
      <w:bookmarkStart w:id="4697" w:name="_Toc27585545"/>
      <w:bookmarkStart w:id="4698" w:name="_Toc36457552"/>
      <w:bookmarkStart w:id="4699" w:name="_Toc45028470"/>
      <w:bookmarkStart w:id="4700" w:name="_Toc45029305"/>
      <w:bookmarkStart w:id="4701" w:name="_Toc51868068"/>
      <w:bookmarkStart w:id="4702" w:name="_Toc90560655"/>
      <w:r w:rsidRPr="00B3056F">
        <w:t>6.5.6.2.4</w:t>
      </w:r>
      <w:r w:rsidRPr="00B3056F">
        <w:tab/>
        <w:t>Type: PpSubsRegTimer</w:t>
      </w:r>
      <w:bookmarkEnd w:id="4696"/>
      <w:bookmarkEnd w:id="4697"/>
      <w:bookmarkEnd w:id="4698"/>
      <w:bookmarkEnd w:id="4699"/>
      <w:bookmarkEnd w:id="4700"/>
      <w:bookmarkEnd w:id="4701"/>
      <w:bookmarkEnd w:id="4702"/>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03" w:name="_Toc11338831"/>
      <w:bookmarkStart w:id="4704" w:name="_Toc27585546"/>
      <w:bookmarkStart w:id="4705" w:name="_Toc36457553"/>
      <w:bookmarkStart w:id="4706" w:name="_Toc45028471"/>
      <w:bookmarkStart w:id="4707" w:name="_Toc45029306"/>
      <w:bookmarkStart w:id="4708" w:name="_Toc51868069"/>
      <w:bookmarkStart w:id="4709" w:name="_Toc90560656"/>
      <w:r w:rsidRPr="00B3056F">
        <w:lastRenderedPageBreak/>
        <w:t>6.5.6.2.5</w:t>
      </w:r>
      <w:r w:rsidRPr="00B3056F">
        <w:tab/>
        <w:t>Type: PpActiveTime</w:t>
      </w:r>
      <w:bookmarkEnd w:id="4703"/>
      <w:bookmarkEnd w:id="4704"/>
      <w:bookmarkEnd w:id="4705"/>
      <w:bookmarkEnd w:id="4706"/>
      <w:bookmarkEnd w:id="4707"/>
      <w:bookmarkEnd w:id="4708"/>
      <w:bookmarkEnd w:id="4709"/>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10" w:name="_Toc27585547"/>
      <w:bookmarkStart w:id="4711" w:name="_Toc36457554"/>
      <w:bookmarkStart w:id="4712" w:name="_Toc45028472"/>
      <w:bookmarkStart w:id="4713" w:name="_Toc45029307"/>
      <w:bookmarkStart w:id="4714" w:name="_Toc51868070"/>
      <w:bookmarkStart w:id="4715" w:name="_Toc11338832"/>
      <w:bookmarkStart w:id="4716" w:name="_Toc90560657"/>
      <w:r w:rsidRPr="00B3056F">
        <w:t>6.5.6.2.6</w:t>
      </w:r>
      <w:r w:rsidRPr="00B3056F">
        <w:tab/>
        <w:t>Type: 5GVnGroupConfiguration</w:t>
      </w:r>
      <w:bookmarkEnd w:id="4710"/>
      <w:bookmarkEnd w:id="4711"/>
      <w:bookmarkEnd w:id="4712"/>
      <w:bookmarkEnd w:id="4713"/>
      <w:bookmarkEnd w:id="4714"/>
      <w:bookmarkEnd w:id="4716"/>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17" w:name="_Toc27585548"/>
      <w:bookmarkStart w:id="4718" w:name="_Toc36457555"/>
      <w:bookmarkStart w:id="4719" w:name="_Toc45028473"/>
      <w:bookmarkStart w:id="4720" w:name="_Toc45029308"/>
      <w:bookmarkStart w:id="4721" w:name="_Toc51868071"/>
      <w:bookmarkStart w:id="4722" w:name="_Toc90560658"/>
      <w:r w:rsidRPr="00B3056F">
        <w:lastRenderedPageBreak/>
        <w:t>6.5.6.2.7</w:t>
      </w:r>
      <w:r w:rsidRPr="00B3056F">
        <w:tab/>
        <w:t>Type: 5GVnGroupData</w:t>
      </w:r>
      <w:bookmarkEnd w:id="4717"/>
      <w:bookmarkEnd w:id="4718"/>
      <w:bookmarkEnd w:id="4719"/>
      <w:bookmarkEnd w:id="4720"/>
      <w:bookmarkEnd w:id="4721"/>
      <w:bookmarkEnd w:id="4722"/>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23" w:name="_Toc4397123"/>
      <w:bookmarkStart w:id="4724" w:name="_Toc27585549"/>
      <w:bookmarkStart w:id="4725" w:name="_Toc36457556"/>
      <w:bookmarkStart w:id="4726" w:name="_Toc45028474"/>
      <w:bookmarkStart w:id="4727" w:name="_Toc45029309"/>
      <w:bookmarkStart w:id="4728" w:name="_Toc51868072"/>
      <w:bookmarkStart w:id="4729" w:name="_Toc90560659"/>
      <w:r w:rsidRPr="00B3056F">
        <w:lastRenderedPageBreak/>
        <w:t>6.5.6.2.8</w:t>
      </w:r>
      <w:r w:rsidRPr="00B3056F">
        <w:tab/>
        <w:t xml:space="preserve">Type: </w:t>
      </w:r>
      <w:bookmarkEnd w:id="4723"/>
      <w:r w:rsidRPr="00B3056F">
        <w:rPr>
          <w:rFonts w:hint="eastAsia"/>
          <w:lang w:eastAsia="zh-CN"/>
        </w:rPr>
        <w:t>ExpectedUeBehaviour</w:t>
      </w:r>
      <w:bookmarkEnd w:id="4724"/>
      <w:bookmarkEnd w:id="4725"/>
      <w:bookmarkEnd w:id="4726"/>
      <w:bookmarkEnd w:id="4727"/>
      <w:bookmarkEnd w:id="4728"/>
      <w:bookmarkEnd w:id="4729"/>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730" w:name="_MCCTEMPBM_CRPT55630119___7"/>
            <w:bookmarkEnd w:id="4730"/>
          </w:p>
        </w:tc>
      </w:tr>
    </w:tbl>
    <w:p w14:paraId="7E7F98D9" w14:textId="77777777" w:rsidR="00EF45DA" w:rsidRPr="00B3056F" w:rsidRDefault="00EF45DA" w:rsidP="00EF45DA">
      <w:bookmarkStart w:id="4731" w:name="_Toc27585550"/>
    </w:p>
    <w:p w14:paraId="0017B612" w14:textId="77777777" w:rsidR="00EF45DA" w:rsidRPr="00B3056F" w:rsidRDefault="00EF45DA" w:rsidP="00EF45DA">
      <w:pPr>
        <w:pStyle w:val="Heading5"/>
      </w:pPr>
      <w:bookmarkStart w:id="4732" w:name="_Toc36457557"/>
      <w:bookmarkStart w:id="4733" w:name="_Toc45028475"/>
      <w:bookmarkStart w:id="4734" w:name="_Toc45029310"/>
      <w:bookmarkStart w:id="4735" w:name="_Toc51868073"/>
      <w:bookmarkStart w:id="4736" w:name="_Toc90560660"/>
      <w:r w:rsidRPr="00B3056F">
        <w:lastRenderedPageBreak/>
        <w:t>6.5.6.2.9</w:t>
      </w:r>
      <w:r w:rsidRPr="00B3056F">
        <w:tab/>
        <w:t>Void</w:t>
      </w:r>
      <w:bookmarkEnd w:id="4731"/>
      <w:bookmarkEnd w:id="4732"/>
      <w:bookmarkEnd w:id="4733"/>
      <w:bookmarkEnd w:id="4734"/>
      <w:bookmarkEnd w:id="4735"/>
      <w:bookmarkEnd w:id="4736"/>
    </w:p>
    <w:p w14:paraId="28B0801F" w14:textId="77777777" w:rsidR="00EF45DA" w:rsidRPr="00B3056F" w:rsidRDefault="00EF45DA" w:rsidP="00EF45DA">
      <w:pPr>
        <w:pStyle w:val="Heading5"/>
        <w:rPr>
          <w:lang w:eastAsia="zh-CN"/>
        </w:rPr>
      </w:pPr>
      <w:bookmarkStart w:id="4737" w:name="_Toc27585551"/>
      <w:bookmarkStart w:id="4738" w:name="_Toc36457558"/>
      <w:bookmarkStart w:id="4739" w:name="_Toc45028476"/>
      <w:bookmarkStart w:id="4740" w:name="_Toc45029311"/>
      <w:bookmarkStart w:id="4741" w:name="_Toc51868074"/>
      <w:bookmarkStart w:id="4742" w:name="_Toc90560661"/>
      <w:r w:rsidRPr="00B3056F">
        <w:t>6.5.6.2.10</w:t>
      </w:r>
      <w:r w:rsidRPr="00B3056F">
        <w:tab/>
        <w:t xml:space="preserve">Type: </w:t>
      </w:r>
      <w:r w:rsidRPr="00B3056F">
        <w:rPr>
          <w:lang w:eastAsia="zh-CN"/>
        </w:rPr>
        <w:t>LocationArea</w:t>
      </w:r>
      <w:bookmarkEnd w:id="4737"/>
      <w:bookmarkEnd w:id="4738"/>
      <w:bookmarkEnd w:id="4739"/>
      <w:bookmarkEnd w:id="4740"/>
      <w:bookmarkEnd w:id="4741"/>
      <w:bookmarkEnd w:id="4742"/>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43" w:name="_Toc27585552"/>
      <w:bookmarkStart w:id="4744" w:name="_Toc36457559"/>
      <w:bookmarkStart w:id="4745" w:name="_Toc45028477"/>
      <w:bookmarkStart w:id="4746" w:name="_Toc45029312"/>
      <w:bookmarkStart w:id="4747" w:name="_Toc51868075"/>
      <w:bookmarkStart w:id="4748" w:name="_Toc90560662"/>
      <w:r w:rsidRPr="00B3056F">
        <w:t>6.5.6.2.11</w:t>
      </w:r>
      <w:r w:rsidRPr="00B3056F">
        <w:tab/>
        <w:t xml:space="preserve">Type: </w:t>
      </w:r>
      <w:r w:rsidRPr="00B3056F">
        <w:rPr>
          <w:lang w:eastAsia="zh-CN"/>
        </w:rPr>
        <w:t>NetworkAreaInfo</w:t>
      </w:r>
      <w:bookmarkEnd w:id="4743"/>
      <w:bookmarkEnd w:id="4744"/>
      <w:bookmarkEnd w:id="4745"/>
      <w:bookmarkEnd w:id="4746"/>
      <w:bookmarkEnd w:id="4747"/>
      <w:bookmarkEnd w:id="4748"/>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49" w:name="_Toc27585553"/>
      <w:bookmarkStart w:id="4750" w:name="_Toc36457560"/>
      <w:bookmarkStart w:id="4751" w:name="_Toc45028478"/>
      <w:bookmarkStart w:id="4752" w:name="_Toc45029313"/>
      <w:bookmarkStart w:id="4753" w:name="_Toc51868076"/>
      <w:bookmarkStart w:id="4754" w:name="_Toc90560663"/>
      <w:r w:rsidRPr="00B3056F">
        <w:t>6.5.6.2.12</w:t>
      </w:r>
      <w:r w:rsidRPr="00B3056F">
        <w:tab/>
        <w:t xml:space="preserve">Type: </w:t>
      </w:r>
      <w:r w:rsidRPr="00B3056F">
        <w:rPr>
          <w:rFonts w:hint="eastAsia"/>
          <w:lang w:eastAsia="zh-CN"/>
        </w:rPr>
        <w:t>E</w:t>
      </w:r>
      <w:r w:rsidRPr="00B3056F">
        <w:rPr>
          <w:lang w:eastAsia="zh-CN"/>
        </w:rPr>
        <w:t>cRestriction</w:t>
      </w:r>
      <w:bookmarkEnd w:id="4749"/>
      <w:bookmarkEnd w:id="4750"/>
      <w:bookmarkEnd w:id="4751"/>
      <w:bookmarkEnd w:id="4752"/>
      <w:bookmarkEnd w:id="4753"/>
      <w:bookmarkEnd w:id="4754"/>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755" w:name="_Toc27585554"/>
    </w:p>
    <w:p w14:paraId="74AB5E39" w14:textId="77777777" w:rsidR="00EF45DA" w:rsidRPr="00B3056F" w:rsidRDefault="00EF45DA" w:rsidP="00EF45DA">
      <w:pPr>
        <w:pStyle w:val="Heading5"/>
      </w:pPr>
      <w:bookmarkStart w:id="4756" w:name="_Toc36457561"/>
      <w:bookmarkStart w:id="4757" w:name="_Toc45028479"/>
      <w:bookmarkStart w:id="4758" w:name="_Toc45029314"/>
      <w:bookmarkStart w:id="4759" w:name="_Toc51868077"/>
      <w:bookmarkStart w:id="4760" w:name="_Toc90560664"/>
      <w:r w:rsidRPr="00B3056F">
        <w:lastRenderedPageBreak/>
        <w:t>6.5.6.2.13</w:t>
      </w:r>
      <w:r w:rsidRPr="00B3056F">
        <w:tab/>
        <w:t>Type: PlmnEcInfo</w:t>
      </w:r>
      <w:bookmarkEnd w:id="4755"/>
      <w:bookmarkEnd w:id="4756"/>
      <w:bookmarkEnd w:id="4757"/>
      <w:bookmarkEnd w:id="4758"/>
      <w:bookmarkEnd w:id="4759"/>
      <w:bookmarkEnd w:id="4760"/>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761" w:name="_Toc27585555"/>
      <w:bookmarkStart w:id="4762" w:name="_Toc36457562"/>
      <w:bookmarkStart w:id="4763" w:name="_Toc45028480"/>
      <w:bookmarkStart w:id="4764" w:name="_Toc45029315"/>
      <w:bookmarkStart w:id="4765" w:name="_Toc51868078"/>
      <w:bookmarkStart w:id="4766" w:name="_Toc90560665"/>
      <w:r w:rsidRPr="00B3056F">
        <w:t>6.5.6.2.14</w:t>
      </w:r>
      <w:r w:rsidRPr="00B3056F">
        <w:tab/>
        <w:t>Type: PpDlPacketCountExt</w:t>
      </w:r>
      <w:bookmarkEnd w:id="4761"/>
      <w:bookmarkEnd w:id="4762"/>
      <w:bookmarkEnd w:id="4763"/>
      <w:bookmarkEnd w:id="4764"/>
      <w:bookmarkEnd w:id="4765"/>
      <w:bookmarkEnd w:id="4766"/>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67" w:name="_Toc36457563"/>
      <w:bookmarkStart w:id="4768" w:name="_Toc45028481"/>
      <w:bookmarkStart w:id="4769" w:name="_Toc45029316"/>
      <w:bookmarkStart w:id="4770" w:name="_Toc51868079"/>
      <w:bookmarkStart w:id="4771" w:name="_Toc27585556"/>
      <w:bookmarkStart w:id="4772" w:name="_Toc90560666"/>
      <w:r w:rsidRPr="00B3056F">
        <w:lastRenderedPageBreak/>
        <w:t>6.5.6.2.15</w:t>
      </w:r>
      <w:r w:rsidRPr="00B3056F">
        <w:tab/>
        <w:t xml:space="preserve">Type: </w:t>
      </w:r>
      <w:r w:rsidRPr="00B3056F">
        <w:rPr>
          <w:lang w:eastAsia="zh-CN"/>
        </w:rPr>
        <w:t>Pp</w:t>
      </w:r>
      <w:r w:rsidRPr="00B3056F">
        <w:rPr>
          <w:rFonts w:eastAsia="Malgun Gothic"/>
        </w:rPr>
        <w:t>MaximumResponseTime</w:t>
      </w:r>
      <w:bookmarkEnd w:id="4767"/>
      <w:bookmarkEnd w:id="4768"/>
      <w:bookmarkEnd w:id="4769"/>
      <w:bookmarkEnd w:id="4770"/>
      <w:bookmarkEnd w:id="4772"/>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73" w:name="_Toc36457564"/>
      <w:bookmarkStart w:id="4774" w:name="_Toc45028482"/>
      <w:bookmarkStart w:id="4775" w:name="_Toc45029317"/>
      <w:bookmarkStart w:id="4776" w:name="_Toc51868080"/>
      <w:bookmarkStart w:id="4777" w:name="_Toc90560667"/>
      <w:r w:rsidRPr="00B3056F">
        <w:t>6.5.6.2.16</w:t>
      </w:r>
      <w:r w:rsidRPr="00B3056F">
        <w:tab/>
        <w:t xml:space="preserve">Type: </w:t>
      </w:r>
      <w:r w:rsidRPr="00B3056F">
        <w:rPr>
          <w:rFonts w:eastAsia="Malgun Gothic"/>
        </w:rPr>
        <w:t>PpMaximumLatency</w:t>
      </w:r>
      <w:bookmarkEnd w:id="4773"/>
      <w:bookmarkEnd w:id="4774"/>
      <w:bookmarkEnd w:id="4775"/>
      <w:bookmarkEnd w:id="4776"/>
      <w:bookmarkEnd w:id="4777"/>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78" w:name="_Toc36457565"/>
      <w:bookmarkStart w:id="4779" w:name="_Toc45028483"/>
      <w:bookmarkStart w:id="4780" w:name="_Toc45029318"/>
      <w:bookmarkStart w:id="4781" w:name="_Toc51868081"/>
      <w:bookmarkStart w:id="4782" w:name="_Toc90560668"/>
      <w:r w:rsidRPr="00B3056F">
        <w:lastRenderedPageBreak/>
        <w:t>6.5.6.2.17</w:t>
      </w:r>
      <w:r w:rsidRPr="00B3056F">
        <w:tab/>
        <w:t>Type: LcsPrivacy</w:t>
      </w:r>
      <w:bookmarkEnd w:id="4778"/>
      <w:bookmarkEnd w:id="4779"/>
      <w:bookmarkEnd w:id="4780"/>
      <w:bookmarkEnd w:id="4781"/>
      <w:bookmarkEnd w:id="4782"/>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83" w:name="_Toc36457566"/>
      <w:bookmarkStart w:id="4784" w:name="_Toc45028484"/>
      <w:bookmarkStart w:id="4785" w:name="_Toc45029319"/>
      <w:bookmarkStart w:id="4786" w:name="_Toc51868082"/>
      <w:bookmarkStart w:id="4787" w:name="_Toc90560669"/>
      <w:r w:rsidRPr="00B3056F">
        <w:rPr>
          <w:lang w:val="en-US"/>
        </w:rPr>
        <w:t>6.5.6.3</w:t>
      </w:r>
      <w:r w:rsidRPr="00B3056F">
        <w:rPr>
          <w:lang w:val="en-US"/>
        </w:rPr>
        <w:tab/>
        <w:t>Simple data types and enumerations</w:t>
      </w:r>
      <w:bookmarkEnd w:id="4715"/>
      <w:bookmarkEnd w:id="4771"/>
      <w:bookmarkEnd w:id="4783"/>
      <w:bookmarkEnd w:id="4784"/>
      <w:bookmarkEnd w:id="4785"/>
      <w:bookmarkEnd w:id="4786"/>
      <w:bookmarkEnd w:id="4787"/>
    </w:p>
    <w:p w14:paraId="75D748F6" w14:textId="77777777" w:rsidR="00EF45DA" w:rsidRPr="00B3056F" w:rsidRDefault="00EF45DA" w:rsidP="00EF45DA">
      <w:pPr>
        <w:pStyle w:val="Heading5"/>
      </w:pPr>
      <w:bookmarkStart w:id="4788" w:name="_Toc11338833"/>
      <w:bookmarkStart w:id="4789" w:name="_Toc27585557"/>
      <w:bookmarkStart w:id="4790" w:name="_Toc36457567"/>
      <w:bookmarkStart w:id="4791" w:name="_Toc45028485"/>
      <w:bookmarkStart w:id="4792" w:name="_Toc45029320"/>
      <w:bookmarkStart w:id="4793" w:name="_Toc51868083"/>
      <w:bookmarkStart w:id="4794" w:name="_Toc90560670"/>
      <w:r w:rsidRPr="00B3056F">
        <w:t>6.5.6.3.1</w:t>
      </w:r>
      <w:r w:rsidRPr="00B3056F">
        <w:tab/>
        <w:t>Introduction</w:t>
      </w:r>
      <w:bookmarkEnd w:id="4788"/>
      <w:bookmarkEnd w:id="4789"/>
      <w:bookmarkEnd w:id="4790"/>
      <w:bookmarkEnd w:id="4791"/>
      <w:bookmarkEnd w:id="4792"/>
      <w:bookmarkEnd w:id="4793"/>
      <w:bookmarkEnd w:id="4794"/>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95" w:name="_Toc11338834"/>
      <w:bookmarkStart w:id="4796" w:name="_Toc27585558"/>
      <w:bookmarkStart w:id="4797" w:name="_Toc36457568"/>
      <w:bookmarkStart w:id="4798" w:name="_Toc45028486"/>
      <w:bookmarkStart w:id="4799" w:name="_Toc45029321"/>
      <w:bookmarkStart w:id="4800" w:name="_Toc51868084"/>
      <w:bookmarkStart w:id="4801" w:name="_Toc90560671"/>
      <w:r w:rsidRPr="00B3056F">
        <w:t>6.5.6.3.2</w:t>
      </w:r>
      <w:r w:rsidRPr="00B3056F">
        <w:tab/>
        <w:t>Simple data types</w:t>
      </w:r>
      <w:bookmarkEnd w:id="4795"/>
      <w:bookmarkEnd w:id="4796"/>
      <w:bookmarkEnd w:id="4797"/>
      <w:bookmarkEnd w:id="4798"/>
      <w:bookmarkEnd w:id="4799"/>
      <w:bookmarkEnd w:id="4800"/>
      <w:bookmarkEnd w:id="4801"/>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02" w:name="_Toc11338835"/>
      <w:bookmarkStart w:id="4803" w:name="_Toc27585559"/>
      <w:bookmarkStart w:id="4804" w:name="_Toc36457569"/>
      <w:bookmarkStart w:id="4805" w:name="_Toc45028487"/>
      <w:bookmarkStart w:id="4806" w:name="_Toc45029322"/>
      <w:bookmarkStart w:id="4807" w:name="_Toc51868085"/>
      <w:bookmarkStart w:id="4808" w:name="_Toc90560672"/>
      <w:r w:rsidRPr="00B3056F">
        <w:t>6.5.6.3.3</w:t>
      </w:r>
      <w:r w:rsidRPr="00B3056F">
        <w:tab/>
        <w:t>Void</w:t>
      </w:r>
      <w:bookmarkEnd w:id="4802"/>
      <w:bookmarkEnd w:id="4803"/>
      <w:bookmarkEnd w:id="4804"/>
      <w:bookmarkEnd w:id="4805"/>
      <w:bookmarkEnd w:id="4806"/>
      <w:bookmarkEnd w:id="4807"/>
      <w:bookmarkEnd w:id="4808"/>
    </w:p>
    <w:p w14:paraId="23C71560" w14:textId="77777777" w:rsidR="00EF45DA" w:rsidRPr="00B3056F" w:rsidRDefault="00EF45DA" w:rsidP="00EF45DA">
      <w:pPr>
        <w:pStyle w:val="Heading5"/>
      </w:pPr>
      <w:bookmarkStart w:id="4809" w:name="_Toc27585560"/>
      <w:bookmarkStart w:id="4810" w:name="_Toc36457570"/>
      <w:bookmarkStart w:id="4811" w:name="_Toc45028488"/>
      <w:bookmarkStart w:id="4812" w:name="_Toc45029323"/>
      <w:bookmarkStart w:id="4813" w:name="_Toc51868086"/>
      <w:bookmarkStart w:id="4814" w:name="_Toc11338836"/>
      <w:bookmarkStart w:id="4815" w:name="_Toc90560673"/>
      <w:r w:rsidRPr="00B3056F">
        <w:t>6.5.6.3.4</w:t>
      </w:r>
      <w:r w:rsidRPr="00B3056F">
        <w:tab/>
        <w:t>Void</w:t>
      </w:r>
      <w:bookmarkEnd w:id="4809"/>
      <w:bookmarkEnd w:id="4810"/>
      <w:bookmarkEnd w:id="4811"/>
      <w:bookmarkEnd w:id="4812"/>
      <w:bookmarkEnd w:id="4813"/>
      <w:bookmarkEnd w:id="4815"/>
    </w:p>
    <w:p w14:paraId="278BD27A" w14:textId="77777777" w:rsidR="00EF45DA" w:rsidRPr="00B3056F" w:rsidRDefault="00EF45DA" w:rsidP="00EF45DA">
      <w:pPr>
        <w:pStyle w:val="Heading3"/>
      </w:pPr>
      <w:bookmarkStart w:id="4816" w:name="_Toc27585561"/>
      <w:bookmarkStart w:id="4817" w:name="_Toc36457571"/>
      <w:bookmarkStart w:id="4818" w:name="_Toc45028489"/>
      <w:bookmarkStart w:id="4819" w:name="_Toc45029324"/>
      <w:bookmarkStart w:id="4820" w:name="_Toc51868087"/>
      <w:bookmarkStart w:id="4821" w:name="_Toc90560674"/>
      <w:r w:rsidRPr="00B3056F">
        <w:t>6.5.7</w:t>
      </w:r>
      <w:r w:rsidRPr="00B3056F">
        <w:tab/>
        <w:t>Error Handling</w:t>
      </w:r>
      <w:bookmarkEnd w:id="4814"/>
      <w:bookmarkEnd w:id="4816"/>
      <w:bookmarkEnd w:id="4817"/>
      <w:bookmarkEnd w:id="4818"/>
      <w:bookmarkEnd w:id="4819"/>
      <w:bookmarkEnd w:id="4820"/>
      <w:bookmarkEnd w:id="4821"/>
    </w:p>
    <w:p w14:paraId="3A165A8D" w14:textId="77777777" w:rsidR="00EF45DA" w:rsidRPr="00B3056F" w:rsidRDefault="00EF45DA" w:rsidP="00EF45DA">
      <w:pPr>
        <w:pStyle w:val="Heading4"/>
      </w:pPr>
      <w:bookmarkStart w:id="4822" w:name="_Toc11338837"/>
      <w:bookmarkStart w:id="4823" w:name="_Toc27585562"/>
      <w:bookmarkStart w:id="4824" w:name="_Toc36457572"/>
      <w:bookmarkStart w:id="4825" w:name="_Toc45028490"/>
      <w:bookmarkStart w:id="4826" w:name="_Toc45029325"/>
      <w:bookmarkStart w:id="4827" w:name="_Toc51868088"/>
      <w:bookmarkStart w:id="4828" w:name="_Toc90560675"/>
      <w:r w:rsidRPr="00B3056F">
        <w:t>6.5.7.1</w:t>
      </w:r>
      <w:r w:rsidRPr="00B3056F">
        <w:tab/>
        <w:t>General</w:t>
      </w:r>
      <w:bookmarkEnd w:id="4822"/>
      <w:bookmarkEnd w:id="4823"/>
      <w:bookmarkEnd w:id="4824"/>
      <w:bookmarkEnd w:id="4825"/>
      <w:bookmarkEnd w:id="4826"/>
      <w:bookmarkEnd w:id="4827"/>
      <w:bookmarkEnd w:id="4828"/>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29" w:name="_Toc11338838"/>
      <w:bookmarkStart w:id="4830" w:name="_Toc27585563"/>
      <w:bookmarkStart w:id="4831" w:name="_Toc36457573"/>
      <w:bookmarkStart w:id="4832" w:name="_Toc45028491"/>
      <w:bookmarkStart w:id="4833" w:name="_Toc45029326"/>
      <w:bookmarkStart w:id="4834" w:name="_Toc51868089"/>
      <w:bookmarkStart w:id="4835" w:name="_Toc90560676"/>
      <w:r w:rsidRPr="00B3056F">
        <w:t>6.5.7.2</w:t>
      </w:r>
      <w:r w:rsidRPr="00B3056F">
        <w:tab/>
        <w:t>Protocol Errors</w:t>
      </w:r>
      <w:bookmarkEnd w:id="4829"/>
      <w:bookmarkEnd w:id="4830"/>
      <w:bookmarkEnd w:id="4831"/>
      <w:bookmarkEnd w:id="4832"/>
      <w:bookmarkEnd w:id="4833"/>
      <w:bookmarkEnd w:id="4834"/>
      <w:bookmarkEnd w:id="4835"/>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836" w:name="_Toc11338839"/>
      <w:bookmarkStart w:id="4837" w:name="_Toc27585564"/>
      <w:bookmarkStart w:id="4838" w:name="_Toc36457574"/>
      <w:bookmarkStart w:id="4839" w:name="_Toc45028492"/>
      <w:bookmarkStart w:id="4840" w:name="_Toc45029327"/>
      <w:bookmarkStart w:id="4841" w:name="_Toc51868090"/>
      <w:bookmarkStart w:id="4842" w:name="_Toc90560677"/>
      <w:r w:rsidRPr="00B3056F">
        <w:lastRenderedPageBreak/>
        <w:t>6.5.7.3</w:t>
      </w:r>
      <w:r w:rsidRPr="00B3056F">
        <w:tab/>
        <w:t>Application Errors</w:t>
      </w:r>
      <w:bookmarkEnd w:id="4836"/>
      <w:bookmarkEnd w:id="4837"/>
      <w:bookmarkEnd w:id="4838"/>
      <w:bookmarkEnd w:id="4839"/>
      <w:bookmarkEnd w:id="4840"/>
      <w:bookmarkEnd w:id="4841"/>
      <w:bookmarkEnd w:id="4842"/>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43" w:name="_Toc11338840"/>
      <w:bookmarkStart w:id="4844" w:name="_Toc27585565"/>
      <w:bookmarkStart w:id="4845" w:name="_Toc36457575"/>
      <w:bookmarkStart w:id="4846" w:name="_Toc45028493"/>
      <w:bookmarkStart w:id="4847" w:name="_Toc45029328"/>
      <w:bookmarkStart w:id="4848" w:name="_Toc51868091"/>
      <w:bookmarkStart w:id="4849" w:name="_Toc90560678"/>
      <w:r w:rsidRPr="00B3056F">
        <w:t>6.5.8</w:t>
      </w:r>
      <w:r w:rsidRPr="00B3056F">
        <w:tab/>
        <w:t>Feature Negotiation</w:t>
      </w:r>
      <w:bookmarkEnd w:id="4843"/>
      <w:bookmarkEnd w:id="4844"/>
      <w:bookmarkEnd w:id="4845"/>
      <w:bookmarkEnd w:id="4846"/>
      <w:bookmarkEnd w:id="4847"/>
      <w:bookmarkEnd w:id="4848"/>
      <w:bookmarkEnd w:id="4849"/>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50" w:name="_Toc11338841"/>
      <w:bookmarkStart w:id="4851" w:name="_Toc27585566"/>
      <w:bookmarkStart w:id="4852" w:name="_Toc36457576"/>
      <w:bookmarkStart w:id="4853" w:name="_Toc45028494"/>
      <w:bookmarkStart w:id="4854" w:name="_Toc45029329"/>
      <w:bookmarkStart w:id="4855" w:name="_Toc51868092"/>
      <w:bookmarkStart w:id="4856" w:name="_Toc90560679"/>
      <w:r w:rsidRPr="00B3056F">
        <w:rPr>
          <w:lang w:val="en-US"/>
        </w:rPr>
        <w:t>6.5.9</w:t>
      </w:r>
      <w:r w:rsidRPr="00B3056F">
        <w:rPr>
          <w:lang w:val="en-US"/>
        </w:rPr>
        <w:tab/>
        <w:t>Security</w:t>
      </w:r>
      <w:bookmarkEnd w:id="4850"/>
      <w:bookmarkEnd w:id="4851"/>
      <w:bookmarkEnd w:id="4852"/>
      <w:bookmarkEnd w:id="4853"/>
      <w:bookmarkEnd w:id="4854"/>
      <w:bookmarkEnd w:id="4855"/>
      <w:bookmarkEnd w:id="4856"/>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57" w:name="_Toc11338842"/>
      <w:bookmarkStart w:id="4858" w:name="_Toc27585567"/>
      <w:bookmarkStart w:id="4859" w:name="_Toc36457577"/>
      <w:bookmarkStart w:id="4860" w:name="_Toc45028495"/>
      <w:bookmarkStart w:id="4861" w:name="_Toc45029330"/>
      <w:bookmarkStart w:id="4862" w:name="_Toc51868093"/>
      <w:bookmarkStart w:id="4863" w:name="_Toc90560680"/>
      <w:r w:rsidRPr="00B3056F">
        <w:t>6.6</w:t>
      </w:r>
      <w:r w:rsidRPr="00B3056F">
        <w:tab/>
        <w:t>Nudm_NIDDAuthorization Service API</w:t>
      </w:r>
      <w:bookmarkEnd w:id="4857"/>
      <w:bookmarkEnd w:id="4858"/>
      <w:bookmarkEnd w:id="4859"/>
      <w:bookmarkEnd w:id="4860"/>
      <w:bookmarkEnd w:id="4861"/>
      <w:bookmarkEnd w:id="4862"/>
      <w:bookmarkEnd w:id="4863"/>
    </w:p>
    <w:p w14:paraId="032B3814" w14:textId="77777777" w:rsidR="00EF45DA" w:rsidRPr="00B3056F" w:rsidRDefault="00EF45DA" w:rsidP="00EF45DA">
      <w:pPr>
        <w:pStyle w:val="Heading3"/>
      </w:pPr>
      <w:bookmarkStart w:id="4864" w:name="_Toc11338843"/>
      <w:bookmarkStart w:id="4865" w:name="_Toc27585568"/>
      <w:bookmarkStart w:id="4866" w:name="_Toc36457578"/>
      <w:bookmarkStart w:id="4867" w:name="_Toc45028496"/>
      <w:bookmarkStart w:id="4868" w:name="_Toc45029331"/>
      <w:bookmarkStart w:id="4869" w:name="_Toc51868094"/>
      <w:bookmarkStart w:id="4870" w:name="_Toc90560681"/>
      <w:r w:rsidRPr="00B3056F">
        <w:t>6.6.1</w:t>
      </w:r>
      <w:r w:rsidRPr="00B3056F">
        <w:tab/>
        <w:t>API URI</w:t>
      </w:r>
      <w:bookmarkEnd w:id="4864"/>
      <w:bookmarkEnd w:id="4865"/>
      <w:bookmarkEnd w:id="4866"/>
      <w:bookmarkEnd w:id="4867"/>
      <w:bookmarkEnd w:id="4868"/>
      <w:bookmarkEnd w:id="4869"/>
      <w:bookmarkEnd w:id="4870"/>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71" w:name="_Toc11338844"/>
      <w:bookmarkStart w:id="4872" w:name="_Toc27585569"/>
      <w:bookmarkStart w:id="4873" w:name="_Toc36457579"/>
      <w:bookmarkStart w:id="4874" w:name="_Toc45028497"/>
      <w:bookmarkStart w:id="4875" w:name="_Toc45029332"/>
      <w:bookmarkStart w:id="4876" w:name="_Toc51868095"/>
      <w:bookmarkStart w:id="4877" w:name="_Toc90560682"/>
      <w:r w:rsidRPr="00B3056F">
        <w:t>6.6.2</w:t>
      </w:r>
      <w:r w:rsidRPr="00B3056F">
        <w:tab/>
        <w:t>Usage of HTTP</w:t>
      </w:r>
      <w:bookmarkEnd w:id="4871"/>
      <w:bookmarkEnd w:id="4872"/>
      <w:bookmarkEnd w:id="4873"/>
      <w:bookmarkEnd w:id="4874"/>
      <w:bookmarkEnd w:id="4875"/>
      <w:bookmarkEnd w:id="4876"/>
      <w:bookmarkEnd w:id="4877"/>
    </w:p>
    <w:p w14:paraId="550420F6" w14:textId="77777777" w:rsidR="00EF45DA" w:rsidRPr="00B3056F" w:rsidRDefault="00EF45DA" w:rsidP="00EF45DA">
      <w:pPr>
        <w:pStyle w:val="Heading4"/>
      </w:pPr>
      <w:bookmarkStart w:id="4878" w:name="_Toc11338845"/>
      <w:bookmarkStart w:id="4879" w:name="_Toc27585570"/>
      <w:bookmarkStart w:id="4880" w:name="_Toc36457580"/>
      <w:bookmarkStart w:id="4881" w:name="_Toc45028498"/>
      <w:bookmarkStart w:id="4882" w:name="_Toc45029333"/>
      <w:bookmarkStart w:id="4883" w:name="_Toc51868096"/>
      <w:bookmarkStart w:id="4884" w:name="_Toc90560683"/>
      <w:r w:rsidRPr="00B3056F">
        <w:t>6.6.2.1</w:t>
      </w:r>
      <w:r w:rsidRPr="00B3056F">
        <w:tab/>
        <w:t>General</w:t>
      </w:r>
      <w:bookmarkEnd w:id="4878"/>
      <w:bookmarkEnd w:id="4879"/>
      <w:bookmarkEnd w:id="4880"/>
      <w:bookmarkEnd w:id="4881"/>
      <w:bookmarkEnd w:id="4882"/>
      <w:bookmarkEnd w:id="4883"/>
      <w:bookmarkEnd w:id="4884"/>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85" w:name="_Toc11338846"/>
      <w:bookmarkStart w:id="4886" w:name="_Toc27585571"/>
      <w:bookmarkStart w:id="4887" w:name="_Toc36457581"/>
      <w:bookmarkStart w:id="4888" w:name="_Toc45028499"/>
      <w:bookmarkStart w:id="4889" w:name="_Toc45029334"/>
      <w:bookmarkStart w:id="4890" w:name="_Toc51868097"/>
      <w:bookmarkStart w:id="4891" w:name="_Toc90560684"/>
      <w:r w:rsidRPr="00B3056F">
        <w:t>6.6.2.2</w:t>
      </w:r>
      <w:r w:rsidRPr="00B3056F">
        <w:tab/>
        <w:t>HTTP standard headers</w:t>
      </w:r>
      <w:bookmarkEnd w:id="4885"/>
      <w:bookmarkEnd w:id="4886"/>
      <w:bookmarkEnd w:id="4887"/>
      <w:bookmarkEnd w:id="4888"/>
      <w:bookmarkEnd w:id="4889"/>
      <w:bookmarkEnd w:id="4890"/>
      <w:bookmarkEnd w:id="4891"/>
    </w:p>
    <w:p w14:paraId="4DC2108B" w14:textId="77777777" w:rsidR="00EF45DA" w:rsidRPr="00B3056F" w:rsidRDefault="00EF45DA" w:rsidP="00EF45DA">
      <w:pPr>
        <w:pStyle w:val="Heading5"/>
        <w:rPr>
          <w:lang w:eastAsia="zh-CN"/>
        </w:rPr>
      </w:pPr>
      <w:bookmarkStart w:id="4892" w:name="_Toc11338847"/>
      <w:bookmarkStart w:id="4893" w:name="_Toc27585572"/>
      <w:bookmarkStart w:id="4894" w:name="_Toc36457582"/>
      <w:bookmarkStart w:id="4895" w:name="_Toc45028500"/>
      <w:bookmarkStart w:id="4896" w:name="_Toc45029335"/>
      <w:bookmarkStart w:id="4897" w:name="_Toc51868098"/>
      <w:bookmarkStart w:id="4898" w:name="_Toc90560685"/>
      <w:r w:rsidRPr="00B3056F">
        <w:t>6.6.2.2.1</w:t>
      </w:r>
      <w:r w:rsidRPr="00B3056F">
        <w:rPr>
          <w:rFonts w:hint="eastAsia"/>
          <w:lang w:eastAsia="zh-CN"/>
        </w:rPr>
        <w:tab/>
      </w:r>
      <w:r w:rsidRPr="00B3056F">
        <w:rPr>
          <w:lang w:eastAsia="zh-CN"/>
        </w:rPr>
        <w:t>General</w:t>
      </w:r>
      <w:bookmarkEnd w:id="4892"/>
      <w:bookmarkEnd w:id="4893"/>
      <w:bookmarkEnd w:id="4894"/>
      <w:bookmarkEnd w:id="4895"/>
      <w:bookmarkEnd w:id="4896"/>
      <w:bookmarkEnd w:id="4897"/>
      <w:bookmarkEnd w:id="4898"/>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99" w:name="_Toc11338848"/>
      <w:bookmarkStart w:id="4900" w:name="_Toc27585573"/>
      <w:bookmarkStart w:id="4901" w:name="_Toc36457583"/>
      <w:bookmarkStart w:id="4902" w:name="_Toc45028501"/>
      <w:bookmarkStart w:id="4903" w:name="_Toc45029336"/>
      <w:bookmarkStart w:id="4904" w:name="_Toc51868099"/>
      <w:bookmarkStart w:id="4905" w:name="_Toc90560686"/>
      <w:r w:rsidRPr="00B3056F">
        <w:t>6.6.2.2.2</w:t>
      </w:r>
      <w:r w:rsidRPr="00B3056F">
        <w:tab/>
        <w:t>Content type</w:t>
      </w:r>
      <w:bookmarkEnd w:id="4899"/>
      <w:bookmarkEnd w:id="4900"/>
      <w:bookmarkEnd w:id="4901"/>
      <w:bookmarkEnd w:id="4902"/>
      <w:bookmarkEnd w:id="4903"/>
      <w:bookmarkEnd w:id="4904"/>
      <w:bookmarkEnd w:id="4905"/>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906" w:name="_Toc11338849"/>
      <w:bookmarkStart w:id="4907" w:name="_Toc27585574"/>
      <w:bookmarkStart w:id="4908" w:name="_Toc36457584"/>
      <w:bookmarkStart w:id="4909" w:name="_Toc45028502"/>
      <w:bookmarkStart w:id="4910" w:name="_Toc45029337"/>
      <w:bookmarkStart w:id="4911" w:name="_Toc51868100"/>
      <w:bookmarkStart w:id="4912" w:name="_Toc90560687"/>
      <w:r w:rsidRPr="00B3056F">
        <w:t>6.6.2.3</w:t>
      </w:r>
      <w:r w:rsidRPr="00B3056F">
        <w:tab/>
        <w:t>HTTP custom headers</w:t>
      </w:r>
      <w:bookmarkEnd w:id="4906"/>
      <w:bookmarkEnd w:id="4907"/>
      <w:bookmarkEnd w:id="4908"/>
      <w:bookmarkEnd w:id="4909"/>
      <w:bookmarkEnd w:id="4910"/>
      <w:bookmarkEnd w:id="4911"/>
      <w:bookmarkEnd w:id="4912"/>
    </w:p>
    <w:p w14:paraId="01EBF873" w14:textId="77777777" w:rsidR="00EF45DA" w:rsidRPr="00B3056F" w:rsidRDefault="00EF45DA" w:rsidP="00EF45DA">
      <w:pPr>
        <w:pStyle w:val="Heading5"/>
        <w:rPr>
          <w:lang w:eastAsia="zh-CN"/>
        </w:rPr>
      </w:pPr>
      <w:bookmarkStart w:id="4913" w:name="_Toc11338850"/>
      <w:bookmarkStart w:id="4914" w:name="_Toc27585575"/>
      <w:bookmarkStart w:id="4915" w:name="_Toc36457585"/>
      <w:bookmarkStart w:id="4916" w:name="_Toc45028503"/>
      <w:bookmarkStart w:id="4917" w:name="_Toc45029338"/>
      <w:bookmarkStart w:id="4918" w:name="_Toc51868101"/>
      <w:bookmarkStart w:id="4919" w:name="_Toc90560688"/>
      <w:r w:rsidRPr="00B3056F">
        <w:t>6.6.2.3.1</w:t>
      </w:r>
      <w:r w:rsidRPr="00B3056F">
        <w:rPr>
          <w:rFonts w:hint="eastAsia"/>
          <w:lang w:eastAsia="zh-CN"/>
        </w:rPr>
        <w:tab/>
      </w:r>
      <w:r w:rsidRPr="00B3056F">
        <w:rPr>
          <w:lang w:eastAsia="zh-CN"/>
        </w:rPr>
        <w:t>General</w:t>
      </w:r>
      <w:bookmarkEnd w:id="4913"/>
      <w:bookmarkEnd w:id="4914"/>
      <w:bookmarkEnd w:id="4915"/>
      <w:bookmarkEnd w:id="4916"/>
      <w:bookmarkEnd w:id="4917"/>
      <w:bookmarkEnd w:id="4918"/>
      <w:bookmarkEnd w:id="4919"/>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20" w:name="_Toc11338851"/>
      <w:bookmarkStart w:id="4921" w:name="_Toc27585576"/>
      <w:bookmarkStart w:id="4922" w:name="_Toc36457586"/>
      <w:bookmarkStart w:id="4923" w:name="_Toc45028504"/>
      <w:bookmarkStart w:id="4924" w:name="_Toc45029339"/>
      <w:bookmarkStart w:id="4925" w:name="_Toc51868102"/>
      <w:bookmarkStart w:id="4926" w:name="_Toc90560689"/>
      <w:r w:rsidRPr="00B3056F">
        <w:t>6.6.3</w:t>
      </w:r>
      <w:r w:rsidRPr="00B3056F">
        <w:tab/>
        <w:t>Resources</w:t>
      </w:r>
      <w:bookmarkEnd w:id="4920"/>
      <w:bookmarkEnd w:id="4921"/>
      <w:bookmarkEnd w:id="4922"/>
      <w:bookmarkEnd w:id="4923"/>
      <w:bookmarkEnd w:id="4924"/>
      <w:bookmarkEnd w:id="4925"/>
      <w:bookmarkEnd w:id="4926"/>
    </w:p>
    <w:p w14:paraId="20E3B38C" w14:textId="77777777" w:rsidR="00EF45DA" w:rsidRPr="00B3056F" w:rsidRDefault="00EF45DA" w:rsidP="00EF45DA">
      <w:pPr>
        <w:pStyle w:val="Heading4"/>
      </w:pPr>
      <w:bookmarkStart w:id="4927" w:name="_Toc11338852"/>
      <w:bookmarkStart w:id="4928" w:name="_Toc27585577"/>
      <w:bookmarkStart w:id="4929" w:name="_Toc36457587"/>
      <w:bookmarkStart w:id="4930" w:name="_Toc45028505"/>
      <w:bookmarkStart w:id="4931" w:name="_Toc45029340"/>
      <w:bookmarkStart w:id="4932" w:name="_Toc51868103"/>
      <w:bookmarkStart w:id="4933" w:name="_Toc90560690"/>
      <w:r w:rsidRPr="00B3056F">
        <w:t>6.6.3.1</w:t>
      </w:r>
      <w:r w:rsidRPr="00B3056F">
        <w:tab/>
        <w:t>Overview</w:t>
      </w:r>
      <w:bookmarkEnd w:id="4927"/>
      <w:bookmarkEnd w:id="4928"/>
      <w:bookmarkEnd w:id="4929"/>
      <w:bookmarkEnd w:id="4930"/>
      <w:bookmarkEnd w:id="4931"/>
      <w:bookmarkEnd w:id="4932"/>
      <w:bookmarkEnd w:id="4933"/>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2pt;height:122pt" o:ole="">
            <v:imagedata r:id="rId184" o:title=""/>
          </v:shape>
          <o:OLEObject Type="Embed" ProgID="Visio.Drawing.11" ShapeID="_x0000_i1113" DrawAspect="Content" ObjectID="_1701174517"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34" w:name="_Toc11338853"/>
      <w:bookmarkStart w:id="4935" w:name="_Toc27585578"/>
      <w:bookmarkStart w:id="4936" w:name="_Toc36457588"/>
      <w:bookmarkStart w:id="4937" w:name="_Toc45028506"/>
      <w:bookmarkStart w:id="4938" w:name="_Toc45029341"/>
      <w:bookmarkStart w:id="4939" w:name="_Toc51868104"/>
      <w:bookmarkStart w:id="4940" w:name="_Toc90560691"/>
      <w:r w:rsidRPr="00B3056F">
        <w:t>6.6.3.2</w:t>
      </w:r>
      <w:r w:rsidRPr="00B3056F">
        <w:tab/>
        <w:t>Resource: ueIdentity (Document)</w:t>
      </w:r>
      <w:bookmarkEnd w:id="4934"/>
      <w:bookmarkEnd w:id="4935"/>
      <w:bookmarkEnd w:id="4936"/>
      <w:bookmarkEnd w:id="4937"/>
      <w:bookmarkEnd w:id="4938"/>
      <w:bookmarkEnd w:id="4939"/>
      <w:bookmarkEnd w:id="4940"/>
    </w:p>
    <w:p w14:paraId="5EF6115C" w14:textId="77777777" w:rsidR="00EF45DA" w:rsidRPr="00B3056F" w:rsidRDefault="00EF45DA" w:rsidP="00EF45DA">
      <w:pPr>
        <w:pStyle w:val="Heading5"/>
      </w:pPr>
      <w:bookmarkStart w:id="4941" w:name="_Toc11338854"/>
      <w:bookmarkStart w:id="4942" w:name="_Toc27585579"/>
      <w:bookmarkStart w:id="4943" w:name="_Toc36457589"/>
      <w:bookmarkStart w:id="4944" w:name="_Toc45028507"/>
      <w:bookmarkStart w:id="4945" w:name="_Toc45029342"/>
      <w:bookmarkStart w:id="4946" w:name="_Toc51868105"/>
      <w:bookmarkStart w:id="4947" w:name="_Toc90560692"/>
      <w:r w:rsidRPr="00B3056F">
        <w:t>6.6.3.2.1</w:t>
      </w:r>
      <w:r w:rsidRPr="00B3056F">
        <w:tab/>
        <w:t>Description</w:t>
      </w:r>
      <w:bookmarkEnd w:id="4941"/>
      <w:bookmarkEnd w:id="4942"/>
      <w:bookmarkEnd w:id="4943"/>
      <w:bookmarkEnd w:id="4944"/>
      <w:bookmarkEnd w:id="4945"/>
      <w:bookmarkEnd w:id="4946"/>
      <w:bookmarkEnd w:id="4947"/>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48" w:name="_Toc11338855"/>
      <w:bookmarkStart w:id="4949" w:name="_Toc27585580"/>
      <w:bookmarkStart w:id="4950" w:name="_Toc36457590"/>
      <w:bookmarkStart w:id="4951" w:name="_Toc45028508"/>
      <w:bookmarkStart w:id="4952" w:name="_Toc45029343"/>
      <w:bookmarkStart w:id="4953" w:name="_Toc51868106"/>
      <w:bookmarkStart w:id="4954" w:name="_Toc90560693"/>
      <w:r w:rsidRPr="00B3056F">
        <w:t>6.6.3.2.2</w:t>
      </w:r>
      <w:r w:rsidRPr="00B3056F">
        <w:tab/>
        <w:t>Resource Definition</w:t>
      </w:r>
      <w:bookmarkEnd w:id="4948"/>
      <w:bookmarkEnd w:id="4949"/>
      <w:bookmarkEnd w:id="4950"/>
      <w:bookmarkEnd w:id="4951"/>
      <w:bookmarkEnd w:id="4952"/>
      <w:bookmarkEnd w:id="4953"/>
      <w:bookmarkEnd w:id="4954"/>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55" w:name="_Toc11338856"/>
      <w:bookmarkStart w:id="4956" w:name="_Toc27585581"/>
      <w:bookmarkStart w:id="4957" w:name="_Toc36457591"/>
      <w:bookmarkStart w:id="4958" w:name="_Toc45028509"/>
      <w:bookmarkStart w:id="4959" w:name="_Toc45029344"/>
      <w:bookmarkStart w:id="4960" w:name="_Toc51868107"/>
      <w:bookmarkStart w:id="4961" w:name="_Toc90560694"/>
      <w:r w:rsidRPr="00B3056F">
        <w:t>6.6.3.2.3</w:t>
      </w:r>
      <w:r w:rsidRPr="00B3056F">
        <w:tab/>
        <w:t>Resource Standard Methods</w:t>
      </w:r>
      <w:bookmarkEnd w:id="4955"/>
      <w:bookmarkEnd w:id="4956"/>
      <w:bookmarkEnd w:id="4957"/>
      <w:bookmarkEnd w:id="4958"/>
      <w:bookmarkEnd w:id="4959"/>
      <w:bookmarkEnd w:id="4960"/>
      <w:bookmarkEnd w:id="4961"/>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962" w:name="_Toc27585582"/>
      <w:bookmarkStart w:id="4963" w:name="_Toc36457592"/>
      <w:bookmarkStart w:id="4964" w:name="_Toc45028510"/>
      <w:bookmarkStart w:id="4965" w:name="_Toc45029345"/>
      <w:bookmarkStart w:id="4966" w:name="_Toc51868108"/>
      <w:bookmarkStart w:id="4967" w:name="_Toc11338858"/>
      <w:bookmarkStart w:id="4968" w:name="_Toc90560695"/>
      <w:r w:rsidRPr="00B3056F">
        <w:t>6.6.3.2.4</w:t>
      </w:r>
      <w:r w:rsidRPr="00B3056F">
        <w:tab/>
        <w:t>Resource Custom Operations</w:t>
      </w:r>
      <w:bookmarkEnd w:id="4962"/>
      <w:bookmarkEnd w:id="4963"/>
      <w:bookmarkEnd w:id="4964"/>
      <w:bookmarkEnd w:id="4965"/>
      <w:bookmarkEnd w:id="4966"/>
      <w:bookmarkEnd w:id="4968"/>
    </w:p>
    <w:p w14:paraId="4602540D" w14:textId="77777777" w:rsidR="00EF45DA" w:rsidRPr="00B3056F" w:rsidRDefault="00EF45DA" w:rsidP="00EF45DA">
      <w:pPr>
        <w:pStyle w:val="Heading6"/>
        <w:ind w:left="0" w:firstLine="0"/>
      </w:pPr>
      <w:bookmarkStart w:id="4969" w:name="_Toc27585583"/>
      <w:bookmarkStart w:id="4970" w:name="_Toc36457593"/>
      <w:bookmarkStart w:id="4971" w:name="_Toc45028511"/>
      <w:bookmarkStart w:id="4972" w:name="_Toc45029346"/>
      <w:bookmarkStart w:id="4973" w:name="_Toc51868109"/>
      <w:bookmarkStart w:id="4974" w:name="_Toc90560696"/>
      <w:r w:rsidRPr="00B3056F">
        <w:t>6.6.3.2.4.1</w:t>
      </w:r>
      <w:r w:rsidRPr="00B3056F">
        <w:tab/>
        <w:t>Overview</w:t>
      </w:r>
      <w:bookmarkEnd w:id="4969"/>
      <w:bookmarkEnd w:id="4970"/>
      <w:bookmarkEnd w:id="4971"/>
      <w:bookmarkEnd w:id="4972"/>
      <w:bookmarkEnd w:id="4973"/>
      <w:bookmarkEnd w:id="497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4975" w:name="_Toc27585584"/>
      <w:bookmarkStart w:id="4976" w:name="_Toc36457594"/>
      <w:bookmarkStart w:id="4977" w:name="_Toc45028512"/>
      <w:bookmarkStart w:id="4978" w:name="_Toc45029347"/>
      <w:bookmarkStart w:id="4979" w:name="_Toc51868110"/>
      <w:bookmarkStart w:id="4980" w:name="_Toc90560697"/>
      <w:r w:rsidRPr="00B3056F">
        <w:lastRenderedPageBreak/>
        <w:t>6.6.3.2.4.2</w:t>
      </w:r>
      <w:r w:rsidRPr="00B3056F">
        <w:tab/>
        <w:t>Operation: authorize</w:t>
      </w:r>
      <w:bookmarkEnd w:id="4975"/>
      <w:bookmarkEnd w:id="4976"/>
      <w:bookmarkEnd w:id="4977"/>
      <w:bookmarkEnd w:id="4978"/>
      <w:bookmarkEnd w:id="4979"/>
      <w:bookmarkEnd w:id="4980"/>
    </w:p>
    <w:p w14:paraId="103A377A" w14:textId="77777777" w:rsidR="00EF45DA" w:rsidRPr="00B3056F" w:rsidRDefault="00EF45DA" w:rsidP="00EF45DA">
      <w:pPr>
        <w:pStyle w:val="Heading7"/>
      </w:pPr>
      <w:bookmarkStart w:id="4981" w:name="_Toc27585585"/>
      <w:bookmarkStart w:id="4982" w:name="_Toc36457595"/>
      <w:bookmarkStart w:id="4983" w:name="_Toc45028513"/>
      <w:bookmarkStart w:id="4984" w:name="_Toc45029348"/>
      <w:bookmarkStart w:id="4985" w:name="_Toc51868111"/>
      <w:bookmarkStart w:id="4986" w:name="_Toc90560698"/>
      <w:r w:rsidRPr="00B3056F">
        <w:t>6.6.3.2.4.2.1</w:t>
      </w:r>
      <w:r w:rsidRPr="00B3056F">
        <w:tab/>
        <w:t>Description</w:t>
      </w:r>
      <w:bookmarkEnd w:id="4981"/>
      <w:bookmarkEnd w:id="4982"/>
      <w:bookmarkEnd w:id="4983"/>
      <w:bookmarkEnd w:id="4984"/>
      <w:bookmarkEnd w:id="4985"/>
      <w:bookmarkEnd w:id="4986"/>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4987" w:name="_Toc27585586"/>
      <w:bookmarkStart w:id="4988" w:name="_Toc36457596"/>
      <w:bookmarkStart w:id="4989" w:name="_Toc45028514"/>
      <w:bookmarkStart w:id="4990" w:name="_Toc45029349"/>
      <w:bookmarkStart w:id="4991" w:name="_Toc51868112"/>
      <w:bookmarkStart w:id="4992" w:name="_Toc90560699"/>
      <w:r w:rsidRPr="00B3056F">
        <w:t>6.6.3.2.4.2.2</w:t>
      </w:r>
      <w:r w:rsidRPr="00B3056F">
        <w:tab/>
        <w:t>Operation Definition</w:t>
      </w:r>
      <w:bookmarkEnd w:id="4987"/>
      <w:bookmarkEnd w:id="4988"/>
      <w:bookmarkEnd w:id="4989"/>
      <w:bookmarkEnd w:id="4990"/>
      <w:bookmarkEnd w:id="4991"/>
      <w:bookmarkEnd w:id="4992"/>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93" w:name="_Toc27585587"/>
      <w:bookmarkStart w:id="4994" w:name="_Toc36457597"/>
      <w:bookmarkStart w:id="4995" w:name="_Toc45028515"/>
      <w:bookmarkStart w:id="4996" w:name="_Toc45029350"/>
      <w:bookmarkStart w:id="4997" w:name="_Toc51868113"/>
      <w:bookmarkStart w:id="4998" w:name="_Toc90560700"/>
      <w:r w:rsidRPr="00B3056F">
        <w:t>6.6.4</w:t>
      </w:r>
      <w:r w:rsidRPr="00B3056F">
        <w:tab/>
        <w:t>Custom Operations without associated resources</w:t>
      </w:r>
      <w:bookmarkEnd w:id="4967"/>
      <w:bookmarkEnd w:id="4993"/>
      <w:bookmarkEnd w:id="4994"/>
      <w:bookmarkEnd w:id="4995"/>
      <w:bookmarkEnd w:id="4996"/>
      <w:bookmarkEnd w:id="4997"/>
      <w:bookmarkEnd w:id="4998"/>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99" w:name="_Toc11338859"/>
      <w:bookmarkStart w:id="5000" w:name="_Toc27585588"/>
      <w:bookmarkStart w:id="5001" w:name="_Toc36457598"/>
      <w:bookmarkStart w:id="5002" w:name="_Toc45028516"/>
      <w:bookmarkStart w:id="5003" w:name="_Toc45029351"/>
      <w:bookmarkStart w:id="5004" w:name="_Toc51868114"/>
      <w:bookmarkStart w:id="5005" w:name="_Toc90560701"/>
      <w:r w:rsidRPr="00B3056F">
        <w:t>6.6.5</w:t>
      </w:r>
      <w:r w:rsidRPr="00B3056F">
        <w:tab/>
        <w:t>Notifications</w:t>
      </w:r>
      <w:bookmarkEnd w:id="4999"/>
      <w:bookmarkEnd w:id="5000"/>
      <w:bookmarkEnd w:id="5001"/>
      <w:bookmarkEnd w:id="5002"/>
      <w:bookmarkEnd w:id="5003"/>
      <w:bookmarkEnd w:id="5004"/>
      <w:bookmarkEnd w:id="5005"/>
    </w:p>
    <w:p w14:paraId="179592EE" w14:textId="77777777" w:rsidR="00EF45DA" w:rsidRPr="00B3056F" w:rsidRDefault="00EF45DA" w:rsidP="00EF45DA">
      <w:pPr>
        <w:pStyle w:val="Heading4"/>
      </w:pPr>
      <w:bookmarkStart w:id="5006" w:name="_Toc11338860"/>
      <w:bookmarkStart w:id="5007" w:name="_Toc27585589"/>
      <w:bookmarkStart w:id="5008" w:name="_Toc36457599"/>
      <w:bookmarkStart w:id="5009" w:name="_Toc45028517"/>
      <w:bookmarkStart w:id="5010" w:name="_Toc45029352"/>
      <w:bookmarkStart w:id="5011" w:name="_Toc51868115"/>
      <w:bookmarkStart w:id="5012" w:name="_Toc90560702"/>
      <w:r w:rsidRPr="00B3056F">
        <w:t>6.6.5.1</w:t>
      </w:r>
      <w:r w:rsidRPr="00B3056F">
        <w:tab/>
        <w:t>General</w:t>
      </w:r>
      <w:bookmarkEnd w:id="5006"/>
      <w:bookmarkEnd w:id="5007"/>
      <w:bookmarkEnd w:id="5008"/>
      <w:bookmarkEnd w:id="5009"/>
      <w:bookmarkEnd w:id="5010"/>
      <w:bookmarkEnd w:id="5011"/>
      <w:bookmarkEnd w:id="5012"/>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13" w:name="_Toc27585590"/>
      <w:bookmarkStart w:id="5014" w:name="_Toc36457600"/>
      <w:bookmarkStart w:id="5015" w:name="_Toc45028518"/>
      <w:bookmarkStart w:id="5016" w:name="_Toc45029353"/>
      <w:bookmarkStart w:id="5017" w:name="_Toc51868116"/>
      <w:bookmarkStart w:id="5018" w:name="_Toc11338861"/>
      <w:bookmarkStart w:id="5019" w:name="_Toc90560703"/>
      <w:r w:rsidRPr="00B3056F">
        <w:t>6.6.5.2</w:t>
      </w:r>
      <w:r w:rsidRPr="00B3056F">
        <w:tab/>
        <w:t>Nidd Authorization Data Update Notification</w:t>
      </w:r>
      <w:bookmarkEnd w:id="5013"/>
      <w:bookmarkEnd w:id="5014"/>
      <w:bookmarkEnd w:id="5015"/>
      <w:bookmarkEnd w:id="5016"/>
      <w:bookmarkEnd w:id="5017"/>
      <w:bookmarkEnd w:id="5019"/>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20" w:name="_Toc27585591"/>
    </w:p>
    <w:p w14:paraId="724636E4" w14:textId="77777777" w:rsidR="00EF45DA" w:rsidRPr="00B3056F" w:rsidRDefault="00EF45DA" w:rsidP="00EF45DA">
      <w:pPr>
        <w:pStyle w:val="Heading3"/>
      </w:pPr>
      <w:bookmarkStart w:id="5021" w:name="_Toc36457601"/>
      <w:bookmarkStart w:id="5022" w:name="_Toc45028519"/>
      <w:bookmarkStart w:id="5023" w:name="_Toc45029354"/>
      <w:bookmarkStart w:id="5024" w:name="_Toc51868117"/>
      <w:bookmarkStart w:id="5025" w:name="_Toc90560704"/>
      <w:r w:rsidRPr="00B3056F">
        <w:t>6.6.6</w:t>
      </w:r>
      <w:r w:rsidRPr="00B3056F">
        <w:tab/>
        <w:t>Data Model</w:t>
      </w:r>
      <w:bookmarkEnd w:id="5018"/>
      <w:bookmarkEnd w:id="5020"/>
      <w:bookmarkEnd w:id="5021"/>
      <w:bookmarkEnd w:id="5022"/>
      <w:bookmarkEnd w:id="5023"/>
      <w:bookmarkEnd w:id="5024"/>
      <w:bookmarkEnd w:id="5025"/>
    </w:p>
    <w:p w14:paraId="0AB4B195" w14:textId="77777777" w:rsidR="00EF45DA" w:rsidRPr="00B3056F" w:rsidRDefault="00EF45DA" w:rsidP="00EF45DA">
      <w:pPr>
        <w:pStyle w:val="Heading4"/>
      </w:pPr>
      <w:bookmarkStart w:id="5026" w:name="_Toc11338862"/>
      <w:bookmarkStart w:id="5027" w:name="_Toc27585592"/>
      <w:bookmarkStart w:id="5028" w:name="_Toc36457602"/>
      <w:bookmarkStart w:id="5029" w:name="_Toc45028520"/>
      <w:bookmarkStart w:id="5030" w:name="_Toc45029355"/>
      <w:bookmarkStart w:id="5031" w:name="_Toc51868118"/>
      <w:bookmarkStart w:id="5032" w:name="_Toc90560705"/>
      <w:r w:rsidRPr="00B3056F">
        <w:t>6.6.6.1</w:t>
      </w:r>
      <w:r w:rsidRPr="00B3056F">
        <w:tab/>
        <w:t>General</w:t>
      </w:r>
      <w:bookmarkEnd w:id="5026"/>
      <w:bookmarkEnd w:id="5027"/>
      <w:bookmarkEnd w:id="5028"/>
      <w:bookmarkEnd w:id="5029"/>
      <w:bookmarkEnd w:id="5030"/>
      <w:bookmarkEnd w:id="5031"/>
      <w:bookmarkEnd w:id="5032"/>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33" w:name="_Toc11338863"/>
      <w:bookmarkStart w:id="5034" w:name="_Toc27585593"/>
      <w:bookmarkStart w:id="5035" w:name="_Toc36457603"/>
      <w:bookmarkStart w:id="5036" w:name="_Toc45028521"/>
      <w:bookmarkStart w:id="5037" w:name="_Toc45029356"/>
      <w:bookmarkStart w:id="5038" w:name="_Toc51868119"/>
      <w:bookmarkStart w:id="5039" w:name="_Toc90560706"/>
      <w:r w:rsidRPr="00B3056F">
        <w:rPr>
          <w:lang w:val="en-US"/>
        </w:rPr>
        <w:lastRenderedPageBreak/>
        <w:t>6.6.6.2</w:t>
      </w:r>
      <w:r w:rsidRPr="00B3056F">
        <w:rPr>
          <w:lang w:val="en-US"/>
        </w:rPr>
        <w:tab/>
        <w:t>Structured data types</w:t>
      </w:r>
      <w:bookmarkEnd w:id="5033"/>
      <w:bookmarkEnd w:id="5034"/>
      <w:bookmarkEnd w:id="5035"/>
      <w:bookmarkEnd w:id="5036"/>
      <w:bookmarkEnd w:id="5037"/>
      <w:bookmarkEnd w:id="5038"/>
      <w:bookmarkEnd w:id="5039"/>
    </w:p>
    <w:p w14:paraId="2F6C008B" w14:textId="77777777" w:rsidR="00EF45DA" w:rsidRPr="00B3056F" w:rsidRDefault="00EF45DA" w:rsidP="00EF45DA">
      <w:pPr>
        <w:pStyle w:val="Heading5"/>
      </w:pPr>
      <w:bookmarkStart w:id="5040" w:name="_Toc11338864"/>
      <w:bookmarkStart w:id="5041" w:name="_Toc27585594"/>
      <w:bookmarkStart w:id="5042" w:name="_Toc36457604"/>
      <w:bookmarkStart w:id="5043" w:name="_Toc45028522"/>
      <w:bookmarkStart w:id="5044" w:name="_Toc45029357"/>
      <w:bookmarkStart w:id="5045" w:name="_Toc51868120"/>
      <w:bookmarkStart w:id="5046" w:name="_Toc90560707"/>
      <w:r w:rsidRPr="00B3056F">
        <w:t>6.6.6.2.1</w:t>
      </w:r>
      <w:r w:rsidRPr="00B3056F">
        <w:tab/>
        <w:t>Introduction</w:t>
      </w:r>
      <w:bookmarkEnd w:id="5040"/>
      <w:bookmarkEnd w:id="5041"/>
      <w:bookmarkEnd w:id="5042"/>
      <w:bookmarkEnd w:id="5043"/>
      <w:bookmarkEnd w:id="5044"/>
      <w:bookmarkEnd w:id="5045"/>
      <w:bookmarkEnd w:id="5046"/>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47" w:name="_Toc11338865"/>
      <w:bookmarkStart w:id="5048" w:name="_Toc27585595"/>
      <w:bookmarkStart w:id="5049" w:name="_Toc36457605"/>
      <w:bookmarkStart w:id="5050" w:name="_Toc45028523"/>
      <w:bookmarkStart w:id="5051" w:name="_Toc45029358"/>
      <w:bookmarkStart w:id="5052" w:name="_Toc51868121"/>
      <w:bookmarkStart w:id="5053" w:name="_Toc90560708"/>
      <w:r w:rsidRPr="00B3056F">
        <w:t>6.6.6.2.2</w:t>
      </w:r>
      <w:r w:rsidRPr="00B3056F">
        <w:tab/>
        <w:t>Type: AuthorizationData</w:t>
      </w:r>
      <w:bookmarkEnd w:id="5047"/>
      <w:bookmarkEnd w:id="5048"/>
      <w:bookmarkEnd w:id="5049"/>
      <w:bookmarkEnd w:id="5050"/>
      <w:bookmarkEnd w:id="5051"/>
      <w:bookmarkEnd w:id="5052"/>
      <w:bookmarkEnd w:id="5053"/>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54" w:name="_Toc11338866"/>
      <w:bookmarkStart w:id="5055" w:name="_Toc27585596"/>
      <w:bookmarkStart w:id="5056" w:name="_Toc36457606"/>
      <w:bookmarkStart w:id="5057" w:name="_Toc45028524"/>
      <w:bookmarkStart w:id="5058" w:name="_Toc45029359"/>
      <w:bookmarkStart w:id="5059" w:name="_Toc51868122"/>
      <w:bookmarkStart w:id="5060" w:name="_Toc90560709"/>
      <w:r w:rsidRPr="00B3056F">
        <w:t>6.6.6.2.3</w:t>
      </w:r>
      <w:r w:rsidRPr="00B3056F">
        <w:tab/>
        <w:t>Type: UserIdentifier</w:t>
      </w:r>
      <w:bookmarkEnd w:id="5054"/>
      <w:bookmarkEnd w:id="5055"/>
      <w:bookmarkEnd w:id="5056"/>
      <w:bookmarkEnd w:id="5057"/>
      <w:bookmarkEnd w:id="5058"/>
      <w:bookmarkEnd w:id="5059"/>
      <w:bookmarkEnd w:id="5060"/>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061" w:name="_Toc27585597"/>
      <w:bookmarkStart w:id="5062" w:name="_Toc36457607"/>
      <w:bookmarkStart w:id="5063" w:name="_Toc45028525"/>
      <w:bookmarkStart w:id="5064" w:name="_Toc45029360"/>
      <w:bookmarkStart w:id="5065" w:name="_Toc51868123"/>
      <w:bookmarkStart w:id="5066" w:name="_Toc11338867"/>
      <w:bookmarkStart w:id="5067" w:name="_Toc90560710"/>
      <w:r w:rsidRPr="00B3056F">
        <w:t>6.6.6.2.4</w:t>
      </w:r>
      <w:r w:rsidRPr="00B3056F">
        <w:tab/>
        <w:t>Type: NiddAuthUpdateInfo</w:t>
      </w:r>
      <w:bookmarkEnd w:id="5061"/>
      <w:bookmarkEnd w:id="5062"/>
      <w:bookmarkEnd w:id="5063"/>
      <w:bookmarkEnd w:id="5064"/>
      <w:bookmarkEnd w:id="5065"/>
      <w:bookmarkEnd w:id="5067"/>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68" w:name="_Toc27585598"/>
      <w:bookmarkStart w:id="5069" w:name="_Toc36457608"/>
      <w:bookmarkStart w:id="5070" w:name="_Toc45028526"/>
      <w:bookmarkStart w:id="5071" w:name="_Toc45029361"/>
      <w:bookmarkStart w:id="5072" w:name="_Toc51868124"/>
      <w:bookmarkStart w:id="5073" w:name="_Toc90560711"/>
      <w:r w:rsidRPr="00B3056F">
        <w:t>6.6.6.2.5</w:t>
      </w:r>
      <w:r w:rsidRPr="00B3056F">
        <w:tab/>
        <w:t>Type: NiddAuthUpdateNotification</w:t>
      </w:r>
      <w:bookmarkEnd w:id="5068"/>
      <w:bookmarkEnd w:id="5069"/>
      <w:bookmarkEnd w:id="5070"/>
      <w:bookmarkEnd w:id="5071"/>
      <w:bookmarkEnd w:id="5072"/>
      <w:bookmarkEnd w:id="5073"/>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74" w:name="_Toc27585599"/>
      <w:bookmarkStart w:id="5075" w:name="_Toc36457609"/>
      <w:bookmarkStart w:id="5076" w:name="_Toc45028527"/>
      <w:bookmarkStart w:id="5077" w:name="_Toc45029362"/>
      <w:bookmarkStart w:id="5078" w:name="_Toc51868125"/>
      <w:bookmarkStart w:id="5079" w:name="_Toc90560712"/>
      <w:r w:rsidRPr="00B3056F">
        <w:lastRenderedPageBreak/>
        <w:t>6.6.6.2.6</w:t>
      </w:r>
      <w:r w:rsidRPr="00B3056F">
        <w:tab/>
        <w:t>Type: AuthorizationInfo</w:t>
      </w:r>
      <w:bookmarkEnd w:id="5074"/>
      <w:bookmarkEnd w:id="5075"/>
      <w:bookmarkEnd w:id="5076"/>
      <w:bookmarkEnd w:id="5077"/>
      <w:bookmarkEnd w:id="5078"/>
      <w:bookmarkEnd w:id="5079"/>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80" w:name="_Toc27585600"/>
      <w:bookmarkStart w:id="5081" w:name="_Toc36457610"/>
      <w:bookmarkStart w:id="5082" w:name="_Toc45028528"/>
      <w:bookmarkStart w:id="5083" w:name="_Toc45029363"/>
      <w:bookmarkStart w:id="5084" w:name="_Toc51868126"/>
      <w:bookmarkStart w:id="5085" w:name="_Toc90560713"/>
      <w:r w:rsidRPr="00B3056F">
        <w:rPr>
          <w:lang w:val="en-US"/>
        </w:rPr>
        <w:t>6.6.6.3</w:t>
      </w:r>
      <w:r w:rsidRPr="00B3056F">
        <w:rPr>
          <w:lang w:val="en-US"/>
        </w:rPr>
        <w:tab/>
        <w:t>Simple data types and enumerations</w:t>
      </w:r>
      <w:bookmarkEnd w:id="5066"/>
      <w:bookmarkEnd w:id="5080"/>
      <w:bookmarkEnd w:id="5081"/>
      <w:bookmarkEnd w:id="5082"/>
      <w:bookmarkEnd w:id="5083"/>
      <w:bookmarkEnd w:id="5084"/>
      <w:bookmarkEnd w:id="5085"/>
    </w:p>
    <w:p w14:paraId="188AFF9A" w14:textId="77777777" w:rsidR="00EF45DA" w:rsidRPr="00B3056F" w:rsidRDefault="00EF45DA" w:rsidP="00EF45DA">
      <w:pPr>
        <w:pStyle w:val="Heading5"/>
      </w:pPr>
      <w:bookmarkStart w:id="5086" w:name="_Toc11338868"/>
      <w:bookmarkStart w:id="5087" w:name="_Toc27585601"/>
      <w:bookmarkStart w:id="5088" w:name="_Toc36457611"/>
      <w:bookmarkStart w:id="5089" w:name="_Toc45028529"/>
      <w:bookmarkStart w:id="5090" w:name="_Toc45029364"/>
      <w:bookmarkStart w:id="5091" w:name="_Toc51868127"/>
      <w:bookmarkStart w:id="5092" w:name="_Toc90560714"/>
      <w:r w:rsidRPr="00B3056F">
        <w:t>6.6.6.3.1</w:t>
      </w:r>
      <w:r w:rsidRPr="00B3056F">
        <w:tab/>
        <w:t>Introduction</w:t>
      </w:r>
      <w:bookmarkEnd w:id="5086"/>
      <w:bookmarkEnd w:id="5087"/>
      <w:bookmarkEnd w:id="5088"/>
      <w:bookmarkEnd w:id="5089"/>
      <w:bookmarkEnd w:id="5090"/>
      <w:bookmarkEnd w:id="5091"/>
      <w:bookmarkEnd w:id="5092"/>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93" w:name="_Toc11338869"/>
      <w:bookmarkStart w:id="5094" w:name="_Toc27585602"/>
      <w:bookmarkStart w:id="5095" w:name="_Toc36457612"/>
      <w:bookmarkStart w:id="5096" w:name="_Toc45028530"/>
      <w:bookmarkStart w:id="5097" w:name="_Toc45029365"/>
      <w:bookmarkStart w:id="5098" w:name="_Toc51868128"/>
      <w:bookmarkStart w:id="5099" w:name="_Toc90560715"/>
      <w:r w:rsidRPr="00B3056F">
        <w:t>6.6.6.3.2</w:t>
      </w:r>
      <w:r w:rsidRPr="00B3056F">
        <w:tab/>
        <w:t>Simple data types</w:t>
      </w:r>
      <w:bookmarkEnd w:id="5093"/>
      <w:bookmarkEnd w:id="5094"/>
      <w:bookmarkEnd w:id="5095"/>
      <w:bookmarkEnd w:id="5096"/>
      <w:bookmarkEnd w:id="5097"/>
      <w:bookmarkEnd w:id="5098"/>
      <w:bookmarkEnd w:id="5099"/>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00" w:name="_Toc11338870"/>
      <w:bookmarkStart w:id="5101" w:name="_Toc27585603"/>
      <w:bookmarkStart w:id="5102" w:name="_Toc36457613"/>
      <w:bookmarkStart w:id="5103" w:name="_Toc45028531"/>
      <w:bookmarkStart w:id="5104" w:name="_Toc45029366"/>
      <w:bookmarkStart w:id="5105" w:name="_Toc51868129"/>
      <w:bookmarkStart w:id="5106" w:name="_Toc90560716"/>
      <w:r w:rsidRPr="00B3056F">
        <w:t>6.6.7</w:t>
      </w:r>
      <w:r w:rsidRPr="00B3056F">
        <w:tab/>
        <w:t>Error Handling</w:t>
      </w:r>
      <w:bookmarkEnd w:id="5100"/>
      <w:bookmarkEnd w:id="5101"/>
      <w:bookmarkEnd w:id="5102"/>
      <w:bookmarkEnd w:id="5103"/>
      <w:bookmarkEnd w:id="5104"/>
      <w:bookmarkEnd w:id="5105"/>
      <w:bookmarkEnd w:id="5106"/>
    </w:p>
    <w:p w14:paraId="025DB060" w14:textId="77777777" w:rsidR="00EF45DA" w:rsidRPr="00B3056F" w:rsidRDefault="00EF45DA" w:rsidP="00EF45DA">
      <w:pPr>
        <w:pStyle w:val="Heading4"/>
      </w:pPr>
      <w:bookmarkStart w:id="5107" w:name="_Toc11338871"/>
      <w:bookmarkStart w:id="5108" w:name="_Toc27585604"/>
      <w:bookmarkStart w:id="5109" w:name="_Toc36457614"/>
      <w:bookmarkStart w:id="5110" w:name="_Toc45028532"/>
      <w:bookmarkStart w:id="5111" w:name="_Toc45029367"/>
      <w:bookmarkStart w:id="5112" w:name="_Toc51868130"/>
      <w:bookmarkStart w:id="5113" w:name="_Toc90560717"/>
      <w:r w:rsidRPr="00B3056F">
        <w:t>6.6.7.1</w:t>
      </w:r>
      <w:r w:rsidRPr="00B3056F">
        <w:tab/>
        <w:t>General</w:t>
      </w:r>
      <w:bookmarkEnd w:id="5107"/>
      <w:bookmarkEnd w:id="5108"/>
      <w:bookmarkEnd w:id="5109"/>
      <w:bookmarkEnd w:id="5110"/>
      <w:bookmarkEnd w:id="5111"/>
      <w:bookmarkEnd w:id="5112"/>
      <w:bookmarkEnd w:id="5113"/>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14" w:name="_Toc11338872"/>
      <w:bookmarkStart w:id="5115" w:name="_Toc27585605"/>
      <w:bookmarkStart w:id="5116" w:name="_Toc36457615"/>
      <w:bookmarkStart w:id="5117" w:name="_Toc45028533"/>
      <w:bookmarkStart w:id="5118" w:name="_Toc45029368"/>
      <w:bookmarkStart w:id="5119" w:name="_Toc51868131"/>
      <w:bookmarkStart w:id="5120" w:name="_Toc90560718"/>
      <w:r w:rsidRPr="00B3056F">
        <w:t>6.6.7.2</w:t>
      </w:r>
      <w:r w:rsidRPr="00B3056F">
        <w:tab/>
        <w:t>Protocol Errors</w:t>
      </w:r>
      <w:bookmarkEnd w:id="5114"/>
      <w:bookmarkEnd w:id="5115"/>
      <w:bookmarkEnd w:id="5116"/>
      <w:bookmarkEnd w:id="5117"/>
      <w:bookmarkEnd w:id="5118"/>
      <w:bookmarkEnd w:id="5119"/>
      <w:bookmarkEnd w:id="5120"/>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121" w:name="_Toc11338873"/>
      <w:bookmarkStart w:id="5122" w:name="_Toc27585606"/>
      <w:bookmarkStart w:id="5123" w:name="_Toc36457616"/>
      <w:bookmarkStart w:id="5124" w:name="_Toc45028534"/>
      <w:bookmarkStart w:id="5125" w:name="_Toc45029369"/>
      <w:bookmarkStart w:id="5126" w:name="_Toc51868132"/>
      <w:bookmarkStart w:id="5127" w:name="_Toc90560719"/>
      <w:r w:rsidRPr="00B3056F">
        <w:lastRenderedPageBreak/>
        <w:t>6.6.7.3</w:t>
      </w:r>
      <w:r w:rsidRPr="00B3056F">
        <w:tab/>
        <w:t>Application Errors</w:t>
      </w:r>
      <w:bookmarkEnd w:id="5121"/>
      <w:bookmarkEnd w:id="5122"/>
      <w:bookmarkEnd w:id="5123"/>
      <w:bookmarkEnd w:id="5124"/>
      <w:bookmarkEnd w:id="5125"/>
      <w:bookmarkEnd w:id="5126"/>
      <w:bookmarkEnd w:id="5127"/>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28" w:name="_Toc11338874"/>
      <w:bookmarkStart w:id="5129" w:name="_Toc27585607"/>
      <w:bookmarkStart w:id="5130" w:name="_Toc36457617"/>
      <w:bookmarkStart w:id="5131" w:name="_Toc45028535"/>
      <w:bookmarkStart w:id="5132" w:name="_Toc45029370"/>
      <w:bookmarkStart w:id="5133" w:name="_Toc51868133"/>
      <w:bookmarkStart w:id="5134" w:name="_Toc90560720"/>
      <w:r w:rsidRPr="00B3056F">
        <w:t>6.6.8</w:t>
      </w:r>
      <w:r w:rsidRPr="00B3056F">
        <w:tab/>
        <w:t>Feature Negotiation</w:t>
      </w:r>
      <w:bookmarkEnd w:id="5128"/>
      <w:bookmarkEnd w:id="5129"/>
      <w:bookmarkEnd w:id="5130"/>
      <w:bookmarkEnd w:id="5131"/>
      <w:bookmarkEnd w:id="5132"/>
      <w:bookmarkEnd w:id="5133"/>
      <w:bookmarkEnd w:id="5134"/>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35" w:name="_Toc11338875"/>
      <w:bookmarkStart w:id="5136" w:name="_Toc27585608"/>
      <w:bookmarkStart w:id="5137" w:name="_Toc36457618"/>
      <w:bookmarkStart w:id="5138" w:name="_Toc45028536"/>
      <w:bookmarkStart w:id="5139" w:name="_Toc45029371"/>
      <w:bookmarkStart w:id="5140" w:name="_Toc51868134"/>
      <w:bookmarkStart w:id="5141" w:name="_Toc90560721"/>
      <w:r w:rsidRPr="00B3056F">
        <w:rPr>
          <w:lang w:val="en-US"/>
        </w:rPr>
        <w:t>6.6.9</w:t>
      </w:r>
      <w:r w:rsidRPr="00B3056F">
        <w:rPr>
          <w:lang w:val="en-US"/>
        </w:rPr>
        <w:tab/>
        <w:t>Security</w:t>
      </w:r>
      <w:bookmarkEnd w:id="5135"/>
      <w:bookmarkEnd w:id="5136"/>
      <w:bookmarkEnd w:id="5137"/>
      <w:bookmarkEnd w:id="5138"/>
      <w:bookmarkEnd w:id="5139"/>
      <w:bookmarkEnd w:id="5140"/>
      <w:bookmarkEnd w:id="5141"/>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42" w:name="_Toc27585609"/>
      <w:bookmarkStart w:id="5143" w:name="_Toc36457619"/>
      <w:bookmarkStart w:id="5144" w:name="_Toc45028537"/>
      <w:bookmarkStart w:id="5145" w:name="_Toc45029372"/>
      <w:bookmarkStart w:id="5146" w:name="_Toc51868135"/>
      <w:bookmarkStart w:id="5147" w:name="_Toc11338876"/>
      <w:bookmarkStart w:id="5148" w:name="_Toc90560722"/>
      <w:r w:rsidRPr="00B3056F">
        <w:t>6.7</w:t>
      </w:r>
      <w:r w:rsidRPr="00B3056F">
        <w:tab/>
        <w:t>Nudm_MT Service API</w:t>
      </w:r>
      <w:bookmarkEnd w:id="5142"/>
      <w:bookmarkEnd w:id="5143"/>
      <w:bookmarkEnd w:id="5144"/>
      <w:bookmarkEnd w:id="5145"/>
      <w:bookmarkEnd w:id="5146"/>
      <w:bookmarkEnd w:id="5148"/>
    </w:p>
    <w:p w14:paraId="4EE7B311" w14:textId="77777777" w:rsidR="00EF45DA" w:rsidRPr="00B3056F" w:rsidRDefault="00EF45DA" w:rsidP="00EF45DA">
      <w:pPr>
        <w:pStyle w:val="Heading3"/>
      </w:pPr>
      <w:bookmarkStart w:id="5149" w:name="_Toc27585610"/>
      <w:bookmarkStart w:id="5150" w:name="_Toc36457620"/>
      <w:bookmarkStart w:id="5151" w:name="_Toc45028538"/>
      <w:bookmarkStart w:id="5152" w:name="_Toc45029373"/>
      <w:bookmarkStart w:id="5153" w:name="_Toc51868136"/>
      <w:bookmarkStart w:id="5154" w:name="_Toc90560723"/>
      <w:r w:rsidRPr="00B3056F">
        <w:t>6.7.1</w:t>
      </w:r>
      <w:r w:rsidRPr="00B3056F">
        <w:tab/>
        <w:t>API URI</w:t>
      </w:r>
      <w:bookmarkEnd w:id="5149"/>
      <w:bookmarkEnd w:id="5150"/>
      <w:bookmarkEnd w:id="5151"/>
      <w:bookmarkEnd w:id="5152"/>
      <w:bookmarkEnd w:id="5153"/>
      <w:bookmarkEnd w:id="5154"/>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lastRenderedPageBreak/>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55" w:name="_Toc27585611"/>
      <w:bookmarkStart w:id="5156" w:name="_Toc36457621"/>
      <w:bookmarkStart w:id="5157" w:name="_Toc45028539"/>
      <w:bookmarkStart w:id="5158" w:name="_Toc45029374"/>
      <w:bookmarkStart w:id="5159" w:name="_Toc51868137"/>
      <w:bookmarkStart w:id="5160" w:name="_Toc90560724"/>
      <w:r w:rsidRPr="00B3056F">
        <w:t>6.7.2</w:t>
      </w:r>
      <w:r w:rsidRPr="00B3056F">
        <w:tab/>
        <w:t>Usage of HTTP</w:t>
      </w:r>
      <w:bookmarkEnd w:id="5155"/>
      <w:bookmarkEnd w:id="5156"/>
      <w:bookmarkEnd w:id="5157"/>
      <w:bookmarkEnd w:id="5158"/>
      <w:bookmarkEnd w:id="5159"/>
      <w:bookmarkEnd w:id="5160"/>
    </w:p>
    <w:p w14:paraId="46751058" w14:textId="77777777" w:rsidR="00EF45DA" w:rsidRPr="00B3056F" w:rsidRDefault="00EF45DA" w:rsidP="00EF45DA">
      <w:pPr>
        <w:pStyle w:val="Heading4"/>
      </w:pPr>
      <w:bookmarkStart w:id="5161" w:name="_Toc27585612"/>
      <w:bookmarkStart w:id="5162" w:name="_Toc36457622"/>
      <w:bookmarkStart w:id="5163" w:name="_Toc45028540"/>
      <w:bookmarkStart w:id="5164" w:name="_Toc45029375"/>
      <w:bookmarkStart w:id="5165" w:name="_Toc51868138"/>
      <w:bookmarkStart w:id="5166" w:name="_Toc90560725"/>
      <w:r w:rsidRPr="00B3056F">
        <w:t>6.7.2.1</w:t>
      </w:r>
      <w:r w:rsidRPr="00B3056F">
        <w:tab/>
        <w:t>General</w:t>
      </w:r>
      <w:bookmarkEnd w:id="5161"/>
      <w:bookmarkEnd w:id="5162"/>
      <w:bookmarkEnd w:id="5163"/>
      <w:bookmarkEnd w:id="5164"/>
      <w:bookmarkEnd w:id="5165"/>
      <w:bookmarkEnd w:id="5166"/>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67" w:name="_Toc27585613"/>
      <w:bookmarkStart w:id="5168" w:name="_Toc36457623"/>
      <w:bookmarkStart w:id="5169" w:name="_Toc45028541"/>
      <w:bookmarkStart w:id="5170" w:name="_Toc45029376"/>
      <w:bookmarkStart w:id="5171" w:name="_Toc51868139"/>
      <w:bookmarkStart w:id="5172" w:name="_Toc90560726"/>
      <w:r w:rsidRPr="00B3056F">
        <w:t>6.7.2.2</w:t>
      </w:r>
      <w:r w:rsidRPr="00B3056F">
        <w:tab/>
        <w:t>HTTP standard headers</w:t>
      </w:r>
      <w:bookmarkEnd w:id="5167"/>
      <w:bookmarkEnd w:id="5168"/>
      <w:bookmarkEnd w:id="5169"/>
      <w:bookmarkEnd w:id="5170"/>
      <w:bookmarkEnd w:id="5171"/>
      <w:bookmarkEnd w:id="5172"/>
    </w:p>
    <w:p w14:paraId="650D5D08" w14:textId="77777777" w:rsidR="00EF45DA" w:rsidRPr="00B3056F" w:rsidRDefault="00EF45DA" w:rsidP="00EF45DA">
      <w:pPr>
        <w:pStyle w:val="Heading5"/>
        <w:rPr>
          <w:lang w:eastAsia="zh-CN"/>
        </w:rPr>
      </w:pPr>
      <w:bookmarkStart w:id="5173" w:name="_Toc27585614"/>
      <w:bookmarkStart w:id="5174" w:name="_Toc36457624"/>
      <w:bookmarkStart w:id="5175" w:name="_Toc45028542"/>
      <w:bookmarkStart w:id="5176" w:name="_Toc45029377"/>
      <w:bookmarkStart w:id="5177" w:name="_Toc51868140"/>
      <w:bookmarkStart w:id="5178" w:name="_Toc90560727"/>
      <w:r w:rsidRPr="00B3056F">
        <w:t>6.7.2.2.1</w:t>
      </w:r>
      <w:r w:rsidRPr="00B3056F">
        <w:rPr>
          <w:rFonts w:hint="eastAsia"/>
          <w:lang w:eastAsia="zh-CN"/>
        </w:rPr>
        <w:tab/>
      </w:r>
      <w:r w:rsidRPr="00B3056F">
        <w:rPr>
          <w:lang w:eastAsia="zh-CN"/>
        </w:rPr>
        <w:t>General</w:t>
      </w:r>
      <w:bookmarkEnd w:id="5173"/>
      <w:bookmarkEnd w:id="5174"/>
      <w:bookmarkEnd w:id="5175"/>
      <w:bookmarkEnd w:id="5176"/>
      <w:bookmarkEnd w:id="5177"/>
      <w:bookmarkEnd w:id="5178"/>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79" w:name="_Toc27585615"/>
      <w:bookmarkStart w:id="5180" w:name="_Toc36457625"/>
      <w:bookmarkStart w:id="5181" w:name="_Toc45028543"/>
      <w:bookmarkStart w:id="5182" w:name="_Toc45029378"/>
      <w:bookmarkStart w:id="5183" w:name="_Toc51868141"/>
      <w:bookmarkStart w:id="5184" w:name="_Toc90560728"/>
      <w:r w:rsidRPr="00B3056F">
        <w:t>6.7.2.2.2</w:t>
      </w:r>
      <w:r w:rsidRPr="00B3056F">
        <w:tab/>
        <w:t>Content type</w:t>
      </w:r>
      <w:bookmarkEnd w:id="5179"/>
      <w:bookmarkEnd w:id="5180"/>
      <w:bookmarkEnd w:id="5181"/>
      <w:bookmarkEnd w:id="5182"/>
      <w:bookmarkEnd w:id="5183"/>
      <w:bookmarkEnd w:id="5184"/>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85" w:name="_Toc27585616"/>
      <w:bookmarkStart w:id="5186" w:name="_Toc36457626"/>
      <w:bookmarkStart w:id="5187" w:name="_Toc45028544"/>
      <w:bookmarkStart w:id="5188" w:name="_Toc45029379"/>
      <w:bookmarkStart w:id="5189" w:name="_Toc51868142"/>
      <w:bookmarkStart w:id="5190" w:name="_Toc90560729"/>
      <w:r w:rsidRPr="00B3056F">
        <w:t>6.7.2.3</w:t>
      </w:r>
      <w:r w:rsidRPr="00B3056F">
        <w:tab/>
        <w:t>HTTP custom headers</w:t>
      </w:r>
      <w:bookmarkEnd w:id="5185"/>
      <w:bookmarkEnd w:id="5186"/>
      <w:bookmarkEnd w:id="5187"/>
      <w:bookmarkEnd w:id="5188"/>
      <w:bookmarkEnd w:id="5189"/>
      <w:bookmarkEnd w:id="5190"/>
    </w:p>
    <w:p w14:paraId="6A394FB9" w14:textId="77777777" w:rsidR="00EF45DA" w:rsidRPr="00B3056F" w:rsidRDefault="00EF45DA" w:rsidP="00EF45DA">
      <w:pPr>
        <w:pStyle w:val="Heading5"/>
        <w:rPr>
          <w:lang w:eastAsia="zh-CN"/>
        </w:rPr>
      </w:pPr>
      <w:bookmarkStart w:id="5191" w:name="_Toc27585617"/>
      <w:bookmarkStart w:id="5192" w:name="_Toc36457627"/>
      <w:bookmarkStart w:id="5193" w:name="_Toc45028545"/>
      <w:bookmarkStart w:id="5194" w:name="_Toc45029380"/>
      <w:bookmarkStart w:id="5195" w:name="_Toc51868143"/>
      <w:bookmarkStart w:id="5196" w:name="_Toc90560730"/>
      <w:r w:rsidRPr="00B3056F">
        <w:t>6.7.2.3.1</w:t>
      </w:r>
      <w:r w:rsidRPr="00B3056F">
        <w:rPr>
          <w:rFonts w:hint="eastAsia"/>
          <w:lang w:eastAsia="zh-CN"/>
        </w:rPr>
        <w:tab/>
      </w:r>
      <w:r w:rsidRPr="00B3056F">
        <w:rPr>
          <w:lang w:eastAsia="zh-CN"/>
        </w:rPr>
        <w:t>General</w:t>
      </w:r>
      <w:bookmarkEnd w:id="5191"/>
      <w:bookmarkEnd w:id="5192"/>
      <w:bookmarkEnd w:id="5193"/>
      <w:bookmarkEnd w:id="5194"/>
      <w:bookmarkEnd w:id="5195"/>
      <w:bookmarkEnd w:id="5196"/>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97" w:name="_Toc27585618"/>
      <w:bookmarkStart w:id="5198" w:name="_Toc36457628"/>
      <w:bookmarkStart w:id="5199" w:name="_Toc45028546"/>
      <w:bookmarkStart w:id="5200" w:name="_Toc45029381"/>
      <w:bookmarkStart w:id="5201" w:name="_Toc51868144"/>
      <w:bookmarkStart w:id="5202" w:name="_Toc90560731"/>
      <w:r w:rsidRPr="00B3056F">
        <w:t>6.7.3</w:t>
      </w:r>
      <w:r w:rsidRPr="00B3056F">
        <w:tab/>
        <w:t>Resources</w:t>
      </w:r>
      <w:bookmarkEnd w:id="5197"/>
      <w:bookmarkEnd w:id="5198"/>
      <w:bookmarkEnd w:id="5199"/>
      <w:bookmarkEnd w:id="5200"/>
      <w:bookmarkEnd w:id="5201"/>
      <w:bookmarkEnd w:id="5202"/>
    </w:p>
    <w:p w14:paraId="7CF2639C" w14:textId="77777777" w:rsidR="00EF45DA" w:rsidRPr="00B3056F" w:rsidRDefault="00EF45DA" w:rsidP="00EF45DA">
      <w:pPr>
        <w:pStyle w:val="Heading4"/>
      </w:pPr>
      <w:bookmarkStart w:id="5203" w:name="_Toc11338014"/>
      <w:bookmarkStart w:id="5204" w:name="_Toc27585619"/>
      <w:bookmarkStart w:id="5205" w:name="_Toc36457629"/>
      <w:bookmarkStart w:id="5206" w:name="_Toc45028547"/>
      <w:bookmarkStart w:id="5207" w:name="_Toc45029382"/>
      <w:bookmarkStart w:id="5208" w:name="_Toc51868145"/>
      <w:bookmarkStart w:id="5209" w:name="_Toc90560732"/>
      <w:r w:rsidRPr="00B3056F">
        <w:t>6.7.3.1</w:t>
      </w:r>
      <w:r w:rsidRPr="00B3056F">
        <w:tab/>
        <w:t>Overview</w:t>
      </w:r>
      <w:bookmarkEnd w:id="5203"/>
      <w:bookmarkEnd w:id="5204"/>
      <w:bookmarkEnd w:id="5205"/>
      <w:bookmarkEnd w:id="5206"/>
      <w:bookmarkEnd w:id="5207"/>
      <w:bookmarkEnd w:id="5208"/>
      <w:bookmarkEnd w:id="5209"/>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15pt;height:94.45pt" o:ole="">
            <v:imagedata r:id="rId186" o:title=""/>
          </v:shape>
          <o:OLEObject Type="Embed" ProgID="Visio.Drawing.11" ShapeID="_x0000_i1114" DrawAspect="Content" ObjectID="_1701174518"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10" w:name="_Toc11338015"/>
      <w:bookmarkStart w:id="5211" w:name="_Toc27585620"/>
      <w:bookmarkStart w:id="5212" w:name="_Toc36457630"/>
      <w:bookmarkStart w:id="5213" w:name="_Toc45028548"/>
      <w:bookmarkStart w:id="5214" w:name="_Toc45029383"/>
      <w:bookmarkStart w:id="5215" w:name="_Toc51868146"/>
      <w:bookmarkStart w:id="5216" w:name="_Toc90560733"/>
      <w:r w:rsidRPr="00B3056F">
        <w:t>6.7.3.2</w:t>
      </w:r>
      <w:r w:rsidRPr="00B3056F">
        <w:tab/>
        <w:t>Resource: UeInfo</w:t>
      </w:r>
      <w:bookmarkEnd w:id="5210"/>
      <w:bookmarkEnd w:id="5211"/>
      <w:bookmarkEnd w:id="5212"/>
      <w:bookmarkEnd w:id="5213"/>
      <w:bookmarkEnd w:id="5214"/>
      <w:bookmarkEnd w:id="5215"/>
      <w:bookmarkEnd w:id="5216"/>
    </w:p>
    <w:p w14:paraId="5963A473" w14:textId="77777777" w:rsidR="00EF45DA" w:rsidRPr="00B3056F" w:rsidRDefault="00EF45DA" w:rsidP="00EF45DA">
      <w:pPr>
        <w:pStyle w:val="Heading5"/>
      </w:pPr>
      <w:bookmarkStart w:id="5217" w:name="_Toc11338016"/>
      <w:bookmarkStart w:id="5218" w:name="_Toc27585621"/>
      <w:bookmarkStart w:id="5219" w:name="_Toc36457631"/>
      <w:bookmarkStart w:id="5220" w:name="_Toc45028549"/>
      <w:bookmarkStart w:id="5221" w:name="_Toc45029384"/>
      <w:bookmarkStart w:id="5222" w:name="_Toc51868147"/>
      <w:bookmarkStart w:id="5223" w:name="_Toc90560734"/>
      <w:r w:rsidRPr="00B3056F">
        <w:t>6.7.3.2.1</w:t>
      </w:r>
      <w:r w:rsidRPr="00B3056F">
        <w:tab/>
        <w:t>Description</w:t>
      </w:r>
      <w:bookmarkEnd w:id="5217"/>
      <w:bookmarkEnd w:id="5218"/>
      <w:bookmarkEnd w:id="5219"/>
      <w:bookmarkEnd w:id="5220"/>
      <w:bookmarkEnd w:id="5221"/>
      <w:bookmarkEnd w:id="5222"/>
      <w:bookmarkEnd w:id="5223"/>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224" w:name="_Toc11338017"/>
      <w:bookmarkStart w:id="5225" w:name="_Toc27585622"/>
      <w:bookmarkStart w:id="5226" w:name="_Toc36457632"/>
      <w:bookmarkStart w:id="5227" w:name="_Toc45028550"/>
      <w:bookmarkStart w:id="5228" w:name="_Toc45029385"/>
      <w:bookmarkStart w:id="5229" w:name="_Toc51868148"/>
      <w:bookmarkStart w:id="5230" w:name="_Toc90560735"/>
      <w:r w:rsidRPr="00B3056F">
        <w:t>6.7.3.2.2</w:t>
      </w:r>
      <w:r w:rsidRPr="00B3056F">
        <w:tab/>
        <w:t>Resource Definition</w:t>
      </w:r>
      <w:bookmarkEnd w:id="5224"/>
      <w:bookmarkEnd w:id="5225"/>
      <w:bookmarkEnd w:id="5226"/>
      <w:bookmarkEnd w:id="5227"/>
      <w:bookmarkEnd w:id="5228"/>
      <w:bookmarkEnd w:id="5229"/>
      <w:bookmarkEnd w:id="5230"/>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31" w:name="_Toc11338018"/>
      <w:bookmarkStart w:id="5232" w:name="_Toc27585623"/>
      <w:bookmarkStart w:id="5233" w:name="_Toc36457633"/>
      <w:bookmarkStart w:id="5234" w:name="_Toc45028551"/>
      <w:bookmarkStart w:id="5235" w:name="_Toc45029386"/>
      <w:bookmarkStart w:id="5236" w:name="_Toc51868149"/>
      <w:bookmarkStart w:id="5237" w:name="_Toc90560736"/>
      <w:r w:rsidRPr="00B3056F">
        <w:t>6.7.3.2.3</w:t>
      </w:r>
      <w:r w:rsidRPr="00B3056F">
        <w:tab/>
        <w:t>Resource Standard Methods</w:t>
      </w:r>
      <w:bookmarkEnd w:id="5231"/>
      <w:bookmarkEnd w:id="5232"/>
      <w:bookmarkEnd w:id="5233"/>
      <w:bookmarkEnd w:id="5234"/>
      <w:bookmarkEnd w:id="5235"/>
      <w:bookmarkEnd w:id="5236"/>
      <w:bookmarkEnd w:id="5237"/>
    </w:p>
    <w:p w14:paraId="55735F31" w14:textId="77777777" w:rsidR="00EF45DA" w:rsidRPr="00B3056F" w:rsidRDefault="00EF45DA" w:rsidP="00EF45DA">
      <w:pPr>
        <w:pStyle w:val="Heading6"/>
      </w:pPr>
      <w:bookmarkStart w:id="5238" w:name="_Toc11338019"/>
      <w:bookmarkStart w:id="5239" w:name="_Toc27585624"/>
      <w:bookmarkStart w:id="5240" w:name="_Toc36457634"/>
      <w:bookmarkStart w:id="5241" w:name="_Toc45028552"/>
      <w:bookmarkStart w:id="5242" w:name="_Toc45029387"/>
      <w:bookmarkStart w:id="5243" w:name="_Toc51868150"/>
      <w:bookmarkStart w:id="5244" w:name="_Toc90560737"/>
      <w:r w:rsidRPr="00B3056F">
        <w:t>6.7.3.2.3.1</w:t>
      </w:r>
      <w:r w:rsidRPr="00B3056F">
        <w:tab/>
        <w:t>GET</w:t>
      </w:r>
      <w:bookmarkEnd w:id="5238"/>
      <w:bookmarkEnd w:id="5239"/>
      <w:bookmarkEnd w:id="5240"/>
      <w:bookmarkEnd w:id="5241"/>
      <w:bookmarkEnd w:id="5242"/>
      <w:bookmarkEnd w:id="5243"/>
      <w:bookmarkEnd w:id="5244"/>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45" w:name="_Toc36457635"/>
      <w:bookmarkStart w:id="5246" w:name="_Toc45028553"/>
      <w:bookmarkStart w:id="5247" w:name="_Toc45029388"/>
      <w:bookmarkStart w:id="5248" w:name="_Toc51868151"/>
      <w:bookmarkStart w:id="5249" w:name="_Toc27585625"/>
      <w:bookmarkStart w:id="5250" w:name="_Toc90560738"/>
      <w:r w:rsidRPr="00B3056F">
        <w:t>6.7.3.3</w:t>
      </w:r>
      <w:r w:rsidRPr="00B3056F">
        <w:tab/>
        <w:t>Resource: LocationInfo</w:t>
      </w:r>
      <w:bookmarkEnd w:id="5245"/>
      <w:bookmarkEnd w:id="5246"/>
      <w:bookmarkEnd w:id="5247"/>
      <w:bookmarkEnd w:id="5248"/>
      <w:bookmarkEnd w:id="5250"/>
    </w:p>
    <w:p w14:paraId="0E75303A" w14:textId="77777777" w:rsidR="00EF45DA" w:rsidRPr="00B3056F" w:rsidRDefault="00EF45DA" w:rsidP="00EF45DA">
      <w:pPr>
        <w:pStyle w:val="Heading5"/>
      </w:pPr>
      <w:bookmarkStart w:id="5251" w:name="_Toc36457636"/>
      <w:bookmarkStart w:id="5252" w:name="_Toc45028554"/>
      <w:bookmarkStart w:id="5253" w:name="_Toc45029389"/>
      <w:bookmarkStart w:id="5254" w:name="_Toc51868152"/>
      <w:bookmarkStart w:id="5255" w:name="_Toc90560739"/>
      <w:r w:rsidRPr="00B3056F">
        <w:t>6.7.3.3.1</w:t>
      </w:r>
      <w:r w:rsidRPr="00B3056F">
        <w:tab/>
        <w:t>Description</w:t>
      </w:r>
      <w:bookmarkEnd w:id="5251"/>
      <w:bookmarkEnd w:id="5252"/>
      <w:bookmarkEnd w:id="5253"/>
      <w:bookmarkEnd w:id="5254"/>
      <w:bookmarkEnd w:id="5255"/>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256" w:name="_Toc36457637"/>
      <w:bookmarkStart w:id="5257" w:name="_Toc45028555"/>
      <w:bookmarkStart w:id="5258" w:name="_Toc45029390"/>
      <w:bookmarkStart w:id="5259" w:name="_Toc51868153"/>
      <w:bookmarkStart w:id="5260" w:name="_Toc90560740"/>
      <w:r w:rsidRPr="00B3056F">
        <w:t>6.7.3.3.2</w:t>
      </w:r>
      <w:r w:rsidRPr="00B3056F">
        <w:tab/>
        <w:t>Resource Definition</w:t>
      </w:r>
      <w:bookmarkEnd w:id="5256"/>
      <w:bookmarkEnd w:id="5257"/>
      <w:bookmarkEnd w:id="5258"/>
      <w:bookmarkEnd w:id="5259"/>
      <w:bookmarkEnd w:id="5260"/>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261" w:name="_Toc36457638"/>
      <w:bookmarkStart w:id="5262" w:name="_Toc45028556"/>
      <w:bookmarkStart w:id="5263" w:name="_Toc45029391"/>
      <w:bookmarkStart w:id="5264" w:name="_Toc51868154"/>
      <w:bookmarkStart w:id="5265" w:name="_Toc90560741"/>
      <w:r w:rsidRPr="00B3056F">
        <w:t>6.7.3.3.3</w:t>
      </w:r>
      <w:r w:rsidRPr="00B3056F">
        <w:tab/>
        <w:t>Resource Standard Methods</w:t>
      </w:r>
      <w:bookmarkEnd w:id="5261"/>
      <w:bookmarkEnd w:id="5262"/>
      <w:bookmarkEnd w:id="5263"/>
      <w:bookmarkEnd w:id="5264"/>
      <w:bookmarkEnd w:id="5265"/>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66" w:name="_Toc36457639"/>
      <w:bookmarkStart w:id="5267" w:name="_Toc45028557"/>
      <w:bookmarkStart w:id="5268" w:name="_Toc45029392"/>
      <w:bookmarkStart w:id="5269" w:name="_Toc51868155"/>
      <w:bookmarkStart w:id="5270" w:name="_Toc90560742"/>
      <w:r w:rsidRPr="00B3056F">
        <w:t>6.7.3.3.4</w:t>
      </w:r>
      <w:r w:rsidRPr="00B3056F">
        <w:tab/>
        <w:t>Resource Custom Operations</w:t>
      </w:r>
      <w:bookmarkEnd w:id="5266"/>
      <w:bookmarkEnd w:id="5267"/>
      <w:bookmarkEnd w:id="5268"/>
      <w:bookmarkEnd w:id="5269"/>
      <w:bookmarkEnd w:id="5270"/>
    </w:p>
    <w:p w14:paraId="42940BDC" w14:textId="77777777" w:rsidR="00EF45DA" w:rsidRPr="00B3056F" w:rsidRDefault="00EF45DA" w:rsidP="00EF45DA">
      <w:pPr>
        <w:pStyle w:val="Heading6"/>
        <w:ind w:left="0" w:firstLine="0"/>
      </w:pPr>
      <w:bookmarkStart w:id="5271" w:name="_Toc36457640"/>
      <w:bookmarkStart w:id="5272" w:name="_Toc45028558"/>
      <w:bookmarkStart w:id="5273" w:name="_Toc45029393"/>
      <w:bookmarkStart w:id="5274" w:name="_Toc51868156"/>
      <w:bookmarkStart w:id="5275" w:name="_Toc90560743"/>
      <w:r w:rsidRPr="00B3056F">
        <w:t>6.7.3.3.4.1</w:t>
      </w:r>
      <w:r w:rsidRPr="00B3056F">
        <w:tab/>
        <w:t>Overview</w:t>
      </w:r>
      <w:bookmarkEnd w:id="5271"/>
      <w:bookmarkEnd w:id="5272"/>
      <w:bookmarkEnd w:id="5273"/>
      <w:bookmarkEnd w:id="5274"/>
      <w:bookmarkEnd w:id="5275"/>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5276" w:name="_Toc36457641"/>
      <w:bookmarkStart w:id="5277" w:name="_Toc45028559"/>
      <w:bookmarkStart w:id="5278" w:name="_Toc45029394"/>
      <w:bookmarkStart w:id="5279" w:name="_Toc51868157"/>
      <w:bookmarkStart w:id="5280" w:name="_Toc90560744"/>
      <w:r w:rsidRPr="00B3056F">
        <w:t>6.7.3.3.4.2</w:t>
      </w:r>
      <w:r w:rsidRPr="00B3056F">
        <w:tab/>
        <w:t>Operation: provide-loc-info</w:t>
      </w:r>
      <w:bookmarkEnd w:id="5276"/>
      <w:bookmarkEnd w:id="5277"/>
      <w:bookmarkEnd w:id="5278"/>
      <w:bookmarkEnd w:id="5279"/>
      <w:bookmarkEnd w:id="5280"/>
    </w:p>
    <w:p w14:paraId="5A145F37" w14:textId="77777777" w:rsidR="00EF45DA" w:rsidRPr="00B3056F" w:rsidRDefault="00EF45DA" w:rsidP="00EF45DA">
      <w:pPr>
        <w:pStyle w:val="Heading7"/>
      </w:pPr>
      <w:bookmarkStart w:id="5281" w:name="_Toc36457642"/>
      <w:bookmarkStart w:id="5282" w:name="_Toc45028560"/>
      <w:bookmarkStart w:id="5283" w:name="_Toc45029395"/>
      <w:bookmarkStart w:id="5284" w:name="_Toc51868158"/>
      <w:bookmarkStart w:id="5285" w:name="_Toc90560745"/>
      <w:r w:rsidRPr="00B3056F">
        <w:t>6.7.3.3.4.2.1</w:t>
      </w:r>
      <w:r w:rsidRPr="00B3056F">
        <w:tab/>
        <w:t>Description</w:t>
      </w:r>
      <w:bookmarkEnd w:id="5281"/>
      <w:bookmarkEnd w:id="5282"/>
      <w:bookmarkEnd w:id="5283"/>
      <w:bookmarkEnd w:id="5284"/>
      <w:bookmarkEnd w:id="5285"/>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5286" w:name="_Toc36457643"/>
      <w:bookmarkStart w:id="5287" w:name="_Toc45028561"/>
      <w:bookmarkStart w:id="5288" w:name="_Toc45029396"/>
      <w:bookmarkStart w:id="5289" w:name="_Toc51868159"/>
      <w:bookmarkStart w:id="5290" w:name="_Toc90560746"/>
      <w:r w:rsidRPr="00B3056F">
        <w:t>6.7.3.3.4.2.2</w:t>
      </w:r>
      <w:r w:rsidRPr="00B3056F">
        <w:tab/>
        <w:t>Operation Definition</w:t>
      </w:r>
      <w:bookmarkEnd w:id="5286"/>
      <w:bookmarkEnd w:id="5287"/>
      <w:bookmarkEnd w:id="5288"/>
      <w:bookmarkEnd w:id="5289"/>
      <w:bookmarkEnd w:id="5290"/>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91" w:name="_Toc36457644"/>
    </w:p>
    <w:p w14:paraId="3A19E7E8" w14:textId="029B6A47" w:rsidR="00EF45DA" w:rsidRPr="00B3056F" w:rsidRDefault="00EF45DA" w:rsidP="00EF45DA">
      <w:pPr>
        <w:pStyle w:val="Heading3"/>
      </w:pPr>
      <w:bookmarkStart w:id="5292" w:name="_Toc45028562"/>
      <w:bookmarkStart w:id="5293" w:name="_Toc45029397"/>
      <w:bookmarkStart w:id="5294" w:name="_Toc51868160"/>
      <w:bookmarkStart w:id="5295" w:name="_Toc90560747"/>
      <w:r w:rsidRPr="00B3056F">
        <w:t>6.7.4</w:t>
      </w:r>
      <w:r w:rsidRPr="00B3056F">
        <w:tab/>
        <w:t>Custom Operations without associated resources</w:t>
      </w:r>
      <w:bookmarkEnd w:id="5249"/>
      <w:bookmarkEnd w:id="5291"/>
      <w:bookmarkEnd w:id="5292"/>
      <w:bookmarkEnd w:id="5293"/>
      <w:bookmarkEnd w:id="5294"/>
      <w:bookmarkEnd w:id="5295"/>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96" w:name="_Toc27585626"/>
      <w:bookmarkStart w:id="5297" w:name="_Toc36457645"/>
      <w:bookmarkStart w:id="5298" w:name="_Toc45028563"/>
      <w:bookmarkStart w:id="5299" w:name="_Toc45029398"/>
      <w:bookmarkStart w:id="5300" w:name="_Toc51868161"/>
      <w:bookmarkStart w:id="5301" w:name="_Toc90560748"/>
      <w:r w:rsidRPr="00B3056F">
        <w:t>6.7.5</w:t>
      </w:r>
      <w:r w:rsidRPr="00B3056F">
        <w:tab/>
        <w:t>Notifications</w:t>
      </w:r>
      <w:bookmarkEnd w:id="5296"/>
      <w:bookmarkEnd w:id="5297"/>
      <w:bookmarkEnd w:id="5298"/>
      <w:bookmarkEnd w:id="5299"/>
      <w:bookmarkEnd w:id="5300"/>
      <w:bookmarkEnd w:id="5301"/>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302" w:name="_Toc27585627"/>
      <w:bookmarkStart w:id="5303" w:name="_Toc36457646"/>
      <w:bookmarkStart w:id="5304" w:name="_Toc45028564"/>
      <w:bookmarkStart w:id="5305" w:name="_Toc45029399"/>
      <w:bookmarkStart w:id="5306" w:name="_Toc51868162"/>
      <w:bookmarkStart w:id="5307" w:name="_Toc90560749"/>
      <w:r w:rsidRPr="00B3056F">
        <w:t>6.7.6</w:t>
      </w:r>
      <w:r w:rsidRPr="00B3056F">
        <w:tab/>
        <w:t>Data Model</w:t>
      </w:r>
      <w:bookmarkEnd w:id="5302"/>
      <w:bookmarkEnd w:id="5303"/>
      <w:bookmarkEnd w:id="5304"/>
      <w:bookmarkEnd w:id="5305"/>
      <w:bookmarkEnd w:id="5306"/>
      <w:bookmarkEnd w:id="5307"/>
    </w:p>
    <w:p w14:paraId="39760EC4" w14:textId="77777777" w:rsidR="00EF45DA" w:rsidRPr="00B3056F" w:rsidRDefault="00EF45DA" w:rsidP="00EF45DA">
      <w:pPr>
        <w:pStyle w:val="Heading4"/>
      </w:pPr>
      <w:bookmarkStart w:id="5308" w:name="_Toc27585628"/>
      <w:bookmarkStart w:id="5309" w:name="_Toc36457647"/>
      <w:bookmarkStart w:id="5310" w:name="_Toc45028565"/>
      <w:bookmarkStart w:id="5311" w:name="_Toc45029400"/>
      <w:bookmarkStart w:id="5312" w:name="_Toc51868163"/>
      <w:bookmarkStart w:id="5313" w:name="_Toc90560750"/>
      <w:r w:rsidRPr="00B3056F">
        <w:t>6.7.6.1</w:t>
      </w:r>
      <w:r w:rsidRPr="00B3056F">
        <w:tab/>
        <w:t>General</w:t>
      </w:r>
      <w:bookmarkEnd w:id="5308"/>
      <w:bookmarkEnd w:id="5309"/>
      <w:bookmarkEnd w:id="5310"/>
      <w:bookmarkEnd w:id="5311"/>
      <w:bookmarkEnd w:id="5312"/>
      <w:bookmarkEnd w:id="5313"/>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14" w:name="_Toc27585629"/>
      <w:bookmarkStart w:id="5315" w:name="_Toc36457648"/>
      <w:bookmarkStart w:id="5316" w:name="_Toc45028566"/>
      <w:bookmarkStart w:id="5317" w:name="_Toc45029401"/>
      <w:bookmarkStart w:id="5318" w:name="_Toc51868164"/>
      <w:bookmarkStart w:id="5319" w:name="_Toc90560751"/>
      <w:r w:rsidRPr="00B3056F">
        <w:rPr>
          <w:lang w:val="en-US"/>
        </w:rPr>
        <w:t>6.7.6.2</w:t>
      </w:r>
      <w:r w:rsidRPr="00B3056F">
        <w:rPr>
          <w:lang w:val="en-US"/>
        </w:rPr>
        <w:tab/>
        <w:t>Structured data types</w:t>
      </w:r>
      <w:bookmarkEnd w:id="5314"/>
      <w:bookmarkEnd w:id="5315"/>
      <w:bookmarkEnd w:id="5316"/>
      <w:bookmarkEnd w:id="5317"/>
      <w:bookmarkEnd w:id="5318"/>
      <w:bookmarkEnd w:id="5319"/>
    </w:p>
    <w:p w14:paraId="53D89DB9" w14:textId="77777777" w:rsidR="00EF45DA" w:rsidRPr="00B3056F" w:rsidRDefault="00EF45DA" w:rsidP="00EF45DA">
      <w:pPr>
        <w:pStyle w:val="Heading5"/>
      </w:pPr>
      <w:bookmarkStart w:id="5320" w:name="_Toc36457649"/>
      <w:bookmarkStart w:id="5321" w:name="_Toc45028567"/>
      <w:bookmarkStart w:id="5322" w:name="_Toc45029402"/>
      <w:bookmarkStart w:id="5323" w:name="_Toc51868165"/>
      <w:bookmarkStart w:id="5324" w:name="_Toc27585630"/>
      <w:bookmarkStart w:id="5325" w:name="_Toc90560752"/>
      <w:r w:rsidRPr="00B3056F">
        <w:t>6.7.6.2.1</w:t>
      </w:r>
      <w:r w:rsidRPr="00B3056F">
        <w:tab/>
        <w:t>Introduction</w:t>
      </w:r>
      <w:bookmarkEnd w:id="5320"/>
      <w:bookmarkEnd w:id="5321"/>
      <w:bookmarkEnd w:id="5322"/>
      <w:bookmarkEnd w:id="5323"/>
      <w:bookmarkEnd w:id="5325"/>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26" w:name="_Toc36457650"/>
      <w:bookmarkStart w:id="5327" w:name="_Toc45028568"/>
      <w:bookmarkStart w:id="5328" w:name="_Toc45029403"/>
      <w:bookmarkStart w:id="5329" w:name="_Toc51868166"/>
      <w:bookmarkStart w:id="5330" w:name="_Toc90560753"/>
      <w:r w:rsidRPr="00B3056F">
        <w:t>6.7.6.2.2</w:t>
      </w:r>
      <w:r w:rsidRPr="00B3056F">
        <w:tab/>
        <w:t>Type: UeInfo</w:t>
      </w:r>
      <w:bookmarkEnd w:id="5326"/>
      <w:bookmarkEnd w:id="5327"/>
      <w:bookmarkEnd w:id="5328"/>
      <w:bookmarkEnd w:id="5329"/>
      <w:bookmarkEnd w:id="533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31" w:name="_Toc36457651"/>
      <w:bookmarkStart w:id="5332" w:name="_Toc45028569"/>
      <w:bookmarkStart w:id="5333" w:name="_Toc45029404"/>
      <w:bookmarkStart w:id="5334" w:name="_Toc51868167"/>
      <w:bookmarkStart w:id="5335" w:name="_Toc90560754"/>
      <w:r w:rsidRPr="00B3056F">
        <w:lastRenderedPageBreak/>
        <w:t>6.</w:t>
      </w:r>
      <w:r w:rsidRPr="00B3056F">
        <w:rPr>
          <w:rFonts w:hint="eastAsia"/>
          <w:lang w:eastAsia="zh-CN"/>
        </w:rPr>
        <w:t>7</w:t>
      </w:r>
      <w:r w:rsidRPr="00B3056F">
        <w:t>.6.2.3</w:t>
      </w:r>
      <w:r w:rsidRPr="00B3056F">
        <w:tab/>
        <w:t>Type: LocationInfoRequest</w:t>
      </w:r>
      <w:bookmarkEnd w:id="5331"/>
      <w:bookmarkEnd w:id="5332"/>
      <w:bookmarkEnd w:id="5333"/>
      <w:bookmarkEnd w:id="5334"/>
      <w:bookmarkEnd w:id="533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36" w:name="_Toc36457652"/>
      <w:bookmarkStart w:id="5337" w:name="_Toc45028570"/>
      <w:bookmarkStart w:id="5338" w:name="_Toc45029405"/>
      <w:bookmarkStart w:id="5339" w:name="_Toc51868168"/>
      <w:bookmarkStart w:id="5340" w:name="_Toc90560755"/>
      <w:r w:rsidRPr="00B3056F">
        <w:lastRenderedPageBreak/>
        <w:t>6.</w:t>
      </w:r>
      <w:r w:rsidRPr="00B3056F">
        <w:rPr>
          <w:rFonts w:hint="eastAsia"/>
          <w:lang w:eastAsia="zh-CN"/>
        </w:rPr>
        <w:t>7</w:t>
      </w:r>
      <w:r w:rsidRPr="00B3056F">
        <w:t>.6.2.4</w:t>
      </w:r>
      <w:r w:rsidRPr="00B3056F">
        <w:tab/>
        <w:t>Type: LocationInfoResult</w:t>
      </w:r>
      <w:bookmarkEnd w:id="5336"/>
      <w:bookmarkEnd w:id="5337"/>
      <w:bookmarkEnd w:id="5338"/>
      <w:bookmarkEnd w:id="5339"/>
      <w:bookmarkEnd w:id="534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341" w:name="_Toc36457653"/>
    </w:p>
    <w:p w14:paraId="7D5B7C96" w14:textId="793EA254" w:rsidR="004C3152" w:rsidRPr="00B3056F" w:rsidRDefault="004C3152" w:rsidP="004C3152">
      <w:pPr>
        <w:pStyle w:val="Heading5"/>
      </w:pPr>
      <w:bookmarkStart w:id="5342" w:name="_Toc45028571"/>
      <w:bookmarkStart w:id="5343" w:name="_Toc45029406"/>
      <w:bookmarkStart w:id="5344" w:name="_Toc51868169"/>
      <w:bookmarkStart w:id="5345" w:name="_Toc90560756"/>
      <w:r w:rsidRPr="00B3056F">
        <w:t>6.7.6.2.</w:t>
      </w:r>
      <w:r w:rsidR="004521EF">
        <w:t>5</w:t>
      </w:r>
      <w:r w:rsidRPr="00B3056F">
        <w:tab/>
        <w:t xml:space="preserve">Type: </w:t>
      </w:r>
      <w:r>
        <w:t>5GSrvccInfo</w:t>
      </w:r>
      <w:bookmarkEnd w:id="5342"/>
      <w:bookmarkEnd w:id="5343"/>
      <w:bookmarkEnd w:id="5344"/>
      <w:bookmarkEnd w:id="534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46" w:name="_Toc45028572"/>
      <w:bookmarkStart w:id="5347" w:name="_Toc45029407"/>
      <w:bookmarkStart w:id="5348" w:name="_Toc51868170"/>
      <w:bookmarkStart w:id="5349" w:name="_Toc90560757"/>
      <w:r w:rsidRPr="00B3056F">
        <w:rPr>
          <w:lang w:val="en-US"/>
        </w:rPr>
        <w:t>6.7.6.3</w:t>
      </w:r>
      <w:r w:rsidRPr="00B3056F">
        <w:rPr>
          <w:lang w:val="en-US"/>
        </w:rPr>
        <w:tab/>
        <w:t>Simple data types and enumerations</w:t>
      </w:r>
      <w:bookmarkEnd w:id="5324"/>
      <w:bookmarkEnd w:id="5341"/>
      <w:bookmarkEnd w:id="5346"/>
      <w:bookmarkEnd w:id="5347"/>
      <w:bookmarkEnd w:id="5348"/>
      <w:bookmarkEnd w:id="534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350" w:name="_Toc27585631"/>
      <w:bookmarkStart w:id="5351" w:name="_Toc36457654"/>
      <w:bookmarkStart w:id="5352" w:name="_Toc45028573"/>
      <w:bookmarkStart w:id="5353" w:name="_Toc45029408"/>
      <w:bookmarkStart w:id="5354" w:name="_Toc51868171"/>
      <w:bookmarkStart w:id="5355" w:name="_Toc90560758"/>
      <w:r w:rsidRPr="00B3056F">
        <w:t>6.7.7</w:t>
      </w:r>
      <w:r w:rsidRPr="00B3056F">
        <w:tab/>
        <w:t>Error Handling</w:t>
      </w:r>
      <w:bookmarkEnd w:id="5350"/>
      <w:bookmarkEnd w:id="5351"/>
      <w:bookmarkEnd w:id="5352"/>
      <w:bookmarkEnd w:id="5353"/>
      <w:bookmarkEnd w:id="5354"/>
      <w:bookmarkEnd w:id="5355"/>
    </w:p>
    <w:p w14:paraId="46E52594" w14:textId="77777777" w:rsidR="00EF45DA" w:rsidRPr="00B3056F" w:rsidRDefault="00EF45DA" w:rsidP="00EF45DA">
      <w:pPr>
        <w:pStyle w:val="Heading4"/>
      </w:pPr>
      <w:bookmarkStart w:id="5356" w:name="_Toc27585632"/>
      <w:bookmarkStart w:id="5357" w:name="_Toc36457655"/>
      <w:bookmarkStart w:id="5358" w:name="_Toc45028574"/>
      <w:bookmarkStart w:id="5359" w:name="_Toc45029409"/>
      <w:bookmarkStart w:id="5360" w:name="_Toc51868172"/>
      <w:bookmarkStart w:id="5361" w:name="_Toc90560759"/>
      <w:r w:rsidRPr="00B3056F">
        <w:t>6.7.7.1</w:t>
      </w:r>
      <w:r w:rsidRPr="00B3056F">
        <w:tab/>
        <w:t>General</w:t>
      </w:r>
      <w:bookmarkEnd w:id="5356"/>
      <w:bookmarkEnd w:id="5357"/>
      <w:bookmarkEnd w:id="5358"/>
      <w:bookmarkEnd w:id="5359"/>
      <w:bookmarkEnd w:id="5360"/>
      <w:bookmarkEnd w:id="536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362" w:name="_Toc27585633"/>
      <w:bookmarkStart w:id="5363" w:name="_Toc36457656"/>
      <w:bookmarkStart w:id="5364" w:name="_Toc45028575"/>
      <w:bookmarkStart w:id="5365" w:name="_Toc45029410"/>
      <w:bookmarkStart w:id="5366" w:name="_Toc51868173"/>
      <w:bookmarkStart w:id="5367" w:name="_Toc90560760"/>
      <w:r w:rsidRPr="00B3056F">
        <w:t>6.7.7.2</w:t>
      </w:r>
      <w:r w:rsidRPr="00B3056F">
        <w:tab/>
        <w:t>Protocol Errors</w:t>
      </w:r>
      <w:bookmarkEnd w:id="5362"/>
      <w:bookmarkEnd w:id="5363"/>
      <w:bookmarkEnd w:id="5364"/>
      <w:bookmarkEnd w:id="5365"/>
      <w:bookmarkEnd w:id="5366"/>
      <w:bookmarkEnd w:id="5367"/>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368" w:name="_Toc27585634"/>
      <w:bookmarkStart w:id="5369" w:name="_Toc36457657"/>
      <w:bookmarkStart w:id="5370" w:name="_Toc45028576"/>
      <w:bookmarkStart w:id="5371" w:name="_Toc45029411"/>
      <w:bookmarkStart w:id="5372" w:name="_Toc51868174"/>
      <w:bookmarkStart w:id="5373" w:name="_Toc90560761"/>
      <w:r w:rsidRPr="00B3056F">
        <w:t>6.7.7.3</w:t>
      </w:r>
      <w:r w:rsidRPr="00B3056F">
        <w:tab/>
        <w:t>Application Errors</w:t>
      </w:r>
      <w:bookmarkEnd w:id="5368"/>
      <w:bookmarkEnd w:id="5369"/>
      <w:bookmarkEnd w:id="5370"/>
      <w:bookmarkEnd w:id="5371"/>
      <w:bookmarkEnd w:id="5372"/>
      <w:bookmarkEnd w:id="537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74" w:name="_Toc27585635"/>
      <w:bookmarkStart w:id="5375" w:name="_Toc36457658"/>
      <w:bookmarkStart w:id="5376" w:name="_Toc45028577"/>
      <w:bookmarkStart w:id="5377" w:name="_Toc45029412"/>
      <w:bookmarkStart w:id="5378" w:name="_Toc51868175"/>
      <w:bookmarkStart w:id="5379" w:name="_Toc90560762"/>
      <w:r w:rsidRPr="00B3056F">
        <w:t>6.7.8</w:t>
      </w:r>
      <w:r w:rsidRPr="00B3056F">
        <w:tab/>
        <w:t>Feature Negotiation</w:t>
      </w:r>
      <w:bookmarkEnd w:id="5374"/>
      <w:bookmarkEnd w:id="5375"/>
      <w:bookmarkEnd w:id="5376"/>
      <w:bookmarkEnd w:id="5377"/>
      <w:bookmarkEnd w:id="5378"/>
      <w:bookmarkEnd w:id="537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80" w:name="_Toc27585636"/>
      <w:bookmarkStart w:id="5381" w:name="_Toc36457659"/>
      <w:bookmarkStart w:id="5382" w:name="_Toc45028578"/>
      <w:bookmarkStart w:id="5383" w:name="_Toc45029413"/>
      <w:bookmarkStart w:id="5384" w:name="_Toc51868176"/>
      <w:bookmarkStart w:id="5385" w:name="_Toc90560763"/>
      <w:r w:rsidRPr="00B3056F">
        <w:rPr>
          <w:lang w:val="en-US"/>
        </w:rPr>
        <w:t>6.7.9</w:t>
      </w:r>
      <w:r w:rsidRPr="00B3056F">
        <w:rPr>
          <w:lang w:val="en-US"/>
        </w:rPr>
        <w:tab/>
        <w:t>Security</w:t>
      </w:r>
      <w:bookmarkEnd w:id="5380"/>
      <w:bookmarkEnd w:id="5381"/>
      <w:bookmarkEnd w:id="5382"/>
      <w:bookmarkEnd w:id="5383"/>
      <w:bookmarkEnd w:id="5384"/>
      <w:bookmarkEnd w:id="5385"/>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86" w:name="_Toc27585637"/>
      <w:bookmarkStart w:id="5387" w:name="_Toc36457660"/>
      <w:bookmarkStart w:id="5388" w:name="_Toc45028579"/>
      <w:bookmarkStart w:id="5389" w:name="_Toc45029414"/>
      <w:bookmarkStart w:id="5390" w:name="_Toc51868177"/>
      <w:bookmarkStart w:id="5391" w:name="_Toc90560764"/>
      <w:r w:rsidRPr="00B3056F">
        <w:t>Annex A (normative):</w:t>
      </w:r>
      <w:r w:rsidRPr="00B3056F">
        <w:br/>
        <w:t>OpenAPI specification</w:t>
      </w:r>
      <w:bookmarkEnd w:id="5147"/>
      <w:bookmarkEnd w:id="5386"/>
      <w:bookmarkEnd w:id="5387"/>
      <w:bookmarkEnd w:id="5388"/>
      <w:bookmarkEnd w:id="5389"/>
      <w:bookmarkEnd w:id="5390"/>
      <w:bookmarkEnd w:id="5391"/>
    </w:p>
    <w:p w14:paraId="2FDF3538" w14:textId="2A406AF3" w:rsidR="00EF45DA" w:rsidRPr="00B3056F" w:rsidRDefault="00EF45DA" w:rsidP="00EF45DA">
      <w:pPr>
        <w:pStyle w:val="Heading2"/>
      </w:pPr>
      <w:bookmarkStart w:id="5392" w:name="_Toc11338877"/>
      <w:bookmarkStart w:id="5393" w:name="_Toc27585638"/>
      <w:bookmarkStart w:id="5394" w:name="_Toc36457661"/>
      <w:bookmarkStart w:id="5395" w:name="_Toc45028580"/>
      <w:bookmarkStart w:id="5396" w:name="_Toc45029415"/>
      <w:bookmarkStart w:id="5397" w:name="_Toc51868178"/>
      <w:bookmarkStart w:id="5398" w:name="_Toc90560765"/>
      <w:r w:rsidRPr="00B3056F">
        <w:t>A.1</w:t>
      </w:r>
      <w:r w:rsidRPr="00B3056F">
        <w:tab/>
        <w:t>General</w:t>
      </w:r>
      <w:bookmarkEnd w:id="5392"/>
      <w:bookmarkEnd w:id="5393"/>
      <w:bookmarkEnd w:id="5394"/>
      <w:bookmarkEnd w:id="5395"/>
      <w:bookmarkEnd w:id="5396"/>
      <w:bookmarkEnd w:id="5397"/>
      <w:bookmarkEnd w:id="5398"/>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EF45DA">
      <w:pPr>
        <w:pStyle w:val="Heading2"/>
      </w:pPr>
      <w:bookmarkStart w:id="5399" w:name="_Toc11338878"/>
      <w:bookmarkStart w:id="5400" w:name="_Toc27585639"/>
      <w:bookmarkStart w:id="5401" w:name="_Toc36457662"/>
      <w:bookmarkStart w:id="5402" w:name="_Toc45028581"/>
      <w:bookmarkStart w:id="5403" w:name="_Toc45029416"/>
      <w:bookmarkStart w:id="5404" w:name="_Toc51868179"/>
      <w:bookmarkStart w:id="5405" w:name="_Toc90560766"/>
      <w:r w:rsidRPr="00B3056F">
        <w:t>A.2</w:t>
      </w:r>
      <w:r w:rsidRPr="00B3056F">
        <w:tab/>
        <w:t>Nudm_SDM API</w:t>
      </w:r>
      <w:bookmarkEnd w:id="5399"/>
      <w:bookmarkEnd w:id="5400"/>
      <w:bookmarkEnd w:id="5401"/>
      <w:bookmarkEnd w:id="5402"/>
      <w:bookmarkEnd w:id="5403"/>
      <w:bookmarkEnd w:id="5404"/>
      <w:bookmarkEnd w:id="5405"/>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3CCCBCA7" w:rsidR="00EF45DA" w:rsidRPr="00B3056F" w:rsidRDefault="00EF45DA" w:rsidP="00EF45DA">
      <w:pPr>
        <w:pStyle w:val="PL"/>
      </w:pPr>
      <w:r w:rsidRPr="00B3056F">
        <w:lastRenderedPageBreak/>
        <w:t xml:space="preserve">  version: '2.1.</w:t>
      </w:r>
      <w:r w:rsidR="005538E5">
        <w:t>6</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1D489A48" w:rsidR="00EF45DA" w:rsidRPr="00B3056F" w:rsidRDefault="00EF45DA" w:rsidP="00EF45DA">
      <w:pPr>
        <w:pStyle w:val="PL"/>
      </w:pPr>
      <w:r w:rsidRPr="00B3056F">
        <w:t xml:space="preserve">    © 202</w:t>
      </w:r>
      <w:r w:rsidR="00056DE3">
        <w:t>1</w:t>
      </w:r>
      <w:r w:rsidRPr="00B3056F">
        <w:t>,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156E1AD4"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lastRenderedPageBreak/>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lastRenderedPageBreak/>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lastRenderedPageBreak/>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lastRenderedPageBreak/>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lastRenderedPageBreak/>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lastRenderedPageBreak/>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lastRenderedPageBreak/>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lastRenderedPageBreak/>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lastRenderedPageBreak/>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lastRenderedPageBreak/>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lastRenderedPageBreak/>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lastRenderedPageBreak/>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lastRenderedPageBreak/>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lastRenderedPageBreak/>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lastRenderedPageBreak/>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lastRenderedPageBreak/>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lastRenderedPageBreak/>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lastRenderedPageBreak/>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lastRenderedPageBreak/>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lastRenderedPageBreak/>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lastRenderedPageBreak/>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lastRenderedPageBreak/>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lastRenderedPageBreak/>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lastRenderedPageBreak/>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lastRenderedPageBreak/>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lastRenderedPageBreak/>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lastRenderedPageBreak/>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lastRenderedPageBreak/>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lastRenderedPageBreak/>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lastRenderedPageBreak/>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lastRenderedPageBreak/>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lastRenderedPageBreak/>
        <w:t xml:space="preserve">        - type: string</w:t>
      </w:r>
    </w:p>
    <w:p w14:paraId="3EE8AA50" w14:textId="77777777" w:rsidR="00EF45DA" w:rsidRPr="00B3056F" w:rsidRDefault="00EF45DA" w:rsidP="00EF45DA"/>
    <w:p w14:paraId="7EDA9AFF" w14:textId="77777777" w:rsidR="00EF45DA" w:rsidRPr="00B3056F" w:rsidRDefault="00EF45DA" w:rsidP="00EF45DA">
      <w:pPr>
        <w:pStyle w:val="Heading2"/>
      </w:pPr>
      <w:bookmarkStart w:id="5406" w:name="_Toc11338879"/>
      <w:bookmarkStart w:id="5407" w:name="_Toc27585640"/>
      <w:bookmarkStart w:id="5408" w:name="_Toc36457663"/>
      <w:bookmarkStart w:id="5409" w:name="_Toc45028582"/>
      <w:bookmarkStart w:id="5410" w:name="_Toc45029417"/>
      <w:bookmarkStart w:id="5411" w:name="_Toc51868180"/>
      <w:bookmarkStart w:id="5412" w:name="historyclause"/>
      <w:bookmarkStart w:id="5413" w:name="_Toc90560767"/>
      <w:r w:rsidRPr="00B3056F">
        <w:t>A.3</w:t>
      </w:r>
      <w:r w:rsidRPr="00B3056F">
        <w:tab/>
        <w:t>Nudm_UECM API</w:t>
      </w:r>
      <w:bookmarkEnd w:id="5406"/>
      <w:bookmarkEnd w:id="5407"/>
      <w:bookmarkEnd w:id="5408"/>
      <w:bookmarkEnd w:id="5409"/>
      <w:bookmarkEnd w:id="5410"/>
      <w:bookmarkEnd w:id="5411"/>
      <w:bookmarkEnd w:id="5413"/>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582867BF" w:rsidR="00EF45DA" w:rsidRPr="00B3056F" w:rsidRDefault="00EF45DA" w:rsidP="00EF45DA">
      <w:pPr>
        <w:pStyle w:val="PL"/>
      </w:pPr>
      <w:r w:rsidRPr="00B3056F">
        <w:t xml:space="preserve">  version: '1.1.</w:t>
      </w:r>
      <w:r w:rsidR="005538E5">
        <w:t>4</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2347AE28" w:rsidR="00EF45DA" w:rsidRPr="00B3056F" w:rsidRDefault="00EF45DA" w:rsidP="00EF45DA">
      <w:pPr>
        <w:pStyle w:val="PL"/>
      </w:pPr>
      <w:r w:rsidRPr="00B3056F">
        <w:t xml:space="preserve">    © 202</w:t>
      </w:r>
      <w:r w:rsidR="00BE7EEA">
        <w:t>1</w:t>
      </w:r>
      <w:r w:rsidRPr="00B3056F">
        <w:t>,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2120F370"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lastRenderedPageBreak/>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lastRenderedPageBreak/>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lastRenderedPageBreak/>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lastRenderedPageBreak/>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lastRenderedPageBreak/>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lastRenderedPageBreak/>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lastRenderedPageBreak/>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lastRenderedPageBreak/>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lastRenderedPageBreak/>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lastRenderedPageBreak/>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lastRenderedPageBreak/>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lastRenderedPageBreak/>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lastRenderedPageBreak/>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lastRenderedPageBreak/>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lastRenderedPageBreak/>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4A748D0E" w14:textId="77777777" w:rsidR="005C00B6" w:rsidRDefault="00134088" w:rsidP="005C00B6">
      <w:pPr>
        <w:pStyle w:val="PL"/>
      </w:pPr>
      <w:r>
        <w:t xml:space="preserve">          default: false</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lastRenderedPageBreak/>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0B718702" w14:textId="77777777" w:rsidR="00913E46" w:rsidRPr="00B3056F" w:rsidRDefault="00913E46" w:rsidP="00913E46">
      <w:pPr>
        <w:pStyle w:val="PL"/>
        <w:rPr>
          <w:lang w:eastAsia="zh-CN"/>
        </w:rPr>
      </w:pPr>
      <w:r>
        <w:rPr>
          <w:lang w:eastAsia="zh-CN"/>
        </w:rPr>
        <w:t xml:space="preserve">          default: false</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lastRenderedPageBreak/>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lastRenderedPageBreak/>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lastRenderedPageBreak/>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lastRenderedPageBreak/>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14" w:name="_Toc27585641"/>
      <w:bookmarkStart w:id="5415" w:name="_Toc36457664"/>
      <w:bookmarkStart w:id="5416" w:name="_Toc45028583"/>
      <w:bookmarkStart w:id="5417" w:name="_Toc45029418"/>
      <w:bookmarkStart w:id="5418" w:name="_Toc51868181"/>
      <w:bookmarkStart w:id="5419" w:name="_Toc11338880"/>
      <w:bookmarkStart w:id="5420" w:name="_Toc90560768"/>
      <w:r w:rsidRPr="00B3056F">
        <w:t>A.4</w:t>
      </w:r>
      <w:r w:rsidRPr="00B3056F">
        <w:tab/>
        <w:t>Nudm_UEAU API</w:t>
      </w:r>
      <w:bookmarkEnd w:id="5414"/>
      <w:bookmarkEnd w:id="5415"/>
      <w:bookmarkEnd w:id="5416"/>
      <w:bookmarkEnd w:id="5417"/>
      <w:bookmarkEnd w:id="5418"/>
      <w:bookmarkEnd w:id="5420"/>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lastRenderedPageBreak/>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lastRenderedPageBreak/>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lastRenderedPageBreak/>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lastRenderedPageBreak/>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lastRenderedPageBreak/>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lastRenderedPageBreak/>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lastRenderedPageBreak/>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21" w:name="_Toc11338881"/>
      <w:bookmarkStart w:id="5422" w:name="_Toc27585642"/>
      <w:bookmarkStart w:id="5423" w:name="_Toc36457665"/>
      <w:bookmarkStart w:id="5424" w:name="_Toc45028584"/>
      <w:bookmarkStart w:id="5425" w:name="_Toc45029419"/>
      <w:bookmarkStart w:id="5426" w:name="_Toc51868182"/>
      <w:bookmarkStart w:id="5427" w:name="_Toc90560769"/>
      <w:bookmarkEnd w:id="5419"/>
      <w:r w:rsidRPr="00B3056F">
        <w:t>A.5</w:t>
      </w:r>
      <w:r w:rsidRPr="00B3056F">
        <w:tab/>
        <w:t>Nudm_EE API</w:t>
      </w:r>
      <w:bookmarkEnd w:id="5421"/>
      <w:bookmarkEnd w:id="5422"/>
      <w:bookmarkEnd w:id="5423"/>
      <w:bookmarkEnd w:id="5424"/>
      <w:bookmarkEnd w:id="5425"/>
      <w:bookmarkEnd w:id="5426"/>
      <w:bookmarkEnd w:id="5427"/>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0827DC7E" w:rsidR="00EF45DA" w:rsidRPr="00B3056F" w:rsidRDefault="00EF45DA" w:rsidP="00EF45DA">
      <w:pPr>
        <w:pStyle w:val="PL"/>
        <w:rPr>
          <w:lang w:val="en-US"/>
        </w:rPr>
      </w:pPr>
      <w:r w:rsidRPr="00B3056F">
        <w:rPr>
          <w:lang w:val="en-US"/>
        </w:rPr>
        <w:t xml:space="preserve">  version: '1.1.</w:t>
      </w:r>
      <w:r w:rsidR="005538E5">
        <w:rPr>
          <w:lang w:val="en-US"/>
        </w:rPr>
        <w:t>3</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A413514" w:rsidR="00EF45DA" w:rsidRPr="00B3056F" w:rsidRDefault="00EF45DA" w:rsidP="00EF45DA">
      <w:pPr>
        <w:pStyle w:val="PL"/>
      </w:pPr>
      <w:r w:rsidRPr="00B3056F">
        <w:t xml:space="preserve">    © 202</w:t>
      </w:r>
      <w:r w:rsidR="00EB742C">
        <w:t>1</w:t>
      </w:r>
      <w:r w:rsidRPr="00B3056F">
        <w:t>,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7C428837"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lastRenderedPageBreak/>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lastRenderedPageBreak/>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lastRenderedPageBreak/>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lastRenderedPageBreak/>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lastRenderedPageBreak/>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28" w:name="_Toc11338882"/>
      <w:bookmarkStart w:id="5429" w:name="_Toc27585643"/>
      <w:bookmarkStart w:id="5430" w:name="_Toc36457666"/>
      <w:bookmarkStart w:id="5431" w:name="_Toc45028585"/>
      <w:bookmarkStart w:id="5432" w:name="_Toc45029420"/>
      <w:bookmarkStart w:id="5433" w:name="_Toc51868183"/>
      <w:bookmarkStart w:id="5434" w:name="_Toc90560770"/>
      <w:r w:rsidRPr="00B3056F">
        <w:lastRenderedPageBreak/>
        <w:t>A.6</w:t>
      </w:r>
      <w:r w:rsidRPr="00B3056F">
        <w:tab/>
        <w:t>Nudm_PP API</w:t>
      </w:r>
      <w:bookmarkEnd w:id="5428"/>
      <w:bookmarkEnd w:id="5429"/>
      <w:bookmarkEnd w:id="5430"/>
      <w:bookmarkEnd w:id="5431"/>
      <w:bookmarkEnd w:id="5432"/>
      <w:bookmarkEnd w:id="5433"/>
      <w:bookmarkEnd w:id="5434"/>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35" w:name="_Toc11338883"/>
      <w:bookmarkStart w:id="5436" w:name="_Toc27585644"/>
      <w:bookmarkStart w:id="5437" w:name="_Toc36457667"/>
      <w:bookmarkStart w:id="5438" w:name="_Toc45028586"/>
      <w:bookmarkStart w:id="5439" w:name="_Toc45029421"/>
      <w:bookmarkStart w:id="5440" w:name="_Toc51868184"/>
      <w:bookmarkStart w:id="5441" w:name="_Toc90560771"/>
      <w:r w:rsidRPr="00B3056F">
        <w:t>A.7</w:t>
      </w:r>
      <w:r w:rsidRPr="00B3056F">
        <w:tab/>
        <w:t>Nudm_NIDDAU API</w:t>
      </w:r>
      <w:bookmarkEnd w:id="5435"/>
      <w:bookmarkEnd w:id="5436"/>
      <w:bookmarkEnd w:id="5437"/>
      <w:bookmarkEnd w:id="5438"/>
      <w:bookmarkEnd w:id="5439"/>
      <w:bookmarkEnd w:id="5440"/>
      <w:bookmarkEnd w:id="5441"/>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76601F62" w:rsidR="00EF45DA" w:rsidRPr="00B3056F" w:rsidRDefault="00EF45DA" w:rsidP="00EF45DA">
      <w:pPr>
        <w:pStyle w:val="PL"/>
      </w:pPr>
      <w:r w:rsidRPr="00B3056F">
        <w:t xml:space="preserve">  version: '1.0.</w:t>
      </w:r>
      <w:r w:rsidR="00BE7EEA">
        <w:t>2</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60A0DDD3" w:rsidR="00EF45DA" w:rsidRPr="00B3056F" w:rsidRDefault="00EF45DA" w:rsidP="00EF45DA">
      <w:pPr>
        <w:pStyle w:val="PL"/>
      </w:pPr>
      <w:r w:rsidRPr="00B3056F">
        <w:t xml:space="preserve">    © 202</w:t>
      </w:r>
      <w:r w:rsidR="00BE7EEA">
        <w:t>1</w:t>
      </w:r>
      <w:r w:rsidRPr="00B3056F">
        <w:t>,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166ABECC"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lastRenderedPageBreak/>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442" w:name="_Toc27585645"/>
      <w:bookmarkStart w:id="5443" w:name="_Toc36457668"/>
      <w:bookmarkStart w:id="5444" w:name="_Toc45028587"/>
      <w:bookmarkStart w:id="5445" w:name="_Toc45029422"/>
      <w:bookmarkStart w:id="5446" w:name="_Toc51868185"/>
      <w:bookmarkStart w:id="5447" w:name="_Toc11338884"/>
      <w:bookmarkStart w:id="5448" w:name="_Toc90560772"/>
      <w:r w:rsidRPr="00B3056F">
        <w:t>A.8</w:t>
      </w:r>
      <w:r w:rsidRPr="00B3056F">
        <w:tab/>
        <w:t>Nudm_MT API</w:t>
      </w:r>
      <w:bookmarkEnd w:id="5442"/>
      <w:bookmarkEnd w:id="5443"/>
      <w:bookmarkEnd w:id="5444"/>
      <w:bookmarkEnd w:id="5445"/>
      <w:bookmarkEnd w:id="5446"/>
      <w:bookmarkEnd w:id="5448"/>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lastRenderedPageBreak/>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lastRenderedPageBreak/>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lastRenderedPageBreak/>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449" w:name="_Toc27585646"/>
      <w:bookmarkStart w:id="5450" w:name="_Toc36457669"/>
      <w:bookmarkStart w:id="5451" w:name="_Toc45028588"/>
      <w:bookmarkStart w:id="5452" w:name="_Toc45029423"/>
      <w:bookmarkStart w:id="5453" w:name="_Toc51868186"/>
      <w:bookmarkStart w:id="5454" w:name="_Toc90560773"/>
      <w:r w:rsidRPr="00B3056F">
        <w:t>Annex B (informative):</w:t>
      </w:r>
      <w:r w:rsidRPr="00B3056F">
        <w:br/>
        <w:t>Stateless UDMs</w:t>
      </w:r>
      <w:bookmarkEnd w:id="5447"/>
      <w:bookmarkEnd w:id="5449"/>
      <w:bookmarkEnd w:id="5450"/>
      <w:bookmarkEnd w:id="5451"/>
      <w:bookmarkEnd w:id="5452"/>
      <w:bookmarkEnd w:id="5453"/>
      <w:bookmarkEnd w:id="5454"/>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45pt;height:180.25pt" o:ole="">
            <v:imagedata r:id="rId188" o:title=""/>
          </v:shape>
          <o:OLEObject Type="Embed" ProgID="Visio.Drawing.11" ShapeID="_x0000_i1115" DrawAspect="Content" ObjectID="_1701174519"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25pt;height:404.95pt" o:ole="">
            <v:imagedata r:id="rId190" o:title=""/>
          </v:shape>
          <o:OLEObject Type="Embed" ProgID="Visio.Drawing.11" ShapeID="_x0000_i1116" DrawAspect="Content" ObjectID="_1701174520"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45pt;height:308.2pt" o:ole="">
            <v:imagedata r:id="rId192" o:title=""/>
          </v:shape>
          <o:OLEObject Type="Embed" ProgID="Visio.Drawing.11" ShapeID="_x0000_i1117" DrawAspect="Content" ObjectID="_1701174521"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25pt;height:323.75pt" o:ole="">
            <v:imagedata r:id="rId194" o:title=""/>
          </v:shape>
          <o:OLEObject Type="Embed" ProgID="Visio.Drawing.11" ShapeID="_x0000_i1118" DrawAspect="Content" ObjectID="_1701174522"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455"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455"/>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56" w:name="_Toc11338885"/>
      <w:bookmarkStart w:id="5457" w:name="_Toc27585647"/>
      <w:bookmarkStart w:id="5458" w:name="_Toc36457670"/>
      <w:bookmarkStart w:id="5459" w:name="_Toc45028589"/>
      <w:bookmarkStart w:id="5460" w:name="_Toc45029424"/>
      <w:bookmarkStart w:id="5461" w:name="_Toc51868187"/>
      <w:bookmarkStart w:id="5462" w:name="_Toc90560774"/>
      <w:r w:rsidRPr="00B3056F">
        <w:t>Annex C (informative):</w:t>
      </w:r>
      <w:r w:rsidRPr="00B3056F">
        <w:br/>
        <w:t>SUCI encoding</w:t>
      </w:r>
      <w:bookmarkEnd w:id="5456"/>
      <w:bookmarkEnd w:id="5457"/>
      <w:bookmarkEnd w:id="5458"/>
      <w:bookmarkEnd w:id="5459"/>
      <w:bookmarkEnd w:id="5460"/>
      <w:bookmarkEnd w:id="5461"/>
      <w:bookmarkEnd w:id="5462"/>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463"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463"/>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464"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465" w:name="_PERM_MCCTEMPBM_CRPT55630134___2"/>
      <w:bookmarkEnd w:id="5464"/>
      <w:r w:rsidRPr="00B3056F">
        <w:t>"0-123-45-012-0-0-0123456789"</w:t>
      </w:r>
    </w:p>
    <w:p w14:paraId="23F59BD3" w14:textId="77777777" w:rsidR="00EF45DA" w:rsidRPr="00B3056F" w:rsidRDefault="00EF45DA" w:rsidP="00EF45DA">
      <w:pPr>
        <w:pStyle w:val="PL"/>
        <w:ind w:left="568"/>
      </w:pPr>
    </w:p>
    <w:bookmarkEnd w:id="5465"/>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466"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467" w:name="_PERM_MCCTEMPBM_CRPT55630136___3"/>
      <w:bookmarkEnd w:id="5466"/>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468" w:name="_PERM_MCCTEMPBM_CRPT55630137___2"/>
      <w:bookmarkEnd w:id="5467"/>
      <w:r w:rsidRPr="00B3056F">
        <w:t>SUCI UTF-8 string:</w:t>
      </w:r>
    </w:p>
    <w:p w14:paraId="312D7A4F" w14:textId="77777777" w:rsidR="00EF45DA" w:rsidRPr="00B3056F" w:rsidRDefault="00EF45DA" w:rsidP="00EF45DA">
      <w:pPr>
        <w:pStyle w:val="PL"/>
        <w:ind w:left="568"/>
      </w:pPr>
      <w:bookmarkStart w:id="5469" w:name="_PERM_MCCTEMPBM_CRPT55630138___2"/>
      <w:bookmarkEnd w:id="5468"/>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469"/>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470"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71" w:name="_PERM_MCCTEMPBM_CRPT55630140___2"/>
      <w:bookmarkEnd w:id="5470"/>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71"/>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72"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73" w:name="_PERM_MCCTEMPBM_CRPT55630142___2"/>
      <w:bookmarkEnd w:id="5472"/>
      <w:r w:rsidRPr="00B3056F">
        <w:t>"3-operator.com-012-0-0-00-00-5E-00-53-00"</w:t>
      </w:r>
    </w:p>
    <w:p w14:paraId="7E011666" w14:textId="77777777" w:rsidR="00EF45DA" w:rsidRPr="00B3056F" w:rsidRDefault="00EF45DA" w:rsidP="00EF45DA">
      <w:pPr>
        <w:pStyle w:val="PL"/>
        <w:ind w:left="568"/>
      </w:pPr>
    </w:p>
    <w:bookmarkEnd w:id="5473"/>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474" w:name="_Toc11338886"/>
      <w:bookmarkStart w:id="5475" w:name="_Toc27585648"/>
      <w:bookmarkStart w:id="5476" w:name="_Toc36457671"/>
      <w:bookmarkStart w:id="5477" w:name="_Toc45028590"/>
      <w:bookmarkStart w:id="5478" w:name="_Toc45029425"/>
      <w:bookmarkStart w:id="5479" w:name="_Toc51868188"/>
      <w:bookmarkStart w:id="5480" w:name="_Toc90560775"/>
      <w:r w:rsidRPr="00B3056F">
        <w:t>Annex D (informative):</w:t>
      </w:r>
      <w:r w:rsidRPr="00B3056F">
        <w:br/>
        <w:t>Change history</w:t>
      </w:r>
      <w:bookmarkEnd w:id="5474"/>
      <w:bookmarkEnd w:id="5475"/>
      <w:bookmarkEnd w:id="5476"/>
      <w:bookmarkEnd w:id="5477"/>
      <w:bookmarkEnd w:id="5478"/>
      <w:bookmarkEnd w:id="5479"/>
      <w:bookmarkEnd w:id="5480"/>
    </w:p>
    <w:bookmarkEnd w:id="5412"/>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1B507C"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EA8372" w14:textId="77777777" w:rsidR="0000390C" w:rsidRDefault="0000390C">
      <w:r>
        <w:separator/>
      </w:r>
    </w:p>
  </w:endnote>
  <w:endnote w:type="continuationSeparator" w:id="0">
    <w:p w14:paraId="052B2790" w14:textId="77777777" w:rsidR="0000390C" w:rsidRDefault="00003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0AD08" w14:textId="77777777" w:rsidR="005C3985" w:rsidRDefault="005C39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7CC393" w14:textId="77777777" w:rsidR="0000390C" w:rsidRDefault="0000390C">
      <w:r>
        <w:separator/>
      </w:r>
    </w:p>
  </w:footnote>
  <w:footnote w:type="continuationSeparator" w:id="0">
    <w:p w14:paraId="601F9F30" w14:textId="77777777" w:rsidR="0000390C" w:rsidRDefault="000039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362763" w14:textId="4A64B828" w:rsidR="005C3985" w:rsidRDefault="005C39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7F4C">
      <w:rPr>
        <w:rFonts w:ascii="Arial" w:hAnsi="Arial" w:cs="Arial"/>
        <w:b/>
        <w:noProof/>
        <w:sz w:val="18"/>
        <w:szCs w:val="18"/>
      </w:rPr>
      <w:t>3GPP TS 29.503 V16.10.0 (2021-12)</w:t>
    </w:r>
    <w:r>
      <w:rPr>
        <w:rFonts w:ascii="Arial" w:hAnsi="Arial" w:cs="Arial"/>
        <w:b/>
        <w:sz w:val="18"/>
        <w:szCs w:val="18"/>
      </w:rPr>
      <w:fldChar w:fldCharType="end"/>
    </w:r>
  </w:p>
  <w:p w14:paraId="4291BB2F" w14:textId="77777777" w:rsidR="005C3985" w:rsidRDefault="005C39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4A1B1C3E" w:rsidR="005C3985" w:rsidRDefault="005C39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7F4C">
      <w:rPr>
        <w:rFonts w:ascii="Arial" w:hAnsi="Arial" w:cs="Arial"/>
        <w:b/>
        <w:noProof/>
        <w:sz w:val="18"/>
        <w:szCs w:val="18"/>
      </w:rPr>
      <w:t>Release 16</w:t>
    </w:r>
    <w:r>
      <w:rPr>
        <w:rFonts w:ascii="Arial" w:hAnsi="Arial" w:cs="Arial"/>
        <w:b/>
        <w:sz w:val="18"/>
        <w:szCs w:val="18"/>
      </w:rPr>
      <w:fldChar w:fldCharType="end"/>
    </w:r>
  </w:p>
  <w:p w14:paraId="4682E0C2" w14:textId="77777777" w:rsidR="005C3985" w:rsidRDefault="005C39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1537D"/>
    <w:rsid w:val="000217B9"/>
    <w:rsid w:val="00022CCF"/>
    <w:rsid w:val="00024EF1"/>
    <w:rsid w:val="00033397"/>
    <w:rsid w:val="00040095"/>
    <w:rsid w:val="000415E9"/>
    <w:rsid w:val="000454AB"/>
    <w:rsid w:val="00047C3F"/>
    <w:rsid w:val="00051834"/>
    <w:rsid w:val="00054A22"/>
    <w:rsid w:val="00055E41"/>
    <w:rsid w:val="00056DE3"/>
    <w:rsid w:val="00062023"/>
    <w:rsid w:val="00062936"/>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3BE4"/>
    <w:rsid w:val="000D58AB"/>
    <w:rsid w:val="000E0E2A"/>
    <w:rsid w:val="000F0F4F"/>
    <w:rsid w:val="000F1A55"/>
    <w:rsid w:val="00100BBC"/>
    <w:rsid w:val="00106FD1"/>
    <w:rsid w:val="001216B6"/>
    <w:rsid w:val="00123296"/>
    <w:rsid w:val="0013163E"/>
    <w:rsid w:val="001330D7"/>
    <w:rsid w:val="00133525"/>
    <w:rsid w:val="00134088"/>
    <w:rsid w:val="001776AD"/>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F0C1D"/>
    <w:rsid w:val="001F1132"/>
    <w:rsid w:val="001F168B"/>
    <w:rsid w:val="001F203F"/>
    <w:rsid w:val="001F247F"/>
    <w:rsid w:val="001F4A00"/>
    <w:rsid w:val="00202954"/>
    <w:rsid w:val="0021126A"/>
    <w:rsid w:val="00211691"/>
    <w:rsid w:val="00213941"/>
    <w:rsid w:val="0022775D"/>
    <w:rsid w:val="00231A5F"/>
    <w:rsid w:val="00233601"/>
    <w:rsid w:val="002347A2"/>
    <w:rsid w:val="002421C2"/>
    <w:rsid w:val="00250902"/>
    <w:rsid w:val="00256D5C"/>
    <w:rsid w:val="002604A9"/>
    <w:rsid w:val="00264DA5"/>
    <w:rsid w:val="002675F0"/>
    <w:rsid w:val="00267C15"/>
    <w:rsid w:val="002732B5"/>
    <w:rsid w:val="0028148F"/>
    <w:rsid w:val="002867C4"/>
    <w:rsid w:val="00287833"/>
    <w:rsid w:val="00296A43"/>
    <w:rsid w:val="002A2491"/>
    <w:rsid w:val="002B2A15"/>
    <w:rsid w:val="002B4F2A"/>
    <w:rsid w:val="002B505D"/>
    <w:rsid w:val="002B6339"/>
    <w:rsid w:val="002B6388"/>
    <w:rsid w:val="002C79B4"/>
    <w:rsid w:val="002D15E1"/>
    <w:rsid w:val="002E00EE"/>
    <w:rsid w:val="002E20CF"/>
    <w:rsid w:val="002E36F7"/>
    <w:rsid w:val="002E488B"/>
    <w:rsid w:val="002E6B15"/>
    <w:rsid w:val="002F0AB7"/>
    <w:rsid w:val="00307160"/>
    <w:rsid w:val="003172DC"/>
    <w:rsid w:val="003428B9"/>
    <w:rsid w:val="0035462D"/>
    <w:rsid w:val="00364C79"/>
    <w:rsid w:val="003650B1"/>
    <w:rsid w:val="00372B92"/>
    <w:rsid w:val="003765B8"/>
    <w:rsid w:val="00391F05"/>
    <w:rsid w:val="003A50C7"/>
    <w:rsid w:val="003B7097"/>
    <w:rsid w:val="003C3971"/>
    <w:rsid w:val="003E1097"/>
    <w:rsid w:val="003F3CF6"/>
    <w:rsid w:val="003F6FF7"/>
    <w:rsid w:val="004131F7"/>
    <w:rsid w:val="00415B2C"/>
    <w:rsid w:val="00423334"/>
    <w:rsid w:val="00425F38"/>
    <w:rsid w:val="00427020"/>
    <w:rsid w:val="0043191A"/>
    <w:rsid w:val="00434502"/>
    <w:rsid w:val="004345EC"/>
    <w:rsid w:val="0043668E"/>
    <w:rsid w:val="004521EF"/>
    <w:rsid w:val="00455EE5"/>
    <w:rsid w:val="0046076C"/>
    <w:rsid w:val="00465515"/>
    <w:rsid w:val="00467413"/>
    <w:rsid w:val="00476F05"/>
    <w:rsid w:val="004807F2"/>
    <w:rsid w:val="00480A53"/>
    <w:rsid w:val="00490663"/>
    <w:rsid w:val="004A44B3"/>
    <w:rsid w:val="004C3152"/>
    <w:rsid w:val="004D1273"/>
    <w:rsid w:val="004D3578"/>
    <w:rsid w:val="004D7472"/>
    <w:rsid w:val="004E213A"/>
    <w:rsid w:val="004E352B"/>
    <w:rsid w:val="004E3A0D"/>
    <w:rsid w:val="004E64FC"/>
    <w:rsid w:val="004F0988"/>
    <w:rsid w:val="004F3340"/>
    <w:rsid w:val="004F5CE5"/>
    <w:rsid w:val="004F61BB"/>
    <w:rsid w:val="00501985"/>
    <w:rsid w:val="0051435D"/>
    <w:rsid w:val="0051578C"/>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7005"/>
    <w:rsid w:val="00591FDB"/>
    <w:rsid w:val="00597B11"/>
    <w:rsid w:val="005A24AA"/>
    <w:rsid w:val="005A28D3"/>
    <w:rsid w:val="005B5820"/>
    <w:rsid w:val="005C00B6"/>
    <w:rsid w:val="005C0A75"/>
    <w:rsid w:val="005C1972"/>
    <w:rsid w:val="005C3985"/>
    <w:rsid w:val="005C75E1"/>
    <w:rsid w:val="005D2E01"/>
    <w:rsid w:val="005D7526"/>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7114"/>
    <w:rsid w:val="00652F66"/>
    <w:rsid w:val="00655B6E"/>
    <w:rsid w:val="00656681"/>
    <w:rsid w:val="0065785E"/>
    <w:rsid w:val="00666280"/>
    <w:rsid w:val="00666C9B"/>
    <w:rsid w:val="00677407"/>
    <w:rsid w:val="00680446"/>
    <w:rsid w:val="00683FF1"/>
    <w:rsid w:val="00694816"/>
    <w:rsid w:val="00695583"/>
    <w:rsid w:val="006A1FAE"/>
    <w:rsid w:val="006A323F"/>
    <w:rsid w:val="006A40AE"/>
    <w:rsid w:val="006B30D0"/>
    <w:rsid w:val="006B3469"/>
    <w:rsid w:val="006C3D95"/>
    <w:rsid w:val="006C7851"/>
    <w:rsid w:val="006D0D26"/>
    <w:rsid w:val="006D6AF9"/>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61EFA"/>
    <w:rsid w:val="00762919"/>
    <w:rsid w:val="00762F53"/>
    <w:rsid w:val="00765068"/>
    <w:rsid w:val="00765786"/>
    <w:rsid w:val="00773A8F"/>
    <w:rsid w:val="00774B5A"/>
    <w:rsid w:val="00774DA4"/>
    <w:rsid w:val="0077578B"/>
    <w:rsid w:val="00776EDB"/>
    <w:rsid w:val="00781F0F"/>
    <w:rsid w:val="00792346"/>
    <w:rsid w:val="0079385C"/>
    <w:rsid w:val="00793DD8"/>
    <w:rsid w:val="007965C2"/>
    <w:rsid w:val="007A5592"/>
    <w:rsid w:val="007B1441"/>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43C8B"/>
    <w:rsid w:val="00846B64"/>
    <w:rsid w:val="008568A2"/>
    <w:rsid w:val="008570A5"/>
    <w:rsid w:val="008768CA"/>
    <w:rsid w:val="00877E21"/>
    <w:rsid w:val="00881F6E"/>
    <w:rsid w:val="00892B89"/>
    <w:rsid w:val="008A4B80"/>
    <w:rsid w:val="008B19AB"/>
    <w:rsid w:val="008B692A"/>
    <w:rsid w:val="008C0205"/>
    <w:rsid w:val="008C0C57"/>
    <w:rsid w:val="008C2BC2"/>
    <w:rsid w:val="008C384C"/>
    <w:rsid w:val="008C5C7C"/>
    <w:rsid w:val="008D1232"/>
    <w:rsid w:val="008E3FD3"/>
    <w:rsid w:val="008F04D2"/>
    <w:rsid w:val="00901577"/>
    <w:rsid w:val="00901703"/>
    <w:rsid w:val="0090271F"/>
    <w:rsid w:val="00902E23"/>
    <w:rsid w:val="00906402"/>
    <w:rsid w:val="009114D7"/>
    <w:rsid w:val="0091348E"/>
    <w:rsid w:val="00913E46"/>
    <w:rsid w:val="00914A69"/>
    <w:rsid w:val="00917CCB"/>
    <w:rsid w:val="00922369"/>
    <w:rsid w:val="00922C12"/>
    <w:rsid w:val="0092450D"/>
    <w:rsid w:val="00926346"/>
    <w:rsid w:val="00933301"/>
    <w:rsid w:val="00936A63"/>
    <w:rsid w:val="0093782E"/>
    <w:rsid w:val="0094196F"/>
    <w:rsid w:val="00942EC2"/>
    <w:rsid w:val="009438F7"/>
    <w:rsid w:val="00950B53"/>
    <w:rsid w:val="00955A04"/>
    <w:rsid w:val="00960166"/>
    <w:rsid w:val="009655F6"/>
    <w:rsid w:val="00967F46"/>
    <w:rsid w:val="009728E2"/>
    <w:rsid w:val="009862CD"/>
    <w:rsid w:val="009925B0"/>
    <w:rsid w:val="009B007B"/>
    <w:rsid w:val="009B0C15"/>
    <w:rsid w:val="009B66DB"/>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1454"/>
    <w:rsid w:val="00A82346"/>
    <w:rsid w:val="00A873B7"/>
    <w:rsid w:val="00A91218"/>
    <w:rsid w:val="00A92BA1"/>
    <w:rsid w:val="00AA5A7B"/>
    <w:rsid w:val="00AB2543"/>
    <w:rsid w:val="00AB5EE0"/>
    <w:rsid w:val="00AB7C39"/>
    <w:rsid w:val="00AC1E2D"/>
    <w:rsid w:val="00AC43E7"/>
    <w:rsid w:val="00AC6BC6"/>
    <w:rsid w:val="00AC6DFD"/>
    <w:rsid w:val="00AC746E"/>
    <w:rsid w:val="00AD502D"/>
    <w:rsid w:val="00AE1CD7"/>
    <w:rsid w:val="00AE2723"/>
    <w:rsid w:val="00AE5CCC"/>
    <w:rsid w:val="00AE65E2"/>
    <w:rsid w:val="00AE6949"/>
    <w:rsid w:val="00AF7CC7"/>
    <w:rsid w:val="00B026F3"/>
    <w:rsid w:val="00B06F5A"/>
    <w:rsid w:val="00B15449"/>
    <w:rsid w:val="00B3056F"/>
    <w:rsid w:val="00B31299"/>
    <w:rsid w:val="00B32D5A"/>
    <w:rsid w:val="00B50769"/>
    <w:rsid w:val="00B60623"/>
    <w:rsid w:val="00B626B4"/>
    <w:rsid w:val="00B66481"/>
    <w:rsid w:val="00B7240A"/>
    <w:rsid w:val="00B81C33"/>
    <w:rsid w:val="00B829E2"/>
    <w:rsid w:val="00B844CC"/>
    <w:rsid w:val="00B84A39"/>
    <w:rsid w:val="00B86BA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3255"/>
    <w:rsid w:val="00BE7EEA"/>
    <w:rsid w:val="00BF128E"/>
    <w:rsid w:val="00BF39B9"/>
    <w:rsid w:val="00BF510C"/>
    <w:rsid w:val="00C02B6F"/>
    <w:rsid w:val="00C02E47"/>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9"/>
    <w:rsid w:val="00D72898"/>
    <w:rsid w:val="00D73736"/>
    <w:rsid w:val="00D738D6"/>
    <w:rsid w:val="00D73BCF"/>
    <w:rsid w:val="00D755EB"/>
    <w:rsid w:val="00D76048"/>
    <w:rsid w:val="00D87E00"/>
    <w:rsid w:val="00D9134D"/>
    <w:rsid w:val="00D97490"/>
    <w:rsid w:val="00DA0BE5"/>
    <w:rsid w:val="00DA7A03"/>
    <w:rsid w:val="00DB1818"/>
    <w:rsid w:val="00DC309B"/>
    <w:rsid w:val="00DC4DA2"/>
    <w:rsid w:val="00DD4C17"/>
    <w:rsid w:val="00DD74A5"/>
    <w:rsid w:val="00DF24C4"/>
    <w:rsid w:val="00DF2B1F"/>
    <w:rsid w:val="00DF565F"/>
    <w:rsid w:val="00DF62CD"/>
    <w:rsid w:val="00DF7C70"/>
    <w:rsid w:val="00E07CA8"/>
    <w:rsid w:val="00E1631C"/>
    <w:rsid w:val="00E16509"/>
    <w:rsid w:val="00E310AA"/>
    <w:rsid w:val="00E3557B"/>
    <w:rsid w:val="00E35A13"/>
    <w:rsid w:val="00E429E3"/>
    <w:rsid w:val="00E44582"/>
    <w:rsid w:val="00E456BC"/>
    <w:rsid w:val="00E50B12"/>
    <w:rsid w:val="00E57F4C"/>
    <w:rsid w:val="00E744CF"/>
    <w:rsid w:val="00E77645"/>
    <w:rsid w:val="00E825AD"/>
    <w:rsid w:val="00E85937"/>
    <w:rsid w:val="00E85B64"/>
    <w:rsid w:val="00E93ABF"/>
    <w:rsid w:val="00E94FF1"/>
    <w:rsid w:val="00EA15B0"/>
    <w:rsid w:val="00EA2CC8"/>
    <w:rsid w:val="00EA407A"/>
    <w:rsid w:val="00EA4D0B"/>
    <w:rsid w:val="00EA5EA7"/>
    <w:rsid w:val="00EB742C"/>
    <w:rsid w:val="00EC4A25"/>
    <w:rsid w:val="00ED487B"/>
    <w:rsid w:val="00EE3B30"/>
    <w:rsid w:val="00EE6C77"/>
    <w:rsid w:val="00EF337A"/>
    <w:rsid w:val="00EF45DA"/>
    <w:rsid w:val="00F01382"/>
    <w:rsid w:val="00F025A2"/>
    <w:rsid w:val="00F02DDC"/>
    <w:rsid w:val="00F04712"/>
    <w:rsid w:val="00F0760C"/>
    <w:rsid w:val="00F13360"/>
    <w:rsid w:val="00F22261"/>
    <w:rsid w:val="00F22EC7"/>
    <w:rsid w:val="00F2377C"/>
    <w:rsid w:val="00F325C8"/>
    <w:rsid w:val="00F33943"/>
    <w:rsid w:val="00F3411F"/>
    <w:rsid w:val="00F47E9F"/>
    <w:rsid w:val="00F53F0A"/>
    <w:rsid w:val="00F61278"/>
    <w:rsid w:val="00F650CF"/>
    <w:rsid w:val="00F653B8"/>
    <w:rsid w:val="00F66BFF"/>
    <w:rsid w:val="00F722E4"/>
    <w:rsid w:val="00F76556"/>
    <w:rsid w:val="00F80AE6"/>
    <w:rsid w:val="00F83B9F"/>
    <w:rsid w:val="00F9008D"/>
    <w:rsid w:val="00F94A47"/>
    <w:rsid w:val="00F96EB5"/>
    <w:rsid w:val="00FA1266"/>
    <w:rsid w:val="00FA6098"/>
    <w:rsid w:val="00FC1192"/>
    <w:rsid w:val="00FC39F9"/>
    <w:rsid w:val="00FC4719"/>
    <w:rsid w:val="00FC531E"/>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E57F4C"/>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rsid w:val="00E57F4C"/>
    <w:pPr>
      <w:keepLines/>
      <w:ind w:left="1135" w:hanging="851"/>
    </w:pPr>
  </w:style>
  <w:style w:type="paragraph" w:customStyle="1" w:styleId="PL">
    <w:name w:val="PL"/>
    <w:link w:val="PLChar"/>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rsid w:val="00E57F4C"/>
    <w:pPr>
      <w:keepNext/>
      <w:keepLines/>
      <w:spacing w:after="0"/>
    </w:pPr>
    <w:rPr>
      <w:rFonts w:ascii="Arial" w:hAnsi="Arial"/>
      <w:sz w:val="18"/>
    </w:rPr>
  </w:style>
  <w:style w:type="paragraph" w:customStyle="1" w:styleId="TAH">
    <w:name w:val="TAH"/>
    <w:basedOn w:val="TAC"/>
    <w:link w:val="TAHChar"/>
    <w:rsid w:val="00E57F4C"/>
    <w:rPr>
      <w:b/>
    </w:rPr>
  </w:style>
  <w:style w:type="paragraph" w:customStyle="1" w:styleId="TAC">
    <w:name w:val="TAC"/>
    <w:basedOn w:val="TAL"/>
    <w:link w:val="TACChar"/>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noProof/>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123701</Words>
  <Characters>705102</Characters>
  <Application>Microsoft Office Word</Application>
  <DocSecurity>0</DocSecurity>
  <Lines>5875</Lines>
  <Paragraphs>1654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827149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5</cp:revision>
  <cp:lastPrinted>2019-02-25T14:05:00Z</cp:lastPrinted>
  <dcterms:created xsi:type="dcterms:W3CDTF">2021-11-29T14:13:00Z</dcterms:created>
  <dcterms:modified xsi:type="dcterms:W3CDTF">2021-12-16T14:38:00Z</dcterms:modified>
</cp:coreProperties>
</file>