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D54227" w14:textId="0A698F3D"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843B34">
        <w:t>5</w:t>
      </w:r>
      <w:r w:rsidRPr="000B71E3">
        <w:t>.</w:t>
      </w:r>
      <w:r w:rsidR="00D759D6">
        <w:t>0</w:t>
      </w:r>
      <w:r w:rsidRPr="000B71E3">
        <w:t xml:space="preserve"> </w:t>
      </w:r>
      <w:r w:rsidRPr="000B71E3">
        <w:rPr>
          <w:sz w:val="32"/>
        </w:rPr>
        <w:t>(</w:t>
      </w:r>
      <w:r w:rsidR="00F80346" w:rsidRPr="000B71E3">
        <w:rPr>
          <w:sz w:val="32"/>
        </w:rPr>
        <w:t>201</w:t>
      </w:r>
      <w:r w:rsidR="00D759D6">
        <w:rPr>
          <w:sz w:val="32"/>
        </w:rPr>
        <w:t>9</w:t>
      </w:r>
      <w:r w:rsidRPr="000B71E3">
        <w:rPr>
          <w:sz w:val="32"/>
        </w:rPr>
        <w:t>-</w:t>
      </w:r>
      <w:r w:rsidR="00D759D6">
        <w:rPr>
          <w:sz w:val="32"/>
        </w:rPr>
        <w:t>0</w:t>
      </w:r>
      <w:r w:rsidR="00843B34">
        <w:rPr>
          <w:sz w:val="32"/>
        </w:rPr>
        <w:t>9</w:t>
      </w:r>
      <w:r w:rsidRPr="000B71E3">
        <w:rPr>
          <w:sz w:val="32"/>
        </w:rPr>
        <w:t>)</w:t>
      </w:r>
    </w:p>
    <w:p w14:paraId="51578FD5" w14:textId="77777777" w:rsidR="00080512" w:rsidRPr="000B71E3" w:rsidRDefault="00080512">
      <w:pPr>
        <w:pStyle w:val="ZB"/>
        <w:framePr w:wrap="notBeside"/>
      </w:pPr>
      <w:r w:rsidRPr="000B71E3">
        <w:t>Technical Specification</w:t>
      </w:r>
    </w:p>
    <w:p w14:paraId="2735CB07" w14:textId="77777777" w:rsidR="00080512" w:rsidRPr="000B71E3" w:rsidRDefault="00080512">
      <w:pPr>
        <w:pStyle w:val="ZT"/>
        <w:framePr w:wrap="notBeside"/>
      </w:pPr>
      <w:r w:rsidRPr="000B71E3">
        <w:t>3rd Generation Partnership Project;</w:t>
      </w:r>
    </w:p>
    <w:p w14:paraId="55BA8D8E" w14:textId="77777777"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14:paraId="70D55B65" w14:textId="77777777"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14:paraId="44203797" w14:textId="77777777" w:rsidR="00080512" w:rsidRPr="000B71E3" w:rsidRDefault="00F80346">
      <w:pPr>
        <w:pStyle w:val="ZT"/>
        <w:framePr w:wrap="notBeside"/>
      </w:pPr>
      <w:r w:rsidRPr="000B71E3">
        <w:t>Stage 3</w:t>
      </w:r>
    </w:p>
    <w:p w14:paraId="2301661D" w14:textId="77777777"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14:paraId="07B71A3D" w14:textId="77777777"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14:anchorId="55FBEE4A" wp14:editId="3CF18332">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14:anchorId="1842E7BD" wp14:editId="59C0F794">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14:paraId="16765660" w14:textId="77777777" w:rsidR="00080512" w:rsidRPr="000B71E3" w:rsidRDefault="00080512">
      <w:pPr>
        <w:pStyle w:val="ZU"/>
        <w:framePr w:h="4929" w:hRule="exact" w:wrap="notBeside"/>
        <w:tabs>
          <w:tab w:val="right" w:pos="10206"/>
        </w:tabs>
        <w:jc w:val="left"/>
      </w:pPr>
    </w:p>
    <w:p w14:paraId="54DC6DE6" w14:textId="77777777"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14:paraId="27710645" w14:textId="77777777" w:rsidR="00080512" w:rsidRPr="000B71E3" w:rsidRDefault="00080512">
      <w:pPr>
        <w:pStyle w:val="ZV"/>
        <w:framePr w:wrap="notBeside"/>
      </w:pPr>
    </w:p>
    <w:p w14:paraId="360A4641" w14:textId="77777777" w:rsidR="00080512" w:rsidRPr="000B71E3" w:rsidRDefault="00080512"/>
    <w:bookmarkEnd w:id="0"/>
    <w:p w14:paraId="43360680" w14:textId="77777777"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14:paraId="0AA44301" w14:textId="77777777" w:rsidR="00614FDF" w:rsidRPr="000B71E3" w:rsidRDefault="00614FDF" w:rsidP="00614FDF">
      <w:pPr>
        <w:pStyle w:val="Guidance"/>
        <w:rPr>
          <w:color w:val="auto"/>
        </w:rPr>
      </w:pPr>
      <w:bookmarkStart w:id="1" w:name="page2"/>
      <w:r w:rsidRPr="000B71E3">
        <w:lastRenderedPageBreak/>
        <w:br/>
      </w:r>
    </w:p>
    <w:p w14:paraId="5AAB436C" w14:textId="77777777" w:rsidR="00080512" w:rsidRPr="000B71E3" w:rsidRDefault="00080512"/>
    <w:p w14:paraId="774659B4" w14:textId="77777777"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14:paraId="60EC3591" w14:textId="77777777"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14:paraId="60CFDA29" w14:textId="77777777" w:rsidR="00080512" w:rsidRPr="000B71E3" w:rsidRDefault="00080512"/>
    <w:p w14:paraId="20F1329C" w14:textId="77777777"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14:paraId="602F4ABC" w14:textId="77777777" w:rsidR="00080512" w:rsidRPr="000B71E3" w:rsidRDefault="00080512">
      <w:pPr>
        <w:pStyle w:val="FP"/>
        <w:framePr w:wrap="notBeside" w:hAnchor="margin" w:yAlign="center"/>
        <w:pBdr>
          <w:bottom w:val="single" w:sz="6" w:space="1" w:color="auto"/>
        </w:pBdr>
        <w:ind w:left="2835" w:right="2835"/>
        <w:jc w:val="center"/>
      </w:pPr>
      <w:r w:rsidRPr="000B71E3">
        <w:t>Postal address</w:t>
      </w:r>
    </w:p>
    <w:p w14:paraId="1152F3C1" w14:textId="77777777" w:rsidR="00080512" w:rsidRPr="000B71E3" w:rsidRDefault="00080512">
      <w:pPr>
        <w:pStyle w:val="FP"/>
        <w:framePr w:wrap="notBeside" w:hAnchor="margin" w:yAlign="center"/>
        <w:ind w:left="2835" w:right="2835"/>
        <w:jc w:val="center"/>
        <w:rPr>
          <w:rFonts w:ascii="Arial" w:hAnsi="Arial"/>
          <w:sz w:val="18"/>
        </w:rPr>
      </w:pPr>
    </w:p>
    <w:p w14:paraId="365DE45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14:paraId="4B0DC468"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14:paraId="6A34ABB6"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14:paraId="01AC4E78" w14:textId="77777777"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14:paraId="4A4B13E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14:paraId="3D477B9B" w14:textId="77777777"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14:paraId="7A5DCF5C" w14:textId="77777777" w:rsidR="00080512" w:rsidRPr="000B71E3" w:rsidRDefault="00080512"/>
    <w:p w14:paraId="7BE8E565" w14:textId="77777777"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14:paraId="30B53FF7" w14:textId="77777777"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14:paraId="3463AC57" w14:textId="77777777" w:rsidR="00080512" w:rsidRPr="000B71E3" w:rsidRDefault="00080512" w:rsidP="00FA1266">
      <w:pPr>
        <w:pStyle w:val="FP"/>
        <w:framePr w:h="3057" w:hRule="exact" w:wrap="notBeside" w:vAnchor="page" w:hAnchor="margin" w:y="12605"/>
        <w:jc w:val="center"/>
        <w:rPr>
          <w:noProof/>
        </w:rPr>
      </w:pPr>
    </w:p>
    <w:p w14:paraId="6ED755A0" w14:textId="77777777"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DB1818" w:rsidRPr="000B71E3">
        <w:rPr>
          <w:noProof/>
          <w:sz w:val="18"/>
        </w:rPr>
        <w:t>1</w:t>
      </w:r>
      <w:r w:rsidR="00CF5997">
        <w:rPr>
          <w:noProof/>
          <w:sz w:val="18"/>
        </w:rPr>
        <w:t>9</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2" w:name="copyrightaddon"/>
      <w:bookmarkEnd w:id="2"/>
    </w:p>
    <w:p w14:paraId="55FCDB07" w14:textId="77777777"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14:paraId="606B77C7" w14:textId="77777777" w:rsidR="00FC1192" w:rsidRPr="000B71E3" w:rsidRDefault="00FC1192" w:rsidP="00FA1266">
      <w:pPr>
        <w:pStyle w:val="FP"/>
        <w:framePr w:h="3057" w:hRule="exact" w:wrap="notBeside" w:vAnchor="page" w:hAnchor="margin" w:y="12605"/>
        <w:rPr>
          <w:noProof/>
          <w:sz w:val="18"/>
        </w:rPr>
      </w:pPr>
    </w:p>
    <w:p w14:paraId="15DEFE23" w14:textId="77777777"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14:paraId="26C84D52" w14:textId="77777777"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14:paraId="6D4B1D00" w14:textId="77777777"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1"/>
    <w:p w14:paraId="75A47D83" w14:textId="77777777" w:rsidR="00080512" w:rsidRPr="000B71E3" w:rsidRDefault="00080512">
      <w:pPr>
        <w:pStyle w:val="TT"/>
      </w:pPr>
      <w:r w:rsidRPr="000B71E3">
        <w:br w:type="page"/>
      </w:r>
      <w:r w:rsidRPr="000B71E3">
        <w:lastRenderedPageBreak/>
        <w:t>Contents</w:t>
      </w:r>
    </w:p>
    <w:p w14:paraId="7F31EC5D" w14:textId="4F9E4EC3" w:rsidR="005B47C9" w:rsidRDefault="005B47C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_Toc20118474 \h </w:instrText>
      </w:r>
      <w:r>
        <w:fldChar w:fldCharType="separate"/>
      </w:r>
      <w:r>
        <w:t>12</w:t>
      </w:r>
      <w:r>
        <w:fldChar w:fldCharType="end"/>
      </w:r>
    </w:p>
    <w:p w14:paraId="3945A23F" w14:textId="212B3057" w:rsidR="005B47C9" w:rsidRDefault="005B47C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_Toc20118475 \h </w:instrText>
      </w:r>
      <w:r>
        <w:fldChar w:fldCharType="separate"/>
      </w:r>
      <w:r>
        <w:t>13</w:t>
      </w:r>
      <w:r>
        <w:fldChar w:fldCharType="end"/>
      </w:r>
    </w:p>
    <w:p w14:paraId="3F6E2B78" w14:textId="27E1A8E8" w:rsidR="005B47C9" w:rsidRDefault="005B47C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_Toc20118476 \h </w:instrText>
      </w:r>
      <w:r>
        <w:fldChar w:fldCharType="separate"/>
      </w:r>
      <w:r>
        <w:t>13</w:t>
      </w:r>
      <w:r>
        <w:fldChar w:fldCharType="end"/>
      </w:r>
    </w:p>
    <w:p w14:paraId="0086799B" w14:textId="4DEF9410" w:rsidR="005B47C9" w:rsidRDefault="005B47C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700939">
        <w:rPr>
          <w:rFonts w:eastAsia="SimSun"/>
        </w:rPr>
        <w:t>Definitions and abbreviations</w:t>
      </w:r>
      <w:r w:rsidRPr="005B47C9">
        <w:tab/>
      </w:r>
      <w:r>
        <w:fldChar w:fldCharType="begin" w:fldLock="1"/>
      </w:r>
      <w:r>
        <w:instrText xml:space="preserve"> PAGEREF _Toc20118477 \h </w:instrText>
      </w:r>
      <w:r>
        <w:fldChar w:fldCharType="separate"/>
      </w:r>
      <w:r>
        <w:t>14</w:t>
      </w:r>
      <w:r>
        <w:fldChar w:fldCharType="end"/>
      </w:r>
    </w:p>
    <w:p w14:paraId="41F3EF13" w14:textId="759AF58E" w:rsidR="005B47C9" w:rsidRDefault="005B47C9">
      <w:pPr>
        <w:pStyle w:val="TOC2"/>
        <w:rPr>
          <w:rFonts w:asciiTheme="minorHAnsi" w:eastAsiaTheme="minorEastAsia" w:hAnsiTheme="minorHAnsi" w:cstheme="minorBidi"/>
          <w:sz w:val="22"/>
          <w:szCs w:val="22"/>
          <w:lang w:eastAsia="en-GB"/>
        </w:rPr>
      </w:pPr>
      <w:r w:rsidRPr="005B47C9">
        <w:t>3.1</w:t>
      </w:r>
      <w:r w:rsidRPr="005B47C9">
        <w:rPr>
          <w:rFonts w:asciiTheme="minorHAnsi" w:hAnsiTheme="minorHAnsi" w:cstheme="minorBidi"/>
          <w:sz w:val="22"/>
          <w:szCs w:val="22"/>
          <w:lang w:eastAsia="en-GB"/>
        </w:rPr>
        <w:tab/>
      </w:r>
      <w:r w:rsidRPr="00700939">
        <w:rPr>
          <w:rFonts w:eastAsia="SimSun"/>
        </w:rPr>
        <w:t>Definitions</w:t>
      </w:r>
      <w:r>
        <w:tab/>
      </w:r>
      <w:r>
        <w:fldChar w:fldCharType="begin" w:fldLock="1"/>
      </w:r>
      <w:r>
        <w:instrText xml:space="preserve"> PAGEREF _Toc20118478 \h </w:instrText>
      </w:r>
      <w:r>
        <w:fldChar w:fldCharType="separate"/>
      </w:r>
      <w:r>
        <w:t>14</w:t>
      </w:r>
      <w:r>
        <w:fldChar w:fldCharType="end"/>
      </w:r>
    </w:p>
    <w:p w14:paraId="4627757C" w14:textId="4F38BBB0" w:rsidR="005B47C9" w:rsidRDefault="005B47C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_Toc20118479 \h </w:instrText>
      </w:r>
      <w:r>
        <w:fldChar w:fldCharType="separate"/>
      </w:r>
      <w:r>
        <w:t>14</w:t>
      </w:r>
      <w:r>
        <w:fldChar w:fldCharType="end"/>
      </w:r>
    </w:p>
    <w:p w14:paraId="72D2E338" w14:textId="6B74DDEB" w:rsidR="005B47C9" w:rsidRDefault="005B47C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_Toc20118480 \h </w:instrText>
      </w:r>
      <w:r>
        <w:fldChar w:fldCharType="separate"/>
      </w:r>
      <w:r>
        <w:t>15</w:t>
      </w:r>
      <w:r>
        <w:fldChar w:fldCharType="end"/>
      </w:r>
    </w:p>
    <w:p w14:paraId="1F63DEFF" w14:textId="5DE67B18" w:rsidR="005B47C9" w:rsidRDefault="005B47C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_Toc20118481 \h </w:instrText>
      </w:r>
      <w:r>
        <w:fldChar w:fldCharType="separate"/>
      </w:r>
      <w:r>
        <w:t>15</w:t>
      </w:r>
      <w:r>
        <w:fldChar w:fldCharType="end"/>
      </w:r>
    </w:p>
    <w:p w14:paraId="556E95A8" w14:textId="53C04C56" w:rsidR="005B47C9" w:rsidRDefault="005B47C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_Toc20118482 \h </w:instrText>
      </w:r>
      <w:r>
        <w:fldChar w:fldCharType="separate"/>
      </w:r>
      <w:r>
        <w:t>15</w:t>
      </w:r>
      <w:r>
        <w:fldChar w:fldCharType="end"/>
      </w:r>
    </w:p>
    <w:p w14:paraId="0E7030A4" w14:textId="3C9C8F81" w:rsidR="005B47C9" w:rsidRDefault="005B47C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_Toc20118483 \h </w:instrText>
      </w:r>
      <w:r>
        <w:fldChar w:fldCharType="separate"/>
      </w:r>
      <w:r>
        <w:t>15</w:t>
      </w:r>
      <w:r>
        <w:fldChar w:fldCharType="end"/>
      </w:r>
    </w:p>
    <w:p w14:paraId="0106B88E" w14:textId="04DB4D96" w:rsidR="005B47C9" w:rsidRDefault="005B47C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_Toc20118484 \h </w:instrText>
      </w:r>
      <w:r>
        <w:fldChar w:fldCharType="separate"/>
      </w:r>
      <w:r>
        <w:t>16</w:t>
      </w:r>
      <w:r>
        <w:fldChar w:fldCharType="end"/>
      </w:r>
    </w:p>
    <w:p w14:paraId="79E2E32B" w14:textId="5C6C587C" w:rsidR="005B47C9" w:rsidRDefault="005B47C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_Toc20118485 \h </w:instrText>
      </w:r>
      <w:r>
        <w:fldChar w:fldCharType="separate"/>
      </w:r>
      <w:r>
        <w:t>16</w:t>
      </w:r>
      <w:r>
        <w:fldChar w:fldCharType="end"/>
      </w:r>
    </w:p>
    <w:p w14:paraId="1031E2AF" w14:textId="02D9250B" w:rsidR="005B47C9" w:rsidRDefault="005B47C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_Toc20118486 \h </w:instrText>
      </w:r>
      <w:r>
        <w:fldChar w:fldCharType="separate"/>
      </w:r>
      <w:r>
        <w:t>16</w:t>
      </w:r>
      <w:r>
        <w:fldChar w:fldCharType="end"/>
      </w:r>
    </w:p>
    <w:p w14:paraId="64D20E8A" w14:textId="35AD9972" w:rsidR="005B47C9" w:rsidRDefault="005B47C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_Toc20118487 \h </w:instrText>
      </w:r>
      <w:r>
        <w:fldChar w:fldCharType="separate"/>
      </w:r>
      <w:r>
        <w:t>16</w:t>
      </w:r>
      <w:r>
        <w:fldChar w:fldCharType="end"/>
      </w:r>
    </w:p>
    <w:p w14:paraId="6984C276" w14:textId="00F97CE7" w:rsidR="005B47C9" w:rsidRDefault="005B47C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_Toc20118488 \h </w:instrText>
      </w:r>
      <w:r>
        <w:fldChar w:fldCharType="separate"/>
      </w:r>
      <w:r>
        <w:t>17</w:t>
      </w:r>
      <w:r>
        <w:fldChar w:fldCharType="end"/>
      </w:r>
    </w:p>
    <w:p w14:paraId="25250C26" w14:textId="73F544BE" w:rsidR="005B47C9" w:rsidRDefault="005B47C9">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_Toc20118489 \h </w:instrText>
      </w:r>
      <w:r>
        <w:fldChar w:fldCharType="separate"/>
      </w:r>
      <w:r>
        <w:t>17</w:t>
      </w:r>
      <w:r>
        <w:fldChar w:fldCharType="end"/>
      </w:r>
    </w:p>
    <w:p w14:paraId="194FDB22" w14:textId="7689D63F" w:rsidR="005B47C9" w:rsidRDefault="005B47C9">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_Toc20118490 \h </w:instrText>
      </w:r>
      <w:r>
        <w:fldChar w:fldCharType="separate"/>
      </w:r>
      <w:r>
        <w:t>17</w:t>
      </w:r>
      <w:r>
        <w:fldChar w:fldCharType="end"/>
      </w:r>
    </w:p>
    <w:p w14:paraId="27966C36" w14:textId="5B49B49C" w:rsidR="005B47C9" w:rsidRDefault="005B47C9">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_Toc20118491 \h </w:instrText>
      </w:r>
      <w:r>
        <w:fldChar w:fldCharType="separate"/>
      </w:r>
      <w:r>
        <w:t>18</w:t>
      </w:r>
      <w:r>
        <w:fldChar w:fldCharType="end"/>
      </w:r>
    </w:p>
    <w:p w14:paraId="50C22AAF" w14:textId="5BA40EC5" w:rsidR="005B47C9" w:rsidRDefault="005B47C9">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_Toc20118492 \h </w:instrText>
      </w:r>
      <w:r>
        <w:fldChar w:fldCharType="separate"/>
      </w:r>
      <w:r>
        <w:t>18</w:t>
      </w:r>
      <w:r>
        <w:fldChar w:fldCharType="end"/>
      </w:r>
    </w:p>
    <w:p w14:paraId="43EC57F6" w14:textId="6ECE84A5" w:rsidR="005B47C9" w:rsidRDefault="005B47C9">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_Toc20118493 \h </w:instrText>
      </w:r>
      <w:r>
        <w:fldChar w:fldCharType="separate"/>
      </w:r>
      <w:r>
        <w:t>19</w:t>
      </w:r>
      <w:r>
        <w:fldChar w:fldCharType="end"/>
      </w:r>
    </w:p>
    <w:p w14:paraId="5CF750C8" w14:textId="6B0AD149" w:rsidR="005B47C9" w:rsidRDefault="005B47C9">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_Toc20118494 \h </w:instrText>
      </w:r>
      <w:r>
        <w:fldChar w:fldCharType="separate"/>
      </w:r>
      <w:r>
        <w:t>20</w:t>
      </w:r>
      <w:r>
        <w:fldChar w:fldCharType="end"/>
      </w:r>
    </w:p>
    <w:p w14:paraId="16E2EF63" w14:textId="00261DE3" w:rsidR="005B47C9" w:rsidRDefault="005B47C9">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_Toc20118495 \h </w:instrText>
      </w:r>
      <w:r>
        <w:fldChar w:fldCharType="separate"/>
      </w:r>
      <w:r>
        <w:t>20</w:t>
      </w:r>
      <w:r>
        <w:fldChar w:fldCharType="end"/>
      </w:r>
    </w:p>
    <w:p w14:paraId="1B065D91" w14:textId="361D445A" w:rsidR="005B47C9" w:rsidRDefault="005B47C9">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_Toc20118496 \h </w:instrText>
      </w:r>
      <w:r>
        <w:fldChar w:fldCharType="separate"/>
      </w:r>
      <w:r>
        <w:t>21</w:t>
      </w:r>
      <w:r>
        <w:fldChar w:fldCharType="end"/>
      </w:r>
    </w:p>
    <w:p w14:paraId="5E404AC8" w14:textId="1CB0ABC7" w:rsidR="005B47C9" w:rsidRDefault="005B47C9">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_Toc20118497 \h </w:instrText>
      </w:r>
      <w:r>
        <w:fldChar w:fldCharType="separate"/>
      </w:r>
      <w:r>
        <w:t>21</w:t>
      </w:r>
      <w:r>
        <w:fldChar w:fldCharType="end"/>
      </w:r>
    </w:p>
    <w:p w14:paraId="6381C2F4" w14:textId="2472FD25" w:rsidR="005B47C9" w:rsidRDefault="005B47C9">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_Toc20118498 \h </w:instrText>
      </w:r>
      <w:r>
        <w:fldChar w:fldCharType="separate"/>
      </w:r>
      <w:r>
        <w:t>22</w:t>
      </w:r>
      <w:r>
        <w:fldChar w:fldCharType="end"/>
      </w:r>
    </w:p>
    <w:p w14:paraId="042104DA" w14:textId="7D46314F" w:rsidR="005B47C9" w:rsidRDefault="005B47C9">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_Toc20118499 \h </w:instrText>
      </w:r>
      <w:r>
        <w:fldChar w:fldCharType="separate"/>
      </w:r>
      <w:r>
        <w:t>22</w:t>
      </w:r>
      <w:r>
        <w:fldChar w:fldCharType="end"/>
      </w:r>
    </w:p>
    <w:p w14:paraId="01C3DC7E" w14:textId="42B4C8AE" w:rsidR="005B47C9" w:rsidRDefault="005B47C9">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_Toc20118500 \h </w:instrText>
      </w:r>
      <w:r>
        <w:fldChar w:fldCharType="separate"/>
      </w:r>
      <w:r>
        <w:t>23</w:t>
      </w:r>
      <w:r>
        <w:fldChar w:fldCharType="end"/>
      </w:r>
    </w:p>
    <w:p w14:paraId="51EE7137" w14:textId="63A3F2DD" w:rsidR="005B47C9" w:rsidRDefault="005B47C9">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_Toc20118501 \h </w:instrText>
      </w:r>
      <w:r>
        <w:fldChar w:fldCharType="separate"/>
      </w:r>
      <w:r>
        <w:t>23</w:t>
      </w:r>
      <w:r>
        <w:fldChar w:fldCharType="end"/>
      </w:r>
    </w:p>
    <w:p w14:paraId="437A219A" w14:textId="146677E1" w:rsidR="005B47C9" w:rsidRDefault="005B47C9">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_Toc20118502 \h </w:instrText>
      </w:r>
      <w:r>
        <w:fldChar w:fldCharType="separate"/>
      </w:r>
      <w:r>
        <w:t>24</w:t>
      </w:r>
      <w:r>
        <w:fldChar w:fldCharType="end"/>
      </w:r>
    </w:p>
    <w:p w14:paraId="3F67DA86" w14:textId="36402B52" w:rsidR="005B47C9" w:rsidRDefault="005B47C9">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_Toc20118503 \h </w:instrText>
      </w:r>
      <w:r>
        <w:fldChar w:fldCharType="separate"/>
      </w:r>
      <w:r>
        <w:t>24</w:t>
      </w:r>
      <w:r>
        <w:fldChar w:fldCharType="end"/>
      </w:r>
    </w:p>
    <w:p w14:paraId="0E372EC2" w14:textId="72CC5079" w:rsidR="005B47C9" w:rsidRDefault="005B47C9">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_Toc20118504 \h </w:instrText>
      </w:r>
      <w:r>
        <w:fldChar w:fldCharType="separate"/>
      </w:r>
      <w:r>
        <w:t>24</w:t>
      </w:r>
      <w:r>
        <w:fldChar w:fldCharType="end"/>
      </w:r>
    </w:p>
    <w:p w14:paraId="7609876A" w14:textId="2C38BDE5" w:rsidR="005B47C9" w:rsidRDefault="005B47C9">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_Toc20118505 \h </w:instrText>
      </w:r>
      <w:r>
        <w:fldChar w:fldCharType="separate"/>
      </w:r>
      <w:r>
        <w:t>24</w:t>
      </w:r>
      <w:r>
        <w:fldChar w:fldCharType="end"/>
      </w:r>
    </w:p>
    <w:p w14:paraId="669CDD86" w14:textId="4743BBF7" w:rsidR="005B47C9" w:rsidRDefault="005B47C9">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_Toc20118506 \h </w:instrText>
      </w:r>
      <w:r>
        <w:fldChar w:fldCharType="separate"/>
      </w:r>
      <w:r>
        <w:t>25</w:t>
      </w:r>
      <w:r>
        <w:fldChar w:fldCharType="end"/>
      </w:r>
    </w:p>
    <w:p w14:paraId="2AEB4CCD" w14:textId="1D97A088" w:rsidR="005B47C9" w:rsidRDefault="005B47C9">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_Toc20118507 \h </w:instrText>
      </w:r>
      <w:r>
        <w:fldChar w:fldCharType="separate"/>
      </w:r>
      <w:r>
        <w:t>25</w:t>
      </w:r>
      <w:r>
        <w:fldChar w:fldCharType="end"/>
      </w:r>
    </w:p>
    <w:p w14:paraId="1FEE1643" w14:textId="37C05E5A" w:rsidR="005B47C9" w:rsidRDefault="005B47C9">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_Toc20118508 \h </w:instrText>
      </w:r>
      <w:r>
        <w:fldChar w:fldCharType="separate"/>
      </w:r>
      <w:r>
        <w:t>25</w:t>
      </w:r>
      <w:r>
        <w:fldChar w:fldCharType="end"/>
      </w:r>
    </w:p>
    <w:p w14:paraId="0BD8CE40" w14:textId="15340071" w:rsidR="005B47C9" w:rsidRDefault="005B47C9">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_Toc20118509 \h </w:instrText>
      </w:r>
      <w:r>
        <w:fldChar w:fldCharType="separate"/>
      </w:r>
      <w:r>
        <w:t>25</w:t>
      </w:r>
      <w:r>
        <w:fldChar w:fldCharType="end"/>
      </w:r>
    </w:p>
    <w:p w14:paraId="176D32C9" w14:textId="610121D3" w:rsidR="005B47C9" w:rsidRDefault="005B47C9">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_Toc20118510 \h </w:instrText>
      </w:r>
      <w:r>
        <w:fldChar w:fldCharType="separate"/>
      </w:r>
      <w:r>
        <w:t>26</w:t>
      </w:r>
      <w:r>
        <w:fldChar w:fldCharType="end"/>
      </w:r>
    </w:p>
    <w:p w14:paraId="53421213" w14:textId="42C43B86" w:rsidR="005B47C9" w:rsidRDefault="005B47C9">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_Toc20118511 \h </w:instrText>
      </w:r>
      <w:r>
        <w:fldChar w:fldCharType="separate"/>
      </w:r>
      <w:r>
        <w:t>27</w:t>
      </w:r>
      <w:r>
        <w:fldChar w:fldCharType="end"/>
      </w:r>
    </w:p>
    <w:p w14:paraId="28BC4091" w14:textId="169019ED" w:rsidR="005B47C9" w:rsidRDefault="005B47C9">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_Toc20118512 \h </w:instrText>
      </w:r>
      <w:r>
        <w:fldChar w:fldCharType="separate"/>
      </w:r>
      <w:r>
        <w:t>27</w:t>
      </w:r>
      <w:r>
        <w:fldChar w:fldCharType="end"/>
      </w:r>
    </w:p>
    <w:p w14:paraId="5905B019" w14:textId="42CF36CE" w:rsidR="005B47C9" w:rsidRDefault="005B47C9">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_Toc20118513 \h </w:instrText>
      </w:r>
      <w:r>
        <w:fldChar w:fldCharType="separate"/>
      </w:r>
      <w:r>
        <w:t>27</w:t>
      </w:r>
      <w:r>
        <w:fldChar w:fldCharType="end"/>
      </w:r>
    </w:p>
    <w:p w14:paraId="4A419C7A" w14:textId="355B103C" w:rsidR="005B47C9" w:rsidRDefault="005B47C9">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_Toc20118514 \h </w:instrText>
      </w:r>
      <w:r>
        <w:fldChar w:fldCharType="separate"/>
      </w:r>
      <w:r>
        <w:t>27</w:t>
      </w:r>
      <w:r>
        <w:fldChar w:fldCharType="end"/>
      </w:r>
    </w:p>
    <w:p w14:paraId="521CD5A7" w14:textId="73FEDC76" w:rsidR="005B47C9" w:rsidRDefault="005B47C9">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_Toc20118515 \h </w:instrText>
      </w:r>
      <w:r>
        <w:fldChar w:fldCharType="separate"/>
      </w:r>
      <w:r>
        <w:t>27</w:t>
      </w:r>
      <w:r>
        <w:fldChar w:fldCharType="end"/>
      </w:r>
    </w:p>
    <w:p w14:paraId="373D3FA2" w14:textId="04858445" w:rsidR="005B47C9" w:rsidRDefault="005B47C9">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_Toc20118516 \h </w:instrText>
      </w:r>
      <w:r>
        <w:fldChar w:fldCharType="separate"/>
      </w:r>
      <w:r>
        <w:t>27</w:t>
      </w:r>
      <w:r>
        <w:fldChar w:fldCharType="end"/>
      </w:r>
    </w:p>
    <w:p w14:paraId="43BF0D22" w14:textId="097F174C" w:rsidR="005B47C9" w:rsidRDefault="005B47C9">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_Toc20118517 \h </w:instrText>
      </w:r>
      <w:r>
        <w:fldChar w:fldCharType="separate"/>
      </w:r>
      <w:r>
        <w:t>28</w:t>
      </w:r>
      <w:r>
        <w:fldChar w:fldCharType="end"/>
      </w:r>
    </w:p>
    <w:p w14:paraId="13679EAE" w14:textId="5F0DFC8C" w:rsidR="005B47C9" w:rsidRDefault="005B47C9">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_Toc20118518 \h </w:instrText>
      </w:r>
      <w:r>
        <w:fldChar w:fldCharType="separate"/>
      </w:r>
      <w:r>
        <w:t>28</w:t>
      </w:r>
      <w:r>
        <w:fldChar w:fldCharType="end"/>
      </w:r>
    </w:p>
    <w:p w14:paraId="093F3E13" w14:textId="08EDF42D" w:rsidR="005B47C9" w:rsidRDefault="005B47C9">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_Toc20118519 \h </w:instrText>
      </w:r>
      <w:r>
        <w:fldChar w:fldCharType="separate"/>
      </w:r>
      <w:r>
        <w:t>28</w:t>
      </w:r>
      <w:r>
        <w:fldChar w:fldCharType="end"/>
      </w:r>
    </w:p>
    <w:p w14:paraId="5A3D0F9B" w14:textId="04AC9E23" w:rsidR="005B47C9" w:rsidRDefault="005B47C9">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_Toc20118520 \h </w:instrText>
      </w:r>
      <w:r>
        <w:fldChar w:fldCharType="separate"/>
      </w:r>
      <w:r>
        <w:t>29</w:t>
      </w:r>
      <w:r>
        <w:fldChar w:fldCharType="end"/>
      </w:r>
    </w:p>
    <w:p w14:paraId="738C89B1" w14:textId="25826957" w:rsidR="005B47C9" w:rsidRDefault="005B47C9">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_Toc20118521 \h </w:instrText>
      </w:r>
      <w:r>
        <w:fldChar w:fldCharType="separate"/>
      </w:r>
      <w:r>
        <w:t>29</w:t>
      </w:r>
      <w:r>
        <w:fldChar w:fldCharType="end"/>
      </w:r>
    </w:p>
    <w:p w14:paraId="718B4A14" w14:textId="0A8FAFC3" w:rsidR="005B47C9" w:rsidRDefault="005B47C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_Toc20118522 \h </w:instrText>
      </w:r>
      <w:r>
        <w:fldChar w:fldCharType="separate"/>
      </w:r>
      <w:r>
        <w:t>30</w:t>
      </w:r>
      <w:r>
        <w:fldChar w:fldCharType="end"/>
      </w:r>
    </w:p>
    <w:p w14:paraId="07A5C7FF" w14:textId="4F1D085F" w:rsidR="005B47C9" w:rsidRDefault="005B47C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_Toc20118523 \h </w:instrText>
      </w:r>
      <w:r>
        <w:fldChar w:fldCharType="separate"/>
      </w:r>
      <w:r>
        <w:t>30</w:t>
      </w:r>
      <w:r>
        <w:fldChar w:fldCharType="end"/>
      </w:r>
    </w:p>
    <w:p w14:paraId="7DF6364F" w14:textId="3549BE06" w:rsidR="005B47C9" w:rsidRDefault="005B47C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_Toc20118524 \h </w:instrText>
      </w:r>
      <w:r>
        <w:fldChar w:fldCharType="separate"/>
      </w:r>
      <w:r>
        <w:t>30</w:t>
      </w:r>
      <w:r>
        <w:fldChar w:fldCharType="end"/>
      </w:r>
    </w:p>
    <w:p w14:paraId="698E6923" w14:textId="44FACF29" w:rsidR="005B47C9" w:rsidRDefault="005B47C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_Toc20118525 \h </w:instrText>
      </w:r>
      <w:r>
        <w:fldChar w:fldCharType="separate"/>
      </w:r>
      <w:r>
        <w:t>30</w:t>
      </w:r>
      <w:r>
        <w:fldChar w:fldCharType="end"/>
      </w:r>
    </w:p>
    <w:p w14:paraId="1764480C" w14:textId="3D8C4735" w:rsidR="005B47C9" w:rsidRDefault="005B47C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_Toc20118526 \h </w:instrText>
      </w:r>
      <w:r>
        <w:fldChar w:fldCharType="separate"/>
      </w:r>
      <w:r>
        <w:t>30</w:t>
      </w:r>
      <w:r>
        <w:fldChar w:fldCharType="end"/>
      </w:r>
    </w:p>
    <w:p w14:paraId="7D2CB026" w14:textId="6606A141" w:rsidR="005B47C9" w:rsidRDefault="005B47C9">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_Toc20118527 \h </w:instrText>
      </w:r>
      <w:r>
        <w:fldChar w:fldCharType="separate"/>
      </w:r>
      <w:r>
        <w:t>30</w:t>
      </w:r>
      <w:r>
        <w:fldChar w:fldCharType="end"/>
      </w:r>
    </w:p>
    <w:p w14:paraId="366EA00F" w14:textId="7FC30CA7" w:rsidR="005B47C9" w:rsidRDefault="005B47C9">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_Toc20118528 \h </w:instrText>
      </w:r>
      <w:r>
        <w:fldChar w:fldCharType="separate"/>
      </w:r>
      <w:r>
        <w:t>31</w:t>
      </w:r>
      <w:r>
        <w:fldChar w:fldCharType="end"/>
      </w:r>
    </w:p>
    <w:p w14:paraId="4CFF3BD6" w14:textId="5845DD2E" w:rsidR="005B47C9" w:rsidRDefault="005B47C9">
      <w:pPr>
        <w:pStyle w:val="TOC5"/>
        <w:rPr>
          <w:rFonts w:asciiTheme="minorHAnsi" w:eastAsiaTheme="minorEastAsia" w:hAnsiTheme="minorHAnsi" w:cstheme="minorBidi"/>
          <w:sz w:val="22"/>
          <w:szCs w:val="22"/>
          <w:lang w:eastAsia="en-GB"/>
        </w:rPr>
      </w:pPr>
      <w:r>
        <w:lastRenderedPageBreak/>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_Toc20118529 \h </w:instrText>
      </w:r>
      <w:r>
        <w:fldChar w:fldCharType="separate"/>
      </w:r>
      <w:r>
        <w:t>32</w:t>
      </w:r>
      <w:r>
        <w:fldChar w:fldCharType="end"/>
      </w:r>
    </w:p>
    <w:p w14:paraId="76A75928" w14:textId="283963CC" w:rsidR="005B47C9" w:rsidRDefault="005B47C9">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_Toc20118530 \h </w:instrText>
      </w:r>
      <w:r>
        <w:fldChar w:fldCharType="separate"/>
      </w:r>
      <w:r>
        <w:t>32</w:t>
      </w:r>
      <w:r>
        <w:fldChar w:fldCharType="end"/>
      </w:r>
    </w:p>
    <w:p w14:paraId="0D143A43" w14:textId="563A40A1" w:rsidR="005B47C9" w:rsidRDefault="005B47C9">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_Toc20118531 \h </w:instrText>
      </w:r>
      <w:r>
        <w:fldChar w:fldCharType="separate"/>
      </w:r>
      <w:r>
        <w:t>33</w:t>
      </w:r>
      <w:r>
        <w:fldChar w:fldCharType="end"/>
      </w:r>
    </w:p>
    <w:p w14:paraId="5C0BD103" w14:textId="2CB7DBA1" w:rsidR="005B47C9" w:rsidRDefault="005B47C9">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_Toc20118532 \h </w:instrText>
      </w:r>
      <w:r>
        <w:fldChar w:fldCharType="separate"/>
      </w:r>
      <w:r>
        <w:t>33</w:t>
      </w:r>
      <w:r>
        <w:fldChar w:fldCharType="end"/>
      </w:r>
    </w:p>
    <w:p w14:paraId="4C5E5487" w14:textId="6EBBF8C3" w:rsidR="005B47C9" w:rsidRDefault="005B47C9">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_Toc20118533 \h </w:instrText>
      </w:r>
      <w:r>
        <w:fldChar w:fldCharType="separate"/>
      </w:r>
      <w:r>
        <w:t>34</w:t>
      </w:r>
      <w:r>
        <w:fldChar w:fldCharType="end"/>
      </w:r>
    </w:p>
    <w:p w14:paraId="59DDA339" w14:textId="11991927" w:rsidR="005B47C9" w:rsidRDefault="005B47C9">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_Toc20118534 \h </w:instrText>
      </w:r>
      <w:r>
        <w:fldChar w:fldCharType="separate"/>
      </w:r>
      <w:r>
        <w:t>34</w:t>
      </w:r>
      <w:r>
        <w:fldChar w:fldCharType="end"/>
      </w:r>
    </w:p>
    <w:p w14:paraId="26CB95EE" w14:textId="163AF860" w:rsidR="005B47C9" w:rsidRDefault="005B47C9">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_Toc20118535 \h </w:instrText>
      </w:r>
      <w:r>
        <w:fldChar w:fldCharType="separate"/>
      </w:r>
      <w:r>
        <w:t>34</w:t>
      </w:r>
      <w:r>
        <w:fldChar w:fldCharType="end"/>
      </w:r>
    </w:p>
    <w:p w14:paraId="6B43853A" w14:textId="45F01343" w:rsidR="005B47C9" w:rsidRDefault="005B47C9">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_Toc20118536 \h </w:instrText>
      </w:r>
      <w:r>
        <w:fldChar w:fldCharType="separate"/>
      </w:r>
      <w:r>
        <w:t>35</w:t>
      </w:r>
      <w:r>
        <w:fldChar w:fldCharType="end"/>
      </w:r>
    </w:p>
    <w:p w14:paraId="185B0400" w14:textId="7F910F31" w:rsidR="005B47C9" w:rsidRDefault="005B47C9">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_Toc20118537 \h </w:instrText>
      </w:r>
      <w:r>
        <w:fldChar w:fldCharType="separate"/>
      </w:r>
      <w:r>
        <w:t>35</w:t>
      </w:r>
      <w:r>
        <w:fldChar w:fldCharType="end"/>
      </w:r>
    </w:p>
    <w:p w14:paraId="76B52646" w14:textId="66EEA7FC" w:rsidR="005B47C9" w:rsidRDefault="005B47C9">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_Toc20118538 \h </w:instrText>
      </w:r>
      <w:r>
        <w:fldChar w:fldCharType="separate"/>
      </w:r>
      <w:r>
        <w:t>35</w:t>
      </w:r>
      <w:r>
        <w:fldChar w:fldCharType="end"/>
      </w:r>
    </w:p>
    <w:p w14:paraId="1E8A4710" w14:textId="234FD7CF" w:rsidR="005B47C9" w:rsidRDefault="005B47C9">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_Toc20118539 \h </w:instrText>
      </w:r>
      <w:r>
        <w:fldChar w:fldCharType="separate"/>
      </w:r>
      <w:r>
        <w:t>35</w:t>
      </w:r>
      <w:r>
        <w:fldChar w:fldCharType="end"/>
      </w:r>
    </w:p>
    <w:p w14:paraId="39D4FF90" w14:textId="12808A0E" w:rsidR="005B47C9" w:rsidRDefault="005B47C9">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_Toc20118540 \h </w:instrText>
      </w:r>
      <w:r>
        <w:fldChar w:fldCharType="separate"/>
      </w:r>
      <w:r>
        <w:t>36</w:t>
      </w:r>
      <w:r>
        <w:fldChar w:fldCharType="end"/>
      </w:r>
    </w:p>
    <w:p w14:paraId="3B5D0D7B" w14:textId="71494587" w:rsidR="005B47C9" w:rsidRDefault="005B47C9">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_Toc20118541 \h </w:instrText>
      </w:r>
      <w:r>
        <w:fldChar w:fldCharType="separate"/>
      </w:r>
      <w:r>
        <w:t>36</w:t>
      </w:r>
      <w:r>
        <w:fldChar w:fldCharType="end"/>
      </w:r>
    </w:p>
    <w:p w14:paraId="7BDAFD2C" w14:textId="0BA61001" w:rsidR="005B47C9" w:rsidRDefault="005B47C9">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_Toc20118542 \h </w:instrText>
      </w:r>
      <w:r>
        <w:fldChar w:fldCharType="separate"/>
      </w:r>
      <w:r>
        <w:t>37</w:t>
      </w:r>
      <w:r>
        <w:fldChar w:fldCharType="end"/>
      </w:r>
    </w:p>
    <w:p w14:paraId="1B2F8ADB" w14:textId="6AF3BB46" w:rsidR="005B47C9" w:rsidRDefault="005B47C9">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_Toc20118543 \h </w:instrText>
      </w:r>
      <w:r>
        <w:fldChar w:fldCharType="separate"/>
      </w:r>
      <w:r>
        <w:t>37</w:t>
      </w:r>
      <w:r>
        <w:fldChar w:fldCharType="end"/>
      </w:r>
    </w:p>
    <w:p w14:paraId="09EEAF6E" w14:textId="186494BC" w:rsidR="005B47C9" w:rsidRDefault="005B47C9">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_Toc20118544 \h </w:instrText>
      </w:r>
      <w:r>
        <w:fldChar w:fldCharType="separate"/>
      </w:r>
      <w:r>
        <w:t>37</w:t>
      </w:r>
      <w:r>
        <w:fldChar w:fldCharType="end"/>
      </w:r>
    </w:p>
    <w:p w14:paraId="24CCC775" w14:textId="2C7F6AEE" w:rsidR="005B47C9" w:rsidRDefault="005B47C9">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_Toc20118545 \h </w:instrText>
      </w:r>
      <w:r>
        <w:fldChar w:fldCharType="separate"/>
      </w:r>
      <w:r>
        <w:t>38</w:t>
      </w:r>
      <w:r>
        <w:fldChar w:fldCharType="end"/>
      </w:r>
    </w:p>
    <w:p w14:paraId="5F0CABB1" w14:textId="1BF8BB41" w:rsidR="005B47C9" w:rsidRDefault="005B47C9">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_Toc20118546 \h </w:instrText>
      </w:r>
      <w:r>
        <w:fldChar w:fldCharType="separate"/>
      </w:r>
      <w:r>
        <w:t>38</w:t>
      </w:r>
      <w:r>
        <w:fldChar w:fldCharType="end"/>
      </w:r>
    </w:p>
    <w:p w14:paraId="04239D7D" w14:textId="5A5C9380" w:rsidR="005B47C9" w:rsidRDefault="005B47C9">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_Toc20118547 \h </w:instrText>
      </w:r>
      <w:r>
        <w:fldChar w:fldCharType="separate"/>
      </w:r>
      <w:r>
        <w:t>39</w:t>
      </w:r>
      <w:r>
        <w:fldChar w:fldCharType="end"/>
      </w:r>
    </w:p>
    <w:p w14:paraId="655D855F" w14:textId="6FC64DF2" w:rsidR="005B47C9" w:rsidRDefault="005B47C9">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_Toc20118548 \h </w:instrText>
      </w:r>
      <w:r>
        <w:fldChar w:fldCharType="separate"/>
      </w:r>
      <w:r>
        <w:t>39</w:t>
      </w:r>
      <w:r>
        <w:fldChar w:fldCharType="end"/>
      </w:r>
    </w:p>
    <w:p w14:paraId="4FD279DB" w14:textId="30F6F813" w:rsidR="005B47C9" w:rsidRDefault="005B47C9">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_Toc20118549 \h </w:instrText>
      </w:r>
      <w:r>
        <w:fldChar w:fldCharType="separate"/>
      </w:r>
      <w:r>
        <w:t>39</w:t>
      </w:r>
      <w:r>
        <w:fldChar w:fldCharType="end"/>
      </w:r>
    </w:p>
    <w:p w14:paraId="5899B96C" w14:textId="770AC0EC" w:rsidR="005B47C9" w:rsidRDefault="005B47C9">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_Toc20118550 \h </w:instrText>
      </w:r>
      <w:r>
        <w:fldChar w:fldCharType="separate"/>
      </w:r>
      <w:r>
        <w:t>40</w:t>
      </w:r>
      <w:r>
        <w:fldChar w:fldCharType="end"/>
      </w:r>
    </w:p>
    <w:p w14:paraId="1C6B4F89" w14:textId="0096A3B5" w:rsidR="005B47C9" w:rsidRDefault="005B47C9">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_Toc20118551 \h </w:instrText>
      </w:r>
      <w:r>
        <w:fldChar w:fldCharType="separate"/>
      </w:r>
      <w:r>
        <w:t>40</w:t>
      </w:r>
      <w:r>
        <w:fldChar w:fldCharType="end"/>
      </w:r>
    </w:p>
    <w:p w14:paraId="5BD6F271" w14:textId="1D91DD1E" w:rsidR="005B47C9" w:rsidRDefault="005B47C9">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_Toc20118552 \h </w:instrText>
      </w:r>
      <w:r>
        <w:fldChar w:fldCharType="separate"/>
      </w:r>
      <w:r>
        <w:t>40</w:t>
      </w:r>
      <w:r>
        <w:fldChar w:fldCharType="end"/>
      </w:r>
    </w:p>
    <w:p w14:paraId="601FB151" w14:textId="4988FEFB" w:rsidR="005B47C9" w:rsidRDefault="005B47C9">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_Toc20118553 \h </w:instrText>
      </w:r>
      <w:r>
        <w:fldChar w:fldCharType="separate"/>
      </w:r>
      <w:r>
        <w:t>40</w:t>
      </w:r>
      <w:r>
        <w:fldChar w:fldCharType="end"/>
      </w:r>
    </w:p>
    <w:p w14:paraId="3AE24937" w14:textId="4F95C9D9" w:rsidR="005B47C9" w:rsidRDefault="005B47C9">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_Toc20118554 \h </w:instrText>
      </w:r>
      <w:r>
        <w:fldChar w:fldCharType="separate"/>
      </w:r>
      <w:r>
        <w:t>41</w:t>
      </w:r>
      <w:r>
        <w:fldChar w:fldCharType="end"/>
      </w:r>
    </w:p>
    <w:p w14:paraId="161FA630" w14:textId="582C7032" w:rsidR="005B47C9" w:rsidRDefault="005B47C9">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_Toc20118555 \h </w:instrText>
      </w:r>
      <w:r>
        <w:fldChar w:fldCharType="separate"/>
      </w:r>
      <w:r>
        <w:t>41</w:t>
      </w:r>
      <w:r>
        <w:fldChar w:fldCharType="end"/>
      </w:r>
    </w:p>
    <w:p w14:paraId="573745CB" w14:textId="139E4006" w:rsidR="005B47C9" w:rsidRDefault="005B47C9">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_Toc20118556 \h </w:instrText>
      </w:r>
      <w:r>
        <w:fldChar w:fldCharType="separate"/>
      </w:r>
      <w:r>
        <w:t>41</w:t>
      </w:r>
      <w:r>
        <w:fldChar w:fldCharType="end"/>
      </w:r>
    </w:p>
    <w:p w14:paraId="7E7D6C16" w14:textId="3065BF8A" w:rsidR="005B47C9" w:rsidRDefault="005B47C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_Toc20118557 \h </w:instrText>
      </w:r>
      <w:r>
        <w:fldChar w:fldCharType="separate"/>
      </w:r>
      <w:r>
        <w:t>42</w:t>
      </w:r>
      <w:r>
        <w:fldChar w:fldCharType="end"/>
      </w:r>
    </w:p>
    <w:p w14:paraId="2CA8850D" w14:textId="0A93F8FA" w:rsidR="005B47C9" w:rsidRDefault="005B47C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_Toc20118558 \h </w:instrText>
      </w:r>
      <w:r>
        <w:fldChar w:fldCharType="separate"/>
      </w:r>
      <w:r>
        <w:t>42</w:t>
      </w:r>
      <w:r>
        <w:fldChar w:fldCharType="end"/>
      </w:r>
    </w:p>
    <w:p w14:paraId="5804FD57" w14:textId="18691978" w:rsidR="005B47C9" w:rsidRDefault="005B47C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_Toc20118559 \h </w:instrText>
      </w:r>
      <w:r>
        <w:fldChar w:fldCharType="separate"/>
      </w:r>
      <w:r>
        <w:t>42</w:t>
      </w:r>
      <w:r>
        <w:fldChar w:fldCharType="end"/>
      </w:r>
    </w:p>
    <w:p w14:paraId="5277E698" w14:textId="50F0DADF" w:rsidR="005B47C9" w:rsidRDefault="005B47C9">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_Toc20118560 \h </w:instrText>
      </w:r>
      <w:r>
        <w:fldChar w:fldCharType="separate"/>
      </w:r>
      <w:r>
        <w:t>42</w:t>
      </w:r>
      <w:r>
        <w:fldChar w:fldCharType="end"/>
      </w:r>
    </w:p>
    <w:p w14:paraId="5CD635F3" w14:textId="1CC1779A" w:rsidR="005B47C9" w:rsidRDefault="005B47C9">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_Toc20118561 \h </w:instrText>
      </w:r>
      <w:r>
        <w:fldChar w:fldCharType="separate"/>
      </w:r>
      <w:r>
        <w:t>42</w:t>
      </w:r>
      <w:r>
        <w:fldChar w:fldCharType="end"/>
      </w:r>
    </w:p>
    <w:p w14:paraId="20E0983A" w14:textId="242C2074" w:rsidR="005B47C9" w:rsidRDefault="005B47C9">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_Toc20118562 \h </w:instrText>
      </w:r>
      <w:r>
        <w:fldChar w:fldCharType="separate"/>
      </w:r>
      <w:r>
        <w:t>42</w:t>
      </w:r>
      <w:r>
        <w:fldChar w:fldCharType="end"/>
      </w:r>
    </w:p>
    <w:p w14:paraId="633CA097" w14:textId="0910DE81" w:rsidR="005B47C9" w:rsidRDefault="005B47C9">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_Toc20118563 \h </w:instrText>
      </w:r>
      <w:r>
        <w:fldChar w:fldCharType="separate"/>
      </w:r>
      <w:r>
        <w:t>42</w:t>
      </w:r>
      <w:r>
        <w:fldChar w:fldCharType="end"/>
      </w:r>
    </w:p>
    <w:p w14:paraId="27E9B18D" w14:textId="501459F1" w:rsidR="005B47C9" w:rsidRDefault="005B47C9">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_Toc20118564 \h </w:instrText>
      </w:r>
      <w:r>
        <w:fldChar w:fldCharType="separate"/>
      </w:r>
      <w:r>
        <w:t>43</w:t>
      </w:r>
      <w:r>
        <w:fldChar w:fldCharType="end"/>
      </w:r>
    </w:p>
    <w:p w14:paraId="4B4D28E4" w14:textId="67CD3D2A" w:rsidR="005B47C9" w:rsidRDefault="005B47C9">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_Toc20118565 \h </w:instrText>
      </w:r>
      <w:r>
        <w:fldChar w:fldCharType="separate"/>
      </w:r>
      <w:r>
        <w:t>43</w:t>
      </w:r>
      <w:r>
        <w:fldChar w:fldCharType="end"/>
      </w:r>
    </w:p>
    <w:p w14:paraId="6A269548" w14:textId="7E4E2F5E" w:rsidR="005B47C9" w:rsidRDefault="005B47C9">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_Toc20118566 \h </w:instrText>
      </w:r>
      <w:r>
        <w:fldChar w:fldCharType="separate"/>
      </w:r>
      <w:r>
        <w:t>43</w:t>
      </w:r>
      <w:r>
        <w:fldChar w:fldCharType="end"/>
      </w:r>
    </w:p>
    <w:p w14:paraId="6539DEEB" w14:textId="3A67F4A9" w:rsidR="005B47C9" w:rsidRDefault="005B47C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_Toc20118567 \h </w:instrText>
      </w:r>
      <w:r>
        <w:fldChar w:fldCharType="separate"/>
      </w:r>
      <w:r>
        <w:t>43</w:t>
      </w:r>
      <w:r>
        <w:fldChar w:fldCharType="end"/>
      </w:r>
    </w:p>
    <w:p w14:paraId="7829CF8F" w14:textId="156A2EFB" w:rsidR="005B47C9" w:rsidRDefault="005B47C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_Toc20118568 \h </w:instrText>
      </w:r>
      <w:r>
        <w:fldChar w:fldCharType="separate"/>
      </w:r>
      <w:r>
        <w:t>43</w:t>
      </w:r>
      <w:r>
        <w:fldChar w:fldCharType="end"/>
      </w:r>
    </w:p>
    <w:p w14:paraId="770C9A41" w14:textId="3EF94587" w:rsidR="005B47C9" w:rsidRDefault="005B47C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_Toc20118569 \h </w:instrText>
      </w:r>
      <w:r>
        <w:fldChar w:fldCharType="separate"/>
      </w:r>
      <w:r>
        <w:t>43</w:t>
      </w:r>
      <w:r>
        <w:fldChar w:fldCharType="end"/>
      </w:r>
    </w:p>
    <w:p w14:paraId="3986B2D0" w14:textId="1CCFE8F8" w:rsidR="005B47C9" w:rsidRDefault="005B47C9">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_Toc20118570 \h </w:instrText>
      </w:r>
      <w:r>
        <w:fldChar w:fldCharType="separate"/>
      </w:r>
      <w:r>
        <w:t>43</w:t>
      </w:r>
      <w:r>
        <w:fldChar w:fldCharType="end"/>
      </w:r>
    </w:p>
    <w:p w14:paraId="7F86B17F" w14:textId="5B2642B4" w:rsidR="005B47C9" w:rsidRDefault="005B47C9">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_Toc20118571 \h </w:instrText>
      </w:r>
      <w:r>
        <w:fldChar w:fldCharType="separate"/>
      </w:r>
      <w:r>
        <w:t>44</w:t>
      </w:r>
      <w:r>
        <w:fldChar w:fldCharType="end"/>
      </w:r>
    </w:p>
    <w:p w14:paraId="6D545077" w14:textId="6D915E89" w:rsidR="005B47C9" w:rsidRDefault="005B47C9">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_Toc20118572 \h </w:instrText>
      </w:r>
      <w:r>
        <w:fldChar w:fldCharType="separate"/>
      </w:r>
      <w:r>
        <w:t>44</w:t>
      </w:r>
      <w:r>
        <w:fldChar w:fldCharType="end"/>
      </w:r>
    </w:p>
    <w:p w14:paraId="569FE4D5" w14:textId="1700D5B2" w:rsidR="005B47C9" w:rsidRDefault="005B47C9">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_Toc20118573 \h </w:instrText>
      </w:r>
      <w:r>
        <w:fldChar w:fldCharType="separate"/>
      </w:r>
      <w:r>
        <w:t>44</w:t>
      </w:r>
      <w:r>
        <w:fldChar w:fldCharType="end"/>
      </w:r>
    </w:p>
    <w:p w14:paraId="4F1AA61B" w14:textId="73BA43B7" w:rsidR="005B47C9" w:rsidRDefault="005B47C9">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_Toc20118574 \h </w:instrText>
      </w:r>
      <w:r>
        <w:fldChar w:fldCharType="separate"/>
      </w:r>
      <w:r>
        <w:t>45</w:t>
      </w:r>
      <w:r>
        <w:fldChar w:fldCharType="end"/>
      </w:r>
    </w:p>
    <w:p w14:paraId="4C6334C5" w14:textId="264DE4CC" w:rsidR="005B47C9" w:rsidRDefault="005B47C9">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_Toc20118575 \h </w:instrText>
      </w:r>
      <w:r>
        <w:fldChar w:fldCharType="separate"/>
      </w:r>
      <w:r>
        <w:t>45</w:t>
      </w:r>
      <w:r>
        <w:fldChar w:fldCharType="end"/>
      </w:r>
    </w:p>
    <w:p w14:paraId="14EC570A" w14:textId="6023FFE5" w:rsidR="005B47C9" w:rsidRDefault="005B47C9">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_Toc20118576 \h </w:instrText>
      </w:r>
      <w:r>
        <w:fldChar w:fldCharType="separate"/>
      </w:r>
      <w:r>
        <w:t>45</w:t>
      </w:r>
      <w:r>
        <w:fldChar w:fldCharType="end"/>
      </w:r>
    </w:p>
    <w:p w14:paraId="49D3DC92" w14:textId="2EB8FB60" w:rsidR="005B47C9" w:rsidRDefault="005B47C9">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_Toc20118577 \h </w:instrText>
      </w:r>
      <w:r>
        <w:fldChar w:fldCharType="separate"/>
      </w:r>
      <w:r>
        <w:t>45</w:t>
      </w:r>
      <w:r>
        <w:fldChar w:fldCharType="end"/>
      </w:r>
    </w:p>
    <w:p w14:paraId="5FC1A0E2" w14:textId="2754C887" w:rsidR="005B47C9" w:rsidRDefault="005B47C9">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_Toc20118578 \h </w:instrText>
      </w:r>
      <w:r>
        <w:fldChar w:fldCharType="separate"/>
      </w:r>
      <w:r>
        <w:t>46</w:t>
      </w:r>
      <w:r>
        <w:fldChar w:fldCharType="end"/>
      </w:r>
    </w:p>
    <w:p w14:paraId="2245E1C2" w14:textId="5D5B5D2E" w:rsidR="005B47C9" w:rsidRDefault="005B47C9">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_Toc20118579 \h </w:instrText>
      </w:r>
      <w:r>
        <w:fldChar w:fldCharType="separate"/>
      </w:r>
      <w:r>
        <w:t>46</w:t>
      </w:r>
      <w:r>
        <w:fldChar w:fldCharType="end"/>
      </w:r>
    </w:p>
    <w:p w14:paraId="6DF29947" w14:textId="3524125B" w:rsidR="005B47C9" w:rsidRDefault="005B47C9">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_Toc20118580 \h </w:instrText>
      </w:r>
      <w:r>
        <w:fldChar w:fldCharType="separate"/>
      </w:r>
      <w:r>
        <w:t>46</w:t>
      </w:r>
      <w:r>
        <w:fldChar w:fldCharType="end"/>
      </w:r>
    </w:p>
    <w:p w14:paraId="0EEF35C7" w14:textId="555C123E" w:rsidR="005B47C9" w:rsidRDefault="005B47C9">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_Toc20118581 \h </w:instrText>
      </w:r>
      <w:r>
        <w:fldChar w:fldCharType="separate"/>
      </w:r>
      <w:r>
        <w:t>46</w:t>
      </w:r>
      <w:r>
        <w:fldChar w:fldCharType="end"/>
      </w:r>
    </w:p>
    <w:p w14:paraId="09EEC5E0" w14:textId="36717FC3" w:rsidR="005B47C9" w:rsidRDefault="005B47C9">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_Toc20118582 \h </w:instrText>
      </w:r>
      <w:r>
        <w:fldChar w:fldCharType="separate"/>
      </w:r>
      <w:r>
        <w:t>46</w:t>
      </w:r>
      <w:r>
        <w:fldChar w:fldCharType="end"/>
      </w:r>
    </w:p>
    <w:p w14:paraId="2829C6CB" w14:textId="044B69BC" w:rsidR="005B47C9" w:rsidRDefault="005B47C9">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_Toc20118583 \h </w:instrText>
      </w:r>
      <w:r>
        <w:fldChar w:fldCharType="separate"/>
      </w:r>
      <w:r>
        <w:t>46</w:t>
      </w:r>
      <w:r>
        <w:fldChar w:fldCharType="end"/>
      </w:r>
    </w:p>
    <w:p w14:paraId="65BC17DC" w14:textId="4167656C" w:rsidR="005B47C9" w:rsidRDefault="005B47C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_Toc20118584 \h </w:instrText>
      </w:r>
      <w:r>
        <w:fldChar w:fldCharType="separate"/>
      </w:r>
      <w:r>
        <w:t>47</w:t>
      </w:r>
      <w:r>
        <w:fldChar w:fldCharType="end"/>
      </w:r>
    </w:p>
    <w:p w14:paraId="7BEC4303" w14:textId="09F0211D" w:rsidR="005B47C9" w:rsidRDefault="005B47C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_Toc20118585 \h </w:instrText>
      </w:r>
      <w:r>
        <w:fldChar w:fldCharType="separate"/>
      </w:r>
      <w:r>
        <w:t>47</w:t>
      </w:r>
      <w:r>
        <w:fldChar w:fldCharType="end"/>
      </w:r>
    </w:p>
    <w:p w14:paraId="31D3C01A" w14:textId="0DE137C2" w:rsidR="005B47C9" w:rsidRDefault="005B47C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_Toc20118586 \h </w:instrText>
      </w:r>
      <w:r>
        <w:fldChar w:fldCharType="separate"/>
      </w:r>
      <w:r>
        <w:t>47</w:t>
      </w:r>
      <w:r>
        <w:fldChar w:fldCharType="end"/>
      </w:r>
    </w:p>
    <w:p w14:paraId="237D8295" w14:textId="7B5665FB" w:rsidR="005B47C9" w:rsidRDefault="005B47C9">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_Toc20118587 \h </w:instrText>
      </w:r>
      <w:r>
        <w:fldChar w:fldCharType="separate"/>
      </w:r>
      <w:r>
        <w:t>47</w:t>
      </w:r>
      <w:r>
        <w:fldChar w:fldCharType="end"/>
      </w:r>
    </w:p>
    <w:p w14:paraId="21075F81" w14:textId="255BDDF3" w:rsidR="005B47C9" w:rsidRDefault="005B47C9">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_Toc20118588 \h </w:instrText>
      </w:r>
      <w:r>
        <w:fldChar w:fldCharType="separate"/>
      </w:r>
      <w:r>
        <w:t>47</w:t>
      </w:r>
      <w:r>
        <w:fldChar w:fldCharType="end"/>
      </w:r>
    </w:p>
    <w:p w14:paraId="32E79561" w14:textId="5183EF3A" w:rsidR="005B47C9" w:rsidRDefault="005B47C9">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_Toc20118589 \h </w:instrText>
      </w:r>
      <w:r>
        <w:fldChar w:fldCharType="separate"/>
      </w:r>
      <w:r>
        <w:t>47</w:t>
      </w:r>
      <w:r>
        <w:fldChar w:fldCharType="end"/>
      </w:r>
    </w:p>
    <w:p w14:paraId="795A88F2" w14:textId="4B837FD5" w:rsidR="005B47C9" w:rsidRDefault="005B47C9">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_Toc20118590 \h </w:instrText>
      </w:r>
      <w:r>
        <w:fldChar w:fldCharType="separate"/>
      </w:r>
      <w:r>
        <w:t>48</w:t>
      </w:r>
      <w:r>
        <w:fldChar w:fldCharType="end"/>
      </w:r>
    </w:p>
    <w:p w14:paraId="21449C89" w14:textId="42A815DB" w:rsidR="005B47C9" w:rsidRDefault="005B47C9">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_Toc20118591 \h </w:instrText>
      </w:r>
      <w:r>
        <w:fldChar w:fldCharType="separate"/>
      </w:r>
      <w:r>
        <w:t>48</w:t>
      </w:r>
      <w:r>
        <w:fldChar w:fldCharType="end"/>
      </w:r>
    </w:p>
    <w:p w14:paraId="6035E78B" w14:textId="409DF334" w:rsidR="005B47C9" w:rsidRDefault="005B47C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_Toc20118592 \h </w:instrText>
      </w:r>
      <w:r>
        <w:fldChar w:fldCharType="separate"/>
      </w:r>
      <w:r>
        <w:t>48</w:t>
      </w:r>
      <w:r>
        <w:fldChar w:fldCharType="end"/>
      </w:r>
    </w:p>
    <w:p w14:paraId="0F00AD0B" w14:textId="47E39130" w:rsidR="005B47C9" w:rsidRDefault="005B47C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_Toc20118593 \h </w:instrText>
      </w:r>
      <w:r>
        <w:fldChar w:fldCharType="separate"/>
      </w:r>
      <w:r>
        <w:t>48</w:t>
      </w:r>
      <w:r>
        <w:fldChar w:fldCharType="end"/>
      </w:r>
    </w:p>
    <w:p w14:paraId="27FB47E7" w14:textId="7B5D4012" w:rsidR="005B47C9" w:rsidRDefault="005B47C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_Toc20118594 \h </w:instrText>
      </w:r>
      <w:r>
        <w:fldChar w:fldCharType="separate"/>
      </w:r>
      <w:r>
        <w:t>48</w:t>
      </w:r>
      <w:r>
        <w:fldChar w:fldCharType="end"/>
      </w:r>
    </w:p>
    <w:p w14:paraId="6E0238A4" w14:textId="0FF4B0F3" w:rsidR="005B47C9" w:rsidRDefault="005B47C9">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_Toc20118595 \h </w:instrText>
      </w:r>
      <w:r>
        <w:fldChar w:fldCharType="separate"/>
      </w:r>
      <w:r>
        <w:t>48</w:t>
      </w:r>
      <w:r>
        <w:fldChar w:fldCharType="end"/>
      </w:r>
    </w:p>
    <w:p w14:paraId="6643CF9B" w14:textId="016F874A" w:rsidR="005B47C9" w:rsidRDefault="005B47C9">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_Toc20118596 \h </w:instrText>
      </w:r>
      <w:r>
        <w:fldChar w:fldCharType="separate"/>
      </w:r>
      <w:r>
        <w:t>49</w:t>
      </w:r>
      <w:r>
        <w:fldChar w:fldCharType="end"/>
      </w:r>
    </w:p>
    <w:p w14:paraId="52805A07" w14:textId="608F60EE" w:rsidR="005B47C9" w:rsidRDefault="005B47C9">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_Toc20118597 \h </w:instrText>
      </w:r>
      <w:r>
        <w:fldChar w:fldCharType="separate"/>
      </w:r>
      <w:r>
        <w:t>49</w:t>
      </w:r>
      <w:r>
        <w:fldChar w:fldCharType="end"/>
      </w:r>
    </w:p>
    <w:p w14:paraId="210AADE3" w14:textId="4A789BA1" w:rsidR="005B47C9" w:rsidRDefault="005B47C9">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_Toc20118598 \h </w:instrText>
      </w:r>
      <w:r>
        <w:fldChar w:fldCharType="separate"/>
      </w:r>
      <w:r>
        <w:t>49</w:t>
      </w:r>
      <w:r>
        <w:fldChar w:fldCharType="end"/>
      </w:r>
    </w:p>
    <w:p w14:paraId="31BDB428" w14:textId="37B53666" w:rsidR="005B47C9" w:rsidRDefault="005B47C9">
      <w:pPr>
        <w:pStyle w:val="TOC5"/>
        <w:rPr>
          <w:rFonts w:asciiTheme="minorHAnsi" w:eastAsiaTheme="minorEastAsia" w:hAnsiTheme="minorHAnsi" w:cstheme="minorBidi"/>
          <w:sz w:val="22"/>
          <w:szCs w:val="22"/>
          <w:lang w:eastAsia="en-GB"/>
        </w:rPr>
      </w:pPr>
      <w:r w:rsidRPr="005B47C9">
        <w:t>6.1.2.2.3</w:t>
      </w:r>
      <w:r w:rsidRPr="005B47C9">
        <w:rPr>
          <w:rFonts w:asciiTheme="minorHAnsi" w:eastAsiaTheme="minorEastAsia" w:hAnsiTheme="minorHAnsi" w:cstheme="minorBidi"/>
          <w:sz w:val="22"/>
          <w:szCs w:val="22"/>
          <w:lang w:eastAsia="en-GB"/>
        </w:rPr>
        <w:tab/>
      </w:r>
      <w:r w:rsidRPr="00700939">
        <w:rPr>
          <w:lang w:val="es-ES"/>
        </w:rPr>
        <w:t>Cache-Control</w:t>
      </w:r>
      <w:r>
        <w:tab/>
      </w:r>
      <w:r>
        <w:fldChar w:fldCharType="begin" w:fldLock="1"/>
      </w:r>
      <w:r>
        <w:instrText xml:space="preserve"> PAGEREF _Toc20118599 \h </w:instrText>
      </w:r>
      <w:r>
        <w:fldChar w:fldCharType="separate"/>
      </w:r>
      <w:r>
        <w:t>49</w:t>
      </w:r>
      <w:r>
        <w:fldChar w:fldCharType="end"/>
      </w:r>
    </w:p>
    <w:p w14:paraId="55B54270" w14:textId="5887C16E" w:rsidR="005B47C9" w:rsidRDefault="005B47C9">
      <w:pPr>
        <w:pStyle w:val="TOC5"/>
        <w:rPr>
          <w:rFonts w:asciiTheme="minorHAnsi" w:eastAsiaTheme="minorEastAsia" w:hAnsiTheme="minorHAnsi" w:cstheme="minorBidi"/>
          <w:sz w:val="22"/>
          <w:szCs w:val="22"/>
          <w:lang w:eastAsia="en-GB"/>
        </w:rPr>
      </w:pPr>
      <w:r w:rsidRPr="005B47C9">
        <w:t>6.1.2.2.4</w:t>
      </w:r>
      <w:r w:rsidRPr="005B47C9">
        <w:rPr>
          <w:rFonts w:asciiTheme="minorHAnsi" w:eastAsiaTheme="minorEastAsia" w:hAnsiTheme="minorHAnsi" w:cstheme="minorBidi"/>
          <w:sz w:val="22"/>
          <w:szCs w:val="22"/>
          <w:lang w:eastAsia="en-GB"/>
        </w:rPr>
        <w:tab/>
      </w:r>
      <w:r w:rsidRPr="00700939">
        <w:rPr>
          <w:lang w:val="en-US"/>
        </w:rPr>
        <w:t>ETag</w:t>
      </w:r>
      <w:r>
        <w:tab/>
      </w:r>
      <w:r>
        <w:fldChar w:fldCharType="begin" w:fldLock="1"/>
      </w:r>
      <w:r>
        <w:instrText xml:space="preserve"> PAGEREF _Toc20118600 \h </w:instrText>
      </w:r>
      <w:r>
        <w:fldChar w:fldCharType="separate"/>
      </w:r>
      <w:r>
        <w:t>49</w:t>
      </w:r>
      <w:r>
        <w:fldChar w:fldCharType="end"/>
      </w:r>
    </w:p>
    <w:p w14:paraId="25C2AFB6" w14:textId="4C4F868F" w:rsidR="005B47C9" w:rsidRDefault="005B47C9">
      <w:pPr>
        <w:pStyle w:val="TOC5"/>
        <w:rPr>
          <w:rFonts w:asciiTheme="minorHAnsi" w:eastAsiaTheme="minorEastAsia" w:hAnsiTheme="minorHAnsi" w:cstheme="minorBidi"/>
          <w:sz w:val="22"/>
          <w:szCs w:val="22"/>
          <w:lang w:eastAsia="en-GB"/>
        </w:rPr>
      </w:pPr>
      <w:r w:rsidRPr="005B47C9">
        <w:t>6.1.2.2.5</w:t>
      </w:r>
      <w:r w:rsidRPr="005B47C9">
        <w:rPr>
          <w:rFonts w:asciiTheme="minorHAnsi" w:eastAsiaTheme="minorEastAsia" w:hAnsiTheme="minorHAnsi" w:cstheme="minorBidi"/>
          <w:sz w:val="22"/>
          <w:szCs w:val="22"/>
          <w:lang w:eastAsia="en-GB"/>
        </w:rPr>
        <w:tab/>
      </w:r>
      <w:r w:rsidRPr="00700939">
        <w:rPr>
          <w:lang w:val="en-US"/>
        </w:rPr>
        <w:t>If-None-Match</w:t>
      </w:r>
      <w:r>
        <w:tab/>
      </w:r>
      <w:r>
        <w:fldChar w:fldCharType="begin" w:fldLock="1"/>
      </w:r>
      <w:r>
        <w:instrText xml:space="preserve"> PAGEREF _Toc20118601 \h </w:instrText>
      </w:r>
      <w:r>
        <w:fldChar w:fldCharType="separate"/>
      </w:r>
      <w:r>
        <w:t>49</w:t>
      </w:r>
      <w:r>
        <w:fldChar w:fldCharType="end"/>
      </w:r>
    </w:p>
    <w:p w14:paraId="38DB979C" w14:textId="5984D0E5" w:rsidR="005B47C9" w:rsidRDefault="005B47C9">
      <w:pPr>
        <w:pStyle w:val="TOC5"/>
        <w:rPr>
          <w:rFonts w:asciiTheme="minorHAnsi" w:eastAsiaTheme="minorEastAsia" w:hAnsiTheme="minorHAnsi" w:cstheme="minorBidi"/>
          <w:sz w:val="22"/>
          <w:szCs w:val="22"/>
          <w:lang w:eastAsia="en-GB"/>
        </w:rPr>
      </w:pPr>
      <w:r w:rsidRPr="005B47C9">
        <w:t>6.1.2.2.6</w:t>
      </w:r>
      <w:r w:rsidRPr="005B47C9">
        <w:rPr>
          <w:rFonts w:asciiTheme="minorHAnsi" w:eastAsiaTheme="minorEastAsia" w:hAnsiTheme="minorHAnsi" w:cstheme="minorBidi"/>
          <w:sz w:val="22"/>
          <w:szCs w:val="22"/>
          <w:lang w:eastAsia="en-GB"/>
        </w:rPr>
        <w:tab/>
      </w:r>
      <w:r w:rsidRPr="00700939">
        <w:rPr>
          <w:lang w:val="en-US"/>
        </w:rPr>
        <w:t>Last-Modified</w:t>
      </w:r>
      <w:r>
        <w:tab/>
      </w:r>
      <w:r>
        <w:fldChar w:fldCharType="begin" w:fldLock="1"/>
      </w:r>
      <w:r>
        <w:instrText xml:space="preserve"> PAGEREF _Toc20118602 \h </w:instrText>
      </w:r>
      <w:r>
        <w:fldChar w:fldCharType="separate"/>
      </w:r>
      <w:r>
        <w:t>49</w:t>
      </w:r>
      <w:r>
        <w:fldChar w:fldCharType="end"/>
      </w:r>
    </w:p>
    <w:p w14:paraId="5B5401E1" w14:textId="25FEB938" w:rsidR="005B47C9" w:rsidRDefault="005B47C9">
      <w:pPr>
        <w:pStyle w:val="TOC5"/>
        <w:rPr>
          <w:rFonts w:asciiTheme="minorHAnsi" w:eastAsiaTheme="minorEastAsia" w:hAnsiTheme="minorHAnsi" w:cstheme="minorBidi"/>
          <w:sz w:val="22"/>
          <w:szCs w:val="22"/>
          <w:lang w:eastAsia="en-GB"/>
        </w:rPr>
      </w:pPr>
      <w:r w:rsidRPr="005B47C9">
        <w:t>6.1.2.2.7</w:t>
      </w:r>
      <w:r w:rsidRPr="005B47C9">
        <w:rPr>
          <w:rFonts w:asciiTheme="minorHAnsi" w:eastAsiaTheme="minorEastAsia" w:hAnsiTheme="minorHAnsi" w:cstheme="minorBidi"/>
          <w:sz w:val="22"/>
          <w:szCs w:val="22"/>
          <w:lang w:eastAsia="en-GB"/>
        </w:rPr>
        <w:tab/>
      </w:r>
      <w:r w:rsidRPr="00700939">
        <w:rPr>
          <w:lang w:val="en-US"/>
        </w:rPr>
        <w:t>If-Modified-Since</w:t>
      </w:r>
      <w:r>
        <w:tab/>
      </w:r>
      <w:r>
        <w:fldChar w:fldCharType="begin" w:fldLock="1"/>
      </w:r>
      <w:r>
        <w:instrText xml:space="preserve"> PAGEREF _Toc20118603 \h </w:instrText>
      </w:r>
      <w:r>
        <w:fldChar w:fldCharType="separate"/>
      </w:r>
      <w:r>
        <w:t>49</w:t>
      </w:r>
      <w:r>
        <w:fldChar w:fldCharType="end"/>
      </w:r>
    </w:p>
    <w:p w14:paraId="40D8F625" w14:textId="424C2254" w:rsidR="005B47C9" w:rsidRDefault="005B47C9">
      <w:pPr>
        <w:pStyle w:val="TOC5"/>
        <w:rPr>
          <w:rFonts w:asciiTheme="minorHAnsi" w:eastAsiaTheme="minorEastAsia" w:hAnsiTheme="minorHAnsi" w:cstheme="minorBidi"/>
          <w:sz w:val="22"/>
          <w:szCs w:val="22"/>
          <w:lang w:eastAsia="en-GB"/>
        </w:rPr>
      </w:pPr>
      <w:r w:rsidRPr="005B47C9">
        <w:t>6.1.2.2.8</w:t>
      </w:r>
      <w:r w:rsidRPr="005B47C9">
        <w:rPr>
          <w:rFonts w:asciiTheme="minorHAnsi" w:eastAsiaTheme="minorEastAsia" w:hAnsiTheme="minorHAnsi" w:cstheme="minorBidi"/>
          <w:sz w:val="22"/>
          <w:szCs w:val="22"/>
          <w:lang w:eastAsia="en-GB"/>
        </w:rPr>
        <w:tab/>
      </w:r>
      <w:r w:rsidRPr="00700939">
        <w:rPr>
          <w:lang w:val="en-US"/>
        </w:rPr>
        <w:t>When to Use Entity-Tags and Last-Modified Dates</w:t>
      </w:r>
      <w:r>
        <w:tab/>
      </w:r>
      <w:r>
        <w:fldChar w:fldCharType="begin" w:fldLock="1"/>
      </w:r>
      <w:r>
        <w:instrText xml:space="preserve"> PAGEREF _Toc20118604 \h </w:instrText>
      </w:r>
      <w:r>
        <w:fldChar w:fldCharType="separate"/>
      </w:r>
      <w:r>
        <w:t>49</w:t>
      </w:r>
      <w:r>
        <w:fldChar w:fldCharType="end"/>
      </w:r>
    </w:p>
    <w:p w14:paraId="5E67C860" w14:textId="0D062FA5" w:rsidR="005B47C9" w:rsidRDefault="005B47C9">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_Toc20118605 \h </w:instrText>
      </w:r>
      <w:r>
        <w:fldChar w:fldCharType="separate"/>
      </w:r>
      <w:r>
        <w:t>50</w:t>
      </w:r>
      <w:r>
        <w:fldChar w:fldCharType="end"/>
      </w:r>
    </w:p>
    <w:p w14:paraId="4E7EEA09" w14:textId="1D1B4512" w:rsidR="005B47C9" w:rsidRDefault="005B47C9">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_Toc20118606 \h </w:instrText>
      </w:r>
      <w:r>
        <w:fldChar w:fldCharType="separate"/>
      </w:r>
      <w:r>
        <w:t>50</w:t>
      </w:r>
      <w:r>
        <w:fldChar w:fldCharType="end"/>
      </w:r>
    </w:p>
    <w:p w14:paraId="75E528F8" w14:textId="6E8EBFD3" w:rsidR="005B47C9" w:rsidRDefault="005B47C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_Toc20118607 \h </w:instrText>
      </w:r>
      <w:r>
        <w:fldChar w:fldCharType="separate"/>
      </w:r>
      <w:r>
        <w:t>50</w:t>
      </w:r>
      <w:r>
        <w:fldChar w:fldCharType="end"/>
      </w:r>
    </w:p>
    <w:p w14:paraId="736199CB" w14:textId="7B6693E5" w:rsidR="005B47C9" w:rsidRDefault="005B47C9">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_Toc20118608 \h </w:instrText>
      </w:r>
      <w:r>
        <w:fldChar w:fldCharType="separate"/>
      </w:r>
      <w:r>
        <w:t>50</w:t>
      </w:r>
      <w:r>
        <w:fldChar w:fldCharType="end"/>
      </w:r>
    </w:p>
    <w:p w14:paraId="0255E993" w14:textId="55D48EC7" w:rsidR="005B47C9" w:rsidRDefault="005B47C9">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_Toc20118609 \h </w:instrText>
      </w:r>
      <w:r>
        <w:fldChar w:fldCharType="separate"/>
      </w:r>
      <w:r>
        <w:t>51</w:t>
      </w:r>
      <w:r>
        <w:fldChar w:fldCharType="end"/>
      </w:r>
    </w:p>
    <w:p w14:paraId="34EE6460" w14:textId="74A387DC" w:rsidR="005B47C9" w:rsidRDefault="005B47C9">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_Toc20118610 \h </w:instrText>
      </w:r>
      <w:r>
        <w:fldChar w:fldCharType="separate"/>
      </w:r>
      <w:r>
        <w:t>51</w:t>
      </w:r>
      <w:r>
        <w:fldChar w:fldCharType="end"/>
      </w:r>
    </w:p>
    <w:p w14:paraId="388D84A7" w14:textId="5A61B117" w:rsidR="005B47C9" w:rsidRDefault="005B47C9">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_Toc20118611 \h </w:instrText>
      </w:r>
      <w:r>
        <w:fldChar w:fldCharType="separate"/>
      </w:r>
      <w:r>
        <w:t>51</w:t>
      </w:r>
      <w:r>
        <w:fldChar w:fldCharType="end"/>
      </w:r>
    </w:p>
    <w:p w14:paraId="2826D9FB" w14:textId="58870BEA" w:rsidR="005B47C9" w:rsidRDefault="005B47C9">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_Toc20118612 \h </w:instrText>
      </w:r>
      <w:r>
        <w:fldChar w:fldCharType="separate"/>
      </w:r>
      <w:r>
        <w:t>52</w:t>
      </w:r>
      <w:r>
        <w:fldChar w:fldCharType="end"/>
      </w:r>
    </w:p>
    <w:p w14:paraId="75852774" w14:textId="33D28C55" w:rsidR="005B47C9" w:rsidRDefault="005B47C9">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_Toc20118613 \h </w:instrText>
      </w:r>
      <w:r>
        <w:fldChar w:fldCharType="separate"/>
      </w:r>
      <w:r>
        <w:t>52</w:t>
      </w:r>
      <w:r>
        <w:fldChar w:fldCharType="end"/>
      </w:r>
    </w:p>
    <w:p w14:paraId="104792F7" w14:textId="7AD642FB" w:rsidR="005B47C9" w:rsidRDefault="005B47C9">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_Toc20118614 \h </w:instrText>
      </w:r>
      <w:r>
        <w:fldChar w:fldCharType="separate"/>
      </w:r>
      <w:r>
        <w:t>52</w:t>
      </w:r>
      <w:r>
        <w:fldChar w:fldCharType="end"/>
      </w:r>
    </w:p>
    <w:p w14:paraId="24DDD118" w14:textId="07203DA0" w:rsidR="005B47C9" w:rsidRDefault="005B47C9">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_Toc20118615 \h </w:instrText>
      </w:r>
      <w:r>
        <w:fldChar w:fldCharType="separate"/>
      </w:r>
      <w:r>
        <w:t>52</w:t>
      </w:r>
      <w:r>
        <w:fldChar w:fldCharType="end"/>
      </w:r>
    </w:p>
    <w:p w14:paraId="6CAB4482" w14:textId="2C638AB2" w:rsidR="005B47C9" w:rsidRDefault="005B47C9">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_Toc20118616 \h </w:instrText>
      </w:r>
      <w:r>
        <w:fldChar w:fldCharType="separate"/>
      </w:r>
      <w:r>
        <w:t>52</w:t>
      </w:r>
      <w:r>
        <w:fldChar w:fldCharType="end"/>
      </w:r>
    </w:p>
    <w:p w14:paraId="01701150" w14:textId="68165984" w:rsidR="005B47C9" w:rsidRDefault="005B47C9">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_Toc20118617 \h </w:instrText>
      </w:r>
      <w:r>
        <w:fldChar w:fldCharType="separate"/>
      </w:r>
      <w:r>
        <w:t>53</w:t>
      </w:r>
      <w:r>
        <w:fldChar w:fldCharType="end"/>
      </w:r>
    </w:p>
    <w:p w14:paraId="4354D4B2" w14:textId="658E246F" w:rsidR="005B47C9" w:rsidRDefault="005B47C9">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_Toc20118618 \h </w:instrText>
      </w:r>
      <w:r>
        <w:fldChar w:fldCharType="separate"/>
      </w:r>
      <w:r>
        <w:t>53</w:t>
      </w:r>
      <w:r>
        <w:fldChar w:fldCharType="end"/>
      </w:r>
    </w:p>
    <w:p w14:paraId="28709811" w14:textId="036762AE" w:rsidR="005B47C9" w:rsidRDefault="005B47C9">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_Toc20118619 \h </w:instrText>
      </w:r>
      <w:r>
        <w:fldChar w:fldCharType="separate"/>
      </w:r>
      <w:r>
        <w:t>53</w:t>
      </w:r>
      <w:r>
        <w:fldChar w:fldCharType="end"/>
      </w:r>
    </w:p>
    <w:p w14:paraId="02869C98" w14:textId="71552013" w:rsidR="005B47C9" w:rsidRDefault="005B47C9">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_Toc20118620 \h </w:instrText>
      </w:r>
      <w:r>
        <w:fldChar w:fldCharType="separate"/>
      </w:r>
      <w:r>
        <w:t>53</w:t>
      </w:r>
      <w:r>
        <w:fldChar w:fldCharType="end"/>
      </w:r>
    </w:p>
    <w:p w14:paraId="01323396" w14:textId="001EF1FA" w:rsidR="005B47C9" w:rsidRDefault="005B47C9">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_Toc20118621 \h </w:instrText>
      </w:r>
      <w:r>
        <w:fldChar w:fldCharType="separate"/>
      </w:r>
      <w:r>
        <w:t>53</w:t>
      </w:r>
      <w:r>
        <w:fldChar w:fldCharType="end"/>
      </w:r>
    </w:p>
    <w:p w14:paraId="7DF1B617" w14:textId="3FD20D0C" w:rsidR="005B47C9" w:rsidRDefault="005B47C9">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_Toc20118622 \h </w:instrText>
      </w:r>
      <w:r>
        <w:fldChar w:fldCharType="separate"/>
      </w:r>
      <w:r>
        <w:t>54</w:t>
      </w:r>
      <w:r>
        <w:fldChar w:fldCharType="end"/>
      </w:r>
    </w:p>
    <w:p w14:paraId="3CE394D3" w14:textId="1F85CC93" w:rsidR="005B47C9" w:rsidRDefault="005B47C9">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_Toc20118623 \h </w:instrText>
      </w:r>
      <w:r>
        <w:fldChar w:fldCharType="separate"/>
      </w:r>
      <w:r>
        <w:t>54</w:t>
      </w:r>
      <w:r>
        <w:fldChar w:fldCharType="end"/>
      </w:r>
    </w:p>
    <w:p w14:paraId="01D12EDC" w14:textId="750B6541" w:rsidR="005B47C9" w:rsidRDefault="005B47C9">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_Toc20118624 \h </w:instrText>
      </w:r>
      <w:r>
        <w:fldChar w:fldCharType="separate"/>
      </w:r>
      <w:r>
        <w:t>54</w:t>
      </w:r>
      <w:r>
        <w:fldChar w:fldCharType="end"/>
      </w:r>
    </w:p>
    <w:p w14:paraId="50FF56FB" w14:textId="118A2D24" w:rsidR="005B47C9" w:rsidRDefault="005B47C9">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_Toc20118625 \h </w:instrText>
      </w:r>
      <w:r>
        <w:fldChar w:fldCharType="separate"/>
      </w:r>
      <w:r>
        <w:t>55</w:t>
      </w:r>
      <w:r>
        <w:fldChar w:fldCharType="end"/>
      </w:r>
    </w:p>
    <w:p w14:paraId="6EB8C9B4" w14:textId="52C89967" w:rsidR="005B47C9" w:rsidRDefault="005B47C9">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_Toc20118626 \h </w:instrText>
      </w:r>
      <w:r>
        <w:fldChar w:fldCharType="separate"/>
      </w:r>
      <w:r>
        <w:t>55</w:t>
      </w:r>
      <w:r>
        <w:fldChar w:fldCharType="end"/>
      </w:r>
    </w:p>
    <w:p w14:paraId="421EEC29" w14:textId="0337F2BA" w:rsidR="005B47C9" w:rsidRDefault="005B47C9">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_Toc20118627 \h </w:instrText>
      </w:r>
      <w:r>
        <w:fldChar w:fldCharType="separate"/>
      </w:r>
      <w:r>
        <w:t>55</w:t>
      </w:r>
      <w:r>
        <w:fldChar w:fldCharType="end"/>
      </w:r>
    </w:p>
    <w:p w14:paraId="3756BEC8" w14:textId="35128A47" w:rsidR="005B47C9" w:rsidRDefault="005B47C9">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_Toc20118628 \h </w:instrText>
      </w:r>
      <w:r>
        <w:fldChar w:fldCharType="separate"/>
      </w:r>
      <w:r>
        <w:t>55</w:t>
      </w:r>
      <w:r>
        <w:fldChar w:fldCharType="end"/>
      </w:r>
    </w:p>
    <w:p w14:paraId="15E1C8FD" w14:textId="67612F2B" w:rsidR="005B47C9" w:rsidRDefault="005B47C9">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_Toc20118629 \h </w:instrText>
      </w:r>
      <w:r>
        <w:fldChar w:fldCharType="separate"/>
      </w:r>
      <w:r>
        <w:t>55</w:t>
      </w:r>
      <w:r>
        <w:fldChar w:fldCharType="end"/>
      </w:r>
    </w:p>
    <w:p w14:paraId="11E84C95" w14:textId="7AC08B06" w:rsidR="005B47C9" w:rsidRDefault="005B47C9">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_Toc20118630 \h </w:instrText>
      </w:r>
      <w:r>
        <w:fldChar w:fldCharType="separate"/>
      </w:r>
      <w:r>
        <w:t>56</w:t>
      </w:r>
      <w:r>
        <w:fldChar w:fldCharType="end"/>
      </w:r>
    </w:p>
    <w:p w14:paraId="17CEAC39" w14:textId="79DE2743" w:rsidR="005B47C9" w:rsidRDefault="005B47C9">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_Toc20118631 \h </w:instrText>
      </w:r>
      <w:r>
        <w:fldChar w:fldCharType="separate"/>
      </w:r>
      <w:r>
        <w:t>56</w:t>
      </w:r>
      <w:r>
        <w:fldChar w:fldCharType="end"/>
      </w:r>
    </w:p>
    <w:p w14:paraId="6EB1D41B" w14:textId="5913C919" w:rsidR="005B47C9" w:rsidRDefault="005B47C9">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_Toc20118632 \h </w:instrText>
      </w:r>
      <w:r>
        <w:fldChar w:fldCharType="separate"/>
      </w:r>
      <w:r>
        <w:t>56</w:t>
      </w:r>
      <w:r>
        <w:fldChar w:fldCharType="end"/>
      </w:r>
    </w:p>
    <w:p w14:paraId="37230200" w14:textId="588E323B" w:rsidR="005B47C9" w:rsidRDefault="005B47C9">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_Toc20118633 \h </w:instrText>
      </w:r>
      <w:r>
        <w:fldChar w:fldCharType="separate"/>
      </w:r>
      <w:r>
        <w:t>56</w:t>
      </w:r>
      <w:r>
        <w:fldChar w:fldCharType="end"/>
      </w:r>
    </w:p>
    <w:p w14:paraId="55108CF2" w14:textId="407E271C" w:rsidR="005B47C9" w:rsidRDefault="005B47C9">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_Toc20118634 \h </w:instrText>
      </w:r>
      <w:r>
        <w:fldChar w:fldCharType="separate"/>
      </w:r>
      <w:r>
        <w:t>56</w:t>
      </w:r>
      <w:r>
        <w:fldChar w:fldCharType="end"/>
      </w:r>
    </w:p>
    <w:p w14:paraId="76FBFCAC" w14:textId="05F2E74B" w:rsidR="005B47C9" w:rsidRDefault="005B47C9">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_Toc20118635 \h </w:instrText>
      </w:r>
      <w:r>
        <w:fldChar w:fldCharType="separate"/>
      </w:r>
      <w:r>
        <w:t>57</w:t>
      </w:r>
      <w:r>
        <w:fldChar w:fldCharType="end"/>
      </w:r>
    </w:p>
    <w:p w14:paraId="3C194DBE" w14:textId="68420B63" w:rsidR="005B47C9" w:rsidRDefault="005B47C9">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_Toc20118636 \h </w:instrText>
      </w:r>
      <w:r>
        <w:fldChar w:fldCharType="separate"/>
      </w:r>
      <w:r>
        <w:t>57</w:t>
      </w:r>
      <w:r>
        <w:fldChar w:fldCharType="end"/>
      </w:r>
    </w:p>
    <w:p w14:paraId="31C84439" w14:textId="704F4FE8" w:rsidR="005B47C9" w:rsidRDefault="005B47C9">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_Toc20118637 \h </w:instrText>
      </w:r>
      <w:r>
        <w:fldChar w:fldCharType="separate"/>
      </w:r>
      <w:r>
        <w:t>57</w:t>
      </w:r>
      <w:r>
        <w:fldChar w:fldCharType="end"/>
      </w:r>
    </w:p>
    <w:p w14:paraId="6AEDFC25" w14:textId="42EE5656" w:rsidR="005B47C9" w:rsidRDefault="005B47C9">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_Toc20118638 \h </w:instrText>
      </w:r>
      <w:r>
        <w:fldChar w:fldCharType="separate"/>
      </w:r>
      <w:r>
        <w:t>57</w:t>
      </w:r>
      <w:r>
        <w:fldChar w:fldCharType="end"/>
      </w:r>
    </w:p>
    <w:p w14:paraId="46EF158C" w14:textId="7CE6F725" w:rsidR="005B47C9" w:rsidRDefault="005B47C9">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_Toc20118639 \h </w:instrText>
      </w:r>
      <w:r>
        <w:fldChar w:fldCharType="separate"/>
      </w:r>
      <w:r>
        <w:t>57</w:t>
      </w:r>
      <w:r>
        <w:fldChar w:fldCharType="end"/>
      </w:r>
    </w:p>
    <w:p w14:paraId="5D1A6A4F" w14:textId="43AF170B" w:rsidR="005B47C9" w:rsidRDefault="005B47C9">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_Toc20118640 \h </w:instrText>
      </w:r>
      <w:r>
        <w:fldChar w:fldCharType="separate"/>
      </w:r>
      <w:r>
        <w:t>58</w:t>
      </w:r>
      <w:r>
        <w:fldChar w:fldCharType="end"/>
      </w:r>
    </w:p>
    <w:p w14:paraId="596D395B" w14:textId="09B530A1" w:rsidR="005B47C9" w:rsidRDefault="005B47C9">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_Toc20118641 \h </w:instrText>
      </w:r>
      <w:r>
        <w:fldChar w:fldCharType="separate"/>
      </w:r>
      <w:r>
        <w:t>58</w:t>
      </w:r>
      <w:r>
        <w:fldChar w:fldCharType="end"/>
      </w:r>
    </w:p>
    <w:p w14:paraId="4E3E3E09" w14:textId="6394BA5A" w:rsidR="005B47C9" w:rsidRDefault="005B47C9">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_Toc20118642 \h </w:instrText>
      </w:r>
      <w:r>
        <w:fldChar w:fldCharType="separate"/>
      </w:r>
      <w:r>
        <w:t>58</w:t>
      </w:r>
      <w:r>
        <w:fldChar w:fldCharType="end"/>
      </w:r>
    </w:p>
    <w:p w14:paraId="44DEC147" w14:textId="69213C20" w:rsidR="005B47C9" w:rsidRDefault="005B47C9">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_Toc20118643 \h </w:instrText>
      </w:r>
      <w:r>
        <w:fldChar w:fldCharType="separate"/>
      </w:r>
      <w:r>
        <w:t>58</w:t>
      </w:r>
      <w:r>
        <w:fldChar w:fldCharType="end"/>
      </w:r>
    </w:p>
    <w:p w14:paraId="30A98AC0" w14:textId="7DD9FAB6" w:rsidR="005B47C9" w:rsidRDefault="005B47C9">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_Toc20118644 \h </w:instrText>
      </w:r>
      <w:r>
        <w:fldChar w:fldCharType="separate"/>
      </w:r>
      <w:r>
        <w:t>58</w:t>
      </w:r>
      <w:r>
        <w:fldChar w:fldCharType="end"/>
      </w:r>
    </w:p>
    <w:p w14:paraId="733CA5F0" w14:textId="4C3913CF" w:rsidR="005B47C9" w:rsidRDefault="005B47C9">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_Toc20118645 \h </w:instrText>
      </w:r>
      <w:r>
        <w:fldChar w:fldCharType="separate"/>
      </w:r>
      <w:r>
        <w:t>59</w:t>
      </w:r>
      <w:r>
        <w:fldChar w:fldCharType="end"/>
      </w:r>
    </w:p>
    <w:p w14:paraId="78B6DF3F" w14:textId="32B93724" w:rsidR="005B47C9" w:rsidRDefault="005B47C9">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_Toc20118646 \h </w:instrText>
      </w:r>
      <w:r>
        <w:fldChar w:fldCharType="separate"/>
      </w:r>
      <w:r>
        <w:t>59</w:t>
      </w:r>
      <w:r>
        <w:fldChar w:fldCharType="end"/>
      </w:r>
    </w:p>
    <w:p w14:paraId="1A9F65DB" w14:textId="3D0CCC5F" w:rsidR="005B47C9" w:rsidRDefault="005B47C9">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_Toc20118647 \h </w:instrText>
      </w:r>
      <w:r>
        <w:fldChar w:fldCharType="separate"/>
      </w:r>
      <w:r>
        <w:t>59</w:t>
      </w:r>
      <w:r>
        <w:fldChar w:fldCharType="end"/>
      </w:r>
    </w:p>
    <w:p w14:paraId="701340AC" w14:textId="3A5CCD68" w:rsidR="005B47C9" w:rsidRDefault="005B47C9">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_Toc20118648 \h </w:instrText>
      </w:r>
      <w:r>
        <w:fldChar w:fldCharType="separate"/>
      </w:r>
      <w:r>
        <w:t>59</w:t>
      </w:r>
      <w:r>
        <w:fldChar w:fldCharType="end"/>
      </w:r>
    </w:p>
    <w:p w14:paraId="2DA4F694" w14:textId="2D21650A" w:rsidR="005B47C9" w:rsidRDefault="005B47C9">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_Toc20118649 \h </w:instrText>
      </w:r>
      <w:r>
        <w:fldChar w:fldCharType="separate"/>
      </w:r>
      <w:r>
        <w:t>59</w:t>
      </w:r>
      <w:r>
        <w:fldChar w:fldCharType="end"/>
      </w:r>
    </w:p>
    <w:p w14:paraId="2C945B6A" w14:textId="0092AB65" w:rsidR="005B47C9" w:rsidRDefault="005B47C9">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_Toc20118650 \h </w:instrText>
      </w:r>
      <w:r>
        <w:fldChar w:fldCharType="separate"/>
      </w:r>
      <w:r>
        <w:t>60</w:t>
      </w:r>
      <w:r>
        <w:fldChar w:fldCharType="end"/>
      </w:r>
    </w:p>
    <w:p w14:paraId="5283CE91" w14:textId="3E8C3C84" w:rsidR="005B47C9" w:rsidRDefault="005B47C9">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_Toc20118651 \h </w:instrText>
      </w:r>
      <w:r>
        <w:fldChar w:fldCharType="separate"/>
      </w:r>
      <w:r>
        <w:t>60</w:t>
      </w:r>
      <w:r>
        <w:fldChar w:fldCharType="end"/>
      </w:r>
    </w:p>
    <w:p w14:paraId="25988172" w14:textId="4871CDA6" w:rsidR="005B47C9" w:rsidRDefault="005B47C9">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_Toc20118652 \h </w:instrText>
      </w:r>
      <w:r>
        <w:fldChar w:fldCharType="separate"/>
      </w:r>
      <w:r>
        <w:t>60</w:t>
      </w:r>
      <w:r>
        <w:fldChar w:fldCharType="end"/>
      </w:r>
    </w:p>
    <w:p w14:paraId="66AAB40D" w14:textId="686C93D6" w:rsidR="005B47C9" w:rsidRDefault="005B47C9">
      <w:pPr>
        <w:pStyle w:val="TOC5"/>
        <w:rPr>
          <w:rFonts w:asciiTheme="minorHAnsi" w:eastAsiaTheme="minorEastAsia" w:hAnsiTheme="minorHAnsi" w:cstheme="minorBidi"/>
          <w:sz w:val="22"/>
          <w:szCs w:val="22"/>
          <w:lang w:eastAsia="en-GB"/>
        </w:rPr>
      </w:pPr>
      <w:r>
        <w:lastRenderedPageBreak/>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_Toc20118653 \h </w:instrText>
      </w:r>
      <w:r>
        <w:fldChar w:fldCharType="separate"/>
      </w:r>
      <w:r>
        <w:t>60</w:t>
      </w:r>
      <w:r>
        <w:fldChar w:fldCharType="end"/>
      </w:r>
    </w:p>
    <w:p w14:paraId="3DCA350F" w14:textId="37C6AF40" w:rsidR="005B47C9" w:rsidRDefault="005B47C9">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_Toc20118654 \h </w:instrText>
      </w:r>
      <w:r>
        <w:fldChar w:fldCharType="separate"/>
      </w:r>
      <w:r>
        <w:t>60</w:t>
      </w:r>
      <w:r>
        <w:fldChar w:fldCharType="end"/>
      </w:r>
    </w:p>
    <w:p w14:paraId="11624E3A" w14:textId="77F426A6" w:rsidR="005B47C9" w:rsidRDefault="005B47C9">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_Toc20118655 \h </w:instrText>
      </w:r>
      <w:r>
        <w:fldChar w:fldCharType="separate"/>
      </w:r>
      <w:r>
        <w:t>61</w:t>
      </w:r>
      <w:r>
        <w:fldChar w:fldCharType="end"/>
      </w:r>
    </w:p>
    <w:p w14:paraId="035FCF61" w14:textId="686A394E" w:rsidR="005B47C9" w:rsidRDefault="005B47C9">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_Toc20118656 \h </w:instrText>
      </w:r>
      <w:r>
        <w:fldChar w:fldCharType="separate"/>
      </w:r>
      <w:r>
        <w:t>61</w:t>
      </w:r>
      <w:r>
        <w:fldChar w:fldCharType="end"/>
      </w:r>
    </w:p>
    <w:p w14:paraId="0DA37A95" w14:textId="64EEABC3" w:rsidR="005B47C9" w:rsidRDefault="005B47C9">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_Toc20118657 \h </w:instrText>
      </w:r>
      <w:r>
        <w:fldChar w:fldCharType="separate"/>
      </w:r>
      <w:r>
        <w:t>61</w:t>
      </w:r>
      <w:r>
        <w:fldChar w:fldCharType="end"/>
      </w:r>
    </w:p>
    <w:p w14:paraId="53A25E66" w14:textId="03A6D133" w:rsidR="005B47C9" w:rsidRDefault="005B47C9">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_Toc20118658 \h </w:instrText>
      </w:r>
      <w:r>
        <w:fldChar w:fldCharType="separate"/>
      </w:r>
      <w:r>
        <w:t>61</w:t>
      </w:r>
      <w:r>
        <w:fldChar w:fldCharType="end"/>
      </w:r>
    </w:p>
    <w:p w14:paraId="170C58B5" w14:textId="64B93A0A" w:rsidR="005B47C9" w:rsidRDefault="005B47C9">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_Toc20118659 \h </w:instrText>
      </w:r>
      <w:r>
        <w:fldChar w:fldCharType="separate"/>
      </w:r>
      <w:r>
        <w:t>61</w:t>
      </w:r>
      <w:r>
        <w:fldChar w:fldCharType="end"/>
      </w:r>
    </w:p>
    <w:p w14:paraId="4FB3CF93" w14:textId="5A864ACB" w:rsidR="005B47C9" w:rsidRDefault="005B47C9">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_Toc20118660 \h </w:instrText>
      </w:r>
      <w:r>
        <w:fldChar w:fldCharType="separate"/>
      </w:r>
      <w:r>
        <w:t>62</w:t>
      </w:r>
      <w:r>
        <w:fldChar w:fldCharType="end"/>
      </w:r>
    </w:p>
    <w:p w14:paraId="402F209B" w14:textId="2E0FD537" w:rsidR="005B47C9" w:rsidRDefault="005B47C9">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_Toc20118661 \h </w:instrText>
      </w:r>
      <w:r>
        <w:fldChar w:fldCharType="separate"/>
      </w:r>
      <w:r>
        <w:t>62</w:t>
      </w:r>
      <w:r>
        <w:fldChar w:fldCharType="end"/>
      </w:r>
    </w:p>
    <w:p w14:paraId="6B02AADB" w14:textId="4A5489F2" w:rsidR="005B47C9" w:rsidRDefault="005B47C9">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_Toc20118662 \h </w:instrText>
      </w:r>
      <w:r>
        <w:fldChar w:fldCharType="separate"/>
      </w:r>
      <w:r>
        <w:t>62</w:t>
      </w:r>
      <w:r>
        <w:fldChar w:fldCharType="end"/>
      </w:r>
    </w:p>
    <w:p w14:paraId="60617783" w14:textId="59808563" w:rsidR="005B47C9" w:rsidRDefault="005B47C9">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_Toc20118663 \h </w:instrText>
      </w:r>
      <w:r>
        <w:fldChar w:fldCharType="separate"/>
      </w:r>
      <w:r>
        <w:t>62</w:t>
      </w:r>
      <w:r>
        <w:fldChar w:fldCharType="end"/>
      </w:r>
    </w:p>
    <w:p w14:paraId="1632C26C" w14:textId="437FD16A" w:rsidR="005B47C9" w:rsidRDefault="005B47C9">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_Toc20118664 \h </w:instrText>
      </w:r>
      <w:r>
        <w:fldChar w:fldCharType="separate"/>
      </w:r>
      <w:r>
        <w:t>62</w:t>
      </w:r>
      <w:r>
        <w:fldChar w:fldCharType="end"/>
      </w:r>
    </w:p>
    <w:p w14:paraId="345956F1" w14:textId="761EDBAF" w:rsidR="005B47C9" w:rsidRDefault="005B47C9">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_Toc20118665 \h </w:instrText>
      </w:r>
      <w:r>
        <w:fldChar w:fldCharType="separate"/>
      </w:r>
      <w:r>
        <w:t>63</w:t>
      </w:r>
      <w:r>
        <w:fldChar w:fldCharType="end"/>
      </w:r>
    </w:p>
    <w:p w14:paraId="62692DBF" w14:textId="70944DEC" w:rsidR="005B47C9" w:rsidRDefault="005B47C9">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_Toc20118666 \h </w:instrText>
      </w:r>
      <w:r>
        <w:fldChar w:fldCharType="separate"/>
      </w:r>
      <w:r>
        <w:t>63</w:t>
      </w:r>
      <w:r>
        <w:fldChar w:fldCharType="end"/>
      </w:r>
    </w:p>
    <w:p w14:paraId="780CDC30" w14:textId="05B69724" w:rsidR="005B47C9" w:rsidRDefault="005B47C9">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_Toc20118667 \h </w:instrText>
      </w:r>
      <w:r>
        <w:fldChar w:fldCharType="separate"/>
      </w:r>
      <w:r>
        <w:t>63</w:t>
      </w:r>
      <w:r>
        <w:fldChar w:fldCharType="end"/>
      </w:r>
    </w:p>
    <w:p w14:paraId="20681B8B" w14:textId="2B56782C" w:rsidR="005B47C9" w:rsidRDefault="005B47C9">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_Toc20118668 \h </w:instrText>
      </w:r>
      <w:r>
        <w:fldChar w:fldCharType="separate"/>
      </w:r>
      <w:r>
        <w:t>63</w:t>
      </w:r>
      <w:r>
        <w:fldChar w:fldCharType="end"/>
      </w:r>
    </w:p>
    <w:p w14:paraId="54F571F2" w14:textId="2D78C38F" w:rsidR="005B47C9" w:rsidRDefault="005B47C9">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_Toc20118669 \h </w:instrText>
      </w:r>
      <w:r>
        <w:fldChar w:fldCharType="separate"/>
      </w:r>
      <w:r>
        <w:t>63</w:t>
      </w:r>
      <w:r>
        <w:fldChar w:fldCharType="end"/>
      </w:r>
    </w:p>
    <w:p w14:paraId="67213192" w14:textId="06E75B82" w:rsidR="005B47C9" w:rsidRDefault="005B47C9">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_Toc20118670 \h </w:instrText>
      </w:r>
      <w:r>
        <w:fldChar w:fldCharType="separate"/>
      </w:r>
      <w:r>
        <w:t>64</w:t>
      </w:r>
      <w:r>
        <w:fldChar w:fldCharType="end"/>
      </w:r>
    </w:p>
    <w:p w14:paraId="7F779403" w14:textId="00670E62" w:rsidR="005B47C9" w:rsidRDefault="005B47C9">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_Toc20118671 \h </w:instrText>
      </w:r>
      <w:r>
        <w:fldChar w:fldCharType="separate"/>
      </w:r>
      <w:r>
        <w:t>64</w:t>
      </w:r>
      <w:r>
        <w:fldChar w:fldCharType="end"/>
      </w:r>
    </w:p>
    <w:p w14:paraId="29763F76" w14:textId="6A873248" w:rsidR="005B47C9" w:rsidRDefault="005B47C9">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_Toc20118672 \h </w:instrText>
      </w:r>
      <w:r>
        <w:fldChar w:fldCharType="separate"/>
      </w:r>
      <w:r>
        <w:t>64</w:t>
      </w:r>
      <w:r>
        <w:fldChar w:fldCharType="end"/>
      </w:r>
    </w:p>
    <w:p w14:paraId="386D5BD2" w14:textId="2FC72900" w:rsidR="005B47C9" w:rsidRDefault="005B47C9">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_Toc20118673 \h </w:instrText>
      </w:r>
      <w:r>
        <w:fldChar w:fldCharType="separate"/>
      </w:r>
      <w:r>
        <w:t>64</w:t>
      </w:r>
      <w:r>
        <w:fldChar w:fldCharType="end"/>
      </w:r>
    </w:p>
    <w:p w14:paraId="56686BD7" w14:textId="2C634528" w:rsidR="005B47C9" w:rsidRDefault="005B47C9">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_Toc20118674 \h </w:instrText>
      </w:r>
      <w:r>
        <w:fldChar w:fldCharType="separate"/>
      </w:r>
      <w:r>
        <w:t>64</w:t>
      </w:r>
      <w:r>
        <w:fldChar w:fldCharType="end"/>
      </w:r>
    </w:p>
    <w:p w14:paraId="7EFE0E2A" w14:textId="497CE6FC" w:rsidR="005B47C9" w:rsidRDefault="005B47C9">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_Toc20118675 \h </w:instrText>
      </w:r>
      <w:r>
        <w:fldChar w:fldCharType="separate"/>
      </w:r>
      <w:r>
        <w:t>65</w:t>
      </w:r>
      <w:r>
        <w:fldChar w:fldCharType="end"/>
      </w:r>
    </w:p>
    <w:p w14:paraId="73725325" w14:textId="68153816" w:rsidR="005B47C9" w:rsidRDefault="005B47C9">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_Toc20118676 \h </w:instrText>
      </w:r>
      <w:r>
        <w:fldChar w:fldCharType="separate"/>
      </w:r>
      <w:r>
        <w:t>65</w:t>
      </w:r>
      <w:r>
        <w:fldChar w:fldCharType="end"/>
      </w:r>
    </w:p>
    <w:p w14:paraId="03ECB63F" w14:textId="7DCB4ECC" w:rsidR="005B47C9" w:rsidRDefault="005B47C9">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_Toc20118677 \h </w:instrText>
      </w:r>
      <w:r>
        <w:fldChar w:fldCharType="separate"/>
      </w:r>
      <w:r>
        <w:t>65</w:t>
      </w:r>
      <w:r>
        <w:fldChar w:fldCharType="end"/>
      </w:r>
    </w:p>
    <w:p w14:paraId="2B182F7B" w14:textId="01E06144" w:rsidR="005B47C9" w:rsidRDefault="005B47C9">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_Toc20118678 \h </w:instrText>
      </w:r>
      <w:r>
        <w:fldChar w:fldCharType="separate"/>
      </w:r>
      <w:r>
        <w:t>65</w:t>
      </w:r>
      <w:r>
        <w:fldChar w:fldCharType="end"/>
      </w:r>
    </w:p>
    <w:p w14:paraId="59E25C0C" w14:textId="553B213B" w:rsidR="005B47C9" w:rsidRDefault="005B47C9">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_Toc20118679 \h </w:instrText>
      </w:r>
      <w:r>
        <w:fldChar w:fldCharType="separate"/>
      </w:r>
      <w:r>
        <w:t>65</w:t>
      </w:r>
      <w:r>
        <w:fldChar w:fldCharType="end"/>
      </w:r>
    </w:p>
    <w:p w14:paraId="5BF21472" w14:textId="2480FD36" w:rsidR="005B47C9" w:rsidRDefault="005B47C9">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_Toc20118680 \h </w:instrText>
      </w:r>
      <w:r>
        <w:fldChar w:fldCharType="separate"/>
      </w:r>
      <w:r>
        <w:t>66</w:t>
      </w:r>
      <w:r>
        <w:fldChar w:fldCharType="end"/>
      </w:r>
    </w:p>
    <w:p w14:paraId="71073C51" w14:textId="6E60F990" w:rsidR="005B47C9" w:rsidRDefault="005B47C9">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_Toc20118681 \h </w:instrText>
      </w:r>
      <w:r>
        <w:fldChar w:fldCharType="separate"/>
      </w:r>
      <w:r>
        <w:t>66</w:t>
      </w:r>
      <w:r>
        <w:fldChar w:fldCharType="end"/>
      </w:r>
    </w:p>
    <w:p w14:paraId="3DA1E6A3" w14:textId="0CC7D978" w:rsidR="005B47C9" w:rsidRDefault="005B47C9">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_Toc20118682 \h </w:instrText>
      </w:r>
      <w:r>
        <w:fldChar w:fldCharType="separate"/>
      </w:r>
      <w:r>
        <w:t>66</w:t>
      </w:r>
      <w:r>
        <w:fldChar w:fldCharType="end"/>
      </w:r>
    </w:p>
    <w:p w14:paraId="0719D4C2" w14:textId="78BF4C73" w:rsidR="005B47C9" w:rsidRDefault="005B47C9">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_Toc20118683 \h </w:instrText>
      </w:r>
      <w:r>
        <w:fldChar w:fldCharType="separate"/>
      </w:r>
      <w:r>
        <w:t>66</w:t>
      </w:r>
      <w:r>
        <w:fldChar w:fldCharType="end"/>
      </w:r>
    </w:p>
    <w:p w14:paraId="0503CC47" w14:textId="1BA67B40" w:rsidR="005B47C9" w:rsidRDefault="005B47C9">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_Toc20118684 \h </w:instrText>
      </w:r>
      <w:r>
        <w:fldChar w:fldCharType="separate"/>
      </w:r>
      <w:r>
        <w:t>66</w:t>
      </w:r>
      <w:r>
        <w:fldChar w:fldCharType="end"/>
      </w:r>
    </w:p>
    <w:p w14:paraId="7DC0834D" w14:textId="41974C95" w:rsidR="005B47C9" w:rsidRDefault="005B47C9">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_Toc20118685 \h </w:instrText>
      </w:r>
      <w:r>
        <w:fldChar w:fldCharType="separate"/>
      </w:r>
      <w:r>
        <w:t>67</w:t>
      </w:r>
      <w:r>
        <w:fldChar w:fldCharType="end"/>
      </w:r>
    </w:p>
    <w:p w14:paraId="5D7A1410" w14:textId="197C88D6" w:rsidR="005B47C9" w:rsidRDefault="005B47C9">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_Toc20118686 \h </w:instrText>
      </w:r>
      <w:r>
        <w:fldChar w:fldCharType="separate"/>
      </w:r>
      <w:r>
        <w:t>67</w:t>
      </w:r>
      <w:r>
        <w:fldChar w:fldCharType="end"/>
      </w:r>
    </w:p>
    <w:p w14:paraId="2F6083A7" w14:textId="224411FB" w:rsidR="005B47C9" w:rsidRDefault="005B47C9">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_Toc20118687 \h </w:instrText>
      </w:r>
      <w:r>
        <w:fldChar w:fldCharType="separate"/>
      </w:r>
      <w:r>
        <w:t>67</w:t>
      </w:r>
      <w:r>
        <w:fldChar w:fldCharType="end"/>
      </w:r>
    </w:p>
    <w:p w14:paraId="24A76F58" w14:textId="4162AB29" w:rsidR="005B47C9" w:rsidRDefault="005B47C9">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_Toc20118688 \h </w:instrText>
      </w:r>
      <w:r>
        <w:fldChar w:fldCharType="separate"/>
      </w:r>
      <w:r>
        <w:t>67</w:t>
      </w:r>
      <w:r>
        <w:fldChar w:fldCharType="end"/>
      </w:r>
    </w:p>
    <w:p w14:paraId="466735FF" w14:textId="15A6E256" w:rsidR="005B47C9" w:rsidRDefault="005B47C9">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_Toc20118689 \h </w:instrText>
      </w:r>
      <w:r>
        <w:fldChar w:fldCharType="separate"/>
      </w:r>
      <w:r>
        <w:t>67</w:t>
      </w:r>
      <w:r>
        <w:fldChar w:fldCharType="end"/>
      </w:r>
    </w:p>
    <w:p w14:paraId="008F45DE" w14:textId="1D55B2C4" w:rsidR="005B47C9" w:rsidRDefault="005B47C9">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_Toc20118690 \h </w:instrText>
      </w:r>
      <w:r>
        <w:fldChar w:fldCharType="separate"/>
      </w:r>
      <w:r>
        <w:t>68</w:t>
      </w:r>
      <w:r>
        <w:fldChar w:fldCharType="end"/>
      </w:r>
    </w:p>
    <w:p w14:paraId="1377FB0A" w14:textId="4AF7ED47" w:rsidR="005B47C9" w:rsidRDefault="005B47C9">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_Toc20118691 \h </w:instrText>
      </w:r>
      <w:r>
        <w:fldChar w:fldCharType="separate"/>
      </w:r>
      <w:r>
        <w:t>68</w:t>
      </w:r>
      <w:r>
        <w:fldChar w:fldCharType="end"/>
      </w:r>
    </w:p>
    <w:p w14:paraId="7CE67A9C" w14:textId="053763EF" w:rsidR="005B47C9" w:rsidRDefault="005B47C9">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_Toc20118692 \h </w:instrText>
      </w:r>
      <w:r>
        <w:fldChar w:fldCharType="separate"/>
      </w:r>
      <w:r>
        <w:t>68</w:t>
      </w:r>
      <w:r>
        <w:fldChar w:fldCharType="end"/>
      </w:r>
    </w:p>
    <w:p w14:paraId="30FA9F0F" w14:textId="4D75EF92" w:rsidR="005B47C9" w:rsidRDefault="005B47C9">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_Toc20118693 \h </w:instrText>
      </w:r>
      <w:r>
        <w:fldChar w:fldCharType="separate"/>
      </w:r>
      <w:r>
        <w:t>68</w:t>
      </w:r>
      <w:r>
        <w:fldChar w:fldCharType="end"/>
      </w:r>
    </w:p>
    <w:p w14:paraId="19B4BF5E" w14:textId="35BEEDBF" w:rsidR="005B47C9" w:rsidRDefault="005B47C9">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_Toc20118694 \h </w:instrText>
      </w:r>
      <w:r>
        <w:fldChar w:fldCharType="separate"/>
      </w:r>
      <w:r>
        <w:t>69</w:t>
      </w:r>
      <w:r>
        <w:fldChar w:fldCharType="end"/>
      </w:r>
    </w:p>
    <w:p w14:paraId="461E4679" w14:textId="61AFD85F" w:rsidR="005B47C9" w:rsidRDefault="005B47C9">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_Toc20118695 \h </w:instrText>
      </w:r>
      <w:r>
        <w:fldChar w:fldCharType="separate"/>
      </w:r>
      <w:r>
        <w:t>69</w:t>
      </w:r>
      <w:r>
        <w:fldChar w:fldCharType="end"/>
      </w:r>
    </w:p>
    <w:p w14:paraId="12827B2F" w14:textId="1AF55056" w:rsidR="005B47C9" w:rsidRDefault="005B47C9">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w:t>
      </w:r>
      <w:r>
        <w:tab/>
      </w:r>
      <w:r>
        <w:fldChar w:fldCharType="begin" w:fldLock="1"/>
      </w:r>
      <w:r>
        <w:instrText xml:space="preserve"> PAGEREF _Toc20118696 \h </w:instrText>
      </w:r>
      <w:r>
        <w:fldChar w:fldCharType="separate"/>
      </w:r>
      <w:r>
        <w:t>69</w:t>
      </w:r>
      <w:r>
        <w:fldChar w:fldCharType="end"/>
      </w:r>
    </w:p>
    <w:p w14:paraId="32BC6AC7" w14:textId="2316B64C" w:rsidR="005B47C9" w:rsidRDefault="005B47C9">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_Toc20118697 \h </w:instrText>
      </w:r>
      <w:r>
        <w:fldChar w:fldCharType="separate"/>
      </w:r>
      <w:r>
        <w:t>69</w:t>
      </w:r>
      <w:r>
        <w:fldChar w:fldCharType="end"/>
      </w:r>
    </w:p>
    <w:p w14:paraId="015930AF" w14:textId="6F541ACD" w:rsidR="005B47C9" w:rsidRDefault="005B47C9">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_Toc20118698 \h </w:instrText>
      </w:r>
      <w:r>
        <w:fldChar w:fldCharType="separate"/>
      </w:r>
      <w:r>
        <w:t>69</w:t>
      </w:r>
      <w:r>
        <w:fldChar w:fldCharType="end"/>
      </w:r>
    </w:p>
    <w:p w14:paraId="55AD5BA0" w14:textId="351292B8" w:rsidR="005B47C9" w:rsidRDefault="005B47C9">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_Toc20118699 \h </w:instrText>
      </w:r>
      <w:r>
        <w:fldChar w:fldCharType="separate"/>
      </w:r>
      <w:r>
        <w:t>69</w:t>
      </w:r>
      <w:r>
        <w:fldChar w:fldCharType="end"/>
      </w:r>
    </w:p>
    <w:p w14:paraId="76A0EFDA" w14:textId="1100CA08" w:rsidR="005B47C9" w:rsidRDefault="005B47C9">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_Toc20118700 \h </w:instrText>
      </w:r>
      <w:r>
        <w:fldChar w:fldCharType="separate"/>
      </w:r>
      <w:r>
        <w:t>69</w:t>
      </w:r>
      <w:r>
        <w:fldChar w:fldCharType="end"/>
      </w:r>
    </w:p>
    <w:p w14:paraId="171E64A0" w14:textId="3227E487" w:rsidR="005B47C9" w:rsidRDefault="005B47C9">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w:t>
      </w:r>
      <w:r>
        <w:tab/>
      </w:r>
      <w:r>
        <w:fldChar w:fldCharType="begin" w:fldLock="1"/>
      </w:r>
      <w:r>
        <w:instrText xml:space="preserve"> PAGEREF _Toc20118701 \h </w:instrText>
      </w:r>
      <w:r>
        <w:fldChar w:fldCharType="separate"/>
      </w:r>
      <w:r>
        <w:t>70</w:t>
      </w:r>
      <w:r>
        <w:fldChar w:fldCharType="end"/>
      </w:r>
    </w:p>
    <w:p w14:paraId="04070D4B" w14:textId="602E26C7" w:rsidR="005B47C9" w:rsidRDefault="005B47C9">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_Toc20118702 \h </w:instrText>
      </w:r>
      <w:r>
        <w:fldChar w:fldCharType="separate"/>
      </w:r>
      <w:r>
        <w:t>70</w:t>
      </w:r>
      <w:r>
        <w:fldChar w:fldCharType="end"/>
      </w:r>
    </w:p>
    <w:p w14:paraId="1D95AE72" w14:textId="2C6846E0" w:rsidR="005B47C9" w:rsidRDefault="005B47C9">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_Toc20118703 \h </w:instrText>
      </w:r>
      <w:r>
        <w:fldChar w:fldCharType="separate"/>
      </w:r>
      <w:r>
        <w:t>70</w:t>
      </w:r>
      <w:r>
        <w:fldChar w:fldCharType="end"/>
      </w:r>
    </w:p>
    <w:p w14:paraId="125207BC" w14:textId="7912AF7B" w:rsidR="005B47C9" w:rsidRDefault="005B47C9">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_Toc20118704 \h </w:instrText>
      </w:r>
      <w:r>
        <w:fldChar w:fldCharType="separate"/>
      </w:r>
      <w:r>
        <w:t>70</w:t>
      </w:r>
      <w:r>
        <w:fldChar w:fldCharType="end"/>
      </w:r>
    </w:p>
    <w:p w14:paraId="6FFF733D" w14:textId="2E5F0D00" w:rsidR="005B47C9" w:rsidRDefault="005B47C9">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_Toc20118705 \h </w:instrText>
      </w:r>
      <w:r>
        <w:fldChar w:fldCharType="separate"/>
      </w:r>
      <w:r>
        <w:t>70</w:t>
      </w:r>
      <w:r>
        <w:fldChar w:fldCharType="end"/>
      </w:r>
    </w:p>
    <w:p w14:paraId="35F4D0FD" w14:textId="33C00BCB" w:rsidR="005B47C9" w:rsidRDefault="005B47C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_Toc20118706 \h </w:instrText>
      </w:r>
      <w:r>
        <w:fldChar w:fldCharType="separate"/>
      </w:r>
      <w:r>
        <w:t>71</w:t>
      </w:r>
      <w:r>
        <w:fldChar w:fldCharType="end"/>
      </w:r>
    </w:p>
    <w:p w14:paraId="0C024E0F" w14:textId="2C03853A" w:rsidR="005B47C9" w:rsidRDefault="005B47C9">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_Toc20118707 \h </w:instrText>
      </w:r>
      <w:r>
        <w:fldChar w:fldCharType="separate"/>
      </w:r>
      <w:r>
        <w:t>71</w:t>
      </w:r>
      <w:r>
        <w:fldChar w:fldCharType="end"/>
      </w:r>
    </w:p>
    <w:p w14:paraId="4F794840" w14:textId="285C01A8" w:rsidR="005B47C9" w:rsidRDefault="005B47C9">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_Toc20118708 \h </w:instrText>
      </w:r>
      <w:r>
        <w:fldChar w:fldCharType="separate"/>
      </w:r>
      <w:r>
        <w:t>71</w:t>
      </w:r>
      <w:r>
        <w:fldChar w:fldCharType="end"/>
      </w:r>
    </w:p>
    <w:p w14:paraId="7AD59EEE" w14:textId="23232236" w:rsidR="005B47C9" w:rsidRDefault="005B47C9">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_Toc20118709 \h </w:instrText>
      </w:r>
      <w:r>
        <w:fldChar w:fldCharType="separate"/>
      </w:r>
      <w:r>
        <w:t>71</w:t>
      </w:r>
      <w:r>
        <w:fldChar w:fldCharType="end"/>
      </w:r>
    </w:p>
    <w:p w14:paraId="703F0EF0" w14:textId="12669A40" w:rsidR="005B47C9" w:rsidRDefault="005B47C9">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_Toc20118710 \h </w:instrText>
      </w:r>
      <w:r>
        <w:fldChar w:fldCharType="separate"/>
      </w:r>
      <w:r>
        <w:t>72</w:t>
      </w:r>
      <w:r>
        <w:fldChar w:fldCharType="end"/>
      </w:r>
    </w:p>
    <w:p w14:paraId="3E2CFE68" w14:textId="73CEAD6C" w:rsidR="005B47C9" w:rsidRDefault="005B47C9">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_Toc20118711 \h </w:instrText>
      </w:r>
      <w:r>
        <w:fldChar w:fldCharType="separate"/>
      </w:r>
      <w:r>
        <w:t>72</w:t>
      </w:r>
      <w:r>
        <w:fldChar w:fldCharType="end"/>
      </w:r>
    </w:p>
    <w:p w14:paraId="5F28A0F0" w14:textId="727C0A41" w:rsidR="005B47C9" w:rsidRDefault="005B47C9">
      <w:pPr>
        <w:pStyle w:val="TOC4"/>
        <w:rPr>
          <w:rFonts w:asciiTheme="minorHAnsi" w:eastAsiaTheme="minorEastAsia" w:hAnsiTheme="minorHAnsi" w:cstheme="minorBidi"/>
          <w:sz w:val="22"/>
          <w:szCs w:val="22"/>
          <w:lang w:eastAsia="en-GB"/>
        </w:rPr>
      </w:pPr>
      <w:r w:rsidRPr="005B47C9">
        <w:t>6.1.6.2</w:t>
      </w:r>
      <w:r w:rsidRPr="005B47C9">
        <w:rPr>
          <w:rFonts w:asciiTheme="minorHAnsi" w:eastAsiaTheme="minorEastAsia" w:hAnsiTheme="minorHAnsi" w:cstheme="minorBidi"/>
          <w:sz w:val="22"/>
          <w:szCs w:val="22"/>
          <w:lang w:eastAsia="en-GB"/>
        </w:rPr>
        <w:tab/>
      </w:r>
      <w:r w:rsidRPr="00700939">
        <w:rPr>
          <w:lang w:val="en-US"/>
        </w:rPr>
        <w:t>Structured data types</w:t>
      </w:r>
      <w:r>
        <w:tab/>
      </w:r>
      <w:r>
        <w:fldChar w:fldCharType="begin" w:fldLock="1"/>
      </w:r>
      <w:r>
        <w:instrText xml:space="preserve"> PAGEREF _Toc20118712 \h </w:instrText>
      </w:r>
      <w:r>
        <w:fldChar w:fldCharType="separate"/>
      </w:r>
      <w:r>
        <w:t>74</w:t>
      </w:r>
      <w:r>
        <w:fldChar w:fldCharType="end"/>
      </w:r>
    </w:p>
    <w:p w14:paraId="34B30A21" w14:textId="34D54B0C" w:rsidR="005B47C9" w:rsidRDefault="005B47C9">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_Toc20118713 \h </w:instrText>
      </w:r>
      <w:r>
        <w:fldChar w:fldCharType="separate"/>
      </w:r>
      <w:r>
        <w:t>74</w:t>
      </w:r>
      <w:r>
        <w:fldChar w:fldCharType="end"/>
      </w:r>
    </w:p>
    <w:p w14:paraId="53985FE4" w14:textId="3E8A1B20" w:rsidR="005B47C9" w:rsidRDefault="005B47C9">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_Toc20118714 \h </w:instrText>
      </w:r>
      <w:r>
        <w:fldChar w:fldCharType="separate"/>
      </w:r>
      <w:r>
        <w:t>74</w:t>
      </w:r>
      <w:r>
        <w:fldChar w:fldCharType="end"/>
      </w:r>
    </w:p>
    <w:p w14:paraId="17A387BF" w14:textId="04402E3D" w:rsidR="005B47C9" w:rsidRDefault="005B47C9">
      <w:pPr>
        <w:pStyle w:val="TOC5"/>
        <w:rPr>
          <w:rFonts w:asciiTheme="minorHAnsi" w:eastAsiaTheme="minorEastAsia" w:hAnsiTheme="minorHAnsi" w:cstheme="minorBidi"/>
          <w:sz w:val="22"/>
          <w:szCs w:val="22"/>
          <w:lang w:eastAsia="en-GB"/>
        </w:rPr>
      </w:pPr>
      <w:r>
        <w:lastRenderedPageBreak/>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_Toc20118715 \h </w:instrText>
      </w:r>
      <w:r>
        <w:fldChar w:fldCharType="separate"/>
      </w:r>
      <w:r>
        <w:t>75</w:t>
      </w:r>
      <w:r>
        <w:fldChar w:fldCharType="end"/>
      </w:r>
    </w:p>
    <w:p w14:paraId="779B5CA9" w14:textId="61ABDC68" w:rsidR="005B47C9" w:rsidRDefault="005B47C9">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_Toc20118716 \h </w:instrText>
      </w:r>
      <w:r>
        <w:fldChar w:fldCharType="separate"/>
      </w:r>
      <w:r>
        <w:t>76</w:t>
      </w:r>
      <w:r>
        <w:fldChar w:fldCharType="end"/>
      </w:r>
    </w:p>
    <w:p w14:paraId="1E3EBB07" w14:textId="1FB4EC7C" w:rsidR="005B47C9" w:rsidRDefault="005B47C9">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_Toc20118717 \h </w:instrText>
      </w:r>
      <w:r>
        <w:fldChar w:fldCharType="separate"/>
      </w:r>
      <w:r>
        <w:t>77</w:t>
      </w:r>
      <w:r>
        <w:fldChar w:fldCharType="end"/>
      </w:r>
    </w:p>
    <w:p w14:paraId="6799CA4A" w14:textId="46982AE2" w:rsidR="005B47C9" w:rsidRDefault="005B47C9">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_Toc20118718 \h </w:instrText>
      </w:r>
      <w:r>
        <w:fldChar w:fldCharType="separate"/>
      </w:r>
      <w:r>
        <w:t>77</w:t>
      </w:r>
      <w:r>
        <w:fldChar w:fldCharType="end"/>
      </w:r>
    </w:p>
    <w:p w14:paraId="11F2756B" w14:textId="3BD528F5" w:rsidR="005B47C9" w:rsidRDefault="005B47C9">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_Toc20118719 \h </w:instrText>
      </w:r>
      <w:r>
        <w:fldChar w:fldCharType="separate"/>
      </w:r>
      <w:r>
        <w:t>77</w:t>
      </w:r>
      <w:r>
        <w:fldChar w:fldCharType="end"/>
      </w:r>
    </w:p>
    <w:p w14:paraId="1D8F3901" w14:textId="31419DDF" w:rsidR="005B47C9" w:rsidRDefault="005B47C9">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_Toc20118720 \h </w:instrText>
      </w:r>
      <w:r>
        <w:fldChar w:fldCharType="separate"/>
      </w:r>
      <w:r>
        <w:t>78</w:t>
      </w:r>
      <w:r>
        <w:fldChar w:fldCharType="end"/>
      </w:r>
    </w:p>
    <w:p w14:paraId="1A8A9882" w14:textId="324C1DE5" w:rsidR="005B47C9" w:rsidRDefault="005B47C9">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_Toc20118721 \h </w:instrText>
      </w:r>
      <w:r>
        <w:fldChar w:fldCharType="separate"/>
      </w:r>
      <w:r>
        <w:t>78</w:t>
      </w:r>
      <w:r>
        <w:fldChar w:fldCharType="end"/>
      </w:r>
    </w:p>
    <w:p w14:paraId="52096F18" w14:textId="6F8AF467" w:rsidR="005B47C9" w:rsidRDefault="005B47C9">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_Toc20118722 \h </w:instrText>
      </w:r>
      <w:r>
        <w:fldChar w:fldCharType="separate"/>
      </w:r>
      <w:r>
        <w:t>78</w:t>
      </w:r>
      <w:r>
        <w:fldChar w:fldCharType="end"/>
      </w:r>
    </w:p>
    <w:p w14:paraId="4EF7CA94" w14:textId="31E2F4E7" w:rsidR="005B47C9" w:rsidRDefault="005B47C9">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_Toc20118723 \h </w:instrText>
      </w:r>
      <w:r>
        <w:fldChar w:fldCharType="separate"/>
      </w:r>
      <w:r>
        <w:t>78</w:t>
      </w:r>
      <w:r>
        <w:fldChar w:fldCharType="end"/>
      </w:r>
    </w:p>
    <w:p w14:paraId="132367F6" w14:textId="6EC2A728" w:rsidR="005B47C9" w:rsidRDefault="005B47C9">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_Toc20118724 \h </w:instrText>
      </w:r>
      <w:r>
        <w:fldChar w:fldCharType="separate"/>
      </w:r>
      <w:r>
        <w:t>79</w:t>
      </w:r>
      <w:r>
        <w:fldChar w:fldCharType="end"/>
      </w:r>
    </w:p>
    <w:p w14:paraId="5057F3D3" w14:textId="64CA7104" w:rsidR="005B47C9" w:rsidRDefault="005B47C9">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_Toc20118725 \h </w:instrText>
      </w:r>
      <w:r>
        <w:fldChar w:fldCharType="separate"/>
      </w:r>
      <w:r>
        <w:t>79</w:t>
      </w:r>
      <w:r>
        <w:fldChar w:fldCharType="end"/>
      </w:r>
    </w:p>
    <w:p w14:paraId="5931CCFA" w14:textId="0C93FCC0" w:rsidR="005B47C9" w:rsidRDefault="005B47C9">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_Toc20118726 \h </w:instrText>
      </w:r>
      <w:r>
        <w:fldChar w:fldCharType="separate"/>
      </w:r>
      <w:r>
        <w:t>79</w:t>
      </w:r>
      <w:r>
        <w:fldChar w:fldCharType="end"/>
      </w:r>
    </w:p>
    <w:p w14:paraId="66917F2A" w14:textId="6F5EEA38" w:rsidR="005B47C9" w:rsidRDefault="005B47C9">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_Toc20118727 \h </w:instrText>
      </w:r>
      <w:r>
        <w:fldChar w:fldCharType="separate"/>
      </w:r>
      <w:r>
        <w:t>80</w:t>
      </w:r>
      <w:r>
        <w:fldChar w:fldCharType="end"/>
      </w:r>
    </w:p>
    <w:p w14:paraId="76C8611F" w14:textId="7D120B96" w:rsidR="005B47C9" w:rsidRDefault="005B47C9">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_Toc20118728 \h </w:instrText>
      </w:r>
      <w:r>
        <w:fldChar w:fldCharType="separate"/>
      </w:r>
      <w:r>
        <w:t>80</w:t>
      </w:r>
      <w:r>
        <w:fldChar w:fldCharType="end"/>
      </w:r>
    </w:p>
    <w:p w14:paraId="0042CD90" w14:textId="71FC6128" w:rsidR="005B47C9" w:rsidRDefault="005B47C9">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_Toc20118729 \h </w:instrText>
      </w:r>
      <w:r>
        <w:fldChar w:fldCharType="separate"/>
      </w:r>
      <w:r>
        <w:t>80</w:t>
      </w:r>
      <w:r>
        <w:fldChar w:fldCharType="end"/>
      </w:r>
    </w:p>
    <w:p w14:paraId="1DD4C4FD" w14:textId="26CD36AF" w:rsidR="005B47C9" w:rsidRDefault="005B47C9">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_Toc20118730 \h </w:instrText>
      </w:r>
      <w:r>
        <w:fldChar w:fldCharType="separate"/>
      </w:r>
      <w:r>
        <w:t>80</w:t>
      </w:r>
      <w:r>
        <w:fldChar w:fldCharType="end"/>
      </w:r>
    </w:p>
    <w:p w14:paraId="0695CFD1" w14:textId="6E69CC07" w:rsidR="005B47C9" w:rsidRDefault="005B47C9">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_Toc20118731 \h </w:instrText>
      </w:r>
      <w:r>
        <w:fldChar w:fldCharType="separate"/>
      </w:r>
      <w:r>
        <w:t>81</w:t>
      </w:r>
      <w:r>
        <w:fldChar w:fldCharType="end"/>
      </w:r>
    </w:p>
    <w:p w14:paraId="3C5245BD" w14:textId="67AD758B" w:rsidR="005B47C9" w:rsidRDefault="005B47C9">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_Toc20118732 \h </w:instrText>
      </w:r>
      <w:r>
        <w:fldChar w:fldCharType="separate"/>
      </w:r>
      <w:r>
        <w:t>81</w:t>
      </w:r>
      <w:r>
        <w:fldChar w:fldCharType="end"/>
      </w:r>
    </w:p>
    <w:p w14:paraId="3B4A4212" w14:textId="001EE6B0" w:rsidR="005B47C9" w:rsidRDefault="005B47C9">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_Toc20118733 \h </w:instrText>
      </w:r>
      <w:r>
        <w:fldChar w:fldCharType="separate"/>
      </w:r>
      <w:r>
        <w:t>81</w:t>
      </w:r>
      <w:r>
        <w:fldChar w:fldCharType="end"/>
      </w:r>
    </w:p>
    <w:p w14:paraId="2AD58149" w14:textId="7E715E27" w:rsidR="005B47C9" w:rsidRDefault="005B47C9">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_Toc20118734 \h </w:instrText>
      </w:r>
      <w:r>
        <w:fldChar w:fldCharType="separate"/>
      </w:r>
      <w:r>
        <w:t>81</w:t>
      </w:r>
      <w:r>
        <w:fldChar w:fldCharType="end"/>
      </w:r>
    </w:p>
    <w:p w14:paraId="5BCD91B4" w14:textId="239C51A6" w:rsidR="005B47C9" w:rsidRDefault="005B47C9">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_Toc20118735 \h </w:instrText>
      </w:r>
      <w:r>
        <w:fldChar w:fldCharType="separate"/>
      </w:r>
      <w:r>
        <w:t>81</w:t>
      </w:r>
      <w:r>
        <w:fldChar w:fldCharType="end"/>
      </w:r>
    </w:p>
    <w:p w14:paraId="785B8B77" w14:textId="618DEB72" w:rsidR="005B47C9" w:rsidRDefault="005B47C9">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_Toc20118736 \h </w:instrText>
      </w:r>
      <w:r>
        <w:fldChar w:fldCharType="separate"/>
      </w:r>
      <w:r>
        <w:t>81</w:t>
      </w:r>
      <w:r>
        <w:fldChar w:fldCharType="end"/>
      </w:r>
    </w:p>
    <w:p w14:paraId="6B0255B4" w14:textId="535BCD85" w:rsidR="005B47C9" w:rsidRDefault="005B47C9">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_Toc20118737 \h </w:instrText>
      </w:r>
      <w:r>
        <w:fldChar w:fldCharType="separate"/>
      </w:r>
      <w:r>
        <w:t>81</w:t>
      </w:r>
      <w:r>
        <w:fldChar w:fldCharType="end"/>
      </w:r>
    </w:p>
    <w:p w14:paraId="539ED5CC" w14:textId="44223D48" w:rsidR="005B47C9" w:rsidRDefault="005B47C9">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_Toc20118738 \h </w:instrText>
      </w:r>
      <w:r>
        <w:fldChar w:fldCharType="separate"/>
      </w:r>
      <w:r>
        <w:t>82</w:t>
      </w:r>
      <w:r>
        <w:fldChar w:fldCharType="end"/>
      </w:r>
    </w:p>
    <w:p w14:paraId="0F7CD33F" w14:textId="7E74CF92" w:rsidR="005B47C9" w:rsidRDefault="005B47C9">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_Toc20118739 \h </w:instrText>
      </w:r>
      <w:r>
        <w:fldChar w:fldCharType="separate"/>
      </w:r>
      <w:r>
        <w:t>82</w:t>
      </w:r>
      <w:r>
        <w:fldChar w:fldCharType="end"/>
      </w:r>
    </w:p>
    <w:p w14:paraId="42C0CD16" w14:textId="12A2EBF2" w:rsidR="005B47C9" w:rsidRDefault="005B47C9">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_Toc20118740 \h </w:instrText>
      </w:r>
      <w:r>
        <w:fldChar w:fldCharType="separate"/>
      </w:r>
      <w:r>
        <w:t>82</w:t>
      </w:r>
      <w:r>
        <w:fldChar w:fldCharType="end"/>
      </w:r>
    </w:p>
    <w:p w14:paraId="79889D7B" w14:textId="5ED9664A" w:rsidR="005B47C9" w:rsidRDefault="005B47C9">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_Toc20118741 \h </w:instrText>
      </w:r>
      <w:r>
        <w:fldChar w:fldCharType="separate"/>
      </w:r>
      <w:r>
        <w:t>83</w:t>
      </w:r>
      <w:r>
        <w:fldChar w:fldCharType="end"/>
      </w:r>
    </w:p>
    <w:p w14:paraId="090E6562" w14:textId="6052F283" w:rsidR="005B47C9" w:rsidRDefault="005B47C9">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_Toc20118742 \h </w:instrText>
      </w:r>
      <w:r>
        <w:fldChar w:fldCharType="separate"/>
      </w:r>
      <w:r>
        <w:t>83</w:t>
      </w:r>
      <w:r>
        <w:fldChar w:fldCharType="end"/>
      </w:r>
    </w:p>
    <w:p w14:paraId="08541115" w14:textId="31FFD014" w:rsidR="005B47C9" w:rsidRDefault="005B47C9">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_Toc20118743 \h </w:instrText>
      </w:r>
      <w:r>
        <w:fldChar w:fldCharType="separate"/>
      </w:r>
      <w:r>
        <w:t>83</w:t>
      </w:r>
      <w:r>
        <w:fldChar w:fldCharType="end"/>
      </w:r>
    </w:p>
    <w:p w14:paraId="1C201A1D" w14:textId="2ED8662A" w:rsidR="005B47C9" w:rsidRDefault="005B47C9">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_Toc20118744 \h </w:instrText>
      </w:r>
      <w:r>
        <w:fldChar w:fldCharType="separate"/>
      </w:r>
      <w:r>
        <w:t>83</w:t>
      </w:r>
      <w:r>
        <w:fldChar w:fldCharType="end"/>
      </w:r>
    </w:p>
    <w:p w14:paraId="169688F4" w14:textId="573DBFEC" w:rsidR="005B47C9" w:rsidRDefault="005B47C9">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_Toc20118745 \h </w:instrText>
      </w:r>
      <w:r>
        <w:fldChar w:fldCharType="separate"/>
      </w:r>
      <w:r>
        <w:t>84</w:t>
      </w:r>
      <w:r>
        <w:fldChar w:fldCharType="end"/>
      </w:r>
    </w:p>
    <w:p w14:paraId="2810B7E2" w14:textId="44223984" w:rsidR="005B47C9" w:rsidRDefault="005B47C9">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_Toc20118746 \h </w:instrText>
      </w:r>
      <w:r>
        <w:fldChar w:fldCharType="separate"/>
      </w:r>
      <w:r>
        <w:t>84</w:t>
      </w:r>
      <w:r>
        <w:fldChar w:fldCharType="end"/>
      </w:r>
    </w:p>
    <w:p w14:paraId="246B1845" w14:textId="112DF442" w:rsidR="005B47C9" w:rsidRDefault="005B47C9">
      <w:pPr>
        <w:pStyle w:val="TOC4"/>
        <w:rPr>
          <w:rFonts w:asciiTheme="minorHAnsi" w:eastAsiaTheme="minorEastAsia" w:hAnsiTheme="minorHAnsi" w:cstheme="minorBidi"/>
          <w:sz w:val="22"/>
          <w:szCs w:val="22"/>
          <w:lang w:eastAsia="en-GB"/>
        </w:rPr>
      </w:pPr>
      <w:r w:rsidRPr="005B47C9">
        <w:t>6.1.6.3</w:t>
      </w:r>
      <w:r w:rsidRPr="005B47C9">
        <w:rPr>
          <w:rFonts w:asciiTheme="minorHAnsi" w:eastAsiaTheme="minorEastAsia" w:hAnsiTheme="minorHAnsi" w:cstheme="minorBidi"/>
          <w:sz w:val="22"/>
          <w:szCs w:val="22"/>
          <w:lang w:eastAsia="en-GB"/>
        </w:rPr>
        <w:tab/>
      </w:r>
      <w:r w:rsidRPr="00700939">
        <w:rPr>
          <w:lang w:val="en-US"/>
        </w:rPr>
        <w:t>Simple data types and enumerations</w:t>
      </w:r>
      <w:r>
        <w:tab/>
      </w:r>
      <w:r>
        <w:fldChar w:fldCharType="begin" w:fldLock="1"/>
      </w:r>
      <w:r>
        <w:instrText xml:space="preserve"> PAGEREF _Toc20118747 \h </w:instrText>
      </w:r>
      <w:r>
        <w:fldChar w:fldCharType="separate"/>
      </w:r>
      <w:r>
        <w:t>84</w:t>
      </w:r>
      <w:r>
        <w:fldChar w:fldCharType="end"/>
      </w:r>
    </w:p>
    <w:p w14:paraId="3B8EC743" w14:textId="5056F05A" w:rsidR="005B47C9" w:rsidRDefault="005B47C9">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_Toc20118748 \h </w:instrText>
      </w:r>
      <w:r>
        <w:fldChar w:fldCharType="separate"/>
      </w:r>
      <w:r>
        <w:t>84</w:t>
      </w:r>
      <w:r>
        <w:fldChar w:fldCharType="end"/>
      </w:r>
    </w:p>
    <w:p w14:paraId="6F7F3805" w14:textId="56F4FD58" w:rsidR="005B47C9" w:rsidRDefault="005B47C9">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_Toc20118749 \h </w:instrText>
      </w:r>
      <w:r>
        <w:fldChar w:fldCharType="separate"/>
      </w:r>
      <w:r>
        <w:t>84</w:t>
      </w:r>
      <w:r>
        <w:fldChar w:fldCharType="end"/>
      </w:r>
    </w:p>
    <w:p w14:paraId="7E94FA1E" w14:textId="4C5400E3" w:rsidR="005B47C9" w:rsidRDefault="005B47C9">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_Toc20118750 \h </w:instrText>
      </w:r>
      <w:r>
        <w:fldChar w:fldCharType="separate"/>
      </w:r>
      <w:r>
        <w:t>85</w:t>
      </w:r>
      <w:r>
        <w:fldChar w:fldCharType="end"/>
      </w:r>
    </w:p>
    <w:p w14:paraId="344C5D17" w14:textId="649A7F80" w:rsidR="005B47C9" w:rsidRDefault="005B47C9">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_Toc20118751 \h </w:instrText>
      </w:r>
      <w:r>
        <w:fldChar w:fldCharType="separate"/>
      </w:r>
      <w:r>
        <w:t>86</w:t>
      </w:r>
      <w:r>
        <w:fldChar w:fldCharType="end"/>
      </w:r>
    </w:p>
    <w:p w14:paraId="709C0F7F" w14:textId="3E123905" w:rsidR="005B47C9" w:rsidRDefault="005B47C9">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_Toc20118752 \h </w:instrText>
      </w:r>
      <w:r>
        <w:fldChar w:fldCharType="separate"/>
      </w:r>
      <w:r>
        <w:t>86</w:t>
      </w:r>
      <w:r>
        <w:fldChar w:fldCharType="end"/>
      </w:r>
    </w:p>
    <w:p w14:paraId="2E0B7AAB" w14:textId="17D3BAE0" w:rsidR="005B47C9" w:rsidRDefault="005B47C9">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_Toc20118753 \h </w:instrText>
      </w:r>
      <w:r>
        <w:fldChar w:fldCharType="separate"/>
      </w:r>
      <w:r>
        <w:t>86</w:t>
      </w:r>
      <w:r>
        <w:fldChar w:fldCharType="end"/>
      </w:r>
    </w:p>
    <w:p w14:paraId="096DAB98" w14:textId="0B82CF76" w:rsidR="005B47C9" w:rsidRDefault="005B47C9">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_Toc20118754 \h </w:instrText>
      </w:r>
      <w:r>
        <w:fldChar w:fldCharType="separate"/>
      </w:r>
      <w:r>
        <w:t>86</w:t>
      </w:r>
      <w:r>
        <w:fldChar w:fldCharType="end"/>
      </w:r>
    </w:p>
    <w:p w14:paraId="4F5CA5E8" w14:textId="77898F0A" w:rsidR="005B47C9" w:rsidRDefault="005B47C9">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_Toc20118755 \h </w:instrText>
      </w:r>
      <w:r>
        <w:fldChar w:fldCharType="separate"/>
      </w:r>
      <w:r>
        <w:t>86</w:t>
      </w:r>
      <w:r>
        <w:fldChar w:fldCharType="end"/>
      </w:r>
    </w:p>
    <w:p w14:paraId="30559E42" w14:textId="0020283C" w:rsidR="005B47C9" w:rsidRDefault="005B47C9">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_Toc20118756 \h </w:instrText>
      </w:r>
      <w:r>
        <w:fldChar w:fldCharType="separate"/>
      </w:r>
      <w:r>
        <w:t>86</w:t>
      </w:r>
      <w:r>
        <w:fldChar w:fldCharType="end"/>
      </w:r>
    </w:p>
    <w:p w14:paraId="5FA50FCF" w14:textId="33C26C66" w:rsidR="005B47C9" w:rsidRDefault="005B47C9">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_Toc20118757 \h </w:instrText>
      </w:r>
      <w:r>
        <w:fldChar w:fldCharType="separate"/>
      </w:r>
      <w:r>
        <w:t>86</w:t>
      </w:r>
      <w:r>
        <w:fldChar w:fldCharType="end"/>
      </w:r>
    </w:p>
    <w:p w14:paraId="5A5C5D20" w14:textId="754868FF" w:rsidR="005B47C9" w:rsidRDefault="005B47C9">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_Toc20118758 \h </w:instrText>
      </w:r>
      <w:r>
        <w:fldChar w:fldCharType="separate"/>
      </w:r>
      <w:r>
        <w:t>86</w:t>
      </w:r>
      <w:r>
        <w:fldChar w:fldCharType="end"/>
      </w:r>
    </w:p>
    <w:p w14:paraId="246D882B" w14:textId="2BAA5839" w:rsidR="005B47C9" w:rsidRDefault="005B47C9">
      <w:pPr>
        <w:pStyle w:val="TOC3"/>
        <w:rPr>
          <w:rFonts w:asciiTheme="minorHAnsi" w:eastAsiaTheme="minorEastAsia" w:hAnsiTheme="minorHAnsi" w:cstheme="minorBidi"/>
          <w:sz w:val="22"/>
          <w:szCs w:val="22"/>
          <w:lang w:eastAsia="en-GB"/>
        </w:rPr>
      </w:pPr>
      <w:r w:rsidRPr="005B47C9">
        <w:t>6.1.9</w:t>
      </w:r>
      <w:r w:rsidRPr="005B47C9">
        <w:rPr>
          <w:rFonts w:asciiTheme="minorHAnsi" w:eastAsiaTheme="minorEastAsia" w:hAnsiTheme="minorHAnsi" w:cstheme="minorBidi"/>
          <w:sz w:val="22"/>
          <w:szCs w:val="22"/>
          <w:lang w:eastAsia="en-GB"/>
        </w:rPr>
        <w:tab/>
      </w:r>
      <w:r w:rsidRPr="00700939">
        <w:rPr>
          <w:lang w:val="en-US"/>
        </w:rPr>
        <w:t>Security</w:t>
      </w:r>
      <w:r>
        <w:tab/>
      </w:r>
      <w:r>
        <w:fldChar w:fldCharType="begin" w:fldLock="1"/>
      </w:r>
      <w:r>
        <w:instrText xml:space="preserve"> PAGEREF _Toc20118759 \h </w:instrText>
      </w:r>
      <w:r>
        <w:fldChar w:fldCharType="separate"/>
      </w:r>
      <w:r>
        <w:t>87</w:t>
      </w:r>
      <w:r>
        <w:fldChar w:fldCharType="end"/>
      </w:r>
    </w:p>
    <w:p w14:paraId="190D908C" w14:textId="1876AD90" w:rsidR="005B47C9" w:rsidRDefault="005B47C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_Toc20118760 \h </w:instrText>
      </w:r>
      <w:r>
        <w:fldChar w:fldCharType="separate"/>
      </w:r>
      <w:r>
        <w:t>87</w:t>
      </w:r>
      <w:r>
        <w:fldChar w:fldCharType="end"/>
      </w:r>
    </w:p>
    <w:p w14:paraId="386F03CE" w14:textId="717F9E44" w:rsidR="005B47C9" w:rsidRDefault="005B47C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_Toc20118761 \h </w:instrText>
      </w:r>
      <w:r>
        <w:fldChar w:fldCharType="separate"/>
      </w:r>
      <w:r>
        <w:t>87</w:t>
      </w:r>
      <w:r>
        <w:fldChar w:fldCharType="end"/>
      </w:r>
    </w:p>
    <w:p w14:paraId="15F1D17A" w14:textId="6E2D19A5" w:rsidR="005B47C9" w:rsidRDefault="005B47C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_Toc20118762 \h </w:instrText>
      </w:r>
      <w:r>
        <w:fldChar w:fldCharType="separate"/>
      </w:r>
      <w:r>
        <w:t>87</w:t>
      </w:r>
      <w:r>
        <w:fldChar w:fldCharType="end"/>
      </w:r>
    </w:p>
    <w:p w14:paraId="78FDEE6A" w14:textId="61F3D882" w:rsidR="005B47C9" w:rsidRDefault="005B47C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_Toc20118763 \h </w:instrText>
      </w:r>
      <w:r>
        <w:fldChar w:fldCharType="separate"/>
      </w:r>
      <w:r>
        <w:t>87</w:t>
      </w:r>
      <w:r>
        <w:fldChar w:fldCharType="end"/>
      </w:r>
    </w:p>
    <w:p w14:paraId="40B04215" w14:textId="515520CC" w:rsidR="005B47C9" w:rsidRDefault="005B47C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_Toc20118764 \h </w:instrText>
      </w:r>
      <w:r>
        <w:fldChar w:fldCharType="separate"/>
      </w:r>
      <w:r>
        <w:t>87</w:t>
      </w:r>
      <w:r>
        <w:fldChar w:fldCharType="end"/>
      </w:r>
    </w:p>
    <w:p w14:paraId="44E3F6EC" w14:textId="650DF76E" w:rsidR="005B47C9" w:rsidRDefault="005B47C9">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_Toc20118765 \h </w:instrText>
      </w:r>
      <w:r>
        <w:fldChar w:fldCharType="separate"/>
      </w:r>
      <w:r>
        <w:t>87</w:t>
      </w:r>
      <w:r>
        <w:fldChar w:fldCharType="end"/>
      </w:r>
    </w:p>
    <w:p w14:paraId="788486A9" w14:textId="7D7FBE64" w:rsidR="005B47C9" w:rsidRDefault="005B47C9">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_Toc20118766 \h </w:instrText>
      </w:r>
      <w:r>
        <w:fldChar w:fldCharType="separate"/>
      </w:r>
      <w:r>
        <w:t>88</w:t>
      </w:r>
      <w:r>
        <w:fldChar w:fldCharType="end"/>
      </w:r>
    </w:p>
    <w:p w14:paraId="0F2EF3D0" w14:textId="0C831A6B" w:rsidR="005B47C9" w:rsidRDefault="005B47C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_Toc20118767 \h </w:instrText>
      </w:r>
      <w:r>
        <w:fldChar w:fldCharType="separate"/>
      </w:r>
      <w:r>
        <w:t>88</w:t>
      </w:r>
      <w:r>
        <w:fldChar w:fldCharType="end"/>
      </w:r>
    </w:p>
    <w:p w14:paraId="174C3421" w14:textId="4414E48B" w:rsidR="005B47C9" w:rsidRDefault="005B47C9">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_Toc20118768 \h </w:instrText>
      </w:r>
      <w:r>
        <w:fldChar w:fldCharType="separate"/>
      </w:r>
      <w:r>
        <w:t>88</w:t>
      </w:r>
      <w:r>
        <w:fldChar w:fldCharType="end"/>
      </w:r>
    </w:p>
    <w:p w14:paraId="617886FD" w14:textId="4C31ED53" w:rsidR="005B47C9" w:rsidRDefault="005B47C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_Toc20118769 \h </w:instrText>
      </w:r>
      <w:r>
        <w:fldChar w:fldCharType="separate"/>
      </w:r>
      <w:r>
        <w:t>88</w:t>
      </w:r>
      <w:r>
        <w:fldChar w:fldCharType="end"/>
      </w:r>
    </w:p>
    <w:p w14:paraId="67DF902B" w14:textId="7565E144" w:rsidR="005B47C9" w:rsidRDefault="005B47C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_Toc20118770 \h </w:instrText>
      </w:r>
      <w:r>
        <w:fldChar w:fldCharType="separate"/>
      </w:r>
      <w:r>
        <w:t>88</w:t>
      </w:r>
      <w:r>
        <w:fldChar w:fldCharType="end"/>
      </w:r>
    </w:p>
    <w:p w14:paraId="06AAAFEB" w14:textId="40747391" w:rsidR="005B47C9" w:rsidRDefault="005B47C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_Toc20118771 \h </w:instrText>
      </w:r>
      <w:r>
        <w:fldChar w:fldCharType="separate"/>
      </w:r>
      <w:r>
        <w:t>89</w:t>
      </w:r>
      <w:r>
        <w:fldChar w:fldCharType="end"/>
      </w:r>
    </w:p>
    <w:p w14:paraId="5D2B8C3B" w14:textId="5247697B" w:rsidR="005B47C9" w:rsidRDefault="005B47C9">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_Toc20118772 \h </w:instrText>
      </w:r>
      <w:r>
        <w:fldChar w:fldCharType="separate"/>
      </w:r>
      <w:r>
        <w:t>89</w:t>
      </w:r>
      <w:r>
        <w:fldChar w:fldCharType="end"/>
      </w:r>
    </w:p>
    <w:p w14:paraId="6AAFA6AC" w14:textId="560D53C8" w:rsidR="005B47C9" w:rsidRDefault="005B47C9">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_Toc20118773 \h </w:instrText>
      </w:r>
      <w:r>
        <w:fldChar w:fldCharType="separate"/>
      </w:r>
      <w:r>
        <w:t>89</w:t>
      </w:r>
      <w:r>
        <w:fldChar w:fldCharType="end"/>
      </w:r>
    </w:p>
    <w:p w14:paraId="6F99FC42" w14:textId="29FFCCFD" w:rsidR="005B47C9" w:rsidRDefault="005B47C9">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_Toc20118774 \h </w:instrText>
      </w:r>
      <w:r>
        <w:fldChar w:fldCharType="separate"/>
      </w:r>
      <w:r>
        <w:t>90</w:t>
      </w:r>
      <w:r>
        <w:fldChar w:fldCharType="end"/>
      </w:r>
    </w:p>
    <w:p w14:paraId="016F5FC6" w14:textId="29F54784" w:rsidR="005B47C9" w:rsidRDefault="005B47C9">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_Toc20118775 \h </w:instrText>
      </w:r>
      <w:r>
        <w:fldChar w:fldCharType="separate"/>
      </w:r>
      <w:r>
        <w:t>90</w:t>
      </w:r>
      <w:r>
        <w:fldChar w:fldCharType="end"/>
      </w:r>
    </w:p>
    <w:p w14:paraId="28B9E2B5" w14:textId="45F15ABF" w:rsidR="005B47C9" w:rsidRDefault="005B47C9">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_Toc20118776 \h </w:instrText>
      </w:r>
      <w:r>
        <w:fldChar w:fldCharType="separate"/>
      </w:r>
      <w:r>
        <w:t>90</w:t>
      </w:r>
      <w:r>
        <w:fldChar w:fldCharType="end"/>
      </w:r>
    </w:p>
    <w:p w14:paraId="7E3B00EF" w14:textId="3B30C3C9" w:rsidR="005B47C9" w:rsidRDefault="005B47C9">
      <w:pPr>
        <w:pStyle w:val="TOC6"/>
        <w:rPr>
          <w:rFonts w:asciiTheme="minorHAnsi" w:eastAsiaTheme="minorEastAsia" w:hAnsiTheme="minorHAnsi" w:cstheme="minorBidi"/>
          <w:sz w:val="22"/>
          <w:szCs w:val="22"/>
          <w:lang w:eastAsia="en-GB"/>
        </w:rPr>
      </w:pPr>
      <w:r>
        <w:lastRenderedPageBreak/>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_Toc20118777 \h </w:instrText>
      </w:r>
      <w:r>
        <w:fldChar w:fldCharType="separate"/>
      </w:r>
      <w:r>
        <w:t>91</w:t>
      </w:r>
      <w:r>
        <w:fldChar w:fldCharType="end"/>
      </w:r>
    </w:p>
    <w:p w14:paraId="389FCB98" w14:textId="76EB1D70" w:rsidR="005B47C9" w:rsidRDefault="005B47C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_Toc20118778 \h </w:instrText>
      </w:r>
      <w:r>
        <w:fldChar w:fldCharType="separate"/>
      </w:r>
      <w:r>
        <w:t>92</w:t>
      </w:r>
      <w:r>
        <w:fldChar w:fldCharType="end"/>
      </w:r>
    </w:p>
    <w:p w14:paraId="655264B4" w14:textId="305ADBDC" w:rsidR="005B47C9" w:rsidRDefault="005B47C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_Toc20118779 \h </w:instrText>
      </w:r>
      <w:r>
        <w:fldChar w:fldCharType="separate"/>
      </w:r>
      <w:r>
        <w:t>92</w:t>
      </w:r>
      <w:r>
        <w:fldChar w:fldCharType="end"/>
      </w:r>
    </w:p>
    <w:p w14:paraId="24EE291B" w14:textId="61B7E369" w:rsidR="005B47C9" w:rsidRDefault="005B47C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_Toc20118780 \h </w:instrText>
      </w:r>
      <w:r>
        <w:fldChar w:fldCharType="separate"/>
      </w:r>
      <w:r>
        <w:t>92</w:t>
      </w:r>
      <w:r>
        <w:fldChar w:fldCharType="end"/>
      </w:r>
    </w:p>
    <w:p w14:paraId="5FABB0DF" w14:textId="3F713DE2" w:rsidR="005B47C9" w:rsidRDefault="005B47C9">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_Toc20118781 \h </w:instrText>
      </w:r>
      <w:r>
        <w:fldChar w:fldCharType="separate"/>
      </w:r>
      <w:r>
        <w:t>92</w:t>
      </w:r>
      <w:r>
        <w:fldChar w:fldCharType="end"/>
      </w:r>
    </w:p>
    <w:p w14:paraId="58AD4077" w14:textId="6021A9BF" w:rsidR="005B47C9" w:rsidRDefault="005B47C9">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_Toc20118782 \h </w:instrText>
      </w:r>
      <w:r>
        <w:fldChar w:fldCharType="separate"/>
      </w:r>
      <w:r>
        <w:t>92</w:t>
      </w:r>
      <w:r>
        <w:fldChar w:fldCharType="end"/>
      </w:r>
    </w:p>
    <w:p w14:paraId="098EECD3" w14:textId="0C972AA9" w:rsidR="005B47C9" w:rsidRDefault="005B47C9">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_Toc20118783 \h </w:instrText>
      </w:r>
      <w:r>
        <w:fldChar w:fldCharType="separate"/>
      </w:r>
      <w:r>
        <w:t>93</w:t>
      </w:r>
      <w:r>
        <w:fldChar w:fldCharType="end"/>
      </w:r>
    </w:p>
    <w:p w14:paraId="4B201B17" w14:textId="684B4B14" w:rsidR="005B47C9" w:rsidRDefault="005B47C9">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_Toc20118784 \h </w:instrText>
      </w:r>
      <w:r>
        <w:fldChar w:fldCharType="separate"/>
      </w:r>
      <w:r>
        <w:t>94</w:t>
      </w:r>
      <w:r>
        <w:fldChar w:fldCharType="end"/>
      </w:r>
    </w:p>
    <w:p w14:paraId="29BC234A" w14:textId="7AD7828E" w:rsidR="005B47C9" w:rsidRDefault="005B47C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_Toc20118785 \h </w:instrText>
      </w:r>
      <w:r>
        <w:fldChar w:fldCharType="separate"/>
      </w:r>
      <w:r>
        <w:t>94</w:t>
      </w:r>
      <w:r>
        <w:fldChar w:fldCharType="end"/>
      </w:r>
    </w:p>
    <w:p w14:paraId="31A290DF" w14:textId="75AE9884" w:rsidR="005B47C9" w:rsidRDefault="005B47C9">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_Toc20118786 \h </w:instrText>
      </w:r>
      <w:r>
        <w:fldChar w:fldCharType="separate"/>
      </w:r>
      <w:r>
        <w:t>94</w:t>
      </w:r>
      <w:r>
        <w:fldChar w:fldCharType="end"/>
      </w:r>
    </w:p>
    <w:p w14:paraId="449C7D53" w14:textId="30CAFA9D" w:rsidR="005B47C9" w:rsidRDefault="005B47C9">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_Toc20118787 \h </w:instrText>
      </w:r>
      <w:r>
        <w:fldChar w:fldCharType="separate"/>
      </w:r>
      <w:r>
        <w:t>94</w:t>
      </w:r>
      <w:r>
        <w:fldChar w:fldCharType="end"/>
      </w:r>
    </w:p>
    <w:p w14:paraId="4280A97A" w14:textId="28651233" w:rsidR="005B47C9" w:rsidRDefault="005B47C9">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_Toc20118788 \h </w:instrText>
      </w:r>
      <w:r>
        <w:fldChar w:fldCharType="separate"/>
      </w:r>
      <w:r>
        <w:t>94</w:t>
      </w:r>
      <w:r>
        <w:fldChar w:fldCharType="end"/>
      </w:r>
    </w:p>
    <w:p w14:paraId="5CF27C5E" w14:textId="06C9AFD7" w:rsidR="005B47C9" w:rsidRDefault="005B47C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_Toc20118789 \h </w:instrText>
      </w:r>
      <w:r>
        <w:fldChar w:fldCharType="separate"/>
      </w:r>
      <w:r>
        <w:t>94</w:t>
      </w:r>
      <w:r>
        <w:fldChar w:fldCharType="end"/>
      </w:r>
    </w:p>
    <w:p w14:paraId="5D9A1430" w14:textId="5B8ACBAB" w:rsidR="005B47C9" w:rsidRDefault="005B47C9">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_Toc20118790 \h </w:instrText>
      </w:r>
      <w:r>
        <w:fldChar w:fldCharType="separate"/>
      </w:r>
      <w:r>
        <w:t>94</w:t>
      </w:r>
      <w:r>
        <w:fldChar w:fldCharType="end"/>
      </w:r>
    </w:p>
    <w:p w14:paraId="7B0560CE" w14:textId="03D799A0" w:rsidR="005B47C9" w:rsidRDefault="005B47C9">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_Toc20118791 \h </w:instrText>
      </w:r>
      <w:r>
        <w:fldChar w:fldCharType="separate"/>
      </w:r>
      <w:r>
        <w:t>95</w:t>
      </w:r>
      <w:r>
        <w:fldChar w:fldCharType="end"/>
      </w:r>
    </w:p>
    <w:p w14:paraId="185FCA35" w14:textId="1C56F97B" w:rsidR="005B47C9" w:rsidRDefault="005B47C9">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_Toc20118792 \h </w:instrText>
      </w:r>
      <w:r>
        <w:fldChar w:fldCharType="separate"/>
      </w:r>
      <w:r>
        <w:t>95</w:t>
      </w:r>
      <w:r>
        <w:fldChar w:fldCharType="end"/>
      </w:r>
    </w:p>
    <w:p w14:paraId="2DDD0109" w14:textId="7648DBBC" w:rsidR="005B47C9" w:rsidRDefault="005B47C9">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_Toc20118793 \h </w:instrText>
      </w:r>
      <w:r>
        <w:fldChar w:fldCharType="separate"/>
      </w:r>
      <w:r>
        <w:t>95</w:t>
      </w:r>
      <w:r>
        <w:fldChar w:fldCharType="end"/>
      </w:r>
    </w:p>
    <w:p w14:paraId="127D8F70" w14:textId="29F58C57" w:rsidR="005B47C9" w:rsidRDefault="005B47C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_Toc20118794 \h </w:instrText>
      </w:r>
      <w:r>
        <w:fldChar w:fldCharType="separate"/>
      </w:r>
      <w:r>
        <w:t>96</w:t>
      </w:r>
      <w:r>
        <w:fldChar w:fldCharType="end"/>
      </w:r>
    </w:p>
    <w:p w14:paraId="75F47501" w14:textId="0C6F6B88" w:rsidR="005B47C9" w:rsidRDefault="005B47C9">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_Toc20118795 \h </w:instrText>
      </w:r>
      <w:r>
        <w:fldChar w:fldCharType="separate"/>
      </w:r>
      <w:r>
        <w:t>96</w:t>
      </w:r>
      <w:r>
        <w:fldChar w:fldCharType="end"/>
      </w:r>
    </w:p>
    <w:p w14:paraId="3E39A5D8" w14:textId="20677CF1" w:rsidR="005B47C9" w:rsidRDefault="005B47C9">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_Toc20118796 \h </w:instrText>
      </w:r>
      <w:r>
        <w:fldChar w:fldCharType="separate"/>
      </w:r>
      <w:r>
        <w:t>96</w:t>
      </w:r>
      <w:r>
        <w:fldChar w:fldCharType="end"/>
      </w:r>
    </w:p>
    <w:p w14:paraId="449C1A52" w14:textId="4B98B577" w:rsidR="005B47C9" w:rsidRDefault="005B47C9">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_Toc20118797 \h </w:instrText>
      </w:r>
      <w:r>
        <w:fldChar w:fldCharType="separate"/>
      </w:r>
      <w:r>
        <w:t>96</w:t>
      </w:r>
      <w:r>
        <w:fldChar w:fldCharType="end"/>
      </w:r>
    </w:p>
    <w:p w14:paraId="33AAA73D" w14:textId="3B09D759" w:rsidR="005B47C9" w:rsidRDefault="005B47C9">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_Toc20118798 \h </w:instrText>
      </w:r>
      <w:r>
        <w:fldChar w:fldCharType="separate"/>
      </w:r>
      <w:r>
        <w:t>96</w:t>
      </w:r>
      <w:r>
        <w:fldChar w:fldCharType="end"/>
      </w:r>
    </w:p>
    <w:p w14:paraId="34DE94C5" w14:textId="285FC519" w:rsidR="005B47C9" w:rsidRDefault="005B47C9">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_Toc20118799 \h </w:instrText>
      </w:r>
      <w:r>
        <w:fldChar w:fldCharType="separate"/>
      </w:r>
      <w:r>
        <w:t>97</w:t>
      </w:r>
      <w:r>
        <w:fldChar w:fldCharType="end"/>
      </w:r>
    </w:p>
    <w:p w14:paraId="59FE1997" w14:textId="024C5FA0" w:rsidR="005B47C9" w:rsidRDefault="005B47C9">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_Toc20118800 \h </w:instrText>
      </w:r>
      <w:r>
        <w:fldChar w:fldCharType="separate"/>
      </w:r>
      <w:r>
        <w:t>97</w:t>
      </w:r>
      <w:r>
        <w:fldChar w:fldCharType="end"/>
      </w:r>
    </w:p>
    <w:p w14:paraId="04288F66" w14:textId="34D306F6" w:rsidR="005B47C9" w:rsidRDefault="005B47C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_Toc20118801 \h </w:instrText>
      </w:r>
      <w:r>
        <w:fldChar w:fldCharType="separate"/>
      </w:r>
      <w:r>
        <w:t>98</w:t>
      </w:r>
      <w:r>
        <w:fldChar w:fldCharType="end"/>
      </w:r>
    </w:p>
    <w:p w14:paraId="2311F1DB" w14:textId="3DC3556B" w:rsidR="005B47C9" w:rsidRDefault="005B47C9">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_Toc20118802 \h </w:instrText>
      </w:r>
      <w:r>
        <w:fldChar w:fldCharType="separate"/>
      </w:r>
      <w:r>
        <w:t>98</w:t>
      </w:r>
      <w:r>
        <w:fldChar w:fldCharType="end"/>
      </w:r>
    </w:p>
    <w:p w14:paraId="02782213" w14:textId="485B7C67" w:rsidR="005B47C9" w:rsidRDefault="005B47C9">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_Toc20118803 \h </w:instrText>
      </w:r>
      <w:r>
        <w:fldChar w:fldCharType="separate"/>
      </w:r>
      <w:r>
        <w:t>98</w:t>
      </w:r>
      <w:r>
        <w:fldChar w:fldCharType="end"/>
      </w:r>
    </w:p>
    <w:p w14:paraId="55BFD944" w14:textId="3D2DF8DA" w:rsidR="005B47C9" w:rsidRDefault="005B47C9">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_Toc20118804 \h </w:instrText>
      </w:r>
      <w:r>
        <w:fldChar w:fldCharType="separate"/>
      </w:r>
      <w:r>
        <w:t>98</w:t>
      </w:r>
      <w:r>
        <w:fldChar w:fldCharType="end"/>
      </w:r>
    </w:p>
    <w:p w14:paraId="3BFEDF8C" w14:textId="754626AC" w:rsidR="005B47C9" w:rsidRDefault="005B47C9">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_Toc20118805 \h </w:instrText>
      </w:r>
      <w:r>
        <w:fldChar w:fldCharType="separate"/>
      </w:r>
      <w:r>
        <w:t>98</w:t>
      </w:r>
      <w:r>
        <w:fldChar w:fldCharType="end"/>
      </w:r>
    </w:p>
    <w:p w14:paraId="3BD2C02C" w14:textId="4254498C" w:rsidR="005B47C9" w:rsidRDefault="005B47C9">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_Toc20118806 \h </w:instrText>
      </w:r>
      <w:r>
        <w:fldChar w:fldCharType="separate"/>
      </w:r>
      <w:r>
        <w:t>99</w:t>
      </w:r>
      <w:r>
        <w:fldChar w:fldCharType="end"/>
      </w:r>
    </w:p>
    <w:p w14:paraId="1F23284F" w14:textId="19D9594B" w:rsidR="005B47C9" w:rsidRDefault="005B47C9">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_Toc20118807 \h </w:instrText>
      </w:r>
      <w:r>
        <w:fldChar w:fldCharType="separate"/>
      </w:r>
      <w:r>
        <w:t>99</w:t>
      </w:r>
      <w:r>
        <w:fldChar w:fldCharType="end"/>
      </w:r>
    </w:p>
    <w:p w14:paraId="22CE2DC0" w14:textId="5E53A274" w:rsidR="005B47C9" w:rsidRDefault="005B47C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_Toc20118808 \h </w:instrText>
      </w:r>
      <w:r>
        <w:fldChar w:fldCharType="separate"/>
      </w:r>
      <w:r>
        <w:t>100</w:t>
      </w:r>
      <w:r>
        <w:fldChar w:fldCharType="end"/>
      </w:r>
    </w:p>
    <w:p w14:paraId="5ABDEA6D" w14:textId="2062948F" w:rsidR="005B47C9" w:rsidRDefault="005B47C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_Toc20118809 \h </w:instrText>
      </w:r>
      <w:r>
        <w:fldChar w:fldCharType="separate"/>
      </w:r>
      <w:r>
        <w:t>100</w:t>
      </w:r>
      <w:r>
        <w:fldChar w:fldCharType="end"/>
      </w:r>
    </w:p>
    <w:p w14:paraId="42D742F8" w14:textId="38680461" w:rsidR="005B47C9" w:rsidRDefault="005B47C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_Toc20118810 \h </w:instrText>
      </w:r>
      <w:r>
        <w:fldChar w:fldCharType="separate"/>
      </w:r>
      <w:r>
        <w:t>100</w:t>
      </w:r>
      <w:r>
        <w:fldChar w:fldCharType="end"/>
      </w:r>
    </w:p>
    <w:p w14:paraId="57310919" w14:textId="16484C4B" w:rsidR="005B47C9" w:rsidRDefault="005B47C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_Toc20118811 \h </w:instrText>
      </w:r>
      <w:r>
        <w:fldChar w:fldCharType="separate"/>
      </w:r>
      <w:r>
        <w:t>100</w:t>
      </w:r>
      <w:r>
        <w:fldChar w:fldCharType="end"/>
      </w:r>
    </w:p>
    <w:p w14:paraId="0F36D83B" w14:textId="0C239E09" w:rsidR="005B47C9" w:rsidRDefault="005B47C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_Toc20118812 \h </w:instrText>
      </w:r>
      <w:r>
        <w:fldChar w:fldCharType="separate"/>
      </w:r>
      <w:r>
        <w:t>101</w:t>
      </w:r>
      <w:r>
        <w:fldChar w:fldCharType="end"/>
      </w:r>
    </w:p>
    <w:p w14:paraId="4612023C" w14:textId="3BBCFCC4" w:rsidR="005B47C9" w:rsidRDefault="005B47C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_Toc20118813 \h </w:instrText>
      </w:r>
      <w:r>
        <w:fldChar w:fldCharType="separate"/>
      </w:r>
      <w:r>
        <w:t>101</w:t>
      </w:r>
      <w:r>
        <w:fldChar w:fldCharType="end"/>
      </w:r>
    </w:p>
    <w:p w14:paraId="3BEC977B" w14:textId="128E2511" w:rsidR="005B47C9" w:rsidRDefault="005B47C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_Toc20118814 \h </w:instrText>
      </w:r>
      <w:r>
        <w:fldChar w:fldCharType="separate"/>
      </w:r>
      <w:r>
        <w:t>101</w:t>
      </w:r>
      <w:r>
        <w:fldChar w:fldCharType="end"/>
      </w:r>
    </w:p>
    <w:p w14:paraId="7E7C21CC" w14:textId="1F5B97D8" w:rsidR="005B47C9" w:rsidRDefault="005B47C9">
      <w:pPr>
        <w:pStyle w:val="TOC4"/>
        <w:rPr>
          <w:rFonts w:asciiTheme="minorHAnsi" w:eastAsiaTheme="minorEastAsia" w:hAnsiTheme="minorHAnsi" w:cstheme="minorBidi"/>
          <w:sz w:val="22"/>
          <w:szCs w:val="22"/>
          <w:lang w:eastAsia="en-GB"/>
        </w:rPr>
      </w:pPr>
      <w:r w:rsidRPr="005B47C9">
        <w:t>6.2.6.2</w:t>
      </w:r>
      <w:r w:rsidRPr="005B47C9">
        <w:rPr>
          <w:rFonts w:asciiTheme="minorHAnsi" w:eastAsiaTheme="minorEastAsia" w:hAnsiTheme="minorHAnsi" w:cstheme="minorBidi"/>
          <w:sz w:val="22"/>
          <w:szCs w:val="22"/>
          <w:lang w:eastAsia="en-GB"/>
        </w:rPr>
        <w:tab/>
      </w:r>
      <w:r w:rsidRPr="00700939">
        <w:rPr>
          <w:lang w:val="en-US"/>
        </w:rPr>
        <w:t>Structured data types</w:t>
      </w:r>
      <w:r>
        <w:tab/>
      </w:r>
      <w:r>
        <w:fldChar w:fldCharType="begin" w:fldLock="1"/>
      </w:r>
      <w:r>
        <w:instrText xml:space="preserve"> PAGEREF _Toc20118815 \h </w:instrText>
      </w:r>
      <w:r>
        <w:fldChar w:fldCharType="separate"/>
      </w:r>
      <w:r>
        <w:t>102</w:t>
      </w:r>
      <w:r>
        <w:fldChar w:fldCharType="end"/>
      </w:r>
    </w:p>
    <w:p w14:paraId="7B298053" w14:textId="0A4E137F" w:rsidR="005B47C9" w:rsidRDefault="005B47C9">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_Toc20118816 \h </w:instrText>
      </w:r>
      <w:r>
        <w:fldChar w:fldCharType="separate"/>
      </w:r>
      <w:r>
        <w:t>102</w:t>
      </w:r>
      <w:r>
        <w:fldChar w:fldCharType="end"/>
      </w:r>
    </w:p>
    <w:p w14:paraId="022CDBAE" w14:textId="75C3234A" w:rsidR="005B47C9" w:rsidRDefault="005B47C9">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_Toc20118817 \h </w:instrText>
      </w:r>
      <w:r>
        <w:fldChar w:fldCharType="separate"/>
      </w:r>
      <w:r>
        <w:t>103</w:t>
      </w:r>
      <w:r>
        <w:fldChar w:fldCharType="end"/>
      </w:r>
    </w:p>
    <w:p w14:paraId="0DF44881" w14:textId="7FE82C7F" w:rsidR="005B47C9" w:rsidRDefault="005B47C9">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_Toc20118818 \h </w:instrText>
      </w:r>
      <w:r>
        <w:fldChar w:fldCharType="separate"/>
      </w:r>
      <w:r>
        <w:t>106</w:t>
      </w:r>
      <w:r>
        <w:fldChar w:fldCharType="end"/>
      </w:r>
    </w:p>
    <w:p w14:paraId="6F8E295F" w14:textId="77B69014" w:rsidR="005B47C9" w:rsidRDefault="005B47C9">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_Toc20118819 \h </w:instrText>
      </w:r>
      <w:r>
        <w:fldChar w:fldCharType="separate"/>
      </w:r>
      <w:r>
        <w:t>108</w:t>
      </w:r>
      <w:r>
        <w:fldChar w:fldCharType="end"/>
      </w:r>
    </w:p>
    <w:p w14:paraId="3BD60E4F" w14:textId="2A64D515" w:rsidR="005B47C9" w:rsidRDefault="005B47C9">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_Toc20118820 \h </w:instrText>
      </w:r>
      <w:r>
        <w:fldChar w:fldCharType="separate"/>
      </w:r>
      <w:r>
        <w:t>108</w:t>
      </w:r>
      <w:r>
        <w:fldChar w:fldCharType="end"/>
      </w:r>
    </w:p>
    <w:p w14:paraId="1DEFBCA6" w14:textId="7FBBADAB" w:rsidR="005B47C9" w:rsidRDefault="005B47C9">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_Toc20118821 \h </w:instrText>
      </w:r>
      <w:r>
        <w:fldChar w:fldCharType="separate"/>
      </w:r>
      <w:r>
        <w:t>108</w:t>
      </w:r>
      <w:r>
        <w:fldChar w:fldCharType="end"/>
      </w:r>
    </w:p>
    <w:p w14:paraId="1124FEE1" w14:textId="745E57B7" w:rsidR="005B47C9" w:rsidRDefault="005B47C9">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_Toc20118822 \h </w:instrText>
      </w:r>
      <w:r>
        <w:fldChar w:fldCharType="separate"/>
      </w:r>
      <w:r>
        <w:t>108</w:t>
      </w:r>
      <w:r>
        <w:fldChar w:fldCharType="end"/>
      </w:r>
    </w:p>
    <w:p w14:paraId="5352B7A8" w14:textId="0887442B" w:rsidR="005B47C9" w:rsidRDefault="005B47C9">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_Toc20118823 \h </w:instrText>
      </w:r>
      <w:r>
        <w:fldChar w:fldCharType="separate"/>
      </w:r>
      <w:r>
        <w:t>109</w:t>
      </w:r>
      <w:r>
        <w:fldChar w:fldCharType="end"/>
      </w:r>
    </w:p>
    <w:p w14:paraId="275C9188" w14:textId="3ADEC5A1" w:rsidR="005B47C9" w:rsidRDefault="005B47C9">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_Toc20118824 \h </w:instrText>
      </w:r>
      <w:r>
        <w:fldChar w:fldCharType="separate"/>
      </w:r>
      <w:r>
        <w:t>110</w:t>
      </w:r>
      <w:r>
        <w:fldChar w:fldCharType="end"/>
      </w:r>
    </w:p>
    <w:p w14:paraId="2547DEA8" w14:textId="60F96466" w:rsidR="005B47C9" w:rsidRDefault="005B47C9">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_Toc20118825 \h </w:instrText>
      </w:r>
      <w:r>
        <w:fldChar w:fldCharType="separate"/>
      </w:r>
      <w:r>
        <w:t>110</w:t>
      </w:r>
      <w:r>
        <w:fldChar w:fldCharType="end"/>
      </w:r>
    </w:p>
    <w:p w14:paraId="51359B1D" w14:textId="32669388" w:rsidR="005B47C9" w:rsidRDefault="005B47C9">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_Toc20118826 \h </w:instrText>
      </w:r>
      <w:r>
        <w:fldChar w:fldCharType="separate"/>
      </w:r>
      <w:r>
        <w:t>110</w:t>
      </w:r>
      <w:r>
        <w:fldChar w:fldCharType="end"/>
      </w:r>
    </w:p>
    <w:p w14:paraId="108C7756" w14:textId="2FBA0981" w:rsidR="005B47C9" w:rsidRDefault="005B47C9">
      <w:pPr>
        <w:pStyle w:val="TOC4"/>
        <w:rPr>
          <w:rFonts w:asciiTheme="minorHAnsi" w:eastAsiaTheme="minorEastAsia" w:hAnsiTheme="minorHAnsi" w:cstheme="minorBidi"/>
          <w:sz w:val="22"/>
          <w:szCs w:val="22"/>
          <w:lang w:eastAsia="en-GB"/>
        </w:rPr>
      </w:pPr>
      <w:r w:rsidRPr="005B47C9">
        <w:t>6.2.6.3</w:t>
      </w:r>
      <w:r w:rsidRPr="005B47C9">
        <w:rPr>
          <w:rFonts w:asciiTheme="minorHAnsi" w:eastAsiaTheme="minorEastAsia" w:hAnsiTheme="minorHAnsi" w:cstheme="minorBidi"/>
          <w:sz w:val="22"/>
          <w:szCs w:val="22"/>
          <w:lang w:eastAsia="en-GB"/>
        </w:rPr>
        <w:tab/>
      </w:r>
      <w:r w:rsidRPr="00700939">
        <w:rPr>
          <w:lang w:val="en-US"/>
        </w:rPr>
        <w:t>Simple data types and enumerations</w:t>
      </w:r>
      <w:r>
        <w:tab/>
      </w:r>
      <w:r>
        <w:fldChar w:fldCharType="begin" w:fldLock="1"/>
      </w:r>
      <w:r>
        <w:instrText xml:space="preserve"> PAGEREF _Toc20118827 \h </w:instrText>
      </w:r>
      <w:r>
        <w:fldChar w:fldCharType="separate"/>
      </w:r>
      <w:r>
        <w:t>110</w:t>
      </w:r>
      <w:r>
        <w:fldChar w:fldCharType="end"/>
      </w:r>
    </w:p>
    <w:p w14:paraId="77CAE2E0" w14:textId="48A0AB01" w:rsidR="005B47C9" w:rsidRDefault="005B47C9">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_Toc20118828 \h </w:instrText>
      </w:r>
      <w:r>
        <w:fldChar w:fldCharType="separate"/>
      </w:r>
      <w:r>
        <w:t>110</w:t>
      </w:r>
      <w:r>
        <w:fldChar w:fldCharType="end"/>
      </w:r>
    </w:p>
    <w:p w14:paraId="3D6E93E7" w14:textId="4E0094BA" w:rsidR="005B47C9" w:rsidRDefault="005B47C9">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_Toc20118829 \h </w:instrText>
      </w:r>
      <w:r>
        <w:fldChar w:fldCharType="separate"/>
      </w:r>
      <w:r>
        <w:t>110</w:t>
      </w:r>
      <w:r>
        <w:fldChar w:fldCharType="end"/>
      </w:r>
    </w:p>
    <w:p w14:paraId="562CC761" w14:textId="1DCE9058" w:rsidR="005B47C9" w:rsidRDefault="005B47C9">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_Toc20118830 \h </w:instrText>
      </w:r>
      <w:r>
        <w:fldChar w:fldCharType="separate"/>
      </w:r>
      <w:r>
        <w:t>110</w:t>
      </w:r>
      <w:r>
        <w:fldChar w:fldCharType="end"/>
      </w:r>
    </w:p>
    <w:p w14:paraId="0EE9B280" w14:textId="5D63B17D" w:rsidR="005B47C9" w:rsidRDefault="005B47C9">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_Toc20118831 \h </w:instrText>
      </w:r>
      <w:r>
        <w:fldChar w:fldCharType="separate"/>
      </w:r>
      <w:r>
        <w:t>111</w:t>
      </w:r>
      <w:r>
        <w:fldChar w:fldCharType="end"/>
      </w:r>
    </w:p>
    <w:p w14:paraId="36719F4F" w14:textId="469D0AA3" w:rsidR="005B47C9" w:rsidRDefault="005B47C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_Toc20118832 \h </w:instrText>
      </w:r>
      <w:r>
        <w:fldChar w:fldCharType="separate"/>
      </w:r>
      <w:r>
        <w:t>111</w:t>
      </w:r>
      <w:r>
        <w:fldChar w:fldCharType="end"/>
      </w:r>
    </w:p>
    <w:p w14:paraId="3FF96620" w14:textId="7CDC6952" w:rsidR="005B47C9" w:rsidRDefault="005B47C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_Toc20118833 \h </w:instrText>
      </w:r>
      <w:r>
        <w:fldChar w:fldCharType="separate"/>
      </w:r>
      <w:r>
        <w:t>111</w:t>
      </w:r>
      <w:r>
        <w:fldChar w:fldCharType="end"/>
      </w:r>
    </w:p>
    <w:p w14:paraId="5DCFBDF4" w14:textId="6B99E761" w:rsidR="005B47C9" w:rsidRDefault="005B47C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_Toc20118834 \h </w:instrText>
      </w:r>
      <w:r>
        <w:fldChar w:fldCharType="separate"/>
      </w:r>
      <w:r>
        <w:t>111</w:t>
      </w:r>
      <w:r>
        <w:fldChar w:fldCharType="end"/>
      </w:r>
    </w:p>
    <w:p w14:paraId="05B71BCD" w14:textId="1899CD86" w:rsidR="005B47C9" w:rsidRDefault="005B47C9">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_Toc20118835 \h </w:instrText>
      </w:r>
      <w:r>
        <w:fldChar w:fldCharType="separate"/>
      </w:r>
      <w:r>
        <w:t>111</w:t>
      </w:r>
      <w:r>
        <w:fldChar w:fldCharType="end"/>
      </w:r>
    </w:p>
    <w:p w14:paraId="5CB23900" w14:textId="6D0A2F56" w:rsidR="005B47C9" w:rsidRDefault="005B47C9">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_Toc20118836 \h </w:instrText>
      </w:r>
      <w:r>
        <w:fldChar w:fldCharType="separate"/>
      </w:r>
      <w:r>
        <w:t>112</w:t>
      </w:r>
      <w:r>
        <w:fldChar w:fldCharType="end"/>
      </w:r>
    </w:p>
    <w:p w14:paraId="3C419150" w14:textId="1AB79BA5" w:rsidR="005B47C9" w:rsidRDefault="005B47C9">
      <w:pPr>
        <w:pStyle w:val="TOC3"/>
        <w:rPr>
          <w:rFonts w:asciiTheme="minorHAnsi" w:eastAsiaTheme="minorEastAsia" w:hAnsiTheme="minorHAnsi" w:cstheme="minorBidi"/>
          <w:sz w:val="22"/>
          <w:szCs w:val="22"/>
          <w:lang w:eastAsia="en-GB"/>
        </w:rPr>
      </w:pPr>
      <w:r w:rsidRPr="005B47C9">
        <w:t>6.2.9</w:t>
      </w:r>
      <w:r w:rsidRPr="005B47C9">
        <w:rPr>
          <w:rFonts w:asciiTheme="minorHAnsi" w:eastAsiaTheme="minorEastAsia" w:hAnsiTheme="minorHAnsi" w:cstheme="minorBidi"/>
          <w:sz w:val="22"/>
          <w:szCs w:val="22"/>
          <w:lang w:eastAsia="en-GB"/>
        </w:rPr>
        <w:tab/>
      </w:r>
      <w:r w:rsidRPr="00700939">
        <w:rPr>
          <w:lang w:val="en-US"/>
        </w:rPr>
        <w:t>Security</w:t>
      </w:r>
      <w:r>
        <w:tab/>
      </w:r>
      <w:r>
        <w:fldChar w:fldCharType="begin" w:fldLock="1"/>
      </w:r>
      <w:r>
        <w:instrText xml:space="preserve"> PAGEREF _Toc20118837 \h </w:instrText>
      </w:r>
      <w:r>
        <w:fldChar w:fldCharType="separate"/>
      </w:r>
      <w:r>
        <w:t>112</w:t>
      </w:r>
      <w:r>
        <w:fldChar w:fldCharType="end"/>
      </w:r>
    </w:p>
    <w:p w14:paraId="3A707B83" w14:textId="136DBCF7" w:rsidR="005B47C9" w:rsidRDefault="005B47C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_Toc20118838 \h </w:instrText>
      </w:r>
      <w:r>
        <w:fldChar w:fldCharType="separate"/>
      </w:r>
      <w:r>
        <w:t>112</w:t>
      </w:r>
      <w:r>
        <w:fldChar w:fldCharType="end"/>
      </w:r>
    </w:p>
    <w:p w14:paraId="083F1514" w14:textId="042A02D6" w:rsidR="005B47C9" w:rsidRDefault="005B47C9">
      <w:pPr>
        <w:pStyle w:val="TOC3"/>
        <w:rPr>
          <w:rFonts w:asciiTheme="minorHAnsi" w:eastAsiaTheme="minorEastAsia" w:hAnsiTheme="minorHAnsi" w:cstheme="minorBidi"/>
          <w:sz w:val="22"/>
          <w:szCs w:val="22"/>
          <w:lang w:eastAsia="en-GB"/>
        </w:rPr>
      </w:pPr>
      <w:r>
        <w:lastRenderedPageBreak/>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_Toc20118839 \h </w:instrText>
      </w:r>
      <w:r>
        <w:fldChar w:fldCharType="separate"/>
      </w:r>
      <w:r>
        <w:t>112</w:t>
      </w:r>
      <w:r>
        <w:fldChar w:fldCharType="end"/>
      </w:r>
    </w:p>
    <w:p w14:paraId="7718547D" w14:textId="71446BF2" w:rsidR="005B47C9" w:rsidRDefault="005B47C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_Toc20118840 \h </w:instrText>
      </w:r>
      <w:r>
        <w:fldChar w:fldCharType="separate"/>
      </w:r>
      <w:r>
        <w:t>113</w:t>
      </w:r>
      <w:r>
        <w:fldChar w:fldCharType="end"/>
      </w:r>
    </w:p>
    <w:p w14:paraId="7B6E3066" w14:textId="42E904CA" w:rsidR="005B47C9" w:rsidRDefault="005B47C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_Toc20118841 \h </w:instrText>
      </w:r>
      <w:r>
        <w:fldChar w:fldCharType="separate"/>
      </w:r>
      <w:r>
        <w:t>113</w:t>
      </w:r>
      <w:r>
        <w:fldChar w:fldCharType="end"/>
      </w:r>
    </w:p>
    <w:p w14:paraId="4D43B5F6" w14:textId="73961217" w:rsidR="005B47C9" w:rsidRDefault="005B47C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_Toc20118842 \h </w:instrText>
      </w:r>
      <w:r>
        <w:fldChar w:fldCharType="separate"/>
      </w:r>
      <w:r>
        <w:t>113</w:t>
      </w:r>
      <w:r>
        <w:fldChar w:fldCharType="end"/>
      </w:r>
    </w:p>
    <w:p w14:paraId="39A8706A" w14:textId="36840636" w:rsidR="005B47C9" w:rsidRDefault="005B47C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_Toc20118843 \h </w:instrText>
      </w:r>
      <w:r>
        <w:fldChar w:fldCharType="separate"/>
      </w:r>
      <w:r>
        <w:t>113</w:t>
      </w:r>
      <w:r>
        <w:fldChar w:fldCharType="end"/>
      </w:r>
    </w:p>
    <w:p w14:paraId="0DED6861" w14:textId="1CD466A3" w:rsidR="005B47C9" w:rsidRDefault="005B47C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_Toc20118844 \h </w:instrText>
      </w:r>
      <w:r>
        <w:fldChar w:fldCharType="separate"/>
      </w:r>
      <w:r>
        <w:t>113</w:t>
      </w:r>
      <w:r>
        <w:fldChar w:fldCharType="end"/>
      </w:r>
    </w:p>
    <w:p w14:paraId="67CA0ADB" w14:textId="6BF7F7C1" w:rsidR="005B47C9" w:rsidRDefault="005B47C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_Toc20118845 \h </w:instrText>
      </w:r>
      <w:r>
        <w:fldChar w:fldCharType="separate"/>
      </w:r>
      <w:r>
        <w:t>113</w:t>
      </w:r>
      <w:r>
        <w:fldChar w:fldCharType="end"/>
      </w:r>
    </w:p>
    <w:p w14:paraId="4D0F678C" w14:textId="54CEFBB2" w:rsidR="005B47C9" w:rsidRDefault="005B47C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_Toc20118846 \h </w:instrText>
      </w:r>
      <w:r>
        <w:fldChar w:fldCharType="separate"/>
      </w:r>
      <w:r>
        <w:t>113</w:t>
      </w:r>
      <w:r>
        <w:fldChar w:fldCharType="end"/>
      </w:r>
    </w:p>
    <w:p w14:paraId="63044697" w14:textId="621E0894" w:rsidR="005B47C9" w:rsidRDefault="005B47C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_Toc20118847 \h </w:instrText>
      </w:r>
      <w:r>
        <w:fldChar w:fldCharType="separate"/>
      </w:r>
      <w:r>
        <w:t>113</w:t>
      </w:r>
      <w:r>
        <w:fldChar w:fldCharType="end"/>
      </w:r>
    </w:p>
    <w:p w14:paraId="3614FBCD" w14:textId="7029558F" w:rsidR="005B47C9" w:rsidRDefault="005B47C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_Toc20118848 \h </w:instrText>
      </w:r>
      <w:r>
        <w:fldChar w:fldCharType="separate"/>
      </w:r>
      <w:r>
        <w:t>113</w:t>
      </w:r>
      <w:r>
        <w:fldChar w:fldCharType="end"/>
      </w:r>
    </w:p>
    <w:p w14:paraId="5E0CC55B" w14:textId="07B49551" w:rsidR="005B47C9" w:rsidRDefault="005B47C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_Toc20118849 \h </w:instrText>
      </w:r>
      <w:r>
        <w:fldChar w:fldCharType="separate"/>
      </w:r>
      <w:r>
        <w:t>114</w:t>
      </w:r>
      <w:r>
        <w:fldChar w:fldCharType="end"/>
      </w:r>
    </w:p>
    <w:p w14:paraId="2AFC24C1" w14:textId="69E6366A" w:rsidR="005B47C9" w:rsidRDefault="005B47C9">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_Toc20118850 \h </w:instrText>
      </w:r>
      <w:r>
        <w:fldChar w:fldCharType="separate"/>
      </w:r>
      <w:r>
        <w:t>114</w:t>
      </w:r>
      <w:r>
        <w:fldChar w:fldCharType="end"/>
      </w:r>
    </w:p>
    <w:p w14:paraId="261ABAC9" w14:textId="31DC3F96" w:rsidR="005B47C9" w:rsidRDefault="005B47C9">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_Toc20118851 \h </w:instrText>
      </w:r>
      <w:r>
        <w:fldChar w:fldCharType="separate"/>
      </w:r>
      <w:r>
        <w:t>114</w:t>
      </w:r>
      <w:r>
        <w:fldChar w:fldCharType="end"/>
      </w:r>
    </w:p>
    <w:p w14:paraId="6A7C6D1C" w14:textId="14A3FFA1" w:rsidR="005B47C9" w:rsidRDefault="005B47C9">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_Toc20118852 \h </w:instrText>
      </w:r>
      <w:r>
        <w:fldChar w:fldCharType="separate"/>
      </w:r>
      <w:r>
        <w:t>114</w:t>
      </w:r>
      <w:r>
        <w:fldChar w:fldCharType="end"/>
      </w:r>
    </w:p>
    <w:p w14:paraId="4272BEF0" w14:textId="310C0EC6" w:rsidR="005B47C9" w:rsidRDefault="005B47C9">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_Toc20118853 \h </w:instrText>
      </w:r>
      <w:r>
        <w:fldChar w:fldCharType="separate"/>
      </w:r>
      <w:r>
        <w:t>115</w:t>
      </w:r>
      <w:r>
        <w:fldChar w:fldCharType="end"/>
      </w:r>
    </w:p>
    <w:p w14:paraId="4713C904" w14:textId="47A07A1C" w:rsidR="005B47C9" w:rsidRDefault="005B47C9">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_Toc20118854 \h </w:instrText>
      </w:r>
      <w:r>
        <w:fldChar w:fldCharType="separate"/>
      </w:r>
      <w:r>
        <w:t>115</w:t>
      </w:r>
      <w:r>
        <w:fldChar w:fldCharType="end"/>
      </w:r>
    </w:p>
    <w:p w14:paraId="5D137166" w14:textId="12722813" w:rsidR="005B47C9" w:rsidRDefault="005B47C9">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_Toc20118855 \h </w:instrText>
      </w:r>
      <w:r>
        <w:fldChar w:fldCharType="separate"/>
      </w:r>
      <w:r>
        <w:t>115</w:t>
      </w:r>
      <w:r>
        <w:fldChar w:fldCharType="end"/>
      </w:r>
    </w:p>
    <w:p w14:paraId="4DF232D1" w14:textId="43DD67A7" w:rsidR="005B47C9" w:rsidRDefault="005B47C9">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_Toc20118856 \h </w:instrText>
      </w:r>
      <w:r>
        <w:fldChar w:fldCharType="separate"/>
      </w:r>
      <w:r>
        <w:t>115</w:t>
      </w:r>
      <w:r>
        <w:fldChar w:fldCharType="end"/>
      </w:r>
    </w:p>
    <w:p w14:paraId="5F9450D1" w14:textId="478056F1" w:rsidR="005B47C9" w:rsidRDefault="005B47C9">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_Toc20118857 \h </w:instrText>
      </w:r>
      <w:r>
        <w:fldChar w:fldCharType="separate"/>
      </w:r>
      <w:r>
        <w:t>115</w:t>
      </w:r>
      <w:r>
        <w:fldChar w:fldCharType="end"/>
      </w:r>
    </w:p>
    <w:p w14:paraId="57ED5A69" w14:textId="58669A58" w:rsidR="005B47C9" w:rsidRDefault="005B47C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_Toc20118858 \h </w:instrText>
      </w:r>
      <w:r>
        <w:fldChar w:fldCharType="separate"/>
      </w:r>
      <w:r>
        <w:t>115</w:t>
      </w:r>
      <w:r>
        <w:fldChar w:fldCharType="end"/>
      </w:r>
    </w:p>
    <w:p w14:paraId="47B24AFB" w14:textId="6F867E1E" w:rsidR="005B47C9" w:rsidRDefault="005B47C9">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_Toc20118859 \h </w:instrText>
      </w:r>
      <w:r>
        <w:fldChar w:fldCharType="separate"/>
      </w:r>
      <w:r>
        <w:t>115</w:t>
      </w:r>
      <w:r>
        <w:fldChar w:fldCharType="end"/>
      </w:r>
    </w:p>
    <w:p w14:paraId="1DF35B0C" w14:textId="4A83AE93" w:rsidR="005B47C9" w:rsidRDefault="005B47C9">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_Toc20118860 \h </w:instrText>
      </w:r>
      <w:r>
        <w:fldChar w:fldCharType="separate"/>
      </w:r>
      <w:r>
        <w:t>116</w:t>
      </w:r>
      <w:r>
        <w:fldChar w:fldCharType="end"/>
      </w:r>
    </w:p>
    <w:p w14:paraId="1BF8A95D" w14:textId="07566649" w:rsidR="005B47C9" w:rsidRDefault="005B47C9">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_Toc20118861 \h </w:instrText>
      </w:r>
      <w:r>
        <w:fldChar w:fldCharType="separate"/>
      </w:r>
      <w:r>
        <w:t>116</w:t>
      </w:r>
      <w:r>
        <w:fldChar w:fldCharType="end"/>
      </w:r>
    </w:p>
    <w:p w14:paraId="2D860BA2" w14:textId="631E06A2" w:rsidR="005B47C9" w:rsidRDefault="005B47C9">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_Toc20118862 \h </w:instrText>
      </w:r>
      <w:r>
        <w:fldChar w:fldCharType="separate"/>
      </w:r>
      <w:r>
        <w:t>116</w:t>
      </w:r>
      <w:r>
        <w:fldChar w:fldCharType="end"/>
      </w:r>
    </w:p>
    <w:p w14:paraId="0A791E32" w14:textId="69BFF988" w:rsidR="005B47C9" w:rsidRDefault="005B47C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_Toc20118863 \h </w:instrText>
      </w:r>
      <w:r>
        <w:fldChar w:fldCharType="separate"/>
      </w:r>
      <w:r>
        <w:t>116</w:t>
      </w:r>
      <w:r>
        <w:fldChar w:fldCharType="end"/>
      </w:r>
    </w:p>
    <w:p w14:paraId="63881D8F" w14:textId="6FEB57A2" w:rsidR="005B47C9" w:rsidRDefault="005B47C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_Toc20118864 \h </w:instrText>
      </w:r>
      <w:r>
        <w:fldChar w:fldCharType="separate"/>
      </w:r>
      <w:r>
        <w:t>116</w:t>
      </w:r>
      <w:r>
        <w:fldChar w:fldCharType="end"/>
      </w:r>
    </w:p>
    <w:p w14:paraId="77E2D608" w14:textId="76C5EBFB" w:rsidR="005B47C9" w:rsidRDefault="005B47C9">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_Toc20118865 \h </w:instrText>
      </w:r>
      <w:r>
        <w:fldChar w:fldCharType="separate"/>
      </w:r>
      <w:r>
        <w:t>117</w:t>
      </w:r>
      <w:r>
        <w:fldChar w:fldCharType="end"/>
      </w:r>
    </w:p>
    <w:p w14:paraId="5439DE00" w14:textId="6A22F5AE" w:rsidR="005B47C9" w:rsidRDefault="005B47C9">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_Toc20118866 \h </w:instrText>
      </w:r>
      <w:r>
        <w:fldChar w:fldCharType="separate"/>
      </w:r>
      <w:r>
        <w:t>117</w:t>
      </w:r>
      <w:r>
        <w:fldChar w:fldCharType="end"/>
      </w:r>
    </w:p>
    <w:p w14:paraId="4B0691D2" w14:textId="61EBBA2A" w:rsidR="005B47C9" w:rsidRDefault="005B47C9">
      <w:pPr>
        <w:pStyle w:val="TOC4"/>
        <w:rPr>
          <w:rFonts w:asciiTheme="minorHAnsi" w:eastAsiaTheme="minorEastAsia" w:hAnsiTheme="minorHAnsi" w:cstheme="minorBidi"/>
          <w:sz w:val="22"/>
          <w:szCs w:val="22"/>
          <w:lang w:eastAsia="en-GB"/>
        </w:rPr>
      </w:pPr>
      <w:r w:rsidRPr="005B47C9">
        <w:t>6.3.6.2</w:t>
      </w:r>
      <w:r w:rsidRPr="005B47C9">
        <w:rPr>
          <w:rFonts w:asciiTheme="minorHAnsi" w:eastAsiaTheme="minorEastAsia" w:hAnsiTheme="minorHAnsi" w:cstheme="minorBidi"/>
          <w:sz w:val="22"/>
          <w:szCs w:val="22"/>
          <w:lang w:eastAsia="en-GB"/>
        </w:rPr>
        <w:tab/>
      </w:r>
      <w:r w:rsidRPr="00700939">
        <w:rPr>
          <w:lang w:val="en-US"/>
        </w:rPr>
        <w:t>Structured data types</w:t>
      </w:r>
      <w:r>
        <w:tab/>
      </w:r>
      <w:r>
        <w:fldChar w:fldCharType="begin" w:fldLock="1"/>
      </w:r>
      <w:r>
        <w:instrText xml:space="preserve"> PAGEREF _Toc20118867 \h </w:instrText>
      </w:r>
      <w:r>
        <w:fldChar w:fldCharType="separate"/>
      </w:r>
      <w:r>
        <w:t>117</w:t>
      </w:r>
      <w:r>
        <w:fldChar w:fldCharType="end"/>
      </w:r>
    </w:p>
    <w:p w14:paraId="56150DBD" w14:textId="0AB21BC6" w:rsidR="005B47C9" w:rsidRDefault="005B47C9">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_Toc20118868 \h </w:instrText>
      </w:r>
      <w:r>
        <w:fldChar w:fldCharType="separate"/>
      </w:r>
      <w:r>
        <w:t>117</w:t>
      </w:r>
      <w:r>
        <w:fldChar w:fldCharType="end"/>
      </w:r>
    </w:p>
    <w:p w14:paraId="00BCED72" w14:textId="35002FBE" w:rsidR="005B47C9" w:rsidRDefault="005B47C9">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_Toc20118869 \h </w:instrText>
      </w:r>
      <w:r>
        <w:fldChar w:fldCharType="separate"/>
      </w:r>
      <w:r>
        <w:t>117</w:t>
      </w:r>
      <w:r>
        <w:fldChar w:fldCharType="end"/>
      </w:r>
    </w:p>
    <w:p w14:paraId="6AEDE376" w14:textId="46149A50" w:rsidR="005B47C9" w:rsidRDefault="005B47C9">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_Toc20118870 \h </w:instrText>
      </w:r>
      <w:r>
        <w:fldChar w:fldCharType="separate"/>
      </w:r>
      <w:r>
        <w:t>118</w:t>
      </w:r>
      <w:r>
        <w:fldChar w:fldCharType="end"/>
      </w:r>
    </w:p>
    <w:p w14:paraId="433C16C9" w14:textId="355811CD" w:rsidR="005B47C9" w:rsidRDefault="005B47C9">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_Toc20118871 \h </w:instrText>
      </w:r>
      <w:r>
        <w:fldChar w:fldCharType="separate"/>
      </w:r>
      <w:r>
        <w:t>118</w:t>
      </w:r>
      <w:r>
        <w:fldChar w:fldCharType="end"/>
      </w:r>
    </w:p>
    <w:p w14:paraId="7342F834" w14:textId="55387473" w:rsidR="005B47C9" w:rsidRDefault="005B47C9">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_Toc20118872 \h </w:instrText>
      </w:r>
      <w:r>
        <w:fldChar w:fldCharType="separate"/>
      </w:r>
      <w:r>
        <w:t>118</w:t>
      </w:r>
      <w:r>
        <w:fldChar w:fldCharType="end"/>
      </w:r>
    </w:p>
    <w:p w14:paraId="6B38E543" w14:textId="4A9243B6" w:rsidR="005B47C9" w:rsidRDefault="005B47C9">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_Toc20118873 \h </w:instrText>
      </w:r>
      <w:r>
        <w:fldChar w:fldCharType="separate"/>
      </w:r>
      <w:r>
        <w:t>118</w:t>
      </w:r>
      <w:r>
        <w:fldChar w:fldCharType="end"/>
      </w:r>
    </w:p>
    <w:p w14:paraId="00C03DA5" w14:textId="6509DA17" w:rsidR="005B47C9" w:rsidRDefault="005B47C9">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_Toc20118874 \h </w:instrText>
      </w:r>
      <w:r>
        <w:fldChar w:fldCharType="separate"/>
      </w:r>
      <w:r>
        <w:t>118</w:t>
      </w:r>
      <w:r>
        <w:fldChar w:fldCharType="end"/>
      </w:r>
    </w:p>
    <w:p w14:paraId="6A09919F" w14:textId="524C1C63" w:rsidR="005B47C9" w:rsidRDefault="005B47C9">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_Toc20118875 \h </w:instrText>
      </w:r>
      <w:r>
        <w:fldChar w:fldCharType="separate"/>
      </w:r>
      <w:r>
        <w:t>119</w:t>
      </w:r>
      <w:r>
        <w:fldChar w:fldCharType="end"/>
      </w:r>
    </w:p>
    <w:p w14:paraId="0C2460D3" w14:textId="39FF23D2" w:rsidR="005B47C9" w:rsidRDefault="005B47C9">
      <w:pPr>
        <w:pStyle w:val="TOC4"/>
        <w:rPr>
          <w:rFonts w:asciiTheme="minorHAnsi" w:eastAsiaTheme="minorEastAsia" w:hAnsiTheme="minorHAnsi" w:cstheme="minorBidi"/>
          <w:sz w:val="22"/>
          <w:szCs w:val="22"/>
          <w:lang w:eastAsia="en-GB"/>
        </w:rPr>
      </w:pPr>
      <w:r w:rsidRPr="005B47C9">
        <w:t>6.3.6.3</w:t>
      </w:r>
      <w:r w:rsidRPr="005B47C9">
        <w:rPr>
          <w:rFonts w:asciiTheme="minorHAnsi" w:eastAsiaTheme="minorEastAsia" w:hAnsiTheme="minorHAnsi" w:cstheme="minorBidi"/>
          <w:sz w:val="22"/>
          <w:szCs w:val="22"/>
          <w:lang w:eastAsia="en-GB"/>
        </w:rPr>
        <w:tab/>
      </w:r>
      <w:r w:rsidRPr="00700939">
        <w:rPr>
          <w:lang w:val="en-US"/>
        </w:rPr>
        <w:t>Simple data types and enumerations</w:t>
      </w:r>
      <w:r>
        <w:tab/>
      </w:r>
      <w:r>
        <w:fldChar w:fldCharType="begin" w:fldLock="1"/>
      </w:r>
      <w:r>
        <w:instrText xml:space="preserve"> PAGEREF _Toc20118876 \h </w:instrText>
      </w:r>
      <w:r>
        <w:fldChar w:fldCharType="separate"/>
      </w:r>
      <w:r>
        <w:t>119</w:t>
      </w:r>
      <w:r>
        <w:fldChar w:fldCharType="end"/>
      </w:r>
    </w:p>
    <w:p w14:paraId="6AA33858" w14:textId="007794C3" w:rsidR="005B47C9" w:rsidRDefault="005B47C9">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_Toc20118877 \h </w:instrText>
      </w:r>
      <w:r>
        <w:fldChar w:fldCharType="separate"/>
      </w:r>
      <w:r>
        <w:t>119</w:t>
      </w:r>
      <w:r>
        <w:fldChar w:fldCharType="end"/>
      </w:r>
    </w:p>
    <w:p w14:paraId="12B582EE" w14:textId="066D6FC4" w:rsidR="005B47C9" w:rsidRDefault="005B47C9">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_Toc20118878 \h </w:instrText>
      </w:r>
      <w:r>
        <w:fldChar w:fldCharType="separate"/>
      </w:r>
      <w:r>
        <w:t>119</w:t>
      </w:r>
      <w:r>
        <w:fldChar w:fldCharType="end"/>
      </w:r>
    </w:p>
    <w:p w14:paraId="586C9AB5" w14:textId="72796B24" w:rsidR="005B47C9" w:rsidRDefault="005B47C9">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_Toc20118879 \h </w:instrText>
      </w:r>
      <w:r>
        <w:fldChar w:fldCharType="separate"/>
      </w:r>
      <w:r>
        <w:t>119</w:t>
      </w:r>
      <w:r>
        <w:fldChar w:fldCharType="end"/>
      </w:r>
    </w:p>
    <w:p w14:paraId="5977FF13" w14:textId="19A9995F" w:rsidR="005B47C9" w:rsidRDefault="005B47C9">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_Toc20118880 \h </w:instrText>
      </w:r>
      <w:r>
        <w:fldChar w:fldCharType="separate"/>
      </w:r>
      <w:r>
        <w:t>119</w:t>
      </w:r>
      <w:r>
        <w:fldChar w:fldCharType="end"/>
      </w:r>
    </w:p>
    <w:p w14:paraId="6B815643" w14:textId="062C64FC" w:rsidR="005B47C9" w:rsidRDefault="005B47C9">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_Toc20118881 \h </w:instrText>
      </w:r>
      <w:r>
        <w:fldChar w:fldCharType="separate"/>
      </w:r>
      <w:r>
        <w:t>120</w:t>
      </w:r>
      <w:r>
        <w:fldChar w:fldCharType="end"/>
      </w:r>
    </w:p>
    <w:p w14:paraId="5BD74ACA" w14:textId="59E3F30B" w:rsidR="005B47C9" w:rsidRDefault="005B47C9">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_Toc20118882 \h </w:instrText>
      </w:r>
      <w:r>
        <w:fldChar w:fldCharType="separate"/>
      </w:r>
      <w:r>
        <w:t>120</w:t>
      </w:r>
      <w:r>
        <w:fldChar w:fldCharType="end"/>
      </w:r>
    </w:p>
    <w:p w14:paraId="6D5D0A5C" w14:textId="2E631514" w:rsidR="005B47C9" w:rsidRDefault="005B47C9">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_Toc20118883 \h </w:instrText>
      </w:r>
      <w:r>
        <w:fldChar w:fldCharType="separate"/>
      </w:r>
      <w:r>
        <w:t>120</w:t>
      </w:r>
      <w:r>
        <w:fldChar w:fldCharType="end"/>
      </w:r>
    </w:p>
    <w:p w14:paraId="2563699A" w14:textId="1DECCAE0" w:rsidR="005B47C9" w:rsidRDefault="005B47C9">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_Toc20118884 \h </w:instrText>
      </w:r>
      <w:r>
        <w:fldChar w:fldCharType="separate"/>
      </w:r>
      <w:r>
        <w:t>120</w:t>
      </w:r>
      <w:r>
        <w:fldChar w:fldCharType="end"/>
      </w:r>
    </w:p>
    <w:p w14:paraId="71D70E49" w14:textId="7D9A2A5A" w:rsidR="005B47C9" w:rsidRDefault="005B47C9">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_Toc20118885 \h </w:instrText>
      </w:r>
      <w:r>
        <w:fldChar w:fldCharType="separate"/>
      </w:r>
      <w:r>
        <w:t>120</w:t>
      </w:r>
      <w:r>
        <w:fldChar w:fldCharType="end"/>
      </w:r>
    </w:p>
    <w:p w14:paraId="624C0273" w14:textId="0238DF48" w:rsidR="005B47C9" w:rsidRDefault="005B47C9">
      <w:pPr>
        <w:pStyle w:val="TOC3"/>
        <w:rPr>
          <w:rFonts w:asciiTheme="minorHAnsi" w:eastAsiaTheme="minorEastAsia" w:hAnsiTheme="minorHAnsi" w:cstheme="minorBidi"/>
          <w:sz w:val="22"/>
          <w:szCs w:val="22"/>
          <w:lang w:eastAsia="en-GB"/>
        </w:rPr>
      </w:pPr>
      <w:r w:rsidRPr="005B47C9">
        <w:t>6.3.9</w:t>
      </w:r>
      <w:r w:rsidRPr="005B47C9">
        <w:rPr>
          <w:rFonts w:asciiTheme="minorHAnsi" w:eastAsiaTheme="minorEastAsia" w:hAnsiTheme="minorHAnsi" w:cstheme="minorBidi"/>
          <w:sz w:val="22"/>
          <w:szCs w:val="22"/>
          <w:lang w:eastAsia="en-GB"/>
        </w:rPr>
        <w:tab/>
      </w:r>
      <w:r w:rsidRPr="00700939">
        <w:rPr>
          <w:lang w:val="en-US"/>
        </w:rPr>
        <w:t>Security</w:t>
      </w:r>
      <w:r>
        <w:tab/>
      </w:r>
      <w:r>
        <w:fldChar w:fldCharType="begin" w:fldLock="1"/>
      </w:r>
      <w:r>
        <w:instrText xml:space="preserve"> PAGEREF _Toc20118886 \h </w:instrText>
      </w:r>
      <w:r>
        <w:fldChar w:fldCharType="separate"/>
      </w:r>
      <w:r>
        <w:t>120</w:t>
      </w:r>
      <w:r>
        <w:fldChar w:fldCharType="end"/>
      </w:r>
    </w:p>
    <w:p w14:paraId="1906E067" w14:textId="3EDEA12A" w:rsidR="005B47C9" w:rsidRDefault="005B47C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_Toc20118887 \h </w:instrText>
      </w:r>
      <w:r>
        <w:fldChar w:fldCharType="separate"/>
      </w:r>
      <w:r>
        <w:t>121</w:t>
      </w:r>
      <w:r>
        <w:fldChar w:fldCharType="end"/>
      </w:r>
    </w:p>
    <w:p w14:paraId="37DB951A" w14:textId="072CDA28" w:rsidR="005B47C9" w:rsidRDefault="005B47C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_Toc20118888 \h </w:instrText>
      </w:r>
      <w:r>
        <w:fldChar w:fldCharType="separate"/>
      </w:r>
      <w:r>
        <w:t>121</w:t>
      </w:r>
      <w:r>
        <w:fldChar w:fldCharType="end"/>
      </w:r>
    </w:p>
    <w:p w14:paraId="7DF3DD6F" w14:textId="53585CAF" w:rsidR="005B47C9" w:rsidRDefault="005B47C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_Toc20118889 \h </w:instrText>
      </w:r>
      <w:r>
        <w:fldChar w:fldCharType="separate"/>
      </w:r>
      <w:r>
        <w:t>121</w:t>
      </w:r>
      <w:r>
        <w:fldChar w:fldCharType="end"/>
      </w:r>
    </w:p>
    <w:p w14:paraId="0F82E71C" w14:textId="55BF8563" w:rsidR="005B47C9" w:rsidRDefault="005B47C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_Toc20118890 \h </w:instrText>
      </w:r>
      <w:r>
        <w:fldChar w:fldCharType="separate"/>
      </w:r>
      <w:r>
        <w:t>121</w:t>
      </w:r>
      <w:r>
        <w:fldChar w:fldCharType="end"/>
      </w:r>
    </w:p>
    <w:p w14:paraId="2BE8D359" w14:textId="52D61BDB" w:rsidR="005B47C9" w:rsidRDefault="005B47C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_Toc20118891 \h </w:instrText>
      </w:r>
      <w:r>
        <w:fldChar w:fldCharType="separate"/>
      </w:r>
      <w:r>
        <w:t>121</w:t>
      </w:r>
      <w:r>
        <w:fldChar w:fldCharType="end"/>
      </w:r>
    </w:p>
    <w:p w14:paraId="1E00BD53" w14:textId="59CE443C" w:rsidR="005B47C9" w:rsidRDefault="005B47C9">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_Toc20118892 \h </w:instrText>
      </w:r>
      <w:r>
        <w:fldChar w:fldCharType="separate"/>
      </w:r>
      <w:r>
        <w:t>121</w:t>
      </w:r>
      <w:r>
        <w:fldChar w:fldCharType="end"/>
      </w:r>
    </w:p>
    <w:p w14:paraId="1D6BD147" w14:textId="56EC5D63" w:rsidR="005B47C9" w:rsidRDefault="005B47C9">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_Toc20118893 \h </w:instrText>
      </w:r>
      <w:r>
        <w:fldChar w:fldCharType="separate"/>
      </w:r>
      <w:r>
        <w:t>121</w:t>
      </w:r>
      <w:r>
        <w:fldChar w:fldCharType="end"/>
      </w:r>
    </w:p>
    <w:p w14:paraId="4C484624" w14:textId="265DC38C" w:rsidR="005B47C9" w:rsidRDefault="005B47C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_Toc20118894 \h </w:instrText>
      </w:r>
      <w:r>
        <w:fldChar w:fldCharType="separate"/>
      </w:r>
      <w:r>
        <w:t>121</w:t>
      </w:r>
      <w:r>
        <w:fldChar w:fldCharType="end"/>
      </w:r>
    </w:p>
    <w:p w14:paraId="0BB7B982" w14:textId="1D0B3920" w:rsidR="005B47C9" w:rsidRDefault="005B47C9">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_Toc20118895 \h </w:instrText>
      </w:r>
      <w:r>
        <w:fldChar w:fldCharType="separate"/>
      </w:r>
      <w:r>
        <w:t>121</w:t>
      </w:r>
      <w:r>
        <w:fldChar w:fldCharType="end"/>
      </w:r>
    </w:p>
    <w:p w14:paraId="22546F51" w14:textId="0A3395BB" w:rsidR="005B47C9" w:rsidRDefault="005B47C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_Toc20118896 \h </w:instrText>
      </w:r>
      <w:r>
        <w:fldChar w:fldCharType="separate"/>
      </w:r>
      <w:r>
        <w:t>122</w:t>
      </w:r>
      <w:r>
        <w:fldChar w:fldCharType="end"/>
      </w:r>
    </w:p>
    <w:p w14:paraId="1C3F4E05" w14:textId="5ABDF986" w:rsidR="005B47C9" w:rsidRDefault="005B47C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_Toc20118897 \h </w:instrText>
      </w:r>
      <w:r>
        <w:fldChar w:fldCharType="separate"/>
      </w:r>
      <w:r>
        <w:t>122</w:t>
      </w:r>
      <w:r>
        <w:fldChar w:fldCharType="end"/>
      </w:r>
    </w:p>
    <w:p w14:paraId="43A0D641" w14:textId="0519933E" w:rsidR="005B47C9" w:rsidRDefault="005B47C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_Toc20118898 \h </w:instrText>
      </w:r>
      <w:r>
        <w:fldChar w:fldCharType="separate"/>
      </w:r>
      <w:r>
        <w:t>122</w:t>
      </w:r>
      <w:r>
        <w:fldChar w:fldCharType="end"/>
      </w:r>
    </w:p>
    <w:p w14:paraId="0C485D8C" w14:textId="1A41166F" w:rsidR="005B47C9" w:rsidRDefault="005B47C9">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_Toc20118899 \h </w:instrText>
      </w:r>
      <w:r>
        <w:fldChar w:fldCharType="separate"/>
      </w:r>
      <w:r>
        <w:t>122</w:t>
      </w:r>
      <w:r>
        <w:fldChar w:fldCharType="end"/>
      </w:r>
    </w:p>
    <w:p w14:paraId="4F3986D8" w14:textId="36165398" w:rsidR="005B47C9" w:rsidRDefault="005B47C9">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_Toc20118900 \h </w:instrText>
      </w:r>
      <w:r>
        <w:fldChar w:fldCharType="separate"/>
      </w:r>
      <w:r>
        <w:t>122</w:t>
      </w:r>
      <w:r>
        <w:fldChar w:fldCharType="end"/>
      </w:r>
    </w:p>
    <w:p w14:paraId="6CF6F524" w14:textId="2CBB876F" w:rsidR="005B47C9" w:rsidRDefault="005B47C9">
      <w:pPr>
        <w:pStyle w:val="TOC5"/>
        <w:rPr>
          <w:rFonts w:asciiTheme="minorHAnsi" w:eastAsiaTheme="minorEastAsia" w:hAnsiTheme="minorHAnsi" w:cstheme="minorBidi"/>
          <w:sz w:val="22"/>
          <w:szCs w:val="22"/>
          <w:lang w:eastAsia="en-GB"/>
        </w:rPr>
      </w:pPr>
      <w:r>
        <w:lastRenderedPageBreak/>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_Toc20118901 \h </w:instrText>
      </w:r>
      <w:r>
        <w:fldChar w:fldCharType="separate"/>
      </w:r>
      <w:r>
        <w:t>123</w:t>
      </w:r>
      <w:r>
        <w:fldChar w:fldCharType="end"/>
      </w:r>
    </w:p>
    <w:p w14:paraId="59275CC3" w14:textId="0A3BB4B5" w:rsidR="005B47C9" w:rsidRDefault="005B47C9">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_Toc20118902 \h </w:instrText>
      </w:r>
      <w:r>
        <w:fldChar w:fldCharType="separate"/>
      </w:r>
      <w:r>
        <w:t>123</w:t>
      </w:r>
      <w:r>
        <w:fldChar w:fldCharType="end"/>
      </w:r>
    </w:p>
    <w:p w14:paraId="561E9A40" w14:textId="0A770975" w:rsidR="005B47C9" w:rsidRDefault="005B47C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_Toc20118903 \h </w:instrText>
      </w:r>
      <w:r>
        <w:fldChar w:fldCharType="separate"/>
      </w:r>
      <w:r>
        <w:t>124</w:t>
      </w:r>
      <w:r>
        <w:fldChar w:fldCharType="end"/>
      </w:r>
    </w:p>
    <w:p w14:paraId="6F107B4A" w14:textId="0D0E0D28" w:rsidR="005B47C9" w:rsidRDefault="005B47C9">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_Toc20118904 \h </w:instrText>
      </w:r>
      <w:r>
        <w:fldChar w:fldCharType="separate"/>
      </w:r>
      <w:r>
        <w:t>124</w:t>
      </w:r>
      <w:r>
        <w:fldChar w:fldCharType="end"/>
      </w:r>
    </w:p>
    <w:p w14:paraId="6656B141" w14:textId="131B8B6C" w:rsidR="005B47C9" w:rsidRDefault="005B47C9">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_Toc20118905 \h </w:instrText>
      </w:r>
      <w:r>
        <w:fldChar w:fldCharType="separate"/>
      </w:r>
      <w:r>
        <w:t>124</w:t>
      </w:r>
      <w:r>
        <w:fldChar w:fldCharType="end"/>
      </w:r>
    </w:p>
    <w:p w14:paraId="26DAEFB2" w14:textId="35A03D91" w:rsidR="005B47C9" w:rsidRDefault="005B47C9">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_Toc20118906 \h </w:instrText>
      </w:r>
      <w:r>
        <w:fldChar w:fldCharType="separate"/>
      </w:r>
      <w:r>
        <w:t>124</w:t>
      </w:r>
      <w:r>
        <w:fldChar w:fldCharType="end"/>
      </w:r>
    </w:p>
    <w:p w14:paraId="382A346A" w14:textId="5A2F7E71" w:rsidR="005B47C9" w:rsidRDefault="005B47C9">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_Toc20118907 \h </w:instrText>
      </w:r>
      <w:r>
        <w:fldChar w:fldCharType="separate"/>
      </w:r>
      <w:r>
        <w:t>124</w:t>
      </w:r>
      <w:r>
        <w:fldChar w:fldCharType="end"/>
      </w:r>
    </w:p>
    <w:p w14:paraId="46299B8D" w14:textId="7D028DC0" w:rsidR="005B47C9" w:rsidRDefault="005B47C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_Toc20118908 \h </w:instrText>
      </w:r>
      <w:r>
        <w:fldChar w:fldCharType="separate"/>
      </w:r>
      <w:r>
        <w:t>125</w:t>
      </w:r>
      <w:r>
        <w:fldChar w:fldCharType="end"/>
      </w:r>
    </w:p>
    <w:p w14:paraId="45415048" w14:textId="3FDD21BC" w:rsidR="005B47C9" w:rsidRDefault="005B47C9">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_Toc20118909 \h </w:instrText>
      </w:r>
      <w:r>
        <w:fldChar w:fldCharType="separate"/>
      </w:r>
      <w:r>
        <w:t>125</w:t>
      </w:r>
      <w:r>
        <w:fldChar w:fldCharType="end"/>
      </w:r>
    </w:p>
    <w:p w14:paraId="75B1AEBF" w14:textId="0F9F5F11" w:rsidR="005B47C9" w:rsidRDefault="005B47C9">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_Toc20118910 \h </w:instrText>
      </w:r>
      <w:r>
        <w:fldChar w:fldCharType="separate"/>
      </w:r>
      <w:r>
        <w:t>125</w:t>
      </w:r>
      <w:r>
        <w:fldChar w:fldCharType="end"/>
      </w:r>
    </w:p>
    <w:p w14:paraId="3C89D85D" w14:textId="53C37FA0" w:rsidR="005B47C9" w:rsidRDefault="005B47C9">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_Toc20118911 \h </w:instrText>
      </w:r>
      <w:r>
        <w:fldChar w:fldCharType="separate"/>
      </w:r>
      <w:r>
        <w:t>125</w:t>
      </w:r>
      <w:r>
        <w:fldChar w:fldCharType="end"/>
      </w:r>
    </w:p>
    <w:p w14:paraId="0F3E2EBF" w14:textId="260AB755" w:rsidR="005B47C9" w:rsidRDefault="005B47C9">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_Toc20118912 \h </w:instrText>
      </w:r>
      <w:r>
        <w:fldChar w:fldCharType="separate"/>
      </w:r>
      <w:r>
        <w:t>126</w:t>
      </w:r>
      <w:r>
        <w:fldChar w:fldCharType="end"/>
      </w:r>
    </w:p>
    <w:p w14:paraId="5F940963" w14:textId="1EC926DD" w:rsidR="005B47C9" w:rsidRDefault="005B47C9">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_Toc20118913 \h </w:instrText>
      </w:r>
      <w:r>
        <w:fldChar w:fldCharType="separate"/>
      </w:r>
      <w:r>
        <w:t>126</w:t>
      </w:r>
      <w:r>
        <w:fldChar w:fldCharType="end"/>
      </w:r>
    </w:p>
    <w:p w14:paraId="4D38F70D" w14:textId="711C3198" w:rsidR="005B47C9" w:rsidRDefault="005B47C9">
      <w:pPr>
        <w:pStyle w:val="TOC4"/>
        <w:rPr>
          <w:rFonts w:asciiTheme="minorHAnsi" w:eastAsiaTheme="minorEastAsia" w:hAnsiTheme="minorHAnsi" w:cstheme="minorBidi"/>
          <w:sz w:val="22"/>
          <w:szCs w:val="22"/>
          <w:lang w:eastAsia="en-GB"/>
        </w:rPr>
      </w:pPr>
      <w:r w:rsidRPr="005B47C9">
        <w:t>6.4.6.2</w:t>
      </w:r>
      <w:r w:rsidRPr="005B47C9">
        <w:rPr>
          <w:rFonts w:asciiTheme="minorHAnsi" w:eastAsiaTheme="minorEastAsia" w:hAnsiTheme="minorHAnsi" w:cstheme="minorBidi"/>
          <w:sz w:val="22"/>
          <w:szCs w:val="22"/>
          <w:lang w:eastAsia="en-GB"/>
        </w:rPr>
        <w:tab/>
      </w:r>
      <w:r w:rsidRPr="00700939">
        <w:rPr>
          <w:lang w:val="en-US"/>
        </w:rPr>
        <w:t>Structured data types</w:t>
      </w:r>
      <w:r>
        <w:tab/>
      </w:r>
      <w:r>
        <w:fldChar w:fldCharType="begin" w:fldLock="1"/>
      </w:r>
      <w:r>
        <w:instrText xml:space="preserve"> PAGEREF _Toc20118914 \h </w:instrText>
      </w:r>
      <w:r>
        <w:fldChar w:fldCharType="separate"/>
      </w:r>
      <w:r>
        <w:t>126</w:t>
      </w:r>
      <w:r>
        <w:fldChar w:fldCharType="end"/>
      </w:r>
    </w:p>
    <w:p w14:paraId="1D6A90A1" w14:textId="01F8388B" w:rsidR="005B47C9" w:rsidRDefault="005B47C9">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_Toc20118915 \h </w:instrText>
      </w:r>
      <w:r>
        <w:fldChar w:fldCharType="separate"/>
      </w:r>
      <w:r>
        <w:t>126</w:t>
      </w:r>
      <w:r>
        <w:fldChar w:fldCharType="end"/>
      </w:r>
    </w:p>
    <w:p w14:paraId="1C3B4157" w14:textId="6D84B521" w:rsidR="005B47C9" w:rsidRDefault="005B47C9">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_Toc20118916 \h </w:instrText>
      </w:r>
      <w:r>
        <w:fldChar w:fldCharType="separate"/>
      </w:r>
      <w:r>
        <w:t>127</w:t>
      </w:r>
      <w:r>
        <w:fldChar w:fldCharType="end"/>
      </w:r>
    </w:p>
    <w:p w14:paraId="284659B5" w14:textId="24600A25" w:rsidR="005B47C9" w:rsidRDefault="005B47C9">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_Toc20118917 \h </w:instrText>
      </w:r>
      <w:r>
        <w:fldChar w:fldCharType="separate"/>
      </w:r>
      <w:r>
        <w:t>127</w:t>
      </w:r>
      <w:r>
        <w:fldChar w:fldCharType="end"/>
      </w:r>
    </w:p>
    <w:p w14:paraId="2DEC49F3" w14:textId="0F94A20C" w:rsidR="005B47C9" w:rsidRDefault="005B47C9">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_Toc20118918 \h </w:instrText>
      </w:r>
      <w:r>
        <w:fldChar w:fldCharType="separate"/>
      </w:r>
      <w:r>
        <w:t>127</w:t>
      </w:r>
      <w:r>
        <w:fldChar w:fldCharType="end"/>
      </w:r>
    </w:p>
    <w:p w14:paraId="5CDDB6E8" w14:textId="70DAEB22" w:rsidR="005B47C9" w:rsidRDefault="005B47C9">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_Toc20118919 \h </w:instrText>
      </w:r>
      <w:r>
        <w:fldChar w:fldCharType="separate"/>
      </w:r>
      <w:r>
        <w:t>128</w:t>
      </w:r>
      <w:r>
        <w:fldChar w:fldCharType="end"/>
      </w:r>
    </w:p>
    <w:p w14:paraId="40BED4FF" w14:textId="6A31705C" w:rsidR="005B47C9" w:rsidRDefault="005B47C9">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_Toc20118920 \h </w:instrText>
      </w:r>
      <w:r>
        <w:fldChar w:fldCharType="separate"/>
      </w:r>
      <w:r>
        <w:t>128</w:t>
      </w:r>
      <w:r>
        <w:fldChar w:fldCharType="end"/>
      </w:r>
    </w:p>
    <w:p w14:paraId="73FE17FF" w14:textId="3ACCDA16" w:rsidR="005B47C9" w:rsidRDefault="005B47C9">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_Toc20118921 \h </w:instrText>
      </w:r>
      <w:r>
        <w:fldChar w:fldCharType="separate"/>
      </w:r>
      <w:r>
        <w:t>128</w:t>
      </w:r>
      <w:r>
        <w:fldChar w:fldCharType="end"/>
      </w:r>
    </w:p>
    <w:p w14:paraId="75EB77E9" w14:textId="71E5A008" w:rsidR="005B47C9" w:rsidRDefault="005B47C9">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_Toc20118922 \h </w:instrText>
      </w:r>
      <w:r>
        <w:fldChar w:fldCharType="separate"/>
      </w:r>
      <w:r>
        <w:t>128</w:t>
      </w:r>
      <w:r>
        <w:fldChar w:fldCharType="end"/>
      </w:r>
    </w:p>
    <w:p w14:paraId="65642399" w14:textId="6398884A" w:rsidR="005B47C9" w:rsidRDefault="005B47C9">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_Toc20118923 \h </w:instrText>
      </w:r>
      <w:r>
        <w:fldChar w:fldCharType="separate"/>
      </w:r>
      <w:r>
        <w:t>129</w:t>
      </w:r>
      <w:r>
        <w:fldChar w:fldCharType="end"/>
      </w:r>
    </w:p>
    <w:p w14:paraId="4DB68B75" w14:textId="10279EEA" w:rsidR="005B47C9" w:rsidRDefault="005B47C9">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_Toc20118924 \h </w:instrText>
      </w:r>
      <w:r>
        <w:fldChar w:fldCharType="separate"/>
      </w:r>
      <w:r>
        <w:t>129</w:t>
      </w:r>
      <w:r>
        <w:fldChar w:fldCharType="end"/>
      </w:r>
    </w:p>
    <w:p w14:paraId="6F10F067" w14:textId="7F3D7A15" w:rsidR="005B47C9" w:rsidRDefault="005B47C9">
      <w:pPr>
        <w:pStyle w:val="TOC4"/>
        <w:rPr>
          <w:rFonts w:asciiTheme="minorHAnsi" w:eastAsiaTheme="minorEastAsia" w:hAnsiTheme="minorHAnsi" w:cstheme="minorBidi"/>
          <w:sz w:val="22"/>
          <w:szCs w:val="22"/>
          <w:lang w:eastAsia="en-GB"/>
        </w:rPr>
      </w:pPr>
      <w:r w:rsidRPr="005B47C9">
        <w:t>6.4.6.3</w:t>
      </w:r>
      <w:r w:rsidRPr="005B47C9">
        <w:rPr>
          <w:rFonts w:asciiTheme="minorHAnsi" w:eastAsiaTheme="minorEastAsia" w:hAnsiTheme="minorHAnsi" w:cstheme="minorBidi"/>
          <w:sz w:val="22"/>
          <w:szCs w:val="22"/>
          <w:lang w:eastAsia="en-GB"/>
        </w:rPr>
        <w:tab/>
      </w:r>
      <w:r w:rsidRPr="00700939">
        <w:rPr>
          <w:lang w:val="en-US"/>
        </w:rPr>
        <w:t>Simple data types and enumerations</w:t>
      </w:r>
      <w:r>
        <w:tab/>
      </w:r>
      <w:r>
        <w:fldChar w:fldCharType="begin" w:fldLock="1"/>
      </w:r>
      <w:r>
        <w:instrText xml:space="preserve"> PAGEREF _Toc20118925 \h </w:instrText>
      </w:r>
      <w:r>
        <w:fldChar w:fldCharType="separate"/>
      </w:r>
      <w:r>
        <w:t>129</w:t>
      </w:r>
      <w:r>
        <w:fldChar w:fldCharType="end"/>
      </w:r>
    </w:p>
    <w:p w14:paraId="77E384A5" w14:textId="7D7D544F" w:rsidR="005B47C9" w:rsidRDefault="005B47C9">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_Toc20118926 \h </w:instrText>
      </w:r>
      <w:r>
        <w:fldChar w:fldCharType="separate"/>
      </w:r>
      <w:r>
        <w:t>129</w:t>
      </w:r>
      <w:r>
        <w:fldChar w:fldCharType="end"/>
      </w:r>
    </w:p>
    <w:p w14:paraId="6E649710" w14:textId="1876DB0A" w:rsidR="005B47C9" w:rsidRDefault="005B47C9">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_Toc20118927 \h </w:instrText>
      </w:r>
      <w:r>
        <w:fldChar w:fldCharType="separate"/>
      </w:r>
      <w:r>
        <w:t>129</w:t>
      </w:r>
      <w:r>
        <w:fldChar w:fldCharType="end"/>
      </w:r>
    </w:p>
    <w:p w14:paraId="24043B06" w14:textId="6C473815" w:rsidR="005B47C9" w:rsidRDefault="005B47C9">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_Toc20118928 \h </w:instrText>
      </w:r>
      <w:r>
        <w:fldChar w:fldCharType="separate"/>
      </w:r>
      <w:r>
        <w:t>130</w:t>
      </w:r>
      <w:r>
        <w:fldChar w:fldCharType="end"/>
      </w:r>
    </w:p>
    <w:p w14:paraId="5159128C" w14:textId="2888A0E5" w:rsidR="005B47C9" w:rsidRDefault="005B47C9">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_Toc20118929 \h </w:instrText>
      </w:r>
      <w:r>
        <w:fldChar w:fldCharType="separate"/>
      </w:r>
      <w:r>
        <w:t>130</w:t>
      </w:r>
      <w:r>
        <w:fldChar w:fldCharType="end"/>
      </w:r>
    </w:p>
    <w:p w14:paraId="612955A1" w14:textId="238AB0CB" w:rsidR="005B47C9" w:rsidRDefault="005B47C9">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_Toc20118930 \h </w:instrText>
      </w:r>
      <w:r>
        <w:fldChar w:fldCharType="separate"/>
      </w:r>
      <w:r>
        <w:t>130</w:t>
      </w:r>
      <w:r>
        <w:fldChar w:fldCharType="end"/>
      </w:r>
    </w:p>
    <w:p w14:paraId="09C6FA5A" w14:textId="32D9A5CE" w:rsidR="005B47C9" w:rsidRDefault="005B47C9">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_Toc20118931 \h </w:instrText>
      </w:r>
      <w:r>
        <w:fldChar w:fldCharType="separate"/>
      </w:r>
      <w:r>
        <w:t>130</w:t>
      </w:r>
      <w:r>
        <w:fldChar w:fldCharType="end"/>
      </w:r>
    </w:p>
    <w:p w14:paraId="317F01A6" w14:textId="0790069E" w:rsidR="005B47C9" w:rsidRDefault="005B47C9">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_Toc20118932 \h </w:instrText>
      </w:r>
      <w:r>
        <w:fldChar w:fldCharType="separate"/>
      </w:r>
      <w:r>
        <w:t>130</w:t>
      </w:r>
      <w:r>
        <w:fldChar w:fldCharType="end"/>
      </w:r>
    </w:p>
    <w:p w14:paraId="706F048F" w14:textId="42A336AF" w:rsidR="005B47C9" w:rsidRDefault="005B47C9">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_Toc20118933 \h </w:instrText>
      </w:r>
      <w:r>
        <w:fldChar w:fldCharType="separate"/>
      </w:r>
      <w:r>
        <w:t>130</w:t>
      </w:r>
      <w:r>
        <w:fldChar w:fldCharType="end"/>
      </w:r>
    </w:p>
    <w:p w14:paraId="6E0ED82F" w14:textId="1EFD51C0" w:rsidR="005B47C9" w:rsidRDefault="005B47C9">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_Toc20118934 \h </w:instrText>
      </w:r>
      <w:r>
        <w:fldChar w:fldCharType="separate"/>
      </w:r>
      <w:r>
        <w:t>131</w:t>
      </w:r>
      <w:r>
        <w:fldChar w:fldCharType="end"/>
      </w:r>
    </w:p>
    <w:p w14:paraId="4A887531" w14:textId="095B4E95" w:rsidR="005B47C9" w:rsidRDefault="005B47C9">
      <w:pPr>
        <w:pStyle w:val="TOC3"/>
        <w:rPr>
          <w:rFonts w:asciiTheme="minorHAnsi" w:eastAsiaTheme="minorEastAsia" w:hAnsiTheme="minorHAnsi" w:cstheme="minorBidi"/>
          <w:sz w:val="22"/>
          <w:szCs w:val="22"/>
          <w:lang w:eastAsia="en-GB"/>
        </w:rPr>
      </w:pPr>
      <w:r w:rsidRPr="005B47C9">
        <w:t>6.4.9</w:t>
      </w:r>
      <w:r w:rsidRPr="005B47C9">
        <w:rPr>
          <w:rFonts w:asciiTheme="minorHAnsi" w:eastAsiaTheme="minorEastAsia" w:hAnsiTheme="minorHAnsi" w:cstheme="minorBidi"/>
          <w:sz w:val="22"/>
          <w:szCs w:val="22"/>
          <w:lang w:eastAsia="en-GB"/>
        </w:rPr>
        <w:tab/>
      </w:r>
      <w:r w:rsidRPr="00700939">
        <w:rPr>
          <w:lang w:val="en-US"/>
        </w:rPr>
        <w:t>Security</w:t>
      </w:r>
      <w:r>
        <w:tab/>
      </w:r>
      <w:r>
        <w:fldChar w:fldCharType="begin" w:fldLock="1"/>
      </w:r>
      <w:r>
        <w:instrText xml:space="preserve"> PAGEREF _Toc20118935 \h </w:instrText>
      </w:r>
      <w:r>
        <w:fldChar w:fldCharType="separate"/>
      </w:r>
      <w:r>
        <w:t>131</w:t>
      </w:r>
      <w:r>
        <w:fldChar w:fldCharType="end"/>
      </w:r>
    </w:p>
    <w:p w14:paraId="7004A4DA" w14:textId="1A1C1433" w:rsidR="005B47C9" w:rsidRDefault="005B47C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_Toc20118936 \h </w:instrText>
      </w:r>
      <w:r>
        <w:fldChar w:fldCharType="separate"/>
      </w:r>
      <w:r>
        <w:t>131</w:t>
      </w:r>
      <w:r>
        <w:fldChar w:fldCharType="end"/>
      </w:r>
    </w:p>
    <w:p w14:paraId="7D35270B" w14:textId="78DD71BB" w:rsidR="005B47C9" w:rsidRDefault="005B47C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_Toc20118937 \h </w:instrText>
      </w:r>
      <w:r>
        <w:fldChar w:fldCharType="separate"/>
      </w:r>
      <w:r>
        <w:t>131</w:t>
      </w:r>
      <w:r>
        <w:fldChar w:fldCharType="end"/>
      </w:r>
    </w:p>
    <w:p w14:paraId="7B27C7E7" w14:textId="39594C91" w:rsidR="005B47C9" w:rsidRDefault="005B47C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_Toc20118938 \h </w:instrText>
      </w:r>
      <w:r>
        <w:fldChar w:fldCharType="separate"/>
      </w:r>
      <w:r>
        <w:t>131</w:t>
      </w:r>
      <w:r>
        <w:fldChar w:fldCharType="end"/>
      </w:r>
    </w:p>
    <w:p w14:paraId="402CF350" w14:textId="3F880F34" w:rsidR="005B47C9" w:rsidRDefault="005B47C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_Toc20118939 \h </w:instrText>
      </w:r>
      <w:r>
        <w:fldChar w:fldCharType="separate"/>
      </w:r>
      <w:r>
        <w:t>131</w:t>
      </w:r>
      <w:r>
        <w:fldChar w:fldCharType="end"/>
      </w:r>
    </w:p>
    <w:p w14:paraId="177F0A6C" w14:textId="5F6BF215" w:rsidR="005B47C9" w:rsidRDefault="005B47C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_Toc20118940 \h </w:instrText>
      </w:r>
      <w:r>
        <w:fldChar w:fldCharType="separate"/>
      </w:r>
      <w:r>
        <w:t>131</w:t>
      </w:r>
      <w:r>
        <w:fldChar w:fldCharType="end"/>
      </w:r>
    </w:p>
    <w:p w14:paraId="7FBF9A36" w14:textId="38126D04" w:rsidR="005B47C9" w:rsidRDefault="005B47C9">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_Toc20118941 \h </w:instrText>
      </w:r>
      <w:r>
        <w:fldChar w:fldCharType="separate"/>
      </w:r>
      <w:r>
        <w:t>131</w:t>
      </w:r>
      <w:r>
        <w:fldChar w:fldCharType="end"/>
      </w:r>
    </w:p>
    <w:p w14:paraId="748C06AB" w14:textId="622B9C20" w:rsidR="005B47C9" w:rsidRDefault="005B47C9">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_Toc20118942 \h </w:instrText>
      </w:r>
      <w:r>
        <w:fldChar w:fldCharType="separate"/>
      </w:r>
      <w:r>
        <w:t>131</w:t>
      </w:r>
      <w:r>
        <w:fldChar w:fldCharType="end"/>
      </w:r>
    </w:p>
    <w:p w14:paraId="3AE8D478" w14:textId="2824C825" w:rsidR="005B47C9" w:rsidRDefault="005B47C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_Toc20118943 \h </w:instrText>
      </w:r>
      <w:r>
        <w:fldChar w:fldCharType="separate"/>
      </w:r>
      <w:r>
        <w:t>132</w:t>
      </w:r>
      <w:r>
        <w:fldChar w:fldCharType="end"/>
      </w:r>
    </w:p>
    <w:p w14:paraId="112BCD4C" w14:textId="21618680" w:rsidR="005B47C9" w:rsidRDefault="005B47C9">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_Toc20118944 \h </w:instrText>
      </w:r>
      <w:r>
        <w:fldChar w:fldCharType="separate"/>
      </w:r>
      <w:r>
        <w:t>132</w:t>
      </w:r>
      <w:r>
        <w:fldChar w:fldCharType="end"/>
      </w:r>
    </w:p>
    <w:p w14:paraId="586F9DF2" w14:textId="573CC995" w:rsidR="005B47C9" w:rsidRDefault="005B47C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_Toc20118945 \h </w:instrText>
      </w:r>
      <w:r>
        <w:fldChar w:fldCharType="separate"/>
      </w:r>
      <w:r>
        <w:t>132</w:t>
      </w:r>
      <w:r>
        <w:fldChar w:fldCharType="end"/>
      </w:r>
    </w:p>
    <w:p w14:paraId="4D0B35BD" w14:textId="65F471AA" w:rsidR="005B47C9" w:rsidRDefault="005B47C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_Toc20118946 \h </w:instrText>
      </w:r>
      <w:r>
        <w:fldChar w:fldCharType="separate"/>
      </w:r>
      <w:r>
        <w:t>132</w:t>
      </w:r>
      <w:r>
        <w:fldChar w:fldCharType="end"/>
      </w:r>
    </w:p>
    <w:p w14:paraId="421971EC" w14:textId="7323955A" w:rsidR="005B47C9" w:rsidRDefault="005B47C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_Toc20118947 \h </w:instrText>
      </w:r>
      <w:r>
        <w:fldChar w:fldCharType="separate"/>
      </w:r>
      <w:r>
        <w:t>132</w:t>
      </w:r>
      <w:r>
        <w:fldChar w:fldCharType="end"/>
      </w:r>
    </w:p>
    <w:p w14:paraId="6534318A" w14:textId="7FBDC952" w:rsidR="005B47C9" w:rsidRDefault="005B47C9">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_Toc20118948 \h </w:instrText>
      </w:r>
      <w:r>
        <w:fldChar w:fldCharType="separate"/>
      </w:r>
      <w:r>
        <w:t>132</w:t>
      </w:r>
      <w:r>
        <w:fldChar w:fldCharType="end"/>
      </w:r>
    </w:p>
    <w:p w14:paraId="1E5D6DED" w14:textId="7D699422" w:rsidR="005B47C9" w:rsidRDefault="005B47C9">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_Toc20118949 \h </w:instrText>
      </w:r>
      <w:r>
        <w:fldChar w:fldCharType="separate"/>
      </w:r>
      <w:r>
        <w:t>132</w:t>
      </w:r>
      <w:r>
        <w:fldChar w:fldCharType="end"/>
      </w:r>
    </w:p>
    <w:p w14:paraId="014EDB11" w14:textId="24EA2D0E" w:rsidR="005B47C9" w:rsidRDefault="005B47C9">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_Toc20118950 \h </w:instrText>
      </w:r>
      <w:r>
        <w:fldChar w:fldCharType="separate"/>
      </w:r>
      <w:r>
        <w:t>133</w:t>
      </w:r>
      <w:r>
        <w:fldChar w:fldCharType="end"/>
      </w:r>
    </w:p>
    <w:p w14:paraId="4936D6F8" w14:textId="05F40BC3" w:rsidR="005B47C9" w:rsidRDefault="005B47C9">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_Toc20118951 \h </w:instrText>
      </w:r>
      <w:r>
        <w:fldChar w:fldCharType="separate"/>
      </w:r>
      <w:r>
        <w:t>133</w:t>
      </w:r>
      <w:r>
        <w:fldChar w:fldCharType="end"/>
      </w:r>
    </w:p>
    <w:p w14:paraId="57E1BFFC" w14:textId="1746E38F" w:rsidR="005B47C9" w:rsidRDefault="005B47C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_Toc20118952 \h </w:instrText>
      </w:r>
      <w:r>
        <w:fldChar w:fldCharType="separate"/>
      </w:r>
      <w:r>
        <w:t>133</w:t>
      </w:r>
      <w:r>
        <w:fldChar w:fldCharType="end"/>
      </w:r>
    </w:p>
    <w:p w14:paraId="0A8F0E53" w14:textId="6D4D8154" w:rsidR="005B47C9" w:rsidRDefault="005B47C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_Toc20118953 \h </w:instrText>
      </w:r>
      <w:r>
        <w:fldChar w:fldCharType="separate"/>
      </w:r>
      <w:r>
        <w:t>133</w:t>
      </w:r>
      <w:r>
        <w:fldChar w:fldCharType="end"/>
      </w:r>
    </w:p>
    <w:p w14:paraId="2D254F95" w14:textId="098FE874" w:rsidR="005B47C9" w:rsidRDefault="005B47C9">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_Toc20118954 \h </w:instrText>
      </w:r>
      <w:r>
        <w:fldChar w:fldCharType="separate"/>
      </w:r>
      <w:r>
        <w:t>133</w:t>
      </w:r>
      <w:r>
        <w:fldChar w:fldCharType="end"/>
      </w:r>
    </w:p>
    <w:p w14:paraId="0B6AE145" w14:textId="05CDE027" w:rsidR="005B47C9" w:rsidRDefault="005B47C9">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_Toc20118955 \h </w:instrText>
      </w:r>
      <w:r>
        <w:fldChar w:fldCharType="separate"/>
      </w:r>
      <w:r>
        <w:t>133</w:t>
      </w:r>
      <w:r>
        <w:fldChar w:fldCharType="end"/>
      </w:r>
    </w:p>
    <w:p w14:paraId="1E50DB40" w14:textId="323B2277" w:rsidR="005B47C9" w:rsidRDefault="005B47C9">
      <w:pPr>
        <w:pStyle w:val="TOC4"/>
        <w:rPr>
          <w:rFonts w:asciiTheme="minorHAnsi" w:eastAsiaTheme="minorEastAsia" w:hAnsiTheme="minorHAnsi" w:cstheme="minorBidi"/>
          <w:sz w:val="22"/>
          <w:szCs w:val="22"/>
          <w:lang w:eastAsia="en-GB"/>
        </w:rPr>
      </w:pPr>
      <w:r w:rsidRPr="005B47C9">
        <w:t>6.5.6.2</w:t>
      </w:r>
      <w:r w:rsidRPr="005B47C9">
        <w:rPr>
          <w:rFonts w:asciiTheme="minorHAnsi" w:eastAsiaTheme="minorEastAsia" w:hAnsiTheme="minorHAnsi" w:cstheme="minorBidi"/>
          <w:sz w:val="22"/>
          <w:szCs w:val="22"/>
          <w:lang w:eastAsia="en-GB"/>
        </w:rPr>
        <w:tab/>
      </w:r>
      <w:r w:rsidRPr="00700939">
        <w:rPr>
          <w:lang w:val="en-US"/>
        </w:rPr>
        <w:t>Structured data types</w:t>
      </w:r>
      <w:r>
        <w:tab/>
      </w:r>
      <w:r>
        <w:fldChar w:fldCharType="begin" w:fldLock="1"/>
      </w:r>
      <w:r>
        <w:instrText xml:space="preserve"> PAGEREF _Toc20118956 \h </w:instrText>
      </w:r>
      <w:r>
        <w:fldChar w:fldCharType="separate"/>
      </w:r>
      <w:r>
        <w:t>134</w:t>
      </w:r>
      <w:r>
        <w:fldChar w:fldCharType="end"/>
      </w:r>
    </w:p>
    <w:p w14:paraId="1EF7EF28" w14:textId="686C2932" w:rsidR="005B47C9" w:rsidRDefault="005B47C9">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_Toc20118957 \h </w:instrText>
      </w:r>
      <w:r>
        <w:fldChar w:fldCharType="separate"/>
      </w:r>
      <w:r>
        <w:t>134</w:t>
      </w:r>
      <w:r>
        <w:fldChar w:fldCharType="end"/>
      </w:r>
    </w:p>
    <w:p w14:paraId="289EA142" w14:textId="0ED17C72" w:rsidR="005B47C9" w:rsidRDefault="005B47C9">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_Toc20118958 \h </w:instrText>
      </w:r>
      <w:r>
        <w:fldChar w:fldCharType="separate"/>
      </w:r>
      <w:r>
        <w:t>134</w:t>
      </w:r>
      <w:r>
        <w:fldChar w:fldCharType="end"/>
      </w:r>
    </w:p>
    <w:p w14:paraId="689D1EA4" w14:textId="7CBD6AC1" w:rsidR="005B47C9" w:rsidRDefault="005B47C9">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_Toc20118959 \h </w:instrText>
      </w:r>
      <w:r>
        <w:fldChar w:fldCharType="separate"/>
      </w:r>
      <w:r>
        <w:t>134</w:t>
      </w:r>
      <w:r>
        <w:fldChar w:fldCharType="end"/>
      </w:r>
    </w:p>
    <w:p w14:paraId="6EAD6639" w14:textId="578E1894" w:rsidR="005B47C9" w:rsidRDefault="005B47C9">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_Toc20118960 \h </w:instrText>
      </w:r>
      <w:r>
        <w:fldChar w:fldCharType="separate"/>
      </w:r>
      <w:r>
        <w:t>134</w:t>
      </w:r>
      <w:r>
        <w:fldChar w:fldCharType="end"/>
      </w:r>
    </w:p>
    <w:p w14:paraId="0D378116" w14:textId="3095F5CE" w:rsidR="005B47C9" w:rsidRDefault="005B47C9">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_Toc20118961 \h </w:instrText>
      </w:r>
      <w:r>
        <w:fldChar w:fldCharType="separate"/>
      </w:r>
      <w:r>
        <w:t>135</w:t>
      </w:r>
      <w:r>
        <w:fldChar w:fldCharType="end"/>
      </w:r>
    </w:p>
    <w:p w14:paraId="255FDD85" w14:textId="0C369106" w:rsidR="005B47C9" w:rsidRDefault="005B47C9">
      <w:pPr>
        <w:pStyle w:val="TOC4"/>
        <w:rPr>
          <w:rFonts w:asciiTheme="minorHAnsi" w:eastAsiaTheme="minorEastAsia" w:hAnsiTheme="minorHAnsi" w:cstheme="minorBidi"/>
          <w:sz w:val="22"/>
          <w:szCs w:val="22"/>
          <w:lang w:eastAsia="en-GB"/>
        </w:rPr>
      </w:pPr>
      <w:r w:rsidRPr="005B47C9">
        <w:t>6.5.6.3</w:t>
      </w:r>
      <w:r w:rsidRPr="005B47C9">
        <w:rPr>
          <w:rFonts w:asciiTheme="minorHAnsi" w:eastAsiaTheme="minorEastAsia" w:hAnsiTheme="minorHAnsi" w:cstheme="minorBidi"/>
          <w:sz w:val="22"/>
          <w:szCs w:val="22"/>
          <w:lang w:eastAsia="en-GB"/>
        </w:rPr>
        <w:tab/>
      </w:r>
      <w:r w:rsidRPr="00700939">
        <w:rPr>
          <w:lang w:val="en-US"/>
        </w:rPr>
        <w:t>Simple data types and enumerations</w:t>
      </w:r>
      <w:r>
        <w:tab/>
      </w:r>
      <w:r>
        <w:fldChar w:fldCharType="begin" w:fldLock="1"/>
      </w:r>
      <w:r>
        <w:instrText xml:space="preserve"> PAGEREF _Toc20118962 \h </w:instrText>
      </w:r>
      <w:r>
        <w:fldChar w:fldCharType="separate"/>
      </w:r>
      <w:r>
        <w:t>135</w:t>
      </w:r>
      <w:r>
        <w:fldChar w:fldCharType="end"/>
      </w:r>
    </w:p>
    <w:p w14:paraId="69C1F774" w14:textId="26857D4D" w:rsidR="005B47C9" w:rsidRDefault="005B47C9">
      <w:pPr>
        <w:pStyle w:val="TOC5"/>
        <w:rPr>
          <w:rFonts w:asciiTheme="minorHAnsi" w:eastAsiaTheme="minorEastAsia" w:hAnsiTheme="minorHAnsi" w:cstheme="minorBidi"/>
          <w:sz w:val="22"/>
          <w:szCs w:val="22"/>
          <w:lang w:eastAsia="en-GB"/>
        </w:rPr>
      </w:pPr>
      <w:r>
        <w:lastRenderedPageBreak/>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_Toc20118963 \h </w:instrText>
      </w:r>
      <w:r>
        <w:fldChar w:fldCharType="separate"/>
      </w:r>
      <w:r>
        <w:t>135</w:t>
      </w:r>
      <w:r>
        <w:fldChar w:fldCharType="end"/>
      </w:r>
    </w:p>
    <w:p w14:paraId="513F0990" w14:textId="0C102FB7" w:rsidR="005B47C9" w:rsidRDefault="005B47C9">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_Toc20118964 \h </w:instrText>
      </w:r>
      <w:r>
        <w:fldChar w:fldCharType="separate"/>
      </w:r>
      <w:r>
        <w:t>135</w:t>
      </w:r>
      <w:r>
        <w:fldChar w:fldCharType="end"/>
      </w:r>
    </w:p>
    <w:p w14:paraId="7A5EACC8" w14:textId="047D34DB" w:rsidR="005B47C9" w:rsidRDefault="005B47C9">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_Toc20118965 \h </w:instrText>
      </w:r>
      <w:r>
        <w:fldChar w:fldCharType="separate"/>
      </w:r>
      <w:r>
        <w:t>135</w:t>
      </w:r>
      <w:r>
        <w:fldChar w:fldCharType="end"/>
      </w:r>
    </w:p>
    <w:p w14:paraId="1D175BD6" w14:textId="1CC79BF3" w:rsidR="005B47C9" w:rsidRDefault="005B47C9">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_Toc20118966 \h </w:instrText>
      </w:r>
      <w:r>
        <w:fldChar w:fldCharType="separate"/>
      </w:r>
      <w:r>
        <w:t>135</w:t>
      </w:r>
      <w:r>
        <w:fldChar w:fldCharType="end"/>
      </w:r>
    </w:p>
    <w:p w14:paraId="242AD8DE" w14:textId="7932AC40" w:rsidR="005B47C9" w:rsidRDefault="005B47C9">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_Toc20118967 \h </w:instrText>
      </w:r>
      <w:r>
        <w:fldChar w:fldCharType="separate"/>
      </w:r>
      <w:r>
        <w:t>135</w:t>
      </w:r>
      <w:r>
        <w:fldChar w:fldCharType="end"/>
      </w:r>
    </w:p>
    <w:p w14:paraId="1ACE7200" w14:textId="7FED53DA" w:rsidR="005B47C9" w:rsidRDefault="005B47C9">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_Toc20118968 \h </w:instrText>
      </w:r>
      <w:r>
        <w:fldChar w:fldCharType="separate"/>
      </w:r>
      <w:r>
        <w:t>135</w:t>
      </w:r>
      <w:r>
        <w:fldChar w:fldCharType="end"/>
      </w:r>
    </w:p>
    <w:p w14:paraId="7CF82A0F" w14:textId="3E7639AB" w:rsidR="005B47C9" w:rsidRDefault="005B47C9">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_Toc20118969 \h </w:instrText>
      </w:r>
      <w:r>
        <w:fldChar w:fldCharType="separate"/>
      </w:r>
      <w:r>
        <w:t>135</w:t>
      </w:r>
      <w:r>
        <w:fldChar w:fldCharType="end"/>
      </w:r>
    </w:p>
    <w:p w14:paraId="57728D44" w14:textId="5F903D36" w:rsidR="005B47C9" w:rsidRDefault="005B47C9">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_Toc20118970 \h </w:instrText>
      </w:r>
      <w:r>
        <w:fldChar w:fldCharType="separate"/>
      </w:r>
      <w:r>
        <w:t>136</w:t>
      </w:r>
      <w:r>
        <w:fldChar w:fldCharType="end"/>
      </w:r>
    </w:p>
    <w:p w14:paraId="60A24171" w14:textId="532E96A1" w:rsidR="005B47C9" w:rsidRDefault="005B47C9">
      <w:pPr>
        <w:pStyle w:val="TOC3"/>
        <w:rPr>
          <w:rFonts w:asciiTheme="minorHAnsi" w:eastAsiaTheme="minorEastAsia" w:hAnsiTheme="minorHAnsi" w:cstheme="minorBidi"/>
          <w:sz w:val="22"/>
          <w:szCs w:val="22"/>
          <w:lang w:eastAsia="en-GB"/>
        </w:rPr>
      </w:pPr>
      <w:r w:rsidRPr="005B47C9">
        <w:t>6.5.9</w:t>
      </w:r>
      <w:r w:rsidRPr="005B47C9">
        <w:rPr>
          <w:rFonts w:asciiTheme="minorHAnsi" w:eastAsiaTheme="minorEastAsia" w:hAnsiTheme="minorHAnsi" w:cstheme="minorBidi"/>
          <w:sz w:val="22"/>
          <w:szCs w:val="22"/>
          <w:lang w:eastAsia="en-GB"/>
        </w:rPr>
        <w:tab/>
      </w:r>
      <w:r w:rsidRPr="00700939">
        <w:rPr>
          <w:lang w:val="en-US"/>
        </w:rPr>
        <w:t>Security</w:t>
      </w:r>
      <w:r>
        <w:tab/>
      </w:r>
      <w:r>
        <w:fldChar w:fldCharType="begin" w:fldLock="1"/>
      </w:r>
      <w:r>
        <w:instrText xml:space="preserve"> PAGEREF _Toc20118971 \h </w:instrText>
      </w:r>
      <w:r>
        <w:fldChar w:fldCharType="separate"/>
      </w:r>
      <w:r>
        <w:t>136</w:t>
      </w:r>
      <w:r>
        <w:fldChar w:fldCharType="end"/>
      </w:r>
    </w:p>
    <w:p w14:paraId="4BB580CA" w14:textId="5BA2E40F" w:rsidR="005B47C9" w:rsidRDefault="005B47C9" w:rsidP="005B47C9">
      <w:pPr>
        <w:pStyle w:val="TOC8"/>
        <w:tabs>
          <w:tab w:val="right" w:leader="dot" w:pos="9639"/>
        </w:tabs>
        <w:rPr>
          <w:rFonts w:asciiTheme="minorHAnsi" w:eastAsiaTheme="minorEastAsia" w:hAnsiTheme="minorHAnsi" w:cstheme="minorBidi"/>
          <w:b w:val="0"/>
          <w:szCs w:val="22"/>
          <w:lang w:eastAsia="en-GB"/>
        </w:rPr>
      </w:pPr>
      <w:r>
        <w:t>Annex A (normative):</w:t>
      </w:r>
      <w:r>
        <w:tab/>
      </w:r>
      <w:r>
        <w:t>OpenAPI specification</w:t>
      </w:r>
      <w:r>
        <w:tab/>
      </w:r>
      <w:r>
        <w:fldChar w:fldCharType="begin" w:fldLock="1"/>
      </w:r>
      <w:r>
        <w:instrText xml:space="preserve"> PAGEREF _Toc20118972 \h </w:instrText>
      </w:r>
      <w:r>
        <w:fldChar w:fldCharType="separate"/>
      </w:r>
      <w:r>
        <w:t>136</w:t>
      </w:r>
      <w:r>
        <w:fldChar w:fldCharType="end"/>
      </w:r>
    </w:p>
    <w:p w14:paraId="0D1A9F13" w14:textId="1ADA78DE" w:rsidR="005B47C9" w:rsidRDefault="005B47C9">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_Toc20118973 \h </w:instrText>
      </w:r>
      <w:r>
        <w:fldChar w:fldCharType="separate"/>
      </w:r>
      <w:r>
        <w:t>136</w:t>
      </w:r>
      <w:r>
        <w:fldChar w:fldCharType="end"/>
      </w:r>
    </w:p>
    <w:p w14:paraId="51555FA3" w14:textId="4D36EAE2" w:rsidR="005B47C9" w:rsidRDefault="005B47C9">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_Toc20118974 \h </w:instrText>
      </w:r>
      <w:r>
        <w:fldChar w:fldCharType="separate"/>
      </w:r>
      <w:r>
        <w:t>137</w:t>
      </w:r>
      <w:r>
        <w:fldChar w:fldCharType="end"/>
      </w:r>
    </w:p>
    <w:p w14:paraId="5342D1D8" w14:textId="2AC8B36E" w:rsidR="005B47C9" w:rsidRDefault="005B47C9">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_Toc20118975 \h </w:instrText>
      </w:r>
      <w:r>
        <w:fldChar w:fldCharType="separate"/>
      </w:r>
      <w:r>
        <w:t>160</w:t>
      </w:r>
      <w:r>
        <w:fldChar w:fldCharType="end"/>
      </w:r>
    </w:p>
    <w:p w14:paraId="45793F4F" w14:textId="085A066A" w:rsidR="005B47C9" w:rsidRDefault="005B47C9">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_Toc20118976 \h </w:instrText>
      </w:r>
      <w:r>
        <w:fldChar w:fldCharType="separate"/>
      </w:r>
      <w:r>
        <w:t>172</w:t>
      </w:r>
      <w:r>
        <w:fldChar w:fldCharType="end"/>
      </w:r>
    </w:p>
    <w:p w14:paraId="577E8C7E" w14:textId="3E4BCEA9" w:rsidR="005B47C9" w:rsidRDefault="005B47C9">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_Toc20118977 \h </w:instrText>
      </w:r>
      <w:r>
        <w:fldChar w:fldCharType="separate"/>
      </w:r>
      <w:r>
        <w:t>176</w:t>
      </w:r>
      <w:r>
        <w:fldChar w:fldCharType="end"/>
      </w:r>
    </w:p>
    <w:p w14:paraId="2CE0B2F6" w14:textId="0E4C14D7" w:rsidR="005B47C9" w:rsidRDefault="005B47C9">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_Toc20118978 \h </w:instrText>
      </w:r>
      <w:r>
        <w:fldChar w:fldCharType="separate"/>
      </w:r>
      <w:r>
        <w:t>182</w:t>
      </w:r>
      <w:r>
        <w:fldChar w:fldCharType="end"/>
      </w:r>
    </w:p>
    <w:p w14:paraId="433E6481" w14:textId="2FDAA3AE" w:rsidR="005B47C9" w:rsidRDefault="005B47C9" w:rsidP="005B47C9">
      <w:pPr>
        <w:pStyle w:val="TOC8"/>
        <w:tabs>
          <w:tab w:val="right" w:leader="dot" w:pos="9639"/>
        </w:tabs>
        <w:rPr>
          <w:rFonts w:asciiTheme="minorHAnsi" w:eastAsiaTheme="minorEastAsia" w:hAnsiTheme="minorHAnsi" w:cstheme="minorBidi"/>
          <w:b w:val="0"/>
          <w:szCs w:val="22"/>
          <w:lang w:eastAsia="en-GB"/>
        </w:rPr>
      </w:pPr>
      <w:r>
        <w:t>Annex B (informative):</w:t>
      </w:r>
      <w:r>
        <w:tab/>
      </w:r>
      <w:r>
        <w:t>Stateless UDMs</w:t>
      </w:r>
      <w:r>
        <w:tab/>
      </w:r>
      <w:r>
        <w:fldChar w:fldCharType="begin" w:fldLock="1"/>
      </w:r>
      <w:r>
        <w:instrText xml:space="preserve"> PAGEREF _Toc20118979 \h </w:instrText>
      </w:r>
      <w:r>
        <w:fldChar w:fldCharType="separate"/>
      </w:r>
      <w:r>
        <w:t>183</w:t>
      </w:r>
      <w:r>
        <w:fldChar w:fldCharType="end"/>
      </w:r>
    </w:p>
    <w:p w14:paraId="4BA27A3C" w14:textId="6EDA888F" w:rsidR="005B47C9" w:rsidRDefault="005B47C9" w:rsidP="005B47C9">
      <w:pPr>
        <w:pStyle w:val="TOC8"/>
        <w:tabs>
          <w:tab w:val="right" w:leader="dot" w:pos="9639"/>
        </w:tabs>
        <w:rPr>
          <w:rFonts w:asciiTheme="minorHAnsi" w:eastAsiaTheme="minorEastAsia" w:hAnsiTheme="minorHAnsi" w:cstheme="minorBidi"/>
          <w:b w:val="0"/>
          <w:szCs w:val="22"/>
          <w:lang w:eastAsia="en-GB"/>
        </w:rPr>
      </w:pPr>
      <w:r>
        <w:t>Annex C (informative):</w:t>
      </w:r>
      <w:r>
        <w:tab/>
      </w:r>
      <w:r>
        <w:t>SUCI encoding</w:t>
      </w:r>
      <w:r>
        <w:tab/>
      </w:r>
      <w:r>
        <w:fldChar w:fldCharType="begin" w:fldLock="1"/>
      </w:r>
      <w:r>
        <w:instrText xml:space="preserve"> PAGEREF _Toc20118980 \h </w:instrText>
      </w:r>
      <w:r>
        <w:fldChar w:fldCharType="separate"/>
      </w:r>
      <w:r>
        <w:t>187</w:t>
      </w:r>
      <w:r>
        <w:fldChar w:fldCharType="end"/>
      </w:r>
    </w:p>
    <w:p w14:paraId="333833AD" w14:textId="3E3142BD" w:rsidR="005B47C9" w:rsidRDefault="005B47C9" w:rsidP="005B47C9">
      <w:pPr>
        <w:pStyle w:val="TOC8"/>
        <w:tabs>
          <w:tab w:val="right" w:leader="dot" w:pos="9639"/>
        </w:tabs>
        <w:rPr>
          <w:rFonts w:asciiTheme="minorHAnsi" w:eastAsiaTheme="minorEastAsia" w:hAnsiTheme="minorHAnsi" w:cstheme="minorBidi"/>
          <w:b w:val="0"/>
          <w:szCs w:val="22"/>
          <w:lang w:eastAsia="en-GB"/>
        </w:rPr>
      </w:pPr>
      <w:r>
        <w:t>Annex D (informative):</w:t>
      </w:r>
      <w:r>
        <w:tab/>
      </w:r>
      <w:r>
        <w:t>Change history</w:t>
      </w:r>
      <w:r>
        <w:tab/>
      </w:r>
      <w:r>
        <w:fldChar w:fldCharType="begin" w:fldLock="1"/>
      </w:r>
      <w:r>
        <w:instrText xml:space="preserve"> PAGEREF _Toc20118981 \h </w:instrText>
      </w:r>
      <w:r>
        <w:fldChar w:fldCharType="separate"/>
      </w:r>
      <w:r>
        <w:t>190</w:t>
      </w:r>
      <w:r>
        <w:fldChar w:fldCharType="end"/>
      </w:r>
    </w:p>
    <w:p w14:paraId="6AECE1ED" w14:textId="43DF9E65" w:rsidR="00080512" w:rsidRPr="000B71E3" w:rsidRDefault="005B47C9">
      <w:r>
        <w:fldChar w:fldCharType="end"/>
      </w:r>
    </w:p>
    <w:p w14:paraId="1CA43264" w14:textId="77777777" w:rsidR="00080512" w:rsidRPr="000B71E3" w:rsidRDefault="00080512">
      <w:pPr>
        <w:pStyle w:val="Heading1"/>
      </w:pPr>
      <w:r w:rsidRPr="000B71E3">
        <w:br w:type="page"/>
      </w:r>
      <w:bookmarkStart w:id="3" w:name="_Toc20118474"/>
      <w:r w:rsidRPr="000B71E3">
        <w:lastRenderedPageBreak/>
        <w:t>Foreword</w:t>
      </w:r>
      <w:bookmarkEnd w:id="3"/>
    </w:p>
    <w:p w14:paraId="622DF261" w14:textId="77777777" w:rsidR="00080512" w:rsidRPr="000B71E3" w:rsidRDefault="00080512">
      <w:r w:rsidRPr="000B71E3">
        <w:t>This Technical Specification has been produced by the 3</w:t>
      </w:r>
      <w:r w:rsidR="00F04712" w:rsidRPr="000B71E3">
        <w:t>rd</w:t>
      </w:r>
      <w:r w:rsidRPr="000B71E3">
        <w:t xml:space="preserve"> Generation Partnership Project (3GPP).</w:t>
      </w:r>
    </w:p>
    <w:p w14:paraId="17B85B17" w14:textId="77777777"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B51C2" w14:textId="77777777" w:rsidR="00080512" w:rsidRPr="000B71E3" w:rsidRDefault="00080512">
      <w:pPr>
        <w:pStyle w:val="B1"/>
      </w:pPr>
      <w:r w:rsidRPr="000B71E3">
        <w:t>Version x.y.z</w:t>
      </w:r>
    </w:p>
    <w:p w14:paraId="79CC2F21" w14:textId="77777777" w:rsidR="00080512" w:rsidRPr="000B71E3" w:rsidRDefault="00080512">
      <w:pPr>
        <w:pStyle w:val="B1"/>
      </w:pPr>
      <w:r w:rsidRPr="000B71E3">
        <w:t>where:</w:t>
      </w:r>
    </w:p>
    <w:p w14:paraId="2938F2E9" w14:textId="77777777" w:rsidR="00080512" w:rsidRPr="000B71E3" w:rsidRDefault="00080512">
      <w:pPr>
        <w:pStyle w:val="B2"/>
      </w:pPr>
      <w:r w:rsidRPr="000B71E3">
        <w:t>x</w:t>
      </w:r>
      <w:r w:rsidRPr="000B71E3">
        <w:tab/>
        <w:t>the first digit:</w:t>
      </w:r>
    </w:p>
    <w:p w14:paraId="08CB9A1B" w14:textId="77777777" w:rsidR="00080512" w:rsidRPr="000B71E3" w:rsidRDefault="00080512">
      <w:pPr>
        <w:pStyle w:val="B3"/>
      </w:pPr>
      <w:r w:rsidRPr="000B71E3">
        <w:t>1</w:t>
      </w:r>
      <w:r w:rsidRPr="000B71E3">
        <w:tab/>
        <w:t>presented to TSG for information;</w:t>
      </w:r>
    </w:p>
    <w:p w14:paraId="05E3BFE6" w14:textId="77777777" w:rsidR="00080512" w:rsidRPr="000B71E3" w:rsidRDefault="00080512">
      <w:pPr>
        <w:pStyle w:val="B3"/>
      </w:pPr>
      <w:r w:rsidRPr="000B71E3">
        <w:t>2</w:t>
      </w:r>
      <w:r w:rsidRPr="000B71E3">
        <w:tab/>
        <w:t>presented to TSG for approval;</w:t>
      </w:r>
    </w:p>
    <w:p w14:paraId="0D4595FA" w14:textId="77777777" w:rsidR="00080512" w:rsidRPr="000B71E3" w:rsidRDefault="00080512">
      <w:pPr>
        <w:pStyle w:val="B3"/>
      </w:pPr>
      <w:r w:rsidRPr="000B71E3">
        <w:t>3</w:t>
      </w:r>
      <w:r w:rsidRPr="000B71E3">
        <w:tab/>
        <w:t>or greater indicates TSG approved document under change control.</w:t>
      </w:r>
      <w:r w:rsidR="00387BE7" w:rsidRPr="000B71E3">
        <w:t xml:space="preserve"> </w:t>
      </w:r>
    </w:p>
    <w:p w14:paraId="41974CDF" w14:textId="77777777" w:rsidR="00080512" w:rsidRPr="000B71E3" w:rsidRDefault="00080512">
      <w:pPr>
        <w:pStyle w:val="B2"/>
      </w:pPr>
      <w:r w:rsidRPr="000B71E3">
        <w:t>y</w:t>
      </w:r>
      <w:r w:rsidRPr="000B71E3">
        <w:tab/>
        <w:t>the second digit is incremented for all changes of substance, i.e. technical enhancements, corrections, updates, etc.</w:t>
      </w:r>
    </w:p>
    <w:p w14:paraId="646CD190" w14:textId="77777777" w:rsidR="00080512" w:rsidRPr="000B71E3" w:rsidRDefault="00080512">
      <w:pPr>
        <w:pStyle w:val="B2"/>
      </w:pPr>
      <w:r w:rsidRPr="000B71E3">
        <w:t>z</w:t>
      </w:r>
      <w:r w:rsidRPr="000B71E3">
        <w:tab/>
        <w:t>the third digit is incremented when editorial only changes have been incorporated in the document.</w:t>
      </w:r>
    </w:p>
    <w:p w14:paraId="3DB07740" w14:textId="77777777" w:rsidR="00080512" w:rsidRPr="000B71E3" w:rsidRDefault="00080512">
      <w:pPr>
        <w:pStyle w:val="Heading1"/>
      </w:pPr>
      <w:r w:rsidRPr="000B71E3">
        <w:br w:type="page"/>
      </w:r>
      <w:bookmarkStart w:id="4" w:name="_Toc20118475"/>
      <w:r w:rsidRPr="000B71E3">
        <w:lastRenderedPageBreak/>
        <w:t>1</w:t>
      </w:r>
      <w:r w:rsidRPr="000B71E3">
        <w:tab/>
        <w:t>Scope</w:t>
      </w:r>
      <w:bookmarkEnd w:id="4"/>
    </w:p>
    <w:p w14:paraId="35DBA858" w14:textId="77777777"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14:paraId="46D6067E" w14:textId="77777777"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14:paraId="1BC3F767" w14:textId="77777777"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14:paraId="47F6E5E9" w14:textId="77777777" w:rsidR="00080512" w:rsidRPr="000B71E3" w:rsidRDefault="00080512">
      <w:pPr>
        <w:pStyle w:val="Heading1"/>
      </w:pPr>
      <w:bookmarkStart w:id="5" w:name="_Toc20118476"/>
      <w:r w:rsidRPr="000B71E3">
        <w:t>2</w:t>
      </w:r>
      <w:r w:rsidRPr="000B71E3">
        <w:tab/>
        <w:t>References</w:t>
      </w:r>
      <w:bookmarkEnd w:id="5"/>
    </w:p>
    <w:p w14:paraId="65DEFE06" w14:textId="77777777" w:rsidR="00080512" w:rsidRPr="000B71E3" w:rsidRDefault="00080512">
      <w:r w:rsidRPr="000B71E3">
        <w:t>The following documents contain provisions which, through reference in this text, constitute provisions of the present document.</w:t>
      </w:r>
    </w:p>
    <w:p w14:paraId="36C418FA" w14:textId="77777777" w:rsidR="00080512" w:rsidRPr="000B71E3" w:rsidRDefault="00051834" w:rsidP="00051834">
      <w:pPr>
        <w:pStyle w:val="B1"/>
      </w:pPr>
      <w:bookmarkStart w:id="6" w:name="OLE_LINK1"/>
      <w:bookmarkStart w:id="7" w:name="OLE_LINK2"/>
      <w:bookmarkStart w:id="8" w:name="OLE_LINK3"/>
      <w:bookmarkStart w:id="9"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14:paraId="1BFEFEC5" w14:textId="77777777" w:rsidR="00080512" w:rsidRPr="000B71E3" w:rsidRDefault="00051834" w:rsidP="00051834">
      <w:pPr>
        <w:pStyle w:val="B1"/>
      </w:pPr>
      <w:r w:rsidRPr="000B71E3">
        <w:t>-</w:t>
      </w:r>
      <w:r w:rsidRPr="000B71E3">
        <w:tab/>
      </w:r>
      <w:r w:rsidR="00080512" w:rsidRPr="000B71E3">
        <w:t>For a specific reference, subsequent revisions do not apply.</w:t>
      </w:r>
    </w:p>
    <w:p w14:paraId="20809E24" w14:textId="77777777"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6"/>
    <w:bookmarkEnd w:id="7"/>
    <w:bookmarkEnd w:id="8"/>
    <w:bookmarkEnd w:id="9"/>
    <w:p w14:paraId="013F8500" w14:textId="77777777" w:rsidR="00EC4A25" w:rsidRPr="000B71E3" w:rsidRDefault="00EC4A25" w:rsidP="00EC4A25">
      <w:pPr>
        <w:pStyle w:val="EX"/>
      </w:pPr>
      <w:r w:rsidRPr="000B71E3">
        <w:t>[1]</w:t>
      </w:r>
      <w:r w:rsidRPr="000B71E3">
        <w:tab/>
        <w:t>3GPP TR 21.905: "Vocabulary for 3GPP Specifications".</w:t>
      </w:r>
    </w:p>
    <w:p w14:paraId="7CDE1422" w14:textId="77777777"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14:paraId="6EB752F6" w14:textId="77777777"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14:paraId="09F6A16E" w14:textId="77777777"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14:paraId="559BA864" w14:textId="77777777"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14:paraId="4F97DD58" w14:textId="77777777"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14:paraId="10134AB8" w14:textId="77777777"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14:paraId="4F262ED6" w14:textId="77777777"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14:paraId="06DFB837" w14:textId="77777777"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14:paraId="4FAABBBE" w14:textId="77777777"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14:paraId="63F156D7" w14:textId="77777777"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32.251: "Charging management; Packet Switched (PS) domain charging".</w:t>
      </w:r>
    </w:p>
    <w:p w14:paraId="3C9D68BF" w14:textId="77777777"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14:paraId="7DC83DC7" w14:textId="77777777"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14:paraId="05F6E5B2" w14:textId="77777777"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6" w:history="1">
        <w:r w:rsidRPr="000B71E3">
          <w:rPr>
            <w:rStyle w:val="Hyperlink"/>
            <w:rFonts w:eastAsia="DengXian"/>
            <w:noProof/>
          </w:rPr>
          <w:t>https://github.com/OAI/OpenAPI-Specification/blob/master/versions/3.0.0.md</w:t>
        </w:r>
      </w:hyperlink>
    </w:p>
    <w:p w14:paraId="6BD68E71" w14:textId="77777777"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14:paraId="21236868" w14:textId="77777777" w:rsidR="001110B4" w:rsidRPr="000B71E3" w:rsidRDefault="001110B4" w:rsidP="001110B4">
      <w:pPr>
        <w:pStyle w:val="EX"/>
      </w:pPr>
      <w:r w:rsidRPr="000B71E3">
        <w:t>[</w:t>
      </w:r>
      <w:r w:rsidR="00581CA7" w:rsidRPr="000B71E3">
        <w:t>16</w:t>
      </w:r>
      <w:r w:rsidRPr="000B71E3">
        <w:t>]</w:t>
      </w:r>
      <w:r w:rsidRPr="000B71E3">
        <w:tab/>
        <w:t>IETF RFC 7807: "Problem Details for HTTP APIs".</w:t>
      </w:r>
    </w:p>
    <w:p w14:paraId="66693239" w14:textId="77777777" w:rsidR="001110B4" w:rsidRPr="000B71E3" w:rsidRDefault="001110B4" w:rsidP="001110B4">
      <w:pPr>
        <w:pStyle w:val="EX"/>
      </w:pPr>
      <w:r w:rsidRPr="000B71E3">
        <w:t>[</w:t>
      </w:r>
      <w:r w:rsidR="00581CA7" w:rsidRPr="000B71E3">
        <w:t>17</w:t>
      </w:r>
      <w:r w:rsidRPr="000B71E3">
        <w:t>]</w:t>
      </w:r>
      <w:r w:rsidRPr="000B71E3">
        <w:tab/>
        <w:t>IETF RFC 7396: "JSON Merge Patch".</w:t>
      </w:r>
    </w:p>
    <w:p w14:paraId="6CB8A9BE" w14:textId="77777777"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14:paraId="0354D397" w14:textId="77777777"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14:paraId="6845FB2E" w14:textId="77777777"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14:paraId="5FC1FDCF" w14:textId="77777777"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14:paraId="3032E6D6" w14:textId="77777777"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14:paraId="2BCE6427" w14:textId="77777777"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14:paraId="27E4FFCA" w14:textId="77777777"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14:paraId="1735B723" w14:textId="77777777"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14:paraId="02BF6986" w14:textId="77777777"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14:paraId="043FE8D0" w14:textId="77777777"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22D330B5" w14:textId="77777777"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14:paraId="1B00629E" w14:textId="77777777" w:rsidR="00AB32D9" w:rsidRDefault="007E020A" w:rsidP="007B7C47">
      <w:pPr>
        <w:pStyle w:val="EX"/>
      </w:pPr>
      <w:r>
        <w:t>[</w:t>
      </w:r>
      <w:r w:rsidR="00694AA9">
        <w:t>29</w:t>
      </w:r>
      <w:r>
        <w:t>]</w:t>
      </w:r>
      <w:r>
        <w:tab/>
        <w:t>IETF RFC 7542: "</w:t>
      </w:r>
      <w:r w:rsidRPr="00AE1D38">
        <w:t>The Network Access Identifier</w:t>
      </w:r>
      <w:r>
        <w:t>".</w:t>
      </w:r>
    </w:p>
    <w:p w14:paraId="6A8CC17A" w14:textId="77777777" w:rsidR="00DD6976" w:rsidRDefault="00C21133" w:rsidP="00DD6976">
      <w:pPr>
        <w:pStyle w:val="EX"/>
        <w:rPr>
          <w:lang w:eastAsia="zh-CN"/>
        </w:rPr>
      </w:pPr>
      <w:r>
        <w:t>[</w:t>
      </w:r>
      <w:r w:rsidR="001020E7">
        <w:t>30</w:t>
      </w:r>
      <w:r>
        <w:t>]</w:t>
      </w:r>
      <w:r>
        <w:tab/>
      </w:r>
      <w:r w:rsidRPr="005E4D39">
        <w:t>3GPP</w:t>
      </w:r>
      <w:r>
        <w:t> </w:t>
      </w:r>
      <w:r w:rsidRPr="005E4D39">
        <w:t>T</w:t>
      </w:r>
      <w:r w:rsidR="00193E8E">
        <w:t>R</w:t>
      </w:r>
      <w:r>
        <w:t> 21.900</w:t>
      </w:r>
      <w:r w:rsidRPr="005E4D39">
        <w:t>: "</w:t>
      </w:r>
      <w:r w:rsidRPr="00ED0BD9">
        <w:t>Technical Specification Group working methods</w:t>
      </w:r>
      <w:r>
        <w:t>".</w:t>
      </w:r>
    </w:p>
    <w:p w14:paraId="78D40DF1" w14:textId="7E0FE7D3" w:rsidR="00C21133" w:rsidRDefault="00DD6976" w:rsidP="00DD6976">
      <w:pPr>
        <w:pStyle w:val="EX"/>
        <w:rPr>
          <w:lang w:eastAsia="zh-CN"/>
        </w:rPr>
      </w:pPr>
      <w:r>
        <w:t>[</w:t>
      </w:r>
      <w:r w:rsidR="00C95D7C">
        <w:t>31</w:t>
      </w:r>
      <w:r>
        <w:t>]</w:t>
      </w:r>
      <w:r>
        <w:tab/>
        <w:t>IETF RFC </w:t>
      </w:r>
      <w:r>
        <w:rPr>
          <w:rFonts w:hint="eastAsia"/>
          <w:lang w:eastAsia="zh-CN"/>
        </w:rPr>
        <w:t>3986</w:t>
      </w:r>
      <w:r>
        <w:t>: "</w:t>
      </w:r>
      <w:r w:rsidRPr="006233A7">
        <w:t>Uniform Resource Identifier (URI): Generic Syntax</w:t>
      </w:r>
      <w:r>
        <w:t>".</w:t>
      </w:r>
    </w:p>
    <w:p w14:paraId="7A27C421" w14:textId="77777777" w:rsidR="00FE6CCC" w:rsidRPr="000B71E3" w:rsidRDefault="004D67AB" w:rsidP="00FE6CCC">
      <w:pPr>
        <w:pStyle w:val="Heading1"/>
        <w:rPr>
          <w:rFonts w:eastAsia="SimSun"/>
        </w:rPr>
      </w:pPr>
      <w:r w:rsidRPr="000B71E3" w:rsidDel="004D67AB">
        <w:t xml:space="preserve"> </w:t>
      </w:r>
      <w:bookmarkStart w:id="10" w:name="_Toc20118477"/>
      <w:r w:rsidR="00080512" w:rsidRPr="000B71E3">
        <w:t>3</w:t>
      </w:r>
      <w:r w:rsidR="00080512" w:rsidRPr="000B71E3">
        <w:tab/>
      </w:r>
      <w:r w:rsidR="00FE6CCC" w:rsidRPr="000B71E3">
        <w:rPr>
          <w:rFonts w:eastAsia="SimSun"/>
        </w:rPr>
        <w:t>Definitions and abbreviations</w:t>
      </w:r>
      <w:bookmarkEnd w:id="10"/>
    </w:p>
    <w:p w14:paraId="629C2C09" w14:textId="77777777" w:rsidR="00FE6CCC" w:rsidRPr="000B71E3" w:rsidRDefault="00FE6CCC" w:rsidP="00FE6CCC">
      <w:pPr>
        <w:pStyle w:val="Heading2"/>
        <w:rPr>
          <w:rFonts w:eastAsia="SimSun"/>
        </w:rPr>
      </w:pPr>
      <w:bookmarkStart w:id="11" w:name="_Toc20118478"/>
      <w:r w:rsidRPr="000B71E3">
        <w:rPr>
          <w:rFonts w:eastAsia="SimSun"/>
        </w:rPr>
        <w:t>3.1</w:t>
      </w:r>
      <w:r w:rsidRPr="000B71E3">
        <w:rPr>
          <w:rFonts w:eastAsia="SimSun"/>
        </w:rPr>
        <w:tab/>
        <w:t>Definitions</w:t>
      </w:r>
      <w:bookmarkEnd w:id="11"/>
    </w:p>
    <w:p w14:paraId="1C522D76" w14:textId="77777777" w:rsidR="00FE6CCC" w:rsidRPr="000B71E3" w:rsidRDefault="00FE6CCC" w:rsidP="00FE6CCC">
      <w:pPr>
        <w:rPr>
          <w:rFonts w:eastAsia="SimSun"/>
        </w:rPr>
      </w:pPr>
      <w:r w:rsidRPr="000B71E3">
        <w:t xml:space="preserve">For the purposes of the present document, the terms and definitions given in </w:t>
      </w:r>
      <w:bookmarkStart w:id="12" w:name="OLE_LINK8"/>
      <w:bookmarkStart w:id="13" w:name="OLE_LINK7"/>
      <w:bookmarkStart w:id="14" w:name="OLE_LINK6"/>
      <w:r w:rsidRPr="000B71E3">
        <w:t xml:space="preserve">3GPP </w:t>
      </w:r>
      <w:bookmarkEnd w:id="12"/>
      <w:bookmarkEnd w:id="13"/>
      <w:bookmarkEnd w:id="14"/>
      <w:r w:rsidRPr="000B71E3">
        <w:t>TR 21.905 [1] and the following apply. A term defined in the present document takes precedence over the definition of the same term, if any, in 3GPP TR 21.905 [1].</w:t>
      </w:r>
    </w:p>
    <w:p w14:paraId="17A6D9B1" w14:textId="77777777" w:rsidR="00080512" w:rsidRPr="000B71E3" w:rsidRDefault="00FE6CCC" w:rsidP="00FE6CCC">
      <w:pPr>
        <w:pStyle w:val="Heading2"/>
      </w:pPr>
      <w:bookmarkStart w:id="15" w:name="_Toc20118479"/>
      <w:r w:rsidRPr="000B71E3">
        <w:t>3.2</w:t>
      </w:r>
      <w:r w:rsidR="00080512" w:rsidRPr="000B71E3">
        <w:tab/>
        <w:t>Abbreviations</w:t>
      </w:r>
      <w:bookmarkEnd w:id="15"/>
    </w:p>
    <w:p w14:paraId="76FA1C43" w14:textId="77777777"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14:paraId="741B22AF" w14:textId="77777777" w:rsidR="00BF3913" w:rsidRPr="009E0DE1" w:rsidRDefault="00BF3913" w:rsidP="00BF3913">
      <w:pPr>
        <w:pStyle w:val="EW"/>
      </w:pPr>
      <w:r w:rsidRPr="009E0DE1">
        <w:t>5GC</w:t>
      </w:r>
      <w:r w:rsidRPr="009E0DE1">
        <w:tab/>
        <w:t>5G Core Network</w:t>
      </w:r>
    </w:p>
    <w:p w14:paraId="500E8697" w14:textId="77777777" w:rsidR="00BF3913" w:rsidRPr="009E0DE1" w:rsidRDefault="00BF3913" w:rsidP="00BF3913">
      <w:pPr>
        <w:pStyle w:val="EW"/>
        <w:keepNext/>
      </w:pPr>
      <w:r w:rsidRPr="009E0DE1">
        <w:t>AMF</w:t>
      </w:r>
      <w:r w:rsidRPr="009E0DE1">
        <w:tab/>
        <w:t>Access and Mobility Management Function</w:t>
      </w:r>
    </w:p>
    <w:p w14:paraId="584E21CD" w14:textId="77777777" w:rsidR="00BF3913" w:rsidRPr="009E0DE1" w:rsidRDefault="00BF3913" w:rsidP="00BF3913">
      <w:pPr>
        <w:pStyle w:val="EW"/>
      </w:pPr>
      <w:r w:rsidRPr="009E0DE1">
        <w:t>AUSF</w:t>
      </w:r>
      <w:r w:rsidRPr="009E0DE1">
        <w:tab/>
        <w:t>Authentication Server Function</w:t>
      </w:r>
    </w:p>
    <w:p w14:paraId="4873923C" w14:textId="77777777" w:rsidR="00BF3913" w:rsidRDefault="00BF3913" w:rsidP="00BF3913">
      <w:pPr>
        <w:pStyle w:val="EW"/>
      </w:pPr>
      <w:r>
        <w:t>DNN</w:t>
      </w:r>
      <w:r>
        <w:tab/>
        <w:t>Data Network Name</w:t>
      </w:r>
    </w:p>
    <w:p w14:paraId="14BDDCB2" w14:textId="77777777" w:rsidR="00BF3913" w:rsidRPr="009E0DE1" w:rsidRDefault="00BF3913" w:rsidP="00BF3913">
      <w:pPr>
        <w:pStyle w:val="EW"/>
      </w:pPr>
      <w:r w:rsidRPr="009E0DE1">
        <w:t>FQDN</w:t>
      </w:r>
      <w:r w:rsidRPr="009E0DE1">
        <w:tab/>
        <w:t>Fully Qualified Domain Name</w:t>
      </w:r>
    </w:p>
    <w:p w14:paraId="52C8446C" w14:textId="77777777"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14:paraId="67F5C012" w14:textId="77777777"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14:paraId="59D64E66" w14:textId="77777777" w:rsidR="00BF3913" w:rsidRDefault="00BF3913" w:rsidP="00BF3913">
      <w:pPr>
        <w:pStyle w:val="EW"/>
        <w:rPr>
          <w:lang w:val="fr-FR"/>
        </w:rPr>
      </w:pPr>
      <w:r w:rsidRPr="002B35B4">
        <w:rPr>
          <w:lang w:val="fr-FR"/>
        </w:rPr>
        <w:t>JSON</w:t>
      </w:r>
      <w:r w:rsidRPr="002B35B4">
        <w:rPr>
          <w:lang w:val="fr-FR"/>
        </w:rPr>
        <w:tab/>
        <w:t>Javascript Object Notation</w:t>
      </w:r>
    </w:p>
    <w:p w14:paraId="0D8A936C" w14:textId="77777777" w:rsidR="00BF3913" w:rsidRPr="009E0DE1" w:rsidRDefault="00BF3913" w:rsidP="00BF3913">
      <w:pPr>
        <w:pStyle w:val="EW"/>
      </w:pPr>
      <w:r w:rsidRPr="009E0DE1">
        <w:t>MICO</w:t>
      </w:r>
      <w:r w:rsidRPr="009E0DE1">
        <w:tab/>
        <w:t>Mobile Initiated Connection Only</w:t>
      </w:r>
    </w:p>
    <w:p w14:paraId="18464D16" w14:textId="77777777" w:rsidR="00BF3913" w:rsidRPr="009E0DE1" w:rsidRDefault="00BF3913" w:rsidP="00BF3913">
      <w:pPr>
        <w:pStyle w:val="EW"/>
      </w:pPr>
      <w:r w:rsidRPr="009E0DE1">
        <w:t>NAI</w:t>
      </w:r>
      <w:r w:rsidRPr="009E0DE1">
        <w:tab/>
        <w:t>Network Access Identifier</w:t>
      </w:r>
    </w:p>
    <w:p w14:paraId="5C07F6F8" w14:textId="77777777" w:rsidR="00BF3913" w:rsidRPr="002B35B4" w:rsidRDefault="00BF3913" w:rsidP="00BF3913">
      <w:pPr>
        <w:pStyle w:val="EW"/>
        <w:rPr>
          <w:lang w:val="fr-FR"/>
        </w:rPr>
      </w:pPr>
      <w:r w:rsidRPr="002B35B4">
        <w:rPr>
          <w:lang w:val="fr-FR"/>
        </w:rPr>
        <w:t>NAS</w:t>
      </w:r>
      <w:r w:rsidRPr="002B35B4">
        <w:rPr>
          <w:lang w:val="fr-FR"/>
        </w:rPr>
        <w:tab/>
        <w:t>Non-Access Stratum</w:t>
      </w:r>
    </w:p>
    <w:p w14:paraId="389A67DA" w14:textId="77777777" w:rsidR="00BF3913" w:rsidRPr="009E0DE1" w:rsidRDefault="00BF3913" w:rsidP="00BF3913">
      <w:pPr>
        <w:pStyle w:val="EW"/>
      </w:pPr>
      <w:r w:rsidRPr="009E0DE1">
        <w:t>NEF</w:t>
      </w:r>
      <w:r w:rsidRPr="009E0DE1">
        <w:tab/>
        <w:t>Network Exposure Function</w:t>
      </w:r>
    </w:p>
    <w:p w14:paraId="168EF548" w14:textId="77777777" w:rsidR="00BF3913" w:rsidRPr="009E0DE1" w:rsidRDefault="00BF3913" w:rsidP="00BF3913">
      <w:pPr>
        <w:pStyle w:val="EW"/>
      </w:pPr>
      <w:r w:rsidRPr="009E0DE1">
        <w:t>NRF</w:t>
      </w:r>
      <w:r w:rsidRPr="009E0DE1">
        <w:tab/>
        <w:t>Network Repository Function</w:t>
      </w:r>
    </w:p>
    <w:p w14:paraId="056491E4" w14:textId="77777777" w:rsidR="00BF3913" w:rsidRPr="009E0DE1" w:rsidRDefault="00BF3913" w:rsidP="00BF3913">
      <w:pPr>
        <w:pStyle w:val="EW"/>
      </w:pPr>
      <w:r w:rsidRPr="009E0DE1">
        <w:t>NSSAI</w:t>
      </w:r>
      <w:r w:rsidRPr="009E0DE1">
        <w:tab/>
        <w:t>Network Slice Selection Assistance Information</w:t>
      </w:r>
    </w:p>
    <w:p w14:paraId="7E3D9D48" w14:textId="77777777"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1CC7E1F9" w14:textId="77777777" w:rsidR="00BF3913" w:rsidRPr="009E0DE1" w:rsidRDefault="00BF3913" w:rsidP="00BF3913">
      <w:pPr>
        <w:pStyle w:val="EW"/>
        <w:rPr>
          <w:rFonts w:eastAsia="SimSun"/>
          <w:lang w:eastAsia="zh-CN"/>
        </w:rPr>
      </w:pPr>
      <w:r w:rsidRPr="009E0DE1">
        <w:t>QFI</w:t>
      </w:r>
      <w:r w:rsidRPr="009E0DE1">
        <w:tab/>
        <w:t>QoS Flow Identifier</w:t>
      </w:r>
    </w:p>
    <w:p w14:paraId="3B34C907" w14:textId="77777777" w:rsidR="00BF3913" w:rsidRPr="009E0DE1" w:rsidRDefault="00BF3913" w:rsidP="00BF3913">
      <w:pPr>
        <w:pStyle w:val="EW"/>
      </w:pPr>
      <w:r w:rsidRPr="009E0DE1">
        <w:t>SBI</w:t>
      </w:r>
      <w:r w:rsidRPr="009E0DE1">
        <w:tab/>
        <w:t>Service Based Interface</w:t>
      </w:r>
    </w:p>
    <w:p w14:paraId="7310D487" w14:textId="77777777" w:rsidR="00BF3913" w:rsidRPr="009E0DE1" w:rsidRDefault="00BF3913" w:rsidP="00BF3913">
      <w:pPr>
        <w:pStyle w:val="EW"/>
      </w:pPr>
      <w:r w:rsidRPr="009E0DE1">
        <w:t>SMF</w:t>
      </w:r>
      <w:r w:rsidRPr="009E0DE1">
        <w:tab/>
        <w:t>Session Management Function</w:t>
      </w:r>
    </w:p>
    <w:p w14:paraId="67B627B7" w14:textId="77777777" w:rsidR="00BF3913" w:rsidRPr="009E0DE1" w:rsidRDefault="00BF3913" w:rsidP="00BF3913">
      <w:pPr>
        <w:pStyle w:val="EW"/>
      </w:pPr>
      <w:r w:rsidRPr="009E0DE1">
        <w:t>SMSF</w:t>
      </w:r>
      <w:r w:rsidRPr="009E0DE1">
        <w:tab/>
        <w:t>Short Message Service Function</w:t>
      </w:r>
    </w:p>
    <w:p w14:paraId="521E8E3E" w14:textId="77777777" w:rsidR="00BF3913" w:rsidRDefault="00BF3913" w:rsidP="00BF3913">
      <w:pPr>
        <w:pStyle w:val="EW"/>
      </w:pPr>
      <w:r>
        <w:t>SUCI</w:t>
      </w:r>
      <w:r>
        <w:tab/>
        <w:t>Subscription Concealed Identifier</w:t>
      </w:r>
    </w:p>
    <w:p w14:paraId="7943B68A" w14:textId="77777777" w:rsidR="00BF3913" w:rsidRDefault="00BF3913" w:rsidP="00BF3913">
      <w:pPr>
        <w:pStyle w:val="EW"/>
      </w:pPr>
      <w:r>
        <w:t>SUPI</w:t>
      </w:r>
      <w:r>
        <w:tab/>
        <w:t>Subscription Permanent Identifier</w:t>
      </w:r>
    </w:p>
    <w:p w14:paraId="35BEBA0E" w14:textId="77777777" w:rsidR="00BF3913" w:rsidRPr="009E0DE1" w:rsidRDefault="00BF3913" w:rsidP="00BF3913">
      <w:pPr>
        <w:pStyle w:val="EW"/>
      </w:pPr>
      <w:r w:rsidRPr="009E0DE1">
        <w:lastRenderedPageBreak/>
        <w:t>UDM</w:t>
      </w:r>
      <w:r w:rsidRPr="009E0DE1">
        <w:tab/>
        <w:t>Unified Data Management</w:t>
      </w:r>
    </w:p>
    <w:p w14:paraId="70F4708B" w14:textId="77777777" w:rsidR="00BF3913" w:rsidRPr="009E0DE1" w:rsidRDefault="00BF3913" w:rsidP="00BF3913">
      <w:pPr>
        <w:pStyle w:val="EW"/>
      </w:pPr>
      <w:r w:rsidRPr="009E0DE1">
        <w:t>UDR</w:t>
      </w:r>
      <w:r w:rsidRPr="009E0DE1">
        <w:tab/>
        <w:t>Unified Data Repository</w:t>
      </w:r>
    </w:p>
    <w:p w14:paraId="6C8E6CF2" w14:textId="77777777" w:rsidR="00BF3913" w:rsidRDefault="00BF3913" w:rsidP="00BF3913">
      <w:pPr>
        <w:pStyle w:val="EW"/>
      </w:pPr>
    </w:p>
    <w:p w14:paraId="2EF661D9" w14:textId="77777777" w:rsidR="00080512" w:rsidRPr="000B71E3" w:rsidRDefault="00080512">
      <w:pPr>
        <w:pStyle w:val="Heading1"/>
      </w:pPr>
      <w:bookmarkStart w:id="16" w:name="_Toc20118480"/>
      <w:r w:rsidRPr="000B71E3">
        <w:t>4</w:t>
      </w:r>
      <w:r w:rsidRPr="000B71E3">
        <w:tab/>
      </w:r>
      <w:r w:rsidR="00496495" w:rsidRPr="000B71E3">
        <w:t>Overview</w:t>
      </w:r>
      <w:bookmarkEnd w:id="16"/>
    </w:p>
    <w:p w14:paraId="3D1484E5" w14:textId="77777777" w:rsidR="003E5F44" w:rsidRPr="000B71E3" w:rsidRDefault="003E5F44" w:rsidP="003E5F44">
      <w:pPr>
        <w:pStyle w:val="Heading2"/>
      </w:pPr>
      <w:bookmarkStart w:id="17" w:name="_Toc20118481"/>
      <w:r w:rsidRPr="000B71E3">
        <w:t>4.1</w:t>
      </w:r>
      <w:r w:rsidRPr="000B71E3">
        <w:tab/>
        <w:t>Introduction</w:t>
      </w:r>
      <w:bookmarkEnd w:id="17"/>
    </w:p>
    <w:p w14:paraId="573B0E78" w14:textId="77777777"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14:paraId="0FA7042A" w14:textId="77777777" w:rsidR="003E5F44" w:rsidRPr="000B71E3" w:rsidRDefault="003E5F44" w:rsidP="003E5F44">
      <w:r w:rsidRPr="000B71E3">
        <w:t>Figure 4.1-1 provides the reference model (in service based interface representation and in reference point representation), with focus on the UDM.</w:t>
      </w:r>
    </w:p>
    <w:p w14:paraId="15576852" w14:textId="77777777" w:rsidR="003E5F44" w:rsidRPr="000B71E3" w:rsidRDefault="00D85E2B" w:rsidP="003E5F44">
      <w:pPr>
        <w:pStyle w:val="TH"/>
        <w:rPr>
          <w:lang w:eastAsia="zh-CN"/>
        </w:rPr>
      </w:pPr>
      <w:r w:rsidRPr="000B71E3">
        <w:object w:dxaOrig="5821" w:dyaOrig="6175" w14:anchorId="65FDA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65pt;height:306.8pt" o:ole="">
            <v:imagedata r:id="rId17" o:title=""/>
          </v:shape>
          <o:OLEObject Type="Embed" ProgID="Visio.Drawing.11" ShapeID="_x0000_i1025" DrawAspect="Content" ObjectID="_1630731890" r:id="rId18"/>
        </w:object>
      </w:r>
    </w:p>
    <w:p w14:paraId="7E0A30A6" w14:textId="77777777" w:rsidR="003E5F44" w:rsidRPr="000B71E3" w:rsidRDefault="003E5F44" w:rsidP="003E5F44">
      <w:pPr>
        <w:pStyle w:val="TF"/>
        <w:rPr>
          <w:lang w:eastAsia="zh-CN"/>
        </w:rPr>
      </w:pPr>
      <w:r w:rsidRPr="000B71E3">
        <w:t xml:space="preserve">Figure 4.1-1: Reference </w:t>
      </w:r>
      <w:r w:rsidRPr="000B71E3">
        <w:rPr>
          <w:lang w:eastAsia="zh-CN"/>
        </w:rPr>
        <w:t xml:space="preserve">model – UDM </w:t>
      </w:r>
    </w:p>
    <w:p w14:paraId="67F94497" w14:textId="77777777" w:rsidR="00080512" w:rsidRPr="000B71E3" w:rsidRDefault="003E5F44" w:rsidP="00B6234A">
      <w:r w:rsidRPr="000B71E3">
        <w:t xml:space="preserve">The functionalities supported by the UDM are listed in </w:t>
      </w:r>
      <w:r w:rsidR="000647B6">
        <w:t>clause</w:t>
      </w:r>
      <w:r w:rsidRPr="000B71E3">
        <w:t xml:space="preserve"> 6.2.7 of 3GPP TS 23.501 [2].</w:t>
      </w:r>
    </w:p>
    <w:p w14:paraId="60C95176" w14:textId="77777777" w:rsidR="00943FC1" w:rsidRPr="000B71E3" w:rsidRDefault="00943FC1" w:rsidP="00943FC1">
      <w:pPr>
        <w:pStyle w:val="Heading1"/>
      </w:pPr>
      <w:bookmarkStart w:id="18" w:name="_Toc20118482"/>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18"/>
    </w:p>
    <w:p w14:paraId="2646F855" w14:textId="77777777" w:rsidR="00943FC1" w:rsidRPr="000B71E3" w:rsidRDefault="00943FC1" w:rsidP="00943FC1">
      <w:pPr>
        <w:pStyle w:val="Heading2"/>
      </w:pPr>
      <w:bookmarkStart w:id="19" w:name="_Toc20118483"/>
      <w:r w:rsidRPr="000B71E3">
        <w:t>5.1</w:t>
      </w:r>
      <w:r w:rsidRPr="000B71E3">
        <w:tab/>
        <w:t>Introduction</w:t>
      </w:r>
      <w:bookmarkEnd w:id="19"/>
    </w:p>
    <w:p w14:paraId="0BB18DE7" w14:textId="77777777" w:rsidR="005E4956" w:rsidRPr="000B71E3" w:rsidRDefault="005E4956" w:rsidP="005E4956">
      <w:pPr>
        <w:keepNext/>
      </w:pPr>
      <w:r w:rsidRPr="000B71E3">
        <w:t>The UDM offeres the following services via the Nudm interface:</w:t>
      </w:r>
    </w:p>
    <w:p w14:paraId="359D9329" w14:textId="77777777" w:rsidR="005E4956" w:rsidRPr="000B71E3" w:rsidRDefault="00AA15BA" w:rsidP="00AA15BA">
      <w:pPr>
        <w:pStyle w:val="B1"/>
      </w:pPr>
      <w:r w:rsidRPr="000B71E3">
        <w:t>-</w:t>
      </w:r>
      <w:r w:rsidRPr="000B71E3">
        <w:tab/>
      </w:r>
      <w:r w:rsidR="005E4956" w:rsidRPr="000B71E3">
        <w:t>Nudm_SubscriberDataManagement Service</w:t>
      </w:r>
    </w:p>
    <w:p w14:paraId="7923673B" w14:textId="77777777" w:rsidR="005E4956" w:rsidRPr="000B71E3" w:rsidRDefault="00AA15BA" w:rsidP="00AA15BA">
      <w:pPr>
        <w:pStyle w:val="B1"/>
      </w:pPr>
      <w:r w:rsidRPr="000B71E3">
        <w:t>-</w:t>
      </w:r>
      <w:r w:rsidRPr="000B71E3">
        <w:tab/>
      </w:r>
      <w:r w:rsidR="005E4956" w:rsidRPr="000B71E3">
        <w:t>Nudm_UEContextManagement Service</w:t>
      </w:r>
    </w:p>
    <w:p w14:paraId="5E3C2C61" w14:textId="77777777" w:rsidR="005E4956" w:rsidRPr="000B71E3" w:rsidRDefault="00AA15BA" w:rsidP="00AA15BA">
      <w:pPr>
        <w:pStyle w:val="B1"/>
      </w:pPr>
      <w:r w:rsidRPr="000B71E3">
        <w:t>-</w:t>
      </w:r>
      <w:r w:rsidRPr="000B71E3">
        <w:tab/>
      </w:r>
      <w:r w:rsidR="005E4956" w:rsidRPr="000B71E3">
        <w:t>Nudm_UEAuthentication Service</w:t>
      </w:r>
    </w:p>
    <w:p w14:paraId="457F7F72" w14:textId="77777777" w:rsidR="005E4956" w:rsidRPr="000B71E3" w:rsidRDefault="00D03068" w:rsidP="00AA15BA">
      <w:pPr>
        <w:pStyle w:val="B1"/>
      </w:pPr>
      <w:r w:rsidRPr="000B71E3">
        <w:lastRenderedPageBreak/>
        <w:t>-</w:t>
      </w:r>
      <w:r w:rsidRPr="000B71E3">
        <w:tab/>
      </w:r>
      <w:r w:rsidR="005E4956" w:rsidRPr="000B71E3">
        <w:t>Nudm_EventExposure Service</w:t>
      </w:r>
    </w:p>
    <w:p w14:paraId="47491C12" w14:textId="77777777" w:rsidR="00895104" w:rsidRPr="000B71E3" w:rsidRDefault="0010373E" w:rsidP="00895104">
      <w:pPr>
        <w:pStyle w:val="B1"/>
      </w:pPr>
      <w:r w:rsidRPr="000B71E3">
        <w:t>-</w:t>
      </w:r>
      <w:r w:rsidRPr="000B71E3">
        <w:tab/>
        <w:t>Nudm_ParameterProvision Service</w:t>
      </w:r>
    </w:p>
    <w:p w14:paraId="5AC6A858" w14:textId="77777777" w:rsidR="0010373E" w:rsidRPr="000B71E3" w:rsidRDefault="00895104" w:rsidP="004B059C">
      <w:pPr>
        <w:keepNext/>
      </w:pPr>
      <w:r w:rsidRPr="000B71E3">
        <w:t xml:space="preserve">All scenarios shown in the following </w:t>
      </w:r>
      <w:r w:rsidR="000647B6">
        <w:t>clause</w:t>
      </w:r>
      <w:r w:rsidRPr="000B71E3">
        <w:t>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w:t>
      </w:r>
      <w:r w:rsidR="000647B6">
        <w:t>clause</w:t>
      </w:r>
      <w:r w:rsidR="002D42EB">
        <w:t xml:space="preserve"> </w:t>
      </w:r>
      <w:r w:rsidR="002D42EB" w:rsidRPr="00050CA8">
        <w:t>4.15.3.2.4</w:t>
      </w:r>
      <w:r w:rsidR="002D42EB">
        <w:t xml:space="preserve"> of 3GPP TS 23.502 [3], are not applicable, i.e. an NF consumer (e.g. NEF) only subscribes towards one of the UDM instances within the group. </w:t>
      </w:r>
      <w:r w:rsidRPr="000B71E3">
        <w:t>See Annex B.</w:t>
      </w:r>
    </w:p>
    <w:p w14:paraId="12350E97" w14:textId="77777777" w:rsidR="00943FC1" w:rsidRPr="000B71E3" w:rsidRDefault="00943FC1" w:rsidP="00943FC1">
      <w:pPr>
        <w:pStyle w:val="Heading2"/>
      </w:pPr>
      <w:bookmarkStart w:id="20" w:name="_Toc20118484"/>
      <w:r w:rsidRPr="000B71E3">
        <w:t>5.2</w:t>
      </w:r>
      <w:r w:rsidRPr="000B71E3">
        <w:tab/>
      </w:r>
      <w:r w:rsidR="00047643" w:rsidRPr="000B71E3">
        <w:t>Nudm_SubscriberDataManagement</w:t>
      </w:r>
      <w:r w:rsidR="00AF47A0" w:rsidRPr="000B71E3">
        <w:t xml:space="preserve"> Service</w:t>
      </w:r>
      <w:bookmarkEnd w:id="20"/>
    </w:p>
    <w:p w14:paraId="187D696F" w14:textId="77777777" w:rsidR="00943FC1" w:rsidRPr="000B71E3" w:rsidRDefault="00943FC1" w:rsidP="00943FC1">
      <w:pPr>
        <w:pStyle w:val="Heading3"/>
      </w:pPr>
      <w:bookmarkStart w:id="21" w:name="_Toc20118485"/>
      <w:r w:rsidRPr="000B71E3">
        <w:t>5.2.1</w:t>
      </w:r>
      <w:r w:rsidRPr="000B71E3">
        <w:tab/>
      </w:r>
      <w:r w:rsidR="007C608D" w:rsidRPr="000B71E3">
        <w:t>Service Description</w:t>
      </w:r>
      <w:bookmarkEnd w:id="21"/>
    </w:p>
    <w:p w14:paraId="1E42921B" w14:textId="77777777" w:rsidR="005E4956" w:rsidRPr="000B71E3" w:rsidRDefault="00824A86" w:rsidP="00824A86">
      <w:pPr>
        <w:rPr>
          <w:lang w:eastAsia="zh-CN"/>
        </w:rPr>
      </w:pPr>
      <w:r w:rsidRPr="000B71E3">
        <w:t>See 3GPP TS 23.501 [2] table 7.2.5-1.</w:t>
      </w:r>
    </w:p>
    <w:p w14:paraId="7AEBD3EC" w14:textId="77777777" w:rsidR="00943FC1" w:rsidRPr="000B71E3" w:rsidRDefault="00943FC1" w:rsidP="00943FC1">
      <w:pPr>
        <w:pStyle w:val="Heading3"/>
      </w:pPr>
      <w:bookmarkStart w:id="22" w:name="_Toc20118486"/>
      <w:r w:rsidRPr="000B71E3">
        <w:t>5.2</w:t>
      </w:r>
      <w:r w:rsidR="004E0785" w:rsidRPr="000B71E3">
        <w:t>.2</w:t>
      </w:r>
      <w:r w:rsidRPr="000B71E3">
        <w:tab/>
      </w:r>
      <w:r w:rsidR="008B6CCA" w:rsidRPr="000B71E3">
        <w:t>Service Operations</w:t>
      </w:r>
      <w:bookmarkEnd w:id="22"/>
    </w:p>
    <w:p w14:paraId="442DF4D4" w14:textId="77777777" w:rsidR="00824A86" w:rsidRPr="000B71E3" w:rsidRDefault="00AF47A0" w:rsidP="00824A86">
      <w:pPr>
        <w:pStyle w:val="Heading4"/>
      </w:pPr>
      <w:bookmarkStart w:id="23" w:name="_Toc20118487"/>
      <w:r w:rsidRPr="000B71E3">
        <w:t>5.2.2.1</w:t>
      </w:r>
      <w:r w:rsidRPr="000B71E3">
        <w:tab/>
      </w:r>
      <w:r w:rsidR="00083EA1" w:rsidRPr="000B71E3">
        <w:t>Introduction</w:t>
      </w:r>
      <w:bookmarkEnd w:id="23"/>
    </w:p>
    <w:p w14:paraId="321638AA" w14:textId="77777777" w:rsidR="00824A86" w:rsidRPr="000B71E3" w:rsidRDefault="00824A86" w:rsidP="00824A86">
      <w:pPr>
        <w:rPr>
          <w:lang w:eastAsia="zh-CN"/>
        </w:rPr>
      </w:pPr>
      <w:r w:rsidRPr="000B71E3">
        <w:rPr>
          <w:lang w:eastAsia="zh-CN"/>
        </w:rPr>
        <w:t>For the Nudm_SubscriberDataManagement service the following service operations are defined:</w:t>
      </w:r>
    </w:p>
    <w:p w14:paraId="1988AED2" w14:textId="77777777" w:rsidR="00824A86" w:rsidRPr="000B71E3" w:rsidRDefault="00824A86" w:rsidP="00824A86">
      <w:pPr>
        <w:pStyle w:val="B1"/>
        <w:rPr>
          <w:lang w:eastAsia="zh-CN"/>
        </w:rPr>
      </w:pPr>
      <w:r w:rsidRPr="000B71E3">
        <w:rPr>
          <w:lang w:eastAsia="zh-CN"/>
        </w:rPr>
        <w:t>-</w:t>
      </w:r>
      <w:r w:rsidRPr="000B71E3">
        <w:rPr>
          <w:lang w:eastAsia="zh-CN"/>
        </w:rPr>
        <w:tab/>
        <w:t>Get</w:t>
      </w:r>
    </w:p>
    <w:p w14:paraId="2BA778B2" w14:textId="77777777" w:rsidR="00F775DC" w:rsidRDefault="00824A86" w:rsidP="00F775DC">
      <w:pPr>
        <w:pStyle w:val="B1"/>
        <w:rPr>
          <w:lang w:eastAsia="zh-CN"/>
        </w:rPr>
      </w:pPr>
      <w:r w:rsidRPr="000B71E3">
        <w:rPr>
          <w:lang w:eastAsia="zh-CN"/>
        </w:rPr>
        <w:t>-</w:t>
      </w:r>
      <w:r w:rsidRPr="000B71E3">
        <w:rPr>
          <w:lang w:eastAsia="zh-CN"/>
        </w:rPr>
        <w:tab/>
        <w:t>Subscribe</w:t>
      </w:r>
    </w:p>
    <w:p w14:paraId="52CE064D" w14:textId="77777777" w:rsidR="00824A86" w:rsidRPr="000B71E3" w:rsidRDefault="00F775DC" w:rsidP="00F775DC">
      <w:pPr>
        <w:pStyle w:val="B1"/>
        <w:rPr>
          <w:lang w:eastAsia="zh-CN"/>
        </w:rPr>
      </w:pPr>
      <w:r>
        <w:rPr>
          <w:lang w:eastAsia="zh-CN"/>
        </w:rPr>
        <w:t>-</w:t>
      </w:r>
      <w:r>
        <w:rPr>
          <w:lang w:eastAsia="zh-CN"/>
        </w:rPr>
        <w:tab/>
        <w:t>ModifySubscription</w:t>
      </w:r>
    </w:p>
    <w:p w14:paraId="44D4964F" w14:textId="77777777" w:rsidR="00824A86" w:rsidRPr="000B71E3" w:rsidRDefault="00824A86" w:rsidP="00824A86">
      <w:pPr>
        <w:pStyle w:val="B1"/>
        <w:rPr>
          <w:lang w:eastAsia="zh-CN"/>
        </w:rPr>
      </w:pPr>
      <w:r w:rsidRPr="000B71E3">
        <w:rPr>
          <w:lang w:eastAsia="zh-CN"/>
        </w:rPr>
        <w:t>-</w:t>
      </w:r>
      <w:r w:rsidRPr="000B71E3">
        <w:rPr>
          <w:lang w:eastAsia="zh-CN"/>
        </w:rPr>
        <w:tab/>
        <w:t>Unsubscribe</w:t>
      </w:r>
    </w:p>
    <w:p w14:paraId="2A97227A" w14:textId="77777777" w:rsidR="0080641A" w:rsidRPr="000B71E3" w:rsidRDefault="00824A86" w:rsidP="0080641A">
      <w:pPr>
        <w:pStyle w:val="B1"/>
        <w:rPr>
          <w:lang w:eastAsia="zh-CN"/>
        </w:rPr>
      </w:pPr>
      <w:r w:rsidRPr="000B71E3">
        <w:rPr>
          <w:lang w:eastAsia="zh-CN"/>
        </w:rPr>
        <w:t>-</w:t>
      </w:r>
      <w:r w:rsidRPr="000B71E3">
        <w:rPr>
          <w:lang w:eastAsia="zh-CN"/>
        </w:rPr>
        <w:tab/>
        <w:t>Notification</w:t>
      </w:r>
    </w:p>
    <w:p w14:paraId="03126AA1" w14:textId="77777777" w:rsidR="00824A86" w:rsidRPr="000B71E3" w:rsidRDefault="0080641A" w:rsidP="0080641A">
      <w:pPr>
        <w:pStyle w:val="B1"/>
        <w:rPr>
          <w:lang w:eastAsia="zh-CN"/>
        </w:rPr>
      </w:pPr>
      <w:r w:rsidRPr="000B71E3">
        <w:rPr>
          <w:lang w:eastAsia="zh-CN"/>
        </w:rPr>
        <w:t>-</w:t>
      </w:r>
      <w:r w:rsidRPr="000B71E3">
        <w:rPr>
          <w:lang w:eastAsia="zh-CN"/>
        </w:rPr>
        <w:tab/>
        <w:t>Info</w:t>
      </w:r>
    </w:p>
    <w:p w14:paraId="749160D3" w14:textId="77777777"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 xml:space="preserve">If the consumer NF supports the feature "sharedData" (see </w:t>
      </w:r>
      <w:r w:rsidR="000647B6">
        <w:rPr>
          <w:lang w:eastAsia="zh-CN"/>
        </w:rPr>
        <w:t>clause</w:t>
      </w:r>
      <w:r w:rsidR="00B562CD" w:rsidRPr="000B71E3">
        <w:rPr>
          <w:lang w:eastAsia="zh-CN"/>
        </w:rPr>
        <w:t xml:space="preserv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3C83A8" w14:textId="77777777"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w:t>
      </w:r>
      <w:r w:rsidR="000647B6">
        <w:rPr>
          <w:lang w:eastAsia="zh-CN"/>
        </w:rPr>
        <w:t>clause</w:t>
      </w:r>
      <w:r w:rsidR="00B562CD" w:rsidRPr="000B71E3">
        <w:rPr>
          <w:lang w:eastAsia="zh-CN"/>
        </w:rPr>
        <w:t xml:space="preserve"> 6.1.8), the consumer NF may also subscribe to notifications of shared data change by means of the Subscribe service operation.</w:t>
      </w:r>
    </w:p>
    <w:p w14:paraId="149377F6" w14:textId="77777777" w:rsidR="00F775DC" w:rsidRDefault="00F775DC" w:rsidP="00F775DC">
      <w:pPr>
        <w:rPr>
          <w:lang w:eastAsia="zh-CN"/>
        </w:rPr>
      </w:pPr>
      <w:r>
        <w:rPr>
          <w:lang w:eastAsia="zh-CN"/>
        </w:rPr>
        <w:t>It is also used to modify an existing subscription by means of the ModifySubscription service operation.</w:t>
      </w:r>
      <w:r w:rsidRPr="00D83DA2">
        <w:rPr>
          <w:lang w:eastAsia="zh-CN"/>
        </w:rPr>
        <w:t xml:space="preserve"> </w:t>
      </w:r>
      <w:r w:rsidRPr="000B71E3">
        <w:rPr>
          <w:lang w:eastAsia="zh-CN"/>
        </w:rPr>
        <w:t xml:space="preserve">If the consumer NF supports the feature "sharedData" (see </w:t>
      </w:r>
      <w:r w:rsidR="000647B6">
        <w:rPr>
          <w:lang w:eastAsia="zh-CN"/>
        </w:rPr>
        <w:t>clause</w:t>
      </w:r>
      <w:r w:rsidRPr="000B71E3">
        <w:rPr>
          <w:lang w:eastAsia="zh-CN"/>
        </w:rPr>
        <w:t xml:space="preserve"> 6.1.8), the consumer NF may also </w:t>
      </w:r>
      <w:r>
        <w:rPr>
          <w:lang w:eastAsia="zh-CN"/>
        </w:rPr>
        <w:t xml:space="preserve">modify an existing </w:t>
      </w:r>
      <w:r w:rsidRPr="000B71E3">
        <w:rPr>
          <w:lang w:eastAsia="zh-CN"/>
        </w:rPr>
        <w:t>subscri</w:t>
      </w:r>
      <w:r>
        <w:rPr>
          <w:lang w:eastAsia="zh-CN"/>
        </w:rPr>
        <w:t>ption</w:t>
      </w:r>
      <w:r w:rsidRPr="000B71E3">
        <w:rPr>
          <w:lang w:eastAsia="zh-CN"/>
        </w:rPr>
        <w:t xml:space="preserve"> to notifications of shared data change by means of the </w:t>
      </w:r>
      <w:r>
        <w:rPr>
          <w:lang w:eastAsia="zh-CN"/>
        </w:rPr>
        <w:t>Modify</w:t>
      </w:r>
      <w:r w:rsidRPr="000B71E3">
        <w:rPr>
          <w:lang w:eastAsia="zh-CN"/>
        </w:rPr>
        <w:t>Subscri</w:t>
      </w:r>
      <w:r>
        <w:rPr>
          <w:lang w:eastAsia="zh-CN"/>
        </w:rPr>
        <w:t>ption</w:t>
      </w:r>
      <w:r w:rsidRPr="000B71E3">
        <w:rPr>
          <w:lang w:eastAsia="zh-CN"/>
        </w:rPr>
        <w:t xml:space="preserve"> service operation.</w:t>
      </w:r>
    </w:p>
    <w:p w14:paraId="786DC71F" w14:textId="77777777"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w:t>
      </w:r>
      <w:r w:rsidR="000647B6">
        <w:rPr>
          <w:lang w:eastAsia="zh-CN"/>
        </w:rPr>
        <w:t>clause</w:t>
      </w:r>
      <w:r w:rsidR="00B562CD" w:rsidRPr="000B71E3">
        <w:rPr>
          <w:lang w:eastAsia="zh-CN"/>
        </w:rPr>
        <w:t xml:space="preserve"> 6.1.8) is supported, it may also be used to unsubscribe from notifications of shared data changes by means of the Unsubscribe service operation.</w:t>
      </w:r>
    </w:p>
    <w:p w14:paraId="267CD74A" w14:textId="77777777"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 xml:space="preserve">If the feature "sharedData" (see </w:t>
      </w:r>
      <w:r w:rsidR="000647B6">
        <w:rPr>
          <w:lang w:eastAsia="zh-CN"/>
        </w:rPr>
        <w:t>clause</w:t>
      </w:r>
      <w:r w:rsidR="00B562CD" w:rsidRPr="000B71E3">
        <w:rPr>
          <w:lang w:eastAsia="zh-CN"/>
        </w:rPr>
        <w:t xml:space="preserve"> 6.1.8) is supported by the consumer NF and the consumer NF has previously subscribed to notifications of </w:t>
      </w:r>
      <w:r w:rsidR="00B562CD" w:rsidRPr="000B71E3">
        <w:rPr>
          <w:lang w:eastAsia="zh-CN"/>
        </w:rPr>
        <w:lastRenderedPageBreak/>
        <w:t>shared data change, it is also used by the consumer NF to get notified by means of the Notification service operation when the UDM decides to modify the subscribed shared data.</w:t>
      </w:r>
    </w:p>
    <w:p w14:paraId="1E5C026F" w14:textId="77777777"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14:paraId="4AD619EA" w14:textId="77777777" w:rsidR="00D93024" w:rsidRPr="000B71E3" w:rsidRDefault="00D93024" w:rsidP="00D93024">
      <w:pPr>
        <w:pStyle w:val="Heading4"/>
      </w:pPr>
      <w:bookmarkStart w:id="24" w:name="_Toc20118488"/>
      <w:r w:rsidRPr="000B71E3">
        <w:t>5.2.2.2</w:t>
      </w:r>
      <w:r w:rsidRPr="000B71E3">
        <w:tab/>
      </w:r>
      <w:r w:rsidR="00E76841" w:rsidRPr="000B71E3">
        <w:t>Get</w:t>
      </w:r>
      <w:bookmarkEnd w:id="24"/>
    </w:p>
    <w:p w14:paraId="12AD0BB0" w14:textId="77777777" w:rsidR="00D93024" w:rsidRPr="000B71E3" w:rsidRDefault="00D93024" w:rsidP="00AC65ED">
      <w:pPr>
        <w:pStyle w:val="Heading5"/>
      </w:pPr>
      <w:bookmarkStart w:id="25" w:name="_Toc20118489"/>
      <w:r w:rsidRPr="000B71E3">
        <w:t>5.2.2.2.1</w:t>
      </w:r>
      <w:r w:rsidRPr="000B71E3">
        <w:tab/>
        <w:t>General</w:t>
      </w:r>
      <w:bookmarkEnd w:id="25"/>
    </w:p>
    <w:p w14:paraId="13A62513" w14:textId="77777777" w:rsidR="005E4956" w:rsidRPr="000B71E3" w:rsidRDefault="005E4956" w:rsidP="005E4956">
      <w:r w:rsidRPr="000B71E3">
        <w:t>The following procedures using the Get service operation are supported:</w:t>
      </w:r>
    </w:p>
    <w:p w14:paraId="67E8FDFA" w14:textId="77777777"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14:paraId="706442DF" w14:textId="77777777" w:rsidR="00182BE3" w:rsidRPr="000B71E3" w:rsidRDefault="00A26165" w:rsidP="00182BE3">
      <w:pPr>
        <w:pStyle w:val="B1"/>
      </w:pPr>
      <w:r w:rsidRPr="000B71E3">
        <w:t>-</w:t>
      </w:r>
      <w:r w:rsidRPr="000B71E3">
        <w:tab/>
        <w:t>Access and Mobility Subscription Data Retrieval</w:t>
      </w:r>
    </w:p>
    <w:p w14:paraId="51666A29" w14:textId="77777777" w:rsidR="005A7CA6" w:rsidRPr="000B71E3" w:rsidRDefault="00182BE3" w:rsidP="005A7CA6">
      <w:pPr>
        <w:pStyle w:val="B1"/>
      </w:pPr>
      <w:r w:rsidRPr="000B71E3">
        <w:t>-</w:t>
      </w:r>
      <w:r w:rsidRPr="000B71E3">
        <w:tab/>
        <w:t>SMF Selection Subscription Data Retrieval</w:t>
      </w:r>
    </w:p>
    <w:p w14:paraId="61037831" w14:textId="77777777"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14:paraId="5D26CCB6" w14:textId="77777777" w:rsidR="00392FD6" w:rsidRPr="000B71E3" w:rsidRDefault="00F45DE1" w:rsidP="005A7CA6">
      <w:pPr>
        <w:pStyle w:val="B1"/>
      </w:pPr>
      <w:r>
        <w:t>-</w:t>
      </w:r>
      <w:r w:rsidR="00392FD6" w:rsidRPr="000B71E3">
        <w:tab/>
        <w:t>SMS Subscription Data Retrieval</w:t>
      </w:r>
    </w:p>
    <w:p w14:paraId="348844F3" w14:textId="77777777" w:rsidR="00D274C8" w:rsidRPr="000B71E3" w:rsidRDefault="00655F69" w:rsidP="00D274C8">
      <w:pPr>
        <w:pStyle w:val="B1"/>
      </w:pPr>
      <w:r w:rsidRPr="000B71E3">
        <w:t>-</w:t>
      </w:r>
      <w:r w:rsidRPr="000B71E3">
        <w:tab/>
        <w:t>SMS Management Subscription Data Retrieval</w:t>
      </w:r>
    </w:p>
    <w:p w14:paraId="6AC9E828" w14:textId="77777777" w:rsidR="00B66728" w:rsidRDefault="00D274C8" w:rsidP="00B66728">
      <w:pPr>
        <w:ind w:left="568" w:hanging="284"/>
      </w:pPr>
      <w:r w:rsidRPr="000B71E3">
        <w:t>-</w:t>
      </w:r>
      <w:r w:rsidRPr="000B71E3">
        <w:tab/>
        <w:t>UE Context in SMF Data Retrieval</w:t>
      </w:r>
    </w:p>
    <w:p w14:paraId="5EDC241D" w14:textId="77777777" w:rsidR="00A44D9C" w:rsidRPr="000B71E3" w:rsidRDefault="00B66728" w:rsidP="00B66728">
      <w:pPr>
        <w:pStyle w:val="B1"/>
      </w:pPr>
      <w:r w:rsidRPr="004440B1">
        <w:t>-</w:t>
      </w:r>
      <w:r w:rsidRPr="004440B1">
        <w:tab/>
        <w:t>UE Context in SM</w:t>
      </w:r>
      <w:r>
        <w:t>S</w:t>
      </w:r>
      <w:r w:rsidRPr="004440B1">
        <w:t>F Data Retrieval</w:t>
      </w:r>
    </w:p>
    <w:p w14:paraId="3E6267CB" w14:textId="77777777" w:rsidR="00655F69" w:rsidRPr="000B71E3" w:rsidRDefault="00A44D9C" w:rsidP="00A44D9C">
      <w:pPr>
        <w:pStyle w:val="B1"/>
      </w:pPr>
      <w:r w:rsidRPr="000B71E3">
        <w:t>-</w:t>
      </w:r>
      <w:r w:rsidRPr="000B71E3">
        <w:tab/>
        <w:t>Retrieval Of Multiple Data Sets</w:t>
      </w:r>
    </w:p>
    <w:p w14:paraId="6034A8DE" w14:textId="77777777" w:rsidR="00B562CD" w:rsidRPr="000B71E3" w:rsidRDefault="00D67D76" w:rsidP="00B562CD">
      <w:pPr>
        <w:pStyle w:val="B1"/>
      </w:pPr>
      <w:r w:rsidRPr="000B71E3">
        <w:t>-</w:t>
      </w:r>
      <w:r w:rsidRPr="000B71E3">
        <w:tab/>
        <w:t>Identifier Translation</w:t>
      </w:r>
    </w:p>
    <w:p w14:paraId="5F3F297C" w14:textId="77777777" w:rsidR="004852FA" w:rsidRDefault="00B562CD" w:rsidP="004852FA">
      <w:pPr>
        <w:pStyle w:val="B1"/>
      </w:pPr>
      <w:r w:rsidRPr="000B71E3">
        <w:t>-</w:t>
      </w:r>
      <w:r w:rsidRPr="000B71E3">
        <w:tab/>
        <w:t>Shared Subscription Data Retrieval</w:t>
      </w:r>
    </w:p>
    <w:p w14:paraId="152755E9" w14:textId="77777777" w:rsidR="00F45DE1" w:rsidRDefault="004852FA" w:rsidP="004852FA">
      <w:pPr>
        <w:pStyle w:val="B1"/>
      </w:pPr>
      <w:r>
        <w:rPr>
          <w:rFonts w:hint="eastAsia"/>
          <w:lang w:eastAsia="zh-CN"/>
        </w:rPr>
        <w:t>-</w:t>
      </w:r>
      <w:r>
        <w:tab/>
        <w:t xml:space="preserve">Trace </w:t>
      </w:r>
      <w:r w:rsidRPr="000B71E3">
        <w:t>Data Retrieval</w:t>
      </w:r>
    </w:p>
    <w:p w14:paraId="211799A6" w14:textId="77777777" w:rsidR="00D67D76" w:rsidRPr="000B71E3" w:rsidRDefault="00F45DE1" w:rsidP="00767F6E">
      <w:r>
        <w:t xml:space="preserve">When the feature SharedData (see </w:t>
      </w:r>
      <w:r w:rsidR="000647B6">
        <w:t>clause</w:t>
      </w:r>
      <w:r>
        <w:t xml:space="preserv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216E2C28" w14:textId="77777777" w:rsidR="00AF47A0" w:rsidRPr="000B71E3" w:rsidRDefault="00AF47A0" w:rsidP="00AC65ED">
      <w:pPr>
        <w:pStyle w:val="Heading5"/>
      </w:pPr>
      <w:bookmarkStart w:id="26" w:name="_Toc20118490"/>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26"/>
      <w:r w:rsidR="005E4956" w:rsidRPr="000B71E3">
        <w:t xml:space="preserve"> </w:t>
      </w:r>
    </w:p>
    <w:p w14:paraId="1AA0AC83" w14:textId="77777777"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2106D6FD" w14:textId="77777777" w:rsidR="005E4956" w:rsidRPr="000B71E3" w:rsidRDefault="00F41DA3" w:rsidP="005E4956">
      <w:pPr>
        <w:pStyle w:val="TH"/>
      </w:pPr>
      <w:r w:rsidRPr="000B71E3">
        <w:object w:dxaOrig="8706" w:dyaOrig="2388" w14:anchorId="3450A381">
          <v:shape id="_x0000_i1026" type="#_x0000_t75" style="width:434.5pt;height:120.2pt" o:ole="">
            <v:imagedata r:id="rId19" o:title=""/>
          </v:shape>
          <o:OLEObject Type="Embed" ProgID="Visio.Drawing.11" ShapeID="_x0000_i1026" DrawAspect="Content" ObjectID="_1630731891" r:id="rId20"/>
        </w:object>
      </w:r>
    </w:p>
    <w:p w14:paraId="71E6C381" w14:textId="77777777" w:rsidR="005E4956" w:rsidRPr="000B71E3" w:rsidRDefault="005E4956" w:rsidP="005E4956">
      <w:pPr>
        <w:pStyle w:val="TF"/>
      </w:pPr>
      <w:r w:rsidRPr="000B71E3">
        <w:t xml:space="preserve">Figure 5.2.2.2.2-1: </w:t>
      </w:r>
      <w:r w:rsidR="00813479" w:rsidRPr="000B71E3">
        <w:t>R</w:t>
      </w:r>
      <w:r w:rsidRPr="000B71E3">
        <w:t>equesting a UE's NSSAI</w:t>
      </w:r>
    </w:p>
    <w:p w14:paraId="3CE7228D" w14:textId="77777777" w:rsidR="005E4956" w:rsidRPr="000B71E3" w:rsidRDefault="00AA15BA" w:rsidP="00AA15BA">
      <w:pPr>
        <w:pStyle w:val="B1"/>
      </w:pPr>
      <w:r w:rsidRPr="000B71E3">
        <w:lastRenderedPageBreak/>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 xml:space="preserve">. </w:t>
      </w:r>
    </w:p>
    <w:p w14:paraId="0A254A47" w14:textId="77777777"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r w:rsidR="00F41DA3" w:rsidRPr="000B71E3">
        <w:t xml:space="preserve"> </w:t>
      </w:r>
    </w:p>
    <w:p w14:paraId="539F2B1B" w14:textId="77777777"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C45962F"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349F47B7" w14:textId="77777777" w:rsidR="00AF47A0" w:rsidRPr="000B71E3" w:rsidRDefault="00AF47A0" w:rsidP="00AC65ED">
      <w:pPr>
        <w:pStyle w:val="Heading5"/>
      </w:pPr>
      <w:bookmarkStart w:id="27" w:name="_Toc20118491"/>
      <w:r w:rsidRPr="000B71E3">
        <w:t>5.2.2.</w:t>
      </w:r>
      <w:r w:rsidR="00D93024" w:rsidRPr="000B71E3">
        <w:t>2.</w:t>
      </w:r>
      <w:r w:rsidRPr="000B71E3">
        <w:t>3</w:t>
      </w:r>
      <w:r w:rsidRPr="000B71E3">
        <w:tab/>
      </w:r>
      <w:r w:rsidR="00A26165" w:rsidRPr="000B71E3">
        <w:t>Access and Mobility Subscription Data Retrieval</w:t>
      </w:r>
      <w:bookmarkEnd w:id="27"/>
    </w:p>
    <w:p w14:paraId="5D8F0BA0" w14:textId="77777777"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53BDD24A" w14:textId="77777777" w:rsidR="00A26165" w:rsidRPr="000B71E3" w:rsidRDefault="00F41DA3" w:rsidP="00A26165">
      <w:pPr>
        <w:pStyle w:val="TH"/>
      </w:pPr>
      <w:r w:rsidRPr="000B71E3">
        <w:object w:dxaOrig="8706" w:dyaOrig="2388" w14:anchorId="5A4F4D83">
          <v:shape id="_x0000_i1027" type="#_x0000_t75" style="width:434.5pt;height:120.2pt" o:ole="">
            <v:imagedata r:id="rId21" o:title=""/>
          </v:shape>
          <o:OLEObject Type="Embed" ProgID="Visio.Drawing.11" ShapeID="_x0000_i1027" DrawAspect="Content" ObjectID="_1630731892" r:id="rId22"/>
        </w:object>
      </w:r>
    </w:p>
    <w:p w14:paraId="338FA05C" w14:textId="77777777" w:rsidR="00A26165" w:rsidRPr="000B71E3" w:rsidRDefault="00A26165" w:rsidP="00A26165">
      <w:pPr>
        <w:pStyle w:val="TF"/>
      </w:pPr>
      <w:r w:rsidRPr="000B71E3">
        <w:t>Figure 5.2.2.2.3-1: Requesting a UE's Access and Mobility Subscription Data</w:t>
      </w:r>
    </w:p>
    <w:p w14:paraId="2807C596" w14:textId="77777777"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14:paraId="4D33CF01" w14:textId="77777777"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r w:rsidR="00F41DA3" w:rsidRPr="000B71E3">
        <w:t xml:space="preserve"> </w:t>
      </w:r>
    </w:p>
    <w:p w14:paraId="57992617" w14:textId="77777777"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29571A32"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D94C1D7" w14:textId="77777777" w:rsidR="00A26165" w:rsidRPr="000B71E3" w:rsidRDefault="00A26165" w:rsidP="005173DD"/>
    <w:p w14:paraId="1EDD0822" w14:textId="77777777" w:rsidR="00182BE3" w:rsidRPr="000B71E3" w:rsidRDefault="00182BE3" w:rsidP="00182BE3">
      <w:pPr>
        <w:pStyle w:val="Heading5"/>
      </w:pPr>
      <w:bookmarkStart w:id="28" w:name="_Toc20118492"/>
      <w:r w:rsidRPr="000B71E3">
        <w:t>5.2.2.2.4</w:t>
      </w:r>
      <w:r w:rsidRPr="000B71E3">
        <w:tab/>
        <w:t>SMF Selection Subscription Data Retrieval</w:t>
      </w:r>
      <w:bookmarkEnd w:id="28"/>
    </w:p>
    <w:p w14:paraId="208DCE94" w14:textId="77777777"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7B3ACF84" w14:textId="77777777" w:rsidR="00182BE3" w:rsidRPr="000B71E3" w:rsidRDefault="00F41DA3" w:rsidP="00182BE3">
      <w:pPr>
        <w:pStyle w:val="TH"/>
      </w:pPr>
      <w:r w:rsidRPr="000B71E3">
        <w:object w:dxaOrig="8706" w:dyaOrig="2388" w14:anchorId="03782F3E">
          <v:shape id="_x0000_i1028" type="#_x0000_t75" style="width:434.5pt;height:120.2pt" o:ole="">
            <v:imagedata r:id="rId23" o:title=""/>
          </v:shape>
          <o:OLEObject Type="Embed" ProgID="Visio.Drawing.11" ShapeID="_x0000_i1028" DrawAspect="Content" ObjectID="_1630731893" r:id="rId24"/>
        </w:object>
      </w:r>
    </w:p>
    <w:p w14:paraId="388F188A" w14:textId="77777777" w:rsidR="00182BE3" w:rsidRPr="000B71E3" w:rsidRDefault="00182BE3" w:rsidP="00182BE3">
      <w:pPr>
        <w:pStyle w:val="TF"/>
      </w:pPr>
      <w:r w:rsidRPr="000B71E3">
        <w:t>Figure 5.2.2.2.4-1: Requesting a UE's SMF Selection Subscription Data</w:t>
      </w:r>
    </w:p>
    <w:p w14:paraId="64AD2BBD" w14:textId="77777777"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14:paraId="6273E80C" w14:textId="77777777"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r w:rsidR="00F41DA3" w:rsidRPr="000B71E3">
        <w:t xml:space="preserve"> </w:t>
      </w:r>
    </w:p>
    <w:p w14:paraId="1399EDE7" w14:textId="77777777"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3486CB8"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C7F925A" w14:textId="77777777" w:rsidR="00182BE3" w:rsidRPr="000B71E3" w:rsidRDefault="005A7CA6" w:rsidP="005173DD">
      <w:pPr>
        <w:pStyle w:val="Heading5"/>
      </w:pPr>
      <w:bookmarkStart w:id="29" w:name="_Toc20118493"/>
      <w:r w:rsidRPr="000B71E3">
        <w:t>5.2.2.2.5</w:t>
      </w:r>
      <w:r w:rsidRPr="000B71E3">
        <w:tab/>
        <w:t xml:space="preserve">Session Management Subscription </w:t>
      </w:r>
      <w:r w:rsidR="00A9237B" w:rsidRPr="000B71E3">
        <w:t xml:space="preserve">Data </w:t>
      </w:r>
      <w:r w:rsidRPr="000B71E3">
        <w:t>Retrieval</w:t>
      </w:r>
      <w:bookmarkEnd w:id="29"/>
    </w:p>
    <w:p w14:paraId="251E79CA" w14:textId="77777777"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14:paraId="1D32EDDC" w14:textId="77777777" w:rsidR="005A7CA6" w:rsidRPr="000B71E3" w:rsidRDefault="00A9237B" w:rsidP="00132479">
      <w:pPr>
        <w:pStyle w:val="TH"/>
      </w:pPr>
      <w:r w:rsidRPr="000B71E3">
        <w:object w:dxaOrig="8714" w:dyaOrig="2400" w14:anchorId="53B7B9AD">
          <v:shape id="_x0000_i1029" type="#_x0000_t75" style="width:434.5pt;height:120.2pt" o:ole="">
            <v:imagedata r:id="rId25" o:title=""/>
          </v:shape>
          <o:OLEObject Type="Embed" ProgID="Visio.Drawing.11" ShapeID="_x0000_i1029" DrawAspect="Content" ObjectID="_1630731894" r:id="rId26"/>
        </w:object>
      </w:r>
    </w:p>
    <w:p w14:paraId="20849474" w14:textId="77777777" w:rsidR="005A7CA6" w:rsidRPr="000B71E3" w:rsidRDefault="005A7CA6" w:rsidP="005A7CA6">
      <w:pPr>
        <w:pStyle w:val="TF"/>
      </w:pPr>
      <w:r w:rsidRPr="000B71E3">
        <w:t>Figure 5.2.2.2.5-1: Requesting a UE's Session Management Subscription Data</w:t>
      </w:r>
    </w:p>
    <w:p w14:paraId="193FFBC9" w14:textId="77777777"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14:paraId="46AB1919" w14:textId="77777777"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r w:rsidR="00F41DA3" w:rsidRPr="000B71E3">
        <w:t xml:space="preserve"> </w:t>
      </w:r>
    </w:p>
    <w:p w14:paraId="2CEEAE13" w14:textId="77777777"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5B98C825"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F432AF5" w14:textId="77777777" w:rsidR="00392FD6" w:rsidRPr="000B71E3" w:rsidRDefault="00392FD6" w:rsidP="00392FD6">
      <w:pPr>
        <w:pStyle w:val="Heading5"/>
      </w:pPr>
      <w:bookmarkStart w:id="30" w:name="_Toc20118494"/>
      <w:r w:rsidRPr="000B71E3">
        <w:lastRenderedPageBreak/>
        <w:t>5.2.2.2.</w:t>
      </w:r>
      <w:r w:rsidR="00EC68D5" w:rsidRPr="000B71E3">
        <w:t>6</w:t>
      </w:r>
      <w:r w:rsidRPr="000B71E3">
        <w:tab/>
        <w:t xml:space="preserve">SMS Subscription Data </w:t>
      </w:r>
      <w:r w:rsidRPr="000B71E3">
        <w:rPr>
          <w:rFonts w:hint="eastAsia"/>
          <w:lang w:eastAsia="zh-CN"/>
        </w:rPr>
        <w:t>Retrieval</w:t>
      </w:r>
      <w:bookmarkEnd w:id="30"/>
    </w:p>
    <w:p w14:paraId="1ED3A19E" w14:textId="0B80ED43"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14:paraId="37EBEF1C" w14:textId="77777777" w:rsidR="00392FD6" w:rsidRPr="000B71E3" w:rsidRDefault="00392FD6" w:rsidP="00392FD6">
      <w:pPr>
        <w:pStyle w:val="TH"/>
      </w:pPr>
      <w:r w:rsidRPr="000B71E3">
        <w:object w:dxaOrig="8700" w:dyaOrig="2377" w14:anchorId="020F63C1">
          <v:shape id="_x0000_i1501" type="#_x0000_t75" style="width:433.9pt;height:118.35pt" o:ole="">
            <v:imagedata r:id="rId27" o:title=""/>
          </v:shape>
          <o:OLEObject Type="Embed" ProgID="Visio.Drawing.11" ShapeID="_x0000_i1501" DrawAspect="Content" ObjectID="_1630731895" r:id="rId28"/>
        </w:object>
      </w:r>
    </w:p>
    <w:p w14:paraId="0077B478" w14:textId="77777777"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14:paraId="0B531DB6" w14:textId="77777777"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 xml:space="preserve">. </w:t>
      </w:r>
    </w:p>
    <w:p w14:paraId="0EA798DA" w14:textId="77777777" w:rsidR="00CB1F6B" w:rsidRDefault="00392FD6"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14:paraId="4E9F97FB"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B9663E4" w14:textId="77777777" w:rsidR="00392FD6" w:rsidRPr="000B71E3" w:rsidRDefault="00392FD6" w:rsidP="00392FD6">
      <w:pPr>
        <w:pStyle w:val="B1"/>
      </w:pPr>
    </w:p>
    <w:p w14:paraId="338312F9" w14:textId="77777777" w:rsidR="00655F69" w:rsidRPr="000B71E3" w:rsidRDefault="00655F69" w:rsidP="00655F69">
      <w:pPr>
        <w:pStyle w:val="Heading5"/>
      </w:pPr>
      <w:bookmarkStart w:id="31" w:name="_Toc20118495"/>
      <w:r w:rsidRPr="000B71E3">
        <w:t>5.2.2.2.</w:t>
      </w:r>
      <w:r w:rsidR="00EC68D5" w:rsidRPr="000B71E3">
        <w:t>7</w:t>
      </w:r>
      <w:r w:rsidRPr="000B71E3">
        <w:tab/>
        <w:t xml:space="preserve">SMS Management Subscription Data </w:t>
      </w:r>
      <w:r w:rsidRPr="000B71E3">
        <w:rPr>
          <w:rFonts w:hint="eastAsia"/>
          <w:lang w:eastAsia="zh-CN"/>
        </w:rPr>
        <w:t>Retrieval</w:t>
      </w:r>
      <w:bookmarkEnd w:id="31"/>
    </w:p>
    <w:p w14:paraId="467B9893" w14:textId="79243997"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bookmarkStart w:id="32" w:name="_GoBack"/>
      <w:bookmarkEnd w:id="32"/>
      <w:r w:rsidR="005B47C9">
        <w:rPr>
          <w:lang w:eastAsia="zh-CN"/>
        </w:rPr>
        <w:t>clause</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14:paraId="0E990923" w14:textId="77777777" w:rsidR="00655F69" w:rsidRPr="000B71E3" w:rsidRDefault="00AC20E9" w:rsidP="00655F69">
      <w:pPr>
        <w:pStyle w:val="TH"/>
      </w:pPr>
      <w:r w:rsidRPr="000B71E3">
        <w:object w:dxaOrig="8700" w:dyaOrig="2377" w14:anchorId="67E3AA84">
          <v:shape id="_x0000_i1454" type="#_x0000_t75" style="width:433.9pt;height:118.35pt" o:ole="">
            <v:imagedata r:id="rId29" o:title=""/>
          </v:shape>
          <o:OLEObject Type="Embed" ProgID="Visio.Drawing.11" ShapeID="_x0000_i1454" DrawAspect="Content" ObjectID="_1630731896" r:id="rId30"/>
        </w:object>
      </w:r>
    </w:p>
    <w:p w14:paraId="4E1F2706" w14:textId="77777777"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14:paraId="1C28F5E3"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 xml:space="preserve">. </w:t>
      </w:r>
    </w:p>
    <w:p w14:paraId="6A6DBDBC" w14:textId="77777777"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14:paraId="0F14BEF3"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29EE281A" w14:textId="77777777" w:rsidR="00655F69" w:rsidRPr="000B71E3" w:rsidRDefault="00655F69" w:rsidP="00655F69">
      <w:pPr>
        <w:pStyle w:val="B1"/>
      </w:pPr>
    </w:p>
    <w:p w14:paraId="30852D49" w14:textId="77777777" w:rsidR="00E24B79" w:rsidRPr="000B71E3" w:rsidRDefault="00E24B79" w:rsidP="00E24B79">
      <w:pPr>
        <w:pStyle w:val="Heading5"/>
      </w:pPr>
      <w:bookmarkStart w:id="33" w:name="_Toc20118496"/>
      <w:r w:rsidRPr="000B71E3">
        <w:lastRenderedPageBreak/>
        <w:t>5.2.2.2.</w:t>
      </w:r>
      <w:r w:rsidR="00EC68D5" w:rsidRPr="000B71E3">
        <w:t>8</w:t>
      </w:r>
      <w:r w:rsidRPr="000B71E3">
        <w:tab/>
      </w:r>
      <w:bookmarkStart w:id="34" w:name="_Hlk532988155"/>
      <w:r w:rsidRPr="000B71E3">
        <w:t>UE Context In SMF Data Retrieval</w:t>
      </w:r>
      <w:bookmarkEnd w:id="33"/>
      <w:bookmarkEnd w:id="34"/>
    </w:p>
    <w:p w14:paraId="00271A12" w14:textId="77777777"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14:paraId="771FE221" w14:textId="77777777" w:rsidR="00E24B79" w:rsidRPr="000B71E3" w:rsidRDefault="00DD7118" w:rsidP="00E24B79">
      <w:pPr>
        <w:pStyle w:val="TH"/>
      </w:pPr>
      <w:r w:rsidRPr="000B71E3">
        <w:object w:dxaOrig="8700" w:dyaOrig="2377" w14:anchorId="09A7A037">
          <v:shape id="_x0000_i1455" type="#_x0000_t75" style="width:435.75pt;height:118.35pt" o:ole="">
            <v:imagedata r:id="rId31" o:title=""/>
          </v:shape>
          <o:OLEObject Type="Embed" ProgID="Visio.Drawing.11" ShapeID="_x0000_i1455" DrawAspect="Content" ObjectID="_1630731897" r:id="rId32"/>
        </w:object>
      </w:r>
    </w:p>
    <w:p w14:paraId="4392C34C" w14:textId="77777777" w:rsidR="00E24B79" w:rsidRPr="000B71E3" w:rsidRDefault="00E24B79" w:rsidP="00E24B79">
      <w:pPr>
        <w:pStyle w:val="TF"/>
      </w:pPr>
      <w:r w:rsidRPr="000B71E3">
        <w:t>Figure 5.2.2.2.</w:t>
      </w:r>
      <w:r w:rsidR="00EC68D5" w:rsidRPr="000B71E3">
        <w:t>8</w:t>
      </w:r>
      <w:r w:rsidRPr="000B71E3">
        <w:t>-1: Requesting a UE's Context in SMF Data</w:t>
      </w:r>
    </w:p>
    <w:p w14:paraId="705B0B74" w14:textId="77777777"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 xml:space="preserve">eatures. </w:t>
      </w:r>
    </w:p>
    <w:p w14:paraId="6FD360F7" w14:textId="77777777" w:rsidR="00E24B79" w:rsidRPr="000B71E3" w:rsidRDefault="00E24B79" w:rsidP="00E24B79">
      <w:pPr>
        <w:pStyle w:val="B1"/>
      </w:pPr>
      <w:r w:rsidRPr="000B71E3">
        <w:t>2a.</w:t>
      </w:r>
      <w:r w:rsidRPr="000B71E3">
        <w:tab/>
        <w:t xml:space="preserve">On Success, the UDM shall respond with "200 OK" with the message body containing the UE's Context In SMF Data as relevant for the requesting NF service consumer. </w:t>
      </w:r>
    </w:p>
    <w:p w14:paraId="1B3BDF71" w14:textId="77777777" w:rsidR="00CB1F6B" w:rsidRDefault="00E24B79" w:rsidP="00CB1F6B">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62F7A154"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0F504F5" w14:textId="77777777" w:rsidR="00E24B79" w:rsidRPr="000B71E3" w:rsidRDefault="00E24B79" w:rsidP="00E24B79">
      <w:pPr>
        <w:pStyle w:val="B1"/>
      </w:pPr>
    </w:p>
    <w:p w14:paraId="62CC04FE" w14:textId="77777777" w:rsidR="00A44D9C" w:rsidRPr="000B71E3" w:rsidRDefault="00A44D9C" w:rsidP="00A44D9C">
      <w:pPr>
        <w:pStyle w:val="Heading5"/>
      </w:pPr>
      <w:bookmarkStart w:id="35" w:name="_Toc20118497"/>
      <w:r w:rsidRPr="000B71E3">
        <w:t>5.2.2.2.</w:t>
      </w:r>
      <w:r w:rsidR="00EC68D5" w:rsidRPr="000B71E3">
        <w:t>9</w:t>
      </w:r>
      <w:r w:rsidRPr="000B71E3">
        <w:tab/>
        <w:t>Retrieval Of Multiple Data Sets</w:t>
      </w:r>
      <w:bookmarkEnd w:id="35"/>
    </w:p>
    <w:p w14:paraId="47E863E2" w14:textId="77777777"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xml:space="preserve">; see </w:t>
      </w:r>
      <w:r w:rsidR="000647B6">
        <w:t>clause</w:t>
      </w:r>
      <w:r w:rsidR="006C5601">
        <w:t xml:space="preserv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14:paraId="394CA640" w14:textId="77777777" w:rsidR="00A44D9C" w:rsidRPr="000B71E3" w:rsidRDefault="006B69F6" w:rsidP="00A44D9C">
      <w:pPr>
        <w:pStyle w:val="TH"/>
      </w:pPr>
      <w:r w:rsidRPr="000B71E3">
        <w:object w:dxaOrig="8714" w:dyaOrig="2400" w14:anchorId="044A94FA">
          <v:shape id="_x0000_i1456" type="#_x0000_t75" style="width:434.5pt;height:120.2pt" o:ole="">
            <v:imagedata r:id="rId33" o:title=""/>
          </v:shape>
          <o:OLEObject Type="Embed" ProgID="Visio.Drawing.11" ShapeID="_x0000_i1456" DrawAspect="Content" ObjectID="_1630731898" r:id="rId34"/>
        </w:object>
      </w:r>
    </w:p>
    <w:p w14:paraId="459C8B18" w14:textId="77777777" w:rsidR="00A44D9C" w:rsidRPr="000B71E3" w:rsidRDefault="00A44D9C" w:rsidP="00A44D9C">
      <w:pPr>
        <w:pStyle w:val="TF"/>
        <w:rPr>
          <w:lang w:eastAsia="zh-CN"/>
        </w:rPr>
      </w:pPr>
      <w:r w:rsidRPr="000B71E3">
        <w:t>Figure 5.2.2.2.</w:t>
      </w:r>
      <w:r w:rsidR="00EC68D5" w:rsidRPr="000B71E3">
        <w:t>9</w:t>
      </w:r>
      <w:r w:rsidRPr="000B71E3">
        <w:t>-1: Retrieval of Multiple Data Sets</w:t>
      </w:r>
    </w:p>
    <w:p w14:paraId="21910172" w14:textId="77777777"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 </w:t>
      </w:r>
    </w:p>
    <w:p w14:paraId="52F13134" w14:textId="77777777" w:rsidR="00CB1F6B" w:rsidRDefault="00A44D9C" w:rsidP="00CB1F6B">
      <w:pPr>
        <w:pStyle w:val="B1"/>
      </w:pPr>
      <w:r w:rsidRPr="000B71E3">
        <w:t>2.</w:t>
      </w:r>
      <w:r w:rsidRPr="000B71E3">
        <w:tab/>
        <w:t>The UDM responds with "200 OK" with the message body containing the requested data sets.</w:t>
      </w:r>
    </w:p>
    <w:p w14:paraId="09F979F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42C91661" w14:textId="77777777" w:rsidR="00A44D9C" w:rsidRPr="000B71E3" w:rsidRDefault="00A44D9C" w:rsidP="00A44D9C">
      <w:pPr>
        <w:pStyle w:val="B1"/>
      </w:pPr>
    </w:p>
    <w:p w14:paraId="376C67AC" w14:textId="77777777" w:rsidR="00D67D76" w:rsidRPr="000B71E3" w:rsidRDefault="00D67D76" w:rsidP="00D67D76">
      <w:pPr>
        <w:pStyle w:val="Heading5"/>
      </w:pPr>
      <w:bookmarkStart w:id="36" w:name="_Toc20118498"/>
      <w:r w:rsidRPr="000B71E3">
        <w:t>5.2.2.2.</w:t>
      </w:r>
      <w:r w:rsidR="00EC68D5" w:rsidRPr="000B71E3">
        <w:t>10</w:t>
      </w:r>
      <w:r w:rsidRPr="000B71E3">
        <w:tab/>
        <w:t>Identifier Translation</w:t>
      </w:r>
      <w:bookmarkEnd w:id="36"/>
    </w:p>
    <w:p w14:paraId="54D2028E" w14:textId="2332D1C9"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14:paraId="17B8EFF5" w14:textId="77777777" w:rsidR="00D67D76" w:rsidRPr="000B71E3" w:rsidRDefault="00D67D76" w:rsidP="00D67D76">
      <w:pPr>
        <w:pStyle w:val="TH"/>
      </w:pPr>
      <w:r w:rsidRPr="000B71E3">
        <w:object w:dxaOrig="8714" w:dyaOrig="2400" w14:anchorId="632CC147">
          <v:shape id="_x0000_i1457" type="#_x0000_t75" style="width:434.5pt;height:120.2pt" o:ole="">
            <v:imagedata r:id="rId35" o:title=""/>
          </v:shape>
          <o:OLEObject Type="Embed" ProgID="Visio.Drawing.11" ShapeID="_x0000_i1457" DrawAspect="Content" ObjectID="_1630731899" r:id="rId36"/>
        </w:object>
      </w:r>
    </w:p>
    <w:p w14:paraId="5A17E547" w14:textId="77777777" w:rsidR="00D67D76" w:rsidRPr="000B71E3" w:rsidRDefault="00D67D76" w:rsidP="00D67D76">
      <w:pPr>
        <w:pStyle w:val="TF"/>
        <w:rPr>
          <w:lang w:eastAsia="zh-CN"/>
        </w:rPr>
      </w:pPr>
      <w:r w:rsidRPr="000B71E3">
        <w:t>Figure 5.2.2.2.</w:t>
      </w:r>
      <w:r w:rsidR="00EC68D5" w:rsidRPr="000B71E3">
        <w:t>10</w:t>
      </w:r>
      <w:r w:rsidRPr="000B71E3">
        <w:t>-1: Identifier Translation</w:t>
      </w:r>
    </w:p>
    <w:p w14:paraId="61C3B094" w14:textId="77777777"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 </w:t>
      </w:r>
    </w:p>
    <w:p w14:paraId="2B5A0B2A" w14:textId="77777777"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14:paraId="386B053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7CB45A08" w14:textId="77777777" w:rsidR="00D67D76" w:rsidRPr="000B71E3" w:rsidRDefault="00D67D76" w:rsidP="00D67D76">
      <w:pPr>
        <w:pStyle w:val="B1"/>
      </w:pPr>
    </w:p>
    <w:p w14:paraId="2DEEEE8D" w14:textId="77777777" w:rsidR="00B562CD" w:rsidRPr="000B71E3" w:rsidRDefault="00B562CD" w:rsidP="00B562CD">
      <w:pPr>
        <w:pStyle w:val="Heading5"/>
      </w:pPr>
      <w:bookmarkStart w:id="37" w:name="_Toc20118499"/>
      <w:r w:rsidRPr="000B71E3">
        <w:t>5.2.2.2.</w:t>
      </w:r>
      <w:r w:rsidR="00EE3C18" w:rsidRPr="000B71E3">
        <w:t>11</w:t>
      </w:r>
      <w:r w:rsidRPr="000B71E3">
        <w:tab/>
        <w:t>Shared Subscription Data Retrieval</w:t>
      </w:r>
      <w:bookmarkEnd w:id="37"/>
      <w:r w:rsidRPr="000B71E3">
        <w:t xml:space="preserve"> </w:t>
      </w:r>
    </w:p>
    <w:p w14:paraId="424264A0" w14:textId="77777777"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14:paraId="081B19F5" w14:textId="77777777" w:rsidR="00B562CD" w:rsidRPr="000B71E3" w:rsidRDefault="00B562CD" w:rsidP="00B562CD">
      <w:pPr>
        <w:pStyle w:val="TH"/>
      </w:pPr>
      <w:r w:rsidRPr="000B71E3">
        <w:object w:dxaOrig="8714" w:dyaOrig="2400" w14:anchorId="4E08792B">
          <v:shape id="_x0000_i1458" type="#_x0000_t75" style="width:434.5pt;height:120.2pt" o:ole="">
            <v:imagedata r:id="rId37" o:title=""/>
          </v:shape>
          <o:OLEObject Type="Embed" ProgID="Visio.Drawing.11" ShapeID="_x0000_i1458" DrawAspect="Content" ObjectID="_1630731900" r:id="rId38"/>
        </w:object>
      </w:r>
    </w:p>
    <w:p w14:paraId="1B8F3CEC" w14:textId="77777777" w:rsidR="00B562CD" w:rsidRPr="000B71E3" w:rsidRDefault="00B562CD" w:rsidP="00B562CD">
      <w:pPr>
        <w:pStyle w:val="TF"/>
      </w:pPr>
      <w:r w:rsidRPr="000B71E3">
        <w:t>Figure 5.2.2.2.</w:t>
      </w:r>
      <w:r w:rsidR="00EE3C18" w:rsidRPr="000B71E3">
        <w:t>11</w:t>
      </w:r>
      <w:r w:rsidRPr="000B71E3">
        <w:t>-1: Requesting shared data</w:t>
      </w:r>
    </w:p>
    <w:p w14:paraId="6120DC76" w14:textId="77777777" w:rsidR="00B562CD" w:rsidRPr="000B71E3" w:rsidRDefault="00B562CD" w:rsidP="00B562CD">
      <w:pPr>
        <w:pStyle w:val="B1"/>
      </w:pPr>
      <w:r w:rsidRPr="000B71E3">
        <w:t>1.</w:t>
      </w:r>
      <w:r w:rsidRPr="000B71E3">
        <w:tab/>
        <w:t xml:space="preserve">The NF service consumer (e.g. AMF) sends a GET request to the resource representing the SharedData, with query parameters indicating the supportedFeatures and shared-data-id. </w:t>
      </w:r>
    </w:p>
    <w:p w14:paraId="44B67395" w14:textId="77777777" w:rsidR="00B562CD" w:rsidRPr="000B71E3" w:rsidRDefault="00B562CD" w:rsidP="00B562CD">
      <w:pPr>
        <w:pStyle w:val="B1"/>
      </w:pPr>
      <w:r w:rsidRPr="000B71E3">
        <w:t>2a.</w:t>
      </w:r>
      <w:r w:rsidRPr="000B71E3">
        <w:tab/>
        <w:t xml:space="preserve">On success, the UDM responds with "200 OK" with the message body containing the SharedData. </w:t>
      </w:r>
    </w:p>
    <w:p w14:paraId="267CF75E" w14:textId="77777777"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14:paraId="232A9BA1" w14:textId="77777777" w:rsidR="00B562CD" w:rsidRPr="000B71E3" w:rsidRDefault="00CB1F6B" w:rsidP="0003074E">
      <w:r>
        <w:t>On failure, the appropriate HTTP status code indicating the error shall be returned and appropriate additional error information should be returned in the GET response body.</w:t>
      </w:r>
    </w:p>
    <w:p w14:paraId="34A13818" w14:textId="77777777" w:rsidR="00B95347" w:rsidRPr="000B71E3" w:rsidRDefault="007B11C9" w:rsidP="00B95347">
      <w:pPr>
        <w:pStyle w:val="Heading5"/>
      </w:pPr>
      <w:bookmarkStart w:id="38" w:name="_Toc20118500"/>
      <w:r>
        <w:lastRenderedPageBreak/>
        <w:t>5.2.2.2.12</w:t>
      </w:r>
      <w:r w:rsidR="00B95347" w:rsidRPr="000B71E3">
        <w:tab/>
      </w:r>
      <w:bookmarkStart w:id="39" w:name="_Hlk532988156"/>
      <w:r w:rsidR="00B95347" w:rsidRPr="000B71E3">
        <w:t>UE Context In SM</w:t>
      </w:r>
      <w:r w:rsidR="00B95347">
        <w:t>S</w:t>
      </w:r>
      <w:r w:rsidR="00B95347" w:rsidRPr="000B71E3">
        <w:t>F Data Retrieval</w:t>
      </w:r>
      <w:bookmarkEnd w:id="38"/>
      <w:bookmarkEnd w:id="39"/>
    </w:p>
    <w:p w14:paraId="27F1CAEF" w14:textId="77777777"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14:paraId="020300FB" w14:textId="77777777" w:rsidR="00B95347" w:rsidRPr="000B71E3" w:rsidRDefault="00B95347" w:rsidP="00B95347">
      <w:pPr>
        <w:pStyle w:val="TH"/>
      </w:pPr>
      <w:r w:rsidRPr="000B71E3">
        <w:object w:dxaOrig="11611" w:dyaOrig="3203" w14:anchorId="5D27BD6A">
          <v:shape id="_x0000_i1459" type="#_x0000_t75" style="width:434.5pt;height:120.2pt" o:ole="">
            <v:imagedata r:id="rId39" o:title=""/>
          </v:shape>
          <o:OLEObject Type="Embed" ProgID="Visio.Drawing.11" ShapeID="_x0000_i1459" DrawAspect="Content" ObjectID="_1630731901" r:id="rId40"/>
        </w:object>
      </w:r>
    </w:p>
    <w:p w14:paraId="396D93A1" w14:textId="77777777" w:rsidR="00B95347" w:rsidRPr="000B71E3" w:rsidRDefault="00B95347" w:rsidP="00B95347">
      <w:pPr>
        <w:pStyle w:val="TF"/>
      </w:pPr>
      <w:r w:rsidRPr="000B71E3">
        <w:t xml:space="preserve">Figure </w:t>
      </w:r>
      <w:bookmarkStart w:id="40" w:name="_Hlk532988172"/>
      <w:r w:rsidR="007B11C9">
        <w:t>5.2.2.2.12</w:t>
      </w:r>
      <w:r w:rsidRPr="000B71E3">
        <w:t>-1</w:t>
      </w:r>
      <w:bookmarkEnd w:id="40"/>
      <w:r w:rsidRPr="000B71E3">
        <w:t>: Requesting a UE's Context in SM</w:t>
      </w:r>
      <w:r>
        <w:t>S</w:t>
      </w:r>
      <w:r w:rsidRPr="000B71E3">
        <w:t>F Data</w:t>
      </w:r>
    </w:p>
    <w:p w14:paraId="3BC55F28" w14:textId="77777777"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 xml:space="preserve">F Data, with query parameters indicating the supported-features. </w:t>
      </w:r>
    </w:p>
    <w:p w14:paraId="1DE048F1" w14:textId="77777777"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 xml:space="preserve">F Data as relevant for the requesting NF service consumer. </w:t>
      </w:r>
    </w:p>
    <w:p w14:paraId="405AFCFF" w14:textId="77777777"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7DA8AC5B" w14:textId="77777777" w:rsidR="00B95347" w:rsidRPr="000B71E3" w:rsidRDefault="00B95347" w:rsidP="00B95347">
      <w:r>
        <w:t>On failure, the appropriate HTTP status code indicating the error shall be returned and appropriate additional error information should be returned in the GET response body.</w:t>
      </w:r>
    </w:p>
    <w:p w14:paraId="4AE92A93" w14:textId="77777777" w:rsidR="008C5514" w:rsidRPr="000B71E3" w:rsidRDefault="008C5514" w:rsidP="008C5514">
      <w:pPr>
        <w:pStyle w:val="Heading5"/>
      </w:pPr>
      <w:bookmarkStart w:id="41" w:name="_Toc20118501"/>
      <w:r>
        <w:t>5.2.2.2.13</w:t>
      </w:r>
      <w:r w:rsidRPr="000B71E3">
        <w:tab/>
      </w:r>
      <w:r>
        <w:t>Trace data</w:t>
      </w:r>
      <w:r w:rsidRPr="000B71E3">
        <w:t xml:space="preserve"> Retrieval</w:t>
      </w:r>
      <w:bookmarkEnd w:id="41"/>
    </w:p>
    <w:p w14:paraId="6E132BA1" w14:textId="77777777" w:rsidR="008C5514" w:rsidRPr="000B71E3" w:rsidRDefault="008C5514" w:rsidP="008C5514">
      <w:r>
        <w:t>Figure 5.2.2.2.13</w:t>
      </w:r>
      <w:r w:rsidRPr="000B71E3">
        <w:t>-1 shows a scenario where the NF service consumer (e.g. AMF</w:t>
      </w:r>
      <w:r>
        <w:t>, SMF</w:t>
      </w:r>
      <w:r w:rsidRPr="000B71E3">
        <w:t xml:space="preserve">) sends a request to the UDM to receive the UE's </w:t>
      </w:r>
      <w:r>
        <w:t>trace</w:t>
      </w:r>
      <w:r w:rsidRPr="000B71E3">
        <w:t xml:space="preserve"> data. The request contains the UE's identity (/{supi}), the type of the requested information (/</w:t>
      </w:r>
      <w:r>
        <w:t>trace-data</w:t>
      </w:r>
      <w:r w:rsidRPr="000B71E3">
        <w:t>) and query parameters.</w:t>
      </w:r>
    </w:p>
    <w:p w14:paraId="707DC4B5" w14:textId="77777777" w:rsidR="008C5514" w:rsidRPr="000B71E3" w:rsidRDefault="008C5514" w:rsidP="008C5514">
      <w:pPr>
        <w:pStyle w:val="TH"/>
      </w:pPr>
      <w:r w:rsidRPr="000B71E3">
        <w:object w:dxaOrig="8700" w:dyaOrig="2376" w14:anchorId="192BE98B">
          <v:shape id="_x0000_i1460" type="#_x0000_t75" style="width:325.55pt;height:88.3pt" o:ole="">
            <v:imagedata r:id="rId41" o:title=""/>
          </v:shape>
          <o:OLEObject Type="Embed" ProgID="Visio.Drawing.11" ShapeID="_x0000_i1460" DrawAspect="Content" ObjectID="_1630731902" r:id="rId42"/>
        </w:object>
      </w:r>
    </w:p>
    <w:p w14:paraId="77928AFC" w14:textId="77777777" w:rsidR="008C5514" w:rsidRPr="000B71E3" w:rsidRDefault="008C5514" w:rsidP="008C5514">
      <w:pPr>
        <w:pStyle w:val="TF"/>
      </w:pPr>
      <w:r w:rsidRPr="000B71E3">
        <w:t xml:space="preserve">Figure </w:t>
      </w:r>
      <w:r>
        <w:t>5.2.2.2.13</w:t>
      </w:r>
      <w:r w:rsidRPr="000B71E3">
        <w:t xml:space="preserve">-1: Requesting a UE's </w:t>
      </w:r>
      <w:r>
        <w:t>trace</w:t>
      </w:r>
      <w:r w:rsidRPr="000B71E3">
        <w:t xml:space="preserve"> Data</w:t>
      </w:r>
    </w:p>
    <w:p w14:paraId="4BEAE932" w14:textId="77777777" w:rsidR="008C5514" w:rsidRPr="000B71E3" w:rsidRDefault="008C5514" w:rsidP="008C5514">
      <w:pPr>
        <w:pStyle w:val="B1"/>
      </w:pPr>
      <w:r w:rsidRPr="000B71E3">
        <w:t>1.</w:t>
      </w:r>
      <w:r w:rsidRPr="000B71E3">
        <w:tab/>
        <w:t>The NF service consumer (e.g. AMF</w:t>
      </w:r>
      <w:r>
        <w:t>, SMF</w:t>
      </w:r>
      <w:r w:rsidRPr="000B71E3">
        <w:t xml:space="preserve">) shall send a GET request to the resource representing the UE's </w:t>
      </w:r>
      <w:r>
        <w:t>trace</w:t>
      </w:r>
      <w:r w:rsidRPr="000B71E3">
        <w:t xml:space="preserve"> Data, with query parameters. </w:t>
      </w:r>
    </w:p>
    <w:p w14:paraId="0E01028D" w14:textId="77777777" w:rsidR="008C5514" w:rsidRPr="000B71E3" w:rsidRDefault="008C5514" w:rsidP="008C5514">
      <w:pPr>
        <w:pStyle w:val="B1"/>
      </w:pPr>
      <w:r w:rsidRPr="000B71E3">
        <w:t>2a.</w:t>
      </w:r>
      <w:r w:rsidRPr="000B71E3">
        <w:tab/>
        <w:t xml:space="preserve">On Success, the UDM shall respond with "200 OK" with the message body containing the UE's </w:t>
      </w:r>
      <w:r>
        <w:t>trace data response</w:t>
      </w:r>
      <w:r w:rsidRPr="000B71E3">
        <w:t xml:space="preserve"> as relevant for the requesting NF service consumer. </w:t>
      </w:r>
    </w:p>
    <w:p w14:paraId="57CB9777" w14:textId="77777777" w:rsidR="008C5514" w:rsidRDefault="008C5514" w:rsidP="008C5514">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387E8B92" w14:textId="77777777" w:rsidR="008C5514" w:rsidRPr="000B71E3" w:rsidRDefault="008C5514" w:rsidP="008C5514">
      <w:r>
        <w:t>On failure, the appropriate HTTP status code indicating the error shall be returned and appropriate additional error information should be returned in the GET response body.</w:t>
      </w:r>
    </w:p>
    <w:p w14:paraId="69BD239F" w14:textId="77777777" w:rsidR="00B02F80" w:rsidRPr="000B71E3" w:rsidRDefault="00B02F80" w:rsidP="00B02F80">
      <w:pPr>
        <w:pStyle w:val="Heading5"/>
      </w:pPr>
      <w:bookmarkStart w:id="42" w:name="_Toc20118502"/>
      <w:r w:rsidRPr="000B71E3">
        <w:lastRenderedPageBreak/>
        <w:t>5.2.2.2.</w:t>
      </w:r>
      <w:r w:rsidR="00A25D54">
        <w:t>14</w:t>
      </w:r>
      <w:r w:rsidRPr="000B71E3">
        <w:tab/>
      </w:r>
      <w:r>
        <w:t xml:space="preserve">Group </w:t>
      </w:r>
      <w:r w:rsidRPr="000B71E3">
        <w:t>Identifier Translation</w:t>
      </w:r>
      <w:bookmarkEnd w:id="42"/>
    </w:p>
    <w:p w14:paraId="180C84D3" w14:textId="77777777" w:rsidR="00B02F80" w:rsidRPr="000B71E3" w:rsidRDefault="00B02F80" w:rsidP="00B02F80">
      <w:r w:rsidRPr="000B71E3">
        <w:t>Figure 5.2.2.2.</w:t>
      </w:r>
      <w:r w:rsidR="00A25D54">
        <w:t>14</w:t>
      </w:r>
      <w:r w:rsidRPr="000B71E3">
        <w:t xml:space="preserve">-1 shows a scenario where the NF service consumer sends a request to the UDM to receive the </w:t>
      </w:r>
      <w:r>
        <w:t xml:space="preserve">Internal Group Identifier </w:t>
      </w:r>
      <w:r w:rsidRPr="000B71E3">
        <w:t xml:space="preserve">that corresponds to the provided </w:t>
      </w:r>
      <w:r>
        <w:t>External Group Identifier</w:t>
      </w:r>
      <w:r w:rsidRPr="000B71E3">
        <w:t>.</w:t>
      </w:r>
    </w:p>
    <w:p w14:paraId="33504202" w14:textId="77777777" w:rsidR="00B02F80" w:rsidRPr="000B71E3" w:rsidRDefault="00B02F80" w:rsidP="00B02F80">
      <w:pPr>
        <w:pStyle w:val="TH"/>
      </w:pPr>
      <w:r w:rsidRPr="000B71E3">
        <w:object w:dxaOrig="8701" w:dyaOrig="2377" w14:anchorId="4FA2BDB3">
          <v:shape id="_x0000_i1461" type="#_x0000_t75" style="width:433.9pt;height:118.35pt" o:ole="">
            <v:imagedata r:id="rId43" o:title=""/>
          </v:shape>
          <o:OLEObject Type="Embed" ProgID="Visio.Drawing.11" ShapeID="_x0000_i1461" DrawAspect="Content" ObjectID="_1630731903" r:id="rId44"/>
        </w:object>
      </w:r>
    </w:p>
    <w:p w14:paraId="0E4BF658" w14:textId="77777777" w:rsidR="00B02F80" w:rsidRPr="000B71E3" w:rsidRDefault="00B02F80" w:rsidP="00B02F80">
      <w:pPr>
        <w:pStyle w:val="TF"/>
        <w:rPr>
          <w:lang w:eastAsia="zh-CN"/>
        </w:rPr>
      </w:pPr>
      <w:r w:rsidRPr="000B71E3">
        <w:t>Figure 5.2.2.2.</w:t>
      </w:r>
      <w:r w:rsidR="00A25D54">
        <w:t>14</w:t>
      </w:r>
      <w:r w:rsidRPr="000B71E3">
        <w:t xml:space="preserve">-1: </w:t>
      </w:r>
      <w:r>
        <w:t xml:space="preserve">Group </w:t>
      </w:r>
      <w:r w:rsidRPr="000B71E3">
        <w:t>Identifier Translation</w:t>
      </w:r>
    </w:p>
    <w:p w14:paraId="1336584D" w14:textId="77777777" w:rsidR="00B02F80" w:rsidRPr="000B71E3" w:rsidRDefault="00B02F80" w:rsidP="00B02F80">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w:t>
      </w:r>
      <w:r>
        <w:t>group identifiers handled by UDM; the External Group Identifier is passed in a query parameter of the request URI</w:t>
      </w:r>
      <w:r w:rsidRPr="000B71E3">
        <w:t xml:space="preserve">. </w:t>
      </w:r>
    </w:p>
    <w:p w14:paraId="26E63CA5" w14:textId="77777777" w:rsidR="00B02F80" w:rsidRDefault="00B02F80" w:rsidP="00B02F80">
      <w:pPr>
        <w:pStyle w:val="B1"/>
      </w:pPr>
      <w:r w:rsidRPr="000B71E3">
        <w:t>2.</w:t>
      </w:r>
      <w:r w:rsidRPr="000B71E3">
        <w:tab/>
        <w:t xml:space="preserve">The UDM shall respond with "200 OK" with the message body containing the </w:t>
      </w:r>
      <w:r>
        <w:t>Internal Group Identifier</w:t>
      </w:r>
      <w:r w:rsidRPr="000B71E3">
        <w:t>.</w:t>
      </w:r>
    </w:p>
    <w:p w14:paraId="69B14208" w14:textId="77777777" w:rsidR="00B02F80" w:rsidRPr="00A62F61" w:rsidRDefault="00B02F80" w:rsidP="00B02F80">
      <w:r>
        <w:t>On failure, the appropriate HTTP status code indicating the error shall be returned and appropriate additional error information should be returned in the GET response body.</w:t>
      </w:r>
    </w:p>
    <w:p w14:paraId="503F20AB" w14:textId="77777777" w:rsidR="00026CD8" w:rsidRPr="000B71E3" w:rsidRDefault="00026CD8" w:rsidP="00026CD8">
      <w:pPr>
        <w:pStyle w:val="Heading4"/>
      </w:pPr>
      <w:bookmarkStart w:id="43" w:name="_Toc20118503"/>
      <w:r w:rsidRPr="000B71E3">
        <w:t>5.2.2.3</w:t>
      </w:r>
      <w:r w:rsidRPr="000B71E3">
        <w:tab/>
        <w:t>Subscribe</w:t>
      </w:r>
      <w:bookmarkEnd w:id="43"/>
    </w:p>
    <w:p w14:paraId="20D53250" w14:textId="77777777" w:rsidR="00824A86" w:rsidRPr="000B71E3" w:rsidRDefault="00026CD8" w:rsidP="00824A86">
      <w:pPr>
        <w:pStyle w:val="Heading5"/>
      </w:pPr>
      <w:bookmarkStart w:id="44" w:name="_Toc20118504"/>
      <w:r w:rsidRPr="000B71E3">
        <w:t>5.2.2.3.1</w:t>
      </w:r>
      <w:r w:rsidRPr="000B71E3">
        <w:tab/>
        <w:t>General</w:t>
      </w:r>
      <w:bookmarkEnd w:id="44"/>
    </w:p>
    <w:p w14:paraId="2DF7FA02" w14:textId="77777777" w:rsidR="00824A86" w:rsidRPr="000B71E3" w:rsidRDefault="00824A86" w:rsidP="00824A86">
      <w:r w:rsidRPr="000B71E3">
        <w:t>The following procedures using the Subscribe service operation are supported:</w:t>
      </w:r>
    </w:p>
    <w:p w14:paraId="1D3EFB7E" w14:textId="77777777"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14:paraId="1442BF4F" w14:textId="77777777" w:rsidR="00824A86" w:rsidRPr="000B71E3" w:rsidRDefault="00B562CD" w:rsidP="00B562CD">
      <w:pPr>
        <w:pStyle w:val="B1"/>
      </w:pPr>
      <w:r w:rsidRPr="000B71E3">
        <w:t>-</w:t>
      </w:r>
      <w:r w:rsidRPr="000B71E3">
        <w:tab/>
        <w:t>Subscription to notification of shared data change</w:t>
      </w:r>
    </w:p>
    <w:p w14:paraId="5FB1E575" w14:textId="77777777" w:rsidR="00026CD8" w:rsidRPr="000B71E3" w:rsidRDefault="00026CD8" w:rsidP="00026CD8">
      <w:pPr>
        <w:pStyle w:val="Heading5"/>
      </w:pPr>
      <w:bookmarkStart w:id="45" w:name="_Toc20118505"/>
      <w:r w:rsidRPr="000B71E3">
        <w:t>5.2.2.3.2</w:t>
      </w:r>
      <w:r w:rsidRPr="000B71E3">
        <w:tab/>
        <w:t>Subscription to notifications of data change</w:t>
      </w:r>
      <w:bookmarkEnd w:id="45"/>
    </w:p>
    <w:p w14:paraId="46BC9657" w14:textId="77777777"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14:paraId="4BE06378" w14:textId="77777777" w:rsidR="00026CD8" w:rsidRPr="000B71E3" w:rsidRDefault="00F41DA3" w:rsidP="00026CD8">
      <w:pPr>
        <w:pStyle w:val="TH"/>
      </w:pPr>
      <w:r w:rsidRPr="000B71E3">
        <w:object w:dxaOrig="8706" w:dyaOrig="2388" w14:anchorId="33EAF205">
          <v:shape id="_x0000_i1462" type="#_x0000_t75" style="width:434.5pt;height:120.2pt" o:ole="">
            <v:imagedata r:id="rId45" o:title=""/>
          </v:shape>
          <o:OLEObject Type="Embed" ProgID="Visio.Drawing.11" ShapeID="_x0000_i1462" DrawAspect="Content" ObjectID="_1630731904" r:id="rId46"/>
        </w:object>
      </w:r>
    </w:p>
    <w:p w14:paraId="371196AF" w14:textId="77777777" w:rsidR="00026CD8" w:rsidRPr="000B71E3" w:rsidRDefault="00026CD8" w:rsidP="00026CD8">
      <w:pPr>
        <w:pStyle w:val="TF"/>
      </w:pPr>
      <w:r w:rsidRPr="000B71E3">
        <w:t>Figure 5.2.2.3.2-1: NF service consumer subscribes to notifications</w:t>
      </w:r>
    </w:p>
    <w:p w14:paraId="38CE79A9" w14:textId="77777777"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14:paraId="641E2A2D" w14:textId="77777777"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r w:rsidR="00F41DA3" w:rsidRPr="000B71E3">
        <w:t xml:space="preserve"> </w:t>
      </w:r>
    </w:p>
    <w:p w14:paraId="7444DBC2" w14:textId="77777777" w:rsidR="00F41DA3" w:rsidRPr="000B71E3" w:rsidRDefault="00F41DA3" w:rsidP="00F41DA3">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14:paraId="10AF9266" w14:textId="77777777"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3A8FFC57"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40D072AB" w14:textId="77777777" w:rsidR="00026CD8" w:rsidRPr="000B71E3" w:rsidRDefault="00026CD8" w:rsidP="00026CD8">
      <w:pPr>
        <w:pStyle w:val="B1"/>
      </w:pPr>
    </w:p>
    <w:p w14:paraId="17CBD487" w14:textId="77777777" w:rsidR="00B562CD" w:rsidRPr="000B71E3" w:rsidRDefault="00B562CD" w:rsidP="00B562CD">
      <w:pPr>
        <w:pStyle w:val="Heading5"/>
      </w:pPr>
      <w:bookmarkStart w:id="46" w:name="_Toc20118506"/>
      <w:r w:rsidRPr="000B71E3">
        <w:t>5.2.2.3.</w:t>
      </w:r>
      <w:r w:rsidR="003D09DE" w:rsidRPr="000B71E3">
        <w:t>3</w:t>
      </w:r>
      <w:r w:rsidRPr="000B71E3">
        <w:tab/>
        <w:t>Subscription to notifications of shared data change</w:t>
      </w:r>
      <w:bookmarkEnd w:id="46"/>
    </w:p>
    <w:p w14:paraId="01A500AF" w14:textId="77777777"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14:paraId="3217F18C" w14:textId="77777777" w:rsidR="00B562CD" w:rsidRPr="000B71E3" w:rsidRDefault="00B562CD" w:rsidP="00B562CD">
      <w:pPr>
        <w:pStyle w:val="TH"/>
      </w:pPr>
      <w:r w:rsidRPr="000B71E3">
        <w:object w:dxaOrig="8714" w:dyaOrig="2400" w14:anchorId="24CAF080">
          <v:shape id="_x0000_i1463" type="#_x0000_t75" style="width:434.5pt;height:120.2pt" o:ole="">
            <v:imagedata r:id="rId47" o:title=""/>
          </v:shape>
          <o:OLEObject Type="Embed" ProgID="Visio.Drawing.11" ShapeID="_x0000_i1463" DrawAspect="Content" ObjectID="_1630731905" r:id="rId48"/>
        </w:object>
      </w:r>
    </w:p>
    <w:p w14:paraId="77DBB3AE" w14:textId="77777777"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14:paraId="428906A2" w14:textId="77777777"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14:paraId="1DD04866" w14:textId="77777777" w:rsidR="00CB1F6B" w:rsidRDefault="00B562CD" w:rsidP="00CB1F6B">
      <w:pPr>
        <w:pStyle w:val="B1"/>
      </w:pPr>
      <w:r w:rsidRPr="000B71E3">
        <w:t>2.</w:t>
      </w:r>
      <w:r w:rsidRPr="000B71E3">
        <w:tab/>
        <w:t xml:space="preserve">On success, the UDM responds with "201 Created" with the message body containing a representation of the created subscription. The Location HTTP header shall contain the URI of the created subscription. </w:t>
      </w:r>
    </w:p>
    <w:p w14:paraId="5A7638D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046F4409" w14:textId="77777777" w:rsidR="00B562CD" w:rsidRPr="000B71E3" w:rsidRDefault="00B562CD" w:rsidP="00B562CD">
      <w:pPr>
        <w:pStyle w:val="B1"/>
      </w:pPr>
    </w:p>
    <w:p w14:paraId="3B91BC06" w14:textId="77777777" w:rsidR="005D483E" w:rsidRPr="000B71E3" w:rsidRDefault="005D483E" w:rsidP="005D483E">
      <w:pPr>
        <w:pStyle w:val="Heading4"/>
      </w:pPr>
      <w:bookmarkStart w:id="47" w:name="_Toc20118507"/>
      <w:r w:rsidRPr="000B71E3">
        <w:t>5.2.2.</w:t>
      </w:r>
      <w:r>
        <w:t>4</w:t>
      </w:r>
      <w:r w:rsidRPr="000B71E3">
        <w:tab/>
      </w:r>
      <w:r>
        <w:t>Uns</w:t>
      </w:r>
      <w:r w:rsidRPr="000B71E3">
        <w:t>ubscribe</w:t>
      </w:r>
      <w:bookmarkEnd w:id="47"/>
    </w:p>
    <w:p w14:paraId="60E71934" w14:textId="77777777" w:rsidR="00824A86" w:rsidRPr="000B71E3" w:rsidRDefault="00026CD8" w:rsidP="00824A86">
      <w:pPr>
        <w:pStyle w:val="Heading5"/>
      </w:pPr>
      <w:bookmarkStart w:id="48" w:name="_Toc20118508"/>
      <w:r w:rsidRPr="000B71E3">
        <w:t>5.2.2.4.1</w:t>
      </w:r>
      <w:r w:rsidRPr="000B71E3">
        <w:tab/>
        <w:t>General</w:t>
      </w:r>
      <w:bookmarkEnd w:id="48"/>
    </w:p>
    <w:p w14:paraId="1CBED6BB" w14:textId="77777777" w:rsidR="00824A86" w:rsidRPr="000B71E3" w:rsidRDefault="00824A86" w:rsidP="00824A86">
      <w:r w:rsidRPr="000B71E3">
        <w:t>The following procedures using the Unsubscribe service operation are supported:</w:t>
      </w:r>
    </w:p>
    <w:p w14:paraId="60407A8E" w14:textId="77777777"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14:paraId="24AA8363" w14:textId="77777777" w:rsidR="00824A86" w:rsidRPr="000B71E3" w:rsidRDefault="00B562CD" w:rsidP="00B562CD">
      <w:pPr>
        <w:pStyle w:val="B1"/>
      </w:pPr>
      <w:r w:rsidRPr="000B71E3">
        <w:t>-</w:t>
      </w:r>
      <w:r w:rsidRPr="000B71E3">
        <w:tab/>
        <w:t>Unsubscribe to notifications of shared data change</w:t>
      </w:r>
    </w:p>
    <w:p w14:paraId="3C7F32B9" w14:textId="77777777" w:rsidR="00026CD8" w:rsidRPr="000B71E3" w:rsidRDefault="00026CD8" w:rsidP="00026CD8">
      <w:pPr>
        <w:pStyle w:val="Heading5"/>
      </w:pPr>
      <w:bookmarkStart w:id="49" w:name="_Toc20118509"/>
      <w:r w:rsidRPr="000B71E3">
        <w:t>5.2.2.4.2</w:t>
      </w:r>
      <w:r w:rsidRPr="000B71E3">
        <w:tab/>
        <w:t>Unsubscribe to notifications of data change</w:t>
      </w:r>
      <w:bookmarkEnd w:id="49"/>
    </w:p>
    <w:p w14:paraId="76C9C12A" w14:textId="77777777"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5045FEB" w14:textId="77777777" w:rsidR="00026CD8" w:rsidRPr="000B71E3" w:rsidRDefault="00F41DA3" w:rsidP="00026CD8">
      <w:pPr>
        <w:pStyle w:val="TH"/>
      </w:pPr>
      <w:r w:rsidRPr="000B71E3">
        <w:object w:dxaOrig="8700" w:dyaOrig="2377" w14:anchorId="6E725E47">
          <v:shape id="_x0000_i1464" type="#_x0000_t75" style="width:433.9pt;height:118.35pt" o:ole="">
            <v:imagedata r:id="rId49" o:title=""/>
          </v:shape>
          <o:OLEObject Type="Embed" ProgID="Visio.Drawing.11" ShapeID="_x0000_i1464" DrawAspect="Content" ObjectID="_1630731906" r:id="rId50"/>
        </w:object>
      </w:r>
    </w:p>
    <w:p w14:paraId="3EA2E802" w14:textId="77777777" w:rsidR="00026CD8" w:rsidRPr="000B71E3" w:rsidRDefault="00026CD8" w:rsidP="00026CD8">
      <w:pPr>
        <w:pStyle w:val="TF"/>
      </w:pPr>
      <w:r w:rsidRPr="000B71E3">
        <w:t>Figure 5.2.2.4.2-1: NF service consumer unsubscribes to notifications</w:t>
      </w:r>
    </w:p>
    <w:p w14:paraId="0AAB5E9C" w14:textId="77777777"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14:paraId="6B593DE4" w14:textId="77777777"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14:paraId="59A84F02" w14:textId="77777777"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28EBF13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7E92B87A" w14:textId="77777777" w:rsidR="00026CD8" w:rsidRPr="000B71E3" w:rsidRDefault="00026CD8" w:rsidP="00026CD8">
      <w:pPr>
        <w:pStyle w:val="B1"/>
      </w:pPr>
    </w:p>
    <w:p w14:paraId="5DBC222B" w14:textId="77777777" w:rsidR="00B562CD" w:rsidRPr="000B71E3" w:rsidRDefault="00B562CD" w:rsidP="00B562CD">
      <w:pPr>
        <w:pStyle w:val="Heading5"/>
      </w:pPr>
      <w:bookmarkStart w:id="50" w:name="_Toc20118510"/>
      <w:r w:rsidRPr="000B71E3">
        <w:t>5.2.2.4.</w:t>
      </w:r>
      <w:r w:rsidR="003D09DE" w:rsidRPr="000B71E3">
        <w:t>3</w:t>
      </w:r>
      <w:r w:rsidRPr="000B71E3">
        <w:tab/>
        <w:t xml:space="preserve">Unsubscribe to notifications of </w:t>
      </w:r>
      <w:r w:rsidR="005D483E">
        <w:t xml:space="preserve">shared </w:t>
      </w:r>
      <w:r w:rsidRPr="000B71E3">
        <w:t>data change</w:t>
      </w:r>
      <w:bookmarkEnd w:id="50"/>
    </w:p>
    <w:p w14:paraId="1577C396" w14:textId="77777777"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14:paraId="2E96FD8D" w14:textId="77777777" w:rsidR="00B562CD" w:rsidRPr="000B71E3" w:rsidRDefault="00B562CD" w:rsidP="00B562CD">
      <w:pPr>
        <w:pStyle w:val="TH"/>
      </w:pPr>
      <w:r w:rsidRPr="000B71E3">
        <w:object w:dxaOrig="8714" w:dyaOrig="2400" w14:anchorId="1C62A2A5">
          <v:shape id="_x0000_i1465" type="#_x0000_t75" style="width:434.5pt;height:120.2pt" o:ole="">
            <v:imagedata r:id="rId51" o:title=""/>
          </v:shape>
          <o:OLEObject Type="Embed" ProgID="Visio.Drawing.11" ShapeID="_x0000_i1465" DrawAspect="Content" ObjectID="_1630731907" r:id="rId52"/>
        </w:object>
      </w:r>
    </w:p>
    <w:p w14:paraId="010DED1B" w14:textId="77777777"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14:paraId="0E4DCC39" w14:textId="77777777"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14:paraId="59A06F03" w14:textId="77777777" w:rsidR="00B562CD" w:rsidRPr="000B71E3" w:rsidRDefault="00B562CD" w:rsidP="00B562CD">
      <w:pPr>
        <w:pStyle w:val="B1"/>
      </w:pPr>
      <w:r w:rsidRPr="000B71E3">
        <w:t>2a.</w:t>
      </w:r>
      <w:r w:rsidRPr="000B71E3">
        <w:tab/>
        <w:t>On success, the UDM responds with "204 No Content".</w:t>
      </w:r>
    </w:p>
    <w:p w14:paraId="7ACFB64B" w14:textId="77777777"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0D91487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1996DD52" w14:textId="77777777" w:rsidR="00B562CD" w:rsidRPr="000B71E3" w:rsidRDefault="00B562CD" w:rsidP="00B562CD">
      <w:pPr>
        <w:pStyle w:val="B1"/>
      </w:pPr>
    </w:p>
    <w:p w14:paraId="4BB55A92" w14:textId="77777777" w:rsidR="00D93024" w:rsidRPr="000B71E3" w:rsidRDefault="00D93024" w:rsidP="00AC65ED">
      <w:pPr>
        <w:pStyle w:val="Heading4"/>
      </w:pPr>
      <w:bookmarkStart w:id="51" w:name="_Toc20118511"/>
      <w:r w:rsidRPr="000B71E3">
        <w:lastRenderedPageBreak/>
        <w:t>5.2.2.</w:t>
      </w:r>
      <w:r w:rsidR="002B2497" w:rsidRPr="000B71E3">
        <w:t>5</w:t>
      </w:r>
      <w:r w:rsidRPr="000B71E3">
        <w:tab/>
      </w:r>
      <w:r w:rsidR="00E76841" w:rsidRPr="000B71E3">
        <w:t>Notification</w:t>
      </w:r>
      <w:bookmarkEnd w:id="51"/>
    </w:p>
    <w:p w14:paraId="07606D55" w14:textId="77777777" w:rsidR="003173B2" w:rsidRPr="000B71E3" w:rsidRDefault="00E76841" w:rsidP="003173B2">
      <w:pPr>
        <w:pStyle w:val="Heading5"/>
      </w:pPr>
      <w:bookmarkStart w:id="52" w:name="_Toc20118512"/>
      <w:r w:rsidRPr="000B71E3">
        <w:t>5.2.2.</w:t>
      </w:r>
      <w:r w:rsidR="002B2497" w:rsidRPr="000B71E3">
        <w:t>5</w:t>
      </w:r>
      <w:r w:rsidRPr="000B71E3">
        <w:t>.1</w:t>
      </w:r>
      <w:r w:rsidRPr="000B71E3">
        <w:tab/>
        <w:t>General</w:t>
      </w:r>
      <w:bookmarkEnd w:id="52"/>
      <w:r w:rsidR="003173B2" w:rsidRPr="000B71E3">
        <w:t xml:space="preserve"> </w:t>
      </w:r>
    </w:p>
    <w:p w14:paraId="194F04A3" w14:textId="77777777" w:rsidR="003173B2" w:rsidRPr="000B71E3" w:rsidRDefault="003173B2" w:rsidP="003173B2">
      <w:r w:rsidRPr="000B71E3">
        <w:t>The following procedures using the Notification service operation are supported:</w:t>
      </w:r>
    </w:p>
    <w:p w14:paraId="0771A1E2" w14:textId="77777777" w:rsidR="003173B2" w:rsidRPr="000B71E3" w:rsidRDefault="003173B2" w:rsidP="003173B2">
      <w:pPr>
        <w:pStyle w:val="B1"/>
      </w:pPr>
      <w:r w:rsidRPr="000B71E3">
        <w:t>-</w:t>
      </w:r>
      <w:r w:rsidRPr="000B71E3">
        <w:tab/>
        <w:t>Data change notification to NF</w:t>
      </w:r>
      <w:r w:rsidR="00747E12">
        <w:rPr>
          <w:rFonts w:hint="eastAsia"/>
          <w:lang w:eastAsia="zh-CN"/>
        </w:rPr>
        <w:t xml:space="preserve">, including </w:t>
      </w:r>
      <w:r w:rsidR="00747E12" w:rsidRPr="00050CA8">
        <w:t>the updates of UE's Subscriber Data indicated by the "subscription data Type" input</w:t>
      </w:r>
      <w:r w:rsidR="00747E12">
        <w:rPr>
          <w:rFonts w:hint="eastAsia"/>
          <w:lang w:eastAsia="zh-CN"/>
        </w:rPr>
        <w:t xml:space="preserve"> </w:t>
      </w:r>
      <w:r w:rsidR="00747E12">
        <w:t>and additional UE</w:t>
      </w:r>
      <w:r w:rsidR="00A521A6">
        <w:t>'</w:t>
      </w:r>
      <w:r w:rsidR="00747E12">
        <w:t>s UDM-related parameters</w:t>
      </w:r>
      <w:r w:rsidR="00747E12" w:rsidRPr="00050CA8">
        <w:rPr>
          <w:lang w:eastAsia="zh-CN"/>
        </w:rPr>
        <w:t>.</w:t>
      </w:r>
    </w:p>
    <w:p w14:paraId="2D5C0536" w14:textId="77777777" w:rsidR="00E76841" w:rsidRPr="000B71E3" w:rsidRDefault="00E76841" w:rsidP="00E76841">
      <w:pPr>
        <w:pStyle w:val="Heading5"/>
      </w:pPr>
      <w:bookmarkStart w:id="53" w:name="_Toc20118513"/>
      <w:r w:rsidRPr="000B71E3">
        <w:t>5.2.2.</w:t>
      </w:r>
      <w:r w:rsidR="00510732" w:rsidRPr="000B71E3">
        <w:t>5</w:t>
      </w:r>
      <w:r w:rsidRPr="000B71E3">
        <w:t>.2</w:t>
      </w:r>
      <w:r w:rsidRPr="000B71E3">
        <w:tab/>
      </w:r>
      <w:r w:rsidR="00C97D1E" w:rsidRPr="000B71E3">
        <w:t>Data Change Notification To NF</w:t>
      </w:r>
      <w:bookmarkEnd w:id="53"/>
    </w:p>
    <w:p w14:paraId="3E40C59B" w14:textId="77777777"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0647B6">
        <w:t>clause</w:t>
      </w:r>
      <w:r w:rsidR="00747E12">
        <w:t xml:space="preserve"> </w:t>
      </w:r>
      <w:r w:rsidR="00747E12">
        <w:rPr>
          <w:rFonts w:hint="eastAsia"/>
          <w:lang w:eastAsia="zh-CN"/>
        </w:rPr>
        <w:t>4.5.1 or</w:t>
      </w:r>
      <w:r w:rsidR="00747E12" w:rsidRPr="000B71E3">
        <w:t xml:space="preserve"> 3GPP TS 23.502 [3] </w:t>
      </w:r>
      <w:r w:rsidR="000647B6">
        <w:t>clause</w:t>
      </w:r>
      <w:r w:rsidRPr="000B71E3">
        <w:t xml:space="preserve"> 4.5.2)</w:t>
      </w:r>
      <w:r w:rsidR="00B562CD" w:rsidRPr="000B71E3">
        <w:t xml:space="preserve"> or shared data change</w:t>
      </w:r>
      <w:r w:rsidRPr="000B71E3">
        <w:t xml:space="preserve">. The request contains the callbackReference URI as previously received in the SdmSubscription (see </w:t>
      </w:r>
      <w:r w:rsidR="000647B6">
        <w:t>clause</w:t>
      </w:r>
      <w:r w:rsidRPr="000B71E3">
        <w:t xml:space="preserve"> 6.1.6.2.</w:t>
      </w:r>
      <w:r w:rsidR="00812768" w:rsidRPr="000B71E3">
        <w:t>3</w:t>
      </w:r>
      <w:r w:rsidRPr="000B71E3">
        <w:t>).</w:t>
      </w:r>
    </w:p>
    <w:p w14:paraId="55E98EBE" w14:textId="77777777" w:rsidR="00C97D1E" w:rsidRPr="000B71E3" w:rsidRDefault="00C97D1E" w:rsidP="00C97D1E">
      <w:pPr>
        <w:pStyle w:val="TH"/>
      </w:pPr>
      <w:r w:rsidRPr="000B71E3">
        <w:object w:dxaOrig="8714" w:dyaOrig="2339" w14:anchorId="2EE54FD0">
          <v:shape id="_x0000_i1466" type="#_x0000_t75" style="width:434.5pt;height:116.45pt" o:ole="">
            <v:imagedata r:id="rId53" o:title=""/>
          </v:shape>
          <o:OLEObject Type="Embed" ProgID="Visio.Drawing.11" ShapeID="_x0000_i1466" DrawAspect="Content" ObjectID="_1630731908" r:id="rId54"/>
        </w:object>
      </w:r>
    </w:p>
    <w:p w14:paraId="0E507A76" w14:textId="77777777" w:rsidR="00C97D1E" w:rsidRPr="000B71E3" w:rsidRDefault="00C97D1E" w:rsidP="00C97D1E">
      <w:pPr>
        <w:pStyle w:val="TF"/>
      </w:pPr>
      <w:r w:rsidRPr="000B71E3">
        <w:t>Figure 5.2.2.5.2-1: Subscription Data Change Notification</w:t>
      </w:r>
    </w:p>
    <w:p w14:paraId="4076A8F4" w14:textId="77777777"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14:paraId="233C794D" w14:textId="77777777" w:rsidR="00CB1F6B" w:rsidRDefault="00C97D1E" w:rsidP="00CB1F6B">
      <w:pPr>
        <w:pStyle w:val="B1"/>
      </w:pPr>
      <w:r w:rsidRPr="000B71E3">
        <w:t>2.</w:t>
      </w:r>
      <w:r w:rsidRPr="000B71E3">
        <w:tab/>
        <w:t>The NF service consumer responds with "204 No Content".</w:t>
      </w:r>
    </w:p>
    <w:p w14:paraId="62063E9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249BE280" w14:textId="77777777" w:rsidR="00C97D1E" w:rsidRPr="000B71E3" w:rsidRDefault="00C97D1E" w:rsidP="00C97D1E">
      <w:pPr>
        <w:pStyle w:val="B1"/>
      </w:pPr>
    </w:p>
    <w:p w14:paraId="0B4D1275" w14:textId="77777777" w:rsidR="003E0A19" w:rsidRPr="000B71E3" w:rsidRDefault="003E0A19" w:rsidP="003E0A19">
      <w:pPr>
        <w:pStyle w:val="Heading4"/>
      </w:pPr>
      <w:bookmarkStart w:id="54" w:name="_Toc20118514"/>
      <w:r w:rsidRPr="000B71E3">
        <w:t>5.2.2.</w:t>
      </w:r>
      <w:r w:rsidR="008A13DE" w:rsidRPr="000B71E3">
        <w:t>6</w:t>
      </w:r>
      <w:r w:rsidRPr="000B71E3">
        <w:tab/>
        <w:t>Info</w:t>
      </w:r>
      <w:bookmarkEnd w:id="54"/>
    </w:p>
    <w:p w14:paraId="26C9D0B2" w14:textId="77777777" w:rsidR="003E0A19" w:rsidRPr="000B71E3" w:rsidRDefault="003E0A19" w:rsidP="003E0A19">
      <w:pPr>
        <w:pStyle w:val="Heading5"/>
      </w:pPr>
      <w:bookmarkStart w:id="55" w:name="_Toc20118515"/>
      <w:r w:rsidRPr="000B71E3">
        <w:t>5.2.2.</w:t>
      </w:r>
      <w:r w:rsidR="008A13DE" w:rsidRPr="000B71E3">
        <w:t>6</w:t>
      </w:r>
      <w:r w:rsidRPr="000B71E3">
        <w:t>.1</w:t>
      </w:r>
      <w:r w:rsidRPr="000B71E3">
        <w:tab/>
        <w:t>General</w:t>
      </w:r>
      <w:bookmarkEnd w:id="55"/>
      <w:r w:rsidRPr="000B71E3">
        <w:t xml:space="preserve"> </w:t>
      </w:r>
    </w:p>
    <w:p w14:paraId="27580D5D" w14:textId="77777777" w:rsidR="003E0A19" w:rsidRPr="000B71E3" w:rsidRDefault="003E0A19" w:rsidP="003E0A19">
      <w:r w:rsidRPr="000B71E3">
        <w:t>The following procedures using the Info service operation are supported:</w:t>
      </w:r>
    </w:p>
    <w:p w14:paraId="7805744F" w14:textId="77777777" w:rsidR="00747E12" w:rsidRDefault="003E0A19" w:rsidP="00747E12">
      <w:pPr>
        <w:pStyle w:val="B1"/>
        <w:rPr>
          <w:lang w:eastAsia="zh-CN"/>
        </w:rPr>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r w:rsidR="00747E12" w:rsidRPr="00747E12">
        <w:rPr>
          <w:lang w:eastAsia="zh-CN"/>
        </w:rPr>
        <w:t xml:space="preserve"> </w:t>
      </w:r>
    </w:p>
    <w:p w14:paraId="044BFE81" w14:textId="77777777" w:rsidR="003E0A19" w:rsidRPr="000B71E3" w:rsidRDefault="00747E12" w:rsidP="00747E12">
      <w:pPr>
        <w:pStyle w:val="B1"/>
      </w:pPr>
      <w:r w:rsidRPr="000B71E3">
        <w:t>-</w:t>
      </w:r>
      <w:r w:rsidRPr="000B71E3">
        <w:tab/>
      </w:r>
      <w:r w:rsidRPr="000B71E3">
        <w:rPr>
          <w:lang w:eastAsia="zh-CN"/>
        </w:rPr>
        <w:t xml:space="preserve">Providing acknowledgement from the UE to UDM about successful delivery of </w:t>
      </w:r>
      <w:r w:rsidRPr="000472C1">
        <w:t>update</w:t>
      </w:r>
      <w:r>
        <w:rPr>
          <w:rFonts w:hint="eastAsia"/>
          <w:lang w:eastAsia="zh-CN"/>
        </w:rPr>
        <w:t>d</w:t>
      </w:r>
      <w:r w:rsidRPr="000472C1">
        <w:t xml:space="preserve"> Default Configured NSSAI</w:t>
      </w:r>
      <w:r>
        <w:rPr>
          <w:rFonts w:hint="eastAsia"/>
          <w:lang w:eastAsia="zh-CN"/>
        </w:rPr>
        <w:t xml:space="preserve"> or </w:t>
      </w:r>
      <w:r>
        <w:t>UICC data (Secured-Packet, containing e.g. Routing</w:t>
      </w:r>
      <w:r w:rsidRPr="001A55D9">
        <w:t xml:space="preserve"> indicator)</w:t>
      </w:r>
      <w:r w:rsidRPr="000B71E3">
        <w:rPr>
          <w:lang w:eastAsia="zh-CN"/>
        </w:rPr>
        <w:t xml:space="preserve"> via the AMF as defined in 3GPP TS 23.</w:t>
      </w:r>
      <w:r>
        <w:rPr>
          <w:rFonts w:hint="eastAsia"/>
          <w:lang w:eastAsia="zh-CN"/>
        </w:rPr>
        <w:t>502</w:t>
      </w:r>
      <w:r w:rsidRPr="000B71E3">
        <w:rPr>
          <w:lang w:eastAsia="zh-CN"/>
        </w:rPr>
        <w:t> [</w:t>
      </w:r>
      <w:r>
        <w:rPr>
          <w:rFonts w:hint="eastAsia"/>
          <w:lang w:eastAsia="zh-CN"/>
        </w:rPr>
        <w:t>3</w:t>
      </w:r>
      <w:r w:rsidRPr="000B71E3">
        <w:rPr>
          <w:lang w:eastAsia="zh-CN"/>
        </w:rPr>
        <w:t>]</w:t>
      </w:r>
      <w:r>
        <w:rPr>
          <w:rFonts w:hint="eastAsia"/>
          <w:lang w:eastAsia="zh-CN"/>
        </w:rPr>
        <w:t>.</w:t>
      </w:r>
    </w:p>
    <w:p w14:paraId="726F3B74" w14:textId="77777777" w:rsidR="003E0A19" w:rsidRPr="000B71E3" w:rsidRDefault="003E0A19" w:rsidP="003E0A19">
      <w:pPr>
        <w:pStyle w:val="Heading5"/>
      </w:pPr>
      <w:bookmarkStart w:id="56" w:name="_Toc20118516"/>
      <w:r w:rsidRPr="000B71E3">
        <w:t>5.2.2.</w:t>
      </w:r>
      <w:r w:rsidR="008A13DE" w:rsidRPr="000B71E3">
        <w:t>6</w:t>
      </w:r>
      <w:r w:rsidRPr="000B71E3">
        <w:t>.2</w:t>
      </w:r>
      <w:r w:rsidRPr="000B71E3">
        <w:tab/>
        <w:t xml:space="preserve">Providing acknowledgement of </w:t>
      </w:r>
      <w:r w:rsidRPr="000B71E3">
        <w:rPr>
          <w:lang w:eastAsia="zh-CN"/>
        </w:rPr>
        <w:t>Steering of Roaming</w:t>
      </w:r>
      <w:bookmarkEnd w:id="56"/>
    </w:p>
    <w:p w14:paraId="3048D1DE" w14:textId="77777777"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14:paraId="74A80DE2" w14:textId="77777777" w:rsidR="003E0A19" w:rsidRPr="000B71E3" w:rsidRDefault="00747E12" w:rsidP="003E0A19">
      <w:pPr>
        <w:pStyle w:val="TH"/>
      </w:pPr>
      <w:r>
        <w:object w:dxaOrig="8714" w:dyaOrig="2338" w14:anchorId="52FBCB07">
          <v:shape id="_x0000_i1467" type="#_x0000_t75" style="width:434.5pt;height:117.7pt" o:ole="">
            <v:imagedata r:id="rId55" o:title=""/>
          </v:shape>
          <o:OLEObject Type="Embed" ProgID="Visio.Drawing.11" ShapeID="_x0000_i1467" DrawAspect="Content" ObjectID="_1630731909" r:id="rId56"/>
        </w:object>
      </w:r>
    </w:p>
    <w:p w14:paraId="0427AC63" w14:textId="77777777"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14:paraId="010CF2CA" w14:textId="77777777"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14:paraId="68CAD1EC" w14:textId="77777777" w:rsidR="00CB1F6B" w:rsidRDefault="003E0A19" w:rsidP="00CB1F6B">
      <w:pPr>
        <w:pStyle w:val="B1"/>
      </w:pPr>
      <w:r w:rsidRPr="000B71E3">
        <w:t>2.</w:t>
      </w:r>
      <w:r w:rsidRPr="000B71E3">
        <w:tab/>
        <w:t>The UDM responds with "204 No Content".</w:t>
      </w:r>
    </w:p>
    <w:p w14:paraId="47E440D3" w14:textId="77777777" w:rsidR="00CB1F6B" w:rsidRPr="00A62F61" w:rsidRDefault="00CB1F6B" w:rsidP="00CB1F6B">
      <w:r>
        <w:t>On failure, the appropriate HTTP status code indicating the error shall be returned and appropriate additional error information should be returned in the PUT response body.</w:t>
      </w:r>
    </w:p>
    <w:p w14:paraId="1A97A7C9" w14:textId="77777777" w:rsidR="003E0A19" w:rsidRPr="000B71E3" w:rsidRDefault="003E0A19" w:rsidP="003E0A19">
      <w:pPr>
        <w:pStyle w:val="B1"/>
      </w:pPr>
    </w:p>
    <w:p w14:paraId="470C8849" w14:textId="77777777" w:rsidR="00747E12" w:rsidRPr="000B71E3" w:rsidRDefault="00747E12" w:rsidP="00747E12">
      <w:pPr>
        <w:pStyle w:val="Heading5"/>
      </w:pPr>
      <w:bookmarkStart w:id="57" w:name="_Toc20118517"/>
      <w:r w:rsidRPr="000B71E3">
        <w:t>5.2.2.6.</w:t>
      </w:r>
      <w:r w:rsidR="006517E6">
        <w:t>3</w:t>
      </w:r>
      <w:r w:rsidRPr="000B71E3">
        <w:tab/>
        <w:t xml:space="preserve">Providing acknowledgement of </w:t>
      </w:r>
      <w:r>
        <w:t>UE parameters update</w:t>
      </w:r>
      <w:bookmarkEnd w:id="57"/>
    </w:p>
    <w:p w14:paraId="46D5302F" w14:textId="77777777" w:rsidR="00747E12" w:rsidRPr="000B71E3" w:rsidRDefault="00747E12" w:rsidP="00747E12">
      <w:r w:rsidRPr="000B71E3">
        <w:t>Figure 5.2.2.6.</w:t>
      </w:r>
      <w:r w:rsidR="006517E6">
        <w:t>3</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 the type of the acknowledgement information (/am-data/</w:t>
      </w:r>
      <w:r w:rsidRPr="00AF6454">
        <w:rPr>
          <w:rFonts w:hint="eastAsia"/>
          <w:lang w:eastAsia="zh-CN"/>
        </w:rPr>
        <w:t>upu</w:t>
      </w:r>
      <w:r w:rsidRPr="00AF6454">
        <w:t xml:space="preserve">-ack), and the </w:t>
      </w:r>
      <w:r w:rsidRPr="00AF6454">
        <w:rPr>
          <w:rFonts w:hint="eastAsia"/>
          <w:lang w:eastAsia="zh-CN"/>
        </w:rPr>
        <w:t>UPU</w:t>
      </w:r>
      <w:r w:rsidRPr="00AF6454">
        <w:t>-MAC-Iue.</w:t>
      </w:r>
    </w:p>
    <w:p w14:paraId="7BA668D7" w14:textId="77777777" w:rsidR="00747E12" w:rsidRPr="000B71E3" w:rsidRDefault="00747E12" w:rsidP="00747E12">
      <w:pPr>
        <w:pStyle w:val="TH"/>
        <w:rPr>
          <w:lang w:eastAsia="zh-CN"/>
        </w:rPr>
      </w:pPr>
      <w:r>
        <w:object w:dxaOrig="8714" w:dyaOrig="2338" w14:anchorId="5801EEC0">
          <v:shape id="_x0000_i1468" type="#_x0000_t75" style="width:434.5pt;height:117.7pt" o:ole="">
            <v:imagedata r:id="rId57" o:title=""/>
          </v:shape>
          <o:OLEObject Type="Embed" ProgID="Visio.Drawing.11" ShapeID="_x0000_i1468" DrawAspect="Content" ObjectID="_1630731910" r:id="rId58"/>
        </w:object>
      </w:r>
    </w:p>
    <w:p w14:paraId="40130826" w14:textId="77777777" w:rsidR="00747E12" w:rsidRPr="000B71E3" w:rsidRDefault="00747E12" w:rsidP="00747E12">
      <w:pPr>
        <w:pStyle w:val="TF"/>
      </w:pPr>
      <w:r w:rsidRPr="000B71E3">
        <w:t>Figure 5.2.2.6.</w:t>
      </w:r>
      <w:r w:rsidR="006517E6">
        <w:t>3</w:t>
      </w:r>
      <w:r w:rsidRPr="000B71E3">
        <w:t xml:space="preserve">-1: Providing acknowledgement of </w:t>
      </w:r>
      <w:r>
        <w:t>UE parameters update</w:t>
      </w:r>
    </w:p>
    <w:p w14:paraId="352C61D0" w14:textId="77777777" w:rsidR="00747E12" w:rsidRPr="000B71E3" w:rsidRDefault="00747E12" w:rsidP="00747E12">
      <w:pPr>
        <w:pStyle w:val="B1"/>
      </w:pPr>
      <w:r w:rsidRPr="000B71E3">
        <w:t>1.</w:t>
      </w:r>
      <w:r w:rsidRPr="000B71E3">
        <w:tab/>
        <w:t xml:space="preserve">The NF service consumer (e.g. AMF) sends a PUT request to the resource representing the UE's Access and Mobility Subscription Data, with the </w:t>
      </w:r>
      <w:r>
        <w:t>AcknowledgeInf</w:t>
      </w:r>
      <w:r w:rsidRPr="001A55D9">
        <w:t>o(UPU-MAC-I</w:t>
      </w:r>
      <w:r w:rsidRPr="001A55D9">
        <w:rPr>
          <w:vertAlign w:val="subscript"/>
        </w:rPr>
        <w:t>UE</w:t>
      </w:r>
      <w:r w:rsidRPr="001A55D9">
        <w:t xml:space="preserve">) </w:t>
      </w:r>
      <w:r w:rsidRPr="000B71E3">
        <w:t>received from the UE.</w:t>
      </w:r>
    </w:p>
    <w:p w14:paraId="02B13166" w14:textId="77777777" w:rsidR="00747E12" w:rsidRPr="000B71E3" w:rsidRDefault="00747E12" w:rsidP="00747E12">
      <w:pPr>
        <w:pStyle w:val="B1"/>
        <w:rPr>
          <w:lang w:eastAsia="zh-CN"/>
        </w:rPr>
      </w:pPr>
      <w:r w:rsidRPr="000B71E3">
        <w:t>2.</w:t>
      </w:r>
      <w:r w:rsidRPr="000B71E3">
        <w:tab/>
        <w:t>The UDM responds with "204 No Content".</w:t>
      </w:r>
    </w:p>
    <w:p w14:paraId="62C0B872" w14:textId="77777777" w:rsidR="00747E12" w:rsidRPr="00A62F61" w:rsidRDefault="00747E12" w:rsidP="00747E12">
      <w:r>
        <w:t>On failure, the appropriate HTTP status code indicating the error shall be returned and appropriate additional error information should be returned in the PUT response body.</w:t>
      </w:r>
    </w:p>
    <w:p w14:paraId="1670D592" w14:textId="77777777" w:rsidR="00F775DC" w:rsidRPr="000B71E3" w:rsidRDefault="00F775DC" w:rsidP="00F775DC">
      <w:pPr>
        <w:pStyle w:val="Heading4"/>
      </w:pPr>
      <w:bookmarkStart w:id="58" w:name="_Toc20118518"/>
      <w:r w:rsidRPr="000B71E3">
        <w:t>5.2.2.</w:t>
      </w:r>
      <w:r>
        <w:t>7</w:t>
      </w:r>
      <w:r w:rsidRPr="000B71E3">
        <w:tab/>
      </w:r>
      <w:r>
        <w:t>ModifySubscription</w:t>
      </w:r>
      <w:bookmarkEnd w:id="58"/>
    </w:p>
    <w:p w14:paraId="01BDF897" w14:textId="77777777" w:rsidR="00F775DC" w:rsidRPr="000B71E3" w:rsidRDefault="00F775DC" w:rsidP="00F775DC">
      <w:pPr>
        <w:pStyle w:val="Heading5"/>
      </w:pPr>
      <w:bookmarkStart w:id="59" w:name="_Toc20118519"/>
      <w:r w:rsidRPr="000B71E3">
        <w:t>5.2.2.</w:t>
      </w:r>
      <w:r>
        <w:t>7</w:t>
      </w:r>
      <w:r w:rsidRPr="000B71E3">
        <w:t>.1</w:t>
      </w:r>
      <w:r w:rsidRPr="000B71E3">
        <w:tab/>
        <w:t>General</w:t>
      </w:r>
      <w:bookmarkEnd w:id="59"/>
    </w:p>
    <w:p w14:paraId="6FF67552" w14:textId="77777777" w:rsidR="00F775DC" w:rsidRPr="000B71E3" w:rsidRDefault="00F775DC" w:rsidP="00F775DC">
      <w:r w:rsidRPr="000B71E3">
        <w:t xml:space="preserve">The following procedures using the </w:t>
      </w:r>
      <w:r>
        <w:t>ModifySubscription</w:t>
      </w:r>
      <w:r w:rsidRPr="000B71E3">
        <w:t xml:space="preserve"> service operation are supported:</w:t>
      </w:r>
    </w:p>
    <w:p w14:paraId="5CFFBB08" w14:textId="77777777" w:rsidR="00F775DC" w:rsidRPr="000B71E3" w:rsidRDefault="00F775DC" w:rsidP="00F775DC">
      <w:pPr>
        <w:pStyle w:val="B1"/>
      </w:pPr>
      <w:r w:rsidRPr="000B71E3">
        <w:t>-</w:t>
      </w:r>
      <w:r w:rsidRPr="000B71E3">
        <w:tab/>
      </w:r>
      <w:r>
        <w:t xml:space="preserve">Modification of a </w:t>
      </w:r>
      <w:r w:rsidRPr="000B71E3">
        <w:t>Subscription to notification of data change (for UE individual data)</w:t>
      </w:r>
    </w:p>
    <w:p w14:paraId="59B71691" w14:textId="77777777" w:rsidR="00F775DC" w:rsidRPr="000B71E3" w:rsidRDefault="00F775DC" w:rsidP="00F775DC">
      <w:pPr>
        <w:pStyle w:val="B1"/>
      </w:pPr>
      <w:r w:rsidRPr="000B71E3">
        <w:t>-</w:t>
      </w:r>
      <w:r w:rsidRPr="000B71E3">
        <w:tab/>
      </w:r>
      <w:r>
        <w:t xml:space="preserve">Modification of a </w:t>
      </w:r>
      <w:r w:rsidRPr="000B71E3">
        <w:t>Subscription to notification of shared data change</w:t>
      </w:r>
    </w:p>
    <w:p w14:paraId="5FE9B1C2" w14:textId="77777777" w:rsidR="004E77D5" w:rsidRDefault="004E77D5" w:rsidP="004E77D5">
      <w:pPr>
        <w:rPr>
          <w:lang w:eastAsia="zh-CN"/>
        </w:rPr>
      </w:pPr>
      <w:r>
        <w:rPr>
          <w:rFonts w:hint="eastAsia"/>
          <w:lang w:eastAsia="zh-CN"/>
        </w:rPr>
        <w:t>The ModifySubscription service operation can be used for the following purpose:</w:t>
      </w:r>
    </w:p>
    <w:p w14:paraId="23554DB3" w14:textId="77777777" w:rsidR="004E77D5" w:rsidRDefault="004E77D5" w:rsidP="004E77D5">
      <w:pPr>
        <w:pStyle w:val="B1"/>
        <w:rPr>
          <w:lang w:eastAsia="zh-CN"/>
        </w:rPr>
      </w:pPr>
      <w:r w:rsidRPr="000B71E3">
        <w:t>-</w:t>
      </w:r>
      <w:r w:rsidRPr="000B71E3">
        <w:tab/>
      </w:r>
      <w:r>
        <w:rPr>
          <w:rFonts w:hint="eastAsia"/>
          <w:lang w:eastAsia="zh-CN"/>
        </w:rPr>
        <w:t>Extend the expiry time of SdmSubscription;</w:t>
      </w:r>
    </w:p>
    <w:p w14:paraId="1A9286EC" w14:textId="77777777" w:rsidR="004E77D5" w:rsidRPr="0036422D" w:rsidRDefault="004E77D5" w:rsidP="004E77D5">
      <w:pPr>
        <w:pStyle w:val="B1"/>
        <w:rPr>
          <w:lang w:eastAsia="zh-CN"/>
        </w:rPr>
      </w:pPr>
      <w:r>
        <w:rPr>
          <w:rFonts w:hint="eastAsia"/>
          <w:lang w:eastAsia="zh-CN"/>
        </w:rPr>
        <w:lastRenderedPageBreak/>
        <w:t>-</w:t>
      </w:r>
      <w:r>
        <w:rPr>
          <w:rFonts w:hint="eastAsia"/>
          <w:lang w:eastAsia="zh-CN"/>
        </w:rPr>
        <w:tab/>
        <w:t>Modify the resource URIs to be monitored, e.g. add/remove resource URIs to/from the monitored resource URI list.</w:t>
      </w:r>
    </w:p>
    <w:p w14:paraId="024EDCBC" w14:textId="77777777" w:rsidR="00F775DC" w:rsidRPr="000B71E3" w:rsidRDefault="00F775DC" w:rsidP="00F775DC">
      <w:pPr>
        <w:pStyle w:val="Heading5"/>
      </w:pPr>
      <w:bookmarkStart w:id="60" w:name="_Toc20118520"/>
      <w:r w:rsidRPr="000B71E3">
        <w:t>5.2.2.</w:t>
      </w:r>
      <w:r>
        <w:t>7</w:t>
      </w:r>
      <w:r w:rsidRPr="000B71E3">
        <w:t>.2</w:t>
      </w:r>
      <w:r w:rsidRPr="000B71E3">
        <w:tab/>
      </w:r>
      <w:r>
        <w:t xml:space="preserve">Modification of a </w:t>
      </w:r>
      <w:r w:rsidRPr="000B71E3">
        <w:t>subscri</w:t>
      </w:r>
      <w:r>
        <w:t>ption</w:t>
      </w:r>
      <w:r w:rsidRPr="000B71E3">
        <w:t xml:space="preserve"> to notifications of data change</w:t>
      </w:r>
      <w:bookmarkEnd w:id="60"/>
    </w:p>
    <w:p w14:paraId="2676D956" w14:textId="77777777" w:rsidR="00F775DC" w:rsidRPr="000B71E3" w:rsidRDefault="00F775DC" w:rsidP="00F775DC">
      <w:r w:rsidRPr="000B71E3">
        <w:t>Figure 5.2.2.</w:t>
      </w:r>
      <w:r>
        <w:t>7</w:t>
      </w:r>
      <w:r w:rsidRPr="000B71E3">
        <w:t xml:space="preserve">.2-1 shows a scenario where the NF service consumer sends a request to the UDM to </w:t>
      </w:r>
      <w:r>
        <w:t>modify</w:t>
      </w:r>
      <w:r w:rsidRPr="000B71E3">
        <w:t xml:space="preserve"> </w:t>
      </w:r>
      <w:r>
        <w:t xml:space="preserve">a subscription to </w:t>
      </w:r>
      <w:r w:rsidRPr="000B71E3">
        <w:t>notifications of data changes. The request contains the URI previously received in the Location HTTP header of the response to the subscription.</w:t>
      </w:r>
    </w:p>
    <w:p w14:paraId="387C8532" w14:textId="77777777" w:rsidR="00F775DC" w:rsidRPr="000B71E3" w:rsidRDefault="00F775DC" w:rsidP="00F775DC">
      <w:pPr>
        <w:pStyle w:val="TH"/>
      </w:pPr>
      <w:r w:rsidRPr="000B71E3">
        <w:object w:dxaOrig="8714" w:dyaOrig="2400" w14:anchorId="116CD0B2">
          <v:shape id="_x0000_i1469" type="#_x0000_t75" style="width:434.5pt;height:120.2pt" o:ole="">
            <v:imagedata r:id="rId59" o:title=""/>
          </v:shape>
          <o:OLEObject Type="Embed" ProgID="Visio.Drawing.11" ShapeID="_x0000_i1469" DrawAspect="Content" ObjectID="_1630731911" r:id="rId60"/>
        </w:object>
      </w:r>
    </w:p>
    <w:p w14:paraId="036334FB" w14:textId="77777777" w:rsidR="00F775DC" w:rsidRPr="000B71E3" w:rsidRDefault="00F775DC" w:rsidP="00F775DC">
      <w:pPr>
        <w:pStyle w:val="TF"/>
      </w:pPr>
      <w:r w:rsidRPr="000B71E3">
        <w:t>Figure 5.2.2.</w:t>
      </w:r>
      <w:r>
        <w:t>7</w:t>
      </w:r>
      <w:r w:rsidRPr="000B71E3">
        <w:t xml:space="preserve">.2-1: NF service consumer </w:t>
      </w:r>
      <w:r>
        <w:t xml:space="preserve">modifies a </w:t>
      </w:r>
      <w:r w:rsidRPr="000B71E3">
        <w:t>subscri</w:t>
      </w:r>
      <w:r>
        <w:t>ption</w:t>
      </w:r>
      <w:r w:rsidRPr="000B71E3">
        <w:t xml:space="preserve"> to notifications</w:t>
      </w:r>
    </w:p>
    <w:p w14:paraId="0FF42D2B" w14:textId="77777777" w:rsidR="004E77D5" w:rsidRDefault="00F775DC" w:rsidP="004E77D5">
      <w:pPr>
        <w:pStyle w:val="B1"/>
        <w:rPr>
          <w:lang w:eastAsia="zh-CN"/>
        </w:rPr>
      </w:pPr>
      <w:r w:rsidRPr="000B71E3">
        <w:t>1.</w:t>
      </w:r>
      <w:r w:rsidRPr="000B71E3">
        <w:tab/>
        <w:t xml:space="preserve">The NF service consumer sends a </w:t>
      </w:r>
      <w:r>
        <w:t>PATCH</w:t>
      </w:r>
      <w:r w:rsidRPr="000B71E3">
        <w:t xml:space="preserve"> request to the resource identified by the URI previously received during subscription creation.</w:t>
      </w:r>
    </w:p>
    <w:p w14:paraId="25759600" w14:textId="77777777"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to add/remove specific resource URIs from the monitored resource URI list.</w:t>
      </w:r>
    </w:p>
    <w:p w14:paraId="2B084D80" w14:textId="77777777"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14:paraId="7891F69F"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12AF2AC6"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6508AEE4" w14:textId="77777777" w:rsidR="00F775DC" w:rsidRPr="000B71E3" w:rsidRDefault="00F775DC" w:rsidP="00F775DC">
      <w:pPr>
        <w:pStyle w:val="B1"/>
      </w:pPr>
    </w:p>
    <w:p w14:paraId="192A4D2D" w14:textId="77777777" w:rsidR="00F775DC" w:rsidRPr="000B71E3" w:rsidRDefault="00F775DC" w:rsidP="00F775DC">
      <w:pPr>
        <w:pStyle w:val="Heading5"/>
      </w:pPr>
      <w:bookmarkStart w:id="61" w:name="_Toc20118521"/>
      <w:r w:rsidRPr="000B71E3">
        <w:t>5.2.2.</w:t>
      </w:r>
      <w:r>
        <w:t>7</w:t>
      </w:r>
      <w:r w:rsidRPr="000B71E3">
        <w:t>.3</w:t>
      </w:r>
      <w:r w:rsidRPr="000B71E3">
        <w:tab/>
      </w:r>
      <w:r>
        <w:t xml:space="preserve">Modification of a </w:t>
      </w:r>
      <w:r w:rsidRPr="000B71E3">
        <w:t>subscri</w:t>
      </w:r>
      <w:r>
        <w:t>ption</w:t>
      </w:r>
      <w:r w:rsidRPr="000B71E3">
        <w:t xml:space="preserve"> to notifications of </w:t>
      </w:r>
      <w:r>
        <w:t xml:space="preserve">shared </w:t>
      </w:r>
      <w:r w:rsidRPr="000B71E3">
        <w:t>data change</w:t>
      </w:r>
      <w:bookmarkEnd w:id="61"/>
    </w:p>
    <w:p w14:paraId="06DF83DA" w14:textId="77777777" w:rsidR="00F775DC" w:rsidRPr="000B71E3" w:rsidRDefault="00F775DC" w:rsidP="00F775DC">
      <w:r w:rsidRPr="000B71E3">
        <w:t>Figure 5.2.2.</w:t>
      </w:r>
      <w:r>
        <w:t>7</w:t>
      </w:r>
      <w:r w:rsidRPr="000B71E3">
        <w:t xml:space="preserve">.3-1 shows a scenario where the NF service consumer sends a request to the UDM to </w:t>
      </w:r>
      <w:r>
        <w:t>modifya subscription to</w:t>
      </w:r>
      <w:r w:rsidRPr="000B71E3">
        <w:t xml:space="preserve"> notifications of shared data changes. The request contains the URI previously received in the Location HTTP header of the response to the subscription.</w:t>
      </w:r>
    </w:p>
    <w:p w14:paraId="47D20721" w14:textId="77777777" w:rsidR="00F775DC" w:rsidRPr="000B71E3" w:rsidRDefault="00F775DC" w:rsidP="00F775DC">
      <w:pPr>
        <w:pStyle w:val="TH"/>
      </w:pPr>
      <w:r w:rsidRPr="000B71E3">
        <w:object w:dxaOrig="8714" w:dyaOrig="2400" w14:anchorId="17219A71">
          <v:shape id="_x0000_i1470" type="#_x0000_t75" style="width:434.5pt;height:120.2pt" o:ole="">
            <v:imagedata r:id="rId61" o:title=""/>
          </v:shape>
          <o:OLEObject Type="Embed" ProgID="Visio.Drawing.11" ShapeID="_x0000_i1470" DrawAspect="Content" ObjectID="_1630731912" r:id="rId62"/>
        </w:object>
      </w:r>
    </w:p>
    <w:p w14:paraId="3C40AB78" w14:textId="77777777" w:rsidR="00F775DC" w:rsidRPr="000B71E3" w:rsidRDefault="00F775DC" w:rsidP="00F775DC">
      <w:pPr>
        <w:pStyle w:val="TF"/>
      </w:pPr>
      <w:r w:rsidRPr="000B71E3">
        <w:t>Figure 5.2.2.</w:t>
      </w:r>
      <w:r>
        <w:t>7</w:t>
      </w:r>
      <w:r w:rsidRPr="000B71E3">
        <w:t xml:space="preserve">.3-1: NF service consumer </w:t>
      </w:r>
      <w:r>
        <w:t>modifies a subscription</w:t>
      </w:r>
      <w:r w:rsidRPr="000B71E3">
        <w:t xml:space="preserve"> to notifications for shared data</w:t>
      </w:r>
    </w:p>
    <w:p w14:paraId="17FEF689" w14:textId="77777777" w:rsidR="004E77D5" w:rsidRDefault="00F775DC" w:rsidP="004E77D5">
      <w:pPr>
        <w:pStyle w:val="B1"/>
        <w:rPr>
          <w:lang w:eastAsia="zh-CN"/>
        </w:rPr>
      </w:pPr>
      <w:r w:rsidRPr="000B71E3">
        <w:t>1.</w:t>
      </w:r>
      <w:r w:rsidRPr="000B71E3">
        <w:tab/>
        <w:t>The NF service consumer sends a</w:t>
      </w:r>
      <w:r w:rsidR="004E77D5">
        <w:t xml:space="preserve"> </w:t>
      </w:r>
      <w:r>
        <w:t>PATCH</w:t>
      </w:r>
      <w:r w:rsidRPr="000B71E3">
        <w:t xml:space="preserve"> request to the resource identified by the URI previously received during subscription creation.</w:t>
      </w:r>
    </w:p>
    <w:p w14:paraId="2B449460" w14:textId="77777777" w:rsidR="00F775DC" w:rsidRPr="000B71E3" w:rsidRDefault="004E77D5" w:rsidP="004E77D5">
      <w:pPr>
        <w:pStyle w:val="B1"/>
      </w:pPr>
      <w:r>
        <w:rPr>
          <w:rFonts w:hint="eastAsia"/>
          <w:lang w:eastAsia="zh-CN"/>
        </w:rPr>
        <w:lastRenderedPageBreak/>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for the purposes to add/remove specific resource URIs from the monitored resource URI list.</w:t>
      </w:r>
    </w:p>
    <w:p w14:paraId="00FCFFF8" w14:textId="77777777"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14:paraId="04F47F73"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32CA14A7"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0D8720A6" w14:textId="77777777" w:rsidR="000F0802" w:rsidRPr="000B71E3" w:rsidRDefault="000F0802" w:rsidP="000F0802">
      <w:pPr>
        <w:pStyle w:val="Heading2"/>
      </w:pPr>
      <w:bookmarkStart w:id="62" w:name="_Toc20118522"/>
      <w:r w:rsidRPr="000B71E3">
        <w:t>5.3</w:t>
      </w:r>
      <w:r w:rsidRPr="000B71E3">
        <w:tab/>
      </w:r>
      <w:r w:rsidR="009B0E52" w:rsidRPr="000B71E3">
        <w:t>Nudm_UEContextManagement</w:t>
      </w:r>
      <w:r w:rsidRPr="000B71E3">
        <w:t xml:space="preserve"> Service</w:t>
      </w:r>
      <w:bookmarkEnd w:id="62"/>
    </w:p>
    <w:p w14:paraId="13FC298E" w14:textId="77777777" w:rsidR="00AE35C2" w:rsidRPr="000B71E3" w:rsidRDefault="00AE35C2" w:rsidP="00AE35C2">
      <w:pPr>
        <w:pStyle w:val="Heading3"/>
      </w:pPr>
      <w:bookmarkStart w:id="63" w:name="_Toc20118523"/>
      <w:r w:rsidRPr="000B71E3">
        <w:t>5.3.1</w:t>
      </w:r>
      <w:r w:rsidRPr="000B71E3">
        <w:tab/>
        <w:t>Service Description</w:t>
      </w:r>
      <w:bookmarkEnd w:id="63"/>
    </w:p>
    <w:p w14:paraId="4BD2F2FB" w14:textId="77777777" w:rsidR="00A17C21" w:rsidRPr="000B71E3" w:rsidRDefault="00824A86" w:rsidP="00824A86">
      <w:r w:rsidRPr="000B71E3">
        <w:t>See 3GPP TS 23.501 [2] table 7.2.5-1.</w:t>
      </w:r>
    </w:p>
    <w:p w14:paraId="76C066D4" w14:textId="77777777" w:rsidR="00AE35C2" w:rsidRPr="000B71E3" w:rsidRDefault="00AE35C2" w:rsidP="00AE35C2">
      <w:pPr>
        <w:pStyle w:val="Heading3"/>
      </w:pPr>
      <w:bookmarkStart w:id="64" w:name="_Toc20118524"/>
      <w:r w:rsidRPr="000B71E3">
        <w:t>5.3.2</w:t>
      </w:r>
      <w:r w:rsidRPr="000B71E3">
        <w:tab/>
        <w:t>Service Operations</w:t>
      </w:r>
      <w:bookmarkEnd w:id="64"/>
    </w:p>
    <w:p w14:paraId="4E35BADE" w14:textId="77777777" w:rsidR="00824A86" w:rsidRPr="000B71E3" w:rsidRDefault="00AE35C2" w:rsidP="00824A86">
      <w:pPr>
        <w:pStyle w:val="Heading4"/>
      </w:pPr>
      <w:bookmarkStart w:id="65" w:name="_Toc20118525"/>
      <w:r w:rsidRPr="000B71E3">
        <w:t>5.3.2.1</w:t>
      </w:r>
      <w:r w:rsidRPr="000B71E3">
        <w:tab/>
        <w:t>Introduction</w:t>
      </w:r>
      <w:bookmarkEnd w:id="65"/>
    </w:p>
    <w:p w14:paraId="7E4EA731" w14:textId="77777777" w:rsidR="00824A86" w:rsidRPr="000B71E3" w:rsidRDefault="00824A86" w:rsidP="00824A86">
      <w:r w:rsidRPr="000B71E3">
        <w:t>For the Nudm_UEContextManagement service the following service operations are defined:</w:t>
      </w:r>
    </w:p>
    <w:p w14:paraId="2A710D1F" w14:textId="77777777" w:rsidR="00824A86" w:rsidRPr="000B71E3" w:rsidRDefault="00824A86" w:rsidP="00824A86">
      <w:pPr>
        <w:pStyle w:val="B1"/>
      </w:pPr>
      <w:r w:rsidRPr="000B71E3">
        <w:t>-</w:t>
      </w:r>
      <w:r w:rsidRPr="000B71E3">
        <w:tab/>
        <w:t>Registration</w:t>
      </w:r>
    </w:p>
    <w:p w14:paraId="4E111DBA" w14:textId="77777777" w:rsidR="00824A86" w:rsidRPr="000B71E3" w:rsidRDefault="00824A86" w:rsidP="00824A86">
      <w:pPr>
        <w:pStyle w:val="B1"/>
      </w:pPr>
      <w:r w:rsidRPr="000B71E3">
        <w:t>-</w:t>
      </w:r>
      <w:r w:rsidRPr="000B71E3">
        <w:tab/>
        <w:t>DeregistrationNotification</w:t>
      </w:r>
    </w:p>
    <w:p w14:paraId="01AE3CA5" w14:textId="77777777" w:rsidR="00824A86" w:rsidRPr="000B71E3" w:rsidRDefault="00824A86" w:rsidP="00824A86">
      <w:pPr>
        <w:pStyle w:val="B1"/>
      </w:pPr>
      <w:r w:rsidRPr="000B71E3">
        <w:t>-</w:t>
      </w:r>
      <w:r w:rsidRPr="000B71E3">
        <w:tab/>
        <w:t>Deregistration</w:t>
      </w:r>
    </w:p>
    <w:p w14:paraId="145931C7" w14:textId="77777777" w:rsidR="00824A86" w:rsidRPr="000B71E3" w:rsidRDefault="00824A86" w:rsidP="00824A86">
      <w:pPr>
        <w:pStyle w:val="B1"/>
      </w:pPr>
      <w:r w:rsidRPr="000B71E3">
        <w:t>-</w:t>
      </w:r>
      <w:r w:rsidRPr="000B71E3">
        <w:tab/>
        <w:t>Get</w:t>
      </w:r>
    </w:p>
    <w:p w14:paraId="3CD75CBD" w14:textId="77777777" w:rsidR="008D765A" w:rsidRPr="000B71E3" w:rsidRDefault="00824A86" w:rsidP="008D765A">
      <w:pPr>
        <w:pStyle w:val="B1"/>
      </w:pPr>
      <w:r w:rsidRPr="000B71E3">
        <w:t>-</w:t>
      </w:r>
      <w:r w:rsidRPr="000B71E3">
        <w:tab/>
        <w:t>Update</w:t>
      </w:r>
    </w:p>
    <w:p w14:paraId="2D0D870B" w14:textId="77777777" w:rsidR="00824A86" w:rsidRPr="000B71E3" w:rsidRDefault="008D765A" w:rsidP="008D765A">
      <w:pPr>
        <w:pStyle w:val="B1"/>
      </w:pPr>
      <w:r w:rsidRPr="000B71E3">
        <w:t>-</w:t>
      </w:r>
      <w:r w:rsidRPr="000B71E3">
        <w:tab/>
        <w:t>P-CSCF-RestorationNotification</w:t>
      </w:r>
    </w:p>
    <w:p w14:paraId="7B02764D" w14:textId="77777777" w:rsidR="00824A86" w:rsidRPr="000B71E3" w:rsidRDefault="00824A86" w:rsidP="00824A86">
      <w:r w:rsidRPr="000B71E3">
        <w:t>The Nudm_UEContextManagement Service is used by Consumer NFs (AMF, SM</w:t>
      </w:r>
      <w:r w:rsidR="00E46265">
        <w:t>F</w:t>
      </w:r>
      <w:r w:rsidRPr="000B71E3">
        <w:t xml:space="preserve">, SMSF) to register at the UDM by means of the Registration service operation. </w:t>
      </w:r>
    </w:p>
    <w:p w14:paraId="288168DA" w14:textId="77777777"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14:paraId="07A036DC" w14:textId="77777777" w:rsidR="00824A86" w:rsidRPr="000B71E3" w:rsidRDefault="00824A86" w:rsidP="00824A86">
      <w:r w:rsidRPr="000B71E3">
        <w:t>It is also used by the registered Consumer NFs (AMF, SMF, SMSF) to deregister from the UDM by means of the Deregistration service operation.</w:t>
      </w:r>
    </w:p>
    <w:p w14:paraId="28654A39" w14:textId="77777777" w:rsidR="00824A86" w:rsidRPr="000B71E3" w:rsidRDefault="00824A86" w:rsidP="00824A86">
      <w:r w:rsidRPr="000B71E3">
        <w:t>It is also used by consumer NFs (NEF) to retrieve registration information from the UDM by means of the Get service operation.</w:t>
      </w:r>
    </w:p>
    <w:p w14:paraId="50DD3E4E" w14:textId="77777777" w:rsidR="008D765A" w:rsidRPr="000B71E3" w:rsidRDefault="00824A86" w:rsidP="008D765A">
      <w:r w:rsidRPr="000B71E3">
        <w:t>It is also used by the registered Consumer NFs (AMF, SMF) to update registration information stored at the UDM by means of the Update service operation.</w:t>
      </w:r>
      <w:r w:rsidR="008D765A" w:rsidRPr="000B71E3">
        <w:t xml:space="preserve"> </w:t>
      </w:r>
    </w:p>
    <w:p w14:paraId="52AC08C2" w14:textId="77777777"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14:paraId="2CD8CCD3" w14:textId="77777777" w:rsidR="00AE35C2" w:rsidRPr="000B71E3" w:rsidRDefault="00AE35C2" w:rsidP="00AE35C2">
      <w:pPr>
        <w:pStyle w:val="Heading4"/>
      </w:pPr>
      <w:bookmarkStart w:id="66" w:name="_Toc20118526"/>
      <w:r w:rsidRPr="000B71E3">
        <w:t>5.3.2.2</w:t>
      </w:r>
      <w:r w:rsidRPr="000B71E3">
        <w:tab/>
        <w:t>Registration</w:t>
      </w:r>
      <w:bookmarkEnd w:id="66"/>
    </w:p>
    <w:p w14:paraId="14368609" w14:textId="77777777" w:rsidR="0068384C" w:rsidRPr="000B71E3" w:rsidRDefault="00AE35C2" w:rsidP="0068384C">
      <w:pPr>
        <w:pStyle w:val="Heading5"/>
      </w:pPr>
      <w:bookmarkStart w:id="67" w:name="_Toc20118527"/>
      <w:r w:rsidRPr="000B71E3">
        <w:t>5.3.2.2.1</w:t>
      </w:r>
      <w:r w:rsidRPr="000B71E3">
        <w:tab/>
        <w:t>General</w:t>
      </w:r>
      <w:bookmarkEnd w:id="67"/>
    </w:p>
    <w:p w14:paraId="0AC0B069" w14:textId="77777777" w:rsidR="0068384C" w:rsidRPr="000B71E3" w:rsidRDefault="0068384C" w:rsidP="0068384C">
      <w:r w:rsidRPr="000B71E3">
        <w:t xml:space="preserve">The Registration service operation is invoked by a NF that has been selected to provide service to the UE to store related UE Context Management information in UDM. </w:t>
      </w:r>
    </w:p>
    <w:p w14:paraId="1D3C54E8" w14:textId="77777777" w:rsidR="0068384C" w:rsidRPr="000B71E3" w:rsidRDefault="0068384C" w:rsidP="0068384C">
      <w:r w:rsidRPr="000B71E3">
        <w:lastRenderedPageBreak/>
        <w:t>NF Consumers are AMF for access and mobility management service, SMF for session management services and SMSF providing SMS services.</w:t>
      </w:r>
    </w:p>
    <w:p w14:paraId="2E921AEE" w14:textId="77777777"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14:paraId="361FDD5A" w14:textId="77777777" w:rsidR="00A43BEE" w:rsidRPr="000B71E3" w:rsidRDefault="00A43BEE" w:rsidP="00A43BEE">
      <w:r w:rsidRPr="000B71E3">
        <w:t>The following procedures using the Registration service operation are supported:</w:t>
      </w:r>
    </w:p>
    <w:p w14:paraId="7F7B84B5" w14:textId="77777777" w:rsidR="00A43BEE" w:rsidRPr="000B71E3" w:rsidRDefault="000D7A09" w:rsidP="000D7A09">
      <w:pPr>
        <w:pStyle w:val="B1"/>
      </w:pPr>
      <w:r w:rsidRPr="000B71E3">
        <w:t>-</w:t>
      </w:r>
      <w:r w:rsidRPr="000B71E3">
        <w:tab/>
      </w:r>
      <w:r w:rsidR="00A43BEE" w:rsidRPr="000B71E3">
        <w:t>AMF registration for 3GPP access</w:t>
      </w:r>
    </w:p>
    <w:p w14:paraId="409F0ABE" w14:textId="77777777" w:rsidR="00A43BEE" w:rsidRPr="000B71E3" w:rsidRDefault="000D7A09" w:rsidP="000D7A09">
      <w:pPr>
        <w:pStyle w:val="B1"/>
      </w:pPr>
      <w:r w:rsidRPr="000B71E3">
        <w:t>-</w:t>
      </w:r>
      <w:r w:rsidRPr="000B71E3">
        <w:tab/>
      </w:r>
      <w:r w:rsidR="00A43BEE" w:rsidRPr="000B71E3">
        <w:t>AMF registration for non-3GPP access</w:t>
      </w:r>
    </w:p>
    <w:p w14:paraId="306BDF96" w14:textId="77777777" w:rsidR="00A43BEE" w:rsidRPr="000B71E3" w:rsidRDefault="000D7A09" w:rsidP="000D7A09">
      <w:pPr>
        <w:pStyle w:val="B1"/>
      </w:pPr>
      <w:r w:rsidRPr="000B71E3">
        <w:t>-</w:t>
      </w:r>
      <w:r w:rsidRPr="000B71E3">
        <w:tab/>
      </w:r>
      <w:r w:rsidR="00A43BEE" w:rsidRPr="000B71E3">
        <w:t>SMF registration</w:t>
      </w:r>
    </w:p>
    <w:p w14:paraId="356D38B0" w14:textId="77777777"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14:paraId="3A247E72" w14:textId="77777777" w:rsidR="0039208B" w:rsidRPr="000B71E3" w:rsidRDefault="0039208B" w:rsidP="000D7A09">
      <w:pPr>
        <w:pStyle w:val="B1"/>
      </w:pPr>
      <w:r w:rsidRPr="000B71E3">
        <w:t>-</w:t>
      </w:r>
      <w:r w:rsidRPr="000B71E3">
        <w:tab/>
        <w:t>SMSF registration for non-3GPP access</w:t>
      </w:r>
    </w:p>
    <w:p w14:paraId="2513B255" w14:textId="77777777" w:rsidR="00AE35C2" w:rsidRPr="000B71E3" w:rsidRDefault="00AE35C2" w:rsidP="00AE35C2">
      <w:pPr>
        <w:pStyle w:val="Heading5"/>
      </w:pPr>
      <w:bookmarkStart w:id="68" w:name="_Toc20118528"/>
      <w:r w:rsidRPr="000B71E3">
        <w:t>5.3.2.2.2</w:t>
      </w:r>
      <w:r w:rsidRPr="000B71E3">
        <w:tab/>
      </w:r>
      <w:r w:rsidR="00A43BEE" w:rsidRPr="000B71E3">
        <w:t>AMF registration for 3GPP access</w:t>
      </w:r>
      <w:bookmarkEnd w:id="68"/>
      <w:r w:rsidR="00A43BEE" w:rsidRPr="000B71E3">
        <w:t xml:space="preserve"> </w:t>
      </w:r>
    </w:p>
    <w:p w14:paraId="7FAD3553" w14:textId="77777777"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14:paraId="32E3B82D" w14:textId="77777777" w:rsidR="00A43BEE" w:rsidRPr="000B71E3" w:rsidRDefault="00E121C6" w:rsidP="00CE4D97">
      <w:pPr>
        <w:pStyle w:val="TH"/>
      </w:pPr>
      <w:r w:rsidRPr="000B71E3">
        <w:object w:dxaOrig="8714" w:dyaOrig="2292" w14:anchorId="20DB717A">
          <v:shape id="_x0000_i1471" type="#_x0000_t75" style="width:434.5pt;height:115.2pt" o:ole="">
            <v:imagedata r:id="rId63" o:title=""/>
          </v:shape>
          <o:OLEObject Type="Embed" ProgID="Visio.Drawing.11" ShapeID="_x0000_i1471" DrawAspect="Content" ObjectID="_1630731913" r:id="rId64"/>
        </w:object>
      </w:r>
    </w:p>
    <w:p w14:paraId="2F94C72F" w14:textId="77777777" w:rsidR="00A43BEE" w:rsidRPr="000B71E3" w:rsidRDefault="00A43BEE" w:rsidP="00CE4D97">
      <w:pPr>
        <w:pStyle w:val="TF"/>
      </w:pPr>
      <w:r w:rsidRPr="000B71E3">
        <w:t>Figure 5.3.2.2.2-1: AMF registering for 3GPP access</w:t>
      </w:r>
    </w:p>
    <w:p w14:paraId="79AA201A" w14:textId="77777777" w:rsidR="00E0240B" w:rsidRDefault="000D7A09" w:rsidP="00E0240B">
      <w:pPr>
        <w:pStyle w:val="B1"/>
        <w:rPr>
          <w:lang w:eastAsia="zh-CN"/>
        </w:rPr>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 xml:space="preserve">. </w:t>
      </w:r>
    </w:p>
    <w:p w14:paraId="0E9E70F9" w14:textId="77777777" w:rsidR="00A43BEE" w:rsidRPr="000B71E3" w:rsidRDefault="00E0240B" w:rsidP="00E0240B">
      <w:pPr>
        <w:pStyle w:val="B1"/>
      </w:pPr>
      <w:r>
        <w:rPr>
          <w:rFonts w:hint="eastAsia"/>
          <w:lang w:eastAsia="zh-CN"/>
        </w:rPr>
        <w:tab/>
        <w:t>If EPS interworking with N26 is supported, and the AMF has per DNN selected the PGW-C+SMF for EPS interworking, the AMF shall include the info of selected PGW-C+SMF to the UDM.</w:t>
      </w:r>
    </w:p>
    <w:p w14:paraId="6F60A6BE" w14:textId="77777777"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 xml:space="preserve">responds with "204 No Content". </w:t>
      </w:r>
    </w:p>
    <w:p w14:paraId="69E9C041"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478179EB"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4D2F1352" w14:textId="77777777"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69" w:name="_Hlk520206353"/>
      <w:r w:rsidR="00B35300" w:rsidRPr="000B71E3">
        <w:rPr>
          <w:lang w:val="sv-SE"/>
        </w:rPr>
        <w:t xml:space="preserve"> </w:t>
      </w:r>
    </w:p>
    <w:p w14:paraId="220520A9"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69"/>
    <w:p w14:paraId="39C2AE24" w14:textId="77777777" w:rsidR="00A43BEE" w:rsidRPr="000B71E3" w:rsidRDefault="00A43BEE" w:rsidP="000D7A09">
      <w:pPr>
        <w:pStyle w:val="B1"/>
      </w:pPr>
    </w:p>
    <w:p w14:paraId="7C9F5E23" w14:textId="77777777" w:rsidR="00AE35C2" w:rsidRPr="000B71E3" w:rsidRDefault="00AE35C2" w:rsidP="00AE35C2">
      <w:pPr>
        <w:pStyle w:val="Heading5"/>
      </w:pPr>
      <w:bookmarkStart w:id="70" w:name="_Toc20118529"/>
      <w:r w:rsidRPr="000B71E3">
        <w:lastRenderedPageBreak/>
        <w:t>5.3.2.2.3</w:t>
      </w:r>
      <w:r w:rsidRPr="000B71E3">
        <w:tab/>
      </w:r>
      <w:r w:rsidR="00A43BEE" w:rsidRPr="000B71E3">
        <w:t>AMF registration for non 3GPP access</w:t>
      </w:r>
      <w:bookmarkEnd w:id="70"/>
      <w:r w:rsidR="00A43BEE" w:rsidRPr="000B71E3">
        <w:t xml:space="preserve"> </w:t>
      </w:r>
    </w:p>
    <w:p w14:paraId="08EB545D" w14:textId="77777777"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14:paraId="471019C6" w14:textId="77777777" w:rsidR="00A43BEE" w:rsidRPr="000B71E3" w:rsidRDefault="00E121C6" w:rsidP="00CE4D97">
      <w:pPr>
        <w:pStyle w:val="TH"/>
      </w:pPr>
      <w:r w:rsidRPr="000B71E3">
        <w:object w:dxaOrig="8714" w:dyaOrig="2337" w14:anchorId="4EC876DF">
          <v:shape id="_x0000_i1472" type="#_x0000_t75" style="width:434.5pt;height:116.45pt" o:ole="">
            <v:imagedata r:id="rId65" o:title=""/>
          </v:shape>
          <o:OLEObject Type="Embed" ProgID="Visio.Drawing.11" ShapeID="_x0000_i1472" DrawAspect="Content" ObjectID="_1630731914" r:id="rId66"/>
        </w:object>
      </w:r>
    </w:p>
    <w:p w14:paraId="3FDB7CBE" w14:textId="77777777" w:rsidR="00A43BEE" w:rsidRPr="000B71E3" w:rsidRDefault="00A43BEE" w:rsidP="00CE4D97">
      <w:pPr>
        <w:pStyle w:val="TF"/>
      </w:pPr>
      <w:r w:rsidRPr="000B71E3">
        <w:t>Figure 5.3.2.2.3-1: AMF registering for non 3GPP access</w:t>
      </w:r>
    </w:p>
    <w:p w14:paraId="624D69F3" w14:textId="77777777"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 xml:space="preserve">. </w:t>
      </w:r>
    </w:p>
    <w:p w14:paraId="4EE682D1" w14:textId="77777777" w:rsidR="00FF56F0" w:rsidRPr="000B71E3" w:rsidRDefault="000D7A09" w:rsidP="00FF56F0">
      <w:pPr>
        <w:pStyle w:val="B1"/>
      </w:pPr>
      <w:r w:rsidRPr="000B71E3">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 xml:space="preserve">responds with "204 No Content". </w:t>
      </w:r>
    </w:p>
    <w:p w14:paraId="7C356935"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28121BEE"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C62EBC" w14:textId="77777777"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0B71E3">
        <w:t xml:space="preserve"> </w:t>
      </w:r>
    </w:p>
    <w:p w14:paraId="22FBC1C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F44F2B0" w14:textId="77777777" w:rsidR="00C22703" w:rsidRPr="000B71E3" w:rsidRDefault="00C22703" w:rsidP="00B35300">
      <w:pPr>
        <w:pStyle w:val="B1"/>
      </w:pPr>
    </w:p>
    <w:p w14:paraId="031F2128" w14:textId="77777777" w:rsidR="00C22703" w:rsidRPr="000B71E3" w:rsidRDefault="00C22703" w:rsidP="00C22703">
      <w:pPr>
        <w:pStyle w:val="Heading5"/>
      </w:pPr>
      <w:bookmarkStart w:id="71" w:name="_Toc20118530"/>
      <w:r w:rsidRPr="000B71E3">
        <w:t>5.3.2.2.4</w:t>
      </w:r>
      <w:r w:rsidRPr="000B71E3">
        <w:tab/>
        <w:t>SMF registration</w:t>
      </w:r>
      <w:bookmarkEnd w:id="71"/>
      <w:r w:rsidRPr="000B71E3">
        <w:t xml:space="preserve"> </w:t>
      </w:r>
    </w:p>
    <w:p w14:paraId="5C47BF7D" w14:textId="77777777"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14:paraId="478A14F3" w14:textId="77777777" w:rsidR="00C22703" w:rsidRPr="000B71E3" w:rsidRDefault="005D7F7F" w:rsidP="00C22703">
      <w:pPr>
        <w:pStyle w:val="TH"/>
      </w:pPr>
      <w:r w:rsidRPr="000B71E3">
        <w:object w:dxaOrig="8685" w:dyaOrig="2475" w14:anchorId="29C627B4">
          <v:shape id="_x0000_i1473" type="#_x0000_t75" style="width:433.25pt;height:124.6pt" o:ole="">
            <v:imagedata r:id="rId67" o:title=""/>
          </v:shape>
          <o:OLEObject Type="Embed" ProgID="Visio.Drawing.11" ShapeID="_x0000_i1473" DrawAspect="Content" ObjectID="_1630731915" r:id="rId68"/>
        </w:object>
      </w:r>
    </w:p>
    <w:p w14:paraId="12336FA0" w14:textId="77777777" w:rsidR="00C22703" w:rsidRPr="000B71E3" w:rsidRDefault="00C22703" w:rsidP="00C22703">
      <w:pPr>
        <w:pStyle w:val="TF"/>
      </w:pPr>
      <w:r w:rsidRPr="000B71E3">
        <w:t>Figure 5.3.2.2.4-1: SMF registration</w:t>
      </w:r>
    </w:p>
    <w:p w14:paraId="5A4E10A2" w14:textId="77777777" w:rsidR="00C22703" w:rsidRPr="000B71E3" w:rsidRDefault="00C22703" w:rsidP="00C22703">
      <w:pPr>
        <w:pStyle w:val="B1"/>
      </w:pPr>
      <w:r w:rsidRPr="000B71E3">
        <w:lastRenderedPageBreak/>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 xml:space="preserve">/smf-registrations/{pduSessionId}, to create an SMF Registration as present in the message body. </w:t>
      </w:r>
    </w:p>
    <w:p w14:paraId="7FE109F0" w14:textId="77777777" w:rsidR="00C22703" w:rsidRPr="000B71E3" w:rsidRDefault="00C22703" w:rsidP="00132479">
      <w:pPr>
        <w:pStyle w:val="B1"/>
      </w:pPr>
      <w:r w:rsidRPr="000B71E3">
        <w:t>2</w:t>
      </w:r>
      <w:r w:rsidR="005D7F7F" w:rsidRPr="000B71E3">
        <w:t>a</w:t>
      </w:r>
      <w:r w:rsidRPr="000B71E3">
        <w:t>.</w:t>
      </w:r>
      <w:r w:rsidRPr="000B71E3">
        <w:tab/>
        <w:t xml:space="preserve">The UDM responds with "201 Created" with the message body containing a representation of the created SMF registration. </w:t>
      </w:r>
    </w:p>
    <w:p w14:paraId="77473C63" w14:textId="77777777"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0B71E3">
        <w:rPr>
          <w:lang w:val="sv-SE"/>
        </w:rPr>
        <w:t xml:space="preserve"> </w:t>
      </w:r>
    </w:p>
    <w:p w14:paraId="02E49A14"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16F7AB56" w14:textId="77777777" w:rsidR="005D7F7F" w:rsidRPr="000B71E3" w:rsidRDefault="005D7F7F" w:rsidP="00B35300">
      <w:pPr>
        <w:pStyle w:val="B1"/>
      </w:pPr>
    </w:p>
    <w:p w14:paraId="3674D351" w14:textId="77777777" w:rsidR="00655F69" w:rsidRPr="000B71E3" w:rsidRDefault="00655F69" w:rsidP="00655F69">
      <w:pPr>
        <w:pStyle w:val="Heading5"/>
        <w:rPr>
          <w:lang w:eastAsia="zh-CN"/>
        </w:rPr>
      </w:pPr>
      <w:bookmarkStart w:id="72" w:name="_Toc20118531"/>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72"/>
    </w:p>
    <w:p w14:paraId="3ADBA96F" w14:textId="6CE4A799"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17FFED74" w14:textId="77777777" w:rsidR="00655F69" w:rsidRPr="000B71E3" w:rsidRDefault="005D7F7F" w:rsidP="00655F69">
      <w:pPr>
        <w:pStyle w:val="TH"/>
      </w:pPr>
      <w:r w:rsidRPr="000B71E3">
        <w:object w:dxaOrig="8685" w:dyaOrig="2115" w14:anchorId="14A91D8C">
          <v:shape id="_x0000_i1474" type="#_x0000_t75" style="width:433.25pt;height:106.45pt" o:ole="">
            <v:imagedata r:id="rId69" o:title=""/>
          </v:shape>
          <o:OLEObject Type="Embed" ProgID="Visio.Drawing.11" ShapeID="_x0000_i1474" DrawAspect="Content" ObjectID="_1630731916" r:id="rId70"/>
        </w:object>
      </w:r>
    </w:p>
    <w:p w14:paraId="2D74633E" w14:textId="77777777"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14:paraId="651006AE"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 xml:space="preserve">. </w:t>
      </w:r>
    </w:p>
    <w:p w14:paraId="32DD3427"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6B268811" w14:textId="77777777"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403EF474"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4A34DEC8" w14:textId="77777777" w:rsidR="00655F69" w:rsidRPr="000B71E3" w:rsidRDefault="00655F69" w:rsidP="00655F69">
      <w:pPr>
        <w:pStyle w:val="B1"/>
      </w:pPr>
    </w:p>
    <w:p w14:paraId="695373EC" w14:textId="77777777" w:rsidR="00655F69" w:rsidRPr="000B71E3" w:rsidRDefault="00655F69" w:rsidP="00655F69">
      <w:pPr>
        <w:pStyle w:val="Heading5"/>
        <w:rPr>
          <w:lang w:eastAsia="zh-CN"/>
        </w:rPr>
      </w:pPr>
      <w:bookmarkStart w:id="73" w:name="_Toc20118532"/>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73"/>
    </w:p>
    <w:p w14:paraId="419319B3" w14:textId="30A05227"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434DB042" w14:textId="77777777" w:rsidR="00655F69" w:rsidRPr="000B71E3" w:rsidRDefault="005D7F7F" w:rsidP="00655F69">
      <w:pPr>
        <w:pStyle w:val="TH"/>
      </w:pPr>
      <w:r w:rsidRPr="000B71E3">
        <w:object w:dxaOrig="8685" w:dyaOrig="2115" w14:anchorId="73BC0C83">
          <v:shape id="_x0000_i1475" type="#_x0000_t75" style="width:433.25pt;height:106.45pt" o:ole="">
            <v:imagedata r:id="rId71" o:title=""/>
          </v:shape>
          <o:OLEObject Type="Embed" ProgID="Visio.Drawing.11" ShapeID="_x0000_i1475" DrawAspect="Content" ObjectID="_1630731917" r:id="rId72"/>
        </w:object>
      </w:r>
    </w:p>
    <w:p w14:paraId="73C0D9D6" w14:textId="77777777"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14:paraId="4871CE4B"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 xml:space="preserve">. </w:t>
      </w:r>
    </w:p>
    <w:p w14:paraId="5103EE49"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1ED93499" w14:textId="77777777"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38F67"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2611047" w14:textId="77777777" w:rsidR="00655F69" w:rsidRPr="000B71E3" w:rsidRDefault="00655F69" w:rsidP="00655F69">
      <w:pPr>
        <w:pStyle w:val="B1"/>
        <w:rPr>
          <w:lang w:eastAsia="zh-CN"/>
        </w:rPr>
      </w:pPr>
    </w:p>
    <w:p w14:paraId="00BA2D91" w14:textId="77777777" w:rsidR="00AE35C2" w:rsidRPr="000B71E3" w:rsidRDefault="00E305AC" w:rsidP="00AE35C2">
      <w:pPr>
        <w:pStyle w:val="Heading4"/>
      </w:pPr>
      <w:bookmarkStart w:id="74" w:name="_Toc20118533"/>
      <w:r w:rsidRPr="000B71E3">
        <w:t>5.3.2.3</w:t>
      </w:r>
      <w:r w:rsidRPr="000B71E3">
        <w:tab/>
      </w:r>
      <w:r w:rsidR="00A43BEE" w:rsidRPr="000B71E3">
        <w:t>Deregistration</w:t>
      </w:r>
      <w:r w:rsidR="00AE35C2" w:rsidRPr="000B71E3">
        <w:t>Notification</w:t>
      </w:r>
      <w:bookmarkEnd w:id="74"/>
    </w:p>
    <w:p w14:paraId="0172C8E1" w14:textId="77777777" w:rsidR="00506015" w:rsidRPr="000B71E3" w:rsidRDefault="00AE35C2" w:rsidP="00506015">
      <w:pPr>
        <w:pStyle w:val="Heading5"/>
      </w:pPr>
      <w:bookmarkStart w:id="75" w:name="_Toc20118534"/>
      <w:r w:rsidRPr="000B71E3">
        <w:t>5.3.2.3.1</w:t>
      </w:r>
      <w:r w:rsidRPr="000B71E3">
        <w:tab/>
        <w:t>General</w:t>
      </w:r>
      <w:bookmarkEnd w:id="75"/>
      <w:r w:rsidR="00506015" w:rsidRPr="000B71E3">
        <w:t xml:space="preserve"> </w:t>
      </w:r>
    </w:p>
    <w:p w14:paraId="2B9111DE" w14:textId="77777777"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14:paraId="7767447A" w14:textId="77777777" w:rsidR="00506015" w:rsidRPr="000B71E3" w:rsidRDefault="00506015" w:rsidP="00506015">
      <w:pPr>
        <w:pStyle w:val="B1"/>
      </w:pPr>
      <w:r w:rsidRPr="000B71E3">
        <w:t>-</w:t>
      </w:r>
      <w:r w:rsidRPr="000B71E3">
        <w:tab/>
        <w:t>UDM initiated NF Deregistration</w:t>
      </w:r>
    </w:p>
    <w:p w14:paraId="4FBAF12C" w14:textId="77777777" w:rsidR="00AE35C2" w:rsidRPr="000B71E3" w:rsidRDefault="00AE35C2" w:rsidP="00AE35C2">
      <w:pPr>
        <w:pStyle w:val="Heading5"/>
      </w:pPr>
      <w:bookmarkStart w:id="76" w:name="_Toc20118535"/>
      <w:r w:rsidRPr="000B71E3">
        <w:t>5.3.2.3.2</w:t>
      </w:r>
      <w:r w:rsidRPr="000B71E3">
        <w:tab/>
      </w:r>
      <w:r w:rsidR="00506015" w:rsidRPr="000B71E3">
        <w:t>UDM initiated NF Deregistration</w:t>
      </w:r>
      <w:bookmarkEnd w:id="76"/>
    </w:p>
    <w:p w14:paraId="51C2F5FB" w14:textId="77777777"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14:paraId="3F638596" w14:textId="77777777" w:rsidR="00506015" w:rsidRPr="000B71E3" w:rsidRDefault="00506015" w:rsidP="00506015">
      <w:pPr>
        <w:pStyle w:val="TH"/>
      </w:pPr>
      <w:r w:rsidRPr="000B71E3">
        <w:object w:dxaOrig="8714" w:dyaOrig="2339" w14:anchorId="62F7C8A0">
          <v:shape id="_x0000_i1476" type="#_x0000_t75" style="width:434.5pt;height:116.45pt" o:ole="">
            <v:imagedata r:id="rId73" o:title=""/>
          </v:shape>
          <o:OLEObject Type="Embed" ProgID="Visio.Drawing.11" ShapeID="_x0000_i1476" DrawAspect="Content" ObjectID="_1630731918" r:id="rId74"/>
        </w:object>
      </w:r>
    </w:p>
    <w:p w14:paraId="4A3822FB" w14:textId="77777777" w:rsidR="00506015" w:rsidRPr="000B71E3" w:rsidRDefault="00506015" w:rsidP="00506015">
      <w:pPr>
        <w:pStyle w:val="TF"/>
      </w:pPr>
      <w:r w:rsidRPr="000B71E3">
        <w:t>Figure 5.3.2.3.2-1: UDM initiated NF Deregistration</w:t>
      </w:r>
    </w:p>
    <w:p w14:paraId="66A2C99A" w14:textId="77777777" w:rsidR="00506015" w:rsidRPr="000B71E3" w:rsidRDefault="00506015" w:rsidP="00506015">
      <w:pPr>
        <w:pStyle w:val="B1"/>
      </w:pPr>
      <w:r w:rsidRPr="000B71E3">
        <w:t>1.</w:t>
      </w:r>
      <w:r w:rsidRPr="000B71E3">
        <w:tab/>
        <w:t xml:space="preserve">The UDM sends a POST request to the callbackReference as provided by the NF service consumer during the registration. </w:t>
      </w:r>
    </w:p>
    <w:p w14:paraId="0E1D11A8" w14:textId="77777777"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 </w:t>
      </w:r>
    </w:p>
    <w:p w14:paraId="0C3B256A"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5416FCA4" w14:textId="77777777" w:rsidR="00506015" w:rsidRPr="000B71E3" w:rsidRDefault="00506015" w:rsidP="00132479">
      <w:pPr>
        <w:pStyle w:val="B1"/>
      </w:pPr>
    </w:p>
    <w:p w14:paraId="10E71512" w14:textId="77777777" w:rsidR="00AE35C2" w:rsidRPr="000B71E3" w:rsidRDefault="00AE35C2" w:rsidP="00AE35C2">
      <w:pPr>
        <w:pStyle w:val="Heading4"/>
      </w:pPr>
      <w:bookmarkStart w:id="77" w:name="_Toc20118536"/>
      <w:r w:rsidRPr="000B71E3">
        <w:t>5.3.2.4</w:t>
      </w:r>
      <w:r w:rsidRPr="000B71E3">
        <w:tab/>
        <w:t>Deregistration</w:t>
      </w:r>
      <w:bookmarkEnd w:id="77"/>
    </w:p>
    <w:p w14:paraId="0C1FFFD3" w14:textId="77777777" w:rsidR="00AF4E84" w:rsidRPr="000B71E3" w:rsidRDefault="00AE35C2" w:rsidP="00AF4E84">
      <w:pPr>
        <w:pStyle w:val="Heading5"/>
      </w:pPr>
      <w:bookmarkStart w:id="78" w:name="_Toc20118537"/>
      <w:r w:rsidRPr="000B71E3">
        <w:t>5.3.2.4.1</w:t>
      </w:r>
      <w:r w:rsidRPr="000B71E3">
        <w:tab/>
        <w:t>General</w:t>
      </w:r>
      <w:bookmarkEnd w:id="78"/>
      <w:r w:rsidR="00AF4E84" w:rsidRPr="000B71E3">
        <w:t xml:space="preserve"> </w:t>
      </w:r>
    </w:p>
    <w:p w14:paraId="42A6028A" w14:textId="77777777" w:rsidR="00AF4E84" w:rsidRPr="000B71E3" w:rsidRDefault="00AF4E84" w:rsidP="00AF4E84">
      <w:r w:rsidRPr="000B71E3">
        <w:t>The following procedures using the Deregistration service operation are supported:</w:t>
      </w:r>
    </w:p>
    <w:p w14:paraId="75BC4D82" w14:textId="77777777" w:rsidR="00AF4E84" w:rsidRPr="000B71E3" w:rsidRDefault="00AF4E84" w:rsidP="00AF4E84">
      <w:pPr>
        <w:pStyle w:val="B1"/>
      </w:pPr>
      <w:r w:rsidRPr="000B71E3">
        <w:t>-</w:t>
      </w:r>
      <w:r w:rsidRPr="000B71E3">
        <w:tab/>
        <w:t>AMF deregistration for 3GPP access</w:t>
      </w:r>
    </w:p>
    <w:p w14:paraId="53F66B36" w14:textId="77777777" w:rsidR="00AF4E84" w:rsidRPr="000B71E3" w:rsidRDefault="00AF4E84" w:rsidP="00AF4E84">
      <w:pPr>
        <w:pStyle w:val="B1"/>
      </w:pPr>
      <w:r w:rsidRPr="000B71E3">
        <w:t>-</w:t>
      </w:r>
      <w:r w:rsidRPr="000B71E3">
        <w:tab/>
        <w:t>AMF deregistration for non-3GPP access</w:t>
      </w:r>
    </w:p>
    <w:p w14:paraId="2F7BE18B" w14:textId="77777777" w:rsidR="00AF4E84" w:rsidRPr="000B71E3" w:rsidRDefault="00AF4E84" w:rsidP="00AF4E84">
      <w:pPr>
        <w:pStyle w:val="B1"/>
      </w:pPr>
      <w:r w:rsidRPr="000B71E3">
        <w:t>-</w:t>
      </w:r>
      <w:r w:rsidRPr="000B71E3">
        <w:tab/>
        <w:t>SMF deregistration</w:t>
      </w:r>
    </w:p>
    <w:p w14:paraId="3E884CB1" w14:textId="77777777" w:rsidR="0039208B" w:rsidRPr="000B71E3" w:rsidRDefault="00AF4E84" w:rsidP="0039208B">
      <w:pPr>
        <w:pStyle w:val="B1"/>
      </w:pPr>
      <w:r w:rsidRPr="000B71E3">
        <w:t>-</w:t>
      </w:r>
      <w:r w:rsidRPr="000B71E3">
        <w:tab/>
        <w:t>SMSF deregistration</w:t>
      </w:r>
      <w:r w:rsidR="0039208B" w:rsidRPr="000B71E3">
        <w:t xml:space="preserve"> for 3GPP access</w:t>
      </w:r>
    </w:p>
    <w:p w14:paraId="0DF2E8D0" w14:textId="77777777"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14:paraId="3ADA241E" w14:textId="77777777" w:rsidR="00AE35C2" w:rsidRPr="000B71E3" w:rsidRDefault="00AE35C2" w:rsidP="00AE35C2">
      <w:pPr>
        <w:pStyle w:val="Heading5"/>
      </w:pPr>
      <w:bookmarkStart w:id="79" w:name="_Toc20118538"/>
      <w:r w:rsidRPr="000B71E3">
        <w:t>5.3.2.4.2</w:t>
      </w:r>
      <w:r w:rsidRPr="000B71E3">
        <w:tab/>
      </w:r>
      <w:r w:rsidR="00AF4E84" w:rsidRPr="000B71E3">
        <w:t>AMF deregistration for 3GPP access</w:t>
      </w:r>
      <w:bookmarkEnd w:id="79"/>
    </w:p>
    <w:p w14:paraId="5DA86159" w14:textId="77777777"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14:paraId="1FAB73FE" w14:textId="77777777" w:rsidR="00AF4E84" w:rsidRPr="000B71E3" w:rsidRDefault="006E78DB" w:rsidP="00AF4E84">
      <w:pPr>
        <w:pStyle w:val="TH"/>
      </w:pPr>
      <w:r w:rsidRPr="000B71E3">
        <w:object w:dxaOrig="8714" w:dyaOrig="2144" w14:anchorId="2F7E1F3A">
          <v:shape id="_x0000_i1477" type="#_x0000_t75" style="width:434.5pt;height:107.7pt" o:ole="">
            <v:imagedata r:id="rId75" o:title=""/>
          </v:shape>
          <o:OLEObject Type="Embed" ProgID="Visio.Drawing.11" ShapeID="_x0000_i1477" DrawAspect="Content" ObjectID="_1630731919" r:id="rId76"/>
        </w:object>
      </w:r>
    </w:p>
    <w:p w14:paraId="2A432E05" w14:textId="77777777" w:rsidR="00AF4E84" w:rsidRPr="000B71E3" w:rsidRDefault="00AF4E84" w:rsidP="00AF4E84">
      <w:pPr>
        <w:pStyle w:val="TF"/>
      </w:pPr>
      <w:r w:rsidRPr="000B71E3">
        <w:t>Figure 5.3.2.4.2-1: AMF deregistering for 3GPP access</w:t>
      </w:r>
    </w:p>
    <w:p w14:paraId="6E493CB2" w14:textId="77777777" w:rsidR="00AF4E84" w:rsidRPr="000B71E3" w:rsidRDefault="00AF4E84" w:rsidP="00AF4E84">
      <w:pPr>
        <w:pStyle w:val="B1"/>
      </w:pPr>
      <w:r w:rsidRPr="000B71E3">
        <w:t>1.</w:t>
      </w:r>
      <w:r w:rsidRPr="000B71E3">
        <w:tab/>
        <w:t xml:space="preserve">The AMF sends a PATCH request to the resource representing the UE's AMF registration for 3GPP access. </w:t>
      </w:r>
    </w:p>
    <w:p w14:paraId="0AAA726D" w14:textId="77777777"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14:paraId="47F47984" w14:textId="77777777" w:rsidR="00B35300" w:rsidRPr="000B71E3" w:rsidRDefault="006E78DB" w:rsidP="006E78DB">
      <w:pPr>
        <w:pStyle w:val="B1"/>
      </w:pPr>
      <w:r>
        <w:t>2b.</w:t>
      </w:r>
      <w:r>
        <w:tab/>
        <w:t>Otherwise the UDM responds with "403 Forbidden".</w:t>
      </w:r>
    </w:p>
    <w:p w14:paraId="08E6A675"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138C8064" w14:textId="77777777" w:rsidR="00AF4E84" w:rsidRPr="000B71E3" w:rsidRDefault="00AF4E84" w:rsidP="00132479">
      <w:pPr>
        <w:pStyle w:val="B1"/>
      </w:pPr>
    </w:p>
    <w:p w14:paraId="1026446A" w14:textId="77777777" w:rsidR="00AE35C2" w:rsidRPr="000B71E3" w:rsidRDefault="00AE35C2" w:rsidP="00AE35C2">
      <w:pPr>
        <w:pStyle w:val="Heading5"/>
      </w:pPr>
      <w:bookmarkStart w:id="80" w:name="_Toc20118539"/>
      <w:r w:rsidRPr="000B71E3">
        <w:t>5.3.2.4.3</w:t>
      </w:r>
      <w:r w:rsidRPr="000B71E3">
        <w:tab/>
      </w:r>
      <w:r w:rsidR="003E0565" w:rsidRPr="000B71E3">
        <w:t>AMF deregistration for non-3GPP access</w:t>
      </w:r>
      <w:bookmarkEnd w:id="80"/>
    </w:p>
    <w:p w14:paraId="271B3FF2" w14:textId="77777777"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14:paraId="5B70EB8C" w14:textId="77777777" w:rsidR="003E0565" w:rsidRPr="000B71E3" w:rsidRDefault="006E78DB" w:rsidP="003E0565">
      <w:pPr>
        <w:pStyle w:val="TH"/>
      </w:pPr>
      <w:r w:rsidRPr="000B71E3">
        <w:object w:dxaOrig="8714" w:dyaOrig="2144" w14:anchorId="7CAC4D1A">
          <v:shape id="_x0000_i1478" type="#_x0000_t75" style="width:434.5pt;height:107.7pt" o:ole="">
            <v:imagedata r:id="rId77" o:title=""/>
          </v:shape>
          <o:OLEObject Type="Embed" ProgID="Visio.Drawing.11" ShapeID="_x0000_i1478" DrawAspect="Content" ObjectID="_1630731920" r:id="rId78"/>
        </w:object>
      </w:r>
    </w:p>
    <w:p w14:paraId="7A323D09" w14:textId="77777777" w:rsidR="003E0565" w:rsidRPr="000B71E3" w:rsidRDefault="003E0565" w:rsidP="003E0565">
      <w:pPr>
        <w:pStyle w:val="TF"/>
      </w:pPr>
      <w:r w:rsidRPr="000B71E3">
        <w:t>Figure 5.3.2.4.3-1: AMF deregistering for non-3GPP access</w:t>
      </w:r>
    </w:p>
    <w:p w14:paraId="745C7E6C" w14:textId="77777777" w:rsidR="003E0565" w:rsidRPr="000B71E3" w:rsidRDefault="003E0565" w:rsidP="003E0565">
      <w:pPr>
        <w:pStyle w:val="B1"/>
      </w:pPr>
      <w:r w:rsidRPr="000B71E3">
        <w:t>1.</w:t>
      </w:r>
      <w:r w:rsidRPr="000B71E3">
        <w:tab/>
        <w:t xml:space="preserve">The AMF sends a PATCH request to the resource representing the UE's AMF registration for non-3GPP access. </w:t>
      </w:r>
    </w:p>
    <w:p w14:paraId="1B6AF4B1" w14:textId="77777777"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14:paraId="7139DCBA" w14:textId="77777777" w:rsidR="00B35300" w:rsidRPr="000B71E3" w:rsidRDefault="006E78DB" w:rsidP="006E78DB">
      <w:pPr>
        <w:pStyle w:val="B1"/>
      </w:pPr>
      <w:r>
        <w:t>2b.</w:t>
      </w:r>
      <w:r>
        <w:tab/>
        <w:t>Otherwise the UDM responds with "403 Forbidden".</w:t>
      </w:r>
    </w:p>
    <w:p w14:paraId="53D5AEC6"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479ECEA7" w14:textId="77777777" w:rsidR="003E0565" w:rsidRPr="000B71E3" w:rsidRDefault="003E0565" w:rsidP="00132479">
      <w:pPr>
        <w:pStyle w:val="B1"/>
      </w:pPr>
    </w:p>
    <w:p w14:paraId="326AA5A6" w14:textId="77777777" w:rsidR="003E0565" w:rsidRPr="000B71E3" w:rsidRDefault="003E0565" w:rsidP="003E0565">
      <w:pPr>
        <w:pStyle w:val="Heading5"/>
      </w:pPr>
      <w:bookmarkStart w:id="81" w:name="_Toc20118540"/>
      <w:r w:rsidRPr="000B71E3">
        <w:t>5.3.2.4.4</w:t>
      </w:r>
      <w:r w:rsidRPr="000B71E3">
        <w:tab/>
        <w:t>SMF deregistration</w:t>
      </w:r>
      <w:bookmarkEnd w:id="81"/>
    </w:p>
    <w:p w14:paraId="4061A7FF" w14:textId="77777777"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14:paraId="7D76C18B" w14:textId="77777777" w:rsidR="003E0565" w:rsidRPr="000B71E3" w:rsidRDefault="007279D2" w:rsidP="003E0565">
      <w:pPr>
        <w:pStyle w:val="TH"/>
      </w:pPr>
      <w:r w:rsidRPr="000B71E3">
        <w:object w:dxaOrig="8714" w:dyaOrig="2144" w14:anchorId="08889894">
          <v:shape id="_x0000_i1479" type="#_x0000_t75" style="width:434.5pt;height:107.7pt" o:ole="">
            <v:imagedata r:id="rId79" o:title=""/>
          </v:shape>
          <o:OLEObject Type="Embed" ProgID="Visio.Drawing.11" ShapeID="_x0000_i1479" DrawAspect="Content" ObjectID="_1630731921" r:id="rId80"/>
        </w:object>
      </w:r>
    </w:p>
    <w:p w14:paraId="17E42E18" w14:textId="77777777" w:rsidR="003E0565" w:rsidRPr="000B71E3" w:rsidRDefault="003E0565" w:rsidP="003E0565">
      <w:pPr>
        <w:pStyle w:val="TF"/>
      </w:pPr>
      <w:r w:rsidRPr="000B71E3">
        <w:t>Figure 5.3.2.4.4-1: SMF deregistration</w:t>
      </w:r>
    </w:p>
    <w:p w14:paraId="27C91215" w14:textId="77777777" w:rsidR="003E0565" w:rsidRPr="000B71E3" w:rsidRDefault="003E0565" w:rsidP="003E0565">
      <w:pPr>
        <w:pStyle w:val="B1"/>
      </w:pPr>
      <w:r w:rsidRPr="000B71E3">
        <w:t>1.</w:t>
      </w:r>
      <w:r w:rsidRPr="000B71E3">
        <w:tab/>
        <w:t xml:space="preserve">The SMF sends a DELETE request to the resource representing the individual SMF registration that is to be deregistered. </w:t>
      </w:r>
    </w:p>
    <w:p w14:paraId="67C76E6B" w14:textId="77777777" w:rsidR="00B35300" w:rsidRPr="000B71E3" w:rsidRDefault="003E0565" w:rsidP="00B35300">
      <w:pPr>
        <w:pStyle w:val="B1"/>
      </w:pPr>
      <w:r w:rsidRPr="000B71E3">
        <w:t>2.</w:t>
      </w:r>
      <w:r w:rsidRPr="000B71E3">
        <w:tab/>
        <w:t xml:space="preserve">The UDM responds with "204 No Content". </w:t>
      </w:r>
    </w:p>
    <w:p w14:paraId="68E3E0F3" w14:textId="77777777" w:rsidR="00B35300" w:rsidRPr="000B71E3" w:rsidRDefault="00B35300" w:rsidP="00B35300">
      <w:r w:rsidRPr="000B71E3">
        <w:t>On failure, the appropriate HTTP status code indicating the error shall be returned and appropriate additional error information should be returned in the DELETE response body.</w:t>
      </w:r>
    </w:p>
    <w:p w14:paraId="0939C191" w14:textId="77777777" w:rsidR="003E0565" w:rsidRPr="000B71E3" w:rsidRDefault="003E0565" w:rsidP="00132479">
      <w:pPr>
        <w:pStyle w:val="B1"/>
      </w:pPr>
    </w:p>
    <w:p w14:paraId="07C391C0" w14:textId="77777777" w:rsidR="003E0565" w:rsidRPr="000B71E3" w:rsidRDefault="003E0565" w:rsidP="00EC260E">
      <w:pPr>
        <w:pStyle w:val="Heading5"/>
      </w:pPr>
      <w:bookmarkStart w:id="82" w:name="_Toc20118541"/>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82"/>
    </w:p>
    <w:p w14:paraId="74BB1D75" w14:textId="6D106887"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4.13.3.2</w:t>
      </w:r>
      <w:r w:rsidRPr="000B71E3">
        <w:t>). The request contains the UE's identity (/{ue</w:t>
      </w:r>
      <w:r w:rsidR="007279D2" w:rsidRPr="000B71E3">
        <w:t>I</w:t>
      </w:r>
      <w:r w:rsidRPr="000B71E3">
        <w:t>d}) which shall be a SUPI.</w:t>
      </w:r>
    </w:p>
    <w:p w14:paraId="4965FFDF" w14:textId="77777777" w:rsidR="00655F69" w:rsidRPr="000B71E3" w:rsidRDefault="00BA77AF" w:rsidP="00655F69">
      <w:pPr>
        <w:pStyle w:val="TH"/>
        <w:rPr>
          <w:lang w:eastAsia="zh-CN"/>
        </w:rPr>
      </w:pPr>
      <w:r w:rsidRPr="000B71E3">
        <w:object w:dxaOrig="8714" w:dyaOrig="2144" w14:anchorId="7B6FE95B">
          <v:shape id="_x0000_i1480" type="#_x0000_t75" style="width:434.5pt;height:107.7pt" o:ole="">
            <v:imagedata r:id="rId81" o:title=""/>
          </v:shape>
          <o:OLEObject Type="Embed" ProgID="Visio.Drawing.11" ShapeID="_x0000_i1480" DrawAspect="Content" ObjectID="_1630731922" r:id="rId82"/>
        </w:object>
      </w:r>
    </w:p>
    <w:p w14:paraId="45555808"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14:paraId="761EF4C8"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14:paraId="1CA1A09C"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7F9B2F33"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7F6EB002" w14:textId="77777777" w:rsidR="00655F69" w:rsidRPr="000B71E3" w:rsidRDefault="00655F69" w:rsidP="00655F69">
      <w:pPr>
        <w:pStyle w:val="Heading5"/>
        <w:rPr>
          <w:lang w:eastAsia="zh-CN"/>
        </w:rPr>
      </w:pPr>
      <w:bookmarkStart w:id="83" w:name="_Toc20118542"/>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83"/>
    </w:p>
    <w:p w14:paraId="54633FED" w14:textId="3BAE3865"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4.13.3.2</w:t>
      </w:r>
      <w:r w:rsidRPr="000B71E3">
        <w:t>). The request contains the UE's identity (/{ue</w:t>
      </w:r>
      <w:r w:rsidR="007279D2" w:rsidRPr="000B71E3">
        <w:t>I</w:t>
      </w:r>
      <w:r w:rsidRPr="000B71E3">
        <w:t>d}) which shall be a SUPI.</w:t>
      </w:r>
    </w:p>
    <w:p w14:paraId="7E984308" w14:textId="77777777" w:rsidR="00655F69" w:rsidRPr="000B71E3" w:rsidRDefault="007279D2" w:rsidP="00655F69">
      <w:pPr>
        <w:pStyle w:val="TH"/>
        <w:rPr>
          <w:lang w:eastAsia="zh-CN"/>
        </w:rPr>
      </w:pPr>
      <w:r w:rsidRPr="000B71E3">
        <w:object w:dxaOrig="8714" w:dyaOrig="2144" w14:anchorId="64E844FA">
          <v:shape id="_x0000_i1481" type="#_x0000_t75" style="width:434.5pt;height:107.7pt" o:ole="">
            <v:imagedata r:id="rId83" o:title=""/>
          </v:shape>
          <o:OLEObject Type="Embed" ProgID="Visio.Drawing.11" ShapeID="_x0000_i1481" DrawAspect="Content" ObjectID="_1630731923" r:id="rId84"/>
        </w:object>
      </w:r>
    </w:p>
    <w:p w14:paraId="66FB00C0"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14:paraId="4658BE03"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14:paraId="557E4105"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6791450A"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4B1283DF" w14:textId="77777777" w:rsidR="00655F69" w:rsidRPr="000B71E3" w:rsidRDefault="00655F69" w:rsidP="00655F69">
      <w:pPr>
        <w:pStyle w:val="B1"/>
        <w:rPr>
          <w:lang w:eastAsia="zh-CN"/>
        </w:rPr>
      </w:pPr>
    </w:p>
    <w:p w14:paraId="2059E9CA" w14:textId="77777777" w:rsidR="003E0565" w:rsidRPr="000B71E3" w:rsidRDefault="003E0565" w:rsidP="00BD1421"/>
    <w:p w14:paraId="346AB3D0" w14:textId="77777777" w:rsidR="00AE35C2" w:rsidRPr="000B71E3" w:rsidRDefault="00AE35C2" w:rsidP="00AE35C2">
      <w:pPr>
        <w:pStyle w:val="Heading4"/>
      </w:pPr>
      <w:bookmarkStart w:id="84" w:name="_Toc20118543"/>
      <w:r w:rsidRPr="000B71E3">
        <w:t>5.3.2.5</w:t>
      </w:r>
      <w:r w:rsidRPr="000B71E3">
        <w:tab/>
        <w:t>Get</w:t>
      </w:r>
      <w:bookmarkEnd w:id="84"/>
    </w:p>
    <w:p w14:paraId="7C810CB3" w14:textId="77777777" w:rsidR="00C23B51" w:rsidRPr="000B71E3" w:rsidRDefault="00AE35C2" w:rsidP="00C23B51">
      <w:pPr>
        <w:pStyle w:val="Heading5"/>
      </w:pPr>
      <w:bookmarkStart w:id="85" w:name="_Toc20118544"/>
      <w:r w:rsidRPr="000B71E3">
        <w:t>5.3.2.5.1</w:t>
      </w:r>
      <w:r w:rsidRPr="000B71E3">
        <w:tab/>
        <w:t>General</w:t>
      </w:r>
      <w:bookmarkEnd w:id="85"/>
      <w:r w:rsidR="00C23B51" w:rsidRPr="000B71E3">
        <w:t xml:space="preserve"> </w:t>
      </w:r>
    </w:p>
    <w:p w14:paraId="7DD11C92" w14:textId="77777777" w:rsidR="00C23B51" w:rsidRPr="000B71E3" w:rsidRDefault="00C23B51" w:rsidP="00C23B51">
      <w:r w:rsidRPr="000B71E3">
        <w:t>The following procedures using the Get service operation are supported:</w:t>
      </w:r>
    </w:p>
    <w:p w14:paraId="5A41FC75" w14:textId="77777777" w:rsidR="00C23B51" w:rsidRPr="000B71E3" w:rsidRDefault="00C23B51" w:rsidP="00C23B51">
      <w:pPr>
        <w:pStyle w:val="B1"/>
      </w:pPr>
      <w:r w:rsidRPr="000B71E3">
        <w:t>-</w:t>
      </w:r>
      <w:r w:rsidRPr="000B71E3">
        <w:tab/>
        <w:t>Amf3GppAccessRegistration Information Retrieval</w:t>
      </w:r>
    </w:p>
    <w:p w14:paraId="307EF23E" w14:textId="77777777" w:rsidR="00C23B51" w:rsidRPr="000B71E3" w:rsidRDefault="00C23B51" w:rsidP="00C23B51">
      <w:pPr>
        <w:pStyle w:val="B1"/>
      </w:pPr>
      <w:r w:rsidRPr="000B71E3">
        <w:t>-</w:t>
      </w:r>
      <w:r w:rsidRPr="000B71E3">
        <w:tab/>
        <w:t>AmfNon3GppAccessRegistration Information Retrieval</w:t>
      </w:r>
    </w:p>
    <w:p w14:paraId="111FF0EB" w14:textId="77777777" w:rsidR="00C23B51" w:rsidRPr="000B71E3" w:rsidRDefault="00C23B51" w:rsidP="00C23B51">
      <w:pPr>
        <w:pStyle w:val="B1"/>
      </w:pPr>
      <w:r w:rsidRPr="000B71E3">
        <w:t>-</w:t>
      </w:r>
      <w:r w:rsidRPr="000B71E3">
        <w:tab/>
        <w:t>SmfRegistrations Information Retrieval</w:t>
      </w:r>
    </w:p>
    <w:p w14:paraId="116A2A49" w14:textId="77777777" w:rsidR="00C23B51" w:rsidRPr="000B71E3" w:rsidRDefault="00C23B51" w:rsidP="00C23B51">
      <w:pPr>
        <w:pStyle w:val="B1"/>
      </w:pPr>
      <w:r w:rsidRPr="000B71E3">
        <w:t>-</w:t>
      </w:r>
      <w:r w:rsidRPr="000B71E3">
        <w:tab/>
        <w:t>SmsfRegistration Information Retrieval</w:t>
      </w:r>
      <w:r w:rsidR="0049305D" w:rsidRPr="000B71E3">
        <w:t xml:space="preserve"> for 3GPP Access</w:t>
      </w:r>
    </w:p>
    <w:p w14:paraId="30E4EDDD" w14:textId="77777777" w:rsidR="0049305D" w:rsidRPr="000B71E3" w:rsidRDefault="0049305D" w:rsidP="00C23B51">
      <w:pPr>
        <w:pStyle w:val="B1"/>
      </w:pPr>
      <w:r w:rsidRPr="000B71E3">
        <w:lastRenderedPageBreak/>
        <w:t>-</w:t>
      </w:r>
      <w:r w:rsidRPr="000B71E3">
        <w:tab/>
        <w:t>SmsfRegistration Information Retrieval for Non-3GPP Access</w:t>
      </w:r>
    </w:p>
    <w:p w14:paraId="59860BBA" w14:textId="77777777" w:rsidR="00AE35C2" w:rsidRPr="000B71E3" w:rsidRDefault="00AE35C2" w:rsidP="00AE35C2">
      <w:pPr>
        <w:pStyle w:val="Heading5"/>
      </w:pPr>
      <w:bookmarkStart w:id="86" w:name="_Toc20118545"/>
      <w:r w:rsidRPr="000B71E3">
        <w:t>5.3.2.5.2</w:t>
      </w:r>
      <w:r w:rsidRPr="000B71E3">
        <w:tab/>
      </w:r>
      <w:r w:rsidR="00C23B51" w:rsidRPr="000B71E3">
        <w:t>Amf3GppAccessRegistration Information Retrieval</w:t>
      </w:r>
      <w:bookmarkEnd w:id="86"/>
    </w:p>
    <w:p w14:paraId="067CD39D" w14:textId="77777777"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D62E27">
        <w:t xml:space="preserve"> or SUPI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14:paraId="7DCED6DE" w14:textId="77777777" w:rsidR="00C23B51" w:rsidRPr="000B71E3" w:rsidRDefault="007279D2" w:rsidP="00C23B51">
      <w:pPr>
        <w:pStyle w:val="TH"/>
      </w:pPr>
      <w:r w:rsidRPr="000B71E3">
        <w:object w:dxaOrig="8714" w:dyaOrig="2400" w14:anchorId="28452ABD">
          <v:shape id="_x0000_i1482" type="#_x0000_t75" style="width:434.5pt;height:120.2pt" o:ole="">
            <v:imagedata r:id="rId85" o:title=""/>
          </v:shape>
          <o:OLEObject Type="Embed" ProgID="Visio.Drawing.11" ShapeID="_x0000_i1482" DrawAspect="Content" ObjectID="_1630731924" r:id="rId86"/>
        </w:object>
      </w:r>
    </w:p>
    <w:p w14:paraId="151EAD87" w14:textId="77777777" w:rsidR="00C23B51" w:rsidRPr="000B71E3" w:rsidRDefault="00C23B51" w:rsidP="00C23B51">
      <w:pPr>
        <w:pStyle w:val="TF"/>
      </w:pPr>
      <w:r w:rsidRPr="000B71E3">
        <w:t>Figure 5.3.2.5.2-1: Requesting a UE's AMF Registration Information for 3GPP Access</w:t>
      </w:r>
    </w:p>
    <w:p w14:paraId="54F3C62C" w14:textId="77777777"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 xml:space="preserve">. </w:t>
      </w:r>
    </w:p>
    <w:p w14:paraId="270658D2" w14:textId="77777777"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Amf3GppAccessRegistration.</w:t>
      </w:r>
      <w:r w:rsidR="00B35300" w:rsidRPr="000B71E3">
        <w:t xml:space="preserve"> </w:t>
      </w:r>
    </w:p>
    <w:p w14:paraId="398A2F61"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54873D5" w14:textId="77777777" w:rsidR="00C23B51" w:rsidRPr="000B71E3" w:rsidRDefault="00C23B51" w:rsidP="00132479">
      <w:pPr>
        <w:pStyle w:val="B1"/>
      </w:pPr>
    </w:p>
    <w:p w14:paraId="479072D1" w14:textId="77777777" w:rsidR="00AE35C2" w:rsidRPr="000B71E3" w:rsidRDefault="00AE35C2" w:rsidP="00AE35C2">
      <w:pPr>
        <w:pStyle w:val="Heading5"/>
      </w:pPr>
      <w:bookmarkStart w:id="87" w:name="_Toc20118546"/>
      <w:r w:rsidRPr="000B71E3">
        <w:t>5.3.2.5.3</w:t>
      </w:r>
      <w:r w:rsidRPr="000B71E3">
        <w:tab/>
      </w:r>
      <w:r w:rsidR="00C23B51" w:rsidRPr="000B71E3">
        <w:t>AmfNon3GppAccessRegistration Information Retrieval</w:t>
      </w:r>
      <w:bookmarkEnd w:id="87"/>
    </w:p>
    <w:p w14:paraId="0B919DDC" w14:textId="77777777"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D62E27">
        <w:t xml:space="preserve"> or SUPI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14:paraId="6C61C3E8" w14:textId="77777777" w:rsidR="00C23B51" w:rsidRPr="000B71E3" w:rsidRDefault="007279D2" w:rsidP="00C23B51">
      <w:pPr>
        <w:pStyle w:val="TH"/>
      </w:pPr>
      <w:r w:rsidRPr="000B71E3">
        <w:object w:dxaOrig="8714" w:dyaOrig="2400" w14:anchorId="73E1B328">
          <v:shape id="_x0000_i1483" type="#_x0000_t75" style="width:434.5pt;height:120.2pt" o:ole="">
            <v:imagedata r:id="rId87" o:title=""/>
          </v:shape>
          <o:OLEObject Type="Embed" ProgID="Visio.Drawing.11" ShapeID="_x0000_i1483" DrawAspect="Content" ObjectID="_1630731925" r:id="rId88"/>
        </w:object>
      </w:r>
    </w:p>
    <w:p w14:paraId="6E536147" w14:textId="77777777"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14:paraId="0FC7DB87" w14:textId="77777777"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 xml:space="preserve">. </w:t>
      </w:r>
    </w:p>
    <w:p w14:paraId="013D91E7" w14:textId="77777777"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r w:rsidR="00B35300" w:rsidRPr="000B71E3">
        <w:t xml:space="preserve"> </w:t>
      </w:r>
    </w:p>
    <w:p w14:paraId="321305D0"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1ED2CD90" w14:textId="77777777" w:rsidR="00C23B51" w:rsidRPr="000B71E3" w:rsidRDefault="00C23B51" w:rsidP="00C23B51">
      <w:pPr>
        <w:pStyle w:val="B1"/>
      </w:pPr>
    </w:p>
    <w:p w14:paraId="1824D9DB" w14:textId="77777777" w:rsidR="00C23B51" w:rsidRPr="000B71E3" w:rsidRDefault="00C23B51" w:rsidP="00C23B51">
      <w:pPr>
        <w:pStyle w:val="Heading5"/>
      </w:pPr>
      <w:bookmarkStart w:id="88" w:name="_Toc20118547"/>
      <w:r w:rsidRPr="000B71E3">
        <w:lastRenderedPageBreak/>
        <w:t>5.3.2.5.4</w:t>
      </w:r>
      <w:r w:rsidRPr="000B71E3">
        <w:tab/>
        <w:t>SmfRegistrations Information Retrieval</w:t>
      </w:r>
      <w:bookmarkEnd w:id="88"/>
    </w:p>
    <w:p w14:paraId="58C65BCB" w14:textId="77777777" w:rsidR="00C23B51" w:rsidRPr="000B71E3" w:rsidRDefault="00C23B51" w:rsidP="00C23B51">
      <w:r w:rsidRPr="000B71E3">
        <w:t>tbd</w:t>
      </w:r>
    </w:p>
    <w:p w14:paraId="4CBC69E7" w14:textId="77777777" w:rsidR="00C23B51" w:rsidRPr="000B71E3" w:rsidRDefault="00C23B51" w:rsidP="00C23B51">
      <w:pPr>
        <w:pStyle w:val="Heading5"/>
      </w:pPr>
      <w:bookmarkStart w:id="89" w:name="_Toc20118548"/>
      <w:r w:rsidRPr="000B71E3">
        <w:t>5.3.2.5.5</w:t>
      </w:r>
      <w:r w:rsidRPr="000B71E3">
        <w:tab/>
        <w:t>SmsfRegistration Information Retrieval</w:t>
      </w:r>
      <w:r w:rsidR="0049305D" w:rsidRPr="000B71E3">
        <w:t xml:space="preserve"> for 3GPP Access</w:t>
      </w:r>
      <w:bookmarkEnd w:id="89"/>
    </w:p>
    <w:p w14:paraId="73379B55" w14:textId="77777777"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374EF29B" w14:textId="77777777" w:rsidR="0049305D" w:rsidRPr="000B71E3" w:rsidRDefault="0049305D" w:rsidP="0049305D">
      <w:pPr>
        <w:pStyle w:val="TH"/>
      </w:pPr>
      <w:r w:rsidRPr="000B71E3">
        <w:object w:dxaOrig="8700" w:dyaOrig="2377" w14:anchorId="087F8BA1">
          <v:shape id="_x0000_i1484" type="#_x0000_t75" style="width:433.9pt;height:118.35pt" o:ole="">
            <v:imagedata r:id="rId89" o:title=""/>
          </v:shape>
          <o:OLEObject Type="Embed" ProgID="Visio.Drawing.11" ShapeID="_x0000_i1484" DrawAspect="Content" ObjectID="_1630731926" r:id="rId90"/>
        </w:object>
      </w:r>
    </w:p>
    <w:p w14:paraId="79E9BC6D" w14:textId="77777777" w:rsidR="0049305D" w:rsidRPr="000B71E3" w:rsidRDefault="0049305D" w:rsidP="0049305D">
      <w:pPr>
        <w:pStyle w:val="TF"/>
      </w:pPr>
      <w:r w:rsidRPr="000B71E3">
        <w:t>Figure 5.3.2.5.5-1: Requesting a UE's SMSF Registration Information for 3GPP Access</w:t>
      </w:r>
    </w:p>
    <w:p w14:paraId="16EE8F4C" w14:textId="77777777"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3GPP access, with query parameters indicating the supported-features. </w:t>
      </w:r>
    </w:p>
    <w:p w14:paraId="58FC0716" w14:textId="77777777" w:rsidR="00B35300" w:rsidRPr="000B71E3" w:rsidRDefault="0049305D" w:rsidP="00B35300">
      <w:pPr>
        <w:pStyle w:val="B1"/>
      </w:pPr>
      <w:r w:rsidRPr="000B71E3">
        <w:t>2.</w:t>
      </w:r>
      <w:r w:rsidRPr="000B71E3">
        <w:tab/>
        <w:t>The UDM responds with "200 OK" with the message body containing the UE's SmsfRegistration for 3GPP access.</w:t>
      </w:r>
      <w:r w:rsidR="00B35300" w:rsidRPr="000B71E3">
        <w:t xml:space="preserve"> </w:t>
      </w:r>
    </w:p>
    <w:p w14:paraId="57A8C4D6"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0942A86" w14:textId="77777777" w:rsidR="0049305D" w:rsidRPr="000B71E3" w:rsidRDefault="0049305D" w:rsidP="0049305D">
      <w:pPr>
        <w:pStyle w:val="B1"/>
      </w:pPr>
    </w:p>
    <w:p w14:paraId="4F3015EB" w14:textId="77777777" w:rsidR="0049305D" w:rsidRPr="000B71E3" w:rsidRDefault="0049305D" w:rsidP="0049305D">
      <w:pPr>
        <w:pStyle w:val="Heading5"/>
      </w:pPr>
      <w:bookmarkStart w:id="90" w:name="_Toc20118549"/>
      <w:r w:rsidRPr="000B71E3">
        <w:t>5.3.2.5.</w:t>
      </w:r>
      <w:r w:rsidR="00822BB4" w:rsidRPr="000B71E3">
        <w:t>6</w:t>
      </w:r>
      <w:r w:rsidRPr="000B71E3">
        <w:tab/>
        <w:t>SmsfRegistration Information Retrieval for Non-3GPP Access</w:t>
      </w:r>
      <w:bookmarkEnd w:id="90"/>
    </w:p>
    <w:p w14:paraId="02C5BDE7" w14:textId="77777777"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77130A93" w14:textId="77777777" w:rsidR="0049305D" w:rsidRPr="000B71E3" w:rsidRDefault="0049305D" w:rsidP="0049305D">
      <w:pPr>
        <w:pStyle w:val="TH"/>
      </w:pPr>
      <w:r w:rsidRPr="000B71E3">
        <w:object w:dxaOrig="8700" w:dyaOrig="2377" w14:anchorId="6D8EE2C0">
          <v:shape id="_x0000_i1485" type="#_x0000_t75" style="width:433.9pt;height:118.35pt" o:ole="">
            <v:imagedata r:id="rId91" o:title=""/>
          </v:shape>
          <o:OLEObject Type="Embed" ProgID="Visio.Drawing.11" ShapeID="_x0000_i1485" DrawAspect="Content" ObjectID="_1630731927" r:id="rId92"/>
        </w:object>
      </w:r>
    </w:p>
    <w:p w14:paraId="49864957" w14:textId="77777777"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14:paraId="3FB869B8" w14:textId="77777777"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non-3GPP access, with query parameters indicating the supported-features. </w:t>
      </w:r>
    </w:p>
    <w:p w14:paraId="20BC8CE4" w14:textId="77777777" w:rsidR="00B35300" w:rsidRPr="000B71E3" w:rsidRDefault="0049305D" w:rsidP="00B35300">
      <w:pPr>
        <w:pStyle w:val="B1"/>
      </w:pPr>
      <w:r w:rsidRPr="000B71E3">
        <w:t>2.</w:t>
      </w:r>
      <w:r w:rsidRPr="000B71E3">
        <w:tab/>
        <w:t>The UDM responds with "200 OK" with the message body containing the UE's SmsfRegistration for non-3GPP access.</w:t>
      </w:r>
      <w:r w:rsidR="00B35300" w:rsidRPr="000B71E3">
        <w:t xml:space="preserve"> </w:t>
      </w:r>
    </w:p>
    <w:p w14:paraId="7C75C085"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4C67A946" w14:textId="77777777" w:rsidR="0049305D" w:rsidRPr="000B71E3" w:rsidRDefault="0049305D" w:rsidP="0049305D">
      <w:pPr>
        <w:pStyle w:val="B1"/>
      </w:pPr>
    </w:p>
    <w:p w14:paraId="3FD5BF1E" w14:textId="77777777" w:rsidR="00C23B51" w:rsidRPr="000B71E3" w:rsidRDefault="00C23B51" w:rsidP="005173DD"/>
    <w:p w14:paraId="0611AFD4" w14:textId="77777777" w:rsidR="00AE35C2" w:rsidRPr="000B71E3" w:rsidRDefault="00AE35C2" w:rsidP="00AE35C2">
      <w:pPr>
        <w:pStyle w:val="Heading4"/>
      </w:pPr>
      <w:bookmarkStart w:id="91" w:name="_Toc20118550"/>
      <w:r w:rsidRPr="000B71E3">
        <w:t>5.3.2.6</w:t>
      </w:r>
      <w:r w:rsidRPr="000B71E3">
        <w:tab/>
        <w:t>Update</w:t>
      </w:r>
      <w:bookmarkEnd w:id="91"/>
    </w:p>
    <w:p w14:paraId="6F9307E4" w14:textId="77777777" w:rsidR="00687983" w:rsidRPr="000B71E3" w:rsidRDefault="00AE35C2" w:rsidP="00687983">
      <w:pPr>
        <w:pStyle w:val="Heading5"/>
      </w:pPr>
      <w:bookmarkStart w:id="92" w:name="_Toc20118551"/>
      <w:r w:rsidRPr="000B71E3">
        <w:t>5.3.2.6.1</w:t>
      </w:r>
      <w:r w:rsidRPr="000B71E3">
        <w:tab/>
        <w:t>General</w:t>
      </w:r>
      <w:bookmarkEnd w:id="92"/>
      <w:r w:rsidR="00687983" w:rsidRPr="000B71E3">
        <w:t xml:space="preserve"> </w:t>
      </w:r>
    </w:p>
    <w:p w14:paraId="76A2B8A6" w14:textId="77777777" w:rsidR="00687983" w:rsidRPr="000B71E3" w:rsidRDefault="00687983" w:rsidP="00687983">
      <w:r w:rsidRPr="000B71E3">
        <w:t>The following procedures using the Update service operation are supported:</w:t>
      </w:r>
    </w:p>
    <w:p w14:paraId="5B92BE33" w14:textId="77777777" w:rsidR="00687983" w:rsidRPr="000B71E3" w:rsidRDefault="00687983" w:rsidP="00687983">
      <w:pPr>
        <w:pStyle w:val="B1"/>
      </w:pPr>
      <w:r w:rsidRPr="000B71E3">
        <w:t>-</w:t>
      </w:r>
      <w:r w:rsidRPr="000B71E3">
        <w:tab/>
        <w:t>Update a parameter (e.g. PEI</w:t>
      </w:r>
      <w:r w:rsidR="00E0240B">
        <w:rPr>
          <w:rFonts w:hint="eastAsia"/>
          <w:lang w:eastAsia="zh-CN"/>
        </w:rPr>
        <w:t>, EPS Interworking Info, etc</w:t>
      </w:r>
      <w:r w:rsidRPr="000B71E3">
        <w:t>) in the AMF registration for 3GPP access</w:t>
      </w:r>
    </w:p>
    <w:p w14:paraId="27979B25" w14:textId="77777777" w:rsidR="00687983" w:rsidRPr="000B71E3" w:rsidRDefault="00687983" w:rsidP="00687983">
      <w:pPr>
        <w:pStyle w:val="B1"/>
      </w:pPr>
      <w:r w:rsidRPr="000B71E3">
        <w:t>-</w:t>
      </w:r>
      <w:r w:rsidRPr="000B71E3">
        <w:tab/>
        <w:t>Update a parameter (e.g.PEI) in the AMF registration for non-3GPP access</w:t>
      </w:r>
    </w:p>
    <w:p w14:paraId="7E27B480" w14:textId="77777777" w:rsidR="00AE35C2" w:rsidRPr="000B71E3" w:rsidRDefault="00AE35C2" w:rsidP="00AE35C2">
      <w:pPr>
        <w:pStyle w:val="Heading5"/>
      </w:pPr>
      <w:bookmarkStart w:id="93" w:name="_Toc20118552"/>
      <w:r w:rsidRPr="000B71E3">
        <w:t>5.3.2.6.2</w:t>
      </w:r>
      <w:r w:rsidRPr="000B71E3">
        <w:tab/>
      </w:r>
      <w:r w:rsidR="00687983" w:rsidRPr="000B71E3">
        <w:t>Update A Parameter (e.g. PEI) in the AMF Registration For 3GPP Access</w:t>
      </w:r>
      <w:bookmarkEnd w:id="93"/>
    </w:p>
    <w:p w14:paraId="54449F70" w14:textId="77777777"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67A57F26" w14:textId="77777777" w:rsidR="00687983" w:rsidRPr="000B71E3" w:rsidRDefault="002B7B05" w:rsidP="00687983">
      <w:pPr>
        <w:pStyle w:val="TH"/>
      </w:pPr>
      <w:r w:rsidRPr="000B71E3">
        <w:object w:dxaOrig="8714" w:dyaOrig="2144" w14:anchorId="49697910">
          <v:shape id="_x0000_i1486" type="#_x0000_t75" style="width:434.5pt;height:107.7pt" o:ole="">
            <v:imagedata r:id="rId93" o:title=""/>
          </v:shape>
          <o:OLEObject Type="Embed" ProgID="Visio.Drawing.11" ShapeID="_x0000_i1486" DrawAspect="Content" ObjectID="_1630731928" r:id="rId94"/>
        </w:object>
      </w:r>
    </w:p>
    <w:p w14:paraId="7C8D9812" w14:textId="77777777" w:rsidR="00687983" w:rsidRPr="000B71E3" w:rsidRDefault="00687983" w:rsidP="00687983">
      <w:pPr>
        <w:pStyle w:val="TF"/>
      </w:pPr>
      <w:r w:rsidRPr="000B71E3">
        <w:t>Figure 5.3.2.6.2-1: AMF registration parameter update for 3GPP access</w:t>
      </w:r>
    </w:p>
    <w:p w14:paraId="5F0FD576" w14:textId="77777777" w:rsidR="00687983" w:rsidRPr="000B71E3" w:rsidRDefault="00687983" w:rsidP="00687983">
      <w:pPr>
        <w:pStyle w:val="B1"/>
      </w:pPr>
      <w:r w:rsidRPr="000B71E3">
        <w:t>1.</w:t>
      </w:r>
      <w:r w:rsidRPr="000B71E3">
        <w:tab/>
        <w:t xml:space="preserve">The AMF sends a PATCH request to the resource representing the UE's AMF registration for 3GPP access. </w:t>
      </w:r>
    </w:p>
    <w:p w14:paraId="7D7CF17F" w14:textId="77777777"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14:paraId="3D4988FA"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4918B1C4" w14:textId="77777777"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14:paraId="536888F7"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6C5B409F" w14:textId="77777777" w:rsidR="00687983" w:rsidRPr="000B71E3" w:rsidRDefault="00687983" w:rsidP="00A256A4">
      <w:pPr>
        <w:pStyle w:val="B1"/>
      </w:pPr>
    </w:p>
    <w:p w14:paraId="03CB0C40" w14:textId="77777777" w:rsidR="00AE35C2" w:rsidRPr="000B71E3" w:rsidRDefault="00AE35C2" w:rsidP="00AE35C2">
      <w:pPr>
        <w:pStyle w:val="Heading5"/>
      </w:pPr>
      <w:bookmarkStart w:id="94" w:name="_Toc20118553"/>
      <w:r w:rsidRPr="000B71E3">
        <w:t>5.3.2.6.3</w:t>
      </w:r>
      <w:r w:rsidRPr="000B71E3">
        <w:tab/>
      </w:r>
      <w:r w:rsidR="00687983" w:rsidRPr="000B71E3">
        <w:t>Update A Parameter (e.g. PEI) in the AMF Registration For Non 3GPP Access</w:t>
      </w:r>
      <w:bookmarkEnd w:id="94"/>
    </w:p>
    <w:p w14:paraId="1FA1A9BA" w14:textId="77777777"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17F8FA12" w14:textId="77777777" w:rsidR="00687983" w:rsidRPr="000B71E3" w:rsidRDefault="00A256A4" w:rsidP="00687983">
      <w:pPr>
        <w:pStyle w:val="TH"/>
      </w:pPr>
      <w:r w:rsidRPr="000B71E3">
        <w:object w:dxaOrig="8714" w:dyaOrig="2144" w14:anchorId="2BF37697">
          <v:shape id="_x0000_i1487" type="#_x0000_t75" style="width:434.5pt;height:107.7pt" o:ole="">
            <v:imagedata r:id="rId95" o:title=""/>
          </v:shape>
          <o:OLEObject Type="Embed" ProgID="Visio.Drawing.11" ShapeID="_x0000_i1487" DrawAspect="Content" ObjectID="_1630731929" r:id="rId96"/>
        </w:object>
      </w:r>
    </w:p>
    <w:p w14:paraId="028F7751" w14:textId="77777777" w:rsidR="00687983" w:rsidRPr="000B71E3" w:rsidRDefault="00687983" w:rsidP="00687983">
      <w:pPr>
        <w:pStyle w:val="TF"/>
      </w:pPr>
      <w:r w:rsidRPr="000B71E3">
        <w:t>Figure 5.3.2.6.3-1: AMF registration parameter update for non-3GPP access</w:t>
      </w:r>
    </w:p>
    <w:p w14:paraId="54E12083" w14:textId="77777777" w:rsidR="00687983" w:rsidRPr="000B71E3" w:rsidRDefault="00687983" w:rsidP="00687983">
      <w:pPr>
        <w:pStyle w:val="B1"/>
      </w:pPr>
      <w:r w:rsidRPr="000B71E3">
        <w:t>1.</w:t>
      </w:r>
      <w:r w:rsidRPr="000B71E3">
        <w:tab/>
        <w:t xml:space="preserve">The AMF sends a PATCH request to the resource representing the UE's AMF registration for non-3GPP access. </w:t>
      </w:r>
    </w:p>
    <w:p w14:paraId="5BA9235F" w14:textId="77777777"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14:paraId="02BEE5EE"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70879CF2" w14:textId="77777777"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14:paraId="1D9CE6AE"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274A67DF" w14:textId="77777777" w:rsidR="00687983" w:rsidRPr="000B71E3" w:rsidRDefault="00687983" w:rsidP="00A256A4">
      <w:pPr>
        <w:pStyle w:val="B1"/>
      </w:pPr>
    </w:p>
    <w:p w14:paraId="6C7F9480" w14:textId="77777777" w:rsidR="008D765A" w:rsidRPr="000B71E3" w:rsidRDefault="008D765A" w:rsidP="008D765A">
      <w:pPr>
        <w:pStyle w:val="Heading4"/>
      </w:pPr>
      <w:bookmarkStart w:id="95" w:name="_Toc20118554"/>
      <w:r w:rsidRPr="000B71E3">
        <w:t>5.3.2.</w:t>
      </w:r>
      <w:r w:rsidR="00E50A32" w:rsidRPr="000B71E3">
        <w:t>7</w:t>
      </w:r>
      <w:r w:rsidRPr="000B71E3">
        <w:tab/>
        <w:t>P-CSCF-RestorationNotification</w:t>
      </w:r>
      <w:bookmarkEnd w:id="95"/>
    </w:p>
    <w:p w14:paraId="7570DF11" w14:textId="77777777" w:rsidR="008D765A" w:rsidRPr="000B71E3" w:rsidRDefault="008D765A" w:rsidP="008D765A">
      <w:pPr>
        <w:pStyle w:val="Heading5"/>
      </w:pPr>
      <w:bookmarkStart w:id="96" w:name="_Toc20118555"/>
      <w:r w:rsidRPr="000B71E3">
        <w:t>5.3.2.</w:t>
      </w:r>
      <w:r w:rsidR="00E50A32" w:rsidRPr="000B71E3">
        <w:t>7</w:t>
      </w:r>
      <w:r w:rsidRPr="000B71E3">
        <w:t>.1</w:t>
      </w:r>
      <w:r w:rsidRPr="000B71E3">
        <w:tab/>
        <w:t>General</w:t>
      </w:r>
      <w:bookmarkEnd w:id="96"/>
      <w:r w:rsidRPr="000B71E3">
        <w:t xml:space="preserve"> </w:t>
      </w:r>
    </w:p>
    <w:p w14:paraId="062A9706" w14:textId="77777777" w:rsidR="008D765A" w:rsidRPr="000B71E3" w:rsidRDefault="008D765A" w:rsidP="008D765A">
      <w:r w:rsidRPr="000B71E3">
        <w:t>The following procedure using the P-CSCF-RestorationNotification service operation is supported:</w:t>
      </w:r>
    </w:p>
    <w:p w14:paraId="2AF080CC" w14:textId="77777777" w:rsidR="008D765A" w:rsidRPr="000B71E3" w:rsidRDefault="008D765A" w:rsidP="008D765A">
      <w:pPr>
        <w:pStyle w:val="B1"/>
      </w:pPr>
      <w:r w:rsidRPr="000B71E3">
        <w:t>-</w:t>
      </w:r>
      <w:r w:rsidRPr="000B71E3">
        <w:tab/>
        <w:t>UDM initiated P-CSCF-Restoration</w:t>
      </w:r>
    </w:p>
    <w:p w14:paraId="6789CDC0" w14:textId="77777777" w:rsidR="008D765A" w:rsidRPr="000B71E3" w:rsidRDefault="008D765A" w:rsidP="008D765A">
      <w:pPr>
        <w:pStyle w:val="Heading5"/>
      </w:pPr>
      <w:bookmarkStart w:id="97" w:name="_Toc20118556"/>
      <w:r w:rsidRPr="000B71E3">
        <w:t>5.3.2.</w:t>
      </w:r>
      <w:r w:rsidR="00E50A32" w:rsidRPr="000B71E3">
        <w:t>7</w:t>
      </w:r>
      <w:r w:rsidRPr="000B71E3">
        <w:t>.2</w:t>
      </w:r>
      <w:r w:rsidRPr="000B71E3">
        <w:tab/>
        <w:t>UDM initiated P-CSCF-Restoration</w:t>
      </w:r>
      <w:bookmarkEnd w:id="97"/>
    </w:p>
    <w:p w14:paraId="2CA72F12" w14:textId="77777777"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14:paraId="24C583BB" w14:textId="77777777" w:rsidR="008D765A" w:rsidRPr="000B71E3" w:rsidRDefault="00784A9C" w:rsidP="008D765A">
      <w:pPr>
        <w:pStyle w:val="TH"/>
      </w:pPr>
      <w:r w:rsidRPr="000B71E3">
        <w:object w:dxaOrig="8700" w:dyaOrig="2316" w14:anchorId="22E62D34">
          <v:shape id="_x0000_i1488" type="#_x0000_t75" style="width:433.9pt;height:116.45pt" o:ole="">
            <v:imagedata r:id="rId97" o:title=""/>
          </v:shape>
          <o:OLEObject Type="Embed" ProgID="Visio.Drawing.11" ShapeID="_x0000_i1488" DrawAspect="Content" ObjectID="_1630731930" r:id="rId98"/>
        </w:object>
      </w:r>
    </w:p>
    <w:p w14:paraId="65893EF0" w14:textId="77777777" w:rsidR="008D765A" w:rsidRPr="000B71E3" w:rsidRDefault="008D765A" w:rsidP="008D765A">
      <w:pPr>
        <w:pStyle w:val="TF"/>
      </w:pPr>
      <w:r w:rsidRPr="000B71E3">
        <w:t>Figure 5.3.2.</w:t>
      </w:r>
      <w:r w:rsidR="00E50A32" w:rsidRPr="000B71E3">
        <w:t>7</w:t>
      </w:r>
      <w:r w:rsidRPr="000B71E3">
        <w:t>.2-1: UDM initiated P-CSCF Restoration</w:t>
      </w:r>
    </w:p>
    <w:p w14:paraId="5D407466" w14:textId="77777777" w:rsidR="008D765A" w:rsidRPr="000B71E3" w:rsidRDefault="008D765A" w:rsidP="008D765A">
      <w:pPr>
        <w:pStyle w:val="B1"/>
      </w:pPr>
      <w:r w:rsidRPr="000B71E3">
        <w:t>1.</w:t>
      </w:r>
      <w:r w:rsidRPr="000B71E3">
        <w:tab/>
        <w:t xml:space="preserve">The UDM sends a POST request to the callbackReference as provided by the NF service consumer during the registration. </w:t>
      </w:r>
    </w:p>
    <w:p w14:paraId="0CBE4686" w14:textId="77777777" w:rsidR="00B35300" w:rsidRPr="000B71E3" w:rsidRDefault="008D765A" w:rsidP="00B35300">
      <w:pPr>
        <w:pStyle w:val="B1"/>
      </w:pPr>
      <w:r w:rsidRPr="000B71E3">
        <w:t>2.</w:t>
      </w:r>
      <w:r w:rsidRPr="000B71E3">
        <w:tab/>
        <w:t xml:space="preserve">The </w:t>
      </w:r>
      <w:r w:rsidR="00784A9C" w:rsidRPr="000B71E3">
        <w:t xml:space="preserve">AMF or </w:t>
      </w:r>
      <w:r w:rsidRPr="000B71E3">
        <w:t xml:space="preserve">SMF responds with "204 No Content". </w:t>
      </w:r>
    </w:p>
    <w:p w14:paraId="7AA4318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080C363A" w14:textId="77777777" w:rsidR="008D765A" w:rsidRPr="000B71E3" w:rsidRDefault="008D765A" w:rsidP="008D765A">
      <w:pPr>
        <w:pStyle w:val="B1"/>
      </w:pPr>
    </w:p>
    <w:p w14:paraId="5788F50F" w14:textId="77777777" w:rsidR="00945F36" w:rsidRPr="000B71E3" w:rsidRDefault="00945F36" w:rsidP="00945F36">
      <w:pPr>
        <w:pStyle w:val="Heading2"/>
      </w:pPr>
      <w:bookmarkStart w:id="98" w:name="_Toc20118557"/>
      <w:r w:rsidRPr="000B71E3">
        <w:t>5.</w:t>
      </w:r>
      <w:r w:rsidR="00C04949" w:rsidRPr="000B71E3">
        <w:t>4</w:t>
      </w:r>
      <w:r w:rsidRPr="000B71E3">
        <w:tab/>
        <w:t>Nudm_</w:t>
      </w:r>
      <w:r w:rsidR="00C04949" w:rsidRPr="000B71E3">
        <w:t>UEAuthentication</w:t>
      </w:r>
      <w:r w:rsidRPr="000B71E3">
        <w:t xml:space="preserve"> Service</w:t>
      </w:r>
      <w:bookmarkEnd w:id="98"/>
    </w:p>
    <w:p w14:paraId="3C2E1DCF" w14:textId="77777777" w:rsidR="0074153D" w:rsidRPr="000B71E3" w:rsidRDefault="00945F36" w:rsidP="0074153D">
      <w:pPr>
        <w:pStyle w:val="Heading3"/>
      </w:pPr>
      <w:bookmarkStart w:id="99" w:name="_Toc20118558"/>
      <w:r w:rsidRPr="000B71E3">
        <w:t>5.</w:t>
      </w:r>
      <w:r w:rsidR="00C04949" w:rsidRPr="000B71E3">
        <w:t>4</w:t>
      </w:r>
      <w:r w:rsidRPr="000B71E3">
        <w:t>.1</w:t>
      </w:r>
      <w:r w:rsidRPr="000B71E3">
        <w:tab/>
        <w:t>Service Description</w:t>
      </w:r>
      <w:bookmarkEnd w:id="99"/>
      <w:r w:rsidR="0074153D" w:rsidRPr="000B71E3">
        <w:t xml:space="preserve"> </w:t>
      </w:r>
    </w:p>
    <w:p w14:paraId="503A747A" w14:textId="77777777" w:rsidR="0074153D" w:rsidRPr="000B71E3" w:rsidRDefault="00107448" w:rsidP="00107448">
      <w:r w:rsidRPr="000B71E3">
        <w:t>See 3GPP TS 23.501 [2] table 7.2.5-1.</w:t>
      </w:r>
    </w:p>
    <w:p w14:paraId="6D9343D6" w14:textId="77777777" w:rsidR="00945F36" w:rsidRPr="000B71E3" w:rsidRDefault="00945F36" w:rsidP="00945F36">
      <w:pPr>
        <w:pStyle w:val="Heading3"/>
      </w:pPr>
      <w:bookmarkStart w:id="100" w:name="_Toc20118559"/>
      <w:r w:rsidRPr="000B71E3">
        <w:t>5.</w:t>
      </w:r>
      <w:r w:rsidR="00C04949" w:rsidRPr="000B71E3">
        <w:t>4</w:t>
      </w:r>
      <w:r w:rsidRPr="000B71E3">
        <w:t>.2</w:t>
      </w:r>
      <w:r w:rsidRPr="000B71E3">
        <w:tab/>
        <w:t>Service Operations</w:t>
      </w:r>
      <w:bookmarkEnd w:id="100"/>
    </w:p>
    <w:p w14:paraId="459E4893" w14:textId="77777777" w:rsidR="00107448" w:rsidRPr="000B71E3" w:rsidRDefault="00945F36" w:rsidP="00107448">
      <w:pPr>
        <w:pStyle w:val="Heading4"/>
      </w:pPr>
      <w:bookmarkStart w:id="101" w:name="_Toc20118560"/>
      <w:r w:rsidRPr="000B71E3">
        <w:t>5.</w:t>
      </w:r>
      <w:r w:rsidR="00C04949" w:rsidRPr="000B71E3">
        <w:t>4</w:t>
      </w:r>
      <w:r w:rsidRPr="000B71E3">
        <w:t>.2.1</w:t>
      </w:r>
      <w:r w:rsidRPr="000B71E3">
        <w:tab/>
        <w:t>Introduction</w:t>
      </w:r>
      <w:bookmarkEnd w:id="101"/>
    </w:p>
    <w:p w14:paraId="64531587" w14:textId="77777777" w:rsidR="00107448" w:rsidRPr="000B71E3" w:rsidRDefault="00107448" w:rsidP="00107448">
      <w:r w:rsidRPr="000B71E3">
        <w:t>For the Nudm_UEAuthentication service the following service operation is defined:</w:t>
      </w:r>
    </w:p>
    <w:p w14:paraId="626DCBFC" w14:textId="77777777" w:rsidR="00107448" w:rsidRPr="000B71E3" w:rsidRDefault="00107448" w:rsidP="00107448">
      <w:pPr>
        <w:pStyle w:val="B1"/>
      </w:pPr>
      <w:r w:rsidRPr="000B71E3">
        <w:t>-</w:t>
      </w:r>
      <w:r w:rsidRPr="000B71E3">
        <w:tab/>
        <w:t>Get</w:t>
      </w:r>
    </w:p>
    <w:p w14:paraId="29376AA0" w14:textId="77777777" w:rsidR="00107448" w:rsidRPr="000B71E3" w:rsidRDefault="00107448" w:rsidP="00107448">
      <w:pPr>
        <w:pStyle w:val="B1"/>
      </w:pPr>
      <w:r w:rsidRPr="000B71E3">
        <w:t>-</w:t>
      </w:r>
      <w:r w:rsidR="000B71E3">
        <w:tab/>
      </w:r>
      <w:r w:rsidR="00CB549E" w:rsidRPr="000B71E3">
        <w:t>ResultConfirmation</w:t>
      </w:r>
    </w:p>
    <w:p w14:paraId="4E023B10" w14:textId="77777777"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w:t>
      </w:r>
      <w:r w:rsidR="000647B6">
        <w:t>clause</w:t>
      </w:r>
      <w:r w:rsidRPr="000B71E3">
        <w:t xml:space="preserve"> </w:t>
      </w:r>
      <w:r w:rsidR="00B61273">
        <w:t>14.2.2</w:t>
      </w:r>
      <w:r w:rsidRPr="000B71E3">
        <w:t xml:space="preserve">. </w:t>
      </w:r>
    </w:p>
    <w:p w14:paraId="46A0C4D5" w14:textId="77777777"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w:t>
      </w:r>
      <w:r w:rsidR="000647B6">
        <w:t>clause</w:t>
      </w:r>
      <w:r w:rsidRPr="000B71E3">
        <w:t xml:space="preserve"> </w:t>
      </w:r>
      <w:r w:rsidR="00B61273">
        <w:t>14.2.3</w:t>
      </w:r>
      <w:r w:rsidRPr="000B71E3">
        <w:t>.</w:t>
      </w:r>
    </w:p>
    <w:p w14:paraId="20ABE810" w14:textId="77777777" w:rsidR="00945F36" w:rsidRPr="000B71E3" w:rsidRDefault="00945F36" w:rsidP="00945F36">
      <w:pPr>
        <w:pStyle w:val="Heading4"/>
      </w:pPr>
      <w:bookmarkStart w:id="102" w:name="_Toc20118561"/>
      <w:r w:rsidRPr="000B71E3">
        <w:t>5.</w:t>
      </w:r>
      <w:r w:rsidR="00C04949" w:rsidRPr="000B71E3">
        <w:t>4</w:t>
      </w:r>
      <w:r w:rsidRPr="000B71E3">
        <w:t>.2.2</w:t>
      </w:r>
      <w:r w:rsidRPr="000B71E3">
        <w:tab/>
      </w:r>
      <w:r w:rsidR="0074153D" w:rsidRPr="000B71E3">
        <w:t>Get</w:t>
      </w:r>
      <w:bookmarkEnd w:id="102"/>
    </w:p>
    <w:p w14:paraId="7DF268A1" w14:textId="77777777" w:rsidR="00945F36" w:rsidRPr="000B71E3" w:rsidRDefault="00945F36" w:rsidP="00945F36">
      <w:pPr>
        <w:pStyle w:val="Heading5"/>
      </w:pPr>
      <w:bookmarkStart w:id="103" w:name="_Toc20118562"/>
      <w:r w:rsidRPr="000B71E3">
        <w:t>5.</w:t>
      </w:r>
      <w:r w:rsidR="00C04949" w:rsidRPr="000B71E3">
        <w:t>4</w:t>
      </w:r>
      <w:r w:rsidRPr="000B71E3">
        <w:t>.2.2.1</w:t>
      </w:r>
      <w:r w:rsidRPr="000B71E3">
        <w:tab/>
        <w:t>General</w:t>
      </w:r>
      <w:bookmarkEnd w:id="103"/>
    </w:p>
    <w:p w14:paraId="57A4D8E1" w14:textId="77777777" w:rsidR="0074153D" w:rsidRPr="000B71E3" w:rsidRDefault="0074153D" w:rsidP="00CE4D97">
      <w:r w:rsidRPr="000B71E3">
        <w:t>The following procedure using the Get service operation is supported:</w:t>
      </w:r>
    </w:p>
    <w:p w14:paraId="6A211B42" w14:textId="77777777" w:rsidR="005D7F7F" w:rsidRPr="000B71E3" w:rsidRDefault="0074153D" w:rsidP="005D7F7F">
      <w:r w:rsidRPr="000B71E3">
        <w:t>-</w:t>
      </w:r>
      <w:r w:rsidRPr="000B71E3">
        <w:tab/>
        <w:t xml:space="preserve">Authentication </w:t>
      </w:r>
      <w:r w:rsidR="004F0425" w:rsidRPr="000B71E3">
        <w:t>Information</w:t>
      </w:r>
      <w:r w:rsidRPr="000B71E3">
        <w:t xml:space="preserve"> Retrieval</w:t>
      </w:r>
    </w:p>
    <w:p w14:paraId="131FA5EB" w14:textId="77777777"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14:paraId="402CF446" w14:textId="77777777" w:rsidR="00945F36" w:rsidRPr="000B71E3" w:rsidRDefault="00945F36" w:rsidP="00945F36">
      <w:pPr>
        <w:pStyle w:val="Heading5"/>
      </w:pPr>
      <w:bookmarkStart w:id="104" w:name="_Toc20118563"/>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104"/>
    </w:p>
    <w:p w14:paraId="17A3FB59" w14:textId="77777777"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xml:space="preserve">] </w:t>
      </w:r>
      <w:r w:rsidR="000647B6">
        <w:t>clause</w:t>
      </w:r>
      <w:r w:rsidRPr="000B71E3">
        <w:t xml:space="preserv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14:paraId="08EE379D" w14:textId="77777777" w:rsidR="0074153D" w:rsidRPr="000B71E3" w:rsidRDefault="005D7F7F" w:rsidP="0074153D">
      <w:pPr>
        <w:pStyle w:val="TH"/>
      </w:pPr>
      <w:r w:rsidRPr="000B71E3">
        <w:object w:dxaOrig="8685" w:dyaOrig="2370" w14:anchorId="38EC6237">
          <v:shape id="_x0000_i1489" type="#_x0000_t75" style="width:433.25pt;height:118.35pt" o:ole="">
            <v:imagedata r:id="rId99" o:title=""/>
          </v:shape>
          <o:OLEObject Type="Embed" ProgID="Visio.Drawing.11" ShapeID="_x0000_i1489" DrawAspect="Content" ObjectID="_1630731931" r:id="rId100"/>
        </w:object>
      </w:r>
    </w:p>
    <w:p w14:paraId="64CE5281" w14:textId="77777777" w:rsidR="0074153D" w:rsidRPr="000B71E3" w:rsidRDefault="0074153D" w:rsidP="0074153D">
      <w:pPr>
        <w:pStyle w:val="TF"/>
      </w:pPr>
      <w:r w:rsidRPr="000B71E3">
        <w:t xml:space="preserve">Figure 5.4.2.2.2-1: NF service consumer requesting </w:t>
      </w:r>
      <w:r w:rsidR="004F0425" w:rsidRPr="000B71E3">
        <w:t>authentication information</w:t>
      </w:r>
    </w:p>
    <w:p w14:paraId="5A401A0B" w14:textId="77777777"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xml:space="preserve">) to the resource representing the UE's security information. </w:t>
      </w:r>
    </w:p>
    <w:p w14:paraId="68340983" w14:textId="77777777" w:rsidR="005D7F7F" w:rsidRPr="000B71E3" w:rsidRDefault="000D7A09" w:rsidP="005D7F7F">
      <w:pPr>
        <w:pStyle w:val="B1"/>
      </w:pPr>
      <w:r w:rsidRPr="000B71E3">
        <w:lastRenderedPageBreak/>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 xml:space="preserve">. </w:t>
      </w:r>
    </w:p>
    <w:p w14:paraId="2F5DC78C" w14:textId="77777777"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0B71E3">
        <w:rPr>
          <w:lang w:val="sv-SE"/>
        </w:rPr>
        <w:t xml:space="preserve"> </w:t>
      </w:r>
    </w:p>
    <w:p w14:paraId="3BBD2159" w14:textId="77777777"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B524DA" w14:textId="77777777" w:rsidR="005D7F7F" w:rsidRPr="000B71E3" w:rsidRDefault="005D7F7F" w:rsidP="005D7F7F">
      <w:pPr>
        <w:pStyle w:val="B1"/>
      </w:pPr>
    </w:p>
    <w:p w14:paraId="7D53B102" w14:textId="77777777" w:rsidR="0074153D" w:rsidRPr="000B71E3" w:rsidRDefault="0074153D" w:rsidP="000D7A09">
      <w:pPr>
        <w:pStyle w:val="B1"/>
      </w:pPr>
    </w:p>
    <w:p w14:paraId="0EBA968F" w14:textId="77777777" w:rsidR="008122BD" w:rsidRPr="000B71E3" w:rsidRDefault="008122BD" w:rsidP="008122BD">
      <w:pPr>
        <w:pStyle w:val="Heading4"/>
      </w:pPr>
      <w:bookmarkStart w:id="105" w:name="_Toc20118564"/>
      <w:r w:rsidRPr="000B71E3">
        <w:t>5.4.2.3</w:t>
      </w:r>
      <w:r w:rsidRPr="000B71E3">
        <w:tab/>
      </w:r>
      <w:r w:rsidR="00CB549E" w:rsidRPr="000B71E3">
        <w:t>ResultConfirmation</w:t>
      </w:r>
      <w:r w:rsidRPr="000B71E3">
        <w:t>Inform</w:t>
      </w:r>
      <w:bookmarkEnd w:id="105"/>
    </w:p>
    <w:p w14:paraId="272EB71B" w14:textId="77777777" w:rsidR="008122BD" w:rsidRPr="000B71E3" w:rsidRDefault="008122BD" w:rsidP="008122BD">
      <w:pPr>
        <w:pStyle w:val="Heading5"/>
      </w:pPr>
      <w:bookmarkStart w:id="106" w:name="_Toc20118565"/>
      <w:r w:rsidRPr="000B71E3">
        <w:t>5.4.2.3.1</w:t>
      </w:r>
      <w:r w:rsidRPr="000B71E3">
        <w:tab/>
        <w:t>General</w:t>
      </w:r>
      <w:bookmarkEnd w:id="106"/>
    </w:p>
    <w:p w14:paraId="46334167" w14:textId="77777777"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14:paraId="3760E7E8" w14:textId="77777777" w:rsidR="008122BD" w:rsidRPr="000B71E3" w:rsidRDefault="008122BD" w:rsidP="008122BD">
      <w:r w:rsidRPr="000B71E3">
        <w:t>-</w:t>
      </w:r>
      <w:r w:rsidRPr="000B71E3">
        <w:tab/>
        <w:t>Authentication Confirmation</w:t>
      </w:r>
    </w:p>
    <w:p w14:paraId="1BAD80CE" w14:textId="77777777" w:rsidR="008122BD" w:rsidRPr="000B71E3" w:rsidRDefault="008122BD" w:rsidP="008122BD">
      <w:pPr>
        <w:pStyle w:val="Heading5"/>
      </w:pPr>
      <w:bookmarkStart w:id="107" w:name="_Toc20118566"/>
      <w:r w:rsidRPr="000B71E3">
        <w:t>5.4.2.3.2</w:t>
      </w:r>
      <w:r w:rsidRPr="000B71E3">
        <w:tab/>
        <w:t>Authentication Confirmation</w:t>
      </w:r>
      <w:bookmarkEnd w:id="107"/>
    </w:p>
    <w:p w14:paraId="6A332A49" w14:textId="77777777" w:rsidR="008122BD" w:rsidRPr="000B71E3" w:rsidRDefault="008122BD" w:rsidP="008122BD">
      <w:r w:rsidRPr="000B71E3">
        <w:t xml:space="preserve">Figure 5.4.2.3.2-1 shows a scenario where the NF service consumer (AUSF) confirms the occurence of a successful or unsuccessful authentication to the UDM (see also 3GPP TS 33.501 [6] </w:t>
      </w:r>
      <w:r w:rsidR="000647B6">
        <w:t>clause</w:t>
      </w:r>
      <w:r w:rsidRPr="000B71E3">
        <w:t xml:space="preserve"> 6.1.4.1</w:t>
      </w:r>
      <w:r w:rsidR="00B61273">
        <w:t>a</w:t>
      </w:r>
      <w:r w:rsidRPr="000B71E3">
        <w:t>). The request contains the UE's identity (supi), and information about the authentication occurrence (AuthEvent).</w:t>
      </w:r>
    </w:p>
    <w:p w14:paraId="47EA2F5A" w14:textId="77777777" w:rsidR="008122BD" w:rsidRPr="000B71E3" w:rsidRDefault="00B61273" w:rsidP="008122BD">
      <w:pPr>
        <w:pStyle w:val="TH"/>
      </w:pPr>
      <w:r w:rsidRPr="000B71E3">
        <w:object w:dxaOrig="11621" w:dyaOrig="3200" w14:anchorId="2731037C">
          <v:shape id="_x0000_i1490" type="#_x0000_t75" style="width:484.6pt;height:132.75pt" o:ole="">
            <v:imagedata r:id="rId101" o:title=""/>
          </v:shape>
          <o:OLEObject Type="Embed" ProgID="Visio.Drawing.11" ShapeID="_x0000_i1490" DrawAspect="Content" ObjectID="_1630731932" r:id="rId102"/>
        </w:object>
      </w:r>
    </w:p>
    <w:p w14:paraId="518EE7E9" w14:textId="77777777" w:rsidR="008122BD" w:rsidRPr="000B71E3" w:rsidRDefault="008122BD" w:rsidP="008122BD">
      <w:pPr>
        <w:pStyle w:val="TF"/>
      </w:pPr>
      <w:r w:rsidRPr="000B71E3">
        <w:t>Figure 5.4.2.3.2-1: NF service consumer confirms UE authentication</w:t>
      </w:r>
    </w:p>
    <w:p w14:paraId="7263C7C2" w14:textId="77777777" w:rsidR="008122BD" w:rsidRPr="000B71E3" w:rsidRDefault="008122BD" w:rsidP="008122BD">
      <w:pPr>
        <w:pStyle w:val="B1"/>
      </w:pPr>
      <w:r w:rsidRPr="000B71E3">
        <w:t>1.</w:t>
      </w:r>
      <w:r w:rsidRPr="000B71E3">
        <w:tab/>
        <w:t xml:space="preserve">The NF service consumer sends a POST request to the resource representing the UE's authentication events. </w:t>
      </w:r>
    </w:p>
    <w:p w14:paraId="78F34FD0" w14:textId="77777777" w:rsidR="00B61273" w:rsidRDefault="008122BD" w:rsidP="00B61273">
      <w:pPr>
        <w:pStyle w:val="B1"/>
      </w:pPr>
      <w:r w:rsidRPr="000B71E3">
        <w:t>2</w:t>
      </w:r>
      <w:r w:rsidR="00B61273">
        <w:t>a</w:t>
      </w:r>
      <w:r w:rsidRPr="000B71E3">
        <w:t>.</w:t>
      </w:r>
      <w:r w:rsidRPr="000B71E3">
        <w:tab/>
      </w:r>
      <w:r w:rsidR="00B61273">
        <w:t>On success, t</w:t>
      </w:r>
      <w:r w:rsidRPr="000B71E3">
        <w:t xml:space="preserve">he UDM responds with "201 Created". </w:t>
      </w:r>
    </w:p>
    <w:p w14:paraId="2949E5F6" w14:textId="77777777"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14:paraId="1307CA8A" w14:textId="77777777" w:rsidR="000E5FAD" w:rsidRPr="000B71E3" w:rsidRDefault="000E5FAD" w:rsidP="000E5FAD">
      <w:pPr>
        <w:pStyle w:val="Heading2"/>
      </w:pPr>
      <w:bookmarkStart w:id="108" w:name="_Toc20118567"/>
      <w:r w:rsidRPr="000B71E3">
        <w:t>5.5</w:t>
      </w:r>
      <w:r w:rsidRPr="000B71E3">
        <w:tab/>
        <w:t>Nudm_EventExposure Service</w:t>
      </w:r>
      <w:bookmarkEnd w:id="108"/>
    </w:p>
    <w:p w14:paraId="2CF1BE24" w14:textId="77777777" w:rsidR="000E5FAD" w:rsidRPr="000B71E3" w:rsidRDefault="000E5FAD" w:rsidP="000E5FAD">
      <w:pPr>
        <w:pStyle w:val="Heading3"/>
      </w:pPr>
      <w:bookmarkStart w:id="109" w:name="_Toc20118568"/>
      <w:r w:rsidRPr="000B71E3">
        <w:t>5.5.1</w:t>
      </w:r>
      <w:r w:rsidRPr="000B71E3">
        <w:tab/>
        <w:t>Service Description</w:t>
      </w:r>
      <w:bookmarkEnd w:id="109"/>
    </w:p>
    <w:p w14:paraId="511832C9" w14:textId="77777777" w:rsidR="00D55D0A" w:rsidRPr="000B71E3" w:rsidRDefault="007D46C4" w:rsidP="007D46C4">
      <w:r w:rsidRPr="000B71E3">
        <w:t>See 3GPP TS 23.501 [2] table 7.2.5-1.</w:t>
      </w:r>
    </w:p>
    <w:p w14:paraId="28611C57" w14:textId="77777777" w:rsidR="000E5FAD" w:rsidRPr="000B71E3" w:rsidRDefault="000E5FAD" w:rsidP="000E5FAD">
      <w:pPr>
        <w:pStyle w:val="Heading3"/>
      </w:pPr>
      <w:bookmarkStart w:id="110" w:name="_Toc20118569"/>
      <w:r w:rsidRPr="000B71E3">
        <w:t>5.5.2</w:t>
      </w:r>
      <w:r w:rsidRPr="000B71E3">
        <w:tab/>
        <w:t>Service Operations</w:t>
      </w:r>
      <w:bookmarkEnd w:id="110"/>
    </w:p>
    <w:p w14:paraId="30890ED9" w14:textId="77777777" w:rsidR="007D46C4" w:rsidRPr="000B71E3" w:rsidRDefault="000E5FAD" w:rsidP="007D46C4">
      <w:pPr>
        <w:pStyle w:val="Heading4"/>
      </w:pPr>
      <w:bookmarkStart w:id="111" w:name="_Toc20118570"/>
      <w:r w:rsidRPr="000B71E3">
        <w:t>5.5.2.1</w:t>
      </w:r>
      <w:r w:rsidRPr="000B71E3">
        <w:tab/>
        <w:t>Introduction</w:t>
      </w:r>
      <w:bookmarkEnd w:id="111"/>
    </w:p>
    <w:p w14:paraId="150B5B20" w14:textId="77777777" w:rsidR="007D46C4" w:rsidRPr="000B71E3" w:rsidRDefault="007D46C4" w:rsidP="007D46C4">
      <w:r w:rsidRPr="000B71E3">
        <w:t>For the Nudm_EventExposure service the following service operations are defined:</w:t>
      </w:r>
    </w:p>
    <w:p w14:paraId="6FB38841" w14:textId="77777777" w:rsidR="007D46C4" w:rsidRPr="000B71E3" w:rsidRDefault="007D46C4" w:rsidP="007D46C4">
      <w:pPr>
        <w:pStyle w:val="B1"/>
      </w:pPr>
      <w:r w:rsidRPr="000B71E3">
        <w:lastRenderedPageBreak/>
        <w:t>-</w:t>
      </w:r>
      <w:r w:rsidRPr="000B71E3">
        <w:tab/>
        <w:t>Subscribe</w:t>
      </w:r>
    </w:p>
    <w:p w14:paraId="557F1734" w14:textId="77777777" w:rsidR="007D46C4" w:rsidRPr="000B71E3" w:rsidRDefault="007D46C4" w:rsidP="007D46C4">
      <w:pPr>
        <w:pStyle w:val="B1"/>
      </w:pPr>
      <w:r w:rsidRPr="000B71E3">
        <w:t>-</w:t>
      </w:r>
      <w:r w:rsidRPr="000B71E3">
        <w:tab/>
        <w:t>Unsubscribe</w:t>
      </w:r>
    </w:p>
    <w:p w14:paraId="07AA0DD2" w14:textId="77777777" w:rsidR="005D483E" w:rsidRDefault="007D46C4" w:rsidP="005D483E">
      <w:pPr>
        <w:pStyle w:val="B1"/>
        <w:rPr>
          <w:lang w:eastAsia="zh-CN"/>
        </w:rPr>
      </w:pPr>
      <w:r w:rsidRPr="000B71E3">
        <w:t>-</w:t>
      </w:r>
      <w:r w:rsidRPr="000B71E3">
        <w:tab/>
        <w:t>Notify</w:t>
      </w:r>
    </w:p>
    <w:p w14:paraId="21E0E24B" w14:textId="77777777" w:rsidR="007D46C4" w:rsidRPr="000B71E3" w:rsidRDefault="005D483E" w:rsidP="005D483E">
      <w:pPr>
        <w:pStyle w:val="B1"/>
      </w:pPr>
      <w:r>
        <w:rPr>
          <w:rFonts w:hint="eastAsia"/>
          <w:lang w:eastAsia="zh-CN"/>
        </w:rPr>
        <w:t>-</w:t>
      </w:r>
      <w:r>
        <w:rPr>
          <w:rFonts w:hint="eastAsia"/>
          <w:lang w:eastAsia="zh-CN"/>
        </w:rPr>
        <w:tab/>
        <w:t>ModifySubscription</w:t>
      </w:r>
    </w:p>
    <w:p w14:paraId="4B562924" w14:textId="77777777" w:rsidR="007D46C4" w:rsidRPr="000B71E3" w:rsidRDefault="007D46C4" w:rsidP="007D46C4">
      <w:r w:rsidRPr="000B71E3">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14:paraId="4375385F" w14:textId="77777777"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03007CBE" w14:textId="77777777"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44BE2B89" w14:textId="77777777" w:rsidR="005D483E" w:rsidRPr="000B71E3" w:rsidRDefault="005D483E" w:rsidP="005D483E">
      <w:r w:rsidRPr="000B71E3">
        <w:t xml:space="preserve">The Nudm_EventExposure service is also used by the subscribed consumer NFs (e.g. NEF) to </w:t>
      </w:r>
      <w:r>
        <w:rPr>
          <w:lang w:eastAsia="zh-CN"/>
        </w:rPr>
        <w:t>modify an existing subscription by means of the ModifySubscription service operation.</w:t>
      </w:r>
    </w:p>
    <w:p w14:paraId="4E990E8C" w14:textId="77777777" w:rsidR="007D46C4" w:rsidRPr="000B71E3" w:rsidRDefault="007D46C4" w:rsidP="007D46C4">
      <w:r w:rsidRPr="000B71E3">
        <w:t xml:space="preserve">For details see 3GPP TS 23.502 [3] </w:t>
      </w:r>
      <w:r w:rsidR="000647B6">
        <w:t>clause</w:t>
      </w:r>
      <w:r w:rsidRPr="000B71E3">
        <w:t xml:space="preserve"> 4.15.</w:t>
      </w:r>
    </w:p>
    <w:p w14:paraId="60CFF14A" w14:textId="77777777" w:rsidR="000E5FAD" w:rsidRPr="000B71E3" w:rsidRDefault="000E5FAD" w:rsidP="000E5FAD">
      <w:pPr>
        <w:pStyle w:val="Heading4"/>
      </w:pPr>
      <w:bookmarkStart w:id="112" w:name="_Toc20118571"/>
      <w:r w:rsidRPr="000B71E3">
        <w:t>5.5.2.2</w:t>
      </w:r>
      <w:r w:rsidRPr="000B71E3">
        <w:tab/>
        <w:t>Subscribe</w:t>
      </w:r>
      <w:bookmarkEnd w:id="112"/>
    </w:p>
    <w:p w14:paraId="24689B52" w14:textId="77777777" w:rsidR="007D46C4" w:rsidRPr="000B71E3" w:rsidRDefault="000E5FAD" w:rsidP="007D46C4">
      <w:pPr>
        <w:pStyle w:val="Heading5"/>
      </w:pPr>
      <w:bookmarkStart w:id="113" w:name="_Toc20118572"/>
      <w:r w:rsidRPr="000B71E3">
        <w:t>5.5.2.2.1</w:t>
      </w:r>
      <w:r w:rsidRPr="000B71E3">
        <w:tab/>
        <w:t>General</w:t>
      </w:r>
      <w:bookmarkEnd w:id="113"/>
    </w:p>
    <w:p w14:paraId="5C1B60CB" w14:textId="77777777" w:rsidR="007D46C4" w:rsidRPr="000B71E3" w:rsidRDefault="007D46C4" w:rsidP="007D46C4">
      <w:r w:rsidRPr="000B71E3">
        <w:t>The following procedures using the Subscribe service operation are supported:</w:t>
      </w:r>
    </w:p>
    <w:p w14:paraId="215D3AF1" w14:textId="77777777" w:rsidR="000E5FAD" w:rsidRPr="000B71E3" w:rsidRDefault="007D46C4" w:rsidP="004B059C">
      <w:pPr>
        <w:pStyle w:val="B1"/>
      </w:pPr>
      <w:r w:rsidRPr="000B71E3">
        <w:t>-</w:t>
      </w:r>
      <w:r w:rsidRPr="000B71E3">
        <w:tab/>
        <w:t>Subscribe to Notification of event occurrence</w:t>
      </w:r>
    </w:p>
    <w:p w14:paraId="10AAF84F" w14:textId="77777777" w:rsidR="000E5FAD" w:rsidRPr="000B71E3" w:rsidRDefault="000E5FAD" w:rsidP="000E5FAD">
      <w:pPr>
        <w:pStyle w:val="Heading5"/>
      </w:pPr>
      <w:bookmarkStart w:id="114" w:name="_Toc20118573"/>
      <w:r w:rsidRPr="000B71E3">
        <w:t>5.5.2.2.2</w:t>
      </w:r>
      <w:r w:rsidRPr="000B71E3">
        <w:tab/>
      </w:r>
      <w:r w:rsidR="00A62F61" w:rsidRPr="000B71E3">
        <w:t>Subscription to Notification of event occurrence</w:t>
      </w:r>
      <w:bookmarkEnd w:id="114"/>
    </w:p>
    <w:p w14:paraId="0A04B07D" w14:textId="77777777"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14:paraId="70F37151" w14:textId="77777777" w:rsidR="00A62F61" w:rsidRPr="000B71E3" w:rsidRDefault="00410AF4" w:rsidP="00A62F61">
      <w:pPr>
        <w:pStyle w:val="TH"/>
      </w:pPr>
      <w:r w:rsidRPr="000B71E3">
        <w:object w:dxaOrig="8714" w:dyaOrig="2400" w14:anchorId="5BE7CC24">
          <v:shape id="_x0000_i1491" type="#_x0000_t75" style="width:434.5pt;height:120.2pt" o:ole="">
            <v:imagedata r:id="rId103" o:title=""/>
          </v:shape>
          <o:OLEObject Type="Embed" ProgID="Visio.Drawing.11" ShapeID="_x0000_i1491" DrawAspect="Content" ObjectID="_1630731933" r:id="rId104"/>
        </w:object>
      </w:r>
    </w:p>
    <w:p w14:paraId="25BF2E1D" w14:textId="77777777" w:rsidR="00A62F61" w:rsidRPr="000B71E3" w:rsidRDefault="00A62F61" w:rsidP="00A62F61">
      <w:pPr>
        <w:pStyle w:val="TF"/>
      </w:pPr>
      <w:r w:rsidRPr="000B71E3">
        <w:t>Figure 5.5.2.2.2-1: NF service consumer subscribes to notifications</w:t>
      </w:r>
    </w:p>
    <w:p w14:paraId="3258CB74" w14:textId="77777777"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14:paraId="1381EE78" w14:textId="77777777"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14:paraId="7AA63673" w14:textId="77777777" w:rsidR="005175D0" w:rsidRPr="000B71E3" w:rsidRDefault="005175D0" w:rsidP="005175D0">
      <w:pPr>
        <w:pStyle w:val="B2"/>
      </w:pPr>
      <w:r w:rsidRPr="000B71E3">
        <w:lastRenderedPageBreak/>
        <w:t>-</w:t>
      </w:r>
      <w:r w:rsidRPr="000B71E3">
        <w:tab/>
        <w:t>The "maxNumOfReports" in the "</w:t>
      </w:r>
      <w:r w:rsidRPr="000B71E3">
        <w:rPr>
          <w:rFonts w:hint="eastAsia"/>
        </w:rPr>
        <w:t>reportingOptions</w:t>
      </w:r>
      <w:r w:rsidRPr="000B71E3">
        <w:t>" IE shall be applicable to each UE in the group;</w:t>
      </w:r>
    </w:p>
    <w:p w14:paraId="5583D735" w14:textId="77777777"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xml:space="preserve">" IE. </w:t>
      </w:r>
    </w:p>
    <w:p w14:paraId="3DE3E8CA" w14:textId="77777777" w:rsidR="003D2204" w:rsidRDefault="005175D0" w:rsidP="003D2204">
      <w:pPr>
        <w:pStyle w:val="B1"/>
        <w:ind w:hanging="1"/>
      </w:pPr>
      <w:r w:rsidRPr="000B71E3">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w:t>
      </w:r>
      <w:r w:rsidR="000647B6">
        <w:t>clause</w:t>
      </w:r>
      <w:r w:rsidRPr="000B71E3">
        <w:t> 5.5.2.3.2).</w:t>
      </w:r>
      <w:r w:rsidR="003D2204" w:rsidRPr="003D2204">
        <w:t xml:space="preserve"> </w:t>
      </w:r>
    </w:p>
    <w:p w14:paraId="6B6673BC" w14:textId="77777777"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5472D1C8" w14:textId="77777777"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14:paraId="53E6C171" w14:textId="77777777"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14:paraId="5697F972" w14:textId="77777777" w:rsidR="00410AF4" w:rsidRPr="000B71E3" w:rsidRDefault="00410AF4" w:rsidP="006E5C09">
      <w:r w:rsidRPr="000B71E3">
        <w:t xml:space="preserve">On failure, the appropriate HTTP status code indicating the error shall be returned and appropriate additional error information should be returned in the </w:t>
      </w:r>
      <w:r w:rsidR="005D483E">
        <w:t>POST</w:t>
      </w:r>
      <w:r w:rsidRPr="000B71E3">
        <w:t xml:space="preserve"> response body.</w:t>
      </w:r>
    </w:p>
    <w:p w14:paraId="1F496BC0" w14:textId="77777777" w:rsidR="00A27C71" w:rsidRDefault="00A27C71" w:rsidP="00A27C71">
      <w:pPr>
        <w:pStyle w:val="Heading5"/>
      </w:pPr>
      <w:bookmarkStart w:id="115" w:name="_Toc20118574"/>
      <w:r>
        <w:rPr>
          <w:rFonts w:hint="eastAsia"/>
        </w:rPr>
        <w:t>5</w:t>
      </w:r>
      <w:r>
        <w:t>.5.2.2.3</w:t>
      </w:r>
      <w:r>
        <w:tab/>
      </w:r>
      <w:r w:rsidR="005D483E">
        <w:t>Void</w:t>
      </w:r>
      <w:bookmarkEnd w:id="115"/>
    </w:p>
    <w:p w14:paraId="5EB7565A" w14:textId="77777777" w:rsidR="000E5FAD" w:rsidRPr="000B71E3" w:rsidRDefault="000E5FAD" w:rsidP="000E5FAD">
      <w:pPr>
        <w:pStyle w:val="Heading4"/>
      </w:pPr>
      <w:bookmarkStart w:id="116" w:name="_Toc20118575"/>
      <w:r w:rsidRPr="000B71E3">
        <w:t>5.5.2.3</w:t>
      </w:r>
      <w:r w:rsidRPr="000B71E3">
        <w:tab/>
        <w:t>Unsubscribe</w:t>
      </w:r>
      <w:bookmarkEnd w:id="116"/>
    </w:p>
    <w:p w14:paraId="3A789DFA" w14:textId="77777777" w:rsidR="007D46C4" w:rsidRPr="000B71E3" w:rsidRDefault="000E5FAD" w:rsidP="007D46C4">
      <w:pPr>
        <w:pStyle w:val="Heading5"/>
      </w:pPr>
      <w:bookmarkStart w:id="117" w:name="_Toc20118576"/>
      <w:r w:rsidRPr="000B71E3">
        <w:t>5.5.2.3.1</w:t>
      </w:r>
      <w:r w:rsidRPr="000B71E3">
        <w:tab/>
        <w:t>General</w:t>
      </w:r>
      <w:bookmarkEnd w:id="117"/>
      <w:r w:rsidR="007D46C4" w:rsidRPr="000B71E3">
        <w:t xml:space="preserve"> </w:t>
      </w:r>
    </w:p>
    <w:p w14:paraId="40514D26" w14:textId="77777777" w:rsidR="007D46C4" w:rsidRPr="000B71E3" w:rsidRDefault="007D46C4" w:rsidP="007D46C4">
      <w:r w:rsidRPr="000B71E3">
        <w:t>The following procedures using the Unsubscribe service operation are supported:</w:t>
      </w:r>
    </w:p>
    <w:p w14:paraId="0A096FAB" w14:textId="77777777" w:rsidR="000E5FAD" w:rsidRPr="000B71E3" w:rsidRDefault="007D46C4" w:rsidP="004B059C">
      <w:pPr>
        <w:pStyle w:val="B1"/>
      </w:pPr>
      <w:r w:rsidRPr="000B71E3">
        <w:t>-</w:t>
      </w:r>
      <w:r w:rsidRPr="000B71E3">
        <w:tab/>
        <w:t>Unsubscribe to Notifications of event occurrence</w:t>
      </w:r>
    </w:p>
    <w:p w14:paraId="270DA3D4" w14:textId="77777777" w:rsidR="000E5FAD" w:rsidRPr="000B71E3" w:rsidRDefault="000E5FAD" w:rsidP="000E5FAD">
      <w:pPr>
        <w:pStyle w:val="Heading5"/>
      </w:pPr>
      <w:bookmarkStart w:id="118" w:name="_Toc20118577"/>
      <w:r w:rsidRPr="000B71E3">
        <w:t>5.5.2.3.2</w:t>
      </w:r>
      <w:r w:rsidRPr="000B71E3">
        <w:tab/>
      </w:r>
      <w:r w:rsidR="00AB01EC" w:rsidRPr="000B71E3">
        <w:t>Unsubscribe to notifications of event occurrence</w:t>
      </w:r>
      <w:bookmarkEnd w:id="118"/>
    </w:p>
    <w:p w14:paraId="5152B20A" w14:textId="77777777" w:rsidR="00AB01EC" w:rsidRPr="000B71E3" w:rsidRDefault="00AB01EC" w:rsidP="00AB01EC">
      <w:r w:rsidRPr="000B71E3">
        <w:t>Figure 5.</w:t>
      </w:r>
      <w:r w:rsidR="00DC7B40">
        <w:t>5</w:t>
      </w:r>
      <w:r w:rsidRPr="000B71E3">
        <w:t>.2.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14:paraId="6C85020C" w14:textId="77777777" w:rsidR="00AB01EC" w:rsidRPr="000B71E3" w:rsidRDefault="00646ED5" w:rsidP="00AB01EC">
      <w:pPr>
        <w:pStyle w:val="TH"/>
      </w:pPr>
      <w:r w:rsidRPr="000B71E3">
        <w:object w:dxaOrig="8714" w:dyaOrig="2400" w14:anchorId="3C007802">
          <v:shape id="_x0000_i1492" type="#_x0000_t75" style="width:434.5pt;height:120.2pt" o:ole="">
            <v:imagedata r:id="rId105" o:title=""/>
          </v:shape>
          <o:OLEObject Type="Embed" ProgID="Visio.Drawing.11" ShapeID="_x0000_i1492" DrawAspect="Content" ObjectID="_1630731934" r:id="rId106"/>
        </w:object>
      </w:r>
    </w:p>
    <w:p w14:paraId="5F193722" w14:textId="77777777" w:rsidR="00AB01EC" w:rsidRPr="000B71E3" w:rsidRDefault="00AB01EC" w:rsidP="00AB01EC">
      <w:pPr>
        <w:pStyle w:val="TF"/>
      </w:pPr>
      <w:r w:rsidRPr="000B71E3">
        <w:t>Figure 5.</w:t>
      </w:r>
      <w:r w:rsidR="00DC7B40">
        <w:t>5</w:t>
      </w:r>
      <w:r w:rsidRPr="000B71E3">
        <w:t>.2.</w:t>
      </w:r>
      <w:r w:rsidR="00646ED5" w:rsidRPr="000B71E3">
        <w:t>3</w:t>
      </w:r>
      <w:r w:rsidRPr="000B71E3">
        <w:t>.2-1: NF service consumer unsubscribes to notifications</w:t>
      </w:r>
    </w:p>
    <w:p w14:paraId="6564EBD7" w14:textId="77777777"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14:paraId="6BB884CC" w14:textId="77777777"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14:paraId="20CB8351" w14:textId="77777777" w:rsidR="00DD677E" w:rsidRPr="000B71E3" w:rsidRDefault="00CD1882" w:rsidP="00DD677E">
      <w:pPr>
        <w:pStyle w:val="B1"/>
      </w:pPr>
      <w:r w:rsidRPr="000B71E3">
        <w:lastRenderedPageBreak/>
        <w:t>2b.</w:t>
      </w:r>
      <w:r w:rsidRPr="000B71E3">
        <w:tab/>
        <w:t>If there is no valid subscription available (e.g. due to an unknown SubscriptionId value), HTTP status code "404 Not Found" shall be returned including additional error information in the response body (in the "ProblemDetails" element).</w:t>
      </w:r>
      <w:r w:rsidR="00DD677E" w:rsidRPr="000B71E3">
        <w:t xml:space="preserve"> </w:t>
      </w:r>
    </w:p>
    <w:p w14:paraId="3A7981FC" w14:textId="77777777" w:rsidR="00DD677E" w:rsidRPr="000B71E3" w:rsidRDefault="00DD677E" w:rsidP="006E5C09">
      <w:r w:rsidRPr="000B71E3">
        <w:t>On failure, the appropriate HTTP status code indicating the error shall be returned and appropriate additional error information should be returned in the DELETE response body.</w:t>
      </w:r>
    </w:p>
    <w:p w14:paraId="627C65EE" w14:textId="77777777" w:rsidR="00AB01EC" w:rsidRPr="000B71E3" w:rsidRDefault="00AB01EC" w:rsidP="00CD1882">
      <w:pPr>
        <w:pStyle w:val="B1"/>
      </w:pPr>
    </w:p>
    <w:p w14:paraId="595F3CF1" w14:textId="77777777" w:rsidR="000E5FAD" w:rsidRPr="000B71E3" w:rsidRDefault="000E5FAD" w:rsidP="000E5FAD">
      <w:pPr>
        <w:pStyle w:val="Heading4"/>
      </w:pPr>
      <w:bookmarkStart w:id="119" w:name="_Toc20118578"/>
      <w:r w:rsidRPr="000B71E3">
        <w:t>5.5.2.4</w:t>
      </w:r>
      <w:r w:rsidRPr="000B71E3">
        <w:tab/>
        <w:t>Notify</w:t>
      </w:r>
      <w:bookmarkEnd w:id="119"/>
    </w:p>
    <w:p w14:paraId="35B1CF74" w14:textId="77777777" w:rsidR="007D46C4" w:rsidRPr="000B71E3" w:rsidRDefault="000E5FAD" w:rsidP="007D46C4">
      <w:pPr>
        <w:pStyle w:val="Heading5"/>
      </w:pPr>
      <w:bookmarkStart w:id="120" w:name="_Toc20118579"/>
      <w:r w:rsidRPr="000B71E3">
        <w:t>5.5.2.4.1</w:t>
      </w:r>
      <w:r w:rsidRPr="000B71E3">
        <w:tab/>
        <w:t>General</w:t>
      </w:r>
      <w:bookmarkEnd w:id="120"/>
    </w:p>
    <w:p w14:paraId="0170702F" w14:textId="77777777" w:rsidR="007D46C4" w:rsidRPr="000B71E3" w:rsidRDefault="007D46C4" w:rsidP="007D46C4">
      <w:r w:rsidRPr="000B71E3">
        <w:t>The following procedures using the Notify service operation are supported:</w:t>
      </w:r>
    </w:p>
    <w:p w14:paraId="518C62C9" w14:textId="77777777" w:rsidR="007D46C4" w:rsidRPr="000B71E3" w:rsidRDefault="007D46C4" w:rsidP="007D46C4">
      <w:pPr>
        <w:pStyle w:val="B1"/>
      </w:pPr>
      <w:r w:rsidRPr="000B71E3">
        <w:t>-</w:t>
      </w:r>
      <w:r w:rsidRPr="000B71E3">
        <w:tab/>
        <w:t>Event Occurrence Notification</w:t>
      </w:r>
    </w:p>
    <w:p w14:paraId="11B69D34" w14:textId="77777777" w:rsidR="000E5FAD" w:rsidRPr="000B71E3" w:rsidRDefault="000E5FAD" w:rsidP="000E5FAD">
      <w:pPr>
        <w:pStyle w:val="Heading5"/>
      </w:pPr>
      <w:bookmarkStart w:id="121" w:name="_Toc20118580"/>
      <w:r w:rsidRPr="000B71E3">
        <w:t>5.5.2.4.2</w:t>
      </w:r>
      <w:r w:rsidRPr="000B71E3">
        <w:tab/>
      </w:r>
      <w:r w:rsidR="00B90934" w:rsidRPr="000B71E3">
        <w:t>Event Occurrence Notification</w:t>
      </w:r>
      <w:bookmarkEnd w:id="121"/>
    </w:p>
    <w:p w14:paraId="25B98D36" w14:textId="77777777" w:rsidR="007156D2" w:rsidRPr="000B71E3" w:rsidRDefault="007156D2" w:rsidP="007156D2">
      <w:r w:rsidRPr="000B71E3">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0647B6">
        <w:t>clause</w:t>
      </w:r>
      <w:r w:rsidRPr="000B71E3">
        <w:t xml:space="preserve"> 6.4.6.2.2).</w:t>
      </w:r>
    </w:p>
    <w:p w14:paraId="5A6B28BB" w14:textId="77777777" w:rsidR="007156D2" w:rsidRPr="000B71E3" w:rsidRDefault="007156D2" w:rsidP="007156D2">
      <w:pPr>
        <w:pStyle w:val="TH"/>
      </w:pPr>
      <w:r w:rsidRPr="000B71E3">
        <w:object w:dxaOrig="8714" w:dyaOrig="2339" w14:anchorId="55163AD9">
          <v:shape id="_x0000_i1493" type="#_x0000_t75" style="width:434.5pt;height:116.45pt" o:ole="">
            <v:imagedata r:id="rId107" o:title=""/>
          </v:shape>
          <o:OLEObject Type="Embed" ProgID="Visio.Drawing.11" ShapeID="_x0000_i1493" DrawAspect="Content" ObjectID="_1630731935" r:id="rId108"/>
        </w:object>
      </w:r>
    </w:p>
    <w:p w14:paraId="33850C09" w14:textId="77777777" w:rsidR="007156D2" w:rsidRPr="000B71E3" w:rsidRDefault="007156D2" w:rsidP="007156D2">
      <w:pPr>
        <w:pStyle w:val="TF"/>
      </w:pPr>
      <w:r w:rsidRPr="000B71E3">
        <w:t>Figure 5.5.2.4.2-1: Event Occurrence Notification</w:t>
      </w:r>
    </w:p>
    <w:p w14:paraId="122B9734" w14:textId="77777777"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14:paraId="2D5468E1" w14:textId="77777777"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r w:rsidR="00DD677E" w:rsidRPr="000B71E3">
        <w:t xml:space="preserve"> </w:t>
      </w:r>
    </w:p>
    <w:p w14:paraId="1A48420D" w14:textId="77777777"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1ABD0B" w14:textId="77777777" w:rsidR="005D483E" w:rsidRPr="000B71E3" w:rsidRDefault="005D483E" w:rsidP="005D483E">
      <w:pPr>
        <w:pStyle w:val="Heading4"/>
      </w:pPr>
      <w:bookmarkStart w:id="122" w:name="_Toc20118581"/>
      <w:r w:rsidRPr="000B71E3">
        <w:t>5.</w:t>
      </w:r>
      <w:r>
        <w:rPr>
          <w:rFonts w:hint="eastAsia"/>
          <w:lang w:eastAsia="zh-CN"/>
        </w:rPr>
        <w:t>5</w:t>
      </w:r>
      <w:r w:rsidRPr="000B71E3">
        <w:t>.2.</w:t>
      </w:r>
      <w:r>
        <w:rPr>
          <w:rFonts w:hint="eastAsia"/>
          <w:lang w:eastAsia="zh-CN"/>
        </w:rPr>
        <w:t>5</w:t>
      </w:r>
      <w:r w:rsidRPr="000B71E3">
        <w:tab/>
      </w:r>
      <w:r>
        <w:rPr>
          <w:rFonts w:hint="eastAsia"/>
          <w:lang w:eastAsia="zh-CN"/>
        </w:rPr>
        <w:t>ModifySubscription</w:t>
      </w:r>
      <w:bookmarkEnd w:id="122"/>
    </w:p>
    <w:p w14:paraId="59D34468" w14:textId="77777777" w:rsidR="005D483E" w:rsidRPr="000B71E3" w:rsidRDefault="005D483E" w:rsidP="005D483E">
      <w:pPr>
        <w:pStyle w:val="Heading5"/>
      </w:pPr>
      <w:bookmarkStart w:id="123" w:name="_Toc20118582"/>
      <w:r w:rsidRPr="000B71E3">
        <w:t>5.</w:t>
      </w:r>
      <w:r>
        <w:rPr>
          <w:rFonts w:hint="eastAsia"/>
          <w:lang w:eastAsia="zh-CN"/>
        </w:rPr>
        <w:t>5</w:t>
      </w:r>
      <w:r w:rsidRPr="000B71E3">
        <w:t>.2.</w:t>
      </w:r>
      <w:r>
        <w:rPr>
          <w:rFonts w:hint="eastAsia"/>
          <w:lang w:eastAsia="zh-CN"/>
        </w:rPr>
        <w:t>5</w:t>
      </w:r>
      <w:r w:rsidRPr="000B71E3">
        <w:t>.1</w:t>
      </w:r>
      <w:r w:rsidRPr="000B71E3">
        <w:tab/>
        <w:t>General</w:t>
      </w:r>
      <w:bookmarkEnd w:id="123"/>
    </w:p>
    <w:p w14:paraId="18F43BD3" w14:textId="77777777" w:rsidR="005D483E" w:rsidRPr="000B71E3" w:rsidRDefault="005D483E" w:rsidP="005D483E">
      <w:r w:rsidRPr="000B71E3">
        <w:t xml:space="preserve">The following procedures using the </w:t>
      </w:r>
      <w:r>
        <w:t>ModifySubscription</w:t>
      </w:r>
      <w:r w:rsidRPr="000B71E3">
        <w:t xml:space="preserve"> service operation are supported:</w:t>
      </w:r>
    </w:p>
    <w:p w14:paraId="6CA7D2A9" w14:textId="77777777" w:rsidR="005D483E" w:rsidRPr="000B71E3" w:rsidRDefault="005D483E" w:rsidP="005D483E">
      <w:pPr>
        <w:pStyle w:val="B1"/>
      </w:pPr>
      <w:r w:rsidRPr="000B71E3">
        <w:t>-</w:t>
      </w:r>
      <w:r w:rsidRPr="000B71E3">
        <w:tab/>
      </w:r>
      <w:r>
        <w:t>Modification of a</w:t>
      </w:r>
      <w:r>
        <w:rPr>
          <w:rFonts w:hint="eastAsia"/>
          <w:lang w:eastAsia="zh-CN"/>
        </w:rPr>
        <w:t>n</w:t>
      </w:r>
      <w:r>
        <w:t xml:space="preserve"> </w:t>
      </w:r>
      <w:r>
        <w:rPr>
          <w:rFonts w:hint="eastAsia"/>
          <w:lang w:eastAsia="zh-CN"/>
        </w:rPr>
        <w:t>EE-</w:t>
      </w:r>
      <w:r w:rsidRPr="000B71E3">
        <w:t xml:space="preserve">Subscription to notification of </w:t>
      </w:r>
      <w:r>
        <w:rPr>
          <w:rFonts w:hint="eastAsia"/>
          <w:lang w:eastAsia="zh-CN"/>
        </w:rPr>
        <w:t>events</w:t>
      </w:r>
    </w:p>
    <w:p w14:paraId="7D498265" w14:textId="77777777" w:rsidR="005D483E" w:rsidRDefault="005D483E" w:rsidP="005D483E">
      <w:pPr>
        <w:pStyle w:val="Heading5"/>
      </w:pPr>
      <w:bookmarkStart w:id="124" w:name="_Toc20118583"/>
      <w:r>
        <w:rPr>
          <w:rFonts w:hint="eastAsia"/>
        </w:rPr>
        <w:t>5</w:t>
      </w:r>
      <w:r>
        <w:t>.</w:t>
      </w:r>
      <w:r>
        <w:rPr>
          <w:rFonts w:hint="eastAsia"/>
          <w:lang w:eastAsia="zh-CN"/>
        </w:rPr>
        <w:t>5</w:t>
      </w:r>
      <w:r>
        <w:t>.2.</w:t>
      </w:r>
      <w:r>
        <w:rPr>
          <w:rFonts w:hint="eastAsia"/>
          <w:lang w:eastAsia="zh-CN"/>
        </w:rPr>
        <w:t>5</w:t>
      </w:r>
      <w:r>
        <w:t>.</w:t>
      </w:r>
      <w:r>
        <w:rPr>
          <w:rFonts w:hint="eastAsia"/>
          <w:lang w:eastAsia="zh-CN"/>
        </w:rPr>
        <w:t>2</w:t>
      </w:r>
      <w:r>
        <w:tab/>
        <w:t>Modification of a subscription</w:t>
      </w:r>
      <w:bookmarkEnd w:id="124"/>
    </w:p>
    <w:p w14:paraId="081C5734" w14:textId="77777777" w:rsidR="005D483E" w:rsidRDefault="005D483E" w:rsidP="005D483E">
      <w:r>
        <w:t>The service operation is invoked by a NF Service Consumer, e.g. NEF, towards the UDM</w:t>
      </w:r>
      <w:r w:rsidRPr="00FF1309">
        <w:rPr>
          <w:rFonts w:hint="eastAsia"/>
          <w:lang w:eastAsia="ko-KR"/>
        </w:rPr>
        <w:t xml:space="preserve">, </w:t>
      </w:r>
      <w:r>
        <w:t>when it needs to modify an existing subscription previously created by itself at the UDM.</w:t>
      </w:r>
    </w:p>
    <w:p w14:paraId="424A18C4" w14:textId="77777777" w:rsidR="005D483E" w:rsidRDefault="005D483E" w:rsidP="005D483E">
      <w:r>
        <w:t xml:space="preserve">The NF Service Consumer shall modify the subscription by using HTTP method PATCH with the URI of the individual subscription resource (see </w:t>
      </w:r>
      <w:r w:rsidR="000647B6">
        <w:t>clause</w:t>
      </w:r>
      <w:r>
        <w:t xml:space="preserve"> 6.4.3.3) to be modified.</w:t>
      </w:r>
    </w:p>
    <w:p w14:paraId="2FA4FDDB" w14:textId="77777777" w:rsidR="005D483E" w:rsidRPr="00734100" w:rsidRDefault="005D483E" w:rsidP="005D483E"/>
    <w:p w14:paraId="67AB8E8D" w14:textId="77777777" w:rsidR="005D483E" w:rsidRDefault="005D483E" w:rsidP="005D483E">
      <w:pPr>
        <w:pStyle w:val="TH"/>
      </w:pPr>
      <w:r w:rsidRPr="000B71E3">
        <w:object w:dxaOrig="8700" w:dyaOrig="2377" w14:anchorId="0C5ADCCF">
          <v:shape id="_x0000_i1494" type="#_x0000_t75" style="width:433.9pt;height:118.95pt" o:ole="">
            <v:imagedata r:id="rId109" o:title=""/>
          </v:shape>
          <o:OLEObject Type="Embed" ProgID="Visio.Drawing.11" ShapeID="_x0000_i1494" DrawAspect="Content" ObjectID="_1630731936" r:id="rId110"/>
        </w:object>
      </w:r>
    </w:p>
    <w:p w14:paraId="664E8DA9" w14:textId="77777777" w:rsidR="005D483E" w:rsidRPr="000B71E3" w:rsidRDefault="005D483E" w:rsidP="005D483E">
      <w:pPr>
        <w:pStyle w:val="TF"/>
      </w:pPr>
      <w:r w:rsidRPr="000B71E3">
        <w:t xml:space="preserve">Figure </w:t>
      </w:r>
      <w:r>
        <w:t>5.5.2.</w:t>
      </w:r>
      <w:r>
        <w:rPr>
          <w:rFonts w:hint="eastAsia"/>
          <w:lang w:eastAsia="zh-CN"/>
        </w:rPr>
        <w:t>5</w:t>
      </w:r>
      <w:r>
        <w:t>.</w:t>
      </w:r>
      <w:r>
        <w:rPr>
          <w:rFonts w:hint="eastAsia"/>
          <w:lang w:eastAsia="zh-CN"/>
        </w:rPr>
        <w:t>2</w:t>
      </w:r>
      <w:r>
        <w:t>-1</w:t>
      </w:r>
      <w:r w:rsidRPr="000B71E3">
        <w:t>: NF service consumer</w:t>
      </w:r>
      <w:r>
        <w:t xml:space="preserve"> updates subscription</w:t>
      </w:r>
    </w:p>
    <w:p w14:paraId="6E9D748B" w14:textId="77777777" w:rsidR="005D483E" w:rsidRDefault="005D483E" w:rsidP="005D483E">
      <w:pPr>
        <w:pStyle w:val="B1"/>
      </w:pPr>
      <w:r>
        <w:t>1.</w:t>
      </w:r>
      <w:r>
        <w:tab/>
      </w:r>
      <w:r w:rsidRPr="000B71E3">
        <w:t xml:space="preserve">The </w:t>
      </w:r>
      <w:r>
        <w:t>NF service consumer (e.g. NEF)</w:t>
      </w:r>
      <w:r w:rsidRPr="000B71E3">
        <w:t xml:space="preserve"> </w:t>
      </w:r>
      <w:r>
        <w:t xml:space="preserve">shall </w:t>
      </w:r>
      <w:r w:rsidRPr="000B71E3">
        <w:t>send a PATCH request to the resource representing</w:t>
      </w:r>
      <w:r>
        <w:t xml:space="preserve"> a subscription</w:t>
      </w:r>
      <w:r w:rsidRPr="000B71E3">
        <w:t>.</w:t>
      </w:r>
      <w:r>
        <w:t xml:space="preserve"> The modification may be for the events subscribed or for updating the event report options.</w:t>
      </w:r>
      <w:r w:rsidRPr="000B71E3">
        <w:t xml:space="preserve"> </w:t>
      </w:r>
    </w:p>
    <w:p w14:paraId="298CE4C5" w14:textId="77777777" w:rsidR="005D483E" w:rsidRPr="000B71E3" w:rsidRDefault="005D483E" w:rsidP="005D483E">
      <w:pPr>
        <w:pStyle w:val="B1"/>
      </w:pPr>
      <w:r w:rsidRPr="000B71E3">
        <w:t>2a.</w:t>
      </w:r>
      <w:r w:rsidRPr="000B71E3">
        <w:tab/>
        <w:t xml:space="preserve">On success, </w:t>
      </w:r>
      <w:r>
        <w:t xml:space="preserve">the request is accepted, </w:t>
      </w:r>
      <w:r w:rsidRPr="000B71E3">
        <w:t xml:space="preserve">the UDM </w:t>
      </w:r>
      <w:r>
        <w:t xml:space="preserve">shall </w:t>
      </w:r>
      <w:r w:rsidRPr="000B71E3">
        <w:t>respond with</w:t>
      </w:r>
      <w:r>
        <w:t xml:space="preserve"> "204 No Content"</w:t>
      </w:r>
      <w:r w:rsidRPr="000B71E3">
        <w:t>.</w:t>
      </w:r>
    </w:p>
    <w:p w14:paraId="1D311F2D" w14:textId="77777777" w:rsidR="005D483E" w:rsidRDefault="005D483E" w:rsidP="005D483E">
      <w:pPr>
        <w:pStyle w:val="B1"/>
      </w:pPr>
      <w:r w:rsidRPr="000B71E3">
        <w:t>2b.</w:t>
      </w:r>
      <w:r w:rsidRPr="000B71E3">
        <w:tab/>
        <w:t xml:space="preserve">If the resource does not exist e.g. the </w:t>
      </w:r>
      <w:r>
        <w:t>subscriptionId</w:t>
      </w:r>
      <w:r w:rsidRPr="000B71E3">
        <w:t xml:space="preserve"> </w:t>
      </w:r>
      <w:r>
        <w:t>cannot be found</w:t>
      </w:r>
      <w:r w:rsidRPr="000B71E3">
        <w:t>, HTTP status code "404 Not Found" should be returned including additional error information in the response body (in the "ProblemDetails" element).</w:t>
      </w:r>
    </w:p>
    <w:p w14:paraId="0085D160" w14:textId="77777777" w:rsidR="005D483E" w:rsidRPr="000B71E3" w:rsidRDefault="005D483E" w:rsidP="005D483E">
      <w:pPr>
        <w:pStyle w:val="B1"/>
      </w:pPr>
      <w:r w:rsidRPr="000B71E3">
        <w:t>2</w:t>
      </w:r>
      <w:r>
        <w:t>c</w:t>
      </w:r>
      <w:r w:rsidRPr="000B71E3">
        <w:t>.</w:t>
      </w:r>
      <w:r w:rsidRPr="000B71E3">
        <w:tab/>
        <w:t xml:space="preserve">If the </w:t>
      </w:r>
      <w:r>
        <w:t>modification can't be accepted</w:t>
      </w:r>
      <w:r w:rsidRPr="000B71E3">
        <w:t>, HTTP status code "40</w:t>
      </w:r>
      <w:r>
        <w:t>3</w:t>
      </w:r>
      <w:r w:rsidRPr="000B71E3">
        <w:t xml:space="preserve"> </w:t>
      </w:r>
      <w:r>
        <w:t>Forbidden</w:t>
      </w:r>
      <w:r w:rsidRPr="000B71E3">
        <w:t>" should be returned including additional error information in the response body (in the "ProblemDetails" element).</w:t>
      </w:r>
    </w:p>
    <w:p w14:paraId="28BE030E" w14:textId="77777777" w:rsidR="005D483E" w:rsidRPr="00AC45F5" w:rsidRDefault="005D483E" w:rsidP="005D483E">
      <w:pPr>
        <w:rPr>
          <w:lang w:eastAsia="zh-CN"/>
        </w:rPr>
      </w:pPr>
      <w:r w:rsidRPr="007018A5">
        <w:t xml:space="preserve">On failure, the appropriate HTTP status code indicating the error shall be returned and appropriate additional error information should be returned in the </w:t>
      </w:r>
      <w:r w:rsidRPr="007018A5">
        <w:rPr>
          <w:rFonts w:hint="eastAsia"/>
        </w:rPr>
        <w:t>P</w:t>
      </w:r>
      <w:r w:rsidRPr="007018A5">
        <w:t>ATCH response body.</w:t>
      </w:r>
    </w:p>
    <w:p w14:paraId="1C87E5E3" w14:textId="77777777" w:rsidR="007156D2" w:rsidRPr="000B71E3" w:rsidRDefault="007156D2" w:rsidP="005173DD"/>
    <w:p w14:paraId="248B047B" w14:textId="77777777" w:rsidR="0010373E" w:rsidRPr="000B71E3" w:rsidRDefault="0010373E" w:rsidP="0010373E">
      <w:pPr>
        <w:pStyle w:val="Heading2"/>
      </w:pPr>
      <w:bookmarkStart w:id="125" w:name="_Toc20118584"/>
      <w:r w:rsidRPr="000B71E3">
        <w:t>5.6</w:t>
      </w:r>
      <w:r w:rsidRPr="000B71E3">
        <w:tab/>
        <w:t>Nudm_ParameterProvision Service</w:t>
      </w:r>
      <w:bookmarkEnd w:id="125"/>
    </w:p>
    <w:p w14:paraId="043797B3" w14:textId="77777777" w:rsidR="0010373E" w:rsidRPr="000B71E3" w:rsidRDefault="0010373E" w:rsidP="0010373E">
      <w:pPr>
        <w:pStyle w:val="Heading3"/>
      </w:pPr>
      <w:bookmarkStart w:id="126" w:name="_Toc20118585"/>
      <w:r w:rsidRPr="000B71E3">
        <w:t>5.6.1</w:t>
      </w:r>
      <w:r w:rsidRPr="000B71E3">
        <w:tab/>
        <w:t>Service Description</w:t>
      </w:r>
      <w:bookmarkEnd w:id="126"/>
    </w:p>
    <w:p w14:paraId="63C361EA" w14:textId="77777777" w:rsidR="0010373E" w:rsidRPr="000B71E3" w:rsidRDefault="007D46C4" w:rsidP="004B059C">
      <w:r w:rsidRPr="000B71E3">
        <w:t>See 3GPP TS 23.501 [2] table 7.2.5-1.</w:t>
      </w:r>
    </w:p>
    <w:p w14:paraId="599032D3" w14:textId="77777777" w:rsidR="0010373E" w:rsidRPr="000B71E3" w:rsidRDefault="0010373E" w:rsidP="0010373E">
      <w:pPr>
        <w:pStyle w:val="Heading3"/>
      </w:pPr>
      <w:bookmarkStart w:id="127" w:name="_Toc20118586"/>
      <w:r w:rsidRPr="000B71E3">
        <w:t>5.6.2</w:t>
      </w:r>
      <w:r w:rsidRPr="000B71E3">
        <w:tab/>
        <w:t>Service Operations</w:t>
      </w:r>
      <w:bookmarkEnd w:id="127"/>
    </w:p>
    <w:p w14:paraId="0BFA9E86" w14:textId="77777777" w:rsidR="007D46C4" w:rsidRPr="000B71E3" w:rsidRDefault="0010373E" w:rsidP="007D46C4">
      <w:pPr>
        <w:pStyle w:val="Heading4"/>
      </w:pPr>
      <w:bookmarkStart w:id="128" w:name="_Toc20118587"/>
      <w:r w:rsidRPr="000B71E3">
        <w:t>5.6.2.1</w:t>
      </w:r>
      <w:r w:rsidRPr="000B71E3">
        <w:tab/>
        <w:t>Introduction</w:t>
      </w:r>
      <w:bookmarkEnd w:id="128"/>
    </w:p>
    <w:p w14:paraId="28A0344D" w14:textId="77777777" w:rsidR="007D46C4" w:rsidRPr="000B71E3" w:rsidRDefault="007D46C4" w:rsidP="007D46C4">
      <w:r w:rsidRPr="000B71E3">
        <w:t>For the Nudm_ParameterProvision service the following service operations are defined:</w:t>
      </w:r>
    </w:p>
    <w:p w14:paraId="25033B9A" w14:textId="77777777" w:rsidR="007D46C4" w:rsidRPr="000B71E3" w:rsidRDefault="007D46C4" w:rsidP="007D46C4">
      <w:pPr>
        <w:pStyle w:val="B1"/>
      </w:pPr>
      <w:r w:rsidRPr="000B71E3">
        <w:t>-</w:t>
      </w:r>
      <w:r w:rsidRPr="000B71E3">
        <w:tab/>
        <w:t>Update</w:t>
      </w:r>
    </w:p>
    <w:p w14:paraId="08123D51" w14:textId="77777777" w:rsidR="007D46C4" w:rsidRPr="000B71E3" w:rsidRDefault="007D46C4" w:rsidP="007D46C4">
      <w:r w:rsidRPr="000B71E3">
        <w:t xml:space="preserve">The Nudm_ParameterProvision service is used by consumer NFs (e.g. NEF) to update a UE's subscription data by means of the Update service operation. </w:t>
      </w:r>
    </w:p>
    <w:p w14:paraId="3EC71302" w14:textId="77777777" w:rsidR="007D46C4" w:rsidRPr="000B71E3" w:rsidRDefault="007D46C4" w:rsidP="007D46C4">
      <w:r w:rsidRPr="000B71E3">
        <w:t xml:space="preserve">For details see 3GPP TS 23.502 [3] </w:t>
      </w:r>
      <w:r w:rsidR="000647B6">
        <w:t>clause</w:t>
      </w:r>
      <w:r w:rsidRPr="000B71E3">
        <w:t xml:space="preserve"> 4.15.6.2.</w:t>
      </w:r>
    </w:p>
    <w:p w14:paraId="7631119C" w14:textId="77777777" w:rsidR="0010373E" w:rsidRPr="000B71E3" w:rsidRDefault="0010373E" w:rsidP="0010373E">
      <w:pPr>
        <w:pStyle w:val="Heading4"/>
      </w:pPr>
      <w:bookmarkStart w:id="129" w:name="_Toc20118588"/>
      <w:r w:rsidRPr="000B71E3">
        <w:t>5.6.2.2</w:t>
      </w:r>
      <w:r w:rsidRPr="000B71E3">
        <w:tab/>
        <w:t>Update</w:t>
      </w:r>
      <w:bookmarkEnd w:id="129"/>
    </w:p>
    <w:p w14:paraId="537D7E5D" w14:textId="77777777" w:rsidR="007D46C4" w:rsidRPr="000B71E3" w:rsidRDefault="0010373E" w:rsidP="007D46C4">
      <w:pPr>
        <w:pStyle w:val="Heading5"/>
      </w:pPr>
      <w:bookmarkStart w:id="130" w:name="_Toc20118589"/>
      <w:r w:rsidRPr="000B71E3">
        <w:t>5.6.2.2.1</w:t>
      </w:r>
      <w:r w:rsidRPr="000B71E3">
        <w:tab/>
        <w:t>General</w:t>
      </w:r>
      <w:bookmarkEnd w:id="130"/>
    </w:p>
    <w:p w14:paraId="106596D2" w14:textId="77777777" w:rsidR="007D46C4" w:rsidRPr="000B71E3" w:rsidRDefault="007D46C4" w:rsidP="007D46C4">
      <w:r w:rsidRPr="000B71E3">
        <w:t>The following procedures using the Update service operation are supported:</w:t>
      </w:r>
    </w:p>
    <w:p w14:paraId="2457B262" w14:textId="77777777" w:rsidR="007D46C4" w:rsidRPr="000B71E3" w:rsidRDefault="007D46C4" w:rsidP="007D46C4">
      <w:pPr>
        <w:pStyle w:val="B1"/>
      </w:pPr>
      <w:r w:rsidRPr="000B71E3">
        <w:t>-</w:t>
      </w:r>
      <w:r w:rsidRPr="000B71E3">
        <w:tab/>
        <w:t>Subscription data update</w:t>
      </w:r>
    </w:p>
    <w:p w14:paraId="53632700" w14:textId="77777777" w:rsidR="0010373E" w:rsidRPr="000B71E3" w:rsidRDefault="0010373E" w:rsidP="0010373E">
      <w:pPr>
        <w:pStyle w:val="Heading5"/>
      </w:pPr>
      <w:bookmarkStart w:id="131" w:name="_Toc20118590"/>
      <w:r w:rsidRPr="000B71E3">
        <w:lastRenderedPageBreak/>
        <w:t>5.6.2.2.2</w:t>
      </w:r>
      <w:r w:rsidRPr="000B71E3">
        <w:tab/>
        <w:t>Subscription data update</w:t>
      </w:r>
      <w:bookmarkEnd w:id="131"/>
    </w:p>
    <w:p w14:paraId="1DDC1D31" w14:textId="77777777"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14:paraId="2058B3C0" w14:textId="77777777" w:rsidR="0010373E" w:rsidRPr="000B71E3" w:rsidRDefault="0010373E" w:rsidP="0010373E">
      <w:pPr>
        <w:pStyle w:val="TH"/>
      </w:pPr>
      <w:r w:rsidRPr="000B71E3">
        <w:object w:dxaOrig="8714" w:dyaOrig="2400" w14:anchorId="73492370">
          <v:shape id="_x0000_i1495" type="#_x0000_t75" style="width:434.5pt;height:120.2pt" o:ole="">
            <v:imagedata r:id="rId111" o:title=""/>
          </v:shape>
          <o:OLEObject Type="Embed" ProgID="Visio.Drawing.11" ShapeID="_x0000_i1495" DrawAspect="Content" ObjectID="_1630731937" r:id="rId112"/>
        </w:object>
      </w:r>
    </w:p>
    <w:p w14:paraId="7F2DF401" w14:textId="77777777" w:rsidR="0010373E" w:rsidRPr="000B71E3" w:rsidRDefault="0010373E" w:rsidP="0010373E">
      <w:pPr>
        <w:pStyle w:val="TF"/>
      </w:pPr>
      <w:r w:rsidRPr="000B71E3">
        <w:t>Figure 5.6.2.2.2-1: NF service consumer updates subscription data</w:t>
      </w:r>
    </w:p>
    <w:p w14:paraId="20F6D00A" w14:textId="77777777" w:rsidR="0010373E" w:rsidRPr="000B71E3" w:rsidRDefault="0010373E" w:rsidP="0010373E">
      <w:pPr>
        <w:pStyle w:val="B1"/>
      </w:pPr>
      <w:r w:rsidRPr="000B71E3">
        <w:t>1.</w:t>
      </w:r>
      <w:r w:rsidRPr="000B71E3">
        <w:tab/>
        <w:t>The NF service consumer sends a PATCH request to the resource that represents a UE's modifiable subscription data.</w:t>
      </w:r>
    </w:p>
    <w:p w14:paraId="3797C4E8" w14:textId="77777777" w:rsidR="00B040A6" w:rsidRPr="000B71E3" w:rsidRDefault="0010373E" w:rsidP="00B040A6">
      <w:pPr>
        <w:pStyle w:val="B1"/>
      </w:pPr>
      <w:r w:rsidRPr="000B71E3">
        <w:t>2.</w:t>
      </w:r>
      <w:r w:rsidRPr="000B71E3">
        <w:tab/>
        <w:t>The UDM responds with "204 No Content".</w:t>
      </w:r>
      <w:r w:rsidR="00B040A6" w:rsidRPr="000B71E3">
        <w:t xml:space="preserve"> </w:t>
      </w:r>
    </w:p>
    <w:p w14:paraId="5469D7BD" w14:textId="77777777" w:rsidR="00B040A6" w:rsidRPr="000B71E3" w:rsidRDefault="00B040A6" w:rsidP="00B040A6">
      <w:r w:rsidRPr="000B71E3">
        <w:t>On failure, the appropriate HTTP status code indicating the error shall be returned and appropriate additional error information should be returned in the PATCH response body.</w:t>
      </w:r>
    </w:p>
    <w:p w14:paraId="7B86573B" w14:textId="77777777" w:rsidR="0010373E" w:rsidRPr="000B71E3" w:rsidRDefault="0010373E" w:rsidP="0010373E">
      <w:pPr>
        <w:pStyle w:val="B1"/>
      </w:pPr>
    </w:p>
    <w:p w14:paraId="6BCD7003" w14:textId="77777777" w:rsidR="000E77D4" w:rsidRPr="000B71E3" w:rsidRDefault="000E77D4" w:rsidP="000E77D4">
      <w:pPr>
        <w:pStyle w:val="Heading1"/>
      </w:pPr>
      <w:bookmarkStart w:id="132" w:name="_Toc20118591"/>
      <w:r w:rsidRPr="000B71E3">
        <w:t>6</w:t>
      </w:r>
      <w:r w:rsidRPr="000B71E3">
        <w:tab/>
        <w:t>API Definitions</w:t>
      </w:r>
      <w:bookmarkEnd w:id="132"/>
    </w:p>
    <w:p w14:paraId="434F0D6A" w14:textId="77777777" w:rsidR="000E77D4" w:rsidRPr="000B71E3" w:rsidRDefault="000E77D4" w:rsidP="000E77D4">
      <w:pPr>
        <w:pStyle w:val="Heading2"/>
      </w:pPr>
      <w:bookmarkStart w:id="133" w:name="_Toc20118592"/>
      <w:r w:rsidRPr="000B71E3">
        <w:t>6.1</w:t>
      </w:r>
      <w:r w:rsidRPr="000B71E3">
        <w:tab/>
      </w:r>
      <w:r w:rsidR="00150183" w:rsidRPr="000B71E3">
        <w:t>Nudm_SubscriberDataManagement</w:t>
      </w:r>
      <w:r w:rsidRPr="000B71E3">
        <w:t xml:space="preserve"> Service API</w:t>
      </w:r>
      <w:bookmarkEnd w:id="133"/>
      <w:r w:rsidRPr="000B71E3">
        <w:t xml:space="preserve"> </w:t>
      </w:r>
    </w:p>
    <w:p w14:paraId="4AC26BC1" w14:textId="77777777" w:rsidR="00873975" w:rsidRPr="000B71E3" w:rsidRDefault="00873975" w:rsidP="000E77D4">
      <w:pPr>
        <w:pStyle w:val="Heading3"/>
      </w:pPr>
      <w:bookmarkStart w:id="134" w:name="_Toc20118593"/>
      <w:r w:rsidRPr="000B71E3">
        <w:t>6.1</w:t>
      </w:r>
      <w:r w:rsidR="000E77D4" w:rsidRPr="000B71E3">
        <w:t>.1</w:t>
      </w:r>
      <w:r w:rsidRPr="000B71E3">
        <w:tab/>
      </w:r>
      <w:r w:rsidR="004F6C08" w:rsidRPr="000B71E3">
        <w:t>API URI</w:t>
      </w:r>
      <w:bookmarkEnd w:id="134"/>
    </w:p>
    <w:p w14:paraId="1FACB98F" w14:textId="77777777" w:rsidR="00780A21" w:rsidRPr="00E23840" w:rsidRDefault="00780A21" w:rsidP="00780A21">
      <w:pPr>
        <w:rPr>
          <w:noProof/>
          <w:lang w:eastAsia="zh-CN"/>
        </w:rPr>
      </w:pPr>
      <w:r w:rsidRPr="00E23840">
        <w:rPr>
          <w:noProof/>
        </w:rPr>
        <w:t>The</w:t>
      </w:r>
      <w:r>
        <w:rPr>
          <w:noProof/>
        </w:rPr>
        <w:t xml:space="preserve"> Nudm_SDM service</w:t>
      </w:r>
      <w:r w:rsidRPr="00E23840">
        <w:rPr>
          <w:noProof/>
        </w:rPr>
        <w:t xml:space="preserve"> shall use the </w:t>
      </w:r>
      <w:r>
        <w:rPr>
          <w:noProof/>
        </w:rPr>
        <w:t>Nudm_SDM</w:t>
      </w:r>
      <w:r w:rsidRPr="00E23840">
        <w:rPr>
          <w:noProof/>
        </w:rPr>
        <w:t xml:space="preserve"> </w:t>
      </w:r>
      <w:r w:rsidRPr="00E23840">
        <w:rPr>
          <w:noProof/>
          <w:lang w:eastAsia="zh-CN"/>
        </w:rPr>
        <w:t>API.</w:t>
      </w:r>
    </w:p>
    <w:p w14:paraId="405772C0" w14:textId="77777777" w:rsidR="00780A21" w:rsidRPr="00E23840" w:rsidRDefault="00780A21" w:rsidP="00780A21">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0647B6">
        <w:rPr>
          <w:noProof/>
          <w:lang w:eastAsia="zh-CN"/>
        </w:rPr>
        <w:t>clause</w:t>
      </w:r>
      <w:r w:rsidRPr="00E23840">
        <w:rPr>
          <w:noProof/>
          <w:lang w:eastAsia="zh-CN"/>
        </w:rPr>
        <w:t> 4.4.1 of 3GPP TS 29.501 [</w:t>
      </w:r>
      <w:r>
        <w:rPr>
          <w:noProof/>
          <w:lang w:eastAsia="zh-CN"/>
        </w:rPr>
        <w:t>5</w:t>
      </w:r>
      <w:r w:rsidRPr="00E23840">
        <w:rPr>
          <w:noProof/>
          <w:lang w:eastAsia="zh-CN"/>
        </w:rPr>
        <w:t>], i.e.:</w:t>
      </w:r>
    </w:p>
    <w:p w14:paraId="75D9F462" w14:textId="77777777" w:rsidR="00780A21" w:rsidRPr="00E23840" w:rsidRDefault="00780A21" w:rsidP="00780A21">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45813C20" w14:textId="77777777" w:rsidR="00780A21" w:rsidRPr="00E23840" w:rsidRDefault="00780A21" w:rsidP="00780A21">
      <w:pPr>
        <w:rPr>
          <w:noProof/>
          <w:lang w:eastAsia="zh-CN"/>
        </w:rPr>
      </w:pPr>
      <w:r w:rsidRPr="00E23840">
        <w:rPr>
          <w:noProof/>
          <w:lang w:eastAsia="zh-CN"/>
        </w:rPr>
        <w:t>with the following components:</w:t>
      </w:r>
    </w:p>
    <w:p w14:paraId="09EC8074" w14:textId="77777777" w:rsidR="00780A21" w:rsidRPr="00E23840" w:rsidRDefault="00780A21" w:rsidP="00780A21">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51089A09" w14:textId="77777777" w:rsidR="00780A21" w:rsidRPr="00E23840" w:rsidRDefault="00780A21" w:rsidP="00780A21">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"nudm-sdm"</w:t>
      </w:r>
      <w:r w:rsidRPr="00E23840">
        <w:rPr>
          <w:noProof/>
        </w:rPr>
        <w:t>.</w:t>
      </w:r>
    </w:p>
    <w:p w14:paraId="520A3870" w14:textId="77777777" w:rsidR="00780A21" w:rsidRPr="00E23840" w:rsidRDefault="00780A21" w:rsidP="00780A21">
      <w:pPr>
        <w:pStyle w:val="B1"/>
        <w:rPr>
          <w:noProof/>
        </w:rPr>
      </w:pPr>
      <w:r w:rsidRPr="00E23840">
        <w:rPr>
          <w:noProof/>
        </w:rPr>
        <w:t>-</w:t>
      </w:r>
      <w:r w:rsidRPr="00E23840">
        <w:rPr>
          <w:noProof/>
        </w:rPr>
        <w:tab/>
        <w:t>The {apiVersion} shall be "v</w:t>
      </w:r>
      <w:r>
        <w:rPr>
          <w:noProof/>
        </w:rPr>
        <w:t>2</w:t>
      </w:r>
      <w:r w:rsidRPr="00E23840">
        <w:rPr>
          <w:noProof/>
        </w:rPr>
        <w:t>".</w:t>
      </w:r>
    </w:p>
    <w:p w14:paraId="6D24137A" w14:textId="77777777" w:rsidR="00780A21" w:rsidRPr="00E23840" w:rsidRDefault="00780A21" w:rsidP="00780A21">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0647B6">
        <w:rPr>
          <w:noProof/>
        </w:rPr>
        <w:t>clause</w:t>
      </w:r>
      <w:r w:rsidRPr="00E23840">
        <w:rPr>
          <w:noProof/>
          <w:lang w:eastAsia="zh-CN"/>
        </w:rPr>
        <w:t> </w:t>
      </w:r>
      <w:r>
        <w:rPr>
          <w:noProof/>
          <w:lang w:eastAsia="zh-CN"/>
        </w:rPr>
        <w:t>6.1.3</w:t>
      </w:r>
      <w:r w:rsidRPr="00E23840">
        <w:rPr>
          <w:noProof/>
        </w:rPr>
        <w:t>.</w:t>
      </w:r>
    </w:p>
    <w:p w14:paraId="1C0C13A7" w14:textId="77777777" w:rsidR="000E77D4" w:rsidRPr="000B71E3" w:rsidRDefault="000E77D4" w:rsidP="000E77D4">
      <w:pPr>
        <w:pStyle w:val="Heading3"/>
      </w:pPr>
      <w:bookmarkStart w:id="135" w:name="_Toc20118594"/>
      <w:r w:rsidRPr="000B71E3">
        <w:t>6.1.2</w:t>
      </w:r>
      <w:r w:rsidRPr="000B71E3">
        <w:tab/>
        <w:t>Usage of HTTP</w:t>
      </w:r>
      <w:bookmarkEnd w:id="135"/>
    </w:p>
    <w:p w14:paraId="165AA98A" w14:textId="77777777" w:rsidR="001110B4" w:rsidRPr="000B71E3" w:rsidRDefault="000C5200" w:rsidP="001110B4">
      <w:pPr>
        <w:pStyle w:val="Heading4"/>
      </w:pPr>
      <w:bookmarkStart w:id="136" w:name="_Toc20118595"/>
      <w:r w:rsidRPr="000B71E3">
        <w:t>6.1.2.1</w:t>
      </w:r>
      <w:r w:rsidRPr="000B71E3">
        <w:tab/>
        <w:t>General</w:t>
      </w:r>
      <w:bookmarkEnd w:id="136"/>
    </w:p>
    <w:p w14:paraId="2F26CBA1" w14:textId="77777777" w:rsidR="001110B4" w:rsidRPr="000B71E3" w:rsidRDefault="001110B4" w:rsidP="001110B4">
      <w:r w:rsidRPr="000B71E3">
        <w:t>HTTP/2, as defined in IETF RFC 7540 [</w:t>
      </w:r>
      <w:r w:rsidR="00581CA7" w:rsidRPr="000B71E3">
        <w:t>13</w:t>
      </w:r>
      <w:r w:rsidRPr="000B71E3">
        <w:t>], shall be used as specified in clause 5 of 3GPP TS 29.500 [4].</w:t>
      </w:r>
    </w:p>
    <w:p w14:paraId="7E5EB7AD" w14:textId="77777777" w:rsidR="001110B4" w:rsidRPr="000B71E3" w:rsidRDefault="001110B4" w:rsidP="001110B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12B96009" w14:textId="77777777" w:rsidR="001110B4" w:rsidRPr="000B71E3" w:rsidRDefault="001110B4" w:rsidP="001110B4">
      <w:r w:rsidRPr="000B71E3">
        <w:lastRenderedPageBreak/>
        <w:t>HTTP messages and bodies for the Nudm_SDM service shall comply with the OpenAPI [</w:t>
      </w:r>
      <w:r w:rsidR="00581CA7" w:rsidRPr="000B71E3">
        <w:t>14</w:t>
      </w:r>
      <w:r w:rsidRPr="000B71E3">
        <w:t xml:space="preserve">] specification contained in Annex A2. </w:t>
      </w:r>
    </w:p>
    <w:p w14:paraId="6CA5FA3B" w14:textId="77777777" w:rsidR="00FA10C2" w:rsidRPr="000B71E3" w:rsidRDefault="00FA10C2" w:rsidP="00FA10C2">
      <w:pPr>
        <w:pStyle w:val="Heading4"/>
      </w:pPr>
      <w:bookmarkStart w:id="137" w:name="_Toc20118596"/>
      <w:r w:rsidRPr="000B71E3">
        <w:t>6.1.2.2</w:t>
      </w:r>
      <w:r w:rsidRPr="000B71E3">
        <w:tab/>
        <w:t>HTTP standard headers</w:t>
      </w:r>
      <w:bookmarkEnd w:id="137"/>
    </w:p>
    <w:p w14:paraId="367D95C8" w14:textId="77777777" w:rsidR="00FA10C2" w:rsidRPr="000B71E3" w:rsidRDefault="00FA10C2" w:rsidP="00FA10C2">
      <w:pPr>
        <w:pStyle w:val="Heading5"/>
        <w:rPr>
          <w:lang w:eastAsia="zh-CN"/>
        </w:rPr>
      </w:pPr>
      <w:bookmarkStart w:id="138" w:name="_Toc20118597"/>
      <w:r w:rsidRPr="000B71E3">
        <w:t>6.1.2.2.1</w:t>
      </w:r>
      <w:r w:rsidRPr="000B71E3">
        <w:rPr>
          <w:rFonts w:hint="eastAsia"/>
          <w:lang w:eastAsia="zh-CN"/>
        </w:rPr>
        <w:tab/>
      </w:r>
      <w:r w:rsidRPr="000B71E3">
        <w:rPr>
          <w:lang w:eastAsia="zh-CN"/>
        </w:rPr>
        <w:t>General</w:t>
      </w:r>
      <w:bookmarkEnd w:id="138"/>
    </w:p>
    <w:p w14:paraId="0AE7E650" w14:textId="77777777" w:rsidR="001110B4" w:rsidRPr="000B71E3" w:rsidRDefault="001110B4" w:rsidP="002127F7">
      <w:pPr>
        <w:rPr>
          <w:lang w:eastAsia="zh-CN"/>
        </w:rPr>
      </w:pPr>
      <w:r w:rsidRPr="000B71E3">
        <w:t xml:space="preserve">The usage of HTTP standard headers shall be supported as specified in </w:t>
      </w:r>
      <w:r w:rsidR="000647B6">
        <w:t>clause</w:t>
      </w:r>
      <w:r w:rsidRPr="000B71E3">
        <w:t> 5.2.2 of 3GPP TS 29.500 [4].</w:t>
      </w:r>
    </w:p>
    <w:p w14:paraId="7D7B3791" w14:textId="77777777" w:rsidR="00FD6006" w:rsidRPr="000B71E3" w:rsidRDefault="00FD6006" w:rsidP="00AC65ED">
      <w:pPr>
        <w:pStyle w:val="Heading5"/>
      </w:pPr>
      <w:bookmarkStart w:id="139" w:name="_Toc20118598"/>
      <w:r w:rsidRPr="000B71E3">
        <w:t>6.1.2.</w:t>
      </w:r>
      <w:r w:rsidR="00FA10C2" w:rsidRPr="000B71E3">
        <w:t>2.</w:t>
      </w:r>
      <w:r w:rsidRPr="000B71E3">
        <w:t>2</w:t>
      </w:r>
      <w:r w:rsidRPr="000B71E3">
        <w:tab/>
        <w:t>Content type</w:t>
      </w:r>
      <w:bookmarkEnd w:id="139"/>
      <w:r w:rsidRPr="000B71E3">
        <w:t xml:space="preserve"> </w:t>
      </w:r>
    </w:p>
    <w:p w14:paraId="7B0FB1D4" w14:textId="77777777" w:rsidR="001110B4" w:rsidRPr="000B71E3" w:rsidRDefault="001110B4" w:rsidP="001110B4">
      <w:r w:rsidRPr="000B71E3">
        <w:t>The following content types shall be supported:</w:t>
      </w:r>
    </w:p>
    <w:p w14:paraId="24261178" w14:textId="77777777"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14:paraId="63790162" w14:textId="77777777" w:rsidR="00DB1115" w:rsidRDefault="001110B4" w:rsidP="00DB1115">
      <w:pPr>
        <w:pStyle w:val="B1"/>
      </w:pPr>
      <w:r w:rsidRPr="000B71E3">
        <w:t>The Problem Details JSON Object (IETF RFC 7807 [</w:t>
      </w:r>
      <w:r w:rsidR="00581CA7" w:rsidRPr="000B71E3">
        <w:t>16</w:t>
      </w:r>
      <w:r w:rsidRPr="000B71E3">
        <w:t>] signalled by the content type "application/problem+json"</w:t>
      </w:r>
      <w:r w:rsidR="00DB1115" w:rsidRPr="00DB1115">
        <w:t xml:space="preserve"> </w:t>
      </w:r>
    </w:p>
    <w:p w14:paraId="3436EFCF" w14:textId="77777777" w:rsidR="001110B4" w:rsidRPr="000B71E3" w:rsidRDefault="00DB1115" w:rsidP="00DB1115">
      <w:pPr>
        <w:pStyle w:val="B1"/>
      </w:pPr>
      <w:r w:rsidRPr="000B71E3">
        <w:t>JSON Merge Patch, as defined in IETF RFC 7396 [17], signalled by the content type "application/merge-patch+json"</w:t>
      </w:r>
    </w:p>
    <w:p w14:paraId="3A9A9E8F" w14:textId="77777777" w:rsidR="00AB32D9" w:rsidRDefault="00AB32D9" w:rsidP="00AB32D9">
      <w:pPr>
        <w:pStyle w:val="Heading5"/>
        <w:rPr>
          <w:lang w:val="es-ES"/>
        </w:rPr>
      </w:pPr>
      <w:bookmarkStart w:id="140" w:name="_Toc20118599"/>
      <w:r w:rsidRPr="00CB2EDF">
        <w:rPr>
          <w:lang w:val="es-ES"/>
        </w:rPr>
        <w:t>6.</w:t>
      </w:r>
      <w:r>
        <w:rPr>
          <w:lang w:val="es-ES"/>
        </w:rPr>
        <w:t>1</w:t>
      </w:r>
      <w:r w:rsidRPr="00CB2EDF">
        <w:rPr>
          <w:lang w:val="es-ES"/>
        </w:rPr>
        <w:t>.2.2.</w:t>
      </w:r>
      <w:r>
        <w:rPr>
          <w:lang w:val="es-ES"/>
        </w:rPr>
        <w:t>3</w:t>
      </w:r>
      <w:r w:rsidRPr="00CB2EDF">
        <w:rPr>
          <w:lang w:val="es-ES"/>
        </w:rPr>
        <w:tab/>
        <w:t>Cache-Control</w:t>
      </w:r>
      <w:bookmarkEnd w:id="140"/>
    </w:p>
    <w:p w14:paraId="58C19CEE" w14:textId="5EF555A7" w:rsidR="00AB32D9" w:rsidRDefault="00AB32D9" w:rsidP="00AB32D9">
      <w:pPr>
        <w:rPr>
          <w:lang w:val="en-US"/>
        </w:rPr>
      </w:pPr>
      <w:r>
        <w:rPr>
          <w:lang w:val="en-US"/>
        </w:rPr>
        <w:t>As described in IETF RFC 7234 [</w:t>
      </w:r>
      <w:r w:rsidR="00DD1E75">
        <w:rPr>
          <w:lang w:val="en-US"/>
        </w:rPr>
        <w:t>26</w:t>
      </w:r>
      <w:r>
        <w:rPr>
          <w:lang w:val="en-US"/>
        </w:rPr>
        <w:t xml:space="preserve">] </w:t>
      </w:r>
      <w:r w:rsidR="005B47C9">
        <w:rPr>
          <w:lang w:val="en-US"/>
        </w:rPr>
        <w:t>clause</w:t>
      </w:r>
      <w:r>
        <w:rPr>
          <w:lang w:val="en-US"/>
        </w:rPr>
        <w:t xml:space="preserve">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14:paraId="16AE2D28" w14:textId="77777777" w:rsidR="00AB32D9" w:rsidRPr="00CB2EDF" w:rsidRDefault="00AB32D9" w:rsidP="00AB32D9">
      <w:pPr>
        <w:rPr>
          <w:lang w:val="en-US"/>
        </w:rPr>
      </w:pPr>
      <w:r>
        <w:rPr>
          <w:lang w:val="en-US"/>
        </w:rPr>
        <w:t>The "max-age" value shall be configurable by operator policy.</w:t>
      </w:r>
    </w:p>
    <w:p w14:paraId="33071114" w14:textId="77777777" w:rsidR="00AB32D9" w:rsidRPr="008A058E" w:rsidRDefault="00AB32D9" w:rsidP="00AB32D9">
      <w:pPr>
        <w:pStyle w:val="Heading5"/>
        <w:rPr>
          <w:lang w:val="en-US"/>
        </w:rPr>
      </w:pPr>
      <w:bookmarkStart w:id="141" w:name="_Toc20118600"/>
      <w:r w:rsidRPr="008A058E">
        <w:rPr>
          <w:lang w:val="en-US"/>
        </w:rPr>
        <w:t>6.</w:t>
      </w:r>
      <w:r>
        <w:rPr>
          <w:lang w:val="en-US"/>
        </w:rPr>
        <w:t>1.2.2.4</w:t>
      </w:r>
      <w:r w:rsidRPr="008A058E">
        <w:rPr>
          <w:lang w:val="en-US"/>
        </w:rPr>
        <w:tab/>
        <w:t>ETag</w:t>
      </w:r>
      <w:bookmarkEnd w:id="141"/>
    </w:p>
    <w:p w14:paraId="3126F2ED" w14:textId="3526947D"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14:paraId="3E422C97" w14:textId="77777777" w:rsidR="00AB32D9" w:rsidRPr="00CB2EDF" w:rsidRDefault="00AB32D9" w:rsidP="00AB32D9">
      <w:pPr>
        <w:pStyle w:val="Heading5"/>
        <w:rPr>
          <w:lang w:val="en-US"/>
        </w:rPr>
      </w:pPr>
      <w:bookmarkStart w:id="142" w:name="_Toc20118601"/>
      <w:r w:rsidRPr="00CB2EDF">
        <w:rPr>
          <w:lang w:val="en-US"/>
        </w:rPr>
        <w:t>6.</w:t>
      </w:r>
      <w:r>
        <w:rPr>
          <w:lang w:val="en-US"/>
        </w:rPr>
        <w:t>1.2.2.5</w:t>
      </w:r>
      <w:r w:rsidRPr="00CB2EDF">
        <w:rPr>
          <w:lang w:val="en-US"/>
        </w:rPr>
        <w:tab/>
        <w:t>If-None-Match</w:t>
      </w:r>
      <w:bookmarkEnd w:id="142"/>
    </w:p>
    <w:p w14:paraId="0BB56311" w14:textId="4610F6E2"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14:paraId="48A63E38" w14:textId="77777777" w:rsidR="00AB32D9" w:rsidRPr="00CB2EDF" w:rsidRDefault="00AB32D9" w:rsidP="00AB32D9">
      <w:pPr>
        <w:pStyle w:val="Heading5"/>
        <w:rPr>
          <w:lang w:val="en-US"/>
        </w:rPr>
      </w:pPr>
      <w:bookmarkStart w:id="143" w:name="_Toc20118602"/>
      <w:r w:rsidRPr="00CB2EDF">
        <w:rPr>
          <w:lang w:val="en-US"/>
        </w:rPr>
        <w:t>6.</w:t>
      </w:r>
      <w:r>
        <w:rPr>
          <w:lang w:val="en-US"/>
        </w:rPr>
        <w:t>1.2.2.6</w:t>
      </w:r>
      <w:r w:rsidRPr="00CB2EDF">
        <w:rPr>
          <w:lang w:val="en-US"/>
        </w:rPr>
        <w:tab/>
      </w:r>
      <w:r w:rsidRPr="004336A1">
        <w:rPr>
          <w:lang w:val="en-US"/>
        </w:rPr>
        <w:t>Last-Modified</w:t>
      </w:r>
      <w:bookmarkEnd w:id="143"/>
    </w:p>
    <w:p w14:paraId="2CADC948" w14:textId="7BA782B7"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Pr>
          <w:lang w:val="en-US"/>
        </w:rPr>
        <w:t xml:space="preserve">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14:paraId="220F87F4" w14:textId="77777777" w:rsidR="00AB32D9" w:rsidRPr="00CB2EDF" w:rsidRDefault="00AB32D9" w:rsidP="00AB32D9">
      <w:pPr>
        <w:pStyle w:val="Heading5"/>
        <w:rPr>
          <w:lang w:val="en-US"/>
        </w:rPr>
      </w:pPr>
      <w:bookmarkStart w:id="144" w:name="_Toc20118603"/>
      <w:r w:rsidRPr="00CB2EDF">
        <w:rPr>
          <w:lang w:val="en-US"/>
        </w:rPr>
        <w:t>6.</w:t>
      </w:r>
      <w:r>
        <w:rPr>
          <w:lang w:val="en-US"/>
        </w:rPr>
        <w:t>1.2.2.7</w:t>
      </w:r>
      <w:r w:rsidRPr="00CB2EDF">
        <w:rPr>
          <w:lang w:val="en-US"/>
        </w:rPr>
        <w:tab/>
      </w:r>
      <w:r w:rsidRPr="0036572D">
        <w:rPr>
          <w:lang w:val="en-US"/>
        </w:rPr>
        <w:t>If-Modified-Since</w:t>
      </w:r>
      <w:bookmarkEnd w:id="144"/>
    </w:p>
    <w:p w14:paraId="48DF6957" w14:textId="34A02476"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sidR="005B47C9">
        <w:rPr>
          <w:lang w:val="en-US"/>
        </w:rPr>
        <w:t>clause</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14:paraId="3DD9164F" w14:textId="77777777" w:rsidR="00AB32D9" w:rsidRPr="00CB2EDF" w:rsidRDefault="00AB32D9" w:rsidP="00AB32D9">
      <w:pPr>
        <w:pStyle w:val="Heading5"/>
        <w:rPr>
          <w:lang w:val="en-US"/>
        </w:rPr>
      </w:pPr>
      <w:bookmarkStart w:id="145" w:name="_Toc20118604"/>
      <w:r w:rsidRPr="00CB2EDF">
        <w:rPr>
          <w:lang w:val="en-US"/>
        </w:rPr>
        <w:t>6.</w:t>
      </w:r>
      <w:r>
        <w:rPr>
          <w:lang w:val="en-US"/>
        </w:rPr>
        <w:t>1.2.2.8</w:t>
      </w:r>
      <w:r w:rsidRPr="00CB2EDF">
        <w:rPr>
          <w:lang w:val="en-US"/>
        </w:rPr>
        <w:tab/>
      </w:r>
      <w:r w:rsidRPr="004F4D67">
        <w:rPr>
          <w:lang w:val="en-US"/>
        </w:rPr>
        <w:t>When to Use Entity-Tags and Last-Modified Dates</w:t>
      </w:r>
      <w:bookmarkEnd w:id="145"/>
    </w:p>
    <w:p w14:paraId="4C399729" w14:textId="6674B547"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xml:space="preserve">] </w:t>
      </w:r>
      <w:r w:rsidR="005B47C9">
        <w:rPr>
          <w:lang w:val="en-US"/>
        </w:rPr>
        <w:t>clause</w:t>
      </w:r>
      <w:r>
        <w:rPr>
          <w:lang w:val="en-US"/>
        </w:rPr>
        <w:t xml:space="preserve"> 2.4</w:t>
      </w:r>
      <w:r>
        <w:rPr>
          <w:noProof/>
        </w:rPr>
        <w:t>.</w:t>
      </w:r>
    </w:p>
    <w:p w14:paraId="5868DE27" w14:textId="77777777" w:rsidR="00AB32D9" w:rsidRDefault="00AB32D9" w:rsidP="00AB32D9">
      <w:pPr>
        <w:pStyle w:val="NO"/>
        <w:rPr>
          <w:noProof/>
        </w:rPr>
      </w:pPr>
      <w:r>
        <w:rPr>
          <w:noProof/>
        </w:rPr>
        <w:t>NOTE: "ETag" is a stronger validator than "Last-Modified" and is preferred.</w:t>
      </w:r>
    </w:p>
    <w:p w14:paraId="4A1F6B57" w14:textId="77777777" w:rsidR="00AB32D9" w:rsidRDefault="00AB32D9" w:rsidP="00AB32D9">
      <w:pPr>
        <w:rPr>
          <w:noProof/>
        </w:rPr>
      </w:pPr>
      <w:r>
        <w:rPr>
          <w:noProof/>
        </w:rPr>
        <w:lastRenderedPageBreak/>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14:paraId="3265B509" w14:textId="77777777" w:rsidR="000C5200" w:rsidRPr="000B71E3" w:rsidRDefault="000C5200" w:rsidP="000C5200">
      <w:pPr>
        <w:pStyle w:val="Heading4"/>
      </w:pPr>
      <w:bookmarkStart w:id="146" w:name="_Toc20118605"/>
      <w:r w:rsidRPr="000B71E3">
        <w:t>6.1.2.</w:t>
      </w:r>
      <w:r w:rsidR="00FD6006" w:rsidRPr="000B71E3">
        <w:t>3</w:t>
      </w:r>
      <w:r w:rsidRPr="000B71E3">
        <w:tab/>
        <w:t>HTTP custom headers</w:t>
      </w:r>
      <w:bookmarkEnd w:id="146"/>
    </w:p>
    <w:p w14:paraId="02DED83D" w14:textId="77777777" w:rsidR="000C5200" w:rsidRPr="000B71E3" w:rsidRDefault="00FD6006" w:rsidP="000C5200">
      <w:pPr>
        <w:pStyle w:val="Heading5"/>
        <w:rPr>
          <w:lang w:eastAsia="zh-CN"/>
        </w:rPr>
      </w:pPr>
      <w:bookmarkStart w:id="147" w:name="_Toc20118606"/>
      <w:r w:rsidRPr="000B71E3">
        <w:t>6.1.2.3.1</w:t>
      </w:r>
      <w:r w:rsidR="000C5200" w:rsidRPr="000B71E3">
        <w:rPr>
          <w:rFonts w:hint="eastAsia"/>
          <w:lang w:eastAsia="zh-CN"/>
        </w:rPr>
        <w:tab/>
      </w:r>
      <w:r w:rsidR="000C5200" w:rsidRPr="000B71E3">
        <w:rPr>
          <w:lang w:eastAsia="zh-CN"/>
        </w:rPr>
        <w:t>General</w:t>
      </w:r>
      <w:bookmarkEnd w:id="147"/>
    </w:p>
    <w:p w14:paraId="3A1A57F4" w14:textId="77777777" w:rsidR="001110B4" w:rsidRPr="000B71E3" w:rsidRDefault="001110B4" w:rsidP="002127F7">
      <w:pPr>
        <w:rPr>
          <w:lang w:eastAsia="zh-CN"/>
        </w:rPr>
      </w:pPr>
      <w:r w:rsidRPr="000B71E3">
        <w:t xml:space="preserve">The usage of HTTP custom headers shall be supported as specified in </w:t>
      </w:r>
      <w:r w:rsidR="000647B6">
        <w:t>clause</w:t>
      </w:r>
      <w:r w:rsidRPr="000B71E3">
        <w:t> 5.2.3 of 3GPP TS 29.500 [4].</w:t>
      </w:r>
    </w:p>
    <w:p w14:paraId="1FAD0389" w14:textId="77777777" w:rsidR="00E44765" w:rsidRPr="000B71E3" w:rsidRDefault="00A258AF" w:rsidP="000E77D4">
      <w:pPr>
        <w:pStyle w:val="Heading3"/>
      </w:pPr>
      <w:bookmarkStart w:id="148" w:name="_Toc20118607"/>
      <w:r w:rsidRPr="000B71E3">
        <w:t>6.</w:t>
      </w:r>
      <w:r w:rsidR="000E77D4" w:rsidRPr="000B71E3">
        <w:t>1.</w:t>
      </w:r>
      <w:r w:rsidR="00FD6006" w:rsidRPr="000B71E3">
        <w:t>3</w:t>
      </w:r>
      <w:r w:rsidRPr="000B71E3">
        <w:tab/>
      </w:r>
      <w:r w:rsidR="00E44765" w:rsidRPr="000B71E3">
        <w:t>Resources</w:t>
      </w:r>
      <w:bookmarkEnd w:id="148"/>
      <w:r w:rsidR="00E44765" w:rsidRPr="000B71E3">
        <w:t xml:space="preserve"> </w:t>
      </w:r>
    </w:p>
    <w:p w14:paraId="4B6D6BB8" w14:textId="77777777" w:rsidR="000A7435" w:rsidRPr="000B71E3" w:rsidRDefault="000A7435" w:rsidP="000E77D4">
      <w:pPr>
        <w:pStyle w:val="Heading4"/>
      </w:pPr>
      <w:bookmarkStart w:id="149" w:name="_Toc20118608"/>
      <w:r w:rsidRPr="000B71E3">
        <w:t>6.</w:t>
      </w:r>
      <w:r w:rsidR="000E77D4" w:rsidRPr="000B71E3">
        <w:t>1.</w:t>
      </w:r>
      <w:r w:rsidR="00FD6006" w:rsidRPr="000B71E3">
        <w:t>3</w:t>
      </w:r>
      <w:r w:rsidRPr="000B71E3">
        <w:t>.1</w:t>
      </w:r>
      <w:r w:rsidRPr="000B71E3">
        <w:tab/>
      </w:r>
      <w:r w:rsidR="008B2858" w:rsidRPr="000B71E3">
        <w:t>Overview</w:t>
      </w:r>
      <w:bookmarkEnd w:id="149"/>
    </w:p>
    <w:p w14:paraId="3FCA6097" w14:textId="77777777" w:rsidR="00E37ACC" w:rsidRPr="000B71E3" w:rsidRDefault="00E37ACC" w:rsidP="000D7A09"/>
    <w:p w14:paraId="51E8462A" w14:textId="77777777" w:rsidR="00756927" w:rsidRPr="000B71E3" w:rsidRDefault="00B02F80" w:rsidP="00EC5218">
      <w:pPr>
        <w:pStyle w:val="TH"/>
        <w:rPr>
          <w:lang w:val="en-US"/>
        </w:rPr>
      </w:pPr>
      <w:r>
        <w:object w:dxaOrig="9421" w:dyaOrig="12432" w14:anchorId="2D9B076E">
          <v:shape id="_x0000_i1496" type="#_x0000_t75" style="width:318.7pt;height:420.75pt" o:ole="">
            <v:imagedata r:id="rId113" o:title=""/>
          </v:shape>
          <o:OLEObject Type="Embed" ProgID="Visio.Drawing.11" ShapeID="_x0000_i1496" DrawAspect="Content" ObjectID="_1630731938" r:id="rId114"/>
        </w:object>
      </w:r>
    </w:p>
    <w:p w14:paraId="4A357714" w14:textId="77777777"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14:paraId="002609C5" w14:textId="77777777"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14:paraId="4E517354" w14:textId="77777777" w:rsidR="008C18E3" w:rsidRPr="000B71E3" w:rsidRDefault="008C18E3" w:rsidP="00D06113">
      <w:pPr>
        <w:pStyle w:val="TH"/>
      </w:pPr>
      <w:r w:rsidRPr="000B71E3">
        <w:lastRenderedPageBreak/>
        <w:t>Table 6.</w:t>
      </w:r>
      <w:r w:rsidR="000E77D4" w:rsidRPr="000B71E3">
        <w:t>1.</w:t>
      </w:r>
      <w:r w:rsidR="00FD6006" w:rsidRPr="000B71E3">
        <w:t>3</w:t>
      </w:r>
      <w:r w:rsidR="00D06113" w:rsidRPr="000B71E3">
        <w:t>.1</w:t>
      </w:r>
      <w:r w:rsidRPr="000B71E3">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0B71E3" w14:paraId="35F48080"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2302A" w14:textId="77777777" w:rsidR="008C18E3" w:rsidRPr="000B71E3" w:rsidRDefault="008C18E3" w:rsidP="00D06113">
            <w:pPr>
              <w:pStyle w:val="TAH"/>
            </w:pPr>
            <w:r w:rsidRPr="000B71E3">
              <w:t>Resource name</w:t>
            </w:r>
            <w:r w:rsidR="00AC1C6A" w:rsidRPr="000B71E3">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5BE8A89" w14:textId="77777777" w:rsidR="008C18E3" w:rsidRPr="000B71E3" w:rsidRDefault="008C18E3" w:rsidP="00D06113">
            <w:pPr>
              <w:pStyle w:val="TAH"/>
            </w:pPr>
            <w:r w:rsidRPr="000B71E3">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9D563FE" w14:textId="77777777" w:rsidR="008C18E3" w:rsidRPr="000B71E3" w:rsidRDefault="008C18E3" w:rsidP="00D06113">
            <w:pPr>
              <w:pStyle w:val="TAH"/>
            </w:pPr>
            <w:r w:rsidRPr="000B71E3">
              <w:t>HTTP method</w:t>
            </w:r>
            <w:r w:rsidR="00406386" w:rsidRPr="000B71E3">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A69BFEC" w14:textId="77777777" w:rsidR="008C18E3" w:rsidRPr="000B71E3" w:rsidRDefault="008B2858" w:rsidP="00D06113">
            <w:pPr>
              <w:pStyle w:val="TAH"/>
            </w:pPr>
            <w:r w:rsidRPr="000B71E3">
              <w:t>Description</w:t>
            </w:r>
          </w:p>
        </w:tc>
      </w:tr>
      <w:tr w:rsidR="00805C68" w:rsidRPr="000B71E3" w14:paraId="5880798B"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7FF27813" w14:textId="77777777" w:rsidR="00805C68" w:rsidRPr="000B71E3" w:rsidRDefault="00805C68" w:rsidP="00155923">
            <w:pPr>
              <w:pStyle w:val="TAL"/>
            </w:pPr>
            <w:r w:rsidRPr="000B71E3">
              <w:t>Supi</w:t>
            </w:r>
            <w:r w:rsidR="00AC1C6A" w:rsidRPr="000B71E3">
              <w:br/>
              <w:t>(Document)</w:t>
            </w:r>
          </w:p>
        </w:tc>
        <w:tc>
          <w:tcPr>
            <w:tcW w:w="1450" w:type="pct"/>
            <w:gridSpan w:val="2"/>
            <w:tcBorders>
              <w:top w:val="single" w:sz="4" w:space="0" w:color="auto"/>
              <w:left w:val="single" w:sz="4" w:space="0" w:color="auto"/>
              <w:right w:val="single" w:sz="4" w:space="0" w:color="auto"/>
            </w:tcBorders>
          </w:tcPr>
          <w:p w14:paraId="13F57F58" w14:textId="77777777" w:rsidR="00805C68" w:rsidRPr="000B71E3" w:rsidRDefault="00805C68" w:rsidP="00155923">
            <w:pPr>
              <w:pStyle w:val="TAL"/>
            </w:pPr>
            <w:r w:rsidRPr="000B71E3">
              <w:t>/{supi}</w:t>
            </w:r>
          </w:p>
        </w:tc>
        <w:tc>
          <w:tcPr>
            <w:tcW w:w="507" w:type="pct"/>
            <w:gridSpan w:val="2"/>
            <w:tcBorders>
              <w:top w:val="single" w:sz="4" w:space="0" w:color="auto"/>
              <w:left w:val="single" w:sz="4" w:space="0" w:color="auto"/>
              <w:bottom w:val="single" w:sz="4" w:space="0" w:color="auto"/>
              <w:right w:val="single" w:sz="4" w:space="0" w:color="auto"/>
            </w:tcBorders>
          </w:tcPr>
          <w:p w14:paraId="4C2311FC" w14:textId="77777777" w:rsidR="00805C68" w:rsidRPr="000B71E3" w:rsidRDefault="00805C68" w:rsidP="0015592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7875C12B" w14:textId="77777777" w:rsidR="00805C68" w:rsidRPr="000B71E3" w:rsidRDefault="00805C68" w:rsidP="00155923">
            <w:pPr>
              <w:pStyle w:val="TAL"/>
            </w:pPr>
            <w:r w:rsidRPr="000B71E3">
              <w:t>Retrieve UE's subscription data</w:t>
            </w:r>
          </w:p>
        </w:tc>
      </w:tr>
      <w:tr w:rsidR="002013A9" w:rsidRPr="000B71E3" w14:paraId="10DBC04A"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14:paraId="53C3AB20" w14:textId="77777777" w:rsidR="002013A9" w:rsidRPr="000B71E3" w:rsidRDefault="007A4D36" w:rsidP="00D06113">
            <w:pPr>
              <w:pStyle w:val="TAL"/>
            </w:pPr>
            <w:r w:rsidRPr="000B71E3">
              <w:t>Nssai</w:t>
            </w:r>
            <w:r w:rsidR="00AC1C6A" w:rsidRPr="000B71E3">
              <w:br/>
              <w:t>(Document)</w:t>
            </w:r>
          </w:p>
        </w:tc>
        <w:tc>
          <w:tcPr>
            <w:tcW w:w="1450" w:type="pct"/>
            <w:gridSpan w:val="2"/>
            <w:tcBorders>
              <w:top w:val="single" w:sz="4" w:space="0" w:color="auto"/>
              <w:left w:val="single" w:sz="4" w:space="0" w:color="auto"/>
              <w:right w:val="single" w:sz="4" w:space="0" w:color="auto"/>
            </w:tcBorders>
            <w:hideMark/>
          </w:tcPr>
          <w:p w14:paraId="1488DE78" w14:textId="77777777" w:rsidR="002013A9" w:rsidRPr="000B71E3" w:rsidRDefault="007A4D36" w:rsidP="00D06113">
            <w:pPr>
              <w:pStyle w:val="TAL"/>
            </w:pPr>
            <w:r w:rsidRPr="000B71E3">
              <w:t>/{supi}</w:t>
            </w:r>
            <w:r w:rsidR="00813479" w:rsidRPr="000B71E3">
              <w:t>/</w:t>
            </w:r>
            <w:r w:rsidRPr="000B71E3">
              <w:t>nssai</w:t>
            </w:r>
          </w:p>
        </w:tc>
        <w:tc>
          <w:tcPr>
            <w:tcW w:w="507" w:type="pct"/>
            <w:gridSpan w:val="2"/>
            <w:tcBorders>
              <w:top w:val="single" w:sz="4" w:space="0" w:color="auto"/>
              <w:left w:val="single" w:sz="4" w:space="0" w:color="auto"/>
              <w:bottom w:val="single" w:sz="4" w:space="0" w:color="auto"/>
              <w:right w:val="single" w:sz="4" w:space="0" w:color="auto"/>
            </w:tcBorders>
            <w:hideMark/>
          </w:tcPr>
          <w:p w14:paraId="61CB4E06" w14:textId="77777777" w:rsidR="002013A9" w:rsidRPr="000B71E3" w:rsidRDefault="007A4D36" w:rsidP="00D0611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4F7D315E" w14:textId="77777777"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14:paraId="7A1D371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596C81E4" w14:textId="77777777" w:rsidR="00AB38AF" w:rsidRPr="000B71E3" w:rsidRDefault="00AB38AF" w:rsidP="00B70591">
            <w:pPr>
              <w:pStyle w:val="TAL"/>
            </w:pPr>
            <w:r w:rsidRPr="000B71E3">
              <w:t>AccessAndMobilitySubscriptionData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32BFEBB5" w14:textId="77777777" w:rsidR="00AB38AF" w:rsidRPr="000B71E3" w:rsidRDefault="00AB38AF" w:rsidP="00B70591">
            <w:pPr>
              <w:pStyle w:val="TAL"/>
            </w:pPr>
            <w:r w:rsidRPr="000B71E3">
              <w:t>/{supi}/am-data</w:t>
            </w:r>
          </w:p>
        </w:tc>
        <w:tc>
          <w:tcPr>
            <w:tcW w:w="507" w:type="pct"/>
            <w:gridSpan w:val="2"/>
            <w:tcBorders>
              <w:top w:val="single" w:sz="4" w:space="0" w:color="auto"/>
              <w:left w:val="single" w:sz="4" w:space="0" w:color="auto"/>
              <w:bottom w:val="single" w:sz="4" w:space="0" w:color="auto"/>
              <w:right w:val="single" w:sz="4" w:space="0" w:color="auto"/>
            </w:tcBorders>
          </w:tcPr>
          <w:p w14:paraId="07C25D78" w14:textId="77777777" w:rsidR="00AB38AF" w:rsidRPr="000B71E3" w:rsidRDefault="00AB38AF"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688687C" w14:textId="77777777"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14:paraId="2C7F9228" w14:textId="77777777" w:rsidTr="00747E12">
        <w:trPr>
          <w:gridBefore w:val="1"/>
          <w:gridAfter w:val="1"/>
          <w:wBefore w:w="17" w:type="pct"/>
          <w:wAfter w:w="57" w:type="pct"/>
          <w:jc w:val="center"/>
        </w:trPr>
        <w:tc>
          <w:tcPr>
            <w:tcW w:w="1376" w:type="pct"/>
            <w:tcBorders>
              <w:left w:val="single" w:sz="4" w:space="0" w:color="auto"/>
              <w:right w:val="single" w:sz="4" w:space="0" w:color="auto"/>
            </w:tcBorders>
          </w:tcPr>
          <w:p w14:paraId="4DD813C0" w14:textId="77777777" w:rsidR="00242614" w:rsidRPr="000B71E3" w:rsidRDefault="00242614" w:rsidP="00242614">
            <w:pPr>
              <w:pStyle w:val="TAL"/>
            </w:pPr>
            <w:r w:rsidRPr="000B71E3">
              <w:t>SorAck</w:t>
            </w:r>
            <w:r w:rsidRPr="000B71E3">
              <w:br/>
              <w:t>(Document)</w:t>
            </w:r>
          </w:p>
        </w:tc>
        <w:tc>
          <w:tcPr>
            <w:tcW w:w="1450" w:type="pct"/>
            <w:gridSpan w:val="2"/>
            <w:tcBorders>
              <w:left w:val="single" w:sz="4" w:space="0" w:color="auto"/>
              <w:right w:val="single" w:sz="4" w:space="0" w:color="auto"/>
            </w:tcBorders>
          </w:tcPr>
          <w:p w14:paraId="757A79D9" w14:textId="77777777" w:rsidR="00242614" w:rsidRPr="000B71E3" w:rsidRDefault="00242614" w:rsidP="000C0A85">
            <w:pPr>
              <w:pStyle w:val="TAL"/>
            </w:pPr>
            <w:r w:rsidRPr="000B71E3">
              <w:t>/{supi}/am-data/sor-ack</w:t>
            </w:r>
          </w:p>
        </w:tc>
        <w:tc>
          <w:tcPr>
            <w:tcW w:w="507" w:type="pct"/>
            <w:gridSpan w:val="2"/>
            <w:tcBorders>
              <w:top w:val="single" w:sz="4" w:space="0" w:color="auto"/>
              <w:left w:val="single" w:sz="4" w:space="0" w:color="auto"/>
              <w:bottom w:val="single" w:sz="4" w:space="0" w:color="auto"/>
              <w:right w:val="single" w:sz="4" w:space="0" w:color="auto"/>
            </w:tcBorders>
          </w:tcPr>
          <w:p w14:paraId="76A17682" w14:textId="77777777" w:rsidR="00242614" w:rsidRPr="000B71E3" w:rsidRDefault="00242614" w:rsidP="000C0A85">
            <w:pPr>
              <w:pStyle w:val="TAL"/>
            </w:pPr>
            <w:r w:rsidRPr="000B71E3">
              <w:t>PUT</w:t>
            </w:r>
          </w:p>
        </w:tc>
        <w:tc>
          <w:tcPr>
            <w:tcW w:w="1593" w:type="pct"/>
            <w:gridSpan w:val="2"/>
            <w:tcBorders>
              <w:top w:val="single" w:sz="4" w:space="0" w:color="auto"/>
              <w:left w:val="single" w:sz="4" w:space="0" w:color="auto"/>
              <w:bottom w:val="single" w:sz="4" w:space="0" w:color="auto"/>
              <w:right w:val="single" w:sz="4" w:space="0" w:color="auto"/>
            </w:tcBorders>
          </w:tcPr>
          <w:p w14:paraId="2B4C6305" w14:textId="77777777" w:rsidR="00242614" w:rsidRPr="000B71E3" w:rsidRDefault="00242614" w:rsidP="000C0A85">
            <w:pPr>
              <w:pStyle w:val="TAL"/>
            </w:pPr>
            <w:r w:rsidRPr="000B71E3">
              <w:t xml:space="preserve">Providing acknowledgement of </w:t>
            </w:r>
            <w:r w:rsidRPr="000B71E3">
              <w:rPr>
                <w:lang w:eastAsia="zh-CN"/>
              </w:rPr>
              <w:t>Steering of Roaming</w:t>
            </w:r>
          </w:p>
        </w:tc>
      </w:tr>
      <w:tr w:rsidR="00747E12" w:rsidRPr="000B71E3" w14:paraId="5FDD7AAA" w14:textId="77777777" w:rsidTr="00747E12">
        <w:trPr>
          <w:jc w:val="center"/>
        </w:trPr>
        <w:tc>
          <w:tcPr>
            <w:tcW w:w="1396" w:type="pct"/>
            <w:gridSpan w:val="3"/>
            <w:tcBorders>
              <w:left w:val="single" w:sz="4" w:space="0" w:color="auto"/>
              <w:right w:val="single" w:sz="4" w:space="0" w:color="auto"/>
            </w:tcBorders>
          </w:tcPr>
          <w:p w14:paraId="3516CC1E" w14:textId="77777777" w:rsidR="00747E12" w:rsidRPr="000B71E3" w:rsidRDefault="00747E12" w:rsidP="00747E12">
            <w:pPr>
              <w:pStyle w:val="TAL"/>
            </w:pPr>
            <w:r w:rsidRPr="0053104E">
              <w:rPr>
                <w:rFonts w:hint="eastAsia"/>
                <w:lang w:eastAsia="zh-CN"/>
              </w:rPr>
              <w:t>U</w:t>
            </w:r>
            <w:r>
              <w:rPr>
                <w:rFonts w:hint="eastAsia"/>
                <w:lang w:eastAsia="zh-CN"/>
              </w:rPr>
              <w:t>pu</w:t>
            </w:r>
            <w:r w:rsidRPr="0053104E">
              <w:t>Ack</w:t>
            </w:r>
            <w:r w:rsidRPr="0053104E">
              <w:br/>
              <w:t>(Document)</w:t>
            </w:r>
          </w:p>
        </w:tc>
        <w:tc>
          <w:tcPr>
            <w:tcW w:w="1472" w:type="pct"/>
            <w:gridSpan w:val="2"/>
            <w:tcBorders>
              <w:left w:val="single" w:sz="4" w:space="0" w:color="auto"/>
              <w:right w:val="single" w:sz="4" w:space="0" w:color="auto"/>
            </w:tcBorders>
          </w:tcPr>
          <w:p w14:paraId="46A16E98" w14:textId="77777777" w:rsidR="00747E12" w:rsidRPr="000B71E3" w:rsidRDefault="00747E12" w:rsidP="00747E12">
            <w:pPr>
              <w:pStyle w:val="TAL"/>
            </w:pPr>
            <w:r w:rsidRPr="0053104E">
              <w:t>/{supi}/am-data/</w:t>
            </w:r>
            <w:r w:rsidRPr="0053104E">
              <w:rPr>
                <w:rFonts w:hint="eastAsia"/>
                <w:lang w:eastAsia="zh-CN"/>
              </w:rPr>
              <w:t>u</w:t>
            </w:r>
            <w:r>
              <w:rPr>
                <w:rFonts w:hint="eastAsia"/>
                <w:lang w:eastAsia="zh-CN"/>
              </w:rPr>
              <w:t>pu</w:t>
            </w:r>
            <w:r w:rsidRPr="0053104E">
              <w:t>-ack</w:t>
            </w:r>
          </w:p>
        </w:tc>
        <w:tc>
          <w:tcPr>
            <w:tcW w:w="515" w:type="pct"/>
            <w:gridSpan w:val="2"/>
            <w:tcBorders>
              <w:top w:val="single" w:sz="4" w:space="0" w:color="auto"/>
              <w:left w:val="single" w:sz="4" w:space="0" w:color="auto"/>
              <w:bottom w:val="single" w:sz="4" w:space="0" w:color="auto"/>
              <w:right w:val="single" w:sz="4" w:space="0" w:color="auto"/>
            </w:tcBorders>
          </w:tcPr>
          <w:p w14:paraId="3A1C92F0" w14:textId="77777777" w:rsidR="00747E12" w:rsidRPr="000B71E3" w:rsidRDefault="00747E12" w:rsidP="00747E12">
            <w:pPr>
              <w:pStyle w:val="TAL"/>
            </w:pPr>
            <w:r w:rsidRPr="0053104E">
              <w:t>PUT</w:t>
            </w:r>
          </w:p>
        </w:tc>
        <w:tc>
          <w:tcPr>
            <w:tcW w:w="1617" w:type="pct"/>
            <w:gridSpan w:val="2"/>
            <w:tcBorders>
              <w:top w:val="single" w:sz="4" w:space="0" w:color="auto"/>
              <w:left w:val="single" w:sz="4" w:space="0" w:color="auto"/>
              <w:bottom w:val="single" w:sz="4" w:space="0" w:color="auto"/>
              <w:right w:val="single" w:sz="4" w:space="0" w:color="auto"/>
            </w:tcBorders>
          </w:tcPr>
          <w:p w14:paraId="753DD33B" w14:textId="77777777" w:rsidR="00747E12" w:rsidRPr="000B71E3" w:rsidRDefault="00747E12" w:rsidP="00747E12">
            <w:pPr>
              <w:pStyle w:val="TAL"/>
            </w:pPr>
            <w:r w:rsidRPr="0053104E">
              <w:t xml:space="preserve">Providing acknowledgement of </w:t>
            </w:r>
            <w:r>
              <w:t>UE parameters update</w:t>
            </w:r>
          </w:p>
        </w:tc>
      </w:tr>
      <w:tr w:rsidR="00852F82" w:rsidRPr="000B71E3" w14:paraId="4C4C9A8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EB7ABE4" w14:textId="77777777" w:rsidR="00852F82" w:rsidRPr="000B71E3" w:rsidRDefault="00852F82" w:rsidP="00B70591">
            <w:pPr>
              <w:pStyle w:val="TAL"/>
            </w:pPr>
            <w:r w:rsidRPr="000B71E3">
              <w:t>SmfSelectionSubscriptionData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774A2563" w14:textId="77777777" w:rsidR="00852F82" w:rsidRPr="000B71E3" w:rsidRDefault="00852F82" w:rsidP="00B70591">
            <w:pPr>
              <w:pStyle w:val="TAL"/>
            </w:pPr>
            <w:r w:rsidRPr="000B71E3">
              <w:t>/{supi}/smf-select-data</w:t>
            </w:r>
          </w:p>
        </w:tc>
        <w:tc>
          <w:tcPr>
            <w:tcW w:w="507" w:type="pct"/>
            <w:gridSpan w:val="2"/>
            <w:tcBorders>
              <w:top w:val="single" w:sz="4" w:space="0" w:color="auto"/>
              <w:left w:val="single" w:sz="4" w:space="0" w:color="auto"/>
              <w:bottom w:val="single" w:sz="4" w:space="0" w:color="auto"/>
              <w:right w:val="single" w:sz="4" w:space="0" w:color="auto"/>
            </w:tcBorders>
          </w:tcPr>
          <w:p w14:paraId="728945D1" w14:textId="77777777" w:rsidR="00852F82" w:rsidRPr="000B71E3" w:rsidRDefault="00852F82"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74850B3" w14:textId="77777777"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14:paraId="110A2375"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31D1DD8D" w14:textId="77777777" w:rsidR="002A7740" w:rsidRPr="000B71E3" w:rsidRDefault="002A7740" w:rsidP="00A94114">
            <w:pPr>
              <w:pStyle w:val="TAL"/>
            </w:pPr>
            <w:r w:rsidRPr="000B71E3">
              <w:t>UeContextInSmfData</w:t>
            </w:r>
            <w:r w:rsidRPr="000B71E3">
              <w:br/>
              <w:t>(Document)</w:t>
            </w:r>
          </w:p>
        </w:tc>
        <w:tc>
          <w:tcPr>
            <w:tcW w:w="1450" w:type="pct"/>
            <w:gridSpan w:val="2"/>
            <w:tcBorders>
              <w:top w:val="single" w:sz="4" w:space="0" w:color="auto"/>
              <w:left w:val="single" w:sz="4" w:space="0" w:color="auto"/>
              <w:right w:val="single" w:sz="4" w:space="0" w:color="auto"/>
            </w:tcBorders>
          </w:tcPr>
          <w:p w14:paraId="5B2D4B41" w14:textId="77777777" w:rsidR="002A7740" w:rsidRPr="000B71E3" w:rsidRDefault="002A7740" w:rsidP="00A94114">
            <w:pPr>
              <w:pStyle w:val="TAL"/>
            </w:pPr>
            <w:r w:rsidRPr="000B71E3">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14:paraId="73ACDF11" w14:textId="77777777" w:rsidR="002A7740" w:rsidRPr="000B71E3" w:rsidRDefault="002A7740"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9F682F1" w14:textId="77777777" w:rsidR="002A7740" w:rsidRPr="000B71E3" w:rsidRDefault="002A7740" w:rsidP="00A94114">
            <w:pPr>
              <w:pStyle w:val="TAL"/>
            </w:pPr>
            <w:r w:rsidRPr="000B71E3">
              <w:t>Retrieve the UE's Context in SMF Data</w:t>
            </w:r>
          </w:p>
        </w:tc>
      </w:tr>
      <w:tr w:rsidR="0071011D" w:rsidRPr="000B71E3" w14:paraId="7BC241B9"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CFEF30E" w14:textId="77777777"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6BBF38B9" w14:textId="77777777" w:rsidR="0071011D" w:rsidRPr="000B71E3" w:rsidRDefault="0071011D" w:rsidP="00B70591">
            <w:pPr>
              <w:pStyle w:val="TAL"/>
            </w:pPr>
            <w:r w:rsidRPr="000B71E3">
              <w:t>/{supi}/sm-data</w:t>
            </w:r>
          </w:p>
        </w:tc>
        <w:tc>
          <w:tcPr>
            <w:tcW w:w="507" w:type="pct"/>
            <w:gridSpan w:val="2"/>
            <w:tcBorders>
              <w:top w:val="single" w:sz="4" w:space="0" w:color="auto"/>
              <w:left w:val="single" w:sz="4" w:space="0" w:color="auto"/>
              <w:bottom w:val="single" w:sz="4" w:space="0" w:color="auto"/>
              <w:right w:val="single" w:sz="4" w:space="0" w:color="auto"/>
            </w:tcBorders>
          </w:tcPr>
          <w:p w14:paraId="21F00CD7" w14:textId="77777777" w:rsidR="0071011D" w:rsidRPr="000B71E3" w:rsidRDefault="0071011D"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12962DC" w14:textId="77777777"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14:paraId="543A9E3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6605210" w14:textId="77777777" w:rsidR="00AC20E9" w:rsidRPr="000B71E3" w:rsidRDefault="00AC20E9" w:rsidP="002B7B05">
            <w:pPr>
              <w:pStyle w:val="TAL"/>
            </w:pPr>
            <w:r w:rsidRPr="000B71E3">
              <w:t>SMSSubscriptionData</w:t>
            </w:r>
            <w:r w:rsidRPr="000B71E3">
              <w:br/>
              <w:t>(Document)</w:t>
            </w:r>
          </w:p>
        </w:tc>
        <w:tc>
          <w:tcPr>
            <w:tcW w:w="1450" w:type="pct"/>
            <w:gridSpan w:val="2"/>
            <w:tcBorders>
              <w:top w:val="single" w:sz="4" w:space="0" w:color="auto"/>
              <w:left w:val="single" w:sz="4" w:space="0" w:color="auto"/>
              <w:right w:val="single" w:sz="4" w:space="0" w:color="auto"/>
            </w:tcBorders>
          </w:tcPr>
          <w:p w14:paraId="18391365" w14:textId="77777777" w:rsidR="00AC20E9" w:rsidRPr="000B71E3" w:rsidRDefault="00AC20E9" w:rsidP="002B7B05">
            <w:pPr>
              <w:pStyle w:val="TAL"/>
            </w:pPr>
            <w:r w:rsidRPr="000B71E3">
              <w:t>/{supi}/sms-data</w:t>
            </w:r>
          </w:p>
        </w:tc>
        <w:tc>
          <w:tcPr>
            <w:tcW w:w="507" w:type="pct"/>
            <w:gridSpan w:val="2"/>
            <w:tcBorders>
              <w:top w:val="single" w:sz="4" w:space="0" w:color="auto"/>
              <w:left w:val="single" w:sz="4" w:space="0" w:color="auto"/>
              <w:bottom w:val="single" w:sz="4" w:space="0" w:color="auto"/>
              <w:right w:val="single" w:sz="4" w:space="0" w:color="auto"/>
            </w:tcBorders>
          </w:tcPr>
          <w:p w14:paraId="60A9CC87" w14:textId="77777777" w:rsidR="00AC20E9" w:rsidRPr="000B71E3" w:rsidRDefault="00AC20E9" w:rsidP="002B7B0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6D1831C7" w14:textId="77777777"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14:paraId="4A8C1EE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7D4BF28" w14:textId="77777777" w:rsidR="00655F69" w:rsidRPr="000B71E3" w:rsidRDefault="00655F69" w:rsidP="003B34DE">
            <w:pPr>
              <w:pStyle w:val="TAL"/>
            </w:pPr>
            <w:r w:rsidRPr="000B71E3">
              <w:t>SMSManagementSubscriptionData</w:t>
            </w:r>
            <w:r w:rsidR="00B61FFF" w:rsidRPr="000B71E3">
              <w:br/>
              <w:t>(Document)</w:t>
            </w:r>
          </w:p>
        </w:tc>
        <w:tc>
          <w:tcPr>
            <w:tcW w:w="1450" w:type="pct"/>
            <w:gridSpan w:val="2"/>
            <w:tcBorders>
              <w:top w:val="single" w:sz="4" w:space="0" w:color="auto"/>
              <w:left w:val="single" w:sz="4" w:space="0" w:color="auto"/>
              <w:right w:val="single" w:sz="4" w:space="0" w:color="auto"/>
            </w:tcBorders>
          </w:tcPr>
          <w:p w14:paraId="67B64230" w14:textId="77777777" w:rsidR="00655F69" w:rsidRPr="000B71E3" w:rsidRDefault="00655F69" w:rsidP="003B34DE">
            <w:pPr>
              <w:pStyle w:val="TAL"/>
            </w:pPr>
            <w:r w:rsidRPr="000B71E3">
              <w:t>/{supi}/sms-</w:t>
            </w:r>
            <w:r w:rsidR="00AC20E9" w:rsidRPr="000B71E3">
              <w:t>mng-</w:t>
            </w:r>
            <w:r w:rsidRPr="000B71E3">
              <w:t>data</w:t>
            </w:r>
          </w:p>
        </w:tc>
        <w:tc>
          <w:tcPr>
            <w:tcW w:w="507" w:type="pct"/>
            <w:gridSpan w:val="2"/>
            <w:tcBorders>
              <w:top w:val="single" w:sz="4" w:space="0" w:color="auto"/>
              <w:left w:val="single" w:sz="4" w:space="0" w:color="auto"/>
              <w:bottom w:val="single" w:sz="4" w:space="0" w:color="auto"/>
              <w:right w:val="single" w:sz="4" w:space="0" w:color="auto"/>
            </w:tcBorders>
          </w:tcPr>
          <w:p w14:paraId="5616116A" w14:textId="77777777" w:rsidR="00655F69" w:rsidRPr="000B71E3" w:rsidRDefault="00655F69" w:rsidP="003B34D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27A6F184" w14:textId="77777777"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14:paraId="26115CAA"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7C8A8ED5" w14:textId="77777777" w:rsidR="00510732" w:rsidRPr="000B71E3" w:rsidRDefault="00510732" w:rsidP="00526712">
            <w:pPr>
              <w:pStyle w:val="TAL"/>
            </w:pPr>
            <w:r w:rsidRPr="000B71E3">
              <w:t>SdmSubscriptions</w:t>
            </w:r>
            <w:r w:rsidR="00B61FFF"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6A967870" w14:textId="77777777" w:rsidR="00510732" w:rsidRPr="000B71E3" w:rsidRDefault="00510732" w:rsidP="00526712">
            <w:pPr>
              <w:pStyle w:val="TAL"/>
            </w:pPr>
            <w:r w:rsidRPr="000B71E3">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299752A8" w14:textId="77777777" w:rsidR="00510732" w:rsidRPr="000B71E3" w:rsidRDefault="00510732" w:rsidP="00526712">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2D4AB513" w14:textId="77777777" w:rsidR="00510732" w:rsidRPr="000B71E3" w:rsidRDefault="00510732" w:rsidP="00526712">
            <w:pPr>
              <w:pStyle w:val="TAL"/>
            </w:pPr>
            <w:r w:rsidRPr="000B71E3">
              <w:t>Create a subscription</w:t>
            </w:r>
          </w:p>
        </w:tc>
      </w:tr>
      <w:tr w:rsidR="00DB1115" w:rsidRPr="000B71E3" w14:paraId="3E1165AF" w14:textId="77777777" w:rsidTr="00747E12">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031CB988" w14:textId="77777777" w:rsidR="00DB1115" w:rsidRPr="000B71E3" w:rsidRDefault="00DB1115" w:rsidP="00526712">
            <w:pPr>
              <w:pStyle w:val="TAL"/>
            </w:pPr>
            <w:r w:rsidRPr="000B71E3">
              <w:t>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0064CBC" w14:textId="77777777" w:rsidR="00DB1115" w:rsidRPr="000B71E3" w:rsidRDefault="00DB1115" w:rsidP="00526712">
            <w:pPr>
              <w:pStyle w:val="TAL"/>
            </w:pPr>
            <w:r w:rsidRPr="000B71E3">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0CBA6FDD" w14:textId="77777777" w:rsidR="00DB1115" w:rsidRPr="000B71E3" w:rsidRDefault="00DB1115" w:rsidP="00526712">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67623829" w14:textId="77777777" w:rsidR="00DB1115" w:rsidRPr="000B71E3" w:rsidRDefault="00DB1115" w:rsidP="00526712">
            <w:pPr>
              <w:pStyle w:val="TAL"/>
            </w:pPr>
            <w:r w:rsidRPr="000B71E3">
              <w:t>Delete the subscription identified by {subscriptionId}, i.e. unsubscribe</w:t>
            </w:r>
          </w:p>
        </w:tc>
      </w:tr>
      <w:tr w:rsidR="00DB1115" w:rsidRPr="000B71E3" w14:paraId="2DE4E0A6" w14:textId="77777777" w:rsidTr="00747E12">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3C76B235" w14:textId="77777777" w:rsidR="00DB1115" w:rsidRPr="000B71E3"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14:paraId="309F679B" w14:textId="77777777" w:rsidR="00DB1115" w:rsidRPr="000B71E3"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6E5682AB" w14:textId="77777777" w:rsidR="00DB1115" w:rsidRPr="000B71E3" w:rsidRDefault="00DB1115" w:rsidP="00F4213F">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07DFC067" w14:textId="77777777" w:rsidR="00DB1115" w:rsidRPr="000B71E3" w:rsidRDefault="00DB1115" w:rsidP="00F4213F">
            <w:pPr>
              <w:pStyle w:val="TAL"/>
            </w:pPr>
            <w:r>
              <w:t>Modify the sdm-subscription identified by {subscriptionId}</w:t>
            </w:r>
          </w:p>
        </w:tc>
      </w:tr>
      <w:tr w:rsidR="00D67D76" w:rsidRPr="000B71E3" w14:paraId="518C57D1"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08B00BE" w14:textId="77777777" w:rsidR="00D67D76" w:rsidRPr="000B71E3" w:rsidRDefault="00D67D76" w:rsidP="00A94114">
            <w:pPr>
              <w:pStyle w:val="TAL"/>
            </w:pPr>
            <w:r w:rsidRPr="000B71E3">
              <w:t>IdTranslationResult</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2FA85AF5" w14:textId="77777777" w:rsidR="00D67D76" w:rsidRPr="000B71E3" w:rsidRDefault="00D67D76" w:rsidP="00A94114">
            <w:pPr>
              <w:pStyle w:val="TAL"/>
            </w:pPr>
            <w:r w:rsidRPr="000B71E3">
              <w:t>/{gpsi}/id-translation-result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14:paraId="68B62BFD" w14:textId="77777777" w:rsidR="00D67D76" w:rsidRPr="000B71E3" w:rsidRDefault="00D67D76"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FC27196" w14:textId="77777777" w:rsidR="00D67D76" w:rsidRPr="000B71E3" w:rsidRDefault="00D67D76" w:rsidP="00A94114">
            <w:pPr>
              <w:pStyle w:val="TAL"/>
            </w:pPr>
            <w:r w:rsidRPr="000B71E3">
              <w:t>Retrieve a UE's SUPI</w:t>
            </w:r>
          </w:p>
        </w:tc>
      </w:tr>
      <w:tr w:rsidR="00D274C8" w:rsidRPr="000B71E3" w14:paraId="45D74B94"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011BBFA" w14:textId="77777777" w:rsidR="00D274C8" w:rsidRPr="000B71E3" w:rsidRDefault="00D274C8" w:rsidP="000C0A85">
            <w:pPr>
              <w:pStyle w:val="TAL"/>
            </w:pPr>
            <w:r w:rsidRPr="000B71E3">
              <w:t>UeContextInSmsfData</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13653180" w14:textId="77777777" w:rsidR="00D274C8" w:rsidRPr="000B71E3" w:rsidRDefault="00D274C8" w:rsidP="000C0A85">
            <w:pPr>
              <w:pStyle w:val="TAL"/>
            </w:pPr>
            <w:r w:rsidRPr="000B71E3">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C28C083" w14:textId="77777777" w:rsidR="00D274C8" w:rsidRPr="000B71E3" w:rsidRDefault="00B95347" w:rsidP="000C0A85">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326E203B" w14:textId="77777777" w:rsidR="00D274C8" w:rsidRPr="000B71E3" w:rsidRDefault="00B95347" w:rsidP="000C0A85">
            <w:pPr>
              <w:pStyle w:val="TAL"/>
            </w:pPr>
            <w:r w:rsidRPr="000B71E3">
              <w:t>Retrieve the UE's Context in SM</w:t>
            </w:r>
            <w:r>
              <w:t>S</w:t>
            </w:r>
            <w:r w:rsidRPr="000B71E3">
              <w:t>F Data</w:t>
            </w:r>
          </w:p>
        </w:tc>
      </w:tr>
      <w:tr w:rsidR="005163E4" w:rsidRPr="000B71E3" w14:paraId="6A641C8B"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6F7B45ED" w14:textId="77777777" w:rsidR="005163E4" w:rsidRPr="000B71E3" w:rsidRDefault="005163E4" w:rsidP="000C0A85">
            <w:pPr>
              <w:pStyle w:val="TAL"/>
            </w:pPr>
            <w:r w:rsidRPr="000B71E3">
              <w:t>TraceData</w:t>
            </w:r>
          </w:p>
          <w:p w14:paraId="67369B24" w14:textId="77777777" w:rsidR="005163E4" w:rsidRPr="000B71E3" w:rsidRDefault="005163E4" w:rsidP="000C0A85">
            <w:pPr>
              <w:pStyle w:val="TAL"/>
            </w:pPr>
            <w:r w:rsidRPr="000B71E3">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34EAB2A2" w14:textId="77777777" w:rsidR="005163E4" w:rsidRPr="000B71E3" w:rsidRDefault="005163E4" w:rsidP="000C0A85">
            <w:pPr>
              <w:pStyle w:val="TAL"/>
            </w:pPr>
            <w:r w:rsidRPr="000B71E3">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AD3C2AD" w14:textId="77777777" w:rsidR="005163E4" w:rsidRPr="000B71E3" w:rsidRDefault="005163E4" w:rsidP="000C0A8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18E027D0" w14:textId="77777777" w:rsidR="005163E4" w:rsidRPr="000B71E3" w:rsidRDefault="005163E4" w:rsidP="000C0A85">
            <w:pPr>
              <w:pStyle w:val="TAL"/>
            </w:pPr>
            <w:r w:rsidRPr="000B71E3">
              <w:t>Retrieve Trace Configuration Data</w:t>
            </w:r>
          </w:p>
        </w:tc>
      </w:tr>
      <w:tr w:rsidR="003C3769" w:rsidRPr="000B71E3" w14:paraId="0ACF264F"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DA7F35D" w14:textId="77777777" w:rsidR="003C3769" w:rsidRPr="000B71E3" w:rsidRDefault="003C3769" w:rsidP="00C71D6E">
            <w:pPr>
              <w:pStyle w:val="TAL"/>
            </w:pPr>
            <w:r w:rsidRPr="000B71E3">
              <w:t>SharedData</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4F2FFBB8" w14:textId="77777777" w:rsidR="003C3769" w:rsidRPr="000B71E3" w:rsidRDefault="003C3769" w:rsidP="00C71D6E">
            <w:pPr>
              <w:pStyle w:val="TAL"/>
            </w:pPr>
            <w:r w:rsidRPr="000B71E3">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14:paraId="7ED89FE0" w14:textId="77777777" w:rsidR="003C3769" w:rsidRPr="000B71E3" w:rsidRDefault="003C3769" w:rsidP="00C71D6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577A5301" w14:textId="77777777" w:rsidR="003C3769" w:rsidRPr="000B71E3" w:rsidRDefault="003C3769" w:rsidP="00C71D6E">
            <w:pPr>
              <w:pStyle w:val="TAL"/>
            </w:pPr>
            <w:r w:rsidRPr="000B71E3">
              <w:t>Retrieve shared data</w:t>
            </w:r>
          </w:p>
        </w:tc>
      </w:tr>
      <w:tr w:rsidR="003C3769" w:rsidRPr="000B71E3" w14:paraId="747A4D57"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7FD491D" w14:textId="77777777" w:rsidR="003C3769" w:rsidRPr="000B71E3" w:rsidRDefault="003C3769" w:rsidP="00C71D6E">
            <w:pPr>
              <w:pStyle w:val="TAL"/>
            </w:pPr>
            <w:r w:rsidRPr="000B71E3">
              <w:t>SharedDataSubscriptions</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5AEAC203" w14:textId="77777777" w:rsidR="003C3769" w:rsidRPr="000B71E3" w:rsidRDefault="003C3769" w:rsidP="00C71D6E">
            <w:pPr>
              <w:pStyle w:val="TAL"/>
            </w:pPr>
            <w:r w:rsidRPr="000B71E3">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7B21DD2E" w14:textId="77777777" w:rsidR="003C3769" w:rsidRPr="000B71E3" w:rsidRDefault="003C3769" w:rsidP="00C71D6E">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5D2F23B9" w14:textId="77777777" w:rsidR="003C3769" w:rsidRPr="000B71E3" w:rsidRDefault="003C3769" w:rsidP="00C71D6E">
            <w:pPr>
              <w:pStyle w:val="TAL"/>
            </w:pPr>
            <w:r w:rsidRPr="000B71E3">
              <w:t>Create a subscription</w:t>
            </w:r>
          </w:p>
        </w:tc>
      </w:tr>
      <w:tr w:rsidR="00193E8E" w:rsidRPr="000B71E3" w14:paraId="59477DDE" w14:textId="77777777" w:rsidTr="008C2DB6">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12F5FA58" w14:textId="77777777" w:rsidR="00193E8E" w:rsidRPr="000B71E3" w:rsidRDefault="00193E8E" w:rsidP="00C71D6E">
            <w:pPr>
              <w:pStyle w:val="TAL"/>
            </w:pPr>
            <w:r w:rsidRPr="000B71E3">
              <w:t>SharedDataIndividual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191BFA4" w14:textId="77777777" w:rsidR="00193E8E" w:rsidRPr="000B71E3" w:rsidRDefault="00193E8E" w:rsidP="00C71D6E">
            <w:pPr>
              <w:pStyle w:val="TAL"/>
            </w:pPr>
            <w:r w:rsidRPr="000B71E3">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4F71967F" w14:textId="77777777" w:rsidR="00193E8E" w:rsidRPr="000B71E3" w:rsidRDefault="00193E8E" w:rsidP="00C71D6E">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53A76E83" w14:textId="77777777" w:rsidR="00193E8E" w:rsidRPr="000B71E3" w:rsidRDefault="00193E8E" w:rsidP="00C71D6E">
            <w:pPr>
              <w:pStyle w:val="TAL"/>
            </w:pPr>
            <w:r w:rsidRPr="000B71E3">
              <w:t>Delete the subscription identified by {subscriptionId}, i.e. unsubscribe</w:t>
            </w:r>
          </w:p>
        </w:tc>
      </w:tr>
      <w:tr w:rsidR="00193E8E" w:rsidRPr="000B71E3" w14:paraId="74E5E20C" w14:textId="77777777" w:rsidTr="008C2DB6">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26B4852B" w14:textId="77777777" w:rsidR="00193E8E" w:rsidRPr="000B71E3" w:rsidRDefault="00193E8E" w:rsidP="00C71D6E">
            <w:pPr>
              <w:pStyle w:val="TAL"/>
            </w:pPr>
          </w:p>
        </w:tc>
        <w:tc>
          <w:tcPr>
            <w:tcW w:w="1450" w:type="pct"/>
            <w:gridSpan w:val="2"/>
            <w:vMerge/>
            <w:tcBorders>
              <w:left w:val="single" w:sz="4" w:space="0" w:color="auto"/>
              <w:bottom w:val="single" w:sz="4" w:space="0" w:color="auto"/>
              <w:right w:val="single" w:sz="4" w:space="0" w:color="auto"/>
            </w:tcBorders>
          </w:tcPr>
          <w:p w14:paraId="76657C17" w14:textId="77777777" w:rsidR="00193E8E" w:rsidRPr="000B71E3" w:rsidRDefault="00193E8E" w:rsidP="00C71D6E">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2E566469" w14:textId="77777777" w:rsidR="00193E8E" w:rsidRPr="000B71E3" w:rsidRDefault="00193E8E" w:rsidP="00C71D6E">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4356D2E8" w14:textId="77777777" w:rsidR="00193E8E" w:rsidRPr="000B71E3" w:rsidRDefault="00193E8E" w:rsidP="00C71D6E">
            <w:pPr>
              <w:pStyle w:val="TAL"/>
            </w:pPr>
            <w:r w:rsidRPr="00193E8E">
              <w:t>Modify the shared data subscription identified by {subscriptionId}</w:t>
            </w:r>
          </w:p>
        </w:tc>
      </w:tr>
      <w:tr w:rsidR="00B02F80" w:rsidRPr="000B71E3" w14:paraId="440DCE00" w14:textId="77777777" w:rsidTr="00B02F80">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321DE969" w14:textId="77777777" w:rsidR="00B02F80" w:rsidRDefault="00B02F80" w:rsidP="008C2DB6">
            <w:pPr>
              <w:pStyle w:val="TAL"/>
            </w:pPr>
            <w:r>
              <w:t>GroupIdentifiers</w:t>
            </w:r>
          </w:p>
          <w:p w14:paraId="40902F25" w14:textId="77777777" w:rsidR="00B02F80" w:rsidRPr="000B71E3" w:rsidRDefault="00B02F80" w:rsidP="008C2DB6">
            <w:pPr>
              <w:pStyle w:val="TAL"/>
            </w:pPr>
            <w: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766D7BA6" w14:textId="77777777" w:rsidR="00B02F80" w:rsidRPr="000B71E3" w:rsidRDefault="00B02F80" w:rsidP="008C2DB6">
            <w:pPr>
              <w:pStyle w:val="TAL"/>
            </w:pPr>
            <w:r>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14:paraId="612D8E02" w14:textId="77777777" w:rsidR="00B02F80" w:rsidRPr="000B71E3" w:rsidRDefault="00B02F80" w:rsidP="008C2DB6">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BADC290" w14:textId="77777777" w:rsidR="00B02F80" w:rsidRPr="000B71E3" w:rsidRDefault="00B02F80" w:rsidP="008C2DB6">
            <w:pPr>
              <w:pStyle w:val="TAL"/>
            </w:pPr>
            <w:r>
              <w:t>Retrieve group identifiers</w:t>
            </w:r>
          </w:p>
        </w:tc>
      </w:tr>
    </w:tbl>
    <w:p w14:paraId="60A4BEF9" w14:textId="77777777" w:rsidR="008C18E3" w:rsidRPr="000B71E3" w:rsidRDefault="008C18E3" w:rsidP="00EC5218"/>
    <w:p w14:paraId="2B3F42A8" w14:textId="77777777" w:rsidR="003C71B6" w:rsidRPr="000B71E3" w:rsidRDefault="003C71B6" w:rsidP="000E77D4">
      <w:pPr>
        <w:pStyle w:val="Heading4"/>
      </w:pPr>
      <w:bookmarkStart w:id="150" w:name="_Toc20118609"/>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150"/>
    </w:p>
    <w:p w14:paraId="34ECE599" w14:textId="77777777" w:rsidR="001769FF" w:rsidRPr="000B71E3" w:rsidRDefault="001769FF" w:rsidP="000E77D4">
      <w:pPr>
        <w:pStyle w:val="Heading5"/>
      </w:pPr>
      <w:bookmarkStart w:id="151" w:name="_Toc20118610"/>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151"/>
    </w:p>
    <w:p w14:paraId="7F30EBC1" w14:textId="77777777"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14:paraId="12D14EC4" w14:textId="77777777" w:rsidR="00B12CFB" w:rsidRPr="000B71E3" w:rsidRDefault="00B12CFB" w:rsidP="000E77D4">
      <w:pPr>
        <w:pStyle w:val="Heading5"/>
      </w:pPr>
      <w:bookmarkStart w:id="152" w:name="_Toc20118611"/>
      <w:r w:rsidRPr="000B71E3">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152"/>
    </w:p>
    <w:p w14:paraId="02C76E3A" w14:textId="77777777" w:rsidR="00B12CFB" w:rsidRPr="000B71E3" w:rsidRDefault="00B12CFB" w:rsidP="00B12CFB">
      <w:r w:rsidRPr="000B71E3">
        <w:t xml:space="preserve">Resource URI: </w:t>
      </w:r>
      <w:r w:rsidR="00DB7DD9" w:rsidRPr="000B71E3">
        <w:t>{apiRoot}/nudm-sdm/</w:t>
      </w:r>
      <w:r w:rsidR="00B3682C">
        <w:t>{apiVersion}</w:t>
      </w:r>
      <w:r w:rsidR="00DB7DD9" w:rsidRPr="000B71E3">
        <w:t>/{supi}/nssai</w:t>
      </w:r>
    </w:p>
    <w:p w14:paraId="37DC6350" w14:textId="77777777" w:rsidR="00B12CFB" w:rsidRPr="000B71E3" w:rsidRDefault="00B12CFB" w:rsidP="00B12CFB">
      <w:pPr>
        <w:rPr>
          <w:rFonts w:ascii="Arial" w:hAnsi="Arial" w:cs="Arial"/>
        </w:rPr>
      </w:pPr>
      <w:r w:rsidRPr="000B71E3">
        <w:lastRenderedPageBreak/>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14:paraId="1CDACF68" w14:textId="77777777"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14:paraId="611BF99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537D02" w14:textId="77777777"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F805B" w14:textId="77777777" w:rsidR="00B12CFB" w:rsidRPr="000B71E3" w:rsidRDefault="00B12CFB">
            <w:pPr>
              <w:pStyle w:val="TAH"/>
            </w:pPr>
            <w:r w:rsidRPr="000B71E3">
              <w:t>Definition</w:t>
            </w:r>
          </w:p>
        </w:tc>
      </w:tr>
      <w:tr w:rsidR="00B12CFB" w:rsidRPr="000B71E3" w14:paraId="41C1132C"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9435AEC" w14:textId="77777777"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803B844" w14:textId="77777777" w:rsidR="00B12CFB" w:rsidRPr="000B71E3" w:rsidRDefault="00B12CFB">
            <w:pPr>
              <w:pStyle w:val="TAL"/>
            </w:pPr>
            <w:r w:rsidRPr="000B71E3">
              <w:t xml:space="preserve">See </w:t>
            </w:r>
            <w:r w:rsidR="000647B6">
              <w:t>clause</w:t>
            </w:r>
            <w:r w:rsidRPr="000B71E3">
              <w:rPr>
                <w:lang w:val="en-US" w:eastAsia="zh-CN"/>
              </w:rPr>
              <w:t> </w:t>
            </w:r>
            <w:r w:rsidRPr="000B71E3">
              <w:t>6.</w:t>
            </w:r>
            <w:r w:rsidR="00BB4921" w:rsidRPr="000B71E3">
              <w:t>1</w:t>
            </w:r>
            <w:r w:rsidR="00424946" w:rsidRPr="000B71E3">
              <w:t>.1</w:t>
            </w:r>
          </w:p>
        </w:tc>
      </w:tr>
      <w:tr w:rsidR="00B3682C" w:rsidRPr="000B71E3" w14:paraId="68F693E9"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27094C3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ABE7E0D" w14:textId="77777777" w:rsidR="00B3682C" w:rsidRPr="000B71E3" w:rsidRDefault="00B3682C" w:rsidP="00B3682C">
            <w:pPr>
              <w:pStyle w:val="TAL"/>
            </w:pPr>
            <w:r>
              <w:t xml:space="preserve">See </w:t>
            </w:r>
            <w:r w:rsidR="000647B6">
              <w:t>clause</w:t>
            </w:r>
            <w:r>
              <w:t> 6.1.1</w:t>
            </w:r>
          </w:p>
        </w:tc>
      </w:tr>
      <w:tr w:rsidR="00BB4921" w:rsidRPr="000B71E3" w14:paraId="4D8C3C10"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56952DA8" w14:textId="77777777"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40561F8" w14:textId="77777777"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14:paraId="17E90AE8" w14:textId="77777777" w:rsidR="00B12CFB" w:rsidRPr="000B71E3" w:rsidRDefault="00B12CFB" w:rsidP="00EC5218"/>
    <w:p w14:paraId="625418A2" w14:textId="77777777" w:rsidR="001769FF" w:rsidRPr="000B71E3" w:rsidRDefault="001769FF" w:rsidP="000E77D4">
      <w:pPr>
        <w:pStyle w:val="Heading5"/>
      </w:pPr>
      <w:bookmarkStart w:id="153" w:name="_Toc20118612"/>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153"/>
    </w:p>
    <w:p w14:paraId="4F41DB16" w14:textId="77777777" w:rsidR="001769FF" w:rsidRPr="000B71E3" w:rsidRDefault="001769FF" w:rsidP="000E77D4">
      <w:pPr>
        <w:pStyle w:val="Heading6"/>
      </w:pPr>
      <w:bookmarkStart w:id="154" w:name="_Toc20118613"/>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154"/>
    </w:p>
    <w:p w14:paraId="2C7ECBD6" w14:textId="77777777"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14:paraId="175E995A" w14:textId="77777777"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14:paraId="256F1D46" w14:textId="77777777"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2DC58C" w14:textId="77777777"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005A03" w14:textId="77777777"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89E9DF" w14:textId="77777777"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E0679" w14:textId="77777777"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AB3077" w14:textId="77777777" w:rsidR="00BF21F8" w:rsidRPr="000B71E3" w:rsidRDefault="00BF21F8" w:rsidP="00DA0F34">
            <w:pPr>
              <w:pStyle w:val="TAH"/>
            </w:pPr>
            <w:r w:rsidRPr="000B71E3">
              <w:t>Description</w:t>
            </w:r>
          </w:p>
        </w:tc>
      </w:tr>
      <w:tr w:rsidR="00BF21F8" w:rsidRPr="000B71E3" w14:paraId="0F53AD4D"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C2CA51" w14:textId="77777777"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75D84EA1" w14:textId="77777777"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64D6217" w14:textId="77777777"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61B8B989" w14:textId="77777777"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2AAEB" w14:textId="77777777" w:rsidR="00BF21F8" w:rsidRPr="000B71E3" w:rsidRDefault="00733CBE" w:rsidP="00BF21F8">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FA4BC2" w:rsidRPr="000B71E3" w14:paraId="1F358E26"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tcPr>
          <w:p w14:paraId="182C11BB" w14:textId="77777777"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6DB0F398" w14:textId="77777777"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387E050E" w14:textId="77777777"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594C739" w14:textId="77777777"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BA714" w14:textId="77777777" w:rsidR="00FA4BC2" w:rsidRPr="000B71E3" w:rsidRDefault="00FA4BC2" w:rsidP="002B7B05">
            <w:pPr>
              <w:pStyle w:val="TAL"/>
              <w:rPr>
                <w:rFonts w:cs="Arial"/>
                <w:szCs w:val="18"/>
              </w:rPr>
            </w:pPr>
            <w:r w:rsidRPr="000B71E3">
              <w:rPr>
                <w:rFonts w:cs="Arial"/>
                <w:szCs w:val="18"/>
              </w:rPr>
              <w:t>PLMN identity of the PLMN serving the UE</w:t>
            </w:r>
          </w:p>
        </w:tc>
      </w:tr>
    </w:tbl>
    <w:p w14:paraId="649B0026" w14:textId="77777777" w:rsidR="001769FF" w:rsidRPr="000B71E3" w:rsidRDefault="001769FF" w:rsidP="00EC5218"/>
    <w:p w14:paraId="2961A26C" w14:textId="77777777" w:rsidR="005D6415" w:rsidRPr="000B71E3" w:rsidRDefault="005D6415" w:rsidP="005D6415">
      <w:r w:rsidRPr="000B71E3">
        <w:t>If "plmn-id" is included, UDM shall return the Subscribed S-NSSAIs which the UE is subscribed to use in the PLMN identified by "plmn-id".</w:t>
      </w:r>
    </w:p>
    <w:p w14:paraId="21A0E34D" w14:textId="77777777" w:rsidR="005D6415" w:rsidRPr="000B71E3" w:rsidRDefault="005D6415" w:rsidP="005D6415">
      <w:r w:rsidRPr="000B71E3">
        <w:t>If "plmn-id" is not included, UDM shall return the Subscribed S-NSSAIs for HPLMN.</w:t>
      </w:r>
    </w:p>
    <w:p w14:paraId="343CC130" w14:textId="77777777"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14:paraId="19CC1B77" w14:textId="77777777"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r w:rsidR="00F33C0A" w:rsidRPr="000B71E3">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14:paraId="37E4B1BC"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467394" w14:textId="77777777"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CCDC52" w14:textId="77777777"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2CEA51" w14:textId="77777777"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B25E591" w14:textId="77777777" w:rsidR="001B26E5" w:rsidRPr="000B71E3" w:rsidRDefault="001B26E5" w:rsidP="00B0363A">
            <w:pPr>
              <w:pStyle w:val="TAH"/>
            </w:pPr>
            <w:r w:rsidRPr="000B71E3">
              <w:t>Description</w:t>
            </w:r>
          </w:p>
        </w:tc>
      </w:tr>
      <w:tr w:rsidR="001B26E5" w:rsidRPr="000B71E3" w14:paraId="3776C0E9"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834CC4" w14:textId="77777777"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724E261" w14:textId="77777777"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14:paraId="3D0D81A6" w14:textId="77777777"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33920C" w14:textId="77777777" w:rsidR="001B26E5" w:rsidRPr="000B71E3" w:rsidRDefault="001B26E5" w:rsidP="00424946">
            <w:pPr>
              <w:pStyle w:val="TAL"/>
            </w:pPr>
          </w:p>
        </w:tc>
      </w:tr>
    </w:tbl>
    <w:p w14:paraId="61D3695C" w14:textId="77777777" w:rsidR="002C08EA" w:rsidRPr="000B71E3" w:rsidRDefault="002C08EA" w:rsidP="001769FF"/>
    <w:p w14:paraId="067DC98A" w14:textId="77777777"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14:paraId="0B9BA378"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961D1" w14:textId="77777777"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1A489F" w14:textId="77777777"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60D05C" w14:textId="77777777"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B260FAB" w14:textId="77777777" w:rsidR="002C08EA" w:rsidRPr="000B71E3" w:rsidRDefault="002C08EA" w:rsidP="00424946">
            <w:pPr>
              <w:pStyle w:val="TAH"/>
            </w:pPr>
            <w:r w:rsidRPr="000B71E3">
              <w:t>Response</w:t>
            </w:r>
          </w:p>
          <w:p w14:paraId="2E340071" w14:textId="77777777"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C01C97E" w14:textId="77777777" w:rsidR="002C08EA" w:rsidRPr="000B71E3" w:rsidRDefault="002C08EA" w:rsidP="00424946">
            <w:pPr>
              <w:pStyle w:val="TAH"/>
            </w:pPr>
            <w:r w:rsidRPr="000B71E3">
              <w:t>Description</w:t>
            </w:r>
          </w:p>
        </w:tc>
      </w:tr>
      <w:tr w:rsidR="007F48DC" w:rsidRPr="000B71E3" w14:paraId="01916B7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EB03" w14:textId="77777777"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14:paraId="2576C9AD" w14:textId="77777777"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923C7CA" w14:textId="77777777"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CB47755" w14:textId="77777777"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252E7BF" w14:textId="77777777" w:rsidR="007F48DC" w:rsidRPr="000B71E3" w:rsidRDefault="007F48DC" w:rsidP="00F909AB">
            <w:pPr>
              <w:pStyle w:val="TAL"/>
            </w:pPr>
            <w:r w:rsidRPr="000B71E3">
              <w:t>Upon success, a response body containing the NSSAI shall be returned.</w:t>
            </w:r>
          </w:p>
        </w:tc>
      </w:tr>
      <w:tr w:rsidR="00AF35BB" w:rsidRPr="000B71E3" w14:paraId="77AEB32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5AA33" w14:textId="77777777"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19EF2FD0" w14:textId="77777777"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809EFDE" w14:textId="77777777"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0043DF0F" w14:textId="77777777"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6D0F9E5"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5A0FAFEA" w14:textId="77777777" w:rsidR="00AF35BB" w:rsidRDefault="00AF35BB" w:rsidP="00AF35BB">
            <w:pPr>
              <w:pStyle w:val="TAL"/>
            </w:pPr>
            <w:r w:rsidRPr="00B30A3C">
              <w:t>- USER_NOT_FOUND</w:t>
            </w:r>
          </w:p>
          <w:p w14:paraId="26DC978D" w14:textId="77777777" w:rsidR="00AF35BB" w:rsidRPr="000B71E3" w:rsidRDefault="00AF35BB" w:rsidP="00AF35BB">
            <w:pPr>
              <w:pStyle w:val="TAL"/>
            </w:pPr>
            <w:r>
              <w:t>- DATA_NOT_FOUND</w:t>
            </w:r>
          </w:p>
        </w:tc>
      </w:tr>
      <w:tr w:rsidR="007F48DC" w:rsidRPr="000B71E3" w14:paraId="2BE7AE6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B71C1" w14:textId="77777777" w:rsidR="007F48DC" w:rsidRPr="000B71E3" w:rsidRDefault="007F48DC" w:rsidP="000B71E3">
            <w:pPr>
              <w:pStyle w:val="TAN"/>
            </w:pPr>
            <w:r w:rsidRPr="000B71E3">
              <w:t>NOTE:</w:t>
            </w:r>
            <w:r w:rsidR="000B71E3">
              <w:tab/>
            </w:r>
            <w:r w:rsidRPr="000B71E3">
              <w:t>In addition common data structures as listed in table 6.1.7-1 are supported.</w:t>
            </w:r>
          </w:p>
        </w:tc>
      </w:tr>
    </w:tbl>
    <w:p w14:paraId="7219EB6C" w14:textId="77777777" w:rsidR="00424946" w:rsidRPr="000B71E3" w:rsidRDefault="00424946" w:rsidP="001769FF"/>
    <w:p w14:paraId="676977CE" w14:textId="77777777" w:rsidR="00662956" w:rsidRPr="000B71E3" w:rsidRDefault="00662956" w:rsidP="000E77D4">
      <w:pPr>
        <w:pStyle w:val="Heading4"/>
      </w:pPr>
      <w:bookmarkStart w:id="155" w:name="_Toc20118614"/>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155"/>
    </w:p>
    <w:p w14:paraId="5426177D" w14:textId="77777777" w:rsidR="00510732" w:rsidRPr="000B71E3" w:rsidRDefault="00510732" w:rsidP="00510732">
      <w:pPr>
        <w:pStyle w:val="Heading5"/>
      </w:pPr>
      <w:bookmarkStart w:id="156" w:name="_Toc20118615"/>
      <w:r w:rsidRPr="000B71E3">
        <w:t>6.1.3.3.1</w:t>
      </w:r>
      <w:r w:rsidRPr="000B71E3">
        <w:tab/>
        <w:t>Description</w:t>
      </w:r>
      <w:bookmarkEnd w:id="156"/>
    </w:p>
    <w:p w14:paraId="546007B3" w14:textId="77777777" w:rsidR="00510732" w:rsidRPr="000B71E3" w:rsidRDefault="00510732" w:rsidP="00510732">
      <w:r w:rsidRPr="000B71E3">
        <w:t>This resource is used to represent subscriptions to notifications.</w:t>
      </w:r>
    </w:p>
    <w:p w14:paraId="03145072" w14:textId="77777777" w:rsidR="00510732" w:rsidRPr="000B71E3" w:rsidRDefault="00510732" w:rsidP="00510732">
      <w:pPr>
        <w:pStyle w:val="Heading5"/>
      </w:pPr>
      <w:bookmarkStart w:id="157" w:name="_Toc20118616"/>
      <w:r w:rsidRPr="000B71E3">
        <w:t>6.1.3.3.2</w:t>
      </w:r>
      <w:r w:rsidRPr="000B71E3">
        <w:tab/>
        <w:t>Resource Definition</w:t>
      </w:r>
      <w:bookmarkEnd w:id="157"/>
    </w:p>
    <w:p w14:paraId="3D5EE6E7" w14:textId="77777777" w:rsidR="00510732" w:rsidRPr="000B71E3" w:rsidRDefault="00510732" w:rsidP="00510732">
      <w:r w:rsidRPr="000B71E3">
        <w:t>Resource URI: {apiRoot}/nudm-sdm/</w:t>
      </w:r>
      <w:r w:rsidR="00B3682C">
        <w:t>{apiVersion}</w:t>
      </w:r>
      <w:r w:rsidRPr="000B71E3">
        <w:t>/{supi}/sdm-subscriptions</w:t>
      </w:r>
    </w:p>
    <w:p w14:paraId="7CCCFC51" w14:textId="77777777"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14:paraId="5EF89C72" w14:textId="77777777" w:rsidR="00510732" w:rsidRPr="000B71E3" w:rsidRDefault="00510732" w:rsidP="00510732">
      <w:pPr>
        <w:pStyle w:val="TH"/>
        <w:rPr>
          <w:rFonts w:cs="Arial"/>
        </w:rPr>
      </w:pPr>
      <w:r w:rsidRPr="000B71E3">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14:paraId="69E7A7B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296A659" w14:textId="77777777"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784B25" w14:textId="77777777" w:rsidR="00510732" w:rsidRPr="000B71E3" w:rsidRDefault="00510732" w:rsidP="00526712">
            <w:pPr>
              <w:pStyle w:val="TAH"/>
            </w:pPr>
            <w:r w:rsidRPr="000B71E3">
              <w:t>Definition</w:t>
            </w:r>
          </w:p>
        </w:tc>
      </w:tr>
      <w:tr w:rsidR="00510732" w:rsidRPr="000B71E3" w14:paraId="7D8B16E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1A80E1" w14:textId="77777777"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F30AC" w14:textId="77777777" w:rsidR="00510732" w:rsidRPr="000B71E3" w:rsidRDefault="00510732" w:rsidP="00526712">
            <w:pPr>
              <w:pStyle w:val="TAL"/>
            </w:pPr>
            <w:r w:rsidRPr="000B71E3">
              <w:t xml:space="preserve">See </w:t>
            </w:r>
            <w:r w:rsidR="000647B6">
              <w:t>clause</w:t>
            </w:r>
            <w:r w:rsidRPr="000B71E3">
              <w:rPr>
                <w:lang w:val="en-US" w:eastAsia="zh-CN"/>
              </w:rPr>
              <w:t> </w:t>
            </w:r>
            <w:r w:rsidRPr="000B71E3">
              <w:t>6.1.1</w:t>
            </w:r>
          </w:p>
        </w:tc>
      </w:tr>
      <w:tr w:rsidR="00B3682C" w:rsidRPr="000B71E3" w14:paraId="694FB6CE"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5BFB067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8330B92" w14:textId="77777777" w:rsidR="00B3682C" w:rsidRPr="000B71E3" w:rsidRDefault="00B3682C" w:rsidP="00B3682C">
            <w:pPr>
              <w:pStyle w:val="TAL"/>
            </w:pPr>
            <w:r>
              <w:t xml:space="preserve">See </w:t>
            </w:r>
            <w:r w:rsidR="000647B6">
              <w:t>clause</w:t>
            </w:r>
            <w:r>
              <w:t> 6.1.1</w:t>
            </w:r>
          </w:p>
        </w:tc>
      </w:tr>
      <w:tr w:rsidR="00510732" w:rsidRPr="000B71E3" w14:paraId="672DCCAE"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3224E3B7" w14:textId="77777777"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4C40A604" w14:textId="77777777"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14:paraId="63121842" w14:textId="77777777" w:rsidR="00510732" w:rsidRPr="000B71E3" w:rsidRDefault="00510732" w:rsidP="00510732"/>
    <w:p w14:paraId="48398F24" w14:textId="77777777" w:rsidR="00510732" w:rsidRPr="000B71E3" w:rsidRDefault="00510732" w:rsidP="00510732">
      <w:pPr>
        <w:pStyle w:val="Heading5"/>
      </w:pPr>
      <w:bookmarkStart w:id="158" w:name="_Toc20118617"/>
      <w:r w:rsidRPr="000B71E3">
        <w:t>6.1.3.3.3</w:t>
      </w:r>
      <w:r w:rsidRPr="000B71E3">
        <w:tab/>
        <w:t>Resource Standard Methods</w:t>
      </w:r>
      <w:bookmarkEnd w:id="158"/>
    </w:p>
    <w:p w14:paraId="633538E2" w14:textId="77777777" w:rsidR="00510732" w:rsidRPr="000B71E3" w:rsidRDefault="00510732" w:rsidP="00510732">
      <w:pPr>
        <w:pStyle w:val="Heading6"/>
      </w:pPr>
      <w:bookmarkStart w:id="159" w:name="_Toc20118618"/>
      <w:r w:rsidRPr="000B71E3">
        <w:t>6.1.3.3.3.1</w:t>
      </w:r>
      <w:r w:rsidRPr="000B71E3">
        <w:tab/>
        <w:t>POST</w:t>
      </w:r>
      <w:bookmarkEnd w:id="159"/>
    </w:p>
    <w:p w14:paraId="0BD42A05" w14:textId="77777777" w:rsidR="00510732" w:rsidRPr="000B71E3" w:rsidRDefault="00510732" w:rsidP="00510732">
      <w:r w:rsidRPr="000B71E3">
        <w:t>This method shall support the URI query parameters specified in table 6.1.3.3.3.1-1.</w:t>
      </w:r>
    </w:p>
    <w:p w14:paraId="655CB537" w14:textId="77777777" w:rsidR="00510732" w:rsidRPr="000B71E3" w:rsidRDefault="00510732" w:rsidP="00510732">
      <w:pPr>
        <w:pStyle w:val="TH"/>
        <w:rPr>
          <w:rFonts w:cs="Arial"/>
        </w:rPr>
      </w:pPr>
      <w:r w:rsidRPr="000B71E3">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14:paraId="5E0FEC7D"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0F00C" w14:textId="77777777"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25D9DF" w14:textId="77777777"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40DDD" w14:textId="77777777"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4A68E" w14:textId="77777777"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4E69C88" w14:textId="77777777" w:rsidR="00510732" w:rsidRPr="000B71E3" w:rsidRDefault="00510732" w:rsidP="00526712">
            <w:pPr>
              <w:pStyle w:val="TAH"/>
            </w:pPr>
            <w:r w:rsidRPr="000B71E3">
              <w:t>Description</w:t>
            </w:r>
          </w:p>
        </w:tc>
      </w:tr>
      <w:tr w:rsidR="00510732" w:rsidRPr="000B71E3" w14:paraId="46AB5836"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F06482" w14:textId="77777777"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84C94AF" w14:textId="77777777"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CF0E607" w14:textId="77777777"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10B555F7" w14:textId="77777777"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AF99C8" w14:textId="77777777" w:rsidR="00510732" w:rsidRPr="000B71E3" w:rsidRDefault="00510732" w:rsidP="00526712">
            <w:pPr>
              <w:pStyle w:val="TAL"/>
            </w:pPr>
          </w:p>
        </w:tc>
      </w:tr>
    </w:tbl>
    <w:p w14:paraId="3663DF31" w14:textId="77777777" w:rsidR="00510732" w:rsidRPr="000B71E3" w:rsidRDefault="00510732" w:rsidP="00510732"/>
    <w:p w14:paraId="307630E5" w14:textId="77777777" w:rsidR="00510732" w:rsidRPr="000B71E3" w:rsidRDefault="00510732" w:rsidP="00510732">
      <w:r w:rsidRPr="000B71E3">
        <w:t>This method shall support the request data structures specified in table 6.1.3.3.3.1-2 and the response data structures and response codes specified in table 6.1.3.3.3.1-3.</w:t>
      </w:r>
    </w:p>
    <w:p w14:paraId="413E8FB7" w14:textId="77777777" w:rsidR="00510732" w:rsidRPr="000B71E3" w:rsidRDefault="00510732" w:rsidP="00510732">
      <w:pPr>
        <w:pStyle w:val="TH"/>
      </w:pPr>
      <w:r w:rsidRPr="000B71E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14:paraId="7149E489"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1C471C" w14:textId="77777777"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B8AB" w14:textId="77777777"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193424" w14:textId="77777777"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0F20F83" w14:textId="77777777" w:rsidR="00510732" w:rsidRPr="000B71E3" w:rsidRDefault="00510732" w:rsidP="00526712">
            <w:pPr>
              <w:pStyle w:val="TAH"/>
            </w:pPr>
            <w:r w:rsidRPr="000B71E3">
              <w:t>Description</w:t>
            </w:r>
          </w:p>
        </w:tc>
      </w:tr>
      <w:tr w:rsidR="00510732" w:rsidRPr="000B71E3" w14:paraId="38889999"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154B4" w14:textId="77777777"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BAB5DD4" w14:textId="77777777"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83B38B9" w14:textId="77777777"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FBFF94" w14:textId="77777777" w:rsidR="00510732" w:rsidRPr="000B71E3" w:rsidRDefault="00510732" w:rsidP="00526712">
            <w:pPr>
              <w:pStyle w:val="TAL"/>
            </w:pPr>
            <w:r w:rsidRPr="000B71E3">
              <w:t>The subscription that is to be created.</w:t>
            </w:r>
          </w:p>
        </w:tc>
      </w:tr>
    </w:tbl>
    <w:p w14:paraId="6B794B56" w14:textId="77777777" w:rsidR="00510732" w:rsidRPr="000B71E3" w:rsidRDefault="00510732" w:rsidP="00510732"/>
    <w:p w14:paraId="274C0A65" w14:textId="77777777"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14:paraId="6451DAC0"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378AC0" w14:textId="77777777"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D2BB39" w14:textId="77777777"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53A86" w14:textId="77777777"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582DEBA" w14:textId="77777777" w:rsidR="00510732" w:rsidRPr="000B71E3" w:rsidRDefault="00510732" w:rsidP="00526712">
            <w:pPr>
              <w:pStyle w:val="TAH"/>
            </w:pPr>
            <w:r w:rsidRPr="000B71E3">
              <w:t>Response</w:t>
            </w:r>
          </w:p>
          <w:p w14:paraId="48A75A50" w14:textId="77777777"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740999C" w14:textId="77777777" w:rsidR="00510732" w:rsidRPr="000B71E3" w:rsidRDefault="00510732" w:rsidP="00526712">
            <w:pPr>
              <w:pStyle w:val="TAH"/>
            </w:pPr>
            <w:r w:rsidRPr="000B71E3">
              <w:t>Description</w:t>
            </w:r>
          </w:p>
        </w:tc>
      </w:tr>
      <w:tr w:rsidR="00510732" w:rsidRPr="000B71E3" w14:paraId="61D02239"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1D2DD" w14:textId="77777777"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F433D53" w14:textId="77777777"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1949F93" w14:textId="77777777"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DBA9F25" w14:textId="77777777"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B7838FE" w14:textId="77777777" w:rsidR="00510732" w:rsidRPr="000B71E3" w:rsidRDefault="00510732" w:rsidP="00526712">
            <w:pPr>
              <w:pStyle w:val="TAL"/>
            </w:pPr>
            <w:r w:rsidRPr="000B71E3">
              <w:t>Upon success, a response body containing a representation of the created Individual subscription resource shall be returned.</w:t>
            </w:r>
          </w:p>
          <w:p w14:paraId="1E2F26FE" w14:textId="77777777" w:rsidR="00510732" w:rsidRPr="000B71E3" w:rsidRDefault="00510732" w:rsidP="00526712">
            <w:pPr>
              <w:pStyle w:val="TAL"/>
            </w:pPr>
          </w:p>
          <w:p w14:paraId="11F79307" w14:textId="77777777"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14:paraId="15EBFA9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BDC4C5"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733267CB"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FC4D9B8"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6DE15529" w14:textId="77777777"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88D06B1"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5546BDCB" w14:textId="77777777" w:rsidR="00AF35BB" w:rsidRPr="000B71E3" w:rsidRDefault="00AF35BB" w:rsidP="00AF35BB">
            <w:pPr>
              <w:pStyle w:val="TAL"/>
            </w:pPr>
            <w:r w:rsidRPr="00767F6E">
              <w:rPr>
                <w:lang w:eastAsia="zh-CN"/>
              </w:rPr>
              <w:t>- USER_NOT_FOUND</w:t>
            </w:r>
          </w:p>
        </w:tc>
      </w:tr>
      <w:tr w:rsidR="00AF35BB" w:rsidRPr="000B71E3" w14:paraId="2FB71D7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F8AD79"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1723CD28"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8234F9"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45370C33" w14:textId="77777777"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BDBCEE6"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6A9D4D9B" w14:textId="77777777" w:rsidR="00AF35BB" w:rsidRPr="000B71E3" w:rsidRDefault="00AF35BB" w:rsidP="00AF35BB">
            <w:pPr>
              <w:pStyle w:val="TAL"/>
            </w:pPr>
            <w:r w:rsidRPr="00767F6E">
              <w:rPr>
                <w:lang w:eastAsia="zh-CN"/>
              </w:rPr>
              <w:t>- UNSUPPORTED_RESOURCE_URI</w:t>
            </w:r>
          </w:p>
        </w:tc>
      </w:tr>
      <w:tr w:rsidR="00510732" w:rsidRPr="000B71E3" w14:paraId="669319D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F2E049" w14:textId="77777777"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14:paraId="3454798C" w14:textId="77777777"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14:paraId="27C7BB2A" w14:textId="77777777" w:rsidR="00CE48D4" w:rsidRPr="000B71E3" w:rsidRDefault="00CE48D4" w:rsidP="00CE48D4">
      <w:pPr>
        <w:pStyle w:val="Heading4"/>
      </w:pPr>
      <w:bookmarkStart w:id="160" w:name="_Toc20118619"/>
      <w:r w:rsidRPr="000B71E3">
        <w:t>6.1.3.4</w:t>
      </w:r>
      <w:r w:rsidRPr="000B71E3">
        <w:tab/>
        <w:t>Resource: Individual subscription</w:t>
      </w:r>
      <w:bookmarkEnd w:id="160"/>
    </w:p>
    <w:p w14:paraId="346402CA" w14:textId="77777777" w:rsidR="00CE48D4" w:rsidRPr="000B71E3" w:rsidRDefault="00CE48D4" w:rsidP="00CE48D4">
      <w:pPr>
        <w:pStyle w:val="Heading5"/>
      </w:pPr>
      <w:bookmarkStart w:id="161" w:name="_Toc20118620"/>
      <w:r w:rsidRPr="000B71E3">
        <w:t>6.1.3.4.1</w:t>
      </w:r>
      <w:r w:rsidRPr="000B71E3">
        <w:tab/>
        <w:t>Description</w:t>
      </w:r>
      <w:bookmarkEnd w:id="161"/>
    </w:p>
    <w:p w14:paraId="7BCBD2A0" w14:textId="77777777" w:rsidR="00CE48D4" w:rsidRPr="000B71E3" w:rsidRDefault="00CE48D4" w:rsidP="00CE48D4">
      <w:r w:rsidRPr="000B71E3">
        <w:t>This resource is used to represent an individual subscription to notifications.</w:t>
      </w:r>
    </w:p>
    <w:p w14:paraId="555C3CC2" w14:textId="77777777" w:rsidR="00CE48D4" w:rsidRPr="000B71E3" w:rsidRDefault="00CE48D4" w:rsidP="00CE48D4">
      <w:pPr>
        <w:pStyle w:val="Heading5"/>
      </w:pPr>
      <w:bookmarkStart w:id="162" w:name="_Toc20118621"/>
      <w:r w:rsidRPr="000B71E3">
        <w:t>6.1.3.4.2</w:t>
      </w:r>
      <w:r w:rsidRPr="000B71E3">
        <w:tab/>
        <w:t>Resource Definition</w:t>
      </w:r>
      <w:bookmarkEnd w:id="162"/>
    </w:p>
    <w:p w14:paraId="4E93C966" w14:textId="77777777" w:rsidR="00CE48D4" w:rsidRPr="000B71E3" w:rsidRDefault="00CE48D4" w:rsidP="00CE48D4">
      <w:r w:rsidRPr="000B71E3">
        <w:t>Resource URI: {apiRoot}/nudm-sdm/</w:t>
      </w:r>
      <w:r w:rsidR="00B3682C">
        <w:t>{apiVersion}</w:t>
      </w:r>
      <w:r w:rsidRPr="000B71E3">
        <w:t>/{supi}/sdm-subscriptions/{subscriptionId}</w:t>
      </w:r>
    </w:p>
    <w:p w14:paraId="16A22F9D" w14:textId="77777777"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14:paraId="6709608A" w14:textId="77777777" w:rsidR="00CE48D4" w:rsidRPr="000B71E3" w:rsidRDefault="00CE48D4" w:rsidP="00CE48D4">
      <w:pPr>
        <w:pStyle w:val="TH"/>
        <w:rPr>
          <w:rFonts w:cs="Arial"/>
        </w:rPr>
      </w:pPr>
      <w:r w:rsidRPr="000B71E3">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14:paraId="6A9AAABC"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C98B69" w14:textId="77777777"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62FF5" w14:textId="77777777" w:rsidR="00CE48D4" w:rsidRPr="000B71E3" w:rsidRDefault="00CE48D4" w:rsidP="00526712">
            <w:pPr>
              <w:pStyle w:val="TAH"/>
            </w:pPr>
            <w:r w:rsidRPr="000B71E3">
              <w:t>Definition</w:t>
            </w:r>
          </w:p>
        </w:tc>
      </w:tr>
      <w:tr w:rsidR="00CE48D4" w:rsidRPr="000B71E3" w14:paraId="15A8017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94DB3E" w14:textId="77777777"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BB768" w14:textId="77777777" w:rsidR="00CE48D4" w:rsidRPr="000B71E3" w:rsidRDefault="00CE48D4" w:rsidP="00526712">
            <w:pPr>
              <w:pStyle w:val="TAL"/>
            </w:pPr>
            <w:r w:rsidRPr="000B71E3">
              <w:t xml:space="preserve">See </w:t>
            </w:r>
            <w:r w:rsidR="000647B6">
              <w:t>clause</w:t>
            </w:r>
            <w:r w:rsidRPr="000B71E3">
              <w:rPr>
                <w:lang w:val="en-US" w:eastAsia="zh-CN"/>
              </w:rPr>
              <w:t> </w:t>
            </w:r>
            <w:r w:rsidRPr="000B71E3">
              <w:t>6.1.1</w:t>
            </w:r>
          </w:p>
        </w:tc>
      </w:tr>
      <w:tr w:rsidR="00B3682C" w:rsidRPr="000B71E3" w14:paraId="34B9968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94D5FF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8684F5D" w14:textId="77777777" w:rsidR="00B3682C" w:rsidRPr="000B71E3" w:rsidRDefault="00B3682C" w:rsidP="00B3682C">
            <w:pPr>
              <w:pStyle w:val="TAL"/>
            </w:pPr>
            <w:r>
              <w:t xml:space="preserve">See </w:t>
            </w:r>
            <w:r w:rsidR="000647B6">
              <w:t>clause</w:t>
            </w:r>
            <w:r>
              <w:t> 6.1.1</w:t>
            </w:r>
          </w:p>
        </w:tc>
      </w:tr>
      <w:tr w:rsidR="00CE48D4" w:rsidRPr="000B71E3" w14:paraId="742E10E1"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4ED16B0D" w14:textId="77777777"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04A4AB" w14:textId="77777777"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14:paraId="2060C930"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264A82FF" w14:textId="77777777"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9042D6" w14:textId="77777777"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14:paraId="3C12E7D1" w14:textId="77777777" w:rsidR="00CE48D4" w:rsidRPr="000B71E3" w:rsidRDefault="00CE48D4" w:rsidP="00CE48D4"/>
    <w:p w14:paraId="3C540B4D" w14:textId="77777777" w:rsidR="00CE48D4" w:rsidRPr="000B71E3" w:rsidRDefault="00CE48D4" w:rsidP="00CE48D4">
      <w:pPr>
        <w:pStyle w:val="Heading5"/>
      </w:pPr>
      <w:bookmarkStart w:id="163" w:name="_Toc20118622"/>
      <w:r w:rsidRPr="000B71E3">
        <w:t>6.1.3.4.3</w:t>
      </w:r>
      <w:r w:rsidRPr="000B71E3">
        <w:tab/>
        <w:t>Resource Standard Methods</w:t>
      </w:r>
      <w:bookmarkEnd w:id="163"/>
    </w:p>
    <w:p w14:paraId="7F4262A9" w14:textId="77777777" w:rsidR="00CE48D4" w:rsidRPr="000B71E3" w:rsidRDefault="00CE48D4" w:rsidP="00CE48D4">
      <w:pPr>
        <w:pStyle w:val="Heading6"/>
      </w:pPr>
      <w:bookmarkStart w:id="164" w:name="_Toc20118623"/>
      <w:r w:rsidRPr="000B71E3">
        <w:t>6.1.3.4.3.1</w:t>
      </w:r>
      <w:r w:rsidRPr="000B71E3">
        <w:tab/>
        <w:t>DELETE</w:t>
      </w:r>
      <w:bookmarkEnd w:id="164"/>
    </w:p>
    <w:p w14:paraId="30CFD77F" w14:textId="77777777" w:rsidR="00CE48D4" w:rsidRPr="000B71E3" w:rsidRDefault="00CE48D4" w:rsidP="00CE48D4">
      <w:r w:rsidRPr="000B71E3">
        <w:t>This method shall support the URI query parameters specified in table 6.1.3.4.3.1-1.</w:t>
      </w:r>
    </w:p>
    <w:p w14:paraId="308ADE68" w14:textId="77777777" w:rsidR="00CE48D4" w:rsidRPr="000B71E3" w:rsidRDefault="00CE48D4" w:rsidP="00CE48D4">
      <w:pPr>
        <w:pStyle w:val="TH"/>
        <w:rPr>
          <w:rFonts w:cs="Arial"/>
        </w:rPr>
      </w:pPr>
      <w:r w:rsidRPr="000B71E3">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14:paraId="53C09DA4"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30941" w14:textId="77777777"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06FBC5" w14:textId="77777777"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F5A9C1" w14:textId="77777777"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E2E40" w14:textId="77777777"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8C11E9F" w14:textId="77777777" w:rsidR="00CE48D4" w:rsidRPr="000B71E3" w:rsidRDefault="00CE48D4" w:rsidP="00526712">
            <w:pPr>
              <w:pStyle w:val="TAH"/>
            </w:pPr>
            <w:r w:rsidRPr="000B71E3">
              <w:t>Description</w:t>
            </w:r>
          </w:p>
        </w:tc>
      </w:tr>
      <w:tr w:rsidR="00CE48D4" w:rsidRPr="000B71E3" w14:paraId="256D26FC"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6C7B4A" w14:textId="77777777"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FC29024" w14:textId="77777777"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62068C8" w14:textId="77777777"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246080DF" w14:textId="77777777"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3CB80A" w14:textId="77777777" w:rsidR="00CE48D4" w:rsidRPr="000B71E3" w:rsidRDefault="00CE48D4" w:rsidP="00526712">
            <w:pPr>
              <w:pStyle w:val="TAL"/>
            </w:pPr>
          </w:p>
        </w:tc>
      </w:tr>
    </w:tbl>
    <w:p w14:paraId="677D52BB" w14:textId="77777777" w:rsidR="00CE48D4" w:rsidRPr="000B71E3" w:rsidRDefault="00CE48D4" w:rsidP="00CE48D4"/>
    <w:p w14:paraId="4DDBD12F" w14:textId="77777777" w:rsidR="00CE48D4" w:rsidRPr="000B71E3" w:rsidRDefault="00CE48D4" w:rsidP="00CE48D4">
      <w:r w:rsidRPr="000B71E3">
        <w:t>This method shall support the request data structures specified in table 6.1.3.4.3.1-2 and the response data structures and response codes specified in table 6.1.3.4.3.1-3.</w:t>
      </w:r>
    </w:p>
    <w:p w14:paraId="04F4DE94" w14:textId="77777777" w:rsidR="00CE48D4" w:rsidRPr="000B71E3" w:rsidRDefault="00CE48D4" w:rsidP="00CE48D4">
      <w:pPr>
        <w:pStyle w:val="TH"/>
      </w:pPr>
      <w:r w:rsidRPr="000B71E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14:paraId="20BB2DB3"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0B99D3" w14:textId="77777777"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19071F" w14:textId="77777777"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331770" w14:textId="77777777"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17022C" w14:textId="77777777" w:rsidR="00CE48D4" w:rsidRPr="000B71E3" w:rsidRDefault="00CE48D4" w:rsidP="00526712">
            <w:pPr>
              <w:pStyle w:val="TAH"/>
            </w:pPr>
            <w:r w:rsidRPr="000B71E3">
              <w:t>Description</w:t>
            </w:r>
          </w:p>
        </w:tc>
      </w:tr>
      <w:tr w:rsidR="00CE48D4" w:rsidRPr="000B71E3" w14:paraId="0D390402"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D4EC17" w14:textId="77777777"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7213CF" w14:textId="77777777"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14:paraId="096EC3CB" w14:textId="77777777"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5A032E" w14:textId="77777777" w:rsidR="00CE48D4" w:rsidRPr="000B71E3" w:rsidRDefault="00CE48D4" w:rsidP="00526712">
            <w:pPr>
              <w:pStyle w:val="TAL"/>
            </w:pPr>
            <w:r w:rsidRPr="000B71E3">
              <w:t>The request body shall be empty.</w:t>
            </w:r>
          </w:p>
        </w:tc>
      </w:tr>
    </w:tbl>
    <w:p w14:paraId="5F5B83C9" w14:textId="77777777" w:rsidR="00CE48D4" w:rsidRPr="000B71E3" w:rsidRDefault="00CE48D4" w:rsidP="00CE48D4"/>
    <w:p w14:paraId="54DBA5A9" w14:textId="77777777" w:rsidR="00CE48D4" w:rsidRPr="000B71E3" w:rsidRDefault="00CE48D4" w:rsidP="00CE48D4">
      <w:pPr>
        <w:pStyle w:val="TH"/>
      </w:pPr>
      <w:r w:rsidRPr="000B71E3">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0B71E3" w14:paraId="0E296F14" w14:textId="77777777"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096F36F7" w14:textId="77777777" w:rsidR="00CE48D4" w:rsidRPr="000B71E3" w:rsidRDefault="00CE48D4" w:rsidP="00526712">
            <w:pPr>
              <w:pStyle w:val="TAH"/>
            </w:pPr>
            <w:r w:rsidRPr="000B71E3">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A9C4ACB" w14:textId="77777777" w:rsidR="00CE48D4" w:rsidRPr="000B71E3" w:rsidRDefault="00CE48D4" w:rsidP="00526712">
            <w:pPr>
              <w:pStyle w:val="TAH"/>
            </w:pPr>
            <w:r w:rsidRPr="000B71E3">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28EE15E7" w14:textId="77777777" w:rsidR="00CE48D4" w:rsidRPr="000B71E3" w:rsidRDefault="00CE48D4" w:rsidP="00526712">
            <w:pPr>
              <w:pStyle w:val="TAH"/>
            </w:pPr>
            <w:r w:rsidRPr="000B71E3">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50CB15AF" w14:textId="77777777" w:rsidR="00CE48D4" w:rsidRPr="000B71E3" w:rsidRDefault="00CE48D4" w:rsidP="00526712">
            <w:pPr>
              <w:pStyle w:val="TAH"/>
            </w:pPr>
            <w:r w:rsidRPr="000B71E3">
              <w:t>Response</w:t>
            </w:r>
          </w:p>
          <w:p w14:paraId="1A0BC174" w14:textId="77777777" w:rsidR="00CE48D4" w:rsidRPr="000B71E3" w:rsidRDefault="00CE48D4" w:rsidP="00526712">
            <w:pPr>
              <w:pStyle w:val="TAH"/>
            </w:pPr>
            <w:r w:rsidRPr="000B71E3">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500941AD" w14:textId="77777777" w:rsidR="00CE48D4" w:rsidRPr="000B71E3" w:rsidRDefault="00CE48D4" w:rsidP="00526712">
            <w:pPr>
              <w:pStyle w:val="TAH"/>
            </w:pPr>
            <w:r w:rsidRPr="000B71E3">
              <w:t>Description</w:t>
            </w:r>
          </w:p>
        </w:tc>
      </w:tr>
      <w:tr w:rsidR="00423931" w:rsidRPr="000B71E3" w14:paraId="4D9EDBE9" w14:textId="77777777"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669714F3" w14:textId="77777777" w:rsidR="00CE48D4" w:rsidRPr="000B71E3" w:rsidRDefault="00CE48D4" w:rsidP="00526712">
            <w:pPr>
              <w:pStyle w:val="TAL"/>
            </w:pPr>
            <w:r w:rsidRPr="000B71E3">
              <w:t>n/a</w:t>
            </w:r>
          </w:p>
        </w:tc>
        <w:tc>
          <w:tcPr>
            <w:tcW w:w="223" w:type="pct"/>
            <w:tcBorders>
              <w:top w:val="single" w:sz="4" w:space="0" w:color="auto"/>
              <w:left w:val="single" w:sz="6" w:space="0" w:color="000000"/>
              <w:bottom w:val="single" w:sz="6" w:space="0" w:color="000000"/>
              <w:right w:val="single" w:sz="6" w:space="0" w:color="000000"/>
            </w:tcBorders>
          </w:tcPr>
          <w:p w14:paraId="4D0BA171" w14:textId="77777777" w:rsidR="00CE48D4" w:rsidRPr="000B71E3"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23D4CDB" w14:textId="77777777" w:rsidR="00CE48D4" w:rsidRPr="000B71E3"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14:paraId="14BA617A" w14:textId="77777777" w:rsidR="00CE48D4" w:rsidRPr="000B71E3" w:rsidRDefault="00CE48D4" w:rsidP="00526712">
            <w:pPr>
              <w:pStyle w:val="TAL"/>
            </w:pPr>
            <w:r w:rsidRPr="000B71E3">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4D3A38B8" w14:textId="77777777" w:rsidR="00CE48D4" w:rsidRPr="000B71E3" w:rsidRDefault="00CE48D4" w:rsidP="00526712">
            <w:pPr>
              <w:pStyle w:val="TAL"/>
            </w:pPr>
            <w:r w:rsidRPr="000B71E3">
              <w:t>Upon success, an empty response body shall be returned.</w:t>
            </w:r>
          </w:p>
        </w:tc>
      </w:tr>
      <w:tr w:rsidR="00423931" w:rsidRPr="000B71E3" w14:paraId="472D63F6" w14:textId="77777777"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62675727" w14:textId="77777777" w:rsidR="00844399" w:rsidRPr="000B71E3" w:rsidRDefault="00844399" w:rsidP="00F4213F">
            <w:pPr>
              <w:pStyle w:val="TAL"/>
            </w:pPr>
            <w:r>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31876762" w14:textId="77777777" w:rsidR="00844399" w:rsidRPr="000B71E3" w:rsidRDefault="00844399" w:rsidP="00F4213F">
            <w:pPr>
              <w:pStyle w:val="TAC"/>
            </w:pPr>
            <w:r>
              <w:t>M</w:t>
            </w:r>
          </w:p>
        </w:tc>
        <w:tc>
          <w:tcPr>
            <w:tcW w:w="636" w:type="pct"/>
            <w:tcBorders>
              <w:top w:val="single" w:sz="4" w:space="0" w:color="auto"/>
              <w:left w:val="single" w:sz="6" w:space="0" w:color="000000"/>
              <w:bottom w:val="single" w:sz="6" w:space="0" w:color="000000"/>
              <w:right w:val="single" w:sz="6" w:space="0" w:color="000000"/>
            </w:tcBorders>
          </w:tcPr>
          <w:p w14:paraId="3295E9E0" w14:textId="77777777" w:rsidR="00844399" w:rsidRPr="000B71E3" w:rsidRDefault="00844399" w:rsidP="00F4213F">
            <w:pPr>
              <w:pStyle w:val="TAL"/>
            </w:pPr>
            <w:r>
              <w:t>1</w:t>
            </w:r>
          </w:p>
        </w:tc>
        <w:tc>
          <w:tcPr>
            <w:tcW w:w="513" w:type="pct"/>
            <w:gridSpan w:val="2"/>
            <w:tcBorders>
              <w:top w:val="single" w:sz="4" w:space="0" w:color="auto"/>
              <w:left w:val="single" w:sz="6" w:space="0" w:color="000000"/>
              <w:bottom w:val="single" w:sz="6" w:space="0" w:color="000000"/>
              <w:right w:val="single" w:sz="6" w:space="0" w:color="000000"/>
            </w:tcBorders>
          </w:tcPr>
          <w:p w14:paraId="3C3A16F5" w14:textId="77777777" w:rsidR="00844399" w:rsidRPr="000B71E3" w:rsidRDefault="00844399" w:rsidP="00F4213F">
            <w:pPr>
              <w:pStyle w:val="TAL"/>
            </w:pPr>
            <w:r>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B8F9404" w14:textId="77777777" w:rsidR="00844399" w:rsidRPr="00B30A3C" w:rsidRDefault="00844399" w:rsidP="00F4213F">
            <w:pPr>
              <w:pStyle w:val="TAL"/>
            </w:pPr>
            <w:r w:rsidRPr="00B30A3C">
              <w:t xml:space="preserve">The "cause" attribute shall be set to </w:t>
            </w:r>
            <w:r>
              <w:t xml:space="preserve">one of </w:t>
            </w:r>
            <w:r w:rsidRPr="00B30A3C">
              <w:t>the following application error</w:t>
            </w:r>
            <w:r>
              <w:t>s</w:t>
            </w:r>
            <w:r w:rsidRPr="00B30A3C">
              <w:t>:</w:t>
            </w:r>
          </w:p>
          <w:p w14:paraId="6E2E1D37" w14:textId="77777777" w:rsidR="00844399" w:rsidRDefault="00844399" w:rsidP="00F4213F">
            <w:pPr>
              <w:pStyle w:val="TAL"/>
            </w:pPr>
            <w:r w:rsidRPr="00B30A3C">
              <w:t>- USER_NOT_FOUND</w:t>
            </w:r>
          </w:p>
          <w:p w14:paraId="7A23B6EC" w14:textId="77777777" w:rsidR="00844399" w:rsidRPr="000B71E3" w:rsidRDefault="00844399" w:rsidP="00F4213F">
            <w:pPr>
              <w:pStyle w:val="TAL"/>
            </w:pPr>
            <w:r>
              <w:t xml:space="preserve">- </w:t>
            </w:r>
            <w:r w:rsidRPr="00582665">
              <w:t>CONTEXT_NOT_FOUND</w:t>
            </w:r>
          </w:p>
        </w:tc>
      </w:tr>
      <w:tr w:rsidR="00423931" w:rsidRPr="000B71E3" w14:paraId="1D198F2C" w14:textId="77777777"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360A152" w14:textId="77777777" w:rsidR="00CE48D4" w:rsidRPr="000B71E3" w:rsidRDefault="00CE48D4" w:rsidP="003D63AF">
            <w:pPr>
              <w:pStyle w:val="TAN"/>
            </w:pPr>
            <w:r w:rsidRPr="000B71E3">
              <w:t>NOTE:</w:t>
            </w:r>
            <w:r w:rsidR="000B71E3">
              <w:tab/>
            </w:r>
            <w:r w:rsidRPr="000B71E3">
              <w:t>In addition common data structures as listed in table 6.1.7-1 are supported.</w:t>
            </w:r>
          </w:p>
        </w:tc>
      </w:tr>
    </w:tbl>
    <w:p w14:paraId="7896504A" w14:textId="77777777" w:rsidR="00CE48D4" w:rsidRPr="000B71E3" w:rsidRDefault="00CE48D4" w:rsidP="00CE48D4"/>
    <w:p w14:paraId="399327C3" w14:textId="77777777" w:rsidR="00DB1115" w:rsidRPr="000B71E3" w:rsidRDefault="00DB1115" w:rsidP="00DB1115">
      <w:pPr>
        <w:pStyle w:val="Heading6"/>
      </w:pPr>
      <w:bookmarkStart w:id="165" w:name="_Toc20118624"/>
      <w:r w:rsidRPr="000B71E3">
        <w:t>6.1.3.4.3.</w:t>
      </w:r>
      <w:r>
        <w:t>2</w:t>
      </w:r>
      <w:r w:rsidRPr="000B71E3">
        <w:tab/>
      </w:r>
      <w:r>
        <w:t>PATCH</w:t>
      </w:r>
      <w:bookmarkEnd w:id="165"/>
    </w:p>
    <w:p w14:paraId="5D692780" w14:textId="77777777" w:rsidR="00DB1115" w:rsidRPr="000B71E3" w:rsidRDefault="00DB1115" w:rsidP="00DB1115">
      <w:r w:rsidRPr="000B71E3">
        <w:t>This method shall support the URI query parameters specified in table 6.1.3.4.3.</w:t>
      </w:r>
      <w:r>
        <w:t>2</w:t>
      </w:r>
      <w:r w:rsidRPr="000B71E3">
        <w:t>-1.</w:t>
      </w:r>
    </w:p>
    <w:p w14:paraId="261D342A" w14:textId="77777777" w:rsidR="00DB1115" w:rsidRPr="000B71E3" w:rsidRDefault="00DB1115" w:rsidP="00DB1115">
      <w:pPr>
        <w:pStyle w:val="TH"/>
        <w:rPr>
          <w:rFonts w:cs="Arial"/>
        </w:rPr>
      </w:pPr>
      <w:r w:rsidRPr="000B71E3">
        <w:t>Table 6.1.3.4.3.</w:t>
      </w:r>
      <w:r>
        <w:t>2</w:t>
      </w:r>
      <w:r w:rsidRPr="000B71E3">
        <w:t xml:space="preserve">-1: URI query parameters supported by the </w:t>
      </w:r>
      <w:r>
        <w:t>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6880BD2E"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6700DB"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8A3FC"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D7A687"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1C7ACA"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9F40AB" w14:textId="77777777" w:rsidR="00DB1115" w:rsidRPr="000B71E3" w:rsidRDefault="00DB1115" w:rsidP="00F4213F">
            <w:pPr>
              <w:pStyle w:val="TAH"/>
            </w:pPr>
            <w:r w:rsidRPr="000B71E3">
              <w:t>Description</w:t>
            </w:r>
          </w:p>
        </w:tc>
      </w:tr>
      <w:tr w:rsidR="00DB1115" w:rsidRPr="000B71E3" w14:paraId="370DC1CD"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E67E7B"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E8EF651"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D8C8620"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2302477A"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CE299" w14:textId="77777777" w:rsidR="00DB1115" w:rsidRPr="000B71E3" w:rsidRDefault="00DB1115" w:rsidP="00F4213F">
            <w:pPr>
              <w:pStyle w:val="TAL"/>
            </w:pPr>
          </w:p>
        </w:tc>
      </w:tr>
    </w:tbl>
    <w:p w14:paraId="25D0B47C" w14:textId="77777777" w:rsidR="00DB1115" w:rsidRPr="000B71E3" w:rsidRDefault="00DB1115" w:rsidP="00DB1115"/>
    <w:p w14:paraId="52A8B8CF" w14:textId="77777777" w:rsidR="00DB1115" w:rsidRPr="000B71E3" w:rsidRDefault="00DB1115" w:rsidP="00DB1115">
      <w:r w:rsidRPr="000B71E3">
        <w:t>This method shall support the request data structures specified in table 6.1.3.4.3.</w:t>
      </w:r>
      <w:r>
        <w:t>2</w:t>
      </w:r>
      <w:r w:rsidRPr="000B71E3">
        <w:t>-2 and the response data structures and response codes specified in table 6.1.3.4.3.</w:t>
      </w:r>
      <w:r>
        <w:t>2</w:t>
      </w:r>
      <w:r w:rsidRPr="000B71E3">
        <w:t>-3.</w:t>
      </w:r>
    </w:p>
    <w:p w14:paraId="2DC6CD25" w14:textId="77777777" w:rsidR="00DB1115" w:rsidRPr="000B71E3" w:rsidRDefault="00DB1115" w:rsidP="00DB1115">
      <w:pPr>
        <w:pStyle w:val="TH"/>
      </w:pPr>
      <w:r w:rsidRPr="000B71E3">
        <w:lastRenderedPageBreak/>
        <w:t>Table 6.1.3.4.3.</w:t>
      </w:r>
      <w:r>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0D61DAAA"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B8C62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6AB78"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D0A9D"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CCF1B7" w14:textId="77777777" w:rsidR="00DB1115" w:rsidRPr="000B71E3" w:rsidRDefault="00DB1115" w:rsidP="00F4213F">
            <w:pPr>
              <w:pStyle w:val="TAH"/>
            </w:pPr>
            <w:r w:rsidRPr="000B71E3">
              <w:t>Description</w:t>
            </w:r>
          </w:p>
        </w:tc>
      </w:tr>
      <w:tr w:rsidR="00DB1115" w:rsidRPr="000B71E3" w14:paraId="499F441E"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0E75DC"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0BCC6B6A"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C4189F7"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9569502" w14:textId="77777777" w:rsidR="00DB1115" w:rsidRPr="000B71E3" w:rsidRDefault="00DB1115" w:rsidP="00F4213F">
            <w:pPr>
              <w:pStyle w:val="TAL"/>
            </w:pPr>
            <w:r w:rsidRPr="000B71E3">
              <w:t>Th</w:t>
            </w:r>
            <w:r>
              <w:t>e modification Instruction</w:t>
            </w:r>
          </w:p>
        </w:tc>
      </w:tr>
    </w:tbl>
    <w:p w14:paraId="7E051D4B" w14:textId="77777777" w:rsidR="00DB1115" w:rsidRPr="000B71E3" w:rsidRDefault="00DB1115" w:rsidP="00DB1115"/>
    <w:p w14:paraId="2541C3C1" w14:textId="77777777" w:rsidR="00DB1115" w:rsidRPr="000B71E3" w:rsidRDefault="00DB1115" w:rsidP="00DB1115">
      <w:pPr>
        <w:pStyle w:val="TH"/>
      </w:pPr>
      <w:r w:rsidRPr="000B71E3">
        <w:t>Table 6.1.3.4.3.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493FB0F7"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F802E"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2E53FF9"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D41670"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6D9E94" w14:textId="77777777" w:rsidR="00DB1115" w:rsidRPr="000B71E3" w:rsidRDefault="00DB1115" w:rsidP="00F4213F">
            <w:pPr>
              <w:pStyle w:val="TAH"/>
            </w:pPr>
            <w:r w:rsidRPr="000B71E3">
              <w:t>Response</w:t>
            </w:r>
          </w:p>
          <w:p w14:paraId="16697015"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5FD80B6" w14:textId="77777777" w:rsidR="00DB1115" w:rsidRPr="000B71E3" w:rsidRDefault="00DB1115" w:rsidP="00F4213F">
            <w:pPr>
              <w:pStyle w:val="TAH"/>
            </w:pPr>
            <w:r w:rsidRPr="000B71E3">
              <w:t>Description</w:t>
            </w:r>
          </w:p>
        </w:tc>
      </w:tr>
      <w:tr w:rsidR="00DB1115" w:rsidRPr="000B71E3" w14:paraId="7EB01A3B"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74CE52"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3B1BEA6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38FCE16A"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5860717A"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6EE4A96"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0F91D9B1"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EB3D0C"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69591717" w14:textId="77777777" w:rsidR="00DB1115" w:rsidRPr="000B71E3" w:rsidRDefault="00DB1115" w:rsidP="00DB1115"/>
    <w:p w14:paraId="19D7CB9D" w14:textId="77777777" w:rsidR="00D37793" w:rsidRPr="000B71E3" w:rsidRDefault="00D37793" w:rsidP="00D37793">
      <w:pPr>
        <w:pStyle w:val="Heading4"/>
      </w:pPr>
      <w:bookmarkStart w:id="166" w:name="_Toc20118625"/>
      <w:r w:rsidRPr="000B71E3">
        <w:t>6.1.3.5</w:t>
      </w:r>
      <w:r w:rsidRPr="000B71E3">
        <w:tab/>
        <w:t>Resource: AccessAndMobilitySubscriptionData</w:t>
      </w:r>
      <w:bookmarkEnd w:id="166"/>
    </w:p>
    <w:p w14:paraId="06AAFBFD" w14:textId="77777777" w:rsidR="00D37793" w:rsidRPr="000B71E3" w:rsidRDefault="00D37793" w:rsidP="00D37793">
      <w:pPr>
        <w:pStyle w:val="Heading5"/>
      </w:pPr>
      <w:bookmarkStart w:id="167" w:name="_Toc20118626"/>
      <w:r w:rsidRPr="000B71E3">
        <w:t>6.1.3.5.1</w:t>
      </w:r>
      <w:r w:rsidRPr="000B71E3">
        <w:tab/>
        <w:t>Description</w:t>
      </w:r>
      <w:bookmarkEnd w:id="167"/>
    </w:p>
    <w:p w14:paraId="6891C3FE" w14:textId="77777777" w:rsidR="00D37793" w:rsidRPr="000B71E3" w:rsidRDefault="00D37793" w:rsidP="00D37793">
      <w:r w:rsidRPr="000B71E3">
        <w:t>This resource represents the subscribed Access and Mobility Data for a SUPI. It is queried by the AMF after registering.</w:t>
      </w:r>
    </w:p>
    <w:p w14:paraId="3B18D21F" w14:textId="77777777" w:rsidR="00D37793" w:rsidRPr="000B71E3" w:rsidRDefault="00D37793" w:rsidP="00D37793">
      <w:pPr>
        <w:pStyle w:val="Heading5"/>
      </w:pPr>
      <w:bookmarkStart w:id="168" w:name="_Toc20118627"/>
      <w:r w:rsidRPr="000B71E3">
        <w:t>6.1.3.5.2</w:t>
      </w:r>
      <w:r w:rsidRPr="000B71E3">
        <w:tab/>
        <w:t>Resource Definition</w:t>
      </w:r>
      <w:bookmarkEnd w:id="168"/>
    </w:p>
    <w:p w14:paraId="4241C9DA" w14:textId="77777777" w:rsidR="00D37793" w:rsidRPr="000B71E3" w:rsidRDefault="00D37793" w:rsidP="00D37793">
      <w:r w:rsidRPr="000B71E3">
        <w:t>Resource URI: {apiRoot}/nudm-sdm/</w:t>
      </w:r>
      <w:r w:rsidR="00B3682C">
        <w:t>{apiVersion}</w:t>
      </w:r>
      <w:r w:rsidRPr="000B71E3">
        <w:t>/{supi}/am-data</w:t>
      </w:r>
    </w:p>
    <w:p w14:paraId="70E97AD2" w14:textId="77777777"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14:paraId="4819C732" w14:textId="77777777"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14:paraId="0FE3410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FB9B36" w14:textId="77777777"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7E3C7D" w14:textId="77777777" w:rsidR="00D37793" w:rsidRPr="000B71E3" w:rsidRDefault="00D37793" w:rsidP="00B70591">
            <w:pPr>
              <w:pStyle w:val="TAH"/>
            </w:pPr>
            <w:r w:rsidRPr="000B71E3">
              <w:t>Definition</w:t>
            </w:r>
          </w:p>
        </w:tc>
      </w:tr>
      <w:tr w:rsidR="00D37793" w:rsidRPr="000B71E3" w14:paraId="67296A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C429D89" w14:textId="77777777"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2A24B24" w14:textId="77777777" w:rsidR="00D37793" w:rsidRPr="000B71E3" w:rsidRDefault="00D37793" w:rsidP="00B70591">
            <w:pPr>
              <w:pStyle w:val="TAL"/>
            </w:pPr>
            <w:r w:rsidRPr="000B71E3">
              <w:t xml:space="preserve">See </w:t>
            </w:r>
            <w:r w:rsidR="000647B6">
              <w:t>clause</w:t>
            </w:r>
            <w:r w:rsidRPr="000B71E3">
              <w:rPr>
                <w:lang w:val="en-US" w:eastAsia="zh-CN"/>
              </w:rPr>
              <w:t> </w:t>
            </w:r>
            <w:r w:rsidRPr="000B71E3">
              <w:t>6.1.1</w:t>
            </w:r>
          </w:p>
        </w:tc>
      </w:tr>
      <w:tr w:rsidR="00B3682C" w:rsidRPr="000B71E3" w14:paraId="4170C514"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3AEDB348"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C039B7C" w14:textId="77777777" w:rsidR="00B3682C" w:rsidRPr="000B71E3" w:rsidRDefault="00B3682C" w:rsidP="00B3682C">
            <w:pPr>
              <w:pStyle w:val="TAL"/>
            </w:pPr>
            <w:r>
              <w:t xml:space="preserve">See </w:t>
            </w:r>
            <w:r w:rsidR="000647B6">
              <w:t>clause</w:t>
            </w:r>
            <w:r>
              <w:t> 6.1.1</w:t>
            </w:r>
          </w:p>
        </w:tc>
      </w:tr>
      <w:tr w:rsidR="00D37793" w:rsidRPr="000B71E3" w14:paraId="14715C8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4572B9" w14:textId="77777777"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94EF09B" w14:textId="77777777"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14:paraId="5BF66D72" w14:textId="77777777" w:rsidR="00D37793" w:rsidRPr="000B71E3" w:rsidRDefault="00D37793" w:rsidP="00D37793"/>
    <w:p w14:paraId="17D18B2E" w14:textId="77777777" w:rsidR="00D37793" w:rsidRPr="000B71E3" w:rsidRDefault="00D37793" w:rsidP="00D37793">
      <w:pPr>
        <w:pStyle w:val="Heading5"/>
      </w:pPr>
      <w:bookmarkStart w:id="169" w:name="_Toc20118628"/>
      <w:r w:rsidRPr="000B71E3">
        <w:t>6.1.3.5.3</w:t>
      </w:r>
      <w:r w:rsidRPr="000B71E3">
        <w:tab/>
        <w:t>Resource Standard Methods</w:t>
      </w:r>
      <w:bookmarkEnd w:id="169"/>
    </w:p>
    <w:p w14:paraId="5CD5123D" w14:textId="77777777" w:rsidR="00D37793" w:rsidRPr="000B71E3" w:rsidRDefault="00D37793" w:rsidP="00D37793">
      <w:pPr>
        <w:pStyle w:val="Heading6"/>
      </w:pPr>
      <w:bookmarkStart w:id="170" w:name="_Toc20118629"/>
      <w:r w:rsidRPr="000B71E3">
        <w:t>6.1.3.5.3.1</w:t>
      </w:r>
      <w:r w:rsidRPr="000B71E3">
        <w:tab/>
        <w:t>GET</w:t>
      </w:r>
      <w:bookmarkEnd w:id="170"/>
    </w:p>
    <w:p w14:paraId="7529A6A4" w14:textId="77777777" w:rsidR="00D37793" w:rsidRPr="000B71E3" w:rsidRDefault="00D37793" w:rsidP="00D37793">
      <w:r w:rsidRPr="000B71E3">
        <w:t>This method shall support the URI query parameters specified in table 6.1.3.5.3.1-1.</w:t>
      </w:r>
    </w:p>
    <w:p w14:paraId="59EAE4C7" w14:textId="77777777" w:rsidR="00D37793" w:rsidRPr="000B71E3" w:rsidRDefault="00D37793" w:rsidP="00D37793">
      <w:pPr>
        <w:pStyle w:val="TH"/>
        <w:rPr>
          <w:rFonts w:cs="Arial"/>
        </w:rPr>
      </w:pPr>
      <w:r w:rsidRPr="000B71E3">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14:paraId="6A085ED4"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57823B" w14:textId="77777777"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F2BE666" w14:textId="77777777"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232D683" w14:textId="77777777"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5C1204" w14:textId="77777777"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E2C06A9" w14:textId="77777777" w:rsidR="00D37793" w:rsidRPr="000B71E3" w:rsidRDefault="00D37793" w:rsidP="00B70591">
            <w:pPr>
              <w:pStyle w:val="TAH"/>
            </w:pPr>
            <w:r w:rsidRPr="000B71E3">
              <w:t>Description</w:t>
            </w:r>
          </w:p>
        </w:tc>
      </w:tr>
      <w:tr w:rsidR="00733CBE" w:rsidRPr="000B71E3" w14:paraId="1AD4B8AC"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2AD842" w14:textId="77777777"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2CB755BD"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1060ED82" w14:textId="77777777"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1845064" w14:textId="77777777"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0D070F" w14:textId="77777777"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14:paraId="779040CB" w14:textId="77777777"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BD5973" w14:textId="77777777"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141D8F1C"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4D07E23D" w14:textId="77777777"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27F196C" w14:textId="77777777"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0FF2738" w14:textId="77777777" w:rsidR="005D6415" w:rsidRPr="000B71E3" w:rsidRDefault="005D6415" w:rsidP="002B7B05">
            <w:pPr>
              <w:pStyle w:val="TAL"/>
            </w:pPr>
            <w:r w:rsidRPr="000B71E3">
              <w:t>PLMN identity of the PLMN serving the UE</w:t>
            </w:r>
          </w:p>
        </w:tc>
      </w:tr>
    </w:tbl>
    <w:p w14:paraId="7412A773" w14:textId="77777777" w:rsidR="00D37793" w:rsidRPr="000B71E3" w:rsidRDefault="00D37793" w:rsidP="00D37793"/>
    <w:p w14:paraId="0AAEE2CA" w14:textId="77777777" w:rsidR="005D6415" w:rsidRPr="000B71E3" w:rsidRDefault="005D6415" w:rsidP="005D6415">
      <w:r w:rsidRPr="000B71E3">
        <w:t>If "plmn-id" is included, UDM shall return the Access and Mobility Data for the SUPI associated to the PLMN identified by "plmn-id".</w:t>
      </w:r>
    </w:p>
    <w:p w14:paraId="723F042B" w14:textId="77777777" w:rsidR="005D6415" w:rsidRPr="000B71E3" w:rsidRDefault="005D6415" w:rsidP="005D6415">
      <w:r w:rsidRPr="000B71E3">
        <w:t>If "plmn-id" is not included, UDM shall return the Access and Mobility Data for the SUPI associated to the HPLMN.</w:t>
      </w:r>
    </w:p>
    <w:p w14:paraId="768FECF0" w14:textId="77777777" w:rsidR="00D37793" w:rsidRPr="000B71E3" w:rsidRDefault="00D37793" w:rsidP="00D37793">
      <w:r w:rsidRPr="000B71E3">
        <w:t>This method shall support the request data structures specified in table 6.1.3.5.3.1-2 and the response data structures and response codes specified in table 6.1.3.5.3.1-3.</w:t>
      </w:r>
    </w:p>
    <w:p w14:paraId="0A81B531" w14:textId="77777777" w:rsidR="00D37793" w:rsidRPr="000B71E3" w:rsidRDefault="00D37793" w:rsidP="00D37793">
      <w:pPr>
        <w:pStyle w:val="TH"/>
      </w:pPr>
      <w:r w:rsidRPr="000B71E3">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14:paraId="795E7593"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10D1F9" w14:textId="77777777"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5407A2" w14:textId="77777777"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B5CB50" w14:textId="77777777"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5807A" w14:textId="77777777" w:rsidR="00D37793" w:rsidRPr="000B71E3" w:rsidRDefault="00D37793" w:rsidP="00B70591">
            <w:pPr>
              <w:pStyle w:val="TAH"/>
            </w:pPr>
            <w:r w:rsidRPr="000B71E3">
              <w:t>Description</w:t>
            </w:r>
          </w:p>
        </w:tc>
      </w:tr>
      <w:tr w:rsidR="00D37793" w:rsidRPr="000B71E3" w14:paraId="1790BF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D17D84" w14:textId="77777777"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AC90731" w14:textId="77777777"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D25E5A1" w14:textId="77777777"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E70AAA" w14:textId="77777777" w:rsidR="00D37793" w:rsidRPr="000B71E3" w:rsidRDefault="00D37793" w:rsidP="00B70591">
            <w:pPr>
              <w:pStyle w:val="TAL"/>
            </w:pPr>
          </w:p>
        </w:tc>
      </w:tr>
    </w:tbl>
    <w:p w14:paraId="27123D81" w14:textId="77777777" w:rsidR="00D37793" w:rsidRPr="000B71E3" w:rsidRDefault="00D37793" w:rsidP="00D37793"/>
    <w:p w14:paraId="01CE32D7" w14:textId="77777777" w:rsidR="00D37793" w:rsidRPr="000B71E3" w:rsidRDefault="00D37793" w:rsidP="00D37793">
      <w:pPr>
        <w:pStyle w:val="TH"/>
      </w:pPr>
      <w:r w:rsidRPr="000B71E3">
        <w:lastRenderedPageBreak/>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14:paraId="683CAF37"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E8125B0" w14:textId="77777777"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8FCB00" w14:textId="77777777"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66B855B" w14:textId="77777777"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5E7E368" w14:textId="77777777" w:rsidR="00D37793" w:rsidRPr="000B71E3" w:rsidRDefault="00D37793" w:rsidP="00B70591">
            <w:pPr>
              <w:pStyle w:val="TAH"/>
            </w:pPr>
            <w:r w:rsidRPr="000B71E3">
              <w:t>Response</w:t>
            </w:r>
          </w:p>
          <w:p w14:paraId="7C0BBD42" w14:textId="77777777"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9687AD2" w14:textId="77777777" w:rsidR="00D37793" w:rsidRPr="000B71E3" w:rsidRDefault="00D37793" w:rsidP="00B70591">
            <w:pPr>
              <w:pStyle w:val="TAH"/>
            </w:pPr>
            <w:r w:rsidRPr="000B71E3">
              <w:t>Description</w:t>
            </w:r>
          </w:p>
        </w:tc>
      </w:tr>
      <w:tr w:rsidR="00D37793" w:rsidRPr="000B71E3" w14:paraId="5B8A468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1AC484" w14:textId="77777777"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4CF1FF9A" w14:textId="77777777"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7AE79653" w14:textId="77777777"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217EF720" w14:textId="77777777"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EDB3B9A" w14:textId="77777777" w:rsidR="00D37793" w:rsidRPr="000B71E3" w:rsidRDefault="00D37793" w:rsidP="00B70591">
            <w:pPr>
              <w:pStyle w:val="TAL"/>
            </w:pPr>
            <w:r w:rsidRPr="000B71E3">
              <w:t>Upon success, a response body containing the Access and Mobility Subscription Data shall be returned.</w:t>
            </w:r>
          </w:p>
        </w:tc>
      </w:tr>
      <w:tr w:rsidR="00AF35BB" w:rsidRPr="000B71E3" w14:paraId="13731CE2"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C0A319"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133DF22B"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A80074E"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2CA51135"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391D7DF"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1D137A01" w14:textId="77777777" w:rsidR="00AF35BB" w:rsidRDefault="00AF35BB" w:rsidP="00AF35BB">
            <w:pPr>
              <w:pStyle w:val="TAL"/>
            </w:pPr>
            <w:r w:rsidRPr="00B30A3C">
              <w:t>- USER_NOT_FOUND</w:t>
            </w:r>
          </w:p>
          <w:p w14:paraId="0F3C32BC" w14:textId="77777777" w:rsidR="00AF35BB" w:rsidRPr="000B71E3" w:rsidRDefault="00AF35BB" w:rsidP="00AF35BB">
            <w:pPr>
              <w:pStyle w:val="TAL"/>
            </w:pPr>
            <w:r>
              <w:t>- DATA_NOT_FOUND</w:t>
            </w:r>
          </w:p>
        </w:tc>
      </w:tr>
      <w:tr w:rsidR="00D37793" w:rsidRPr="000B71E3" w14:paraId="0A3BE1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27C1A0" w14:textId="77777777"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14:paraId="3645002C" w14:textId="77777777" w:rsidR="00D37793" w:rsidRPr="000B71E3" w:rsidRDefault="00D37793" w:rsidP="00CE48D4"/>
    <w:p w14:paraId="10247A72" w14:textId="77777777" w:rsidR="00852F82" w:rsidRPr="000B71E3" w:rsidRDefault="00852F82" w:rsidP="00852F82">
      <w:pPr>
        <w:pStyle w:val="Heading4"/>
      </w:pPr>
      <w:bookmarkStart w:id="171" w:name="_Toc20118630"/>
      <w:r w:rsidRPr="000B71E3">
        <w:t>6.1.3.6</w:t>
      </w:r>
      <w:r w:rsidRPr="000B71E3">
        <w:tab/>
        <w:t>Resource: SmfSelectionSubscriptionData</w:t>
      </w:r>
      <w:bookmarkEnd w:id="171"/>
    </w:p>
    <w:p w14:paraId="627A0E73" w14:textId="77777777" w:rsidR="00852F82" w:rsidRPr="000B71E3" w:rsidRDefault="00852F82" w:rsidP="00852F82">
      <w:pPr>
        <w:pStyle w:val="Heading5"/>
      </w:pPr>
      <w:bookmarkStart w:id="172" w:name="_Toc20118631"/>
      <w:r w:rsidRPr="000B71E3">
        <w:t>6.1.3.6.1</w:t>
      </w:r>
      <w:r w:rsidRPr="000B71E3">
        <w:tab/>
        <w:t>Description</w:t>
      </w:r>
      <w:bookmarkEnd w:id="172"/>
    </w:p>
    <w:p w14:paraId="7F8943F7" w14:textId="77777777" w:rsidR="00852F82" w:rsidRPr="000B71E3" w:rsidRDefault="00852F82" w:rsidP="00852F82">
      <w:r w:rsidRPr="000B71E3">
        <w:t>This resource represents the subscribed SMF Selection Data for a SUPI. It is queried by the AMF after registering.</w:t>
      </w:r>
    </w:p>
    <w:p w14:paraId="5001540A" w14:textId="77777777" w:rsidR="00852F82" w:rsidRPr="000B71E3" w:rsidRDefault="00852F82" w:rsidP="00852F82">
      <w:pPr>
        <w:pStyle w:val="Heading5"/>
      </w:pPr>
      <w:bookmarkStart w:id="173" w:name="_Toc20118632"/>
      <w:r w:rsidRPr="000B71E3">
        <w:t>6.1.3.6.2</w:t>
      </w:r>
      <w:r w:rsidRPr="000B71E3">
        <w:tab/>
        <w:t>Resource Definition</w:t>
      </w:r>
      <w:bookmarkEnd w:id="173"/>
    </w:p>
    <w:p w14:paraId="5E01E078" w14:textId="77777777" w:rsidR="00852F82" w:rsidRPr="000B71E3" w:rsidRDefault="00852F82" w:rsidP="00852F82">
      <w:r w:rsidRPr="000B71E3">
        <w:t>Resource URI: {apiRoot}/nudm-sdm/</w:t>
      </w:r>
      <w:r w:rsidR="00B3682C">
        <w:t>{apiVersion}</w:t>
      </w:r>
      <w:r w:rsidRPr="000B71E3">
        <w:t>/{supi}/smf-select-data</w:t>
      </w:r>
    </w:p>
    <w:p w14:paraId="090D3776" w14:textId="77777777"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14:paraId="5B155181" w14:textId="77777777"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14:paraId="54F34E48"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49F13" w14:textId="77777777"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B7743E" w14:textId="77777777" w:rsidR="00852F82" w:rsidRPr="000B71E3" w:rsidRDefault="00852F82" w:rsidP="00B70591">
            <w:pPr>
              <w:pStyle w:val="TAH"/>
            </w:pPr>
            <w:r w:rsidRPr="000B71E3">
              <w:t>Definition</w:t>
            </w:r>
          </w:p>
        </w:tc>
      </w:tr>
      <w:tr w:rsidR="00852F82" w:rsidRPr="000B71E3" w14:paraId="7136E137"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50EFF65" w14:textId="77777777"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6873FE" w14:textId="77777777" w:rsidR="00852F82" w:rsidRPr="000B71E3" w:rsidRDefault="00852F82" w:rsidP="00B70591">
            <w:pPr>
              <w:pStyle w:val="TAL"/>
            </w:pPr>
            <w:r w:rsidRPr="000B71E3">
              <w:t xml:space="preserve">See </w:t>
            </w:r>
            <w:r w:rsidR="000647B6">
              <w:t>clause</w:t>
            </w:r>
            <w:r w:rsidRPr="000B71E3">
              <w:rPr>
                <w:lang w:val="en-US" w:eastAsia="zh-CN"/>
              </w:rPr>
              <w:t> </w:t>
            </w:r>
            <w:r w:rsidRPr="000B71E3">
              <w:t>6.1.1</w:t>
            </w:r>
          </w:p>
        </w:tc>
      </w:tr>
      <w:tr w:rsidR="00B3682C" w:rsidRPr="000B71E3" w14:paraId="512EC51A"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16AE44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CC37365" w14:textId="77777777" w:rsidR="00B3682C" w:rsidRPr="000B71E3" w:rsidRDefault="00B3682C" w:rsidP="00B3682C">
            <w:pPr>
              <w:pStyle w:val="TAL"/>
            </w:pPr>
            <w:r>
              <w:t xml:space="preserve">See </w:t>
            </w:r>
            <w:r w:rsidR="000647B6">
              <w:t>clause</w:t>
            </w:r>
            <w:r>
              <w:t> 6.1.1</w:t>
            </w:r>
          </w:p>
        </w:tc>
      </w:tr>
      <w:tr w:rsidR="00852F82" w:rsidRPr="000B71E3" w14:paraId="4333E184"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0A4C675E" w14:textId="77777777"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0262A5C" w14:textId="77777777"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14:paraId="385F537B" w14:textId="77777777" w:rsidR="00852F82" w:rsidRPr="000B71E3" w:rsidRDefault="00852F82" w:rsidP="00852F82"/>
    <w:p w14:paraId="3C1256F2" w14:textId="77777777" w:rsidR="00852F82" w:rsidRPr="000B71E3" w:rsidRDefault="00852F82" w:rsidP="00852F82">
      <w:pPr>
        <w:pStyle w:val="Heading5"/>
      </w:pPr>
      <w:bookmarkStart w:id="174" w:name="_Toc20118633"/>
      <w:r w:rsidRPr="000B71E3">
        <w:t>6.1.3.6.3</w:t>
      </w:r>
      <w:r w:rsidRPr="000B71E3">
        <w:tab/>
        <w:t>Resource Standard Methods</w:t>
      </w:r>
      <w:bookmarkEnd w:id="174"/>
    </w:p>
    <w:p w14:paraId="269E63C6" w14:textId="77777777" w:rsidR="00852F82" w:rsidRPr="000B71E3" w:rsidRDefault="00852F82" w:rsidP="00852F82">
      <w:pPr>
        <w:pStyle w:val="Heading6"/>
      </w:pPr>
      <w:bookmarkStart w:id="175" w:name="_Toc20118634"/>
      <w:r w:rsidRPr="000B71E3">
        <w:t>6.1.3.6.3.1</w:t>
      </w:r>
      <w:r w:rsidRPr="000B71E3">
        <w:tab/>
        <w:t>GET</w:t>
      </w:r>
      <w:bookmarkEnd w:id="175"/>
    </w:p>
    <w:p w14:paraId="25665EF3" w14:textId="77777777" w:rsidR="00852F82" w:rsidRPr="000B71E3" w:rsidRDefault="00852F82" w:rsidP="00852F82">
      <w:r w:rsidRPr="000B71E3">
        <w:t>This method shall support the URI query parameters specified in table 6.1.3.6.3.1-1.</w:t>
      </w:r>
    </w:p>
    <w:p w14:paraId="635556B5" w14:textId="77777777" w:rsidR="00852F82" w:rsidRPr="000B71E3" w:rsidRDefault="00852F82" w:rsidP="00852F82">
      <w:pPr>
        <w:pStyle w:val="TH"/>
        <w:rPr>
          <w:rFonts w:cs="Arial"/>
        </w:rPr>
      </w:pPr>
      <w:r w:rsidRPr="000B71E3">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14:paraId="48FA5D2C" w14:textId="77777777"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BEC5410" w14:textId="77777777"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1461E2C0" w14:textId="77777777"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A4499AC" w14:textId="77777777"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04C81EA0" w14:textId="77777777"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C4B8A03" w14:textId="77777777" w:rsidR="00852F82" w:rsidRPr="000B71E3" w:rsidRDefault="00852F82" w:rsidP="00B70591">
            <w:pPr>
              <w:pStyle w:val="TAH"/>
            </w:pPr>
            <w:r w:rsidRPr="000B71E3">
              <w:t>Description</w:t>
            </w:r>
          </w:p>
        </w:tc>
      </w:tr>
      <w:tr w:rsidR="00733CBE" w:rsidRPr="000B71E3" w14:paraId="1DDF18B3"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D530C8" w14:textId="77777777"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14:paraId="58BD53A7"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723F1631" w14:textId="77777777"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79433E8C" w14:textId="77777777"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37EAB" w14:textId="77777777"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14:paraId="4EECD655"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C355CF" w14:textId="77777777"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14:paraId="6ABFA450"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550F8127" w14:textId="77777777"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4EDAAB2E" w14:textId="77777777"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5E5E0C6" w14:textId="77777777" w:rsidR="005D6415" w:rsidRPr="000B71E3" w:rsidRDefault="005D6415" w:rsidP="002B7B05">
            <w:pPr>
              <w:pStyle w:val="TAL"/>
            </w:pPr>
            <w:r w:rsidRPr="000B71E3">
              <w:t>PLMN identity of the PLMN serving the UE</w:t>
            </w:r>
          </w:p>
        </w:tc>
      </w:tr>
    </w:tbl>
    <w:p w14:paraId="6EE762E0" w14:textId="77777777" w:rsidR="00852F82" w:rsidRPr="000B71E3" w:rsidRDefault="00852F82" w:rsidP="00852F82"/>
    <w:p w14:paraId="3DC93013" w14:textId="77777777" w:rsidR="005D6415" w:rsidRPr="000B71E3" w:rsidRDefault="005D6415" w:rsidP="005D6415">
      <w:r w:rsidRPr="000B71E3">
        <w:t>If "plmn-id" is included, UDM shall return the SMF Selection Subscription Data for the SUPI associated to the PLMN identified by "plmn-id".</w:t>
      </w:r>
    </w:p>
    <w:p w14:paraId="6A4616C0" w14:textId="77777777" w:rsidR="005D6415" w:rsidRPr="000B71E3" w:rsidRDefault="005D6415" w:rsidP="005D6415">
      <w:r w:rsidRPr="000B71E3">
        <w:t>If "plmn-id" is not included, UDM shall return the SMF Selection Subscription Data for the SUPI associated to the HPLMN.</w:t>
      </w:r>
    </w:p>
    <w:p w14:paraId="1DE3B964" w14:textId="77777777" w:rsidR="00852F82" w:rsidRPr="000B71E3" w:rsidRDefault="00852F82" w:rsidP="00852F82">
      <w:r w:rsidRPr="000B71E3">
        <w:t>This method shall support the request data structures specified in table 6.1.3.6.3.1-2 and the response data structures and response codes specified in table 6.1.3.6.3.1-3.</w:t>
      </w:r>
    </w:p>
    <w:p w14:paraId="444BEB8C" w14:textId="77777777" w:rsidR="00852F82" w:rsidRPr="000B71E3" w:rsidRDefault="00852F82" w:rsidP="00852F82">
      <w:pPr>
        <w:pStyle w:val="TH"/>
      </w:pPr>
      <w:r w:rsidRPr="000B71E3">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14:paraId="19A3550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9838DF"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CA82C6" w14:textId="77777777"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07D5DF" w14:textId="77777777"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A4B43D" w14:textId="77777777" w:rsidR="00852F82" w:rsidRPr="000B71E3" w:rsidRDefault="00852F82" w:rsidP="00B70591">
            <w:pPr>
              <w:pStyle w:val="TAH"/>
            </w:pPr>
            <w:r w:rsidRPr="000B71E3">
              <w:t>Description</w:t>
            </w:r>
          </w:p>
        </w:tc>
      </w:tr>
      <w:tr w:rsidR="00852F82" w:rsidRPr="000B71E3" w14:paraId="447A7831"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02220C" w14:textId="77777777"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E0EFCA" w14:textId="77777777"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65BF287" w14:textId="77777777"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073C5DD" w14:textId="77777777" w:rsidR="00852F82" w:rsidRPr="000B71E3" w:rsidRDefault="00852F82" w:rsidP="00B70591">
            <w:pPr>
              <w:pStyle w:val="TAL"/>
            </w:pPr>
          </w:p>
        </w:tc>
      </w:tr>
    </w:tbl>
    <w:p w14:paraId="2961BF87" w14:textId="77777777" w:rsidR="00852F82" w:rsidRPr="000B71E3" w:rsidRDefault="00852F82" w:rsidP="00852F82"/>
    <w:p w14:paraId="25FD5BB6" w14:textId="77777777" w:rsidR="00852F82" w:rsidRPr="000B71E3" w:rsidRDefault="00852F82" w:rsidP="00852F82">
      <w:pPr>
        <w:pStyle w:val="TH"/>
      </w:pPr>
      <w:r w:rsidRPr="000B71E3">
        <w:lastRenderedPageBreak/>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14:paraId="13B3D15D"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3B41B67" w14:textId="77777777"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8C006E" w14:textId="77777777"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8F956C7" w14:textId="77777777"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82C978" w14:textId="77777777" w:rsidR="00852F82" w:rsidRPr="000B71E3" w:rsidRDefault="00852F82" w:rsidP="00B70591">
            <w:pPr>
              <w:pStyle w:val="TAH"/>
            </w:pPr>
            <w:r w:rsidRPr="000B71E3">
              <w:t>Response</w:t>
            </w:r>
          </w:p>
          <w:p w14:paraId="3477A469" w14:textId="77777777"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CEB233D" w14:textId="77777777" w:rsidR="00852F82" w:rsidRPr="000B71E3" w:rsidRDefault="00852F82" w:rsidP="00B70591">
            <w:pPr>
              <w:pStyle w:val="TAH"/>
            </w:pPr>
            <w:r w:rsidRPr="000B71E3">
              <w:t>Description</w:t>
            </w:r>
          </w:p>
        </w:tc>
      </w:tr>
      <w:tr w:rsidR="00852F82" w:rsidRPr="000B71E3" w14:paraId="49699191"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47391C2" w14:textId="77777777"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10ABA96E" w14:textId="77777777"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248F8E72" w14:textId="77777777"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325868B5" w14:textId="77777777"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5B190" w14:textId="77777777" w:rsidR="00852F82" w:rsidRPr="000B71E3" w:rsidRDefault="00852F82" w:rsidP="00B70591">
            <w:pPr>
              <w:pStyle w:val="TAL"/>
            </w:pPr>
            <w:r w:rsidRPr="000B71E3">
              <w:t>Upon success, a response body containing the SMF Selection Subscription Data shall be returned.</w:t>
            </w:r>
          </w:p>
        </w:tc>
      </w:tr>
      <w:tr w:rsidR="00AF35BB" w:rsidRPr="000B71E3" w14:paraId="5867B3F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202409D"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B75B82D"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E277AFA"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BA5A07C"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C0AA2D0"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3F1509BD" w14:textId="77777777" w:rsidR="00AF35BB" w:rsidRDefault="00AF35BB" w:rsidP="00AF35BB">
            <w:pPr>
              <w:pStyle w:val="TAL"/>
            </w:pPr>
            <w:r w:rsidRPr="00B30A3C">
              <w:t>- USER_NOT_FOUND</w:t>
            </w:r>
          </w:p>
          <w:p w14:paraId="25235B06" w14:textId="77777777" w:rsidR="00AF35BB" w:rsidRPr="000B71E3" w:rsidRDefault="00AF35BB" w:rsidP="00AF35BB">
            <w:pPr>
              <w:pStyle w:val="TAL"/>
            </w:pPr>
            <w:r>
              <w:t>- DATA_NOT_FOUND</w:t>
            </w:r>
          </w:p>
        </w:tc>
      </w:tr>
      <w:tr w:rsidR="00852F82" w:rsidRPr="000B71E3" w14:paraId="6F9C764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D70132D" w14:textId="77777777" w:rsidR="00852F82" w:rsidRPr="000B71E3" w:rsidRDefault="00852F82" w:rsidP="003D63AF">
            <w:pPr>
              <w:pStyle w:val="TAN"/>
            </w:pPr>
            <w:r w:rsidRPr="000B71E3">
              <w:t>NOTE:</w:t>
            </w:r>
            <w:r w:rsidR="000B71E3">
              <w:tab/>
            </w:r>
            <w:r w:rsidRPr="000B71E3">
              <w:t>In addition common data structures as listed in table 6.1.7-1 are supported.</w:t>
            </w:r>
          </w:p>
        </w:tc>
      </w:tr>
    </w:tbl>
    <w:p w14:paraId="6072157F" w14:textId="77777777" w:rsidR="00852F82" w:rsidRPr="000B71E3" w:rsidRDefault="00852F82" w:rsidP="00CE48D4"/>
    <w:p w14:paraId="13AFA0A6" w14:textId="77777777" w:rsidR="002A7740" w:rsidRPr="000B71E3" w:rsidRDefault="002A7740" w:rsidP="002A7740">
      <w:pPr>
        <w:pStyle w:val="Heading4"/>
      </w:pPr>
      <w:bookmarkStart w:id="176" w:name="_Toc20118635"/>
      <w:r w:rsidRPr="000B71E3">
        <w:t>6.1.3.</w:t>
      </w:r>
      <w:r w:rsidR="00822BB4" w:rsidRPr="000B71E3">
        <w:t>7</w:t>
      </w:r>
      <w:r w:rsidRPr="000B71E3">
        <w:tab/>
        <w:t>Resource: UeContextInSmfData</w:t>
      </w:r>
      <w:bookmarkEnd w:id="176"/>
    </w:p>
    <w:p w14:paraId="53B2CF47" w14:textId="77777777" w:rsidR="002A7740" w:rsidRPr="000B71E3" w:rsidRDefault="002A7740" w:rsidP="002A7740">
      <w:pPr>
        <w:pStyle w:val="Heading5"/>
      </w:pPr>
      <w:bookmarkStart w:id="177" w:name="_Toc20118636"/>
      <w:r w:rsidRPr="000B71E3">
        <w:t>6.1.3.</w:t>
      </w:r>
      <w:r w:rsidR="00822BB4" w:rsidRPr="000B71E3">
        <w:t>7</w:t>
      </w:r>
      <w:r w:rsidRPr="000B71E3">
        <w:t>.1</w:t>
      </w:r>
      <w:r w:rsidRPr="000B71E3">
        <w:tab/>
        <w:t>Description</w:t>
      </w:r>
      <w:bookmarkEnd w:id="177"/>
    </w:p>
    <w:p w14:paraId="0DC6C1DE" w14:textId="77777777" w:rsidR="002A7740" w:rsidRPr="000B71E3" w:rsidRDefault="002A7740" w:rsidP="002A7740">
      <w:r w:rsidRPr="000B71E3">
        <w:t>This resource represents the allocated SMFs for a SUPI. It is queried by the AMF after registering.</w:t>
      </w:r>
    </w:p>
    <w:p w14:paraId="1D082AC8" w14:textId="77777777" w:rsidR="002A7740" w:rsidRPr="000B71E3" w:rsidRDefault="002A7740" w:rsidP="002A7740">
      <w:pPr>
        <w:pStyle w:val="Heading5"/>
      </w:pPr>
      <w:bookmarkStart w:id="178" w:name="_Toc20118637"/>
      <w:r w:rsidRPr="000B71E3">
        <w:t>6.1.3.</w:t>
      </w:r>
      <w:r w:rsidR="00822BB4" w:rsidRPr="000B71E3">
        <w:t>7</w:t>
      </w:r>
      <w:r w:rsidRPr="000B71E3">
        <w:t>.2</w:t>
      </w:r>
      <w:r w:rsidRPr="000B71E3">
        <w:tab/>
        <w:t>Resource Definition</w:t>
      </w:r>
      <w:bookmarkEnd w:id="178"/>
    </w:p>
    <w:p w14:paraId="5D5DF8EC" w14:textId="77777777" w:rsidR="002A7740" w:rsidRPr="000B71E3" w:rsidRDefault="002A7740" w:rsidP="002A7740">
      <w:r w:rsidRPr="000B71E3">
        <w:t>Resource URI: {apiRoot}/nudm-sdm/</w:t>
      </w:r>
      <w:r w:rsidR="00B3682C">
        <w:t>{apiVersion}</w:t>
      </w:r>
      <w:r w:rsidRPr="000B71E3">
        <w:t>/{supi}/ue-context-in-smf-data</w:t>
      </w:r>
    </w:p>
    <w:p w14:paraId="79234D66" w14:textId="77777777"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14:paraId="5A5D2FD3" w14:textId="77777777"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14:paraId="6D1A6EE6"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008F8A" w14:textId="77777777"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8F6B76" w14:textId="77777777" w:rsidR="002A7740" w:rsidRPr="000B71E3" w:rsidRDefault="002A7740" w:rsidP="00A94114">
            <w:pPr>
              <w:pStyle w:val="TAH"/>
            </w:pPr>
            <w:r w:rsidRPr="000B71E3">
              <w:t>Definition</w:t>
            </w:r>
          </w:p>
        </w:tc>
      </w:tr>
      <w:tr w:rsidR="002A7740" w:rsidRPr="000B71E3" w14:paraId="4B897D5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A1D5003" w14:textId="77777777"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19350A4" w14:textId="77777777" w:rsidR="002A7740" w:rsidRPr="000B71E3" w:rsidRDefault="002A7740" w:rsidP="00A94114">
            <w:pPr>
              <w:pStyle w:val="TAL"/>
            </w:pPr>
            <w:r w:rsidRPr="000B71E3">
              <w:t xml:space="preserve">See </w:t>
            </w:r>
            <w:r w:rsidR="000647B6">
              <w:t>clause</w:t>
            </w:r>
            <w:r w:rsidRPr="000B71E3">
              <w:rPr>
                <w:lang w:val="en-US" w:eastAsia="zh-CN"/>
              </w:rPr>
              <w:t> </w:t>
            </w:r>
            <w:r w:rsidRPr="000B71E3">
              <w:t>6.1.1</w:t>
            </w:r>
          </w:p>
        </w:tc>
      </w:tr>
      <w:tr w:rsidR="00B3682C" w:rsidRPr="000B71E3" w14:paraId="19BCF67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749A63AB"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1EE9AFE" w14:textId="77777777" w:rsidR="00B3682C" w:rsidRPr="000B71E3" w:rsidRDefault="00B3682C" w:rsidP="00B3682C">
            <w:pPr>
              <w:pStyle w:val="TAL"/>
            </w:pPr>
            <w:r>
              <w:t xml:space="preserve">See </w:t>
            </w:r>
            <w:r w:rsidR="000647B6">
              <w:t>clause</w:t>
            </w:r>
            <w:r>
              <w:t> 6.1.1</w:t>
            </w:r>
          </w:p>
        </w:tc>
      </w:tr>
      <w:tr w:rsidR="002A7740" w:rsidRPr="000B71E3" w14:paraId="33A9778B"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0148E8B0" w14:textId="77777777"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5136228" w14:textId="77777777"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14:paraId="075BDABA" w14:textId="77777777" w:rsidR="002A7740" w:rsidRPr="000B71E3" w:rsidRDefault="002A7740" w:rsidP="002A7740"/>
    <w:p w14:paraId="69E2D321" w14:textId="77777777" w:rsidR="002A7740" w:rsidRPr="000B71E3" w:rsidRDefault="002A7740" w:rsidP="002A7740">
      <w:pPr>
        <w:pStyle w:val="Heading5"/>
      </w:pPr>
      <w:bookmarkStart w:id="179" w:name="_Toc20118638"/>
      <w:r w:rsidRPr="000B71E3">
        <w:t>6.1.3.</w:t>
      </w:r>
      <w:r w:rsidR="00822BB4" w:rsidRPr="000B71E3">
        <w:t>7</w:t>
      </w:r>
      <w:r w:rsidRPr="000B71E3">
        <w:t>.3</w:t>
      </w:r>
      <w:r w:rsidRPr="000B71E3">
        <w:tab/>
        <w:t>Resource Standard Methods</w:t>
      </w:r>
      <w:bookmarkEnd w:id="179"/>
    </w:p>
    <w:p w14:paraId="3DCA96B8" w14:textId="77777777" w:rsidR="002A7740" w:rsidRPr="000B71E3" w:rsidRDefault="002A7740" w:rsidP="002A7740">
      <w:pPr>
        <w:pStyle w:val="Heading6"/>
      </w:pPr>
      <w:bookmarkStart w:id="180" w:name="_Toc20118639"/>
      <w:r w:rsidRPr="000B71E3">
        <w:t>6.1.3.</w:t>
      </w:r>
      <w:r w:rsidR="00822BB4" w:rsidRPr="000B71E3">
        <w:t>7</w:t>
      </w:r>
      <w:r w:rsidRPr="000B71E3">
        <w:t>.3.1</w:t>
      </w:r>
      <w:r w:rsidRPr="000B71E3">
        <w:tab/>
        <w:t>GET</w:t>
      </w:r>
      <w:bookmarkEnd w:id="180"/>
    </w:p>
    <w:p w14:paraId="2004E2BE" w14:textId="77777777" w:rsidR="002A7740" w:rsidRPr="000B71E3" w:rsidRDefault="002A7740" w:rsidP="002A7740">
      <w:r w:rsidRPr="000B71E3">
        <w:t>This method shall support the URI query parameters specified in table 6.1.3.</w:t>
      </w:r>
      <w:r w:rsidR="00822BB4" w:rsidRPr="000B71E3">
        <w:t>7</w:t>
      </w:r>
      <w:r w:rsidRPr="000B71E3">
        <w:t>.3.1-1.</w:t>
      </w:r>
    </w:p>
    <w:p w14:paraId="767B5AF4" w14:textId="77777777" w:rsidR="002A7740" w:rsidRPr="000B71E3" w:rsidRDefault="002A7740" w:rsidP="002A7740">
      <w:pPr>
        <w:pStyle w:val="TH"/>
        <w:rPr>
          <w:rFonts w:cs="Arial"/>
        </w:rPr>
      </w:pPr>
      <w:r w:rsidRPr="000B71E3">
        <w:t>Table 6.1.3.</w:t>
      </w:r>
      <w:r w:rsidR="00822BB4" w:rsidRPr="000B71E3">
        <w:t>7</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14:paraId="52B2FC7C"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55D2ADD" w14:textId="77777777"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242539A" w14:textId="77777777"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58E0367" w14:textId="77777777"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2552B3" w14:textId="77777777"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6E24D0F" w14:textId="77777777" w:rsidR="002A7740" w:rsidRPr="000B71E3" w:rsidRDefault="002A7740" w:rsidP="00A94114">
            <w:pPr>
              <w:pStyle w:val="TAH"/>
            </w:pPr>
            <w:r w:rsidRPr="000B71E3">
              <w:t>Description</w:t>
            </w:r>
          </w:p>
        </w:tc>
      </w:tr>
      <w:tr w:rsidR="002A7740" w:rsidRPr="000B71E3" w14:paraId="4E078486"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78CF830" w14:textId="77777777"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361A2CCB" w14:textId="77777777"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353C0B" w14:textId="77777777"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64D32BD" w14:textId="77777777"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AA02DBD" w14:textId="77777777" w:rsidR="002A7740" w:rsidRPr="000B71E3" w:rsidRDefault="002A7740" w:rsidP="00A94114">
            <w:pPr>
              <w:pStyle w:val="TAL"/>
            </w:pPr>
            <w:r w:rsidRPr="000B71E3">
              <w:t xml:space="preserve">see 3GPP TS 29.500 [4] </w:t>
            </w:r>
            <w:r w:rsidR="000647B6">
              <w:t>clause</w:t>
            </w:r>
            <w:r w:rsidRPr="000B71E3">
              <w:t xml:space="preserve"> 6.6</w:t>
            </w:r>
          </w:p>
        </w:tc>
      </w:tr>
    </w:tbl>
    <w:p w14:paraId="1173F2DB" w14:textId="77777777" w:rsidR="002A7740" w:rsidRPr="000B71E3" w:rsidRDefault="002A7740" w:rsidP="002A7740"/>
    <w:p w14:paraId="28387DCC" w14:textId="77777777"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14:paraId="1A3EC478" w14:textId="77777777" w:rsidR="002A7740" w:rsidRPr="000B71E3" w:rsidRDefault="002A7740" w:rsidP="002A7740">
      <w:pPr>
        <w:pStyle w:val="TH"/>
      </w:pPr>
      <w:r w:rsidRPr="000B71E3">
        <w:t>Table 6.1.3.</w:t>
      </w:r>
      <w:r w:rsidR="00822BB4" w:rsidRPr="000B71E3">
        <w:t>7</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14:paraId="7478787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03DC66"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2B26B9" w14:textId="77777777"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794FD1" w14:textId="77777777"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F7B8C8" w14:textId="77777777" w:rsidR="002A7740" w:rsidRPr="000B71E3" w:rsidRDefault="002A7740" w:rsidP="00A94114">
            <w:pPr>
              <w:pStyle w:val="TAH"/>
            </w:pPr>
            <w:r w:rsidRPr="000B71E3">
              <w:t>Description</w:t>
            </w:r>
          </w:p>
        </w:tc>
      </w:tr>
      <w:tr w:rsidR="002A7740" w:rsidRPr="000B71E3" w14:paraId="11E8B524"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B18932" w14:textId="77777777"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E928FE" w14:textId="77777777"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78D66C57" w14:textId="77777777"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073E2A" w14:textId="77777777" w:rsidR="002A7740" w:rsidRPr="000B71E3" w:rsidRDefault="002A7740" w:rsidP="00A94114">
            <w:pPr>
              <w:pStyle w:val="TAL"/>
            </w:pPr>
          </w:p>
        </w:tc>
      </w:tr>
    </w:tbl>
    <w:p w14:paraId="2779DE6D" w14:textId="77777777" w:rsidR="002A7740" w:rsidRPr="000B71E3" w:rsidRDefault="002A7740" w:rsidP="002A7740"/>
    <w:p w14:paraId="0956C5DB" w14:textId="77777777" w:rsidR="002A7740" w:rsidRPr="000B71E3" w:rsidRDefault="002A7740" w:rsidP="002A7740">
      <w:pPr>
        <w:pStyle w:val="TH"/>
      </w:pPr>
      <w:r w:rsidRPr="000B71E3">
        <w:lastRenderedPageBreak/>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14:paraId="1530BFAA"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11642" w14:textId="77777777"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EFC88E" w14:textId="77777777"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58EDBC9C" w14:textId="77777777"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369A263" w14:textId="77777777" w:rsidR="002A7740" w:rsidRPr="000B71E3" w:rsidRDefault="002A7740" w:rsidP="00A94114">
            <w:pPr>
              <w:pStyle w:val="TAH"/>
            </w:pPr>
            <w:r w:rsidRPr="000B71E3">
              <w:t>Response</w:t>
            </w:r>
          </w:p>
          <w:p w14:paraId="76877126" w14:textId="77777777"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50CC00E" w14:textId="77777777" w:rsidR="002A7740" w:rsidRPr="000B71E3" w:rsidRDefault="002A7740" w:rsidP="00A94114">
            <w:pPr>
              <w:pStyle w:val="TAH"/>
            </w:pPr>
            <w:r w:rsidRPr="000B71E3">
              <w:t>Description</w:t>
            </w:r>
          </w:p>
        </w:tc>
      </w:tr>
      <w:tr w:rsidR="002A7740" w:rsidRPr="000B71E3" w14:paraId="5BDDABA5"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35A9CA" w14:textId="77777777"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14:paraId="47BF535E" w14:textId="77777777"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11EE24B4" w14:textId="77777777"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802C1EA" w14:textId="77777777"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D61483" w14:textId="77777777" w:rsidR="002A7740" w:rsidRPr="000B71E3" w:rsidRDefault="002A7740" w:rsidP="00A94114">
            <w:pPr>
              <w:pStyle w:val="TAL"/>
            </w:pPr>
            <w:r w:rsidRPr="000B71E3">
              <w:t>Upon success, a response body containing the UeContextInSmfData shall be returned.</w:t>
            </w:r>
          </w:p>
        </w:tc>
      </w:tr>
      <w:tr w:rsidR="00AF35BB" w:rsidRPr="000B71E3" w14:paraId="6A02D1E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0ED2C6" w14:textId="77777777"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6DB8DD1A" w14:textId="77777777"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68073337" w14:textId="77777777"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7744C016" w14:textId="77777777"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389F68B"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7EC3F15C" w14:textId="77777777" w:rsidR="00AF35BB" w:rsidRDefault="00AF35BB" w:rsidP="00AF35BB">
            <w:pPr>
              <w:pStyle w:val="TAL"/>
            </w:pPr>
            <w:r w:rsidRPr="00B30A3C">
              <w:t>- USER_NOT_FOUND</w:t>
            </w:r>
          </w:p>
          <w:p w14:paraId="3E0F3F79" w14:textId="77777777" w:rsidR="00AF35BB" w:rsidRPr="000B71E3" w:rsidRDefault="00AF35BB" w:rsidP="00AF35BB">
            <w:pPr>
              <w:pStyle w:val="TAL"/>
            </w:pPr>
            <w:r>
              <w:t>- DATA_NOT_FOUND</w:t>
            </w:r>
          </w:p>
        </w:tc>
      </w:tr>
      <w:tr w:rsidR="002A7740" w:rsidRPr="000B71E3" w14:paraId="4F76F1D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3BA007" w14:textId="77777777" w:rsidR="002A7740" w:rsidRPr="000B71E3" w:rsidRDefault="002A7740" w:rsidP="003D63AF">
            <w:pPr>
              <w:pStyle w:val="TAN"/>
            </w:pPr>
            <w:r w:rsidRPr="000B71E3">
              <w:t>NOTE:</w:t>
            </w:r>
            <w:r w:rsidR="000B71E3">
              <w:tab/>
            </w:r>
            <w:r w:rsidRPr="000B71E3">
              <w:t>In addition common data structures as listed in table 6.1.7-1 are supported.</w:t>
            </w:r>
          </w:p>
        </w:tc>
      </w:tr>
    </w:tbl>
    <w:p w14:paraId="212912B6" w14:textId="77777777" w:rsidR="002A7740" w:rsidRPr="000B71E3" w:rsidRDefault="002A7740" w:rsidP="002A7740"/>
    <w:p w14:paraId="3FBF93C7" w14:textId="77777777" w:rsidR="0071011D" w:rsidRPr="000B71E3" w:rsidRDefault="0071011D" w:rsidP="0071011D">
      <w:pPr>
        <w:pStyle w:val="Heading4"/>
      </w:pPr>
      <w:bookmarkStart w:id="181" w:name="_Toc20118640"/>
      <w:r w:rsidRPr="000B71E3">
        <w:t>6.1.3.</w:t>
      </w:r>
      <w:r w:rsidR="00822BB4" w:rsidRPr="000B71E3">
        <w:t>8</w:t>
      </w:r>
      <w:r w:rsidRPr="000B71E3">
        <w:tab/>
        <w:t>Resource: SessionManagementSubscription</w:t>
      </w:r>
      <w:r w:rsidR="00A73044" w:rsidRPr="000B71E3">
        <w:t>Data</w:t>
      </w:r>
      <w:bookmarkEnd w:id="181"/>
    </w:p>
    <w:p w14:paraId="339513F5" w14:textId="77777777" w:rsidR="0071011D" w:rsidRPr="000B71E3" w:rsidRDefault="0071011D" w:rsidP="0071011D">
      <w:pPr>
        <w:pStyle w:val="Heading5"/>
      </w:pPr>
      <w:bookmarkStart w:id="182" w:name="_Toc20118641"/>
      <w:r w:rsidRPr="000B71E3">
        <w:t>6.1.3.</w:t>
      </w:r>
      <w:r w:rsidR="00822BB4" w:rsidRPr="000B71E3">
        <w:t>8</w:t>
      </w:r>
      <w:r w:rsidRPr="000B71E3">
        <w:t>.1</w:t>
      </w:r>
      <w:r w:rsidRPr="000B71E3">
        <w:tab/>
        <w:t>Description</w:t>
      </w:r>
      <w:bookmarkEnd w:id="182"/>
    </w:p>
    <w:p w14:paraId="792B6F99" w14:textId="77777777"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14:paraId="1265395F" w14:textId="77777777" w:rsidR="0071011D" w:rsidRPr="000B71E3" w:rsidRDefault="0071011D" w:rsidP="0071011D">
      <w:pPr>
        <w:pStyle w:val="Heading5"/>
      </w:pPr>
      <w:bookmarkStart w:id="183" w:name="_Toc20118642"/>
      <w:r w:rsidRPr="000B71E3">
        <w:t>6.1.3.</w:t>
      </w:r>
      <w:r w:rsidR="00822BB4" w:rsidRPr="000B71E3">
        <w:t>8</w:t>
      </w:r>
      <w:r w:rsidRPr="000B71E3">
        <w:t>.2</w:t>
      </w:r>
      <w:r w:rsidRPr="000B71E3">
        <w:tab/>
        <w:t>Resource Definition</w:t>
      </w:r>
      <w:bookmarkEnd w:id="183"/>
    </w:p>
    <w:p w14:paraId="50569D7E" w14:textId="77777777" w:rsidR="0071011D" w:rsidRPr="000B71E3" w:rsidRDefault="0071011D" w:rsidP="0071011D">
      <w:r w:rsidRPr="000B71E3">
        <w:t>Resource URI: {apiRoot}/nudm-sdm/</w:t>
      </w:r>
      <w:r w:rsidR="00B3682C">
        <w:t>{apiVersion}</w:t>
      </w:r>
      <w:r w:rsidRPr="000B71E3">
        <w:t>/{supi}/sm-data</w:t>
      </w:r>
    </w:p>
    <w:p w14:paraId="25E4DC84" w14:textId="77777777"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14:paraId="57EC8373" w14:textId="77777777"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14:paraId="77C05C95"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77BC844" w14:textId="77777777"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BEAB59" w14:textId="77777777" w:rsidR="0071011D" w:rsidRPr="000B71E3" w:rsidRDefault="0071011D" w:rsidP="00B70591">
            <w:pPr>
              <w:pStyle w:val="TAH"/>
            </w:pPr>
            <w:r w:rsidRPr="000B71E3">
              <w:t>Definition</w:t>
            </w:r>
          </w:p>
        </w:tc>
      </w:tr>
      <w:tr w:rsidR="0071011D" w:rsidRPr="000B71E3" w14:paraId="0A6C1BA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ACA582" w14:textId="77777777"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563CEC" w14:textId="77777777" w:rsidR="0071011D" w:rsidRPr="000B71E3" w:rsidRDefault="0071011D" w:rsidP="00B70591">
            <w:pPr>
              <w:pStyle w:val="TAL"/>
            </w:pPr>
            <w:r w:rsidRPr="000B71E3">
              <w:t xml:space="preserve">See </w:t>
            </w:r>
            <w:r w:rsidR="000647B6">
              <w:t>clause</w:t>
            </w:r>
            <w:r w:rsidRPr="000B71E3">
              <w:rPr>
                <w:lang w:val="en-US" w:eastAsia="zh-CN"/>
              </w:rPr>
              <w:t> </w:t>
            </w:r>
            <w:r w:rsidRPr="000B71E3">
              <w:t>6.1.1</w:t>
            </w:r>
          </w:p>
        </w:tc>
      </w:tr>
      <w:tr w:rsidR="008B2ECF" w:rsidRPr="000B71E3" w14:paraId="65EDB6B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06CA68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33EA933" w14:textId="77777777" w:rsidR="008B2ECF" w:rsidRPr="000B71E3" w:rsidRDefault="008B2ECF" w:rsidP="00D133BB">
            <w:pPr>
              <w:pStyle w:val="TAL"/>
            </w:pPr>
            <w:r>
              <w:t xml:space="preserve">See </w:t>
            </w:r>
            <w:r w:rsidR="000647B6">
              <w:t>clause</w:t>
            </w:r>
            <w:r>
              <w:t> 6.1.1</w:t>
            </w:r>
          </w:p>
        </w:tc>
      </w:tr>
      <w:tr w:rsidR="0071011D" w:rsidRPr="000B71E3" w14:paraId="4E4363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6B872BE5" w14:textId="77777777"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BABF0D8" w14:textId="77777777"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14:paraId="0A533865" w14:textId="77777777" w:rsidR="0071011D" w:rsidRPr="000B71E3" w:rsidRDefault="0071011D" w:rsidP="0071011D"/>
    <w:p w14:paraId="35A720AE" w14:textId="77777777" w:rsidR="0071011D" w:rsidRPr="000B71E3" w:rsidRDefault="0071011D" w:rsidP="0071011D">
      <w:pPr>
        <w:pStyle w:val="Heading5"/>
      </w:pPr>
      <w:bookmarkStart w:id="184" w:name="_Toc20118643"/>
      <w:r w:rsidRPr="000B71E3">
        <w:t>6.1.3.</w:t>
      </w:r>
      <w:r w:rsidR="00822BB4" w:rsidRPr="000B71E3">
        <w:t>8</w:t>
      </w:r>
      <w:r w:rsidRPr="000B71E3">
        <w:t>.3</w:t>
      </w:r>
      <w:r w:rsidRPr="000B71E3">
        <w:tab/>
        <w:t>Resource Standard Methods</w:t>
      </w:r>
      <w:bookmarkEnd w:id="184"/>
    </w:p>
    <w:p w14:paraId="679D9092" w14:textId="77777777" w:rsidR="0071011D" w:rsidRPr="000B71E3" w:rsidRDefault="0071011D" w:rsidP="0071011D">
      <w:pPr>
        <w:pStyle w:val="Heading6"/>
      </w:pPr>
      <w:bookmarkStart w:id="185" w:name="_Toc20118644"/>
      <w:r w:rsidRPr="000B71E3">
        <w:t>6.1.3.</w:t>
      </w:r>
      <w:r w:rsidR="00822BB4" w:rsidRPr="000B71E3">
        <w:t>8</w:t>
      </w:r>
      <w:r w:rsidRPr="000B71E3">
        <w:t>.3.1</w:t>
      </w:r>
      <w:r w:rsidRPr="000B71E3">
        <w:tab/>
        <w:t>GET</w:t>
      </w:r>
      <w:bookmarkEnd w:id="185"/>
    </w:p>
    <w:p w14:paraId="22C01751" w14:textId="77777777" w:rsidR="0071011D" w:rsidRPr="000B71E3" w:rsidRDefault="0071011D" w:rsidP="0071011D">
      <w:r w:rsidRPr="000B71E3">
        <w:t>This method shall support the URI query parameters specified in table 6.1.3.</w:t>
      </w:r>
      <w:r w:rsidR="00822BB4" w:rsidRPr="000B71E3">
        <w:t>8</w:t>
      </w:r>
      <w:r w:rsidRPr="000B71E3">
        <w:t>.3.1-1.</w:t>
      </w:r>
    </w:p>
    <w:p w14:paraId="3E4B55F1" w14:textId="77777777" w:rsidR="0071011D" w:rsidRPr="000B71E3" w:rsidRDefault="0071011D" w:rsidP="0071011D">
      <w:pPr>
        <w:pStyle w:val="TH"/>
        <w:rPr>
          <w:rFonts w:cs="Arial"/>
        </w:rPr>
      </w:pPr>
      <w:r w:rsidRPr="000B71E3">
        <w:t>Table 6.1.3.</w:t>
      </w:r>
      <w:r w:rsidR="00822BB4" w:rsidRPr="000B71E3">
        <w:t>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14:paraId="2355023F" w14:textId="77777777"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B2CDE62" w14:textId="77777777"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335C3BA8" w14:textId="77777777"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4695ECA" w14:textId="77777777"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09666585" w14:textId="77777777"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85155CA" w14:textId="77777777" w:rsidR="0071011D" w:rsidRPr="000B71E3" w:rsidRDefault="0071011D" w:rsidP="00B70591">
            <w:pPr>
              <w:pStyle w:val="TAH"/>
            </w:pPr>
            <w:r w:rsidRPr="000B71E3">
              <w:t>Description</w:t>
            </w:r>
          </w:p>
        </w:tc>
      </w:tr>
      <w:tr w:rsidR="00733CBE" w:rsidRPr="000B71E3" w14:paraId="341BA1F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F43F8E4" w14:textId="77777777"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14:paraId="3DAFF9AD" w14:textId="77777777"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14:paraId="230A3A31" w14:textId="77777777"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5A672332" w14:textId="77777777"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E1440" w14:textId="77777777" w:rsidR="00733CBE" w:rsidRPr="000B71E3" w:rsidRDefault="00733CBE" w:rsidP="003B34DE">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71011D" w:rsidRPr="000B71E3" w14:paraId="03386A00" w14:textId="77777777"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3220602" w14:textId="77777777"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14:paraId="6B4D3CD0" w14:textId="77777777"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14:paraId="0D22D959"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14:paraId="0CF8E076"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42C7BA07" w14:textId="77777777" w:rsidR="0071011D" w:rsidRPr="000B71E3" w:rsidRDefault="0071011D" w:rsidP="00B70591">
            <w:pPr>
              <w:pStyle w:val="TAL"/>
            </w:pPr>
          </w:p>
        </w:tc>
      </w:tr>
      <w:tr w:rsidR="0071011D" w:rsidRPr="000B71E3" w14:paraId="26047A7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647321B" w14:textId="77777777"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14:paraId="145A00D1" w14:textId="77777777"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14:paraId="5BDE1596"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1EEF627"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662E20" w14:textId="77777777" w:rsidR="0071011D" w:rsidRPr="000B71E3" w:rsidRDefault="0071011D" w:rsidP="00B70591">
            <w:pPr>
              <w:pStyle w:val="TAL"/>
            </w:pPr>
          </w:p>
        </w:tc>
      </w:tr>
      <w:tr w:rsidR="005D6415" w:rsidRPr="000B71E3" w14:paraId="1958A9C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4DBC070" w14:textId="77777777"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14:paraId="4D7256EA" w14:textId="77777777"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14:paraId="367D1AC3" w14:textId="77777777"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87876D0" w14:textId="77777777"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7310CF" w14:textId="77777777" w:rsidR="005D6415" w:rsidRPr="000B71E3" w:rsidRDefault="005D6415" w:rsidP="002B7B05">
            <w:pPr>
              <w:pStyle w:val="TAL"/>
            </w:pPr>
            <w:r w:rsidRPr="000B71E3">
              <w:t>PLMN identity of the PLMN serving the UE</w:t>
            </w:r>
          </w:p>
        </w:tc>
      </w:tr>
    </w:tbl>
    <w:p w14:paraId="7976AD5B" w14:textId="77777777" w:rsidR="0071011D" w:rsidRPr="000B71E3" w:rsidRDefault="0071011D" w:rsidP="0071011D"/>
    <w:p w14:paraId="58E56961" w14:textId="77777777"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14:paraId="740888AD" w14:textId="77777777" w:rsidR="0071011D" w:rsidRPr="000B71E3" w:rsidRDefault="0071011D" w:rsidP="0071011D">
      <w:r w:rsidRPr="000B71E3">
        <w:t>If "singleNssai" is not included, and "dnn" is not included, UDM shall return all DNN configurations for all network slice(s).</w:t>
      </w:r>
    </w:p>
    <w:p w14:paraId="067037E8" w14:textId="77777777" w:rsidR="0071011D" w:rsidRPr="000B71E3" w:rsidRDefault="0071011D" w:rsidP="0071011D">
      <w:r w:rsidRPr="000B71E3">
        <w:t>If "singleNssai" is included, and "dnn" is not included, UDM shall return all DNN configurations for the requested network slice identified by "singleNssai".</w:t>
      </w:r>
    </w:p>
    <w:p w14:paraId="1A1D77DB" w14:textId="77777777" w:rsidR="0071011D" w:rsidRPr="000B71E3" w:rsidRDefault="0071011D" w:rsidP="0071011D">
      <w:r w:rsidRPr="000B71E3">
        <w:t>If "singleNssai" is not included, and "dnn" is included, UDM shall return all DNN configurations identified by "dnn" for all network slices where such DNN is available.</w:t>
      </w:r>
    </w:p>
    <w:p w14:paraId="778BC55A" w14:textId="77777777" w:rsidR="0071011D" w:rsidRPr="000B71E3" w:rsidRDefault="0071011D" w:rsidP="0071011D">
      <w:r w:rsidRPr="000B71E3">
        <w:lastRenderedPageBreak/>
        <w:t>If "singleNssai" is included, and "dnn" is included, UDM shall return the DNN configuration identified by "dnn", if such DNN is available in the network slice identified by "singleNssai".</w:t>
      </w:r>
    </w:p>
    <w:p w14:paraId="481F01C2" w14:textId="77777777"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14:paraId="68935740" w14:textId="77777777"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14:paraId="7787220A" w14:textId="77777777" w:rsidR="0071011D" w:rsidRPr="000B71E3" w:rsidRDefault="0071011D" w:rsidP="0071011D">
      <w:pPr>
        <w:pStyle w:val="TH"/>
      </w:pPr>
      <w:r w:rsidRPr="000B71E3">
        <w:t>Table 6.1.3.</w:t>
      </w:r>
      <w:r w:rsidR="00822BB4" w:rsidRPr="000B71E3">
        <w:t>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14:paraId="213BEE2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31DA23" w14:textId="77777777"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8A37FA" w14:textId="77777777"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921B54" w14:textId="77777777"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2F577B" w14:textId="77777777" w:rsidR="0071011D" w:rsidRPr="000B71E3" w:rsidRDefault="0071011D" w:rsidP="00B70591">
            <w:pPr>
              <w:pStyle w:val="TAH"/>
            </w:pPr>
            <w:r w:rsidRPr="000B71E3">
              <w:t>Description</w:t>
            </w:r>
          </w:p>
        </w:tc>
      </w:tr>
      <w:tr w:rsidR="0071011D" w:rsidRPr="000B71E3" w14:paraId="70B11CC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2C8AFE" w14:textId="77777777"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DCDB8F" w14:textId="77777777"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9DFDA02" w14:textId="77777777"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BB6F7E" w14:textId="77777777" w:rsidR="0071011D" w:rsidRPr="000B71E3" w:rsidRDefault="0071011D" w:rsidP="00B70591">
            <w:pPr>
              <w:pStyle w:val="TAL"/>
            </w:pPr>
          </w:p>
        </w:tc>
      </w:tr>
    </w:tbl>
    <w:p w14:paraId="55A9B643" w14:textId="77777777" w:rsidR="0071011D" w:rsidRPr="000B71E3" w:rsidRDefault="0071011D" w:rsidP="0071011D"/>
    <w:p w14:paraId="6AC21C8D" w14:textId="77777777"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14:paraId="135ABC01"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E42DC" w14:textId="77777777"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AE7D282" w14:textId="77777777"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837DDE" w14:textId="77777777"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80BA24" w14:textId="77777777" w:rsidR="0071011D" w:rsidRPr="000B71E3" w:rsidRDefault="0071011D" w:rsidP="00B70591">
            <w:pPr>
              <w:pStyle w:val="TAH"/>
            </w:pPr>
            <w:r w:rsidRPr="000B71E3">
              <w:t>Response</w:t>
            </w:r>
          </w:p>
          <w:p w14:paraId="6271C0BB" w14:textId="77777777"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BB4FA" w14:textId="77777777" w:rsidR="0071011D" w:rsidRPr="000B71E3" w:rsidRDefault="0071011D" w:rsidP="00B70591">
            <w:pPr>
              <w:pStyle w:val="TAH"/>
            </w:pPr>
            <w:r w:rsidRPr="000B71E3">
              <w:t>Description</w:t>
            </w:r>
          </w:p>
        </w:tc>
      </w:tr>
      <w:tr w:rsidR="0071011D" w:rsidRPr="000B71E3" w14:paraId="68368BE2"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B3C65" w14:textId="77777777"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14:paraId="4D78B3DA" w14:textId="77777777"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A987EC6" w14:textId="77777777"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14:paraId="37443DD5" w14:textId="77777777"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04EE4B" w14:textId="77777777" w:rsidR="0071011D" w:rsidRPr="000B71E3" w:rsidRDefault="0071011D" w:rsidP="00B70591">
            <w:pPr>
              <w:pStyle w:val="TAL"/>
            </w:pPr>
            <w:r w:rsidRPr="000B71E3">
              <w:t>Upon success, a response body containing the Session Management Subscription data shall be returned.</w:t>
            </w:r>
          </w:p>
        </w:tc>
      </w:tr>
      <w:tr w:rsidR="00AF35BB" w:rsidRPr="000B71E3" w14:paraId="0CC8864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A158BD" w14:textId="77777777"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BD5F2E6" w14:textId="77777777"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9D429CA" w14:textId="77777777"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B53E1C0" w14:textId="77777777"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088BDE"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4EEAAD12" w14:textId="77777777" w:rsidR="00AF35BB" w:rsidRDefault="00AF35BB" w:rsidP="00AF35BB">
            <w:pPr>
              <w:pStyle w:val="TAL"/>
            </w:pPr>
            <w:r w:rsidRPr="00B30A3C">
              <w:t>- USER_NOT_FOUND</w:t>
            </w:r>
          </w:p>
          <w:p w14:paraId="1BFE7B2F" w14:textId="77777777" w:rsidR="00AF35BB" w:rsidRPr="000B71E3" w:rsidRDefault="00AF35BB" w:rsidP="00AF35BB">
            <w:pPr>
              <w:pStyle w:val="TAL"/>
            </w:pPr>
            <w:r>
              <w:t>- DATA_NOT_FOUND</w:t>
            </w:r>
          </w:p>
        </w:tc>
      </w:tr>
      <w:tr w:rsidR="0071011D" w:rsidRPr="000B71E3" w14:paraId="7C0B297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D42139" w14:textId="77777777" w:rsidR="0071011D" w:rsidRPr="000B71E3" w:rsidRDefault="0071011D" w:rsidP="003D63AF">
            <w:pPr>
              <w:pStyle w:val="TAN"/>
            </w:pPr>
            <w:r w:rsidRPr="000B71E3">
              <w:t>NOTE:</w:t>
            </w:r>
            <w:r w:rsidR="000B71E3">
              <w:tab/>
            </w:r>
            <w:r w:rsidRPr="000B71E3">
              <w:t>In addition common data structures as listed in table 6.1.7-1 are supported.</w:t>
            </w:r>
          </w:p>
        </w:tc>
      </w:tr>
    </w:tbl>
    <w:p w14:paraId="5343EA44" w14:textId="77777777" w:rsidR="0071011D" w:rsidRPr="000B71E3" w:rsidRDefault="0071011D" w:rsidP="00CE48D4"/>
    <w:p w14:paraId="6F7F19BA" w14:textId="77777777" w:rsidR="00AC20E9" w:rsidRPr="000B71E3" w:rsidRDefault="00AC20E9" w:rsidP="00AC20E9">
      <w:pPr>
        <w:pStyle w:val="Heading4"/>
      </w:pPr>
      <w:bookmarkStart w:id="186" w:name="_Toc20118645"/>
      <w:r w:rsidRPr="000B71E3">
        <w:t>6.1.3.</w:t>
      </w:r>
      <w:r w:rsidR="00822BB4" w:rsidRPr="000B71E3">
        <w:t>9</w:t>
      </w:r>
      <w:r w:rsidRPr="000B71E3">
        <w:tab/>
        <w:t>Resource: SMSSubscriptionData</w:t>
      </w:r>
      <w:bookmarkEnd w:id="186"/>
    </w:p>
    <w:p w14:paraId="7A0AEB67" w14:textId="77777777" w:rsidR="00AC20E9" w:rsidRPr="000B71E3" w:rsidRDefault="00AC20E9" w:rsidP="00AC20E9">
      <w:pPr>
        <w:pStyle w:val="Heading5"/>
      </w:pPr>
      <w:bookmarkStart w:id="187" w:name="_Toc20118646"/>
      <w:r w:rsidRPr="000B71E3">
        <w:t>6.1.3.</w:t>
      </w:r>
      <w:r w:rsidR="00822BB4" w:rsidRPr="000B71E3">
        <w:t>9</w:t>
      </w:r>
      <w:r w:rsidRPr="000B71E3">
        <w:t>.1</w:t>
      </w:r>
      <w:r w:rsidRPr="000B71E3">
        <w:tab/>
        <w:t>Description</w:t>
      </w:r>
      <w:bookmarkEnd w:id="187"/>
    </w:p>
    <w:p w14:paraId="0FF5D1EC" w14:textId="77777777" w:rsidR="00AC20E9" w:rsidRPr="000B71E3" w:rsidRDefault="00AC20E9" w:rsidP="00AC20E9">
      <w:r w:rsidRPr="000B71E3">
        <w:t>This resource represents the subscribed SMS Subscription Data for a SUPI. It is queried by the AMF after registering.</w:t>
      </w:r>
    </w:p>
    <w:p w14:paraId="6482F5D1" w14:textId="77777777" w:rsidR="00AC20E9" w:rsidRPr="000B71E3" w:rsidRDefault="00AC20E9" w:rsidP="00AC20E9">
      <w:pPr>
        <w:pStyle w:val="Heading5"/>
      </w:pPr>
      <w:bookmarkStart w:id="188" w:name="_Toc20118647"/>
      <w:r w:rsidRPr="000B71E3">
        <w:t>6.1.3.</w:t>
      </w:r>
      <w:r w:rsidR="00822BB4" w:rsidRPr="000B71E3">
        <w:t>9</w:t>
      </w:r>
      <w:r w:rsidRPr="000B71E3">
        <w:t>.2</w:t>
      </w:r>
      <w:r w:rsidRPr="000B71E3">
        <w:tab/>
        <w:t>Resource Definition</w:t>
      </w:r>
      <w:bookmarkEnd w:id="188"/>
    </w:p>
    <w:p w14:paraId="0F1D3DC7" w14:textId="77777777" w:rsidR="00AC20E9" w:rsidRPr="000B71E3" w:rsidRDefault="00AC20E9" w:rsidP="00AC20E9">
      <w:r w:rsidRPr="000B71E3">
        <w:t>Resource URI: {apiRoot}/nudm-sdm/</w:t>
      </w:r>
      <w:r w:rsidR="00B3682C">
        <w:t>{apiVersion}</w:t>
      </w:r>
      <w:r w:rsidRPr="000B71E3">
        <w:t>/{supi}/sms-data</w:t>
      </w:r>
    </w:p>
    <w:p w14:paraId="6FD7AF84" w14:textId="77777777"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14:paraId="40754BF2" w14:textId="77777777"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14:paraId="2C23AA5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EF5974" w14:textId="77777777"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47AF79" w14:textId="77777777" w:rsidR="00AC20E9" w:rsidRPr="000B71E3" w:rsidRDefault="00AC20E9" w:rsidP="002B7B05">
            <w:pPr>
              <w:pStyle w:val="TAH"/>
            </w:pPr>
            <w:r w:rsidRPr="000B71E3">
              <w:t>Definition</w:t>
            </w:r>
          </w:p>
        </w:tc>
      </w:tr>
      <w:tr w:rsidR="00AC20E9" w:rsidRPr="000B71E3" w14:paraId="688C1A3E"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4BCA43" w14:textId="77777777"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9B5EAE" w14:textId="77777777" w:rsidR="00AC20E9" w:rsidRPr="000B71E3" w:rsidRDefault="00AC20E9" w:rsidP="002B7B05">
            <w:pPr>
              <w:pStyle w:val="TAL"/>
            </w:pPr>
            <w:r w:rsidRPr="000B71E3">
              <w:t xml:space="preserve">See </w:t>
            </w:r>
            <w:r w:rsidR="000647B6">
              <w:t>clause</w:t>
            </w:r>
            <w:r w:rsidRPr="000B71E3">
              <w:rPr>
                <w:lang w:val="en-US" w:eastAsia="zh-CN"/>
              </w:rPr>
              <w:t> </w:t>
            </w:r>
            <w:r w:rsidRPr="000B71E3">
              <w:t>6.1.1</w:t>
            </w:r>
          </w:p>
        </w:tc>
      </w:tr>
      <w:tr w:rsidR="008B2ECF" w:rsidRPr="000B71E3" w14:paraId="5C20D651"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1D79EF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7FAD096" w14:textId="77777777" w:rsidR="008B2ECF" w:rsidRPr="000B71E3" w:rsidRDefault="008B2ECF" w:rsidP="00D133BB">
            <w:pPr>
              <w:pStyle w:val="TAL"/>
            </w:pPr>
            <w:r>
              <w:t xml:space="preserve">See </w:t>
            </w:r>
            <w:r w:rsidR="000647B6">
              <w:t>clause</w:t>
            </w:r>
            <w:r>
              <w:t> 6.1.1</w:t>
            </w:r>
          </w:p>
        </w:tc>
      </w:tr>
      <w:tr w:rsidR="00AC20E9" w:rsidRPr="000B71E3" w14:paraId="1A84837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14:paraId="72CADABB" w14:textId="77777777"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B363B0E" w14:textId="77777777"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14:paraId="68B558E7" w14:textId="77777777" w:rsidR="00AC20E9" w:rsidRPr="000B71E3" w:rsidRDefault="00AC20E9" w:rsidP="00AC20E9"/>
    <w:p w14:paraId="102097D9" w14:textId="77777777" w:rsidR="00AC20E9" w:rsidRPr="000B71E3" w:rsidRDefault="00AC20E9" w:rsidP="00AC20E9">
      <w:pPr>
        <w:pStyle w:val="Heading5"/>
      </w:pPr>
      <w:bookmarkStart w:id="189" w:name="_Toc20118648"/>
      <w:r w:rsidRPr="000B71E3">
        <w:t>6.1.3.</w:t>
      </w:r>
      <w:r w:rsidR="00822BB4" w:rsidRPr="000B71E3">
        <w:t>9</w:t>
      </w:r>
      <w:r w:rsidRPr="000B71E3">
        <w:t>.3</w:t>
      </w:r>
      <w:r w:rsidRPr="000B71E3">
        <w:tab/>
        <w:t>Resource Standard Methods</w:t>
      </w:r>
      <w:bookmarkEnd w:id="189"/>
    </w:p>
    <w:p w14:paraId="4D6E11F5" w14:textId="77777777" w:rsidR="00AC20E9" w:rsidRPr="000B71E3" w:rsidRDefault="00AC20E9" w:rsidP="00AC20E9">
      <w:pPr>
        <w:pStyle w:val="Heading6"/>
      </w:pPr>
      <w:bookmarkStart w:id="190" w:name="_Toc20118649"/>
      <w:r w:rsidRPr="000B71E3">
        <w:t>6.1.3.</w:t>
      </w:r>
      <w:r w:rsidR="00822BB4" w:rsidRPr="000B71E3">
        <w:t>9</w:t>
      </w:r>
      <w:r w:rsidRPr="000B71E3">
        <w:t>.3.1</w:t>
      </w:r>
      <w:r w:rsidRPr="000B71E3">
        <w:tab/>
        <w:t>GET</w:t>
      </w:r>
      <w:bookmarkEnd w:id="190"/>
    </w:p>
    <w:p w14:paraId="12B3D1B4" w14:textId="77777777" w:rsidR="00AC20E9" w:rsidRPr="000B71E3" w:rsidRDefault="00AC20E9" w:rsidP="00AC20E9">
      <w:r w:rsidRPr="000B71E3">
        <w:t>This method shall support the URI query parameters specified in table 6.1.3.</w:t>
      </w:r>
      <w:r w:rsidR="00822BB4" w:rsidRPr="000B71E3">
        <w:t>9</w:t>
      </w:r>
      <w:r w:rsidRPr="000B71E3">
        <w:t>.3.1-1.</w:t>
      </w:r>
    </w:p>
    <w:p w14:paraId="178096DF" w14:textId="77777777" w:rsidR="00AC20E9" w:rsidRPr="000B71E3" w:rsidRDefault="00AC20E9" w:rsidP="00AC20E9">
      <w:pPr>
        <w:pStyle w:val="TH"/>
        <w:rPr>
          <w:rFonts w:cs="Arial"/>
        </w:rPr>
      </w:pPr>
      <w:r w:rsidRPr="000B71E3">
        <w:lastRenderedPageBreak/>
        <w:t>Table 6.1.3.</w:t>
      </w:r>
      <w:r w:rsidR="00822BB4" w:rsidRPr="000B71E3">
        <w:t>9</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14:paraId="118148B2"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8B07E" w14:textId="77777777"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7B68E" w14:textId="77777777"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F324D2" w14:textId="77777777"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D8982D" w14:textId="77777777"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2FB59" w14:textId="77777777" w:rsidR="00AC20E9" w:rsidRPr="000B71E3" w:rsidRDefault="00AC20E9" w:rsidP="002B7B05">
            <w:pPr>
              <w:pStyle w:val="TAH"/>
            </w:pPr>
            <w:r w:rsidRPr="000B71E3">
              <w:t>Description</w:t>
            </w:r>
          </w:p>
        </w:tc>
      </w:tr>
      <w:tr w:rsidR="0092275A" w:rsidRPr="000B71E3" w14:paraId="4453E53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CE9375" w14:textId="77777777"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3AFBAB39"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63E47AA1" w14:textId="77777777"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4F4152EC"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16F8CF" w14:textId="77777777" w:rsidR="0092275A" w:rsidRPr="000B71E3" w:rsidRDefault="0092275A" w:rsidP="0037193F">
            <w:pPr>
              <w:pStyle w:val="TAL"/>
              <w:rPr>
                <w:lang w:eastAsia="zh-CN"/>
              </w:rPr>
            </w:pPr>
            <w:r w:rsidRPr="000B71E3">
              <w:rPr>
                <w:lang w:eastAsia="zh-CN"/>
              </w:rPr>
              <w:t>if absent, H-PLMN ID is used as default</w:t>
            </w:r>
          </w:p>
        </w:tc>
      </w:tr>
      <w:tr w:rsidR="0092275A" w:rsidRPr="000B71E3" w14:paraId="5032773E"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CEB15" w14:textId="77777777"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14:paraId="762373BF"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91C4E89" w14:textId="77777777"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5DFDCA30"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28D45" w14:textId="77777777" w:rsidR="0092275A" w:rsidRPr="000B71E3" w:rsidRDefault="0092275A" w:rsidP="0037193F">
            <w:pPr>
              <w:pStyle w:val="TAL"/>
              <w:rPr>
                <w:lang w:eastAsia="zh-CN"/>
              </w:rPr>
            </w:pPr>
            <w:r w:rsidRPr="000B71E3">
              <w:rPr>
                <w:lang w:eastAsia="zh-CN"/>
              </w:rPr>
              <w:t xml:space="preserve">see 3GPP TS 29.500 [4] </w:t>
            </w:r>
            <w:r w:rsidR="000647B6">
              <w:rPr>
                <w:lang w:eastAsia="zh-CN"/>
              </w:rPr>
              <w:t>clause</w:t>
            </w:r>
            <w:r w:rsidRPr="000B71E3">
              <w:rPr>
                <w:lang w:eastAsia="zh-CN"/>
              </w:rPr>
              <w:t xml:space="preserve"> 6.6</w:t>
            </w:r>
          </w:p>
        </w:tc>
      </w:tr>
    </w:tbl>
    <w:p w14:paraId="3B156402" w14:textId="77777777" w:rsidR="00AC20E9" w:rsidRPr="000B71E3" w:rsidRDefault="00AC20E9" w:rsidP="00AC20E9"/>
    <w:p w14:paraId="3EAA7C70" w14:textId="77777777"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14:paraId="2D74BB1E" w14:textId="77777777" w:rsidR="00AC20E9" w:rsidRPr="000B71E3" w:rsidRDefault="00AC20E9" w:rsidP="00AC20E9">
      <w:pPr>
        <w:pStyle w:val="TH"/>
      </w:pPr>
      <w:r w:rsidRPr="000B71E3">
        <w:t>Table 6.1.3.</w:t>
      </w:r>
      <w:r w:rsidR="00822BB4" w:rsidRPr="000B71E3">
        <w:t>9</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14:paraId="7AB0FE28"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23B2CFC" w14:textId="77777777"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39BD80" w14:textId="77777777"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27BE61" w14:textId="77777777"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BF51C6" w14:textId="77777777" w:rsidR="00AC20E9" w:rsidRPr="000B71E3" w:rsidRDefault="00AC20E9" w:rsidP="002B7B05">
            <w:pPr>
              <w:pStyle w:val="TAH"/>
            </w:pPr>
            <w:r w:rsidRPr="000B71E3">
              <w:t>Description</w:t>
            </w:r>
          </w:p>
        </w:tc>
      </w:tr>
      <w:tr w:rsidR="00AC20E9" w:rsidRPr="000B71E3" w14:paraId="5DF2257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32D94" w14:textId="77777777"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1C87A15" w14:textId="77777777"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14:paraId="43004016" w14:textId="77777777"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A75844" w14:textId="77777777" w:rsidR="00AC20E9" w:rsidRPr="000B71E3" w:rsidRDefault="00AC20E9" w:rsidP="002B7B05">
            <w:pPr>
              <w:pStyle w:val="TAL"/>
            </w:pPr>
          </w:p>
        </w:tc>
      </w:tr>
    </w:tbl>
    <w:p w14:paraId="2D93E3FA" w14:textId="77777777" w:rsidR="00AC20E9" w:rsidRPr="000B71E3" w:rsidRDefault="00AC20E9" w:rsidP="00AC20E9"/>
    <w:p w14:paraId="1D9DCBEF" w14:textId="77777777"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14:paraId="147C35E4" w14:textId="77777777"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9A548B2" w14:textId="77777777"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4E2A955" w14:textId="77777777"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870575" w14:textId="77777777"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4E942B4" w14:textId="77777777" w:rsidR="00AC20E9" w:rsidRPr="000B71E3" w:rsidRDefault="00AC20E9" w:rsidP="002B7B05">
            <w:pPr>
              <w:pStyle w:val="TAH"/>
            </w:pPr>
            <w:r w:rsidRPr="000B71E3">
              <w:t>Response</w:t>
            </w:r>
          </w:p>
          <w:p w14:paraId="63B0CE20" w14:textId="77777777"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0E0A08F" w14:textId="77777777" w:rsidR="00AC20E9" w:rsidRPr="000B71E3" w:rsidRDefault="00AC20E9" w:rsidP="002B7B05">
            <w:pPr>
              <w:pStyle w:val="TAH"/>
            </w:pPr>
            <w:r w:rsidRPr="000B71E3">
              <w:t>Description</w:t>
            </w:r>
          </w:p>
        </w:tc>
      </w:tr>
      <w:tr w:rsidR="00AC20E9" w:rsidRPr="000B71E3" w14:paraId="738FB461"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C2C182F" w14:textId="77777777"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14:paraId="42A8B14B" w14:textId="77777777"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5CA66B94" w14:textId="77777777"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779E4BA" w14:textId="77777777"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A48BD37" w14:textId="77777777" w:rsidR="00AC20E9" w:rsidRPr="000B71E3" w:rsidRDefault="00AC20E9" w:rsidP="002B7B05">
            <w:pPr>
              <w:pStyle w:val="TAL"/>
            </w:pPr>
            <w:r w:rsidRPr="000B71E3">
              <w:t>Upon success, a response body containing the SMS Subscription Data shall be returned.</w:t>
            </w:r>
          </w:p>
        </w:tc>
      </w:tr>
      <w:tr w:rsidR="00D150F9" w:rsidRPr="000B71E3" w14:paraId="594F7909"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B07DF6D" w14:textId="77777777"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281351E9" w14:textId="77777777"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083A0E1F" w14:textId="77777777"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363C70C3" w14:textId="77777777"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7BEB6D7" w14:textId="77777777"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14:paraId="7A793350" w14:textId="77777777" w:rsidR="00D150F9" w:rsidRDefault="00D150F9" w:rsidP="00D150F9">
            <w:pPr>
              <w:pStyle w:val="TAL"/>
            </w:pPr>
            <w:r w:rsidRPr="00B30A3C">
              <w:t>- USER_NOT_FOUND</w:t>
            </w:r>
          </w:p>
          <w:p w14:paraId="16B282C5" w14:textId="77777777" w:rsidR="00D150F9" w:rsidRPr="000B71E3" w:rsidRDefault="00D150F9" w:rsidP="00D150F9">
            <w:pPr>
              <w:pStyle w:val="TAL"/>
            </w:pPr>
            <w:r>
              <w:t>- DATA_NOT_FOUND</w:t>
            </w:r>
          </w:p>
        </w:tc>
      </w:tr>
      <w:tr w:rsidR="00AC20E9" w:rsidRPr="000B71E3" w14:paraId="1F5B16C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8E33452" w14:textId="77777777" w:rsidR="00AC20E9" w:rsidRPr="000B71E3" w:rsidRDefault="00AC20E9" w:rsidP="003D63AF">
            <w:pPr>
              <w:pStyle w:val="TAN"/>
            </w:pPr>
            <w:r w:rsidRPr="000B71E3">
              <w:t>NOTE:</w:t>
            </w:r>
            <w:r w:rsidR="000B71E3">
              <w:tab/>
            </w:r>
            <w:r w:rsidRPr="000B71E3">
              <w:t>In addition common data structures as listed in table 6.1.7-1 are supported.</w:t>
            </w:r>
          </w:p>
        </w:tc>
      </w:tr>
    </w:tbl>
    <w:p w14:paraId="0485230A" w14:textId="77777777" w:rsidR="005503EF" w:rsidRPr="000B71E3" w:rsidRDefault="005503EF" w:rsidP="005503EF"/>
    <w:p w14:paraId="029DF534" w14:textId="77777777" w:rsidR="00655F69" w:rsidRPr="000B71E3" w:rsidRDefault="00655F69" w:rsidP="00655F69">
      <w:pPr>
        <w:pStyle w:val="Heading4"/>
      </w:pPr>
      <w:bookmarkStart w:id="191" w:name="_Toc20118650"/>
      <w:r w:rsidRPr="000B71E3">
        <w:t>6.1.3.</w:t>
      </w:r>
      <w:r w:rsidR="006A6B2A" w:rsidRPr="000B71E3">
        <w:t>10</w:t>
      </w:r>
      <w:r w:rsidRPr="000B71E3">
        <w:tab/>
        <w:t>Resource: SMSManagementSubscriptionData</w:t>
      </w:r>
      <w:bookmarkEnd w:id="191"/>
    </w:p>
    <w:p w14:paraId="00D472B5" w14:textId="77777777" w:rsidR="00655F69" w:rsidRPr="000B71E3" w:rsidRDefault="00655F69" w:rsidP="00655F69">
      <w:pPr>
        <w:pStyle w:val="Heading5"/>
      </w:pPr>
      <w:bookmarkStart w:id="192" w:name="_Toc20118651"/>
      <w:r w:rsidRPr="000B71E3">
        <w:t>6.1.3.</w:t>
      </w:r>
      <w:r w:rsidR="006A6B2A" w:rsidRPr="000B71E3">
        <w:t>10</w:t>
      </w:r>
      <w:r w:rsidRPr="000B71E3">
        <w:t>.1</w:t>
      </w:r>
      <w:r w:rsidRPr="000B71E3">
        <w:tab/>
        <w:t>Description</w:t>
      </w:r>
      <w:bookmarkEnd w:id="192"/>
    </w:p>
    <w:p w14:paraId="714140AD" w14:textId="77777777" w:rsidR="00655F69" w:rsidRPr="000B71E3" w:rsidRDefault="00655F69" w:rsidP="00655F69">
      <w:r w:rsidRPr="000B71E3">
        <w:t>This resource represents the subscribed SMS Management Data for a SUPI. It is queried by the SMSF after registering.</w:t>
      </w:r>
    </w:p>
    <w:p w14:paraId="6F5B2327" w14:textId="77777777" w:rsidR="00655F69" w:rsidRPr="000B71E3" w:rsidRDefault="00655F69" w:rsidP="00655F69">
      <w:pPr>
        <w:pStyle w:val="Heading5"/>
      </w:pPr>
      <w:bookmarkStart w:id="193" w:name="_Toc20118652"/>
      <w:r w:rsidRPr="000B71E3">
        <w:t>6.1.3.</w:t>
      </w:r>
      <w:r w:rsidR="006A6B2A" w:rsidRPr="000B71E3">
        <w:t>10</w:t>
      </w:r>
      <w:r w:rsidRPr="000B71E3">
        <w:t>.2</w:t>
      </w:r>
      <w:r w:rsidRPr="000B71E3">
        <w:tab/>
        <w:t>Resource Definition</w:t>
      </w:r>
      <w:bookmarkEnd w:id="193"/>
    </w:p>
    <w:p w14:paraId="16607500" w14:textId="77777777" w:rsidR="00655F69" w:rsidRPr="000B71E3" w:rsidRDefault="00655F69" w:rsidP="00655F69">
      <w:r w:rsidRPr="000B71E3">
        <w:t>Resource URI: {apiRoot}/nudm-sdm/</w:t>
      </w:r>
      <w:r w:rsidR="00B3682C">
        <w:t>{apiVersion}</w:t>
      </w:r>
      <w:r w:rsidRPr="000B71E3">
        <w:t>/{supi}/sms-</w:t>
      </w:r>
      <w:r w:rsidR="00AC20E9" w:rsidRPr="000B71E3">
        <w:t>mng-</w:t>
      </w:r>
      <w:r w:rsidRPr="000B71E3">
        <w:t>data</w:t>
      </w:r>
    </w:p>
    <w:p w14:paraId="0D752EC9" w14:textId="77777777"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14:paraId="639087D2" w14:textId="77777777"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14:paraId="09A14C4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AB762F9" w14:textId="77777777"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5CC293" w14:textId="77777777" w:rsidR="00655F69" w:rsidRPr="000B71E3" w:rsidRDefault="00655F69" w:rsidP="003B34DE">
            <w:pPr>
              <w:pStyle w:val="TAH"/>
            </w:pPr>
            <w:r w:rsidRPr="000B71E3">
              <w:t>Definition</w:t>
            </w:r>
          </w:p>
        </w:tc>
      </w:tr>
      <w:tr w:rsidR="00655F69" w:rsidRPr="000B71E3" w14:paraId="1E17CB4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BF74510" w14:textId="77777777"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8213C6C" w14:textId="77777777" w:rsidR="00655F69" w:rsidRPr="000B71E3" w:rsidRDefault="00655F69" w:rsidP="003B34DE">
            <w:pPr>
              <w:pStyle w:val="TAL"/>
            </w:pPr>
            <w:r w:rsidRPr="000B71E3">
              <w:t xml:space="preserve">See </w:t>
            </w:r>
            <w:r w:rsidR="000647B6">
              <w:t>clause</w:t>
            </w:r>
            <w:r w:rsidRPr="000B71E3">
              <w:rPr>
                <w:lang w:val="en-US" w:eastAsia="zh-CN"/>
              </w:rPr>
              <w:t> </w:t>
            </w:r>
            <w:r w:rsidRPr="000B71E3">
              <w:t>6.1.1</w:t>
            </w:r>
          </w:p>
        </w:tc>
      </w:tr>
      <w:tr w:rsidR="008B2ECF" w:rsidRPr="000B71E3" w14:paraId="5DB73268"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11DD7C85"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8FEB01D" w14:textId="77777777" w:rsidR="008B2ECF" w:rsidRPr="000B71E3" w:rsidRDefault="008B2ECF" w:rsidP="00D133BB">
            <w:pPr>
              <w:pStyle w:val="TAL"/>
            </w:pPr>
            <w:r>
              <w:t xml:space="preserve">See </w:t>
            </w:r>
            <w:r w:rsidR="000647B6">
              <w:t>clause</w:t>
            </w:r>
            <w:r>
              <w:t> 6.1.1</w:t>
            </w:r>
          </w:p>
        </w:tc>
      </w:tr>
      <w:tr w:rsidR="00655F69" w:rsidRPr="000B71E3" w14:paraId="42CD5CC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5815B2F2" w14:textId="77777777"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7ECEB8" w14:textId="77777777"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14:paraId="5B6C583D" w14:textId="77777777" w:rsidR="00655F69" w:rsidRPr="000B71E3" w:rsidRDefault="00655F69" w:rsidP="00655F69"/>
    <w:p w14:paraId="66820D3A" w14:textId="77777777" w:rsidR="00655F69" w:rsidRPr="000B71E3" w:rsidRDefault="00655F69" w:rsidP="00655F69">
      <w:pPr>
        <w:pStyle w:val="Heading5"/>
      </w:pPr>
      <w:bookmarkStart w:id="194" w:name="_Toc20118653"/>
      <w:r w:rsidRPr="000B71E3">
        <w:t>6.1.3.</w:t>
      </w:r>
      <w:r w:rsidR="006A6B2A" w:rsidRPr="000B71E3">
        <w:t>10</w:t>
      </w:r>
      <w:r w:rsidRPr="000B71E3">
        <w:t>.3</w:t>
      </w:r>
      <w:r w:rsidRPr="000B71E3">
        <w:tab/>
        <w:t>Resource Standard Methods</w:t>
      </w:r>
      <w:bookmarkEnd w:id="194"/>
    </w:p>
    <w:p w14:paraId="26424795" w14:textId="77777777" w:rsidR="00655F69" w:rsidRPr="000B71E3" w:rsidRDefault="00655F69" w:rsidP="00655F69">
      <w:pPr>
        <w:pStyle w:val="Heading6"/>
      </w:pPr>
      <w:bookmarkStart w:id="195" w:name="_Toc20118654"/>
      <w:r w:rsidRPr="000B71E3">
        <w:t>6.1.3.</w:t>
      </w:r>
      <w:r w:rsidR="006A6B2A" w:rsidRPr="000B71E3">
        <w:t>10</w:t>
      </w:r>
      <w:r w:rsidRPr="000B71E3">
        <w:t>.3.1</w:t>
      </w:r>
      <w:r w:rsidRPr="000B71E3">
        <w:tab/>
        <w:t>GET</w:t>
      </w:r>
      <w:bookmarkEnd w:id="195"/>
    </w:p>
    <w:p w14:paraId="57C0ECFA" w14:textId="77777777" w:rsidR="00655F69" w:rsidRPr="000B71E3" w:rsidRDefault="00655F69" w:rsidP="00655F69">
      <w:r w:rsidRPr="000B71E3">
        <w:t>This method shall support the URI query parameters specified in table 6.1.3.</w:t>
      </w:r>
      <w:r w:rsidR="006A6B2A" w:rsidRPr="000B71E3">
        <w:t>10</w:t>
      </w:r>
      <w:r w:rsidRPr="000B71E3">
        <w:t>.3.1-1.</w:t>
      </w:r>
    </w:p>
    <w:p w14:paraId="1F502876" w14:textId="77777777" w:rsidR="00655F69" w:rsidRPr="000B71E3" w:rsidRDefault="00655F69" w:rsidP="00655F69">
      <w:pPr>
        <w:pStyle w:val="TH"/>
        <w:rPr>
          <w:rFonts w:cs="Arial"/>
        </w:rPr>
      </w:pPr>
      <w:r w:rsidRPr="000B71E3">
        <w:lastRenderedPageBreak/>
        <w:t>Table 6.1.3.</w:t>
      </w:r>
      <w:r w:rsidR="006A6B2A" w:rsidRPr="000B71E3">
        <w:t>10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14:paraId="63CD0E0D"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2CF116" w14:textId="77777777"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29B801" w14:textId="77777777"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84BE21" w14:textId="77777777"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7EC191" w14:textId="77777777"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4BFC1" w14:textId="77777777" w:rsidR="00655F69" w:rsidRPr="000B71E3" w:rsidRDefault="00655F69" w:rsidP="003B34DE">
            <w:pPr>
              <w:pStyle w:val="TAH"/>
            </w:pPr>
            <w:r w:rsidRPr="000B71E3">
              <w:t>Description</w:t>
            </w:r>
          </w:p>
        </w:tc>
      </w:tr>
      <w:tr w:rsidR="0092275A" w:rsidRPr="000B71E3" w14:paraId="38CCD0A0"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0F8BD"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567359B4"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22452F93"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533EE46E"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E3B7C" w14:textId="77777777" w:rsidR="0092275A" w:rsidRPr="000B71E3" w:rsidRDefault="0092275A" w:rsidP="0037193F">
            <w:pPr>
              <w:pStyle w:val="TAL"/>
            </w:pPr>
            <w:r w:rsidRPr="000B71E3">
              <w:t>if absent, H-PLMN ID is used as default</w:t>
            </w:r>
          </w:p>
        </w:tc>
      </w:tr>
      <w:tr w:rsidR="0092275A" w:rsidRPr="000B71E3" w14:paraId="2BF9B1F8"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6C5608"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6B2D2474"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DDC7525"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D86E1C9"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90B196" w14:textId="77777777" w:rsidR="0092275A" w:rsidRPr="000B71E3" w:rsidRDefault="0092275A" w:rsidP="0037193F">
            <w:pPr>
              <w:pStyle w:val="TAL"/>
            </w:pPr>
            <w:r w:rsidRPr="000B71E3">
              <w:t xml:space="preserve">see 3GPP TS 29.500 [4] </w:t>
            </w:r>
            <w:r w:rsidR="000647B6">
              <w:t>clause</w:t>
            </w:r>
            <w:r w:rsidRPr="000B71E3">
              <w:t xml:space="preserve"> 6.6</w:t>
            </w:r>
          </w:p>
        </w:tc>
      </w:tr>
    </w:tbl>
    <w:p w14:paraId="252D2ED8" w14:textId="77777777" w:rsidR="00655F69" w:rsidRPr="000B71E3" w:rsidRDefault="00655F69" w:rsidP="00655F69"/>
    <w:p w14:paraId="516ACD57" w14:textId="77777777"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14:paraId="09545747" w14:textId="77777777" w:rsidR="00655F69" w:rsidRPr="000B71E3" w:rsidRDefault="00655F69" w:rsidP="00655F69">
      <w:pPr>
        <w:pStyle w:val="TH"/>
      </w:pPr>
      <w:r w:rsidRPr="000B71E3">
        <w:t>Table 6.1.3.</w:t>
      </w:r>
      <w:r w:rsidR="006A6B2A" w:rsidRPr="000B71E3">
        <w:t>10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14:paraId="384819DF"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4FC03" w14:textId="77777777"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64C1EC" w14:textId="77777777"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707BD7" w14:textId="77777777"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4B9962" w14:textId="77777777" w:rsidR="00655F69" w:rsidRPr="000B71E3" w:rsidRDefault="00655F69" w:rsidP="003B34DE">
            <w:pPr>
              <w:pStyle w:val="TAH"/>
            </w:pPr>
            <w:r w:rsidRPr="000B71E3">
              <w:t>Description</w:t>
            </w:r>
          </w:p>
        </w:tc>
      </w:tr>
      <w:tr w:rsidR="00655F69" w:rsidRPr="000B71E3" w14:paraId="0FEB2E54"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154E9D" w14:textId="77777777"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75A544" w14:textId="77777777"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51FF70" w14:textId="77777777"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1C14E72" w14:textId="77777777" w:rsidR="00655F69" w:rsidRPr="000B71E3" w:rsidRDefault="00655F69" w:rsidP="003B34DE">
            <w:pPr>
              <w:pStyle w:val="TAL"/>
            </w:pPr>
          </w:p>
        </w:tc>
      </w:tr>
    </w:tbl>
    <w:p w14:paraId="4C5D07DC" w14:textId="77777777" w:rsidR="00655F69" w:rsidRPr="000B71E3" w:rsidRDefault="00655F69" w:rsidP="00655F69"/>
    <w:p w14:paraId="2803575E" w14:textId="77777777"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14:paraId="2BEE53F1"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3B7FD3" w14:textId="77777777"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CA390DA" w14:textId="77777777"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F8D4CF" w14:textId="77777777"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A08EC55" w14:textId="77777777" w:rsidR="00655F69" w:rsidRPr="000B71E3" w:rsidRDefault="00655F69" w:rsidP="003B34DE">
            <w:pPr>
              <w:pStyle w:val="TAH"/>
            </w:pPr>
            <w:r w:rsidRPr="000B71E3">
              <w:t>Response</w:t>
            </w:r>
          </w:p>
          <w:p w14:paraId="135F3845" w14:textId="77777777"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FE7C2B" w14:textId="77777777" w:rsidR="00655F69" w:rsidRPr="000B71E3" w:rsidRDefault="00655F69" w:rsidP="003B34DE">
            <w:pPr>
              <w:pStyle w:val="TAH"/>
            </w:pPr>
            <w:r w:rsidRPr="000B71E3">
              <w:t>Description</w:t>
            </w:r>
          </w:p>
        </w:tc>
      </w:tr>
      <w:tr w:rsidR="00655F69" w:rsidRPr="000B71E3" w14:paraId="0340CBEB"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17019D" w14:textId="77777777"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1AA5E5AA" w14:textId="77777777"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69686786" w14:textId="77777777"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6558656E" w14:textId="77777777"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B38206E" w14:textId="77777777" w:rsidR="00655F69" w:rsidRPr="000B71E3" w:rsidRDefault="00655F69" w:rsidP="003B34DE">
            <w:pPr>
              <w:pStyle w:val="TAL"/>
            </w:pPr>
            <w:r w:rsidRPr="000B71E3">
              <w:t>Upon success, a response body containing the SMS Management Subscription Data shall be returned.</w:t>
            </w:r>
          </w:p>
        </w:tc>
      </w:tr>
      <w:tr w:rsidR="00193166" w:rsidRPr="000B71E3" w14:paraId="3057C5A4"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DBB370" w14:textId="77777777"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27FAAF3" w14:textId="77777777"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26CE2643" w14:textId="77777777"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4D9EA717" w14:textId="77777777"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A7CF386"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0697312D" w14:textId="77777777" w:rsidR="00193166" w:rsidRDefault="00193166" w:rsidP="00193166">
            <w:pPr>
              <w:pStyle w:val="TAL"/>
            </w:pPr>
            <w:r w:rsidRPr="00B30A3C">
              <w:t>- USER_NOT_FOUND</w:t>
            </w:r>
          </w:p>
          <w:p w14:paraId="7146487D" w14:textId="77777777" w:rsidR="00193166" w:rsidRPr="000B71E3" w:rsidRDefault="00193166" w:rsidP="00193166">
            <w:pPr>
              <w:pStyle w:val="TAL"/>
            </w:pPr>
            <w:r>
              <w:t>- DATA_NOT_FOUND</w:t>
            </w:r>
          </w:p>
        </w:tc>
      </w:tr>
      <w:tr w:rsidR="00655F69" w:rsidRPr="000B71E3" w14:paraId="430197C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60383" w14:textId="77777777" w:rsidR="00655F69" w:rsidRPr="000B71E3" w:rsidRDefault="00655F69" w:rsidP="003D63AF">
            <w:pPr>
              <w:pStyle w:val="TAN"/>
            </w:pPr>
            <w:r w:rsidRPr="000B71E3">
              <w:t>NOTE:</w:t>
            </w:r>
            <w:r w:rsidR="000B71E3">
              <w:tab/>
            </w:r>
            <w:r w:rsidRPr="000B71E3">
              <w:t>In addition common data structures as listed in table 6.1.7-1 are supported.</w:t>
            </w:r>
          </w:p>
        </w:tc>
      </w:tr>
    </w:tbl>
    <w:p w14:paraId="2F276E74" w14:textId="77777777" w:rsidR="00655F69" w:rsidRPr="000B71E3" w:rsidRDefault="00655F69" w:rsidP="00655F69"/>
    <w:p w14:paraId="16C5197B" w14:textId="77777777" w:rsidR="00805C68" w:rsidRPr="000B71E3" w:rsidRDefault="00805C68" w:rsidP="00805C68">
      <w:pPr>
        <w:pStyle w:val="Heading4"/>
      </w:pPr>
      <w:bookmarkStart w:id="196" w:name="_Toc20118655"/>
      <w:r w:rsidRPr="000B71E3">
        <w:t>6.1.3.</w:t>
      </w:r>
      <w:r w:rsidR="006A6B2A" w:rsidRPr="000B71E3">
        <w:t>11</w:t>
      </w:r>
      <w:r w:rsidRPr="000B71E3">
        <w:tab/>
        <w:t>Resource: Supi</w:t>
      </w:r>
      <w:bookmarkEnd w:id="196"/>
    </w:p>
    <w:p w14:paraId="226F4626" w14:textId="77777777" w:rsidR="00805C68" w:rsidRPr="000B71E3" w:rsidRDefault="00805C68" w:rsidP="00805C68">
      <w:pPr>
        <w:pStyle w:val="Heading5"/>
      </w:pPr>
      <w:bookmarkStart w:id="197" w:name="_Toc20118656"/>
      <w:r w:rsidRPr="000B71E3">
        <w:t>6.1.3.</w:t>
      </w:r>
      <w:r w:rsidR="006A6B2A" w:rsidRPr="000B71E3">
        <w:t>11</w:t>
      </w:r>
      <w:r w:rsidRPr="000B71E3">
        <w:t>.1</w:t>
      </w:r>
      <w:r w:rsidRPr="000B71E3">
        <w:tab/>
        <w:t>Description</w:t>
      </w:r>
      <w:bookmarkEnd w:id="197"/>
    </w:p>
    <w:p w14:paraId="21E2D7B4" w14:textId="77777777" w:rsidR="00805C68" w:rsidRPr="000B71E3" w:rsidRDefault="00805C68" w:rsidP="00805C68">
      <w:r w:rsidRPr="000B71E3">
        <w:t>This resource represents the subscription profile of the subscriber identified by a given SUPI.</w:t>
      </w:r>
    </w:p>
    <w:p w14:paraId="1679DB33" w14:textId="77777777" w:rsidR="00805C68" w:rsidRPr="000B71E3" w:rsidRDefault="00805C68" w:rsidP="00805C68">
      <w:pPr>
        <w:pStyle w:val="Heading5"/>
      </w:pPr>
      <w:bookmarkStart w:id="198" w:name="_Toc20118657"/>
      <w:r w:rsidRPr="000B71E3">
        <w:t>6.1.3.</w:t>
      </w:r>
      <w:r w:rsidR="006A6B2A" w:rsidRPr="000B71E3">
        <w:t>11</w:t>
      </w:r>
      <w:r w:rsidRPr="000B71E3">
        <w:t>.2</w:t>
      </w:r>
      <w:r w:rsidRPr="000B71E3">
        <w:tab/>
        <w:t>Resource Definition</w:t>
      </w:r>
      <w:bookmarkEnd w:id="198"/>
    </w:p>
    <w:p w14:paraId="5BDAFFF4" w14:textId="77777777" w:rsidR="00805C68" w:rsidRPr="000B71E3" w:rsidRDefault="00805C68" w:rsidP="00805C68">
      <w:r w:rsidRPr="000B71E3">
        <w:t>Resource URI: {apiRoot}/nudm-sdm/</w:t>
      </w:r>
      <w:r w:rsidR="00B3682C">
        <w:t>{apiVersion}</w:t>
      </w:r>
      <w:r w:rsidRPr="000B71E3">
        <w:t>/{supi}</w:t>
      </w:r>
    </w:p>
    <w:p w14:paraId="7B9A17F7" w14:textId="77777777"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14:paraId="61966740" w14:textId="77777777"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14:paraId="75E8688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03DA4A" w14:textId="77777777"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DA3322" w14:textId="77777777" w:rsidR="00805C68" w:rsidRPr="000B71E3" w:rsidRDefault="00805C68" w:rsidP="00155923">
            <w:pPr>
              <w:pStyle w:val="TAH"/>
            </w:pPr>
            <w:r w:rsidRPr="000B71E3">
              <w:t>Definition</w:t>
            </w:r>
          </w:p>
        </w:tc>
      </w:tr>
      <w:tr w:rsidR="00805C68" w:rsidRPr="000B71E3" w14:paraId="159B549F"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FFFB2E" w14:textId="77777777"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540D9E" w14:textId="77777777" w:rsidR="00805C68" w:rsidRPr="000B71E3" w:rsidRDefault="00805C68" w:rsidP="00155923">
            <w:pPr>
              <w:pStyle w:val="TAL"/>
            </w:pPr>
            <w:r w:rsidRPr="000B71E3">
              <w:t xml:space="preserve">See </w:t>
            </w:r>
            <w:r w:rsidR="000647B6">
              <w:t>clause</w:t>
            </w:r>
            <w:r w:rsidRPr="000B71E3">
              <w:rPr>
                <w:lang w:val="en-US" w:eastAsia="zh-CN"/>
              </w:rPr>
              <w:t> </w:t>
            </w:r>
            <w:r w:rsidRPr="000B71E3">
              <w:t>6.1.1</w:t>
            </w:r>
          </w:p>
        </w:tc>
      </w:tr>
      <w:tr w:rsidR="008B2ECF" w:rsidRPr="000B71E3" w14:paraId="5BC15BF2"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30A12A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47A8808" w14:textId="77777777" w:rsidR="008B2ECF" w:rsidRPr="000B71E3" w:rsidRDefault="008B2ECF" w:rsidP="00D133BB">
            <w:pPr>
              <w:pStyle w:val="TAL"/>
            </w:pPr>
            <w:r>
              <w:t xml:space="preserve">See </w:t>
            </w:r>
            <w:r w:rsidR="000647B6">
              <w:t>clause</w:t>
            </w:r>
            <w:r>
              <w:t> 6.1.1</w:t>
            </w:r>
          </w:p>
        </w:tc>
      </w:tr>
      <w:tr w:rsidR="00805C68" w:rsidRPr="000B71E3" w14:paraId="6C5C04A5"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23F136DF" w14:textId="77777777"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7D2C853" w14:textId="77777777"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14:paraId="212B2EBF" w14:textId="77777777" w:rsidR="00805C68" w:rsidRPr="000B71E3" w:rsidRDefault="00805C68" w:rsidP="00805C68"/>
    <w:p w14:paraId="10AD1228" w14:textId="77777777" w:rsidR="00805C68" w:rsidRPr="000B71E3" w:rsidRDefault="00805C68" w:rsidP="00805C68">
      <w:pPr>
        <w:pStyle w:val="Heading5"/>
      </w:pPr>
      <w:bookmarkStart w:id="199" w:name="_Toc20118658"/>
      <w:r w:rsidRPr="000B71E3">
        <w:t>6.1.3.</w:t>
      </w:r>
      <w:r w:rsidR="006A6B2A" w:rsidRPr="000B71E3">
        <w:t>11</w:t>
      </w:r>
      <w:r w:rsidRPr="000B71E3">
        <w:t>.3</w:t>
      </w:r>
      <w:r w:rsidRPr="000B71E3">
        <w:tab/>
        <w:t>Resource Standard Methods</w:t>
      </w:r>
      <w:bookmarkEnd w:id="199"/>
    </w:p>
    <w:p w14:paraId="5A9E47EB" w14:textId="77777777" w:rsidR="00805C68" w:rsidRPr="000B71E3" w:rsidRDefault="00805C68" w:rsidP="00805C68">
      <w:pPr>
        <w:pStyle w:val="Heading6"/>
      </w:pPr>
      <w:bookmarkStart w:id="200" w:name="_Toc20118659"/>
      <w:r w:rsidRPr="000B71E3">
        <w:t>6.1.3.</w:t>
      </w:r>
      <w:r w:rsidR="006A6B2A" w:rsidRPr="000B71E3">
        <w:t>11</w:t>
      </w:r>
      <w:r w:rsidRPr="000B71E3">
        <w:t>.3.1</w:t>
      </w:r>
      <w:r w:rsidRPr="000B71E3">
        <w:tab/>
        <w:t>GET</w:t>
      </w:r>
      <w:bookmarkEnd w:id="200"/>
    </w:p>
    <w:p w14:paraId="0539F5D7" w14:textId="77777777" w:rsidR="00805C68" w:rsidRPr="000B71E3" w:rsidRDefault="00805C68" w:rsidP="00805C68">
      <w:r w:rsidRPr="000B71E3">
        <w:t>This method shall support the URI query parameters specified in table 6.1.3.</w:t>
      </w:r>
      <w:r w:rsidR="006A6B2A" w:rsidRPr="000B71E3">
        <w:t>11</w:t>
      </w:r>
      <w:r w:rsidRPr="000B71E3">
        <w:t>.3.1-1.</w:t>
      </w:r>
    </w:p>
    <w:p w14:paraId="1B98E910" w14:textId="77777777"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5431C7E1" w14:textId="77777777" w:rsidR="00805C68" w:rsidRPr="000B71E3" w:rsidRDefault="00805C68" w:rsidP="00805C68">
      <w:pPr>
        <w:pStyle w:val="TH"/>
        <w:rPr>
          <w:rFonts w:cs="Arial"/>
        </w:rPr>
      </w:pPr>
      <w:r w:rsidRPr="000B71E3">
        <w:lastRenderedPageBreak/>
        <w:t>Table 6.1.3.</w:t>
      </w:r>
      <w:r w:rsidR="006A6B2A" w:rsidRPr="000B71E3">
        <w:t>11</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14:paraId="2E1CD13E"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CDDE01" w14:textId="77777777"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A88FB" w14:textId="77777777"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F5DD00" w14:textId="77777777"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2C1E59" w14:textId="77777777"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94EB8A" w14:textId="77777777" w:rsidR="00805C68" w:rsidRPr="000B71E3" w:rsidRDefault="00805C68" w:rsidP="00155923">
            <w:pPr>
              <w:pStyle w:val="TAH"/>
            </w:pPr>
            <w:r w:rsidRPr="000B71E3">
              <w:t>Description</w:t>
            </w:r>
          </w:p>
        </w:tc>
      </w:tr>
      <w:tr w:rsidR="00805C68" w:rsidRPr="000B71E3" w14:paraId="262B39C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9415A3" w14:textId="77777777"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14:paraId="260EC716" w14:textId="77777777"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14:paraId="1FF86BAA" w14:textId="77777777"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184715FA" w14:textId="77777777" w:rsidR="00805C68" w:rsidRPr="000B71E3" w:rsidRDefault="00CE6B0C" w:rsidP="00155923">
            <w:pPr>
              <w:pStyle w:val="TAL"/>
            </w:pPr>
            <w:r>
              <w:t>2</w:t>
            </w:r>
            <w:r w:rsidR="00805C68" w:rsidRPr="000B71E3">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2DAA7" w14:textId="77777777" w:rsidR="00805C68" w:rsidRPr="000B71E3" w:rsidRDefault="00805C68" w:rsidP="00155923">
            <w:pPr>
              <w:pStyle w:val="TAL"/>
            </w:pPr>
          </w:p>
        </w:tc>
      </w:tr>
      <w:tr w:rsidR="0092275A" w:rsidRPr="000B71E3" w14:paraId="517B0ADB"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541334"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2B71AD86"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431ABC48"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73B5DE62"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2159B4" w14:textId="77777777" w:rsidR="0092275A" w:rsidRPr="000B71E3" w:rsidRDefault="0092275A" w:rsidP="0037193F">
            <w:pPr>
              <w:pStyle w:val="TAL"/>
            </w:pPr>
            <w:r w:rsidRPr="000B71E3">
              <w:t>if absent, H-PLMN ID is used as default</w:t>
            </w:r>
          </w:p>
        </w:tc>
      </w:tr>
      <w:tr w:rsidR="0092275A" w:rsidRPr="000B71E3" w14:paraId="27B6F9AA"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5C63CC"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0B6D8D10"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4C94D59"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A8FB17"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B57E32" w14:textId="77777777" w:rsidR="0092275A" w:rsidRPr="000B71E3" w:rsidRDefault="0092275A" w:rsidP="0037193F">
            <w:pPr>
              <w:pStyle w:val="TAL"/>
            </w:pPr>
            <w:r w:rsidRPr="000B71E3">
              <w:t xml:space="preserve">see 3GPP TS 29.500 [4] </w:t>
            </w:r>
            <w:r w:rsidR="000647B6">
              <w:t>clause</w:t>
            </w:r>
            <w:r w:rsidRPr="000B71E3">
              <w:t xml:space="preserve"> 6.6</w:t>
            </w:r>
          </w:p>
        </w:tc>
      </w:tr>
    </w:tbl>
    <w:p w14:paraId="3194BCC2" w14:textId="77777777" w:rsidR="00805C68" w:rsidRPr="000B71E3" w:rsidRDefault="00805C68" w:rsidP="00805C68"/>
    <w:p w14:paraId="321A3BB0" w14:textId="77777777"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14:paraId="3370A747" w14:textId="77777777" w:rsidR="00805C68" w:rsidRPr="000B71E3" w:rsidRDefault="00805C68" w:rsidP="00805C68">
      <w:pPr>
        <w:pStyle w:val="TH"/>
      </w:pPr>
      <w:r w:rsidRPr="000B71E3">
        <w:t>Table 6.1.3.</w:t>
      </w:r>
      <w:r w:rsidR="006A6B2A" w:rsidRPr="000B71E3">
        <w:t>11</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14:paraId="4EDF1F1B" w14:textId="77777777"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CE2E8E" w14:textId="77777777"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DCB64F" w14:textId="77777777"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4ABB6F" w14:textId="77777777"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0556C9" w14:textId="77777777" w:rsidR="00805C68" w:rsidRPr="000B71E3" w:rsidRDefault="00805C68" w:rsidP="00155923">
            <w:pPr>
              <w:pStyle w:val="TAH"/>
            </w:pPr>
            <w:r w:rsidRPr="000B71E3">
              <w:t>Description</w:t>
            </w:r>
          </w:p>
        </w:tc>
      </w:tr>
      <w:tr w:rsidR="00805C68" w:rsidRPr="000B71E3" w14:paraId="4D327556" w14:textId="77777777"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B93097" w14:textId="77777777"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B89EC45" w14:textId="77777777"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14:paraId="3539DD9F" w14:textId="77777777"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F7EC57" w14:textId="77777777" w:rsidR="00805C68" w:rsidRPr="000B71E3" w:rsidRDefault="00805C68" w:rsidP="00155923">
            <w:pPr>
              <w:pStyle w:val="TAL"/>
            </w:pPr>
          </w:p>
        </w:tc>
      </w:tr>
    </w:tbl>
    <w:p w14:paraId="23CC32C5" w14:textId="77777777" w:rsidR="00805C68" w:rsidRPr="000B71E3" w:rsidRDefault="00805C68" w:rsidP="00805C68"/>
    <w:p w14:paraId="6BC470D4" w14:textId="77777777"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14:paraId="182D81FA"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6A2956DF" w14:textId="77777777"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EF68B8B" w14:textId="77777777"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5427DD" w14:textId="77777777"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E8A375B" w14:textId="77777777" w:rsidR="00805C68" w:rsidRPr="000B71E3" w:rsidRDefault="00805C68" w:rsidP="00155923">
            <w:pPr>
              <w:pStyle w:val="TAH"/>
            </w:pPr>
            <w:r w:rsidRPr="000B71E3">
              <w:t>Response</w:t>
            </w:r>
          </w:p>
          <w:p w14:paraId="077A7162" w14:textId="77777777"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F5C6F79" w14:textId="77777777" w:rsidR="00805C68" w:rsidRPr="000B71E3" w:rsidRDefault="00805C68" w:rsidP="00155923">
            <w:pPr>
              <w:pStyle w:val="TAH"/>
            </w:pPr>
            <w:r w:rsidRPr="000B71E3">
              <w:t>Description</w:t>
            </w:r>
          </w:p>
        </w:tc>
      </w:tr>
      <w:tr w:rsidR="00805C68" w:rsidRPr="000B71E3" w14:paraId="496AA97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24E0019A" w14:textId="77777777"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14:paraId="40AA4A1C" w14:textId="77777777"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FE9F3DB" w14:textId="77777777"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D3CF0AD" w14:textId="77777777"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5E9E7B4" w14:textId="77777777" w:rsidR="00805C68" w:rsidRPr="000B71E3" w:rsidRDefault="00805C68" w:rsidP="00155923">
            <w:pPr>
              <w:pStyle w:val="TAL"/>
            </w:pPr>
            <w:r w:rsidRPr="000B71E3">
              <w:t>Upon success, a response body containing the requested data sets shall be returned.</w:t>
            </w:r>
          </w:p>
        </w:tc>
      </w:tr>
      <w:tr w:rsidR="00193166" w:rsidRPr="000B71E3" w14:paraId="15AC898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BF472EE" w14:textId="77777777"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0BE9E47D" w14:textId="77777777"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6EF4297" w14:textId="77777777"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3DA50A7" w14:textId="77777777"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955008B"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3D02A139" w14:textId="77777777" w:rsidR="00193166" w:rsidRDefault="00193166" w:rsidP="00193166">
            <w:pPr>
              <w:pStyle w:val="TAL"/>
            </w:pPr>
            <w:r w:rsidRPr="00B30A3C">
              <w:t>- USER_NOT_FOUND</w:t>
            </w:r>
          </w:p>
          <w:p w14:paraId="28EFE18C" w14:textId="77777777" w:rsidR="00193166" w:rsidRPr="000B71E3" w:rsidRDefault="00193166" w:rsidP="00193166">
            <w:pPr>
              <w:pStyle w:val="TAL"/>
            </w:pPr>
            <w:r>
              <w:t>- DATA_NOT_FOUND</w:t>
            </w:r>
          </w:p>
        </w:tc>
      </w:tr>
      <w:tr w:rsidR="00193166" w:rsidRPr="000B71E3" w14:paraId="01760357"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24FFCC" w14:textId="77777777" w:rsidR="00193166" w:rsidRPr="000B71E3" w:rsidRDefault="00193166" w:rsidP="00193166">
            <w:pPr>
              <w:pStyle w:val="TAN"/>
            </w:pPr>
            <w:r w:rsidRPr="000B71E3">
              <w:t>NOTE:</w:t>
            </w:r>
            <w:r>
              <w:tab/>
            </w:r>
            <w:r w:rsidRPr="000B71E3">
              <w:t>In addition common data structures as listed in table 6.1.7-1 are supported.</w:t>
            </w:r>
          </w:p>
        </w:tc>
      </w:tr>
    </w:tbl>
    <w:p w14:paraId="276AC5FF" w14:textId="77777777" w:rsidR="00805C68" w:rsidRPr="000B71E3" w:rsidRDefault="00805C68" w:rsidP="00805C68"/>
    <w:p w14:paraId="463A939D" w14:textId="77777777" w:rsidR="00D67D76" w:rsidRPr="000B71E3" w:rsidRDefault="00D67D76" w:rsidP="00D67D76">
      <w:pPr>
        <w:pStyle w:val="Heading4"/>
      </w:pPr>
      <w:bookmarkStart w:id="201" w:name="_Toc20118660"/>
      <w:r w:rsidRPr="000B71E3">
        <w:t>6.1.3.</w:t>
      </w:r>
      <w:r w:rsidR="006A6B2A" w:rsidRPr="000B71E3">
        <w:t>12</w:t>
      </w:r>
      <w:r w:rsidRPr="000B71E3">
        <w:tab/>
        <w:t>Resource: IdTranslationResult</w:t>
      </w:r>
      <w:bookmarkEnd w:id="201"/>
    </w:p>
    <w:p w14:paraId="503DDA6B" w14:textId="77777777" w:rsidR="00D67D76" w:rsidRPr="000B71E3" w:rsidRDefault="00D67D76" w:rsidP="00D67D76">
      <w:pPr>
        <w:pStyle w:val="Heading5"/>
      </w:pPr>
      <w:bookmarkStart w:id="202" w:name="_Toc20118661"/>
      <w:r w:rsidRPr="000B71E3">
        <w:t>6.1.3.</w:t>
      </w:r>
      <w:r w:rsidR="006A6B2A" w:rsidRPr="000B71E3">
        <w:t>12</w:t>
      </w:r>
      <w:r w:rsidRPr="000B71E3">
        <w:t>.1</w:t>
      </w:r>
      <w:r w:rsidRPr="000B71E3">
        <w:tab/>
        <w:t>Description</w:t>
      </w:r>
      <w:bookmarkEnd w:id="202"/>
    </w:p>
    <w:p w14:paraId="6FF11E13" w14:textId="77777777" w:rsidR="00D67D76" w:rsidRPr="000B71E3" w:rsidRDefault="00D67D76" w:rsidP="00D67D76">
      <w:r w:rsidRPr="000B71E3">
        <w:t>This resource represents the SUPI. It is queried by the NEF for GPSI to SUPI translation. See 3GPP TS 23.502 [3] clause 4.13.2.2.</w:t>
      </w:r>
    </w:p>
    <w:p w14:paraId="101BABA0" w14:textId="77777777" w:rsidR="00D67D76" w:rsidRPr="000B71E3" w:rsidRDefault="00D67D76" w:rsidP="00D67D76">
      <w:pPr>
        <w:pStyle w:val="Heading5"/>
      </w:pPr>
      <w:bookmarkStart w:id="203" w:name="_Toc20118662"/>
      <w:r w:rsidRPr="000B71E3">
        <w:t>6.1.3.</w:t>
      </w:r>
      <w:r w:rsidR="006A6B2A" w:rsidRPr="000B71E3">
        <w:t>12</w:t>
      </w:r>
      <w:r w:rsidRPr="000B71E3">
        <w:t>.2</w:t>
      </w:r>
      <w:r w:rsidRPr="000B71E3">
        <w:tab/>
        <w:t>Resource Definition</w:t>
      </w:r>
      <w:bookmarkEnd w:id="203"/>
    </w:p>
    <w:p w14:paraId="1093E22F" w14:textId="77777777" w:rsidR="00D67D76" w:rsidRPr="000B71E3" w:rsidRDefault="00D67D76" w:rsidP="00D67D76">
      <w:r w:rsidRPr="000B71E3">
        <w:t>Resource URI: {apiRoot}/nudm-sdm/</w:t>
      </w:r>
      <w:r w:rsidR="00B3682C">
        <w:t>{apiVersion}</w:t>
      </w:r>
      <w:r w:rsidRPr="000B71E3">
        <w:t>/{gpsi}/id-translation-result</w:t>
      </w:r>
    </w:p>
    <w:p w14:paraId="1458DC60" w14:textId="77777777"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14:paraId="300B044D" w14:textId="77777777"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14:paraId="5E28BCA1"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B0C502" w14:textId="77777777"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8298B1" w14:textId="77777777" w:rsidR="00D67D76" w:rsidRPr="000B71E3" w:rsidRDefault="00D67D76" w:rsidP="00A94114">
            <w:pPr>
              <w:pStyle w:val="TAH"/>
            </w:pPr>
            <w:r w:rsidRPr="000B71E3">
              <w:t>Definition</w:t>
            </w:r>
          </w:p>
        </w:tc>
      </w:tr>
      <w:tr w:rsidR="00D67D76" w:rsidRPr="000B71E3" w14:paraId="3FACE70D"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BD94FC4" w14:textId="77777777"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D605E5" w14:textId="77777777" w:rsidR="00D67D76" w:rsidRPr="000B71E3" w:rsidRDefault="00D67D76" w:rsidP="00A94114">
            <w:pPr>
              <w:pStyle w:val="TAL"/>
            </w:pPr>
            <w:r w:rsidRPr="000B71E3">
              <w:t xml:space="preserve">See </w:t>
            </w:r>
            <w:r w:rsidR="000647B6">
              <w:t>clause</w:t>
            </w:r>
            <w:r w:rsidRPr="000B71E3">
              <w:rPr>
                <w:lang w:val="en-US" w:eastAsia="zh-CN"/>
              </w:rPr>
              <w:t> </w:t>
            </w:r>
            <w:r w:rsidRPr="000B71E3">
              <w:t>6.1.1</w:t>
            </w:r>
          </w:p>
        </w:tc>
      </w:tr>
      <w:tr w:rsidR="008B2ECF" w:rsidRPr="000B71E3" w14:paraId="3894AEFC"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728B4C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AC85C6" w14:textId="77777777" w:rsidR="008B2ECF" w:rsidRPr="000B71E3" w:rsidRDefault="008B2ECF" w:rsidP="00D133BB">
            <w:pPr>
              <w:pStyle w:val="TAL"/>
            </w:pPr>
            <w:r>
              <w:t xml:space="preserve">See </w:t>
            </w:r>
            <w:r w:rsidR="000647B6">
              <w:t>clause</w:t>
            </w:r>
            <w:r>
              <w:t> 6.1.1</w:t>
            </w:r>
          </w:p>
        </w:tc>
      </w:tr>
      <w:tr w:rsidR="00D67D76" w:rsidRPr="000B71E3" w14:paraId="21F3F9C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3B09B9E9" w14:textId="77777777"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7F2DFA9B" w14:textId="77777777" w:rsidR="00D67D76" w:rsidRPr="000B71E3" w:rsidRDefault="00D67D76" w:rsidP="00A94114">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D737B">
              <w:t>[^@]+@[^@]</w:t>
            </w:r>
            <w:r w:rsidRPr="000B71E3">
              <w:t>+|.+)"</w:t>
            </w:r>
          </w:p>
        </w:tc>
      </w:tr>
    </w:tbl>
    <w:p w14:paraId="27C22FAB" w14:textId="77777777" w:rsidR="00D67D76" w:rsidRPr="000B71E3" w:rsidRDefault="00D67D76" w:rsidP="00D67D76"/>
    <w:p w14:paraId="5FAB8DEF" w14:textId="77777777" w:rsidR="00D67D76" w:rsidRPr="000B71E3" w:rsidRDefault="00D67D76" w:rsidP="00D67D76">
      <w:pPr>
        <w:pStyle w:val="Heading5"/>
      </w:pPr>
      <w:bookmarkStart w:id="204" w:name="_Toc20118663"/>
      <w:r w:rsidRPr="000B71E3">
        <w:t>6.1.3.</w:t>
      </w:r>
      <w:r w:rsidR="006A6B2A" w:rsidRPr="000B71E3">
        <w:t>12</w:t>
      </w:r>
      <w:r w:rsidRPr="000B71E3">
        <w:t>.3</w:t>
      </w:r>
      <w:r w:rsidRPr="000B71E3">
        <w:tab/>
        <w:t>Resource Standard Methods</w:t>
      </w:r>
      <w:bookmarkEnd w:id="204"/>
    </w:p>
    <w:p w14:paraId="5370E95B" w14:textId="77777777" w:rsidR="00D67D76" w:rsidRPr="000B71E3" w:rsidRDefault="00D67D76" w:rsidP="00D67D76">
      <w:pPr>
        <w:pStyle w:val="Heading6"/>
      </w:pPr>
      <w:bookmarkStart w:id="205" w:name="_Toc20118664"/>
      <w:r w:rsidRPr="000B71E3">
        <w:t>6.1.3.</w:t>
      </w:r>
      <w:r w:rsidR="006A6B2A" w:rsidRPr="000B71E3">
        <w:t>12</w:t>
      </w:r>
      <w:r w:rsidRPr="000B71E3">
        <w:t>.3.1</w:t>
      </w:r>
      <w:r w:rsidRPr="000B71E3">
        <w:tab/>
        <w:t>GET</w:t>
      </w:r>
      <w:bookmarkEnd w:id="205"/>
    </w:p>
    <w:p w14:paraId="2DB5389A" w14:textId="77777777" w:rsidR="00D67D76" w:rsidRPr="000B71E3" w:rsidRDefault="00D67D76" w:rsidP="00D67D76">
      <w:r w:rsidRPr="000B71E3">
        <w:t>This method shall support the URI query parameters specified in table 6.1.3.</w:t>
      </w:r>
      <w:r w:rsidR="006A6B2A" w:rsidRPr="000B71E3">
        <w:t>12</w:t>
      </w:r>
      <w:r w:rsidRPr="000B71E3">
        <w:t>.3.1-1.</w:t>
      </w:r>
    </w:p>
    <w:p w14:paraId="1C493F0B" w14:textId="77777777" w:rsidR="00D67D76" w:rsidRPr="000B71E3" w:rsidRDefault="00D67D76" w:rsidP="00D67D76">
      <w:pPr>
        <w:pStyle w:val="TH"/>
        <w:rPr>
          <w:rFonts w:cs="Arial"/>
        </w:rPr>
      </w:pPr>
      <w:r w:rsidRPr="000B71E3">
        <w:lastRenderedPageBreak/>
        <w:t>Table 6.1.3.</w:t>
      </w:r>
      <w:r w:rsidR="006A6B2A" w:rsidRPr="000B71E3">
        <w:t>12</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14:paraId="1FCF9A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044D55" w14:textId="77777777"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178287" w14:textId="77777777"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F76E46" w14:textId="77777777"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E6F96" w14:textId="77777777"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01BA681" w14:textId="77777777" w:rsidR="00D67D76" w:rsidRPr="000B71E3" w:rsidRDefault="00D67D76" w:rsidP="00A94114">
            <w:pPr>
              <w:pStyle w:val="TAH"/>
            </w:pPr>
            <w:r w:rsidRPr="000B71E3">
              <w:t>Description</w:t>
            </w:r>
          </w:p>
        </w:tc>
      </w:tr>
      <w:tr w:rsidR="00D67D76" w:rsidRPr="000B71E3" w14:paraId="55F8046D"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922D0" w14:textId="77777777"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14397608" w14:textId="77777777"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B71DD1B" w14:textId="77777777"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A3C4A98" w14:textId="77777777"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0697BD" w14:textId="77777777" w:rsidR="00D67D76" w:rsidRPr="000B71E3" w:rsidRDefault="00D67D76" w:rsidP="00A94114">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bl>
    <w:p w14:paraId="26CEB07A" w14:textId="77777777" w:rsidR="00D67D76" w:rsidRPr="000B71E3" w:rsidRDefault="00D67D76" w:rsidP="00D67D76"/>
    <w:p w14:paraId="6254FADB" w14:textId="77777777"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14:paraId="712888C9" w14:textId="77777777" w:rsidR="00D67D76" w:rsidRPr="000B71E3" w:rsidRDefault="00D67D76" w:rsidP="00D67D76">
      <w:pPr>
        <w:pStyle w:val="TH"/>
      </w:pPr>
      <w:r w:rsidRPr="000B71E3">
        <w:t>Table 6.1.3.</w:t>
      </w:r>
      <w:r w:rsidR="006A6B2A" w:rsidRPr="000B71E3">
        <w:t>12</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14:paraId="00934E9F"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147012" w14:textId="77777777"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1C2F7E" w14:textId="77777777"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56BD27" w14:textId="77777777"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36CD8" w14:textId="77777777" w:rsidR="00D67D76" w:rsidRPr="000B71E3" w:rsidRDefault="00D67D76" w:rsidP="00A94114">
            <w:pPr>
              <w:pStyle w:val="TAH"/>
            </w:pPr>
            <w:r w:rsidRPr="000B71E3">
              <w:t>Description</w:t>
            </w:r>
          </w:p>
        </w:tc>
      </w:tr>
      <w:tr w:rsidR="00D67D76" w:rsidRPr="000B71E3" w14:paraId="2A471E5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3BED6C" w14:textId="77777777"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1022E6" w14:textId="77777777"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2217AEA8" w14:textId="77777777"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941DC7" w14:textId="77777777" w:rsidR="00D67D76" w:rsidRPr="000B71E3" w:rsidRDefault="00D67D76" w:rsidP="00A94114">
            <w:pPr>
              <w:pStyle w:val="TAL"/>
            </w:pPr>
          </w:p>
        </w:tc>
      </w:tr>
    </w:tbl>
    <w:p w14:paraId="05645258" w14:textId="77777777" w:rsidR="00D67D76" w:rsidRPr="000B71E3" w:rsidRDefault="00D67D76" w:rsidP="00D67D76"/>
    <w:p w14:paraId="74B7AB4E" w14:textId="77777777"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14:paraId="1F7BF6E8"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4533D3C6" w14:textId="77777777"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70501B88" w14:textId="77777777"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3D30FC" w14:textId="77777777"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28D01B2" w14:textId="77777777" w:rsidR="00D67D76" w:rsidRPr="000B71E3" w:rsidRDefault="00D67D76" w:rsidP="00A94114">
            <w:pPr>
              <w:pStyle w:val="TAH"/>
            </w:pPr>
            <w:r w:rsidRPr="000B71E3">
              <w:t>Response</w:t>
            </w:r>
          </w:p>
          <w:p w14:paraId="5686F4CF" w14:textId="77777777"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6A9FAA" w14:textId="77777777" w:rsidR="00D67D76" w:rsidRPr="000B71E3" w:rsidRDefault="00D67D76" w:rsidP="00A94114">
            <w:pPr>
              <w:pStyle w:val="TAH"/>
            </w:pPr>
            <w:r w:rsidRPr="000B71E3">
              <w:t>Description</w:t>
            </w:r>
          </w:p>
        </w:tc>
      </w:tr>
      <w:tr w:rsidR="00D67D76" w:rsidRPr="000B71E3" w14:paraId="6219AC41"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1BBD3F5" w14:textId="77777777"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14:paraId="4DBF4840" w14:textId="77777777"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E43AEF8" w14:textId="77777777"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59C3344" w14:textId="77777777"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4678302" w14:textId="77777777" w:rsidR="00D67D76" w:rsidRPr="000B71E3" w:rsidRDefault="00D67D76" w:rsidP="00A94114">
            <w:pPr>
              <w:pStyle w:val="TAL"/>
            </w:pPr>
            <w:r w:rsidRPr="000B71E3">
              <w:t>Upon success, a response body containing the SUPI and optionally the MSISDN shall be returned.</w:t>
            </w:r>
          </w:p>
        </w:tc>
      </w:tr>
      <w:tr w:rsidR="005E0337" w:rsidRPr="000B71E3" w14:paraId="52C8B90F"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DF2333A" w14:textId="77777777"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1FA3E3FB" w14:textId="77777777"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D6DD897" w14:textId="77777777"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A1B12D7" w14:textId="77777777"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BAE90DA"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2F7F7BA" w14:textId="77777777" w:rsidR="005E0337" w:rsidRDefault="005E0337" w:rsidP="005E0337">
            <w:pPr>
              <w:pStyle w:val="TAL"/>
            </w:pPr>
            <w:r w:rsidRPr="00B30A3C">
              <w:t>- USER_NOT_FOUND</w:t>
            </w:r>
          </w:p>
          <w:p w14:paraId="1DE77037" w14:textId="77777777" w:rsidR="005E0337" w:rsidRPr="000B71E3" w:rsidRDefault="005E0337" w:rsidP="005E0337">
            <w:pPr>
              <w:pStyle w:val="TAL"/>
            </w:pPr>
            <w:r>
              <w:t>- DATA_NOT_FOUND</w:t>
            </w:r>
          </w:p>
        </w:tc>
      </w:tr>
      <w:tr w:rsidR="00D67D76" w:rsidRPr="000B71E3" w14:paraId="647DFE4B"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704E6F" w14:textId="77777777" w:rsidR="00D67D76" w:rsidRPr="000B71E3" w:rsidRDefault="00D67D76" w:rsidP="003D63AF">
            <w:pPr>
              <w:pStyle w:val="TAN"/>
            </w:pPr>
            <w:r w:rsidRPr="000B71E3">
              <w:t>NOTE:</w:t>
            </w:r>
            <w:r w:rsidR="000B71E3">
              <w:tab/>
            </w:r>
            <w:r w:rsidRPr="000B71E3">
              <w:t>In addition common data structures as listed in table 6.1.7-1 are supported.</w:t>
            </w:r>
          </w:p>
        </w:tc>
      </w:tr>
    </w:tbl>
    <w:p w14:paraId="50917AC2" w14:textId="77777777" w:rsidR="00E43308" w:rsidRPr="000B71E3" w:rsidRDefault="00E43308" w:rsidP="00E43308"/>
    <w:p w14:paraId="781F3373" w14:textId="77777777" w:rsidR="00242614" w:rsidRPr="000B71E3" w:rsidRDefault="00242614" w:rsidP="00242614">
      <w:pPr>
        <w:pStyle w:val="Heading4"/>
      </w:pPr>
      <w:bookmarkStart w:id="206" w:name="_Toc20118665"/>
      <w:r w:rsidRPr="000B71E3">
        <w:t>6.1.3.</w:t>
      </w:r>
      <w:r w:rsidR="008A13DE" w:rsidRPr="000B71E3">
        <w:t>13</w:t>
      </w:r>
      <w:r w:rsidRPr="000B71E3">
        <w:tab/>
        <w:t>Resource: SorAck</w:t>
      </w:r>
      <w:bookmarkEnd w:id="206"/>
    </w:p>
    <w:p w14:paraId="6005ADD9" w14:textId="77777777" w:rsidR="00242614" w:rsidRPr="000B71E3" w:rsidRDefault="00242614" w:rsidP="00242614">
      <w:pPr>
        <w:pStyle w:val="Heading5"/>
      </w:pPr>
      <w:bookmarkStart w:id="207" w:name="_Toc20118666"/>
      <w:r w:rsidRPr="000B71E3">
        <w:t>6.1.3.</w:t>
      </w:r>
      <w:r w:rsidR="008A13DE" w:rsidRPr="000B71E3">
        <w:t>13</w:t>
      </w:r>
      <w:r w:rsidRPr="000B71E3">
        <w:t>.1</w:t>
      </w:r>
      <w:r w:rsidRPr="000B71E3">
        <w:tab/>
        <w:t>Description</w:t>
      </w:r>
      <w:bookmarkEnd w:id="207"/>
    </w:p>
    <w:p w14:paraId="54EB4D66" w14:textId="77777777" w:rsidR="00242614" w:rsidRPr="000B71E3" w:rsidRDefault="00242614" w:rsidP="00242614">
      <w:r w:rsidRPr="000B71E3">
        <w:t>This resource represents the acknowledgement of the SoR for a SUPI.</w:t>
      </w:r>
    </w:p>
    <w:p w14:paraId="62052DA6" w14:textId="77777777" w:rsidR="00242614" w:rsidRPr="000B71E3" w:rsidRDefault="00242614" w:rsidP="00242614">
      <w:pPr>
        <w:pStyle w:val="Heading5"/>
      </w:pPr>
      <w:bookmarkStart w:id="208" w:name="_Toc20118667"/>
      <w:r w:rsidRPr="000B71E3">
        <w:t>6.1.3.</w:t>
      </w:r>
      <w:r w:rsidR="008A13DE" w:rsidRPr="000B71E3">
        <w:t>13</w:t>
      </w:r>
      <w:r w:rsidRPr="000B71E3">
        <w:t>.2</w:t>
      </w:r>
      <w:r w:rsidRPr="000B71E3">
        <w:tab/>
        <w:t>Resource Definition</w:t>
      </w:r>
      <w:bookmarkEnd w:id="208"/>
    </w:p>
    <w:p w14:paraId="7BB53336" w14:textId="77777777" w:rsidR="00242614" w:rsidRPr="000B71E3" w:rsidRDefault="00242614" w:rsidP="00242614">
      <w:r w:rsidRPr="000B71E3">
        <w:t>Resource URI: {apiRoot}/nudm-sdm/</w:t>
      </w:r>
      <w:r w:rsidR="00B3682C">
        <w:t>{apiVersion}</w:t>
      </w:r>
      <w:r w:rsidRPr="000B71E3">
        <w:t>/{supi}/am-data/sor-ack</w:t>
      </w:r>
    </w:p>
    <w:p w14:paraId="717A8CC2" w14:textId="77777777"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14:paraId="0576EF48" w14:textId="77777777"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14:paraId="460AC08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C659EC" w14:textId="77777777"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74987C" w14:textId="77777777" w:rsidR="00242614" w:rsidRPr="000B71E3" w:rsidRDefault="00242614" w:rsidP="000C0A85">
            <w:pPr>
              <w:pStyle w:val="TAH"/>
            </w:pPr>
            <w:r w:rsidRPr="000B71E3">
              <w:t>Definition</w:t>
            </w:r>
          </w:p>
        </w:tc>
      </w:tr>
      <w:tr w:rsidR="00242614" w:rsidRPr="000B71E3" w14:paraId="1FCFFB62"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58837E9" w14:textId="77777777"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5D5A2B5" w14:textId="77777777" w:rsidR="00242614" w:rsidRPr="000B71E3" w:rsidRDefault="00242614" w:rsidP="000C0A85">
            <w:pPr>
              <w:pStyle w:val="TAL"/>
            </w:pPr>
            <w:r w:rsidRPr="000B71E3">
              <w:t xml:space="preserve">See </w:t>
            </w:r>
            <w:r w:rsidR="000647B6">
              <w:t>clause</w:t>
            </w:r>
            <w:r w:rsidRPr="000B71E3">
              <w:rPr>
                <w:lang w:val="en-US" w:eastAsia="zh-CN"/>
              </w:rPr>
              <w:t> </w:t>
            </w:r>
            <w:r w:rsidRPr="000B71E3">
              <w:t>6.1.1</w:t>
            </w:r>
          </w:p>
        </w:tc>
      </w:tr>
      <w:tr w:rsidR="008B2ECF" w:rsidRPr="000B71E3" w14:paraId="0CAA4D06"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8EB9B5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1B44AE6" w14:textId="77777777" w:rsidR="008B2ECF" w:rsidRPr="000B71E3" w:rsidRDefault="008B2ECF" w:rsidP="00D133BB">
            <w:pPr>
              <w:pStyle w:val="TAL"/>
            </w:pPr>
            <w:r>
              <w:t xml:space="preserve">See </w:t>
            </w:r>
            <w:r w:rsidR="000647B6">
              <w:t>clause</w:t>
            </w:r>
            <w:r>
              <w:t> 6.1.1</w:t>
            </w:r>
          </w:p>
        </w:tc>
      </w:tr>
      <w:tr w:rsidR="00242614" w:rsidRPr="000B71E3" w14:paraId="0DD949FF"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7C598F21" w14:textId="77777777"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2D4EEC9" w14:textId="77777777"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14:paraId="63F87F38" w14:textId="77777777" w:rsidR="00242614" w:rsidRPr="000B71E3" w:rsidRDefault="00242614" w:rsidP="00242614"/>
    <w:p w14:paraId="4F358167" w14:textId="77777777" w:rsidR="00242614" w:rsidRPr="000B71E3" w:rsidRDefault="00242614" w:rsidP="00242614">
      <w:pPr>
        <w:pStyle w:val="Heading5"/>
      </w:pPr>
      <w:bookmarkStart w:id="209" w:name="_Toc20118668"/>
      <w:r w:rsidRPr="000B71E3">
        <w:t>6.1.3.</w:t>
      </w:r>
      <w:r w:rsidR="008A13DE" w:rsidRPr="000B71E3">
        <w:t>13</w:t>
      </w:r>
      <w:r w:rsidRPr="000B71E3">
        <w:t>.3</w:t>
      </w:r>
      <w:r w:rsidRPr="000B71E3">
        <w:tab/>
        <w:t>Resource Standard Methods</w:t>
      </w:r>
      <w:bookmarkEnd w:id="209"/>
    </w:p>
    <w:p w14:paraId="52B22223" w14:textId="77777777" w:rsidR="00242614" w:rsidRPr="000B71E3" w:rsidRDefault="00242614" w:rsidP="00242614">
      <w:pPr>
        <w:pStyle w:val="Heading6"/>
      </w:pPr>
      <w:bookmarkStart w:id="210" w:name="_Toc20118669"/>
      <w:r w:rsidRPr="000B71E3">
        <w:t>6.1.3.</w:t>
      </w:r>
      <w:r w:rsidR="008A13DE" w:rsidRPr="000B71E3">
        <w:t>13</w:t>
      </w:r>
      <w:r w:rsidRPr="000B71E3">
        <w:t>.3.1</w:t>
      </w:r>
      <w:r w:rsidRPr="000B71E3">
        <w:tab/>
        <w:t>PUT</w:t>
      </w:r>
      <w:bookmarkEnd w:id="210"/>
    </w:p>
    <w:p w14:paraId="16D46AC4" w14:textId="77777777" w:rsidR="00242614" w:rsidRPr="000B71E3" w:rsidRDefault="00242614" w:rsidP="00242614">
      <w:r w:rsidRPr="000B71E3">
        <w:t>This method shall support the URI query parameters specified in table 6.1.3.</w:t>
      </w:r>
      <w:r w:rsidR="008A13DE" w:rsidRPr="000B71E3">
        <w:t>13</w:t>
      </w:r>
      <w:r w:rsidRPr="000B71E3">
        <w:t>.3.1-1.</w:t>
      </w:r>
    </w:p>
    <w:p w14:paraId="6E1090B5" w14:textId="77777777" w:rsidR="00242614" w:rsidRPr="000B71E3" w:rsidRDefault="00242614" w:rsidP="00242614">
      <w:pPr>
        <w:pStyle w:val="TH"/>
        <w:rPr>
          <w:rFonts w:cs="Arial"/>
        </w:rPr>
      </w:pPr>
      <w:r w:rsidRPr="000B71E3">
        <w:t>Table 6.1.3.</w:t>
      </w:r>
      <w:r w:rsidR="008A13DE" w:rsidRPr="000B71E3">
        <w:t>13</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14:paraId="55FCDC5D"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C8C4FBE" w14:textId="77777777"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DBD35B" w14:textId="77777777"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548581F" w14:textId="77777777"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698615" w14:textId="77777777"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249D854" w14:textId="77777777" w:rsidR="00242614" w:rsidRPr="000B71E3" w:rsidRDefault="00242614" w:rsidP="000C0A85">
            <w:pPr>
              <w:pStyle w:val="TAH"/>
            </w:pPr>
            <w:r w:rsidRPr="000B71E3">
              <w:t>Description</w:t>
            </w:r>
          </w:p>
        </w:tc>
      </w:tr>
      <w:tr w:rsidR="00242614" w:rsidRPr="000B71E3" w14:paraId="5C9E906B"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9ED16C" w14:textId="77777777"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14:paraId="47D4FCD1" w14:textId="77777777"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14:paraId="50F3BCEF" w14:textId="77777777"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14:paraId="31A402F4" w14:textId="77777777"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21438" w14:textId="77777777" w:rsidR="00242614" w:rsidRPr="000B71E3" w:rsidRDefault="00242614" w:rsidP="000C0A85">
            <w:pPr>
              <w:pStyle w:val="TAL"/>
            </w:pPr>
          </w:p>
        </w:tc>
      </w:tr>
    </w:tbl>
    <w:p w14:paraId="4A173E40" w14:textId="77777777" w:rsidR="00242614" w:rsidRPr="000B71E3" w:rsidRDefault="00242614" w:rsidP="00242614"/>
    <w:p w14:paraId="78BBEDDF" w14:textId="77777777" w:rsidR="00242614" w:rsidRPr="000B71E3" w:rsidRDefault="00242614" w:rsidP="00242614">
      <w:r w:rsidRPr="000B71E3">
        <w:lastRenderedPageBreak/>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14:paraId="5CA16EEF" w14:textId="77777777" w:rsidR="00242614" w:rsidRPr="000B71E3" w:rsidRDefault="00242614" w:rsidP="00242614">
      <w:pPr>
        <w:pStyle w:val="TH"/>
      </w:pPr>
      <w:r w:rsidRPr="000B71E3">
        <w:t>Table 6.1.3.</w:t>
      </w:r>
      <w:r w:rsidR="008A13DE" w:rsidRPr="000B71E3">
        <w:t>13</w:t>
      </w:r>
      <w:r w:rsidRPr="000B71E3">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14:paraId="458C5DDD" w14:textId="77777777"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3829A875" w14:textId="77777777"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1305DFB" w14:textId="77777777"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279238FB" w14:textId="77777777"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2FA0C402" w14:textId="77777777" w:rsidR="00242614" w:rsidRPr="000B71E3" w:rsidRDefault="00242614" w:rsidP="000C0A85">
            <w:pPr>
              <w:pStyle w:val="TAH"/>
            </w:pPr>
            <w:r w:rsidRPr="000B71E3">
              <w:t>Description</w:t>
            </w:r>
          </w:p>
        </w:tc>
      </w:tr>
      <w:tr w:rsidR="00242614" w:rsidRPr="000B71E3" w14:paraId="23EFC921" w14:textId="77777777"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34F9B8A9" w14:textId="77777777"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14:paraId="6B2DE8E9" w14:textId="77777777"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14:paraId="5B4D115A" w14:textId="77777777"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369F9A50" w14:textId="77777777" w:rsidR="00242614" w:rsidRPr="000B71E3" w:rsidRDefault="00242614" w:rsidP="000C0A85">
            <w:pPr>
              <w:pStyle w:val="TAL"/>
            </w:pPr>
            <w:r w:rsidRPr="000B71E3">
              <w:t>Contains the SOR-MAC-Iue received from the UE.</w:t>
            </w:r>
          </w:p>
        </w:tc>
      </w:tr>
    </w:tbl>
    <w:p w14:paraId="4103B734" w14:textId="77777777" w:rsidR="00242614" w:rsidRPr="000B71E3" w:rsidRDefault="00242614" w:rsidP="00242614"/>
    <w:p w14:paraId="469812EB" w14:textId="77777777" w:rsidR="00242614" w:rsidRPr="000B71E3" w:rsidRDefault="00242614" w:rsidP="00242614"/>
    <w:p w14:paraId="531A90B8" w14:textId="77777777"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14:paraId="157201AE"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2ECA65" w14:textId="77777777"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7175F94" w14:textId="77777777"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BA9744" w14:textId="77777777"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F49F820" w14:textId="77777777" w:rsidR="00242614" w:rsidRPr="000B71E3" w:rsidRDefault="00242614" w:rsidP="000C0A85">
            <w:pPr>
              <w:pStyle w:val="TAH"/>
            </w:pPr>
            <w:r w:rsidRPr="000B71E3">
              <w:t>Response</w:t>
            </w:r>
          </w:p>
          <w:p w14:paraId="73C0B718" w14:textId="77777777"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33CFAE5" w14:textId="77777777" w:rsidR="00242614" w:rsidRPr="000B71E3" w:rsidRDefault="00242614" w:rsidP="000C0A85">
            <w:pPr>
              <w:pStyle w:val="TAH"/>
            </w:pPr>
            <w:r w:rsidRPr="000B71E3">
              <w:t>Description</w:t>
            </w:r>
          </w:p>
        </w:tc>
      </w:tr>
      <w:tr w:rsidR="00242614" w:rsidRPr="000B71E3" w14:paraId="62469B8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1B7258F" w14:textId="77777777"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14:paraId="7A28C55F" w14:textId="77777777"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14:paraId="0928D955" w14:textId="77777777"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14:paraId="7F264341" w14:textId="77777777"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9EF0959" w14:textId="77777777" w:rsidR="00242614" w:rsidRPr="000B71E3" w:rsidRDefault="00242614" w:rsidP="000C0A85">
            <w:pPr>
              <w:pStyle w:val="TAL"/>
            </w:pPr>
            <w:r w:rsidRPr="000B71E3">
              <w:t>Successful receiving the SorXmacIue in the Request.</w:t>
            </w:r>
          </w:p>
        </w:tc>
      </w:tr>
      <w:tr w:rsidR="005E0337" w:rsidRPr="000B71E3" w14:paraId="644EF6CC"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9C9A884"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852B04F"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742B72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579B8BF"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9B16635" w14:textId="77777777" w:rsidR="005E0337" w:rsidRPr="00B30A3C" w:rsidRDefault="005E0337" w:rsidP="005E0337">
            <w:pPr>
              <w:pStyle w:val="TAL"/>
            </w:pPr>
            <w:r w:rsidRPr="00B30A3C">
              <w:t>The "cause" attribute shall be set to the following application error:</w:t>
            </w:r>
          </w:p>
          <w:p w14:paraId="65AACB87" w14:textId="77777777" w:rsidR="005E0337" w:rsidRPr="000B71E3" w:rsidRDefault="005E0337" w:rsidP="005E0337">
            <w:pPr>
              <w:pStyle w:val="TAL"/>
            </w:pPr>
            <w:r w:rsidRPr="00B30A3C">
              <w:t>- USER_NOT_FOUND</w:t>
            </w:r>
          </w:p>
        </w:tc>
      </w:tr>
      <w:tr w:rsidR="00242614" w:rsidRPr="000B71E3" w14:paraId="05F1845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5EDA82" w14:textId="77777777" w:rsidR="00242614" w:rsidRPr="000B71E3" w:rsidRDefault="00242614" w:rsidP="003D63AF">
            <w:pPr>
              <w:pStyle w:val="TAN"/>
            </w:pPr>
            <w:r w:rsidRPr="000B71E3">
              <w:t>NOTE:</w:t>
            </w:r>
            <w:r w:rsidR="000B71E3">
              <w:tab/>
            </w:r>
            <w:r w:rsidRPr="000B71E3">
              <w:t>In addition common data structures as listed in table 6.1.7-1 are supported.</w:t>
            </w:r>
          </w:p>
        </w:tc>
      </w:tr>
    </w:tbl>
    <w:p w14:paraId="1D6FED81" w14:textId="77777777" w:rsidR="00242614" w:rsidRPr="000B71E3" w:rsidRDefault="00242614" w:rsidP="00242614">
      <w:pPr>
        <w:pStyle w:val="B1"/>
      </w:pPr>
    </w:p>
    <w:p w14:paraId="69F74228" w14:textId="77777777" w:rsidR="005163E4" w:rsidRPr="000B71E3" w:rsidRDefault="005163E4" w:rsidP="005163E4">
      <w:pPr>
        <w:pStyle w:val="Heading4"/>
      </w:pPr>
      <w:bookmarkStart w:id="211" w:name="_Toc20118670"/>
      <w:r w:rsidRPr="000B71E3">
        <w:t>6.1.3.</w:t>
      </w:r>
      <w:r w:rsidR="009949BD" w:rsidRPr="000B71E3">
        <w:t>14</w:t>
      </w:r>
      <w:r w:rsidRPr="000B71E3">
        <w:tab/>
        <w:t>Resource: TraceData</w:t>
      </w:r>
      <w:bookmarkEnd w:id="211"/>
    </w:p>
    <w:p w14:paraId="4DB1DFA2" w14:textId="77777777" w:rsidR="005163E4" w:rsidRPr="000B71E3" w:rsidRDefault="005163E4" w:rsidP="005163E4">
      <w:pPr>
        <w:pStyle w:val="Heading5"/>
      </w:pPr>
      <w:bookmarkStart w:id="212" w:name="_Toc20118671"/>
      <w:r w:rsidRPr="000B71E3">
        <w:t>6.1.3.</w:t>
      </w:r>
      <w:r w:rsidR="009949BD" w:rsidRPr="000B71E3">
        <w:t>14</w:t>
      </w:r>
      <w:r w:rsidRPr="000B71E3">
        <w:t>.1</w:t>
      </w:r>
      <w:r w:rsidRPr="000B71E3">
        <w:tab/>
        <w:t>Description</w:t>
      </w:r>
      <w:bookmarkEnd w:id="212"/>
    </w:p>
    <w:p w14:paraId="3BDD214B" w14:textId="77777777" w:rsidR="005163E4" w:rsidRPr="000B71E3" w:rsidRDefault="005163E4" w:rsidP="005163E4">
      <w:r w:rsidRPr="000B71E3">
        <w:t>This resource represents the trace configuration data for a SUPI. It is queried by the AMF and SMF after registering.</w:t>
      </w:r>
    </w:p>
    <w:p w14:paraId="2D53131D" w14:textId="77777777" w:rsidR="005163E4" w:rsidRPr="000B71E3" w:rsidRDefault="005163E4" w:rsidP="005163E4">
      <w:pPr>
        <w:pStyle w:val="Heading5"/>
      </w:pPr>
      <w:bookmarkStart w:id="213" w:name="_Toc20118672"/>
      <w:r w:rsidRPr="000B71E3">
        <w:t>6.1.3.</w:t>
      </w:r>
      <w:r w:rsidR="009949BD" w:rsidRPr="000B71E3">
        <w:t>14</w:t>
      </w:r>
      <w:r w:rsidRPr="000B71E3">
        <w:t>.2</w:t>
      </w:r>
      <w:r w:rsidRPr="000B71E3">
        <w:tab/>
        <w:t>Resource Definition</w:t>
      </w:r>
      <w:bookmarkEnd w:id="213"/>
    </w:p>
    <w:p w14:paraId="67110358" w14:textId="77777777" w:rsidR="005163E4" w:rsidRPr="000B71E3" w:rsidRDefault="005163E4" w:rsidP="005163E4">
      <w:r w:rsidRPr="000B71E3">
        <w:t>Resource URI: {apiRoot}/nudm-sdm/</w:t>
      </w:r>
      <w:r w:rsidR="00B3682C">
        <w:t>{apiVersion}</w:t>
      </w:r>
      <w:r w:rsidRPr="000B71E3">
        <w:t>/{supi}/trace-data</w:t>
      </w:r>
    </w:p>
    <w:p w14:paraId="12BA2F92" w14:textId="77777777"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14:paraId="0BBFBD66" w14:textId="77777777"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14:paraId="50A21C6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D19EDC" w14:textId="77777777"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C84F96" w14:textId="77777777" w:rsidR="005163E4" w:rsidRPr="000B71E3" w:rsidRDefault="005163E4" w:rsidP="000C0A85">
            <w:pPr>
              <w:pStyle w:val="TAH"/>
            </w:pPr>
            <w:r w:rsidRPr="000B71E3">
              <w:t>Definition</w:t>
            </w:r>
          </w:p>
        </w:tc>
      </w:tr>
      <w:tr w:rsidR="005163E4" w:rsidRPr="000B71E3" w14:paraId="24E4D164"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27D535" w14:textId="77777777"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2B4AE3" w14:textId="77777777" w:rsidR="005163E4" w:rsidRPr="000B71E3" w:rsidRDefault="005163E4" w:rsidP="000C0A85">
            <w:pPr>
              <w:pStyle w:val="TAL"/>
            </w:pPr>
            <w:r w:rsidRPr="000B71E3">
              <w:t xml:space="preserve">See </w:t>
            </w:r>
            <w:r w:rsidR="000647B6">
              <w:t>clause</w:t>
            </w:r>
            <w:r w:rsidRPr="000B71E3">
              <w:rPr>
                <w:lang w:val="en-US" w:eastAsia="zh-CN"/>
              </w:rPr>
              <w:t> </w:t>
            </w:r>
            <w:r w:rsidRPr="000B71E3">
              <w:t>6.1.1</w:t>
            </w:r>
          </w:p>
        </w:tc>
      </w:tr>
      <w:tr w:rsidR="008B2ECF" w:rsidRPr="000B71E3" w14:paraId="4B69C56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941A49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6544F0E" w14:textId="77777777" w:rsidR="008B2ECF" w:rsidRPr="000B71E3" w:rsidRDefault="008B2ECF" w:rsidP="00D133BB">
            <w:pPr>
              <w:pStyle w:val="TAL"/>
            </w:pPr>
            <w:r>
              <w:t xml:space="preserve">See </w:t>
            </w:r>
            <w:r w:rsidR="000647B6">
              <w:t>clause</w:t>
            </w:r>
            <w:r>
              <w:t> 6.1.1</w:t>
            </w:r>
          </w:p>
        </w:tc>
      </w:tr>
      <w:tr w:rsidR="005163E4" w:rsidRPr="000B71E3" w14:paraId="20693665"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33C69074" w14:textId="77777777"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A08708" w14:textId="77777777"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14:paraId="7F587729" w14:textId="77777777" w:rsidR="005163E4" w:rsidRPr="000B71E3" w:rsidRDefault="005163E4" w:rsidP="005163E4"/>
    <w:p w14:paraId="7FE0621E" w14:textId="77777777" w:rsidR="005163E4" w:rsidRPr="000B71E3" w:rsidRDefault="005163E4" w:rsidP="005163E4">
      <w:pPr>
        <w:pStyle w:val="Heading5"/>
      </w:pPr>
      <w:bookmarkStart w:id="214" w:name="_Toc20118673"/>
      <w:r w:rsidRPr="000B71E3">
        <w:t>6.1.3.</w:t>
      </w:r>
      <w:r w:rsidR="009949BD" w:rsidRPr="000B71E3">
        <w:t>14</w:t>
      </w:r>
      <w:r w:rsidRPr="000B71E3">
        <w:t>.3</w:t>
      </w:r>
      <w:r w:rsidRPr="000B71E3">
        <w:tab/>
        <w:t>Resource Standard Methods</w:t>
      </w:r>
      <w:bookmarkEnd w:id="214"/>
    </w:p>
    <w:p w14:paraId="5E210D69" w14:textId="77777777" w:rsidR="005163E4" w:rsidRPr="000B71E3" w:rsidRDefault="005163E4" w:rsidP="005163E4">
      <w:pPr>
        <w:pStyle w:val="Heading6"/>
      </w:pPr>
      <w:bookmarkStart w:id="215" w:name="_Toc20118674"/>
      <w:r w:rsidRPr="000B71E3">
        <w:t>6.1.3.</w:t>
      </w:r>
      <w:r w:rsidR="009949BD" w:rsidRPr="000B71E3">
        <w:t>14</w:t>
      </w:r>
      <w:r w:rsidRPr="000B71E3">
        <w:t>.3.1</w:t>
      </w:r>
      <w:r w:rsidRPr="000B71E3">
        <w:tab/>
        <w:t>GET</w:t>
      </w:r>
      <w:bookmarkEnd w:id="215"/>
    </w:p>
    <w:p w14:paraId="350C605E" w14:textId="77777777" w:rsidR="005163E4" w:rsidRPr="000B71E3" w:rsidRDefault="005163E4" w:rsidP="005163E4">
      <w:r w:rsidRPr="000B71E3">
        <w:t>This method shall support the URI query parameters specified in table 6.1.3.</w:t>
      </w:r>
      <w:r w:rsidR="009949BD" w:rsidRPr="000B71E3">
        <w:t>14</w:t>
      </w:r>
      <w:r w:rsidRPr="000B71E3">
        <w:t>.3.1-1.</w:t>
      </w:r>
    </w:p>
    <w:p w14:paraId="36D9CD37" w14:textId="77777777" w:rsidR="005163E4" w:rsidRPr="000B71E3" w:rsidRDefault="005163E4" w:rsidP="005163E4">
      <w:pPr>
        <w:pStyle w:val="TH"/>
        <w:rPr>
          <w:rFonts w:cs="Arial"/>
        </w:rPr>
      </w:pPr>
      <w:r w:rsidRPr="000B71E3">
        <w:t>Table 6.1.3.</w:t>
      </w:r>
      <w:r w:rsidR="009949BD" w:rsidRPr="000B71E3">
        <w:t>14</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14:paraId="6087223C"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CA2935E" w14:textId="77777777"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3FC5590" w14:textId="77777777"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26B5C0A" w14:textId="77777777"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B6C698" w14:textId="77777777"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DEDA2B0" w14:textId="77777777" w:rsidR="005163E4" w:rsidRPr="000B71E3" w:rsidRDefault="005163E4" w:rsidP="000C0A85">
            <w:pPr>
              <w:pStyle w:val="TAH"/>
            </w:pPr>
            <w:r w:rsidRPr="000B71E3">
              <w:t>Description</w:t>
            </w:r>
          </w:p>
        </w:tc>
      </w:tr>
      <w:tr w:rsidR="005163E4" w:rsidRPr="000B71E3" w14:paraId="7E1D847C"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95201" w14:textId="77777777"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210BD405" w14:textId="77777777"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5DD18D9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B32E361"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9D92D" w14:textId="77777777" w:rsidR="005163E4" w:rsidRPr="000B71E3" w:rsidRDefault="005163E4" w:rsidP="000C0A85">
            <w:pPr>
              <w:pStyle w:val="TAL"/>
            </w:pPr>
            <w:r w:rsidRPr="000B71E3">
              <w:t xml:space="preserve">see 3GPP TS 29.500 [4] </w:t>
            </w:r>
            <w:r w:rsidR="000647B6">
              <w:t>clause</w:t>
            </w:r>
            <w:r w:rsidRPr="000B71E3">
              <w:t xml:space="preserve"> 6.6</w:t>
            </w:r>
          </w:p>
        </w:tc>
      </w:tr>
      <w:tr w:rsidR="005163E4" w:rsidRPr="000B71E3" w14:paraId="598952EE"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70940A" w14:textId="77777777"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72EC1B5F" w14:textId="77777777"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66E3003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D8D7117"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85107" w14:textId="77777777" w:rsidR="005163E4" w:rsidRPr="000B71E3" w:rsidRDefault="005163E4" w:rsidP="000C0A85">
            <w:pPr>
              <w:pStyle w:val="TAL"/>
            </w:pPr>
            <w:r w:rsidRPr="000B71E3">
              <w:t>PLMN identity of the PLMN serving the UE</w:t>
            </w:r>
          </w:p>
        </w:tc>
      </w:tr>
    </w:tbl>
    <w:p w14:paraId="043F690E" w14:textId="77777777" w:rsidR="005163E4" w:rsidRPr="000B71E3" w:rsidRDefault="005163E4" w:rsidP="005163E4"/>
    <w:p w14:paraId="0FADE37A" w14:textId="77777777" w:rsidR="005163E4" w:rsidRPr="000B71E3" w:rsidRDefault="005163E4" w:rsidP="005163E4">
      <w:r w:rsidRPr="000B71E3">
        <w:t>If "plmn-id" is included, UDM shall return the Trace Data for the SUPI associated to the PLMN identified by "plmn-id".</w:t>
      </w:r>
    </w:p>
    <w:p w14:paraId="1CFC8B4D" w14:textId="77777777" w:rsidR="005163E4" w:rsidRPr="000B71E3" w:rsidRDefault="005163E4" w:rsidP="005163E4">
      <w:r w:rsidRPr="000B71E3">
        <w:t>If "plmn-id" is not included, UDM shall return the Trace Data for the SUPI associated to the HPLMN.</w:t>
      </w:r>
    </w:p>
    <w:p w14:paraId="1F78C37E" w14:textId="77777777" w:rsidR="005163E4" w:rsidRPr="000B71E3" w:rsidRDefault="005163E4" w:rsidP="005163E4">
      <w:r w:rsidRPr="000B71E3">
        <w:lastRenderedPageBreak/>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14:paraId="76F08D4A" w14:textId="77777777" w:rsidR="005163E4" w:rsidRPr="000B71E3" w:rsidRDefault="005163E4" w:rsidP="005163E4">
      <w:pPr>
        <w:pStyle w:val="TH"/>
      </w:pPr>
      <w:r w:rsidRPr="000B71E3">
        <w:t>Table 6.1.3.</w:t>
      </w:r>
      <w:r w:rsidR="009949BD" w:rsidRPr="000B71E3">
        <w:t>14</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14:paraId="1864BE33" w14:textId="77777777"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694BE5" w14:textId="77777777"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134FB" w14:textId="77777777"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A6224" w14:textId="77777777"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83DA90" w14:textId="77777777" w:rsidR="005163E4" w:rsidRPr="000B71E3" w:rsidRDefault="005163E4" w:rsidP="000C0A85">
            <w:pPr>
              <w:pStyle w:val="TAH"/>
            </w:pPr>
            <w:r w:rsidRPr="000B71E3">
              <w:t>Description</w:t>
            </w:r>
          </w:p>
        </w:tc>
      </w:tr>
      <w:tr w:rsidR="005163E4" w:rsidRPr="000B71E3" w14:paraId="5E5E7E86" w14:textId="77777777"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E175FA" w14:textId="77777777"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77F4A7" w14:textId="77777777"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14:paraId="6BF175D2" w14:textId="77777777"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41DA3F" w14:textId="77777777" w:rsidR="005163E4" w:rsidRPr="000B71E3" w:rsidRDefault="005163E4" w:rsidP="000C0A85">
            <w:pPr>
              <w:pStyle w:val="TAL"/>
            </w:pPr>
          </w:p>
        </w:tc>
      </w:tr>
    </w:tbl>
    <w:p w14:paraId="6A28BA23" w14:textId="77777777" w:rsidR="005163E4" w:rsidRPr="000B71E3" w:rsidRDefault="005163E4" w:rsidP="005163E4"/>
    <w:p w14:paraId="3779BA4A" w14:textId="77777777"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14:paraId="0A68D6FC"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C8019" w14:textId="77777777"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2FB2968" w14:textId="77777777"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8704AF4" w14:textId="77777777"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6F85A1E" w14:textId="77777777" w:rsidR="005163E4" w:rsidRPr="000B71E3" w:rsidRDefault="005163E4" w:rsidP="000C0A85">
            <w:pPr>
              <w:pStyle w:val="TAH"/>
            </w:pPr>
            <w:r w:rsidRPr="000B71E3">
              <w:t>Response</w:t>
            </w:r>
          </w:p>
          <w:p w14:paraId="70A604D1" w14:textId="77777777"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C13B08D" w14:textId="77777777" w:rsidR="005163E4" w:rsidRPr="000B71E3" w:rsidRDefault="005163E4" w:rsidP="000C0A85">
            <w:pPr>
              <w:pStyle w:val="TAH"/>
            </w:pPr>
            <w:r w:rsidRPr="000B71E3">
              <w:t>Description</w:t>
            </w:r>
          </w:p>
        </w:tc>
      </w:tr>
      <w:tr w:rsidR="005163E4" w:rsidRPr="000B71E3" w14:paraId="77F2239D"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30C3924" w14:textId="77777777"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14:paraId="36F911BD" w14:textId="77777777"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0C2A5CA6" w14:textId="77777777"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50310FBD" w14:textId="77777777"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535B1C9" w14:textId="77777777"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14:paraId="3666EA4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4D35B3"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011CAA6"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5982C1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69E0CD91"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03B11B5"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5234B62" w14:textId="77777777" w:rsidR="005E0337" w:rsidRDefault="005E0337" w:rsidP="005E0337">
            <w:pPr>
              <w:pStyle w:val="TAL"/>
            </w:pPr>
            <w:r w:rsidRPr="00B30A3C">
              <w:t>- USER_NOT_FOUND</w:t>
            </w:r>
          </w:p>
          <w:p w14:paraId="560FC78A" w14:textId="77777777" w:rsidR="005E0337" w:rsidRPr="000B71E3" w:rsidRDefault="005E0337" w:rsidP="005E0337">
            <w:pPr>
              <w:pStyle w:val="TAL"/>
            </w:pPr>
            <w:r>
              <w:t>- DATA_NOT_FOUND</w:t>
            </w:r>
          </w:p>
        </w:tc>
      </w:tr>
      <w:tr w:rsidR="005163E4" w:rsidRPr="000B71E3" w14:paraId="32A3AB6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3663E9" w14:textId="77777777" w:rsidR="005163E4" w:rsidRPr="000B71E3" w:rsidRDefault="005163E4" w:rsidP="003D63AF">
            <w:pPr>
              <w:pStyle w:val="TAN"/>
            </w:pPr>
            <w:r w:rsidRPr="000B71E3">
              <w:t>NOTE:</w:t>
            </w:r>
            <w:r w:rsidR="000B71E3">
              <w:tab/>
            </w:r>
            <w:r w:rsidRPr="000B71E3">
              <w:t>In addition common data structures as listed in table 6.1.7-1 are supported.</w:t>
            </w:r>
          </w:p>
        </w:tc>
      </w:tr>
    </w:tbl>
    <w:p w14:paraId="4BF25186" w14:textId="77777777" w:rsidR="005163E4" w:rsidRPr="000B71E3" w:rsidRDefault="005163E4" w:rsidP="005163E4"/>
    <w:p w14:paraId="2A2E5EBE" w14:textId="77777777" w:rsidR="00CF11ED" w:rsidRPr="000B71E3" w:rsidRDefault="00CF11ED" w:rsidP="00CF11ED">
      <w:pPr>
        <w:pStyle w:val="Heading4"/>
      </w:pPr>
      <w:bookmarkStart w:id="216" w:name="_Toc20118675"/>
      <w:r w:rsidRPr="000B71E3">
        <w:t>6.1.3.</w:t>
      </w:r>
      <w:r w:rsidR="00EE3C18" w:rsidRPr="000B71E3">
        <w:t>15</w:t>
      </w:r>
      <w:r w:rsidRPr="000B71E3">
        <w:tab/>
        <w:t>Resource: SharedData</w:t>
      </w:r>
      <w:bookmarkEnd w:id="216"/>
    </w:p>
    <w:p w14:paraId="4FF5696D" w14:textId="77777777" w:rsidR="00CF11ED" w:rsidRPr="000B71E3" w:rsidRDefault="00CF11ED" w:rsidP="00CF11ED">
      <w:pPr>
        <w:pStyle w:val="Heading5"/>
      </w:pPr>
      <w:bookmarkStart w:id="217" w:name="_Toc20118676"/>
      <w:r w:rsidRPr="000B71E3">
        <w:t>6.1.3.</w:t>
      </w:r>
      <w:r w:rsidR="00EE3C18" w:rsidRPr="000B71E3">
        <w:t>15</w:t>
      </w:r>
      <w:r w:rsidRPr="000B71E3">
        <w:t>.1</w:t>
      </w:r>
      <w:r w:rsidRPr="000B71E3">
        <w:tab/>
        <w:t>Description</w:t>
      </w:r>
      <w:bookmarkEnd w:id="217"/>
    </w:p>
    <w:p w14:paraId="14DA629A" w14:textId="77777777" w:rsidR="00CF11ED" w:rsidRPr="000B71E3" w:rsidRDefault="00CF11ED" w:rsidP="00CF11ED">
      <w:r w:rsidRPr="000B71E3">
        <w:t>This resource represents the collection of data that can be shared by multiple UEs.</w:t>
      </w:r>
    </w:p>
    <w:p w14:paraId="190565EB" w14:textId="77777777" w:rsidR="00CF11ED" w:rsidRPr="000B71E3" w:rsidRDefault="00CF11ED" w:rsidP="00CF11ED">
      <w:pPr>
        <w:pStyle w:val="Heading5"/>
      </w:pPr>
      <w:bookmarkStart w:id="218" w:name="_Toc20118677"/>
      <w:r w:rsidRPr="000B71E3">
        <w:t>6.1.3.</w:t>
      </w:r>
      <w:r w:rsidR="00EE3C18" w:rsidRPr="000B71E3">
        <w:t>15</w:t>
      </w:r>
      <w:r w:rsidRPr="000B71E3">
        <w:t>.2</w:t>
      </w:r>
      <w:r w:rsidRPr="000B71E3">
        <w:tab/>
        <w:t>Resource Definition</w:t>
      </w:r>
      <w:bookmarkEnd w:id="218"/>
    </w:p>
    <w:p w14:paraId="7F23B625" w14:textId="77777777" w:rsidR="00CF11ED" w:rsidRPr="000B71E3" w:rsidRDefault="00CF11ED" w:rsidP="00CF11ED">
      <w:r w:rsidRPr="000B71E3">
        <w:t>Resource URI: {apiRoot}/nudm-sdm/</w:t>
      </w:r>
      <w:r w:rsidR="00B3682C">
        <w:t>{apiVersion}</w:t>
      </w:r>
      <w:r w:rsidRPr="000B71E3">
        <w:t>/shared-data</w:t>
      </w:r>
    </w:p>
    <w:p w14:paraId="180F981D" w14:textId="77777777"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14:paraId="294B4EF4" w14:textId="77777777"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14:paraId="05C6A544"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920A5E1" w14:textId="77777777"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888E45" w14:textId="77777777" w:rsidR="00CF11ED" w:rsidRPr="000B71E3" w:rsidRDefault="00CF11ED" w:rsidP="00C71D6E">
            <w:pPr>
              <w:pStyle w:val="TAH"/>
            </w:pPr>
            <w:r w:rsidRPr="000B71E3">
              <w:t>Definition</w:t>
            </w:r>
          </w:p>
        </w:tc>
      </w:tr>
      <w:tr w:rsidR="00CF11ED" w:rsidRPr="000B71E3" w14:paraId="46D3B317"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0BEDE06" w14:textId="77777777"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584820" w14:textId="77777777" w:rsidR="00CF11ED" w:rsidRPr="000B71E3" w:rsidRDefault="00CF11ED" w:rsidP="00C71D6E">
            <w:pPr>
              <w:pStyle w:val="TAL"/>
            </w:pPr>
            <w:r w:rsidRPr="000B71E3">
              <w:t xml:space="preserve">See </w:t>
            </w:r>
            <w:r w:rsidR="000647B6">
              <w:t>clause</w:t>
            </w:r>
            <w:r w:rsidRPr="000B71E3">
              <w:rPr>
                <w:lang w:val="en-US" w:eastAsia="zh-CN"/>
              </w:rPr>
              <w:t> </w:t>
            </w:r>
            <w:r w:rsidRPr="000B71E3">
              <w:t>6.1.1</w:t>
            </w:r>
          </w:p>
        </w:tc>
      </w:tr>
      <w:tr w:rsidR="008B2ECF" w:rsidRPr="000B71E3" w14:paraId="14FBEF8E"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8A4D6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920CB" w14:textId="77777777" w:rsidR="008B2ECF" w:rsidRPr="000B71E3" w:rsidRDefault="008B2ECF" w:rsidP="00D133BB">
            <w:pPr>
              <w:pStyle w:val="TAL"/>
            </w:pPr>
            <w:r>
              <w:t xml:space="preserve">See </w:t>
            </w:r>
            <w:r w:rsidR="000647B6">
              <w:t>clause</w:t>
            </w:r>
            <w:r>
              <w:t> 6.1.1</w:t>
            </w:r>
          </w:p>
        </w:tc>
      </w:tr>
    </w:tbl>
    <w:p w14:paraId="2021CBF7" w14:textId="77777777" w:rsidR="00CF11ED" w:rsidRPr="000B71E3" w:rsidRDefault="00CF11ED" w:rsidP="00CF11ED"/>
    <w:p w14:paraId="4B9A911B" w14:textId="77777777" w:rsidR="00CF11ED" w:rsidRPr="000B71E3" w:rsidRDefault="00CF11ED" w:rsidP="00CF11ED">
      <w:pPr>
        <w:pStyle w:val="Heading5"/>
      </w:pPr>
      <w:bookmarkStart w:id="219" w:name="_Toc20118678"/>
      <w:r w:rsidRPr="000B71E3">
        <w:t>6.1.3.</w:t>
      </w:r>
      <w:r w:rsidR="00EE3C18" w:rsidRPr="000B71E3">
        <w:t>15</w:t>
      </w:r>
      <w:r w:rsidRPr="000B71E3">
        <w:t>.3</w:t>
      </w:r>
      <w:r w:rsidRPr="000B71E3">
        <w:tab/>
        <w:t>Resource Standard Methods</w:t>
      </w:r>
      <w:bookmarkEnd w:id="219"/>
    </w:p>
    <w:p w14:paraId="03BD9280" w14:textId="77777777" w:rsidR="00CF11ED" w:rsidRPr="000B71E3" w:rsidRDefault="00CF11ED" w:rsidP="00CF11ED">
      <w:pPr>
        <w:pStyle w:val="Heading6"/>
      </w:pPr>
      <w:bookmarkStart w:id="220" w:name="_Hlk517692056"/>
      <w:bookmarkStart w:id="221" w:name="_Toc20118679"/>
      <w:r w:rsidRPr="000B71E3">
        <w:t>6.1.3.</w:t>
      </w:r>
      <w:r w:rsidR="00EE3C18" w:rsidRPr="000B71E3">
        <w:t>15</w:t>
      </w:r>
      <w:r w:rsidRPr="000B71E3">
        <w:t>.3.1</w:t>
      </w:r>
      <w:r w:rsidRPr="000B71E3">
        <w:tab/>
        <w:t>GET</w:t>
      </w:r>
      <w:bookmarkEnd w:id="221"/>
    </w:p>
    <w:p w14:paraId="1AA9FC3D" w14:textId="77777777" w:rsidR="00CF11ED" w:rsidRPr="000B71E3" w:rsidRDefault="00CF11ED" w:rsidP="00CF11ED">
      <w:r w:rsidRPr="000B71E3">
        <w:t>This method shall support the URI query parameters specified in table 6.1.3.</w:t>
      </w:r>
      <w:r w:rsidR="00EE3C18" w:rsidRPr="000B71E3">
        <w:t>15</w:t>
      </w:r>
      <w:r w:rsidRPr="000B71E3">
        <w:t>.3.1-1.</w:t>
      </w:r>
    </w:p>
    <w:p w14:paraId="063E6B6F" w14:textId="77777777" w:rsidR="00CF11ED" w:rsidRPr="000B71E3" w:rsidRDefault="00CF11ED" w:rsidP="00CF11ED">
      <w:pPr>
        <w:pStyle w:val="TH"/>
        <w:rPr>
          <w:rFonts w:cs="Arial"/>
        </w:rPr>
      </w:pPr>
      <w:r w:rsidRPr="000B71E3">
        <w:t>Table 6.1.3.</w:t>
      </w:r>
      <w:r w:rsidR="00EE3C18" w:rsidRPr="000B71E3">
        <w:t>15</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14:paraId="20FC433B"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AC2870" w14:textId="77777777"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98237C" w14:textId="77777777"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961ADF" w14:textId="77777777"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91BA27" w14:textId="77777777"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9F152C" w14:textId="77777777" w:rsidR="00CF11ED" w:rsidRPr="000B71E3" w:rsidRDefault="00CF11ED" w:rsidP="00C71D6E">
            <w:pPr>
              <w:pStyle w:val="TAH"/>
            </w:pPr>
            <w:r w:rsidRPr="000B71E3">
              <w:t>Description</w:t>
            </w:r>
          </w:p>
        </w:tc>
      </w:tr>
      <w:tr w:rsidR="00CF11ED" w:rsidRPr="000B71E3" w14:paraId="7E1E7589"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BE6DC" w14:textId="77777777"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14:paraId="45C430C8" w14:textId="77777777"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14:paraId="12903E9A" w14:textId="77777777"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42BE5A89" w14:textId="77777777"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40347" w14:textId="77777777" w:rsidR="00CF11ED" w:rsidRPr="000B71E3" w:rsidRDefault="00CF11ED" w:rsidP="00C71D6E">
            <w:pPr>
              <w:pStyle w:val="TAL"/>
            </w:pPr>
          </w:p>
        </w:tc>
      </w:tr>
    </w:tbl>
    <w:p w14:paraId="718FF231" w14:textId="77777777" w:rsidR="00CF11ED" w:rsidRPr="000B71E3" w:rsidRDefault="00CF11ED" w:rsidP="00CF11ED"/>
    <w:p w14:paraId="3A4B3185" w14:textId="77777777"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14:paraId="71B78E8F" w14:textId="77777777" w:rsidR="00CF11ED" w:rsidRPr="000B71E3" w:rsidRDefault="00CF11ED" w:rsidP="00CF11ED">
      <w:pPr>
        <w:pStyle w:val="TH"/>
      </w:pPr>
      <w:r w:rsidRPr="000B71E3">
        <w:t>Table 6.1.3.</w:t>
      </w:r>
      <w:r w:rsidR="00EE3C18" w:rsidRPr="000B71E3">
        <w:t>15</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14:paraId="227C0BAD"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E4FC96" w14:textId="77777777"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BACB0D" w14:textId="77777777"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0C9348" w14:textId="77777777"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7AF7A9" w14:textId="77777777" w:rsidR="00CF11ED" w:rsidRPr="000B71E3" w:rsidRDefault="00CF11ED" w:rsidP="00C71D6E">
            <w:pPr>
              <w:pStyle w:val="TAH"/>
            </w:pPr>
            <w:r w:rsidRPr="000B71E3">
              <w:t>Description</w:t>
            </w:r>
          </w:p>
        </w:tc>
      </w:tr>
      <w:tr w:rsidR="00CF11ED" w:rsidRPr="000B71E3" w14:paraId="2257A34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D8BA4D" w14:textId="77777777"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46FD645" w14:textId="77777777"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7BD4AF" w14:textId="77777777"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9AF938" w14:textId="77777777" w:rsidR="00CF11ED" w:rsidRPr="000B71E3" w:rsidRDefault="00CF11ED" w:rsidP="00C71D6E">
            <w:pPr>
              <w:pStyle w:val="TAL"/>
            </w:pPr>
          </w:p>
        </w:tc>
      </w:tr>
    </w:tbl>
    <w:p w14:paraId="17207F2A" w14:textId="77777777" w:rsidR="00CF11ED" w:rsidRPr="000B71E3" w:rsidRDefault="00CF11ED" w:rsidP="00CF11ED"/>
    <w:p w14:paraId="54BB3EF4" w14:textId="77777777" w:rsidR="00CF11ED" w:rsidRPr="000B71E3" w:rsidRDefault="00CF11ED" w:rsidP="00CF11ED">
      <w:pPr>
        <w:pStyle w:val="TH"/>
      </w:pPr>
      <w:r w:rsidRPr="000B71E3">
        <w:lastRenderedPageBreak/>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14:paraId="609465D6"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B0888" w14:textId="77777777"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5B3326D7" w14:textId="77777777"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65F35A" w14:textId="77777777"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6359717" w14:textId="77777777" w:rsidR="00CF11ED" w:rsidRPr="000B71E3" w:rsidRDefault="00CF11ED" w:rsidP="00C71D6E">
            <w:pPr>
              <w:pStyle w:val="TAH"/>
            </w:pPr>
            <w:r w:rsidRPr="000B71E3">
              <w:t>Response</w:t>
            </w:r>
          </w:p>
          <w:p w14:paraId="30F22D91" w14:textId="77777777"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CACFD8" w14:textId="77777777" w:rsidR="00CF11ED" w:rsidRPr="000B71E3" w:rsidRDefault="00CF11ED" w:rsidP="00C71D6E">
            <w:pPr>
              <w:pStyle w:val="TAH"/>
            </w:pPr>
            <w:r w:rsidRPr="000B71E3">
              <w:t>Description</w:t>
            </w:r>
          </w:p>
        </w:tc>
      </w:tr>
      <w:tr w:rsidR="00CF11ED" w:rsidRPr="000B71E3" w14:paraId="4CA1E7A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3B0D0" w14:textId="77777777"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14:paraId="6672EEE1" w14:textId="77777777"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2432D57" w14:textId="77777777"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14:paraId="462F4942" w14:textId="77777777"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1A3CF9" w14:textId="77777777"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14:paraId="2D18A02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20C7F" w14:textId="77777777"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14:paraId="52E661DE"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B4553B1"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DA8A988" w14:textId="77777777"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7CA68A" w14:textId="77777777" w:rsidR="005E0337" w:rsidRDefault="005E0337" w:rsidP="005E0337">
            <w:pPr>
              <w:pStyle w:val="TAL"/>
            </w:pPr>
            <w:r w:rsidRPr="00B30A3C">
              <w:t>The "cause" attribute shall be set to the following application error:</w:t>
            </w:r>
          </w:p>
          <w:p w14:paraId="0B0DD7B3" w14:textId="77777777" w:rsidR="005E0337" w:rsidRPr="000B71E3" w:rsidRDefault="005E0337" w:rsidP="005E0337">
            <w:pPr>
              <w:pStyle w:val="TAL"/>
            </w:pPr>
            <w:r>
              <w:t>- DATA_NOT_FOUND</w:t>
            </w:r>
          </w:p>
        </w:tc>
      </w:tr>
      <w:tr w:rsidR="00CF11ED" w:rsidRPr="000B71E3" w14:paraId="30B32621"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4E5DD" w14:textId="77777777" w:rsidR="00CF11ED" w:rsidRPr="000B71E3" w:rsidRDefault="00CF11ED" w:rsidP="003D63AF">
            <w:pPr>
              <w:pStyle w:val="TAN"/>
            </w:pPr>
            <w:r w:rsidRPr="000B71E3">
              <w:t>NOTE:</w:t>
            </w:r>
            <w:r w:rsidR="000B71E3">
              <w:tab/>
            </w:r>
            <w:r w:rsidRPr="000B71E3">
              <w:t>In addition common data structures as listed in table 6.1.7-1 are supported.</w:t>
            </w:r>
          </w:p>
        </w:tc>
      </w:tr>
    </w:tbl>
    <w:p w14:paraId="63CA8778" w14:textId="77777777" w:rsidR="00CF11ED" w:rsidRPr="000B71E3" w:rsidRDefault="00CF11ED" w:rsidP="00CF11ED"/>
    <w:p w14:paraId="6BBBEB5F" w14:textId="77777777" w:rsidR="0096523E" w:rsidRPr="000B71E3" w:rsidRDefault="0096523E" w:rsidP="0096523E">
      <w:pPr>
        <w:pStyle w:val="Heading4"/>
      </w:pPr>
      <w:bookmarkStart w:id="222" w:name="_Toc20118680"/>
      <w:bookmarkEnd w:id="220"/>
      <w:r w:rsidRPr="000B71E3">
        <w:t>6.1.3.</w:t>
      </w:r>
      <w:r w:rsidR="00EE3C18" w:rsidRPr="000B71E3">
        <w:t>16</w:t>
      </w:r>
      <w:r w:rsidRPr="000B71E3">
        <w:tab/>
        <w:t>Resource: SharedDataSubscriptions</w:t>
      </w:r>
      <w:bookmarkEnd w:id="222"/>
    </w:p>
    <w:p w14:paraId="2341811E" w14:textId="77777777" w:rsidR="0096523E" w:rsidRPr="000B71E3" w:rsidRDefault="0096523E" w:rsidP="0096523E">
      <w:pPr>
        <w:pStyle w:val="Heading5"/>
      </w:pPr>
      <w:bookmarkStart w:id="223" w:name="_Toc20118681"/>
      <w:r w:rsidRPr="000B71E3">
        <w:t>6.1.3.</w:t>
      </w:r>
      <w:r w:rsidR="00EE3C18" w:rsidRPr="000B71E3">
        <w:t>16</w:t>
      </w:r>
      <w:r w:rsidRPr="000B71E3">
        <w:t>.1</w:t>
      </w:r>
      <w:r w:rsidRPr="000B71E3">
        <w:tab/>
        <w:t>Description</w:t>
      </w:r>
      <w:bookmarkEnd w:id="223"/>
    </w:p>
    <w:p w14:paraId="23031B11" w14:textId="77777777" w:rsidR="0096523E" w:rsidRPr="000B71E3" w:rsidRDefault="0096523E" w:rsidP="0096523E">
      <w:r w:rsidRPr="000B71E3">
        <w:t>This resource is used to represent subscriptions to notifications for shared data.</w:t>
      </w:r>
    </w:p>
    <w:p w14:paraId="4932135F" w14:textId="77777777" w:rsidR="0096523E" w:rsidRPr="000B71E3" w:rsidRDefault="0096523E" w:rsidP="0096523E">
      <w:pPr>
        <w:pStyle w:val="Heading5"/>
      </w:pPr>
      <w:bookmarkStart w:id="224" w:name="_Toc20118682"/>
      <w:r w:rsidRPr="000B71E3">
        <w:t>6.1.3.</w:t>
      </w:r>
      <w:r w:rsidR="00EE3C18" w:rsidRPr="000B71E3">
        <w:t>16</w:t>
      </w:r>
      <w:r w:rsidRPr="000B71E3">
        <w:t>.2</w:t>
      </w:r>
      <w:r w:rsidRPr="000B71E3">
        <w:tab/>
        <w:t>Resource Definition</w:t>
      </w:r>
      <w:bookmarkEnd w:id="224"/>
    </w:p>
    <w:p w14:paraId="211E0632" w14:textId="77777777" w:rsidR="0096523E" w:rsidRPr="000B71E3" w:rsidRDefault="0096523E" w:rsidP="0096523E">
      <w:r w:rsidRPr="000B71E3">
        <w:t>Resource URI: {apiRoot}/nudm-sdm/</w:t>
      </w:r>
      <w:r w:rsidR="00B3682C">
        <w:t>{apiVersion}</w:t>
      </w:r>
      <w:r w:rsidRPr="000B71E3">
        <w:t>/shared-data-subscriptions</w:t>
      </w:r>
    </w:p>
    <w:p w14:paraId="17E0681C" w14:textId="77777777"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14:paraId="1706B9A4" w14:textId="77777777"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787C705B"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0C7648"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22A0B8" w14:textId="77777777" w:rsidR="0096523E" w:rsidRPr="000B71E3" w:rsidRDefault="0096523E" w:rsidP="00C71D6E">
            <w:pPr>
              <w:pStyle w:val="TAH"/>
            </w:pPr>
            <w:r w:rsidRPr="000B71E3">
              <w:t>Definition</w:t>
            </w:r>
          </w:p>
        </w:tc>
      </w:tr>
      <w:tr w:rsidR="0096523E" w:rsidRPr="000B71E3" w14:paraId="4813465F"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8EF58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14DA9A"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4D1F0EBB"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7F913E"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3AC20" w14:textId="77777777" w:rsidR="008B2ECF" w:rsidRPr="000B71E3" w:rsidRDefault="008B2ECF" w:rsidP="00D133BB">
            <w:pPr>
              <w:pStyle w:val="TAL"/>
            </w:pPr>
            <w:r>
              <w:t xml:space="preserve">See </w:t>
            </w:r>
            <w:r w:rsidR="000647B6">
              <w:t>clause</w:t>
            </w:r>
            <w:r>
              <w:t> 6.1.1</w:t>
            </w:r>
          </w:p>
        </w:tc>
      </w:tr>
    </w:tbl>
    <w:p w14:paraId="3B85043C" w14:textId="77777777" w:rsidR="0096523E" w:rsidRPr="000B71E3" w:rsidRDefault="0096523E" w:rsidP="0096523E"/>
    <w:p w14:paraId="790045A3" w14:textId="77777777" w:rsidR="0096523E" w:rsidRPr="000B71E3" w:rsidRDefault="0096523E" w:rsidP="0096523E">
      <w:pPr>
        <w:pStyle w:val="Heading5"/>
      </w:pPr>
      <w:bookmarkStart w:id="225" w:name="_Toc20118683"/>
      <w:r w:rsidRPr="000B71E3">
        <w:t>6.1.3.</w:t>
      </w:r>
      <w:r w:rsidR="00EE3C18" w:rsidRPr="000B71E3">
        <w:t>16</w:t>
      </w:r>
      <w:r w:rsidRPr="000B71E3">
        <w:t>.3</w:t>
      </w:r>
      <w:r w:rsidRPr="000B71E3">
        <w:tab/>
        <w:t>Resource Standard Methods</w:t>
      </w:r>
      <w:bookmarkEnd w:id="225"/>
    </w:p>
    <w:p w14:paraId="1A7C883C" w14:textId="77777777" w:rsidR="0096523E" w:rsidRPr="000B71E3" w:rsidRDefault="0096523E" w:rsidP="0096523E">
      <w:pPr>
        <w:pStyle w:val="Heading6"/>
      </w:pPr>
      <w:bookmarkStart w:id="226" w:name="_Toc20118684"/>
      <w:r w:rsidRPr="000B71E3">
        <w:t>6.1.3.</w:t>
      </w:r>
      <w:r w:rsidR="00EE3C18" w:rsidRPr="000B71E3">
        <w:t>16</w:t>
      </w:r>
      <w:r w:rsidRPr="000B71E3">
        <w:t>.3.1</w:t>
      </w:r>
      <w:r w:rsidRPr="000B71E3">
        <w:tab/>
        <w:t>POST</w:t>
      </w:r>
      <w:bookmarkEnd w:id="226"/>
    </w:p>
    <w:p w14:paraId="36832FC1" w14:textId="77777777" w:rsidR="0096523E" w:rsidRPr="000B71E3" w:rsidRDefault="0096523E" w:rsidP="0096523E">
      <w:r w:rsidRPr="000B71E3">
        <w:t>This method shall support the URI query parameters specified in table 6.1.3.</w:t>
      </w:r>
      <w:r w:rsidR="00EE3C18" w:rsidRPr="000B71E3">
        <w:t>16</w:t>
      </w:r>
      <w:r w:rsidRPr="000B71E3">
        <w:t>.3.1-1.</w:t>
      </w:r>
    </w:p>
    <w:p w14:paraId="61CBBD4D" w14:textId="77777777" w:rsidR="0096523E" w:rsidRPr="000B71E3" w:rsidRDefault="0096523E" w:rsidP="0096523E">
      <w:pPr>
        <w:pStyle w:val="TH"/>
        <w:rPr>
          <w:rFonts w:cs="Arial"/>
        </w:rPr>
      </w:pPr>
      <w:r w:rsidRPr="000B71E3">
        <w:t>Table 6.1.3.</w:t>
      </w:r>
      <w:r w:rsidR="00EE3C18" w:rsidRPr="000B71E3">
        <w:t>16</w:t>
      </w:r>
      <w:r w:rsidRPr="000B71E3">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16DC8A8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A2A08"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B66CC"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C37D8D"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B42ABD"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D88E6C" w14:textId="77777777" w:rsidR="0096523E" w:rsidRPr="000B71E3" w:rsidRDefault="0096523E" w:rsidP="00C71D6E">
            <w:pPr>
              <w:pStyle w:val="TAH"/>
            </w:pPr>
            <w:r w:rsidRPr="000B71E3">
              <w:t>Description</w:t>
            </w:r>
          </w:p>
        </w:tc>
      </w:tr>
      <w:tr w:rsidR="0096523E" w:rsidRPr="000B71E3" w14:paraId="354756C8"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BBD103"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14E23C0"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DBE576A"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A2C4F1B"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3913C" w14:textId="77777777" w:rsidR="0096523E" w:rsidRPr="000B71E3" w:rsidRDefault="0096523E" w:rsidP="00C71D6E">
            <w:pPr>
              <w:pStyle w:val="TAL"/>
            </w:pPr>
          </w:p>
        </w:tc>
      </w:tr>
    </w:tbl>
    <w:p w14:paraId="0CD9020A" w14:textId="77777777" w:rsidR="0096523E" w:rsidRPr="000B71E3" w:rsidRDefault="0096523E" w:rsidP="0096523E"/>
    <w:p w14:paraId="7C2FEE44" w14:textId="77777777"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14:paraId="55D4AAD7" w14:textId="77777777" w:rsidR="0096523E" w:rsidRPr="000B71E3" w:rsidRDefault="0096523E" w:rsidP="0096523E">
      <w:pPr>
        <w:pStyle w:val="TH"/>
      </w:pPr>
      <w:r w:rsidRPr="000B71E3">
        <w:t>Table 6.1.3.</w:t>
      </w:r>
      <w:r w:rsidR="00EE3C18" w:rsidRPr="000B71E3">
        <w:t>16</w:t>
      </w:r>
      <w:r w:rsidRPr="000B71E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33C5FE0F"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AACD33"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8F0839"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3B65B9"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BA3D13" w14:textId="77777777" w:rsidR="0096523E" w:rsidRPr="000B71E3" w:rsidRDefault="0096523E" w:rsidP="00C71D6E">
            <w:pPr>
              <w:pStyle w:val="TAH"/>
            </w:pPr>
            <w:r w:rsidRPr="000B71E3">
              <w:t>Description</w:t>
            </w:r>
          </w:p>
        </w:tc>
      </w:tr>
      <w:tr w:rsidR="0096523E" w:rsidRPr="000B71E3" w14:paraId="3FA08D6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B05E8A" w14:textId="77777777"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227ACDA" w14:textId="77777777"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71EDD12" w14:textId="77777777"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613C606" w14:textId="77777777" w:rsidR="0096523E" w:rsidRPr="000B71E3" w:rsidRDefault="0096523E" w:rsidP="00C71D6E">
            <w:pPr>
              <w:pStyle w:val="TAL"/>
            </w:pPr>
            <w:r w:rsidRPr="000B71E3">
              <w:t>The subscription that is to be created.</w:t>
            </w:r>
          </w:p>
        </w:tc>
      </w:tr>
    </w:tbl>
    <w:p w14:paraId="0D5E5FC0" w14:textId="77777777" w:rsidR="0096523E" w:rsidRPr="000B71E3" w:rsidRDefault="0096523E" w:rsidP="0096523E"/>
    <w:p w14:paraId="788BF15C" w14:textId="77777777"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14:paraId="1BC7154C"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B7417F"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86E58"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8DEB34" w14:textId="77777777"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E84FD70" w14:textId="77777777" w:rsidR="0096523E" w:rsidRPr="000B71E3" w:rsidRDefault="0096523E" w:rsidP="00C71D6E">
            <w:pPr>
              <w:pStyle w:val="TAH"/>
            </w:pPr>
            <w:r w:rsidRPr="000B71E3">
              <w:t>Response</w:t>
            </w:r>
          </w:p>
          <w:p w14:paraId="6EFB7977" w14:textId="77777777"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06FCAE2" w14:textId="77777777" w:rsidR="0096523E" w:rsidRPr="000B71E3" w:rsidRDefault="0096523E" w:rsidP="00C71D6E">
            <w:pPr>
              <w:pStyle w:val="TAH"/>
            </w:pPr>
            <w:r w:rsidRPr="000B71E3">
              <w:t>Description</w:t>
            </w:r>
          </w:p>
        </w:tc>
      </w:tr>
      <w:tr w:rsidR="0096523E" w:rsidRPr="000B71E3" w14:paraId="3EB0744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8CC3E" w14:textId="77777777"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E1032DF" w14:textId="77777777"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E7C98BC" w14:textId="77777777"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CFC4ABA" w14:textId="77777777"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CB80AA" w14:textId="77777777" w:rsidR="0096523E" w:rsidRPr="000B71E3" w:rsidRDefault="0096523E" w:rsidP="00C71D6E">
            <w:pPr>
              <w:pStyle w:val="TAL"/>
            </w:pPr>
            <w:r w:rsidRPr="000B71E3">
              <w:t>Upon success, a response body containing a representation of the created Individual subscription resource shall be returned.</w:t>
            </w:r>
          </w:p>
          <w:p w14:paraId="3B13AAFD" w14:textId="77777777" w:rsidR="0096523E" w:rsidRPr="000B71E3" w:rsidRDefault="0096523E" w:rsidP="00C71D6E">
            <w:pPr>
              <w:pStyle w:val="TAL"/>
            </w:pPr>
          </w:p>
          <w:p w14:paraId="7C936C58" w14:textId="77777777"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14:paraId="377C54DE"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6917C4" w14:textId="77777777"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64C1837B"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EDDF83F"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4897EAC" w14:textId="77777777"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9CD7B01" w14:textId="77777777" w:rsidR="005E0337" w:rsidRPr="00767F6E" w:rsidRDefault="005E0337" w:rsidP="005E0337">
            <w:pPr>
              <w:pStyle w:val="TAL"/>
              <w:rPr>
                <w:lang w:eastAsia="zh-CN"/>
              </w:rPr>
            </w:pPr>
            <w:r w:rsidRPr="00767F6E">
              <w:rPr>
                <w:lang w:eastAsia="zh-CN"/>
              </w:rPr>
              <w:t>The "cause" attribute shall be set to the following application error:</w:t>
            </w:r>
          </w:p>
          <w:p w14:paraId="1AF4AC22" w14:textId="77777777" w:rsidR="005E0337" w:rsidRPr="000B71E3" w:rsidRDefault="005E0337" w:rsidP="005E0337">
            <w:pPr>
              <w:pStyle w:val="TAL"/>
            </w:pPr>
            <w:r w:rsidRPr="00767F6E">
              <w:rPr>
                <w:lang w:eastAsia="zh-CN"/>
              </w:rPr>
              <w:t>- UNSUPPORTED_RESOURCE_URI</w:t>
            </w:r>
          </w:p>
        </w:tc>
      </w:tr>
      <w:tr w:rsidR="0096523E" w:rsidRPr="000B71E3" w14:paraId="56786F4D"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D08B30"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6552C605" w14:textId="77777777"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14:paraId="3383A0FB" w14:textId="77777777" w:rsidR="0096523E" w:rsidRPr="000B71E3" w:rsidRDefault="0096523E" w:rsidP="0096523E">
      <w:pPr>
        <w:pStyle w:val="Heading4"/>
      </w:pPr>
      <w:bookmarkStart w:id="227" w:name="_Toc20118685"/>
      <w:r w:rsidRPr="000B71E3">
        <w:t>6.1.3.</w:t>
      </w:r>
      <w:r w:rsidR="00EE3C18" w:rsidRPr="000B71E3">
        <w:t>17</w:t>
      </w:r>
      <w:r w:rsidRPr="000B71E3">
        <w:tab/>
        <w:t>Resource: Individual subscription</w:t>
      </w:r>
      <w:bookmarkEnd w:id="227"/>
    </w:p>
    <w:p w14:paraId="5BC39DFD" w14:textId="77777777" w:rsidR="0096523E" w:rsidRPr="000B71E3" w:rsidRDefault="0096523E" w:rsidP="0096523E">
      <w:pPr>
        <w:pStyle w:val="Heading5"/>
      </w:pPr>
      <w:bookmarkStart w:id="228" w:name="_Toc20118686"/>
      <w:r w:rsidRPr="000B71E3">
        <w:t>6.1.3.</w:t>
      </w:r>
      <w:r w:rsidR="00EE3C18" w:rsidRPr="000B71E3">
        <w:t>17</w:t>
      </w:r>
      <w:r w:rsidRPr="000B71E3">
        <w:t>.1</w:t>
      </w:r>
      <w:r w:rsidRPr="000B71E3">
        <w:tab/>
        <w:t>Description</w:t>
      </w:r>
      <w:bookmarkEnd w:id="228"/>
    </w:p>
    <w:p w14:paraId="7A90E6D2" w14:textId="77777777" w:rsidR="0096523E" w:rsidRPr="000B71E3" w:rsidRDefault="0096523E" w:rsidP="0096523E">
      <w:r w:rsidRPr="000B71E3">
        <w:t>This resource is used to represent an individual subscription to notifications for shared data.</w:t>
      </w:r>
    </w:p>
    <w:p w14:paraId="23F4066B" w14:textId="77777777" w:rsidR="0096523E" w:rsidRPr="000B71E3" w:rsidRDefault="0096523E" w:rsidP="0096523E">
      <w:pPr>
        <w:pStyle w:val="Heading5"/>
      </w:pPr>
      <w:bookmarkStart w:id="229" w:name="_Toc20118687"/>
      <w:r w:rsidRPr="000B71E3">
        <w:t>6.1.3.</w:t>
      </w:r>
      <w:r w:rsidR="00EE3C18" w:rsidRPr="000B71E3">
        <w:t>17</w:t>
      </w:r>
      <w:r w:rsidRPr="000B71E3">
        <w:t>.2</w:t>
      </w:r>
      <w:r w:rsidRPr="000B71E3">
        <w:tab/>
        <w:t>Resource Definition</w:t>
      </w:r>
      <w:bookmarkEnd w:id="229"/>
    </w:p>
    <w:p w14:paraId="63A701B9" w14:textId="77777777" w:rsidR="0096523E" w:rsidRPr="000B71E3" w:rsidRDefault="0096523E" w:rsidP="0096523E">
      <w:r w:rsidRPr="000B71E3">
        <w:t>Resource URI: {apiRoot}/nudm-sdm/</w:t>
      </w:r>
      <w:r w:rsidR="00B3682C">
        <w:t>{apiVersion}</w:t>
      </w:r>
      <w:r w:rsidRPr="000B71E3">
        <w:t>/shared-data-subscriptions/{subscriptionId}</w:t>
      </w:r>
    </w:p>
    <w:p w14:paraId="18FA01A8" w14:textId="77777777"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14:paraId="4A1E4FA4" w14:textId="77777777"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511BD035"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E2169B"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9EB7D" w14:textId="77777777" w:rsidR="0096523E" w:rsidRPr="000B71E3" w:rsidRDefault="0096523E" w:rsidP="00C71D6E">
            <w:pPr>
              <w:pStyle w:val="TAH"/>
            </w:pPr>
            <w:r w:rsidRPr="000B71E3">
              <w:t>Definition</w:t>
            </w:r>
          </w:p>
        </w:tc>
      </w:tr>
      <w:tr w:rsidR="0096523E" w:rsidRPr="000B71E3" w14:paraId="60E84F51"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30F6B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8D9DB6"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5F8B4217"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4B37CE8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FB3E21" w14:textId="77777777" w:rsidR="008B2ECF" w:rsidRPr="000B71E3" w:rsidRDefault="008B2ECF" w:rsidP="00D133BB">
            <w:pPr>
              <w:pStyle w:val="TAL"/>
            </w:pPr>
            <w:r>
              <w:t xml:space="preserve">See </w:t>
            </w:r>
            <w:r w:rsidR="000647B6">
              <w:t>clause</w:t>
            </w:r>
            <w:r>
              <w:t> 6.1.1</w:t>
            </w:r>
          </w:p>
        </w:tc>
      </w:tr>
      <w:tr w:rsidR="0096523E" w:rsidRPr="000B71E3" w14:paraId="38F5AA3C"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14:paraId="7C735ED8" w14:textId="77777777"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0A7349" w14:textId="77777777"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14:paraId="43909D3C" w14:textId="77777777" w:rsidR="0096523E" w:rsidRPr="000B71E3" w:rsidRDefault="0096523E" w:rsidP="0096523E"/>
    <w:p w14:paraId="1DECCDAE" w14:textId="77777777" w:rsidR="0096523E" w:rsidRPr="000B71E3" w:rsidRDefault="0096523E" w:rsidP="0096523E">
      <w:pPr>
        <w:pStyle w:val="Heading5"/>
      </w:pPr>
      <w:bookmarkStart w:id="230" w:name="_Toc20118688"/>
      <w:r w:rsidRPr="000B71E3">
        <w:t>6.1.3.</w:t>
      </w:r>
      <w:r w:rsidR="00EE3C18" w:rsidRPr="000B71E3">
        <w:t>17</w:t>
      </w:r>
      <w:r w:rsidRPr="000B71E3">
        <w:t>.3</w:t>
      </w:r>
      <w:r w:rsidRPr="000B71E3">
        <w:tab/>
        <w:t>Resource Standard Methods</w:t>
      </w:r>
      <w:bookmarkEnd w:id="230"/>
    </w:p>
    <w:p w14:paraId="209B5F9C" w14:textId="77777777" w:rsidR="0096523E" w:rsidRPr="000B71E3" w:rsidRDefault="0096523E" w:rsidP="0096523E">
      <w:pPr>
        <w:pStyle w:val="Heading6"/>
      </w:pPr>
      <w:bookmarkStart w:id="231" w:name="_Toc20118689"/>
      <w:r w:rsidRPr="000B71E3">
        <w:t>6.1.3.</w:t>
      </w:r>
      <w:r w:rsidR="00EE3C18" w:rsidRPr="000B71E3">
        <w:t>17</w:t>
      </w:r>
      <w:r w:rsidRPr="000B71E3">
        <w:t>.3.1</w:t>
      </w:r>
      <w:r w:rsidRPr="000B71E3">
        <w:tab/>
        <w:t>DELETE</w:t>
      </w:r>
      <w:bookmarkEnd w:id="231"/>
    </w:p>
    <w:p w14:paraId="03AF9D85" w14:textId="77777777" w:rsidR="0096523E" w:rsidRPr="000B71E3" w:rsidRDefault="0096523E" w:rsidP="0096523E">
      <w:r w:rsidRPr="000B71E3">
        <w:t>This method shall support the URI query parameters specified in table 6.1.3.</w:t>
      </w:r>
      <w:r w:rsidR="00EE3C18" w:rsidRPr="000B71E3">
        <w:t>17</w:t>
      </w:r>
      <w:r w:rsidRPr="000B71E3">
        <w:t>.3.1-1.</w:t>
      </w:r>
    </w:p>
    <w:p w14:paraId="033AB37D" w14:textId="77777777" w:rsidR="0096523E" w:rsidRPr="000B71E3" w:rsidRDefault="0096523E" w:rsidP="0096523E">
      <w:pPr>
        <w:pStyle w:val="TH"/>
        <w:rPr>
          <w:rFonts w:cs="Arial"/>
        </w:rPr>
      </w:pPr>
      <w:r w:rsidRPr="000B71E3">
        <w:t>Table 6.1.3.</w:t>
      </w:r>
      <w:r w:rsidR="00EE3C18" w:rsidRPr="000B71E3">
        <w:t>17</w:t>
      </w:r>
      <w:r w:rsidRPr="000B71E3">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60B4E63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04706A"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598095"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A69818"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257A88"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DDA7485" w14:textId="77777777" w:rsidR="0096523E" w:rsidRPr="000B71E3" w:rsidRDefault="0096523E" w:rsidP="00C71D6E">
            <w:pPr>
              <w:pStyle w:val="TAH"/>
            </w:pPr>
            <w:r w:rsidRPr="000B71E3">
              <w:t>Description</w:t>
            </w:r>
          </w:p>
        </w:tc>
      </w:tr>
      <w:tr w:rsidR="0096523E" w:rsidRPr="000B71E3" w14:paraId="32BF4BF3"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F1766C"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858D2EB"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2A0585E"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C6ABD34"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5E9506E" w14:textId="77777777" w:rsidR="0096523E" w:rsidRPr="000B71E3" w:rsidRDefault="0096523E" w:rsidP="00C71D6E">
            <w:pPr>
              <w:pStyle w:val="TAL"/>
            </w:pPr>
          </w:p>
        </w:tc>
      </w:tr>
    </w:tbl>
    <w:p w14:paraId="6FD187C2" w14:textId="77777777" w:rsidR="0096523E" w:rsidRPr="000B71E3" w:rsidRDefault="0096523E" w:rsidP="0096523E"/>
    <w:p w14:paraId="54521F8D" w14:textId="77777777"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14:paraId="6D914AA6" w14:textId="77777777" w:rsidR="0096523E" w:rsidRPr="000B71E3" w:rsidRDefault="0096523E" w:rsidP="0096523E">
      <w:pPr>
        <w:pStyle w:val="TH"/>
      </w:pPr>
      <w:r w:rsidRPr="000B71E3">
        <w:t>Table 6.1.3.</w:t>
      </w:r>
      <w:r w:rsidR="00EE3C18" w:rsidRPr="000B71E3">
        <w:t>17</w:t>
      </w:r>
      <w:r w:rsidRPr="000B71E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2D411C66"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E9A7C1"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3D59538"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3CA53CC"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3FD7368" w14:textId="77777777" w:rsidR="0096523E" w:rsidRPr="000B71E3" w:rsidRDefault="0096523E" w:rsidP="00C71D6E">
            <w:pPr>
              <w:pStyle w:val="TAH"/>
            </w:pPr>
            <w:r w:rsidRPr="000B71E3">
              <w:t>Description</w:t>
            </w:r>
          </w:p>
        </w:tc>
      </w:tr>
      <w:tr w:rsidR="0096523E" w:rsidRPr="000B71E3" w14:paraId="2A1AD0F4"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EB30B3" w14:textId="77777777"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AB80CFC" w14:textId="77777777"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D6DDBD" w14:textId="77777777"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056C5C" w14:textId="77777777" w:rsidR="0096523E" w:rsidRPr="000B71E3" w:rsidRDefault="0096523E" w:rsidP="00C71D6E">
            <w:pPr>
              <w:pStyle w:val="TAL"/>
            </w:pPr>
            <w:r w:rsidRPr="000B71E3">
              <w:t>The request body shall be empty.</w:t>
            </w:r>
          </w:p>
        </w:tc>
      </w:tr>
    </w:tbl>
    <w:p w14:paraId="61CED7B6" w14:textId="77777777" w:rsidR="0096523E" w:rsidRPr="000B71E3" w:rsidRDefault="0096523E" w:rsidP="0096523E"/>
    <w:p w14:paraId="57364E5D" w14:textId="77777777"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14:paraId="65F09196"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69192E"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F7D9EC"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6FEEE7" w14:textId="77777777"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2CE84A" w14:textId="77777777" w:rsidR="0096523E" w:rsidRPr="000B71E3" w:rsidRDefault="0096523E" w:rsidP="00C71D6E">
            <w:pPr>
              <w:pStyle w:val="TAH"/>
            </w:pPr>
            <w:r w:rsidRPr="000B71E3">
              <w:t>Response</w:t>
            </w:r>
          </w:p>
          <w:p w14:paraId="74D82696" w14:textId="77777777"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4D422E" w14:textId="77777777" w:rsidR="0096523E" w:rsidRPr="000B71E3" w:rsidRDefault="0096523E" w:rsidP="00C71D6E">
            <w:pPr>
              <w:pStyle w:val="TAH"/>
            </w:pPr>
            <w:r w:rsidRPr="000B71E3">
              <w:t>Description</w:t>
            </w:r>
          </w:p>
        </w:tc>
      </w:tr>
      <w:tr w:rsidR="0096523E" w:rsidRPr="000B71E3" w14:paraId="71624DB2"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E0E25" w14:textId="77777777"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B417571" w14:textId="77777777"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14:paraId="694314EA" w14:textId="77777777"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14:paraId="4D863CEF" w14:textId="77777777"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DC7431" w14:textId="77777777" w:rsidR="0096523E" w:rsidRPr="000B71E3" w:rsidRDefault="0096523E" w:rsidP="00C71D6E">
            <w:pPr>
              <w:pStyle w:val="TAL"/>
            </w:pPr>
            <w:r w:rsidRPr="000B71E3">
              <w:t>Upon success, an empty response body shall be returned.</w:t>
            </w:r>
          </w:p>
        </w:tc>
      </w:tr>
      <w:tr w:rsidR="0096523E" w:rsidRPr="000B71E3" w14:paraId="6578063A" w14:textId="77777777"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4B93F5"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4893D24F" w14:textId="77777777" w:rsidR="0096523E" w:rsidRPr="000B71E3" w:rsidRDefault="0096523E" w:rsidP="0096523E"/>
    <w:p w14:paraId="69F80879" w14:textId="77777777" w:rsidR="00DB1115" w:rsidRPr="000B71E3" w:rsidRDefault="00DB1115" w:rsidP="00DB1115">
      <w:pPr>
        <w:pStyle w:val="Heading6"/>
      </w:pPr>
      <w:bookmarkStart w:id="232" w:name="_Toc20118690"/>
      <w:r w:rsidRPr="000B71E3">
        <w:t>6.1.3.</w:t>
      </w:r>
      <w:r>
        <w:t>17</w:t>
      </w:r>
      <w:r w:rsidRPr="000B71E3">
        <w:t>.3.</w:t>
      </w:r>
      <w:r>
        <w:t>2</w:t>
      </w:r>
      <w:r w:rsidRPr="000B71E3">
        <w:tab/>
      </w:r>
      <w:r>
        <w:t>PATCH</w:t>
      </w:r>
      <w:bookmarkEnd w:id="232"/>
    </w:p>
    <w:p w14:paraId="6B69F9BF" w14:textId="77777777" w:rsidR="00DB1115" w:rsidRPr="000B71E3" w:rsidRDefault="00DB1115" w:rsidP="00DB1115">
      <w:r w:rsidRPr="000B71E3">
        <w:t>This method shall support the URI query parameters specified in table 6.1.3.</w:t>
      </w:r>
      <w:r>
        <w:t>17</w:t>
      </w:r>
      <w:r w:rsidRPr="000B71E3">
        <w:t>.3.</w:t>
      </w:r>
      <w:r>
        <w:t>2</w:t>
      </w:r>
      <w:r w:rsidRPr="000B71E3">
        <w:t>-1.</w:t>
      </w:r>
    </w:p>
    <w:p w14:paraId="5B9F14E3" w14:textId="77777777" w:rsidR="00DB1115" w:rsidRPr="000B71E3" w:rsidRDefault="00DB1115" w:rsidP="00DB1115">
      <w:pPr>
        <w:pStyle w:val="TH"/>
        <w:rPr>
          <w:rFonts w:cs="Arial"/>
        </w:rPr>
      </w:pPr>
      <w:r w:rsidRPr="000B71E3">
        <w:t>Table 6.1.3.</w:t>
      </w:r>
      <w:r>
        <w:t>17</w:t>
      </w:r>
      <w:r w:rsidRPr="000B71E3">
        <w:t>.3.</w:t>
      </w:r>
      <w:r>
        <w:t>2</w:t>
      </w:r>
      <w:r w:rsidRPr="000B71E3">
        <w:t xml:space="preserve">-1: URI query parameters supported by the </w:t>
      </w:r>
      <w:r>
        <w:t>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025B27AA"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F13617"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B4B9DE"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B4540"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AC981F"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549816" w14:textId="77777777" w:rsidR="00DB1115" w:rsidRPr="000B71E3" w:rsidRDefault="00DB1115" w:rsidP="00F4213F">
            <w:pPr>
              <w:pStyle w:val="TAH"/>
            </w:pPr>
            <w:r w:rsidRPr="000B71E3">
              <w:t>Description</w:t>
            </w:r>
          </w:p>
        </w:tc>
      </w:tr>
      <w:tr w:rsidR="00DB1115" w:rsidRPr="000B71E3" w14:paraId="1030CC70"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D438D"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DE58229"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8BF4087"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6C1B4884"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9E91C" w14:textId="77777777" w:rsidR="00DB1115" w:rsidRPr="000B71E3" w:rsidRDefault="00DB1115" w:rsidP="00F4213F">
            <w:pPr>
              <w:pStyle w:val="TAL"/>
            </w:pPr>
          </w:p>
        </w:tc>
      </w:tr>
    </w:tbl>
    <w:p w14:paraId="3B1FA281" w14:textId="77777777" w:rsidR="00DB1115" w:rsidRPr="000B71E3" w:rsidRDefault="00DB1115" w:rsidP="00DB1115"/>
    <w:p w14:paraId="47AA0315" w14:textId="77777777" w:rsidR="00DB1115" w:rsidRPr="000B71E3" w:rsidRDefault="00DB1115" w:rsidP="00DB1115">
      <w:r w:rsidRPr="000B71E3">
        <w:t>This method shall support the request data structures specified in table 6.1.3.</w:t>
      </w:r>
      <w:r>
        <w:t>17</w:t>
      </w:r>
      <w:r w:rsidRPr="000B71E3">
        <w:t>.3.</w:t>
      </w:r>
      <w:r>
        <w:t>2</w:t>
      </w:r>
      <w:r w:rsidRPr="000B71E3">
        <w:t>-2 and the response data structures and response codes specified in table 6.1.3.</w:t>
      </w:r>
      <w:r>
        <w:t>17</w:t>
      </w:r>
      <w:r w:rsidRPr="000B71E3">
        <w:t>.3.</w:t>
      </w:r>
      <w:r>
        <w:t>2</w:t>
      </w:r>
      <w:r w:rsidRPr="000B71E3">
        <w:t>-3.</w:t>
      </w:r>
    </w:p>
    <w:p w14:paraId="60451CC3" w14:textId="77777777" w:rsidR="00DB1115" w:rsidRPr="000B71E3" w:rsidRDefault="00DB1115" w:rsidP="00DB1115">
      <w:pPr>
        <w:pStyle w:val="TH"/>
      </w:pPr>
      <w:r w:rsidRPr="000B71E3">
        <w:t>Table 6.1.3.</w:t>
      </w:r>
      <w:r>
        <w:t>17</w:t>
      </w:r>
      <w:r w:rsidRPr="000B71E3">
        <w:t>.3.</w:t>
      </w:r>
      <w:r>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38EFD651"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6D406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4C87E9"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06BCF9"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8C99A9" w14:textId="77777777" w:rsidR="00DB1115" w:rsidRPr="000B71E3" w:rsidRDefault="00DB1115" w:rsidP="00F4213F">
            <w:pPr>
              <w:pStyle w:val="TAH"/>
            </w:pPr>
            <w:r w:rsidRPr="000B71E3">
              <w:t>Description</w:t>
            </w:r>
          </w:p>
        </w:tc>
      </w:tr>
      <w:tr w:rsidR="00DB1115" w:rsidRPr="000B71E3" w14:paraId="386DB8D9"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FDA6E2"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14F8148E"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C394702"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65CCC7" w14:textId="77777777" w:rsidR="00DB1115" w:rsidRPr="000B71E3" w:rsidRDefault="00DB1115" w:rsidP="00F4213F">
            <w:pPr>
              <w:pStyle w:val="TAL"/>
            </w:pPr>
            <w:r w:rsidRPr="000B71E3">
              <w:t>Th</w:t>
            </w:r>
            <w:r>
              <w:t>e modification Instruction</w:t>
            </w:r>
          </w:p>
        </w:tc>
      </w:tr>
    </w:tbl>
    <w:p w14:paraId="64592C67" w14:textId="77777777" w:rsidR="00DB1115" w:rsidRPr="000B71E3" w:rsidRDefault="00DB1115" w:rsidP="00DB1115"/>
    <w:p w14:paraId="4C0967E0" w14:textId="77777777" w:rsidR="00DB1115" w:rsidRPr="000B71E3" w:rsidRDefault="00DB1115" w:rsidP="00DB1115">
      <w:pPr>
        <w:pStyle w:val="TH"/>
      </w:pPr>
      <w:r w:rsidRPr="000B71E3">
        <w:t>Table 6.1.3.</w:t>
      </w:r>
      <w:r>
        <w:t>17</w:t>
      </w:r>
      <w:r w:rsidRPr="000B71E3">
        <w:t>.3.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1C5C4C4C"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E2CAE7"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EC12E"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5E392"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E48140E" w14:textId="77777777" w:rsidR="00DB1115" w:rsidRPr="000B71E3" w:rsidRDefault="00DB1115" w:rsidP="00F4213F">
            <w:pPr>
              <w:pStyle w:val="TAH"/>
            </w:pPr>
            <w:r w:rsidRPr="000B71E3">
              <w:t>Response</w:t>
            </w:r>
          </w:p>
          <w:p w14:paraId="0E3649E3"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BD330D" w14:textId="77777777" w:rsidR="00DB1115" w:rsidRPr="000B71E3" w:rsidRDefault="00DB1115" w:rsidP="00F4213F">
            <w:pPr>
              <w:pStyle w:val="TAH"/>
            </w:pPr>
            <w:r w:rsidRPr="000B71E3">
              <w:t>Description</w:t>
            </w:r>
          </w:p>
        </w:tc>
      </w:tr>
      <w:tr w:rsidR="00DB1115" w:rsidRPr="000B71E3" w14:paraId="7BAF6253"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E7B988"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23C5598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508F9BE"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2461DC78"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53B764"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6C79BFAC"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BF2AE"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15BB07BF" w14:textId="77777777" w:rsidR="00DB1115" w:rsidRPr="000B71E3" w:rsidRDefault="00DB1115" w:rsidP="00DB1115"/>
    <w:p w14:paraId="4324F158" w14:textId="77777777" w:rsidR="00B95347" w:rsidRPr="000B71E3" w:rsidRDefault="00B95347" w:rsidP="00B95347">
      <w:pPr>
        <w:pStyle w:val="Heading4"/>
      </w:pPr>
      <w:bookmarkStart w:id="233" w:name="_Toc20118691"/>
      <w:r w:rsidRPr="000B71E3">
        <w:t>6.1.3.</w:t>
      </w:r>
      <w:r w:rsidR="000C2555">
        <w:t>18</w:t>
      </w:r>
      <w:r w:rsidRPr="000B71E3">
        <w:tab/>
        <w:t>Resource: UeContextInSm</w:t>
      </w:r>
      <w:r>
        <w:t>s</w:t>
      </w:r>
      <w:r w:rsidRPr="000B71E3">
        <w:t>fData</w:t>
      </w:r>
      <w:bookmarkEnd w:id="233"/>
    </w:p>
    <w:p w14:paraId="7B4B9754" w14:textId="77777777" w:rsidR="00B95347" w:rsidRPr="000B71E3" w:rsidRDefault="00B95347" w:rsidP="00B95347">
      <w:pPr>
        <w:pStyle w:val="Heading5"/>
      </w:pPr>
      <w:bookmarkStart w:id="234" w:name="_Toc20118692"/>
      <w:r w:rsidRPr="000B71E3">
        <w:t>6.1.3.</w:t>
      </w:r>
      <w:r w:rsidR="000C2555">
        <w:t>18</w:t>
      </w:r>
      <w:r w:rsidRPr="000B71E3">
        <w:t>.1</w:t>
      </w:r>
      <w:r w:rsidRPr="000B71E3">
        <w:tab/>
        <w:t>Description</w:t>
      </w:r>
      <w:bookmarkEnd w:id="234"/>
    </w:p>
    <w:p w14:paraId="1DF973F8" w14:textId="77777777" w:rsidR="00B95347" w:rsidRPr="000B71E3" w:rsidRDefault="00B95347" w:rsidP="00B95347">
      <w:r w:rsidRPr="000B71E3">
        <w:t>This resource represents the allocated SM</w:t>
      </w:r>
      <w:r>
        <w:t>S</w:t>
      </w:r>
      <w:r w:rsidRPr="000B71E3">
        <w:t>Fs for a SUPI.</w:t>
      </w:r>
    </w:p>
    <w:p w14:paraId="05E2ADB7" w14:textId="77777777" w:rsidR="00B95347" w:rsidRPr="000B71E3" w:rsidRDefault="00B95347" w:rsidP="00B95347">
      <w:pPr>
        <w:pStyle w:val="Heading5"/>
      </w:pPr>
      <w:bookmarkStart w:id="235" w:name="_Toc20118693"/>
      <w:r w:rsidRPr="000B71E3">
        <w:t>6.1.3.</w:t>
      </w:r>
      <w:r w:rsidR="000C2555">
        <w:t>18</w:t>
      </w:r>
      <w:r w:rsidRPr="000B71E3">
        <w:t>.2</w:t>
      </w:r>
      <w:r w:rsidRPr="000B71E3">
        <w:tab/>
        <w:t>Resource Definition</w:t>
      </w:r>
      <w:bookmarkEnd w:id="235"/>
    </w:p>
    <w:p w14:paraId="642EF6EE" w14:textId="77777777" w:rsidR="00B95347" w:rsidRPr="000B71E3" w:rsidRDefault="00B95347" w:rsidP="00B95347">
      <w:r w:rsidRPr="000B71E3">
        <w:t>Resource URI: {apiRoot}/nudm-sdm/</w:t>
      </w:r>
      <w:r w:rsidR="00B3682C">
        <w:t>{apiVersion}</w:t>
      </w:r>
      <w:r w:rsidRPr="000B71E3">
        <w:t>/{supi}/ue-context-in-sm</w:t>
      </w:r>
      <w:r>
        <w:t>s</w:t>
      </w:r>
      <w:r w:rsidRPr="000B71E3">
        <w:t>f-data</w:t>
      </w:r>
    </w:p>
    <w:p w14:paraId="78C4042A" w14:textId="77777777"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14:paraId="12E0BB31" w14:textId="77777777"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14:paraId="40F62121"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7A0B0F" w14:textId="77777777"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072A7F" w14:textId="77777777" w:rsidR="00B95347" w:rsidRPr="000B71E3" w:rsidRDefault="00B95347" w:rsidP="00095395">
            <w:pPr>
              <w:pStyle w:val="TAH"/>
            </w:pPr>
            <w:r w:rsidRPr="000B71E3">
              <w:t>Definition</w:t>
            </w:r>
          </w:p>
        </w:tc>
      </w:tr>
      <w:tr w:rsidR="00B95347" w:rsidRPr="000B71E3" w14:paraId="48D157C7"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61C468" w14:textId="77777777"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AB8A651" w14:textId="77777777" w:rsidR="00B95347" w:rsidRPr="000B71E3" w:rsidRDefault="00B95347" w:rsidP="00095395">
            <w:pPr>
              <w:pStyle w:val="TAL"/>
            </w:pPr>
            <w:r w:rsidRPr="000B71E3">
              <w:t xml:space="preserve">See </w:t>
            </w:r>
            <w:r w:rsidR="000647B6">
              <w:t>clause</w:t>
            </w:r>
            <w:r w:rsidRPr="000B71E3">
              <w:rPr>
                <w:lang w:val="en-US" w:eastAsia="zh-CN"/>
              </w:rPr>
              <w:t> </w:t>
            </w:r>
            <w:r w:rsidRPr="000B71E3">
              <w:t>6.1.1</w:t>
            </w:r>
          </w:p>
        </w:tc>
      </w:tr>
      <w:tr w:rsidR="008B2ECF" w:rsidRPr="000B71E3" w14:paraId="24E525CB"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2214BC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264ED01" w14:textId="77777777" w:rsidR="008B2ECF" w:rsidRPr="000B71E3" w:rsidRDefault="008B2ECF" w:rsidP="00D133BB">
            <w:pPr>
              <w:pStyle w:val="TAL"/>
            </w:pPr>
            <w:r>
              <w:t xml:space="preserve">See </w:t>
            </w:r>
            <w:r w:rsidR="000647B6">
              <w:t>clause</w:t>
            </w:r>
            <w:r>
              <w:t> 6.1.1</w:t>
            </w:r>
          </w:p>
        </w:tc>
      </w:tr>
      <w:tr w:rsidR="00B95347" w:rsidRPr="000B71E3" w14:paraId="588E6592"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14:paraId="05E79BEA" w14:textId="77777777"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21551835" w14:textId="77777777"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14:paraId="69DB7458" w14:textId="77777777" w:rsidR="00B95347" w:rsidRPr="000B71E3" w:rsidRDefault="00B95347" w:rsidP="00B95347"/>
    <w:p w14:paraId="230B39CC" w14:textId="77777777" w:rsidR="00B95347" w:rsidRPr="000B71E3" w:rsidRDefault="00B95347" w:rsidP="00B95347">
      <w:pPr>
        <w:pStyle w:val="Heading5"/>
      </w:pPr>
      <w:bookmarkStart w:id="236" w:name="_Toc20118694"/>
      <w:r w:rsidRPr="000B71E3">
        <w:lastRenderedPageBreak/>
        <w:t>6.1.3.</w:t>
      </w:r>
      <w:r w:rsidR="000C2555">
        <w:t>18</w:t>
      </w:r>
      <w:r w:rsidRPr="000B71E3">
        <w:t>.3</w:t>
      </w:r>
      <w:r w:rsidRPr="000B71E3">
        <w:tab/>
        <w:t>Resource Standard Methods</w:t>
      </w:r>
      <w:bookmarkEnd w:id="236"/>
    </w:p>
    <w:p w14:paraId="00B51B2F" w14:textId="77777777" w:rsidR="00B95347" w:rsidRPr="000B71E3" w:rsidRDefault="00B95347" w:rsidP="00B95347">
      <w:pPr>
        <w:pStyle w:val="Heading6"/>
      </w:pPr>
      <w:bookmarkStart w:id="237" w:name="_Toc20118695"/>
      <w:r w:rsidRPr="000B71E3">
        <w:t>6.1.3.</w:t>
      </w:r>
      <w:r w:rsidR="000C2555">
        <w:t>18</w:t>
      </w:r>
      <w:r w:rsidRPr="000B71E3">
        <w:t>.3.1</w:t>
      </w:r>
      <w:r w:rsidRPr="000B71E3">
        <w:tab/>
        <w:t>GET</w:t>
      </w:r>
      <w:bookmarkEnd w:id="237"/>
    </w:p>
    <w:p w14:paraId="3EE085E8" w14:textId="77777777" w:rsidR="00B95347" w:rsidRPr="000B71E3" w:rsidRDefault="00B95347" w:rsidP="00B95347">
      <w:r w:rsidRPr="000B71E3">
        <w:t>This method shall support the URI query parameters specified in table 6.1.3.</w:t>
      </w:r>
      <w:r w:rsidR="000C2555">
        <w:t>18</w:t>
      </w:r>
      <w:r w:rsidRPr="000B71E3">
        <w:t>.3.1-1.</w:t>
      </w:r>
    </w:p>
    <w:p w14:paraId="467DF916" w14:textId="77777777" w:rsidR="00B95347" w:rsidRPr="000B71E3" w:rsidRDefault="00B95347" w:rsidP="00B95347">
      <w:pPr>
        <w:pStyle w:val="TH"/>
        <w:rPr>
          <w:rFonts w:cs="Arial"/>
        </w:rPr>
      </w:pPr>
      <w:r w:rsidRPr="000B71E3">
        <w:t>Table 6.1.3.</w:t>
      </w:r>
      <w:r w:rsidR="000C2555">
        <w:t>18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14:paraId="62F63748" w14:textId="77777777"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9C9A432" w14:textId="77777777"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ACFEE2" w14:textId="77777777"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BB1372" w14:textId="77777777"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E5D342" w14:textId="77777777"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4E65276" w14:textId="77777777" w:rsidR="00B95347" w:rsidRPr="000B71E3" w:rsidRDefault="00B95347" w:rsidP="00095395">
            <w:pPr>
              <w:pStyle w:val="TAH"/>
            </w:pPr>
            <w:r w:rsidRPr="000B71E3">
              <w:t>Description</w:t>
            </w:r>
          </w:p>
        </w:tc>
      </w:tr>
      <w:tr w:rsidR="00B95347" w:rsidRPr="000B71E3" w14:paraId="11FF472D" w14:textId="77777777"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B3AAC3" w14:textId="77777777"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79AABA00" w14:textId="77777777"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AE96ED" w14:textId="77777777"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35E0BE91" w14:textId="77777777"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FB8A8F" w14:textId="77777777" w:rsidR="00B95347" w:rsidRPr="000B71E3" w:rsidRDefault="00B95347" w:rsidP="00095395">
            <w:pPr>
              <w:pStyle w:val="TAL"/>
            </w:pPr>
            <w:r w:rsidRPr="000B71E3">
              <w:t xml:space="preserve">see 3GPP TS 29.500 [4] </w:t>
            </w:r>
            <w:r w:rsidR="000647B6">
              <w:t>clause</w:t>
            </w:r>
            <w:r w:rsidRPr="000B71E3">
              <w:t xml:space="preserve"> 6.6</w:t>
            </w:r>
          </w:p>
        </w:tc>
      </w:tr>
    </w:tbl>
    <w:p w14:paraId="095A37CF" w14:textId="77777777" w:rsidR="00B95347" w:rsidRPr="000B71E3" w:rsidRDefault="00B95347" w:rsidP="00B95347"/>
    <w:p w14:paraId="651BA4FD" w14:textId="77777777"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14:paraId="70955EDD" w14:textId="77777777" w:rsidR="00B95347" w:rsidRPr="000B71E3" w:rsidRDefault="00B95347" w:rsidP="00B95347">
      <w:pPr>
        <w:pStyle w:val="TH"/>
      </w:pPr>
      <w:r w:rsidRPr="000B71E3">
        <w:t>Table 6.1.3.</w:t>
      </w:r>
      <w:r w:rsidR="000C2555">
        <w:t>18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14:paraId="09CE5613" w14:textId="77777777"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654623" w14:textId="77777777"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407E50" w14:textId="77777777"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3A957C" w14:textId="77777777"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58864" w14:textId="77777777" w:rsidR="00B95347" w:rsidRPr="000B71E3" w:rsidRDefault="00B95347" w:rsidP="00095395">
            <w:pPr>
              <w:pStyle w:val="TAH"/>
            </w:pPr>
            <w:r w:rsidRPr="000B71E3">
              <w:t>Description</w:t>
            </w:r>
          </w:p>
        </w:tc>
      </w:tr>
      <w:tr w:rsidR="00B95347" w:rsidRPr="000B71E3" w14:paraId="4A9D55D7" w14:textId="77777777"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C8C00A" w14:textId="77777777"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F7C0EC1" w14:textId="77777777"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14:paraId="054EFB20" w14:textId="77777777"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04BB97" w14:textId="77777777" w:rsidR="00B95347" w:rsidRPr="000B71E3" w:rsidRDefault="00B95347" w:rsidP="00095395">
            <w:pPr>
              <w:pStyle w:val="TAL"/>
            </w:pPr>
          </w:p>
        </w:tc>
      </w:tr>
    </w:tbl>
    <w:p w14:paraId="10F2E59C" w14:textId="77777777" w:rsidR="00B95347" w:rsidRPr="000B71E3" w:rsidRDefault="00B95347" w:rsidP="00B95347"/>
    <w:p w14:paraId="515F569B" w14:textId="77777777"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14:paraId="675BF69B"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A5658" w14:textId="77777777"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1F463C" w14:textId="77777777"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1D64497" w14:textId="77777777"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1211B3" w14:textId="77777777" w:rsidR="00087194" w:rsidRPr="000B71E3" w:rsidRDefault="00087194" w:rsidP="00095395">
            <w:pPr>
              <w:pStyle w:val="TAH"/>
            </w:pPr>
            <w:r w:rsidRPr="000B71E3">
              <w:t>Response</w:t>
            </w:r>
          </w:p>
          <w:p w14:paraId="343DC663" w14:textId="77777777"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08CF2" w14:textId="77777777" w:rsidR="00087194" w:rsidRPr="000B71E3" w:rsidRDefault="00087194" w:rsidP="00095395">
            <w:pPr>
              <w:pStyle w:val="TAH"/>
            </w:pPr>
            <w:r w:rsidRPr="000B71E3">
              <w:t>Description</w:t>
            </w:r>
          </w:p>
        </w:tc>
      </w:tr>
      <w:tr w:rsidR="00087194" w:rsidRPr="000B71E3" w14:paraId="5A98B59B"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107837" w14:textId="77777777"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14:paraId="68E0C300"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A5BBDB"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1E2486C5" w14:textId="77777777"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52EE9B" w14:textId="77777777"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14:paraId="3B4805F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BDA8B" w14:textId="77777777"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D7BDB2A"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93BDD6"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65E6A3F1" w14:textId="77777777"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2C2F4A" w14:textId="77777777"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14:paraId="261F0273" w14:textId="77777777" w:rsidR="00087194" w:rsidRDefault="00087194" w:rsidP="00087194">
            <w:pPr>
              <w:pStyle w:val="TAL"/>
            </w:pPr>
            <w:r w:rsidRPr="00B30A3C">
              <w:t>- USER_NOT_FOUND</w:t>
            </w:r>
          </w:p>
          <w:p w14:paraId="0EADC415" w14:textId="77777777" w:rsidR="00087194" w:rsidRPr="000B71E3" w:rsidRDefault="00087194" w:rsidP="00087194">
            <w:pPr>
              <w:pStyle w:val="TAL"/>
            </w:pPr>
            <w:r>
              <w:t>- DATA_NOT_FOUND</w:t>
            </w:r>
          </w:p>
        </w:tc>
      </w:tr>
      <w:tr w:rsidR="00087194" w:rsidRPr="000B71E3" w14:paraId="75177A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51A82C4" w14:textId="77777777" w:rsidR="00087194" w:rsidRPr="000B71E3" w:rsidRDefault="00087194" w:rsidP="00095395">
            <w:pPr>
              <w:pStyle w:val="TAN"/>
            </w:pPr>
            <w:r w:rsidRPr="000B71E3">
              <w:t>NOTE:</w:t>
            </w:r>
            <w:r>
              <w:tab/>
            </w:r>
            <w:r w:rsidRPr="000B71E3">
              <w:t>In addition common data structures as listed in table 6.1.7-1 are supported.</w:t>
            </w:r>
          </w:p>
        </w:tc>
      </w:tr>
    </w:tbl>
    <w:p w14:paraId="20C1D1DE" w14:textId="77777777" w:rsidR="0003074E" w:rsidRDefault="0003074E" w:rsidP="0003074E"/>
    <w:p w14:paraId="469CF2C3" w14:textId="77777777" w:rsidR="00747E12" w:rsidRPr="00936AA6" w:rsidRDefault="00747E12" w:rsidP="00747E12">
      <w:pPr>
        <w:pStyle w:val="Heading4"/>
      </w:pPr>
      <w:bookmarkStart w:id="238" w:name="_Toc20118696"/>
      <w:r w:rsidRPr="00936AA6">
        <w:t>6.1.3.</w:t>
      </w:r>
      <w:r w:rsidR="006517E6">
        <w:t>19</w:t>
      </w:r>
      <w:r w:rsidRPr="00936AA6">
        <w:tab/>
        <w:t xml:space="preserve">Resource: </w:t>
      </w:r>
      <w:r w:rsidRPr="00936AA6">
        <w:rPr>
          <w:rFonts w:hint="eastAsia"/>
          <w:lang w:eastAsia="zh-CN"/>
        </w:rPr>
        <w:t>U</w:t>
      </w:r>
      <w:r>
        <w:rPr>
          <w:rFonts w:hint="eastAsia"/>
          <w:lang w:eastAsia="zh-CN"/>
        </w:rPr>
        <w:t>pu</w:t>
      </w:r>
      <w:r w:rsidRPr="00936AA6">
        <w:t>Ack</w:t>
      </w:r>
      <w:bookmarkEnd w:id="238"/>
    </w:p>
    <w:p w14:paraId="0E19F6C3" w14:textId="77777777" w:rsidR="00747E12" w:rsidRPr="00936AA6" w:rsidRDefault="00747E12" w:rsidP="00747E12">
      <w:pPr>
        <w:pStyle w:val="Heading5"/>
      </w:pPr>
      <w:bookmarkStart w:id="239" w:name="_Toc20118697"/>
      <w:r w:rsidRPr="00936AA6">
        <w:t>6.1.3.</w:t>
      </w:r>
      <w:r w:rsidR="00CE6B0C">
        <w:t>19</w:t>
      </w:r>
      <w:r w:rsidRPr="00936AA6">
        <w:t>.1</w:t>
      </w:r>
      <w:r w:rsidRPr="00936AA6">
        <w:tab/>
        <w:t>Description</w:t>
      </w:r>
      <w:bookmarkEnd w:id="239"/>
    </w:p>
    <w:p w14:paraId="151C5B1A" w14:textId="77777777" w:rsidR="00747E12" w:rsidRPr="00936AA6" w:rsidRDefault="00747E12" w:rsidP="00747E12">
      <w:r w:rsidRPr="00936AA6">
        <w:t xml:space="preserve">This resource represents the acknowledgement of </w:t>
      </w:r>
      <w:r>
        <w:t>UE parameters update</w:t>
      </w:r>
      <w:r w:rsidRPr="00936AA6">
        <w:t xml:space="preserve"> for a SUPI.</w:t>
      </w:r>
    </w:p>
    <w:p w14:paraId="7BDFBA20" w14:textId="77777777" w:rsidR="00747E12" w:rsidRPr="00936AA6" w:rsidRDefault="00747E12" w:rsidP="00747E12">
      <w:pPr>
        <w:pStyle w:val="Heading5"/>
      </w:pPr>
      <w:bookmarkStart w:id="240" w:name="_Toc20118698"/>
      <w:r w:rsidRPr="00936AA6">
        <w:t>6.1.3.</w:t>
      </w:r>
      <w:r w:rsidR="00CE6B0C">
        <w:t>19</w:t>
      </w:r>
      <w:r w:rsidRPr="00936AA6">
        <w:t>.2</w:t>
      </w:r>
      <w:r w:rsidRPr="00936AA6">
        <w:tab/>
        <w:t>Resource Definition</w:t>
      </w:r>
      <w:bookmarkEnd w:id="240"/>
    </w:p>
    <w:p w14:paraId="50F45AFB" w14:textId="77777777" w:rsidR="00747E12" w:rsidRPr="00936AA6" w:rsidRDefault="00747E12" w:rsidP="00747E12">
      <w:r w:rsidRPr="00936AA6">
        <w:t>Resource URI: {apiRoot}/nudm-sdm/</w:t>
      </w:r>
      <w:r w:rsidR="00B3682C">
        <w:t>{apiVersion}</w:t>
      </w:r>
      <w:r w:rsidRPr="00936AA6">
        <w:t>/{supi}/am-data/</w:t>
      </w:r>
      <w:r>
        <w:rPr>
          <w:rFonts w:hint="eastAsia"/>
          <w:lang w:eastAsia="zh-CN"/>
        </w:rPr>
        <w:t>upu</w:t>
      </w:r>
      <w:r w:rsidRPr="00936AA6">
        <w:t>-ack</w:t>
      </w:r>
    </w:p>
    <w:p w14:paraId="495324AD" w14:textId="77777777" w:rsidR="00747E12" w:rsidRPr="00936AA6" w:rsidRDefault="00747E12" w:rsidP="00747E12">
      <w:pPr>
        <w:rPr>
          <w:rFonts w:ascii="Arial" w:hAnsi="Arial" w:cs="Arial"/>
        </w:rPr>
      </w:pPr>
      <w:r w:rsidRPr="00936AA6">
        <w:t>This resource shall support the resource URI variables defined in table 6.1.3.</w:t>
      </w:r>
      <w:r w:rsidR="00CE6B0C">
        <w:t>19</w:t>
      </w:r>
      <w:r w:rsidRPr="00936AA6">
        <w:t>.2-1</w:t>
      </w:r>
      <w:r w:rsidRPr="00936AA6">
        <w:rPr>
          <w:rFonts w:ascii="Arial" w:hAnsi="Arial" w:cs="Arial"/>
        </w:rPr>
        <w:t>.</w:t>
      </w:r>
    </w:p>
    <w:p w14:paraId="15B2E45B" w14:textId="77777777" w:rsidR="00747E12" w:rsidRPr="00936AA6" w:rsidRDefault="00747E12" w:rsidP="00747E12">
      <w:pPr>
        <w:pStyle w:val="TH"/>
        <w:rPr>
          <w:rFonts w:cs="Arial"/>
        </w:rPr>
      </w:pPr>
      <w:r w:rsidRPr="00936AA6">
        <w:t>Table 6.1.3.</w:t>
      </w:r>
      <w:r w:rsidR="00CE6B0C">
        <w:t>19</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53104E" w14:paraId="26096B32"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AEF32EE" w14:textId="77777777" w:rsidR="00747E12" w:rsidRPr="0053104E" w:rsidRDefault="00747E12" w:rsidP="00747E12">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818CF6" w14:textId="77777777" w:rsidR="00747E12" w:rsidRPr="0053104E" w:rsidRDefault="00747E12" w:rsidP="00747E12">
            <w:pPr>
              <w:pStyle w:val="TAH"/>
            </w:pPr>
            <w:r w:rsidRPr="0053104E">
              <w:t>Definition</w:t>
            </w:r>
          </w:p>
        </w:tc>
      </w:tr>
      <w:tr w:rsidR="00747E12" w:rsidRPr="0053104E" w14:paraId="7EDE375B"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2622EFC" w14:textId="77777777" w:rsidR="00747E12" w:rsidRPr="0053104E" w:rsidRDefault="00747E12" w:rsidP="00747E12">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B160E0" w14:textId="77777777" w:rsidR="00747E12" w:rsidRPr="0053104E" w:rsidRDefault="00747E12" w:rsidP="00747E12">
            <w:pPr>
              <w:pStyle w:val="TAL"/>
            </w:pPr>
            <w:r w:rsidRPr="0053104E">
              <w:t xml:space="preserve">See </w:t>
            </w:r>
            <w:r w:rsidR="000647B6">
              <w:t>clause</w:t>
            </w:r>
            <w:r w:rsidRPr="0053104E">
              <w:rPr>
                <w:lang w:val="en-US" w:eastAsia="zh-CN"/>
              </w:rPr>
              <w:t> </w:t>
            </w:r>
            <w:r w:rsidRPr="0053104E">
              <w:t>6.1.1</w:t>
            </w:r>
          </w:p>
        </w:tc>
      </w:tr>
      <w:tr w:rsidR="008B2ECF" w:rsidRPr="000B71E3" w14:paraId="23A085D0"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DFE90E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A0A991C" w14:textId="77777777" w:rsidR="008B2ECF" w:rsidRPr="000B71E3" w:rsidRDefault="008B2ECF" w:rsidP="00D133BB">
            <w:pPr>
              <w:pStyle w:val="TAL"/>
            </w:pPr>
            <w:r>
              <w:t xml:space="preserve">See </w:t>
            </w:r>
            <w:r w:rsidR="000647B6">
              <w:t>clause</w:t>
            </w:r>
            <w:r>
              <w:t> 6.1.1</w:t>
            </w:r>
          </w:p>
        </w:tc>
      </w:tr>
      <w:tr w:rsidR="00747E12" w:rsidRPr="0053104E" w14:paraId="325DFF0E"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14:paraId="603A50B5" w14:textId="77777777" w:rsidR="00747E12" w:rsidRPr="0053104E" w:rsidRDefault="00747E12" w:rsidP="00747E12">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83708EB" w14:textId="77777777" w:rsidR="00747E12" w:rsidRPr="0053104E" w:rsidRDefault="00747E12" w:rsidP="00747E12">
            <w:pPr>
              <w:pStyle w:val="TAL"/>
            </w:pPr>
            <w:r w:rsidRPr="0053104E">
              <w:t>Represents the Subscription Permanent Identifier (see 3GPP TS 23.501 [2] clause 5.9.2)</w:t>
            </w:r>
            <w:r w:rsidRPr="0053104E">
              <w:br/>
            </w:r>
            <w:r w:rsidRPr="0053104E">
              <w:tab/>
              <w:t>pattern: "(imsi-[0-9]{5,15}|nai-.+|.+)"</w:t>
            </w:r>
          </w:p>
        </w:tc>
      </w:tr>
    </w:tbl>
    <w:p w14:paraId="5B0E9433" w14:textId="77777777" w:rsidR="00747E12" w:rsidRPr="00936AA6" w:rsidRDefault="00747E12" w:rsidP="00747E12"/>
    <w:p w14:paraId="595859BE" w14:textId="77777777" w:rsidR="00747E12" w:rsidRPr="00936AA6" w:rsidRDefault="00747E12" w:rsidP="00747E12">
      <w:pPr>
        <w:pStyle w:val="Heading5"/>
      </w:pPr>
      <w:bookmarkStart w:id="241" w:name="_Toc20118699"/>
      <w:r w:rsidRPr="00936AA6">
        <w:t>6.1.3.</w:t>
      </w:r>
      <w:r w:rsidR="00CE6B0C">
        <w:t>19</w:t>
      </w:r>
      <w:r w:rsidRPr="00936AA6">
        <w:t>.3</w:t>
      </w:r>
      <w:r w:rsidRPr="00936AA6">
        <w:tab/>
        <w:t>Resource Standard Methods</w:t>
      </w:r>
      <w:bookmarkEnd w:id="241"/>
    </w:p>
    <w:p w14:paraId="2D77B979" w14:textId="77777777" w:rsidR="00747E12" w:rsidRPr="00936AA6" w:rsidRDefault="00747E12" w:rsidP="00747E12">
      <w:pPr>
        <w:pStyle w:val="Heading6"/>
      </w:pPr>
      <w:bookmarkStart w:id="242" w:name="_Toc20118700"/>
      <w:r w:rsidRPr="00936AA6">
        <w:t>6.1.3.</w:t>
      </w:r>
      <w:r w:rsidR="00CE6B0C">
        <w:t>19</w:t>
      </w:r>
      <w:r w:rsidRPr="00936AA6">
        <w:t>.3.1</w:t>
      </w:r>
      <w:r w:rsidRPr="00936AA6">
        <w:tab/>
        <w:t>PUT</w:t>
      </w:r>
      <w:bookmarkEnd w:id="242"/>
    </w:p>
    <w:p w14:paraId="65131C90" w14:textId="77777777" w:rsidR="00747E12" w:rsidRPr="00936AA6" w:rsidRDefault="00747E12" w:rsidP="00747E12">
      <w:r w:rsidRPr="00936AA6">
        <w:t>This method shall support the URI query parameters specified in table 6.1.3.</w:t>
      </w:r>
      <w:r w:rsidR="00CE6B0C">
        <w:t>19</w:t>
      </w:r>
      <w:r w:rsidRPr="00936AA6">
        <w:t>.3.1-1.</w:t>
      </w:r>
    </w:p>
    <w:p w14:paraId="293BB6B3" w14:textId="77777777" w:rsidR="00747E12" w:rsidRPr="00936AA6" w:rsidRDefault="00747E12" w:rsidP="00747E12">
      <w:pPr>
        <w:pStyle w:val="TH"/>
        <w:rPr>
          <w:rFonts w:cs="Arial"/>
        </w:rPr>
      </w:pPr>
      <w:r w:rsidRPr="00936AA6">
        <w:lastRenderedPageBreak/>
        <w:t>Table 6.1.3.</w:t>
      </w:r>
      <w:r w:rsidR="00CE6B0C">
        <w:t>19</w:t>
      </w:r>
      <w:r w:rsidRPr="00936AA6">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53104E" w14:paraId="7EA8210C"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2DCCA90" w14:textId="77777777" w:rsidR="00747E12" w:rsidRPr="0053104E" w:rsidRDefault="00747E12" w:rsidP="00747E12">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53F8D7" w14:textId="77777777" w:rsidR="00747E12" w:rsidRPr="0053104E" w:rsidRDefault="00747E12" w:rsidP="00747E12">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F7E13C3" w14:textId="77777777" w:rsidR="00747E12" w:rsidRPr="0053104E" w:rsidRDefault="00747E12" w:rsidP="00747E12">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2C920DE" w14:textId="77777777" w:rsidR="00747E12" w:rsidRPr="0053104E" w:rsidRDefault="00747E12" w:rsidP="00747E12">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8FEB666" w14:textId="77777777" w:rsidR="00747E12" w:rsidRPr="0053104E" w:rsidRDefault="00747E12" w:rsidP="00747E12">
            <w:pPr>
              <w:pStyle w:val="TAH"/>
            </w:pPr>
            <w:r w:rsidRPr="0053104E">
              <w:t>Description</w:t>
            </w:r>
          </w:p>
        </w:tc>
      </w:tr>
      <w:tr w:rsidR="00747E12" w:rsidRPr="0053104E" w14:paraId="23224FD6"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308B9D4" w14:textId="77777777" w:rsidR="00747E12" w:rsidRPr="0053104E" w:rsidRDefault="00747E12" w:rsidP="00747E12">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14:paraId="50CDC638" w14:textId="77777777" w:rsidR="00747E12" w:rsidRPr="0053104E"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14:paraId="013A21C6" w14:textId="77777777" w:rsidR="00747E12" w:rsidRPr="0053104E"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14:paraId="2E2E4AB9" w14:textId="77777777" w:rsidR="00747E12" w:rsidRPr="0053104E"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571FA" w14:textId="77777777" w:rsidR="00747E12" w:rsidRPr="0053104E" w:rsidRDefault="00747E12" w:rsidP="00747E12">
            <w:pPr>
              <w:pStyle w:val="TAL"/>
            </w:pPr>
          </w:p>
        </w:tc>
      </w:tr>
    </w:tbl>
    <w:p w14:paraId="765D95F6" w14:textId="77777777" w:rsidR="00747E12" w:rsidRPr="00936AA6" w:rsidRDefault="00747E12" w:rsidP="00747E12"/>
    <w:p w14:paraId="7F4EFAAB" w14:textId="77777777" w:rsidR="00747E12" w:rsidRPr="00936AA6" w:rsidRDefault="00747E12" w:rsidP="00747E12">
      <w:r w:rsidRPr="00936AA6">
        <w:t>This method shall support the request data structures specified in table 6.1.3.</w:t>
      </w:r>
      <w:r w:rsidR="00CE6B0C">
        <w:t>19</w:t>
      </w:r>
      <w:r w:rsidRPr="00936AA6">
        <w:t>.3.1-2 and the response data structures and response codes specified in table 6.1.3.</w:t>
      </w:r>
      <w:r w:rsidR="00CE6B0C">
        <w:t>19</w:t>
      </w:r>
      <w:r w:rsidRPr="00936AA6">
        <w:t>.3.1-3.</w:t>
      </w:r>
    </w:p>
    <w:p w14:paraId="13F37F84" w14:textId="77777777" w:rsidR="00747E12" w:rsidRPr="00936AA6" w:rsidRDefault="00747E12" w:rsidP="00747E12">
      <w:pPr>
        <w:pStyle w:val="TH"/>
      </w:pPr>
      <w:r w:rsidRPr="00936AA6">
        <w:t>Table 6.1.3.</w:t>
      </w:r>
      <w:r w:rsidR="00CE6B0C">
        <w:t>19</w:t>
      </w:r>
      <w:r w:rsidRPr="00936AA6">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53104E" w14:paraId="0E9A4A67" w14:textId="77777777"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7F6F9522" w14:textId="77777777" w:rsidR="00747E12" w:rsidRPr="0053104E" w:rsidRDefault="00747E12" w:rsidP="00747E12">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6B943AB" w14:textId="77777777" w:rsidR="00747E12" w:rsidRPr="0053104E" w:rsidRDefault="00747E12" w:rsidP="00747E12">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C65DCF3" w14:textId="77777777" w:rsidR="00747E12" w:rsidRPr="0053104E" w:rsidRDefault="00747E12" w:rsidP="00747E12">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ADA2A6C" w14:textId="77777777" w:rsidR="00747E12" w:rsidRPr="0053104E" w:rsidRDefault="00747E12" w:rsidP="00747E12">
            <w:pPr>
              <w:pStyle w:val="TAH"/>
            </w:pPr>
            <w:r w:rsidRPr="0053104E">
              <w:t>Description</w:t>
            </w:r>
          </w:p>
        </w:tc>
      </w:tr>
      <w:tr w:rsidR="00747E12" w:rsidRPr="0053104E" w14:paraId="7FA70F6F" w14:textId="77777777"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50250ABD" w14:textId="77777777" w:rsidR="00747E12" w:rsidRPr="0053104E" w:rsidRDefault="00747E12" w:rsidP="00747E12">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14:paraId="3819CCC7" w14:textId="77777777" w:rsidR="00747E12" w:rsidRPr="0053104E" w:rsidRDefault="00747E12" w:rsidP="00747E12">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14:paraId="50D1B925" w14:textId="77777777" w:rsidR="00747E12" w:rsidRPr="0053104E" w:rsidRDefault="00747E12" w:rsidP="00747E12">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18B8ABE4" w14:textId="77777777" w:rsidR="00747E12" w:rsidRPr="0053104E" w:rsidRDefault="00747E12" w:rsidP="00747E12">
            <w:pPr>
              <w:pStyle w:val="TAL"/>
            </w:pPr>
            <w:r w:rsidRPr="0053104E">
              <w:t xml:space="preserve">Contains the </w:t>
            </w:r>
            <w:r>
              <w:rPr>
                <w:rFonts w:hint="eastAsia"/>
                <w:lang w:eastAsia="zh-CN"/>
              </w:rPr>
              <w:t>UPU</w:t>
            </w:r>
            <w:r w:rsidRPr="000B71E3">
              <w:t>-MAC-Iue</w:t>
            </w:r>
            <w:r w:rsidRPr="0053104E">
              <w:t xml:space="preserve"> received from the UE.</w:t>
            </w:r>
          </w:p>
        </w:tc>
      </w:tr>
    </w:tbl>
    <w:p w14:paraId="47080BB6" w14:textId="77777777" w:rsidR="00747E12" w:rsidRPr="00936AA6" w:rsidRDefault="00747E12" w:rsidP="00747E12"/>
    <w:p w14:paraId="1AB61EA9" w14:textId="77777777" w:rsidR="00747E12" w:rsidRPr="00936AA6" w:rsidRDefault="00747E12" w:rsidP="00747E12">
      <w:pPr>
        <w:pStyle w:val="TH"/>
      </w:pPr>
      <w:r w:rsidRPr="00936AA6">
        <w:t>Table 6.1.3.</w:t>
      </w:r>
      <w:r w:rsidR="00CE6B0C">
        <w:t>19</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53104E" w14:paraId="49B55EA1"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C2EF31" w14:textId="77777777" w:rsidR="00747E12" w:rsidRPr="0053104E" w:rsidRDefault="00747E12" w:rsidP="00747E12">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C5F14AC" w14:textId="77777777" w:rsidR="00747E12" w:rsidRPr="0053104E" w:rsidRDefault="00747E12" w:rsidP="00747E12">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6A8FD94" w14:textId="77777777" w:rsidR="00747E12" w:rsidRPr="0053104E" w:rsidRDefault="00747E12" w:rsidP="00747E12">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14CA3D" w14:textId="77777777" w:rsidR="00747E12" w:rsidRPr="0053104E" w:rsidRDefault="00747E12" w:rsidP="00747E12">
            <w:pPr>
              <w:pStyle w:val="TAH"/>
            </w:pPr>
            <w:r w:rsidRPr="0053104E">
              <w:t>Response</w:t>
            </w:r>
          </w:p>
          <w:p w14:paraId="749F7E31" w14:textId="77777777" w:rsidR="00747E12" w:rsidRPr="0053104E" w:rsidRDefault="00747E12" w:rsidP="00747E12">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25B91DB5" w14:textId="77777777" w:rsidR="00747E12" w:rsidRPr="0053104E" w:rsidRDefault="00747E12" w:rsidP="00747E12">
            <w:pPr>
              <w:pStyle w:val="TAH"/>
            </w:pPr>
            <w:r w:rsidRPr="0053104E">
              <w:t>Description</w:t>
            </w:r>
          </w:p>
        </w:tc>
      </w:tr>
      <w:tr w:rsidR="00747E12" w:rsidRPr="0053104E" w14:paraId="0AB7FEF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FC10F7" w14:textId="77777777" w:rsidR="00747E12" w:rsidRPr="0053104E" w:rsidRDefault="00747E12" w:rsidP="00747E12">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14:paraId="5A23C2B3" w14:textId="77777777" w:rsidR="00747E12" w:rsidRPr="0053104E"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14:paraId="28F1273E" w14:textId="77777777" w:rsidR="00747E12" w:rsidRPr="0053104E"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14:paraId="467B43AC" w14:textId="77777777" w:rsidR="00747E12" w:rsidRPr="0053104E" w:rsidRDefault="00747E12" w:rsidP="00747E12">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1E008A3" w14:textId="77777777" w:rsidR="00747E12" w:rsidRPr="0053104E" w:rsidRDefault="00747E12" w:rsidP="00747E12">
            <w:pPr>
              <w:pStyle w:val="TAL"/>
            </w:pPr>
            <w:r w:rsidRPr="0053104E">
              <w:t xml:space="preserve">Successful receiving the </w:t>
            </w:r>
            <w:r>
              <w:rPr>
                <w:rFonts w:hint="eastAsia"/>
                <w:lang w:eastAsia="zh-CN"/>
              </w:rPr>
              <w:t>Upu</w:t>
            </w:r>
            <w:r w:rsidRPr="000B71E3">
              <w:t>XmacIue</w:t>
            </w:r>
            <w:r w:rsidRPr="0053104E">
              <w:t xml:space="preserve"> in the Request.</w:t>
            </w:r>
          </w:p>
        </w:tc>
      </w:tr>
      <w:tr w:rsidR="00747E12" w:rsidRPr="0053104E" w14:paraId="205AD61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BC90C9" w14:textId="77777777" w:rsidR="00747E12" w:rsidRPr="0053104E" w:rsidRDefault="00747E12" w:rsidP="00747E12">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14:paraId="100B5E0F" w14:textId="77777777" w:rsidR="00747E12" w:rsidRPr="0053104E" w:rsidRDefault="00747E12" w:rsidP="00747E12">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14:paraId="1F2410FC" w14:textId="77777777" w:rsidR="00747E12" w:rsidRPr="0053104E" w:rsidRDefault="00747E12" w:rsidP="00747E12">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14:paraId="45AC5B7A" w14:textId="77777777" w:rsidR="00747E12" w:rsidRPr="0053104E" w:rsidRDefault="00747E12" w:rsidP="00747E12">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03E3F8D" w14:textId="77777777" w:rsidR="00747E12" w:rsidRPr="00B30A3C" w:rsidRDefault="00747E12" w:rsidP="00747E12">
            <w:pPr>
              <w:pStyle w:val="TAL"/>
            </w:pPr>
            <w:r w:rsidRPr="00B30A3C">
              <w:t>The "cause" attribute shall be set to the following application error:</w:t>
            </w:r>
          </w:p>
          <w:p w14:paraId="6F18AABC" w14:textId="77777777" w:rsidR="00747E12" w:rsidRPr="0053104E" w:rsidRDefault="00747E12" w:rsidP="00747E12">
            <w:pPr>
              <w:pStyle w:val="TAL"/>
            </w:pPr>
            <w:r w:rsidRPr="00B30A3C">
              <w:t>- USER_NOT_FOUND</w:t>
            </w:r>
          </w:p>
        </w:tc>
      </w:tr>
      <w:tr w:rsidR="00747E12" w:rsidRPr="0053104E" w14:paraId="654E3E0E" w14:textId="77777777"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7D36ECB" w14:textId="77777777" w:rsidR="00747E12" w:rsidRPr="0053104E" w:rsidRDefault="00747E12" w:rsidP="00747E12">
            <w:pPr>
              <w:pStyle w:val="TAN"/>
            </w:pPr>
            <w:r w:rsidRPr="0053104E">
              <w:t>NOTE:</w:t>
            </w:r>
            <w:r w:rsidRPr="0053104E">
              <w:tab/>
              <w:t>In addition common data structures as listed in table 6.1.7-1 are supported.</w:t>
            </w:r>
          </w:p>
        </w:tc>
      </w:tr>
    </w:tbl>
    <w:p w14:paraId="05AF96E6" w14:textId="77777777" w:rsidR="00747E12" w:rsidRPr="00936AA6" w:rsidRDefault="00747E12" w:rsidP="00747E12">
      <w:pPr>
        <w:pStyle w:val="B1"/>
        <w:ind w:left="0" w:firstLine="0"/>
        <w:rPr>
          <w:lang w:eastAsia="zh-CN"/>
        </w:rPr>
      </w:pPr>
    </w:p>
    <w:p w14:paraId="3C3CBA0A" w14:textId="77777777" w:rsidR="00B02F80" w:rsidRPr="000B71E3" w:rsidRDefault="00B02F80" w:rsidP="00B02F80">
      <w:pPr>
        <w:pStyle w:val="Heading4"/>
      </w:pPr>
      <w:bookmarkStart w:id="243" w:name="_Toc20118701"/>
      <w:r w:rsidRPr="000B71E3">
        <w:t>6.1.3.</w:t>
      </w:r>
      <w:r w:rsidR="00A25D54">
        <w:t>20</w:t>
      </w:r>
      <w:r w:rsidRPr="000B71E3">
        <w:tab/>
        <w:t xml:space="preserve">Resource: </w:t>
      </w:r>
      <w:r>
        <w:t>GroupIdentifiers</w:t>
      </w:r>
      <w:bookmarkEnd w:id="243"/>
    </w:p>
    <w:p w14:paraId="00B9EC3A" w14:textId="77777777" w:rsidR="00B02F80" w:rsidRPr="000B71E3" w:rsidRDefault="00B02F80" w:rsidP="00B02F80">
      <w:pPr>
        <w:pStyle w:val="Heading5"/>
      </w:pPr>
      <w:bookmarkStart w:id="244" w:name="_Toc20118702"/>
      <w:r w:rsidRPr="000B71E3">
        <w:t>6.1.3.</w:t>
      </w:r>
      <w:r w:rsidR="00A25D54">
        <w:t>20</w:t>
      </w:r>
      <w:r w:rsidRPr="000B71E3">
        <w:t>.1</w:t>
      </w:r>
      <w:r w:rsidRPr="000B71E3">
        <w:tab/>
        <w:t>Description</w:t>
      </w:r>
      <w:bookmarkEnd w:id="244"/>
    </w:p>
    <w:p w14:paraId="77A81155" w14:textId="77777777" w:rsidR="00B02F80" w:rsidRPr="000B71E3" w:rsidRDefault="00B02F80" w:rsidP="00B02F80">
      <w:r w:rsidRPr="000B71E3">
        <w:t xml:space="preserve">This resource represents the </w:t>
      </w:r>
      <w:r>
        <w:t>Group Identifiers handled by UDM/UDR</w:t>
      </w:r>
      <w:r w:rsidRPr="000B71E3">
        <w:t>. It is queried by the NEF for translation</w:t>
      </w:r>
      <w:r>
        <w:t xml:space="preserve"> between External and Internal Group Identifiers</w:t>
      </w:r>
      <w:r w:rsidRPr="000B71E3">
        <w:t>.</w:t>
      </w:r>
    </w:p>
    <w:p w14:paraId="05ADE6CA" w14:textId="77777777" w:rsidR="00B02F80" w:rsidRPr="000B71E3" w:rsidRDefault="00B02F80" w:rsidP="00B02F80">
      <w:pPr>
        <w:pStyle w:val="Heading5"/>
      </w:pPr>
      <w:bookmarkStart w:id="245" w:name="_Toc20118703"/>
      <w:r w:rsidRPr="000B71E3">
        <w:t>6.1.3.</w:t>
      </w:r>
      <w:r w:rsidR="00A25D54">
        <w:t>20</w:t>
      </w:r>
      <w:r w:rsidRPr="000B71E3">
        <w:t>.2</w:t>
      </w:r>
      <w:r w:rsidRPr="000B71E3">
        <w:tab/>
        <w:t>Resource Definition</w:t>
      </w:r>
      <w:bookmarkEnd w:id="245"/>
    </w:p>
    <w:p w14:paraId="7B7B8A9A" w14:textId="77777777" w:rsidR="00B02F80" w:rsidRPr="000B71E3" w:rsidRDefault="00B02F80" w:rsidP="00B02F80">
      <w:r w:rsidRPr="000B71E3">
        <w:t>Resource URI: {apiRoot}/nudm-sdm/</w:t>
      </w:r>
      <w:r>
        <w:t>{apiVersion}</w:t>
      </w:r>
      <w:r w:rsidRPr="000B71E3">
        <w:t>/</w:t>
      </w:r>
      <w:r>
        <w:t>group-data/group-identifiers</w:t>
      </w:r>
    </w:p>
    <w:p w14:paraId="4D813120" w14:textId="77777777" w:rsidR="00B02F80" w:rsidRPr="000B71E3" w:rsidRDefault="00B02F80" w:rsidP="00B02F80">
      <w:pPr>
        <w:rPr>
          <w:rFonts w:ascii="Arial" w:hAnsi="Arial" w:cs="Arial"/>
        </w:rPr>
      </w:pPr>
      <w:r w:rsidRPr="000B71E3">
        <w:t>This resource shall support the resource URI variables defined in table 6.1.3.</w:t>
      </w:r>
      <w:r w:rsidR="00A25D54">
        <w:t>20</w:t>
      </w:r>
      <w:r w:rsidRPr="000B71E3">
        <w:t>.2-1</w:t>
      </w:r>
      <w:r w:rsidRPr="000B71E3">
        <w:rPr>
          <w:rFonts w:ascii="Arial" w:hAnsi="Arial" w:cs="Arial"/>
        </w:rPr>
        <w:t>.</w:t>
      </w:r>
    </w:p>
    <w:p w14:paraId="70468A24" w14:textId="77777777" w:rsidR="00B02F80" w:rsidRPr="000B71E3" w:rsidRDefault="00B02F80" w:rsidP="00B02F80">
      <w:pPr>
        <w:pStyle w:val="TH"/>
        <w:rPr>
          <w:rFonts w:cs="Arial"/>
        </w:rPr>
      </w:pPr>
      <w:r w:rsidRPr="000B71E3">
        <w:t>Table 6.1.3.</w:t>
      </w:r>
      <w:r w:rsidR="00A25D54">
        <w:t>20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02F80" w:rsidRPr="000B71E3" w14:paraId="0F482FBE"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2E6809" w14:textId="77777777" w:rsidR="00B02F80" w:rsidRPr="000B71E3" w:rsidRDefault="00B02F80" w:rsidP="008C2DB6">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59FCE8" w14:textId="77777777" w:rsidR="00B02F80" w:rsidRPr="000B71E3" w:rsidRDefault="00B02F80" w:rsidP="008C2DB6">
            <w:pPr>
              <w:pStyle w:val="TAH"/>
            </w:pPr>
            <w:r w:rsidRPr="000B71E3">
              <w:t>Definition</w:t>
            </w:r>
          </w:p>
        </w:tc>
      </w:tr>
      <w:tr w:rsidR="00B02F80" w:rsidRPr="000B71E3" w14:paraId="2666C56A"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5C4F3C" w14:textId="77777777" w:rsidR="00B02F80" w:rsidRPr="000B71E3" w:rsidRDefault="00B02F80" w:rsidP="008C2DB6">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588803" w14:textId="77777777" w:rsidR="00B02F80" w:rsidRPr="000B71E3" w:rsidRDefault="00B02F80" w:rsidP="008C2DB6">
            <w:pPr>
              <w:pStyle w:val="TAL"/>
            </w:pPr>
            <w:r w:rsidRPr="000B71E3">
              <w:t xml:space="preserve">See </w:t>
            </w:r>
            <w:r w:rsidR="000647B6">
              <w:t>clause</w:t>
            </w:r>
            <w:r w:rsidRPr="000B71E3">
              <w:rPr>
                <w:lang w:val="en-US" w:eastAsia="zh-CN"/>
              </w:rPr>
              <w:t> </w:t>
            </w:r>
            <w:r w:rsidRPr="000B71E3">
              <w:t>6.1.1</w:t>
            </w:r>
          </w:p>
        </w:tc>
      </w:tr>
      <w:tr w:rsidR="00B02F80" w:rsidRPr="000B71E3" w14:paraId="5F8E0ABF"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tcPr>
          <w:p w14:paraId="4FB043C1" w14:textId="77777777" w:rsidR="00B02F80" w:rsidRPr="000B71E3" w:rsidRDefault="00B02F80" w:rsidP="008C2DB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824318F" w14:textId="77777777" w:rsidR="00B02F80" w:rsidRPr="000B71E3" w:rsidRDefault="00B02F80" w:rsidP="008C2DB6">
            <w:pPr>
              <w:pStyle w:val="TAL"/>
            </w:pPr>
            <w:r>
              <w:t xml:space="preserve">See </w:t>
            </w:r>
            <w:r w:rsidR="000647B6">
              <w:t>clause</w:t>
            </w:r>
            <w:r>
              <w:t> 6.1.1</w:t>
            </w:r>
          </w:p>
        </w:tc>
      </w:tr>
    </w:tbl>
    <w:p w14:paraId="673F2C62" w14:textId="77777777" w:rsidR="00B02F80" w:rsidRPr="000B71E3" w:rsidRDefault="00B02F80" w:rsidP="00B02F80"/>
    <w:p w14:paraId="7D969420" w14:textId="77777777" w:rsidR="00B02F80" w:rsidRPr="000B71E3" w:rsidRDefault="00B02F80" w:rsidP="00B02F80">
      <w:pPr>
        <w:pStyle w:val="Heading5"/>
      </w:pPr>
      <w:bookmarkStart w:id="246" w:name="_Toc20118704"/>
      <w:r w:rsidRPr="000B71E3">
        <w:t>6.1.3.</w:t>
      </w:r>
      <w:r w:rsidR="00A25D54">
        <w:t>20</w:t>
      </w:r>
      <w:r w:rsidRPr="000B71E3">
        <w:t>.3</w:t>
      </w:r>
      <w:r w:rsidRPr="000B71E3">
        <w:tab/>
        <w:t>Resource Standard Methods</w:t>
      </w:r>
      <w:bookmarkEnd w:id="246"/>
    </w:p>
    <w:p w14:paraId="14BD7861" w14:textId="77777777" w:rsidR="00B02F80" w:rsidRPr="000B71E3" w:rsidRDefault="00B02F80" w:rsidP="00B02F80">
      <w:pPr>
        <w:pStyle w:val="Heading6"/>
      </w:pPr>
      <w:bookmarkStart w:id="247" w:name="_Toc20118705"/>
      <w:r w:rsidRPr="000B71E3">
        <w:t>6.1.3.</w:t>
      </w:r>
      <w:r w:rsidR="00A25D54">
        <w:t>20</w:t>
      </w:r>
      <w:r w:rsidRPr="000B71E3">
        <w:t>.3.1</w:t>
      </w:r>
      <w:r w:rsidRPr="000B71E3">
        <w:tab/>
        <w:t>GET</w:t>
      </w:r>
      <w:bookmarkEnd w:id="247"/>
    </w:p>
    <w:p w14:paraId="43BFD251" w14:textId="77777777" w:rsidR="00AC7006" w:rsidRPr="000B71E3" w:rsidRDefault="00AC7006" w:rsidP="00AC7006">
      <w:r w:rsidRPr="000B71E3">
        <w:t>This method shall support the URI query parameters specified in table 6.1.3.</w:t>
      </w:r>
      <w:r>
        <w:t>20</w:t>
      </w:r>
      <w:r w:rsidRPr="000B71E3">
        <w:t>.3.1-1.</w:t>
      </w:r>
    </w:p>
    <w:p w14:paraId="30F4464B" w14:textId="77777777" w:rsidR="00AC7006" w:rsidRPr="000B71E3" w:rsidRDefault="00AC7006" w:rsidP="00AC7006">
      <w:pPr>
        <w:pStyle w:val="TH"/>
        <w:rPr>
          <w:rFonts w:cs="Arial"/>
        </w:rPr>
      </w:pPr>
      <w:r w:rsidRPr="000B71E3">
        <w:t>Table 6.1.3.</w:t>
      </w:r>
      <w:r>
        <w:t>20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7006" w:rsidRPr="000B71E3" w14:paraId="63DB7BF4"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396F0F" w14:textId="77777777" w:rsidR="00AC7006" w:rsidRPr="000B71E3" w:rsidRDefault="00AC7006" w:rsidP="008C2DB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6654B1" w14:textId="77777777" w:rsidR="00AC7006" w:rsidRPr="000B71E3" w:rsidRDefault="00AC7006" w:rsidP="008C2DB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CBAD4A" w14:textId="77777777" w:rsidR="00AC7006" w:rsidRPr="000B71E3" w:rsidRDefault="00AC7006" w:rsidP="008C2DB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C3E96A" w14:textId="77777777" w:rsidR="00AC7006" w:rsidRPr="000B71E3" w:rsidRDefault="00AC7006" w:rsidP="008C2DB6">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DE792D" w14:textId="77777777" w:rsidR="00AC7006" w:rsidRPr="000B71E3" w:rsidRDefault="00AC7006" w:rsidP="008C2DB6">
            <w:pPr>
              <w:pStyle w:val="TAH"/>
            </w:pPr>
            <w:r w:rsidRPr="000B71E3">
              <w:t>Description</w:t>
            </w:r>
          </w:p>
        </w:tc>
      </w:tr>
      <w:tr w:rsidR="00AC7006" w:rsidRPr="000B71E3" w14:paraId="57983E5A"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2F19DA" w14:textId="77777777" w:rsidR="00AC7006" w:rsidRPr="000B71E3" w:rsidRDefault="00AC7006" w:rsidP="008C2DB6">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07FFB4B6" w14:textId="77777777" w:rsidR="00AC7006" w:rsidRPr="000B71E3" w:rsidRDefault="00AC7006" w:rsidP="008C2DB6">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7C46EF9" w14:textId="77777777" w:rsidR="00AC7006" w:rsidRPr="000B71E3" w:rsidRDefault="00AC7006" w:rsidP="008C2DB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5E243E3"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533801" w14:textId="77777777" w:rsidR="00AC7006" w:rsidRPr="000B71E3" w:rsidRDefault="00AC7006" w:rsidP="008C2DB6">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AC7006" w:rsidRPr="000B71E3" w14:paraId="656AF009"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069CE12F" w14:textId="77777777" w:rsidR="00AC7006" w:rsidRPr="000B71E3" w:rsidRDefault="00AC7006" w:rsidP="008C2DB6">
            <w:pPr>
              <w:pStyle w:val="TAL"/>
            </w:pPr>
            <w:r>
              <w:t>ext-groud-id</w:t>
            </w:r>
          </w:p>
        </w:tc>
        <w:tc>
          <w:tcPr>
            <w:tcW w:w="732" w:type="pct"/>
            <w:tcBorders>
              <w:top w:val="single" w:sz="4" w:space="0" w:color="auto"/>
              <w:left w:val="single" w:sz="6" w:space="0" w:color="000000"/>
              <w:bottom w:val="single" w:sz="4" w:space="0" w:color="auto"/>
              <w:right w:val="single" w:sz="6" w:space="0" w:color="000000"/>
            </w:tcBorders>
          </w:tcPr>
          <w:p w14:paraId="4B777D6C" w14:textId="77777777" w:rsidR="00AC7006" w:rsidRPr="000B71E3" w:rsidRDefault="00AC7006" w:rsidP="008C2DB6">
            <w:pPr>
              <w:pStyle w:val="TAL"/>
            </w:pPr>
            <w:r>
              <w:t>ExtGroupId</w:t>
            </w:r>
          </w:p>
        </w:tc>
        <w:tc>
          <w:tcPr>
            <w:tcW w:w="217" w:type="pct"/>
            <w:tcBorders>
              <w:top w:val="single" w:sz="4" w:space="0" w:color="auto"/>
              <w:left w:val="single" w:sz="6" w:space="0" w:color="000000"/>
              <w:bottom w:val="single" w:sz="4" w:space="0" w:color="auto"/>
              <w:right w:val="single" w:sz="6" w:space="0" w:color="000000"/>
            </w:tcBorders>
          </w:tcPr>
          <w:p w14:paraId="42137EA9"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0EEFEDA"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B3A26C" w14:textId="77777777" w:rsidR="00AC7006" w:rsidRPr="000B71E3" w:rsidRDefault="00AC7006" w:rsidP="008C2DB6">
            <w:pPr>
              <w:pStyle w:val="TAL"/>
              <w:rPr>
                <w:rFonts w:cs="Arial"/>
                <w:szCs w:val="18"/>
              </w:rPr>
            </w:pPr>
            <w:r>
              <w:rPr>
                <w:rFonts w:cs="Arial"/>
                <w:szCs w:val="18"/>
              </w:rPr>
              <w:t>External Group ID</w:t>
            </w:r>
          </w:p>
        </w:tc>
      </w:tr>
      <w:tr w:rsidR="00AC7006" w:rsidRPr="000B71E3" w14:paraId="43317F28"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528776BD" w14:textId="77777777" w:rsidR="00AC7006" w:rsidRDefault="00AC7006" w:rsidP="008C2DB6">
            <w:pPr>
              <w:pStyle w:val="TAL"/>
            </w:pPr>
            <w:r>
              <w:t>int-group-id</w:t>
            </w:r>
          </w:p>
        </w:tc>
        <w:tc>
          <w:tcPr>
            <w:tcW w:w="732" w:type="pct"/>
            <w:tcBorders>
              <w:top w:val="single" w:sz="4" w:space="0" w:color="auto"/>
              <w:left w:val="single" w:sz="6" w:space="0" w:color="000000"/>
              <w:bottom w:val="single" w:sz="4" w:space="0" w:color="auto"/>
              <w:right w:val="single" w:sz="6" w:space="0" w:color="000000"/>
            </w:tcBorders>
          </w:tcPr>
          <w:p w14:paraId="31E318F6" w14:textId="77777777" w:rsidR="00AC7006" w:rsidRPr="000B71E3" w:rsidRDefault="00AC7006" w:rsidP="008C2DB6">
            <w:pPr>
              <w:pStyle w:val="TAL"/>
            </w:pPr>
            <w:r>
              <w:t>GroupId</w:t>
            </w:r>
          </w:p>
        </w:tc>
        <w:tc>
          <w:tcPr>
            <w:tcW w:w="217" w:type="pct"/>
            <w:tcBorders>
              <w:top w:val="single" w:sz="4" w:space="0" w:color="auto"/>
              <w:left w:val="single" w:sz="6" w:space="0" w:color="000000"/>
              <w:bottom w:val="single" w:sz="4" w:space="0" w:color="auto"/>
              <w:right w:val="single" w:sz="6" w:space="0" w:color="000000"/>
            </w:tcBorders>
          </w:tcPr>
          <w:p w14:paraId="70416936"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186E2046" w14:textId="77777777" w:rsidR="00AC7006" w:rsidRPr="000B71E3" w:rsidRDefault="00AC7006" w:rsidP="008C2DB6">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D8E762" w14:textId="77777777" w:rsidR="00AC7006" w:rsidRPr="000B71E3" w:rsidRDefault="00AC7006" w:rsidP="008C2DB6">
            <w:pPr>
              <w:pStyle w:val="TAL"/>
              <w:rPr>
                <w:rFonts w:cs="Arial"/>
                <w:szCs w:val="18"/>
              </w:rPr>
            </w:pPr>
            <w:r>
              <w:rPr>
                <w:rFonts w:cs="Arial"/>
                <w:szCs w:val="18"/>
              </w:rPr>
              <w:t>Internal Group ID</w:t>
            </w:r>
          </w:p>
        </w:tc>
      </w:tr>
      <w:tr w:rsidR="00AC7006" w:rsidRPr="000B71E3" w14:paraId="49448CF6" w14:textId="77777777" w:rsidTr="008C2DB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CE7F23A" w14:textId="77777777" w:rsidR="00AC7006" w:rsidRDefault="00AC7006" w:rsidP="008C2DB6">
            <w:pPr>
              <w:pStyle w:val="TAN"/>
            </w:pPr>
            <w:r>
              <w:t>NOTE:</w:t>
            </w:r>
            <w:r>
              <w:tab/>
              <w:t>Either ext-group-id or int-group-id shall be present in the request.</w:t>
            </w:r>
          </w:p>
        </w:tc>
      </w:tr>
    </w:tbl>
    <w:p w14:paraId="65E096CD" w14:textId="77777777" w:rsidR="00AC7006" w:rsidRDefault="00AC7006" w:rsidP="00AC7006"/>
    <w:p w14:paraId="740623B7" w14:textId="77777777" w:rsidR="00AC7006" w:rsidRPr="000B71E3" w:rsidRDefault="00AC7006" w:rsidP="00AC7006">
      <w:r>
        <w:lastRenderedPageBreak/>
        <w:t>Either the ext-group-id or the int-group-id shall be present in the request.</w:t>
      </w:r>
    </w:p>
    <w:p w14:paraId="2A951D3E" w14:textId="77777777" w:rsidR="00B02F80" w:rsidRPr="000B71E3" w:rsidRDefault="00B02F80" w:rsidP="00B02F80">
      <w:r w:rsidRPr="000B71E3">
        <w:t>This method shall support the request data structures specified in table 6.1.3.</w:t>
      </w:r>
      <w:r w:rsidR="00A25D54">
        <w:t>20</w:t>
      </w:r>
      <w:r w:rsidRPr="000B71E3">
        <w:t>.3.1-2 and the response data structures and response codes specified in table 6.1.3.</w:t>
      </w:r>
      <w:r w:rsidR="00A25D54">
        <w:t>20</w:t>
      </w:r>
      <w:r w:rsidRPr="000B71E3">
        <w:t>.3.1-3.</w:t>
      </w:r>
    </w:p>
    <w:p w14:paraId="358F8D72" w14:textId="77777777" w:rsidR="00B02F80" w:rsidRPr="000B71E3" w:rsidRDefault="00B02F80" w:rsidP="00B02F80">
      <w:pPr>
        <w:pStyle w:val="TH"/>
      </w:pPr>
      <w:r w:rsidRPr="000B71E3">
        <w:t>Table 6.1.3.</w:t>
      </w:r>
      <w:r w:rsidR="00A25D54">
        <w:t>20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02F80" w:rsidRPr="000B71E3" w14:paraId="6EBA69F5" w14:textId="77777777" w:rsidTr="008C2DB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32118C"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81E79" w14:textId="77777777" w:rsidR="00B02F80" w:rsidRPr="000B71E3" w:rsidRDefault="00B02F80" w:rsidP="008C2DB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15D009" w14:textId="77777777" w:rsidR="00B02F80" w:rsidRPr="000B71E3" w:rsidRDefault="00B02F80" w:rsidP="008C2DB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DADF6F" w14:textId="77777777" w:rsidR="00B02F80" w:rsidRPr="000B71E3" w:rsidRDefault="00B02F80" w:rsidP="008C2DB6">
            <w:pPr>
              <w:pStyle w:val="TAH"/>
            </w:pPr>
            <w:r w:rsidRPr="000B71E3">
              <w:t>Description</w:t>
            </w:r>
          </w:p>
        </w:tc>
      </w:tr>
      <w:tr w:rsidR="00B02F80" w:rsidRPr="000B71E3" w14:paraId="69EAACC7" w14:textId="77777777" w:rsidTr="008C2DB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7FC488" w14:textId="77777777" w:rsidR="00B02F80" w:rsidRPr="000B71E3" w:rsidRDefault="00B02F80" w:rsidP="008C2DB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0A357DE" w14:textId="77777777" w:rsidR="00B02F80" w:rsidRPr="000B71E3" w:rsidRDefault="00B02F80" w:rsidP="008C2DB6">
            <w:pPr>
              <w:pStyle w:val="TAC"/>
            </w:pPr>
          </w:p>
        </w:tc>
        <w:tc>
          <w:tcPr>
            <w:tcW w:w="1276" w:type="dxa"/>
            <w:tcBorders>
              <w:top w:val="single" w:sz="4" w:space="0" w:color="auto"/>
              <w:left w:val="single" w:sz="6" w:space="0" w:color="000000"/>
              <w:bottom w:val="single" w:sz="6" w:space="0" w:color="000000"/>
              <w:right w:val="single" w:sz="6" w:space="0" w:color="000000"/>
            </w:tcBorders>
          </w:tcPr>
          <w:p w14:paraId="556EBDE9" w14:textId="77777777" w:rsidR="00B02F80" w:rsidRPr="000B71E3" w:rsidRDefault="00B02F80" w:rsidP="008C2DB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7865EB" w14:textId="77777777" w:rsidR="00B02F80" w:rsidRPr="000B71E3" w:rsidRDefault="00B02F80" w:rsidP="008C2DB6">
            <w:pPr>
              <w:pStyle w:val="TAL"/>
            </w:pPr>
          </w:p>
        </w:tc>
      </w:tr>
    </w:tbl>
    <w:p w14:paraId="6AF34846" w14:textId="77777777" w:rsidR="00B02F80" w:rsidRPr="000B71E3" w:rsidRDefault="00B02F80" w:rsidP="00B02F80"/>
    <w:p w14:paraId="12289A8C" w14:textId="77777777" w:rsidR="00B02F80" w:rsidRPr="000B71E3" w:rsidRDefault="00B02F80" w:rsidP="00B02F80">
      <w:pPr>
        <w:pStyle w:val="TH"/>
      </w:pPr>
      <w:r w:rsidRPr="000B71E3">
        <w:t>Table 6.1.3.</w:t>
      </w:r>
      <w:r w:rsidR="00A25D54">
        <w:t>20</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B02F80" w:rsidRPr="000B71E3" w14:paraId="3B67893B"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BD9CBD" w14:textId="77777777" w:rsidR="00B02F80" w:rsidRPr="000B71E3" w:rsidRDefault="00B02F80" w:rsidP="008C2DB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2DB20" w14:textId="77777777" w:rsidR="00B02F80" w:rsidRPr="000B71E3" w:rsidRDefault="00B02F80" w:rsidP="008C2DB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0D13A6" w14:textId="77777777" w:rsidR="00B02F80" w:rsidRPr="000B71E3" w:rsidRDefault="00B02F80" w:rsidP="008C2DB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1B7838C" w14:textId="77777777" w:rsidR="00B02F80" w:rsidRPr="000B71E3" w:rsidRDefault="00B02F80" w:rsidP="008C2DB6">
            <w:pPr>
              <w:pStyle w:val="TAH"/>
            </w:pPr>
            <w:r w:rsidRPr="000B71E3">
              <w:t>Response</w:t>
            </w:r>
          </w:p>
          <w:p w14:paraId="683E6D32" w14:textId="77777777" w:rsidR="00B02F80" w:rsidRPr="000B71E3" w:rsidRDefault="00B02F80" w:rsidP="008C2DB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DF0011D" w14:textId="77777777" w:rsidR="00B02F80" w:rsidRPr="000B71E3" w:rsidRDefault="00B02F80" w:rsidP="008C2DB6">
            <w:pPr>
              <w:pStyle w:val="TAH"/>
            </w:pPr>
            <w:r w:rsidRPr="000B71E3">
              <w:t>Description</w:t>
            </w:r>
          </w:p>
        </w:tc>
      </w:tr>
      <w:tr w:rsidR="00B02F80" w:rsidRPr="000B71E3" w14:paraId="0A354FBD"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087228" w14:textId="77777777" w:rsidR="00B02F80" w:rsidRPr="000B71E3" w:rsidRDefault="00B02F80" w:rsidP="008C2DB6">
            <w:pPr>
              <w:pStyle w:val="TAL"/>
            </w:pPr>
            <w:r>
              <w:t>GroupIdentifiers</w:t>
            </w:r>
          </w:p>
        </w:tc>
        <w:tc>
          <w:tcPr>
            <w:tcW w:w="225" w:type="pct"/>
            <w:tcBorders>
              <w:top w:val="single" w:sz="4" w:space="0" w:color="auto"/>
              <w:left w:val="single" w:sz="6" w:space="0" w:color="000000"/>
              <w:bottom w:val="single" w:sz="6" w:space="0" w:color="000000"/>
              <w:right w:val="single" w:sz="6" w:space="0" w:color="000000"/>
            </w:tcBorders>
          </w:tcPr>
          <w:p w14:paraId="75101436" w14:textId="77777777" w:rsidR="00B02F80" w:rsidRPr="000B71E3" w:rsidRDefault="00B02F80" w:rsidP="008C2DB6">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4E457DA" w14:textId="77777777" w:rsidR="00B02F80" w:rsidRPr="000B71E3" w:rsidRDefault="00B02F80" w:rsidP="008C2DB6">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70AFFF7" w14:textId="77777777" w:rsidR="00B02F80" w:rsidRPr="000B71E3" w:rsidRDefault="00B02F80" w:rsidP="008C2DB6">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C0A824C" w14:textId="77777777" w:rsidR="00B02F80" w:rsidRPr="000B71E3" w:rsidRDefault="00B02F80" w:rsidP="008C2DB6">
            <w:pPr>
              <w:pStyle w:val="TAL"/>
            </w:pPr>
            <w:r w:rsidRPr="000B71E3">
              <w:t xml:space="preserve">Upon success, a response body containing the </w:t>
            </w:r>
            <w:r>
              <w:t>group identifier(s)</w:t>
            </w:r>
            <w:r w:rsidRPr="000B71E3">
              <w:t xml:space="preserve"> shall be returned.</w:t>
            </w:r>
          </w:p>
        </w:tc>
      </w:tr>
      <w:tr w:rsidR="00B02F80" w:rsidRPr="000B71E3" w14:paraId="6E3B7598"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0CCFE" w14:textId="77777777" w:rsidR="00B02F80" w:rsidRPr="000B71E3" w:rsidRDefault="00B02F80" w:rsidP="008C2DB6">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305031D" w14:textId="77777777" w:rsidR="00B02F80" w:rsidRPr="000B71E3" w:rsidRDefault="00B02F80" w:rsidP="008C2DB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2555D61" w14:textId="77777777" w:rsidR="00B02F80" w:rsidRPr="000B71E3" w:rsidRDefault="00B02F80" w:rsidP="008C2DB6">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FEC3705" w14:textId="77777777" w:rsidR="00B02F80" w:rsidRPr="000B71E3" w:rsidRDefault="00B02F80" w:rsidP="008C2DB6">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077A0F" w14:textId="77777777" w:rsidR="00B02F80" w:rsidRPr="00B30A3C" w:rsidRDefault="00B02F80" w:rsidP="008C2DB6">
            <w:pPr>
              <w:pStyle w:val="TAL"/>
            </w:pPr>
            <w:r w:rsidRPr="00B30A3C">
              <w:t xml:space="preserve">The "cause" attribute shall be set to </w:t>
            </w:r>
            <w:r>
              <w:t xml:space="preserve">one of </w:t>
            </w:r>
            <w:r w:rsidRPr="00B30A3C">
              <w:t>the following application error</w:t>
            </w:r>
            <w:r>
              <w:t>s</w:t>
            </w:r>
            <w:r w:rsidRPr="00B30A3C">
              <w:t>:</w:t>
            </w:r>
          </w:p>
          <w:p w14:paraId="7DE2509C" w14:textId="77777777" w:rsidR="00B02F80" w:rsidRPr="000B71E3" w:rsidRDefault="00B02F80" w:rsidP="008C2DB6">
            <w:pPr>
              <w:pStyle w:val="TAL"/>
            </w:pPr>
            <w:r w:rsidRPr="00B30A3C">
              <w:t xml:space="preserve">- </w:t>
            </w:r>
            <w:r>
              <w:t>GROUP_IDENTIFIER</w:t>
            </w:r>
            <w:r w:rsidRPr="00B30A3C">
              <w:t>_NOT_FOUND</w:t>
            </w:r>
          </w:p>
        </w:tc>
      </w:tr>
      <w:tr w:rsidR="00B02F80" w:rsidRPr="000B71E3" w14:paraId="7F4F5BAC" w14:textId="77777777" w:rsidTr="008C2D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1B2B0C" w14:textId="77777777" w:rsidR="00B02F80" w:rsidRPr="000B71E3" w:rsidRDefault="00B02F80" w:rsidP="008C2DB6">
            <w:pPr>
              <w:pStyle w:val="TAN"/>
            </w:pPr>
            <w:r w:rsidRPr="000B71E3">
              <w:t>NOTE:</w:t>
            </w:r>
            <w:r>
              <w:tab/>
            </w:r>
            <w:r w:rsidRPr="000B71E3">
              <w:t>In addition</w:t>
            </w:r>
            <w:r>
              <w:t>,</w:t>
            </w:r>
            <w:r w:rsidRPr="000B71E3">
              <w:t xml:space="preserve"> common data structures as listed in table 6.1.7-1 are supported.</w:t>
            </w:r>
          </w:p>
        </w:tc>
      </w:tr>
    </w:tbl>
    <w:p w14:paraId="227CE07A" w14:textId="77777777" w:rsidR="00B02F80" w:rsidRPr="000B71E3" w:rsidRDefault="00B02F80" w:rsidP="00B02F80"/>
    <w:p w14:paraId="2BBC8010" w14:textId="77777777" w:rsidR="00063CB4" w:rsidRPr="000B71E3" w:rsidRDefault="00063CB4" w:rsidP="00063CB4">
      <w:pPr>
        <w:pStyle w:val="Heading3"/>
      </w:pPr>
      <w:bookmarkStart w:id="248" w:name="_Toc20118706"/>
      <w:r w:rsidRPr="000B71E3">
        <w:t>6.1.4</w:t>
      </w:r>
      <w:r w:rsidRPr="000B71E3">
        <w:tab/>
        <w:t>Custom Operations without associated resources</w:t>
      </w:r>
      <w:bookmarkEnd w:id="248"/>
      <w:r w:rsidRPr="000B71E3">
        <w:t xml:space="preserve"> </w:t>
      </w:r>
    </w:p>
    <w:p w14:paraId="7989B42F" w14:textId="77777777"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14:paraId="32D26F21" w14:textId="77777777" w:rsidR="00406386" w:rsidRPr="000B71E3" w:rsidRDefault="00406386" w:rsidP="00406386">
      <w:pPr>
        <w:pStyle w:val="Heading3"/>
      </w:pPr>
      <w:bookmarkStart w:id="249" w:name="_Toc20118707"/>
      <w:r w:rsidRPr="000B71E3">
        <w:t>6.1.5</w:t>
      </w:r>
      <w:r w:rsidRPr="000B71E3">
        <w:tab/>
        <w:t>Notifications</w:t>
      </w:r>
      <w:bookmarkEnd w:id="249"/>
    </w:p>
    <w:p w14:paraId="4DFE08CC" w14:textId="77777777" w:rsidR="00406386" w:rsidRPr="000B71E3" w:rsidRDefault="00406386" w:rsidP="00406386">
      <w:pPr>
        <w:pStyle w:val="Heading4"/>
      </w:pPr>
      <w:bookmarkStart w:id="250" w:name="_Toc20118708"/>
      <w:r w:rsidRPr="000B71E3">
        <w:t>6.1.5.1</w:t>
      </w:r>
      <w:r w:rsidRPr="000B71E3">
        <w:tab/>
        <w:t>General</w:t>
      </w:r>
      <w:bookmarkEnd w:id="250"/>
    </w:p>
    <w:p w14:paraId="25A462B6" w14:textId="77777777" w:rsidR="00406386" w:rsidRPr="000B71E3" w:rsidRDefault="00406386" w:rsidP="00642FFD">
      <w:r w:rsidRPr="000B71E3">
        <w:t xml:space="preserve">This </w:t>
      </w:r>
      <w:r w:rsidR="000647B6">
        <w:t>clause</w:t>
      </w:r>
      <w:r w:rsidRPr="000B71E3">
        <w:t xml:space="preserv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14:paraId="2E6BA979" w14:textId="77777777" w:rsidR="00406386" w:rsidRPr="000B71E3" w:rsidRDefault="00406386" w:rsidP="00406386">
      <w:pPr>
        <w:pStyle w:val="Heading4"/>
      </w:pPr>
      <w:bookmarkStart w:id="251" w:name="_Toc20118709"/>
      <w:r w:rsidRPr="000B71E3">
        <w:t>6.1.5.2</w:t>
      </w:r>
      <w:r w:rsidRPr="000B71E3">
        <w:tab/>
      </w:r>
      <w:r w:rsidR="00D47619" w:rsidRPr="000B71E3">
        <w:t>Data Change Notification</w:t>
      </w:r>
      <w:bookmarkEnd w:id="251"/>
    </w:p>
    <w:p w14:paraId="73515A20" w14:textId="77777777" w:rsidR="00D47619" w:rsidRPr="000B71E3" w:rsidRDefault="00D47619" w:rsidP="00D47619">
      <w:r w:rsidRPr="000B71E3">
        <w:t>The POST method shall be used for Data Change Notifications and the URI shall be as provided during the subscription procedure.</w:t>
      </w:r>
    </w:p>
    <w:p w14:paraId="12FB6F4B" w14:textId="77777777" w:rsidR="00D47619" w:rsidRPr="000B71E3" w:rsidRDefault="00D47619" w:rsidP="00D47619">
      <w:r w:rsidRPr="000B71E3">
        <w:t>Resource URI: {callbackReference}</w:t>
      </w:r>
      <w:r w:rsidRPr="000B71E3">
        <w:rPr>
          <w:b/>
        </w:rPr>
        <w:t xml:space="preserve"> </w:t>
      </w:r>
    </w:p>
    <w:p w14:paraId="52E958DA" w14:textId="77777777" w:rsidR="00D47619" w:rsidRPr="000B71E3" w:rsidRDefault="00D47619" w:rsidP="00D47619">
      <w:r w:rsidRPr="000B71E3">
        <w:t>Support of URI query parameters is specified in table 6.1.5.2-1.</w:t>
      </w:r>
    </w:p>
    <w:p w14:paraId="5D027D68" w14:textId="77777777" w:rsidR="00D47619" w:rsidRPr="000B71E3" w:rsidRDefault="00D47619" w:rsidP="00D47619">
      <w:pPr>
        <w:pStyle w:val="TH"/>
        <w:rPr>
          <w:rFonts w:cs="Arial"/>
        </w:rPr>
      </w:pPr>
      <w:r w:rsidRPr="000B71E3">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14:paraId="4FBD4EE5"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91F34B" w14:textId="77777777"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2F6F65" w14:textId="77777777"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145CB" w14:textId="77777777"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6F36E4" w14:textId="77777777"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99A0DE" w14:textId="77777777" w:rsidR="00D47619" w:rsidRPr="000B71E3" w:rsidRDefault="00D47619" w:rsidP="00B70591">
            <w:pPr>
              <w:pStyle w:val="TAH"/>
            </w:pPr>
            <w:r w:rsidRPr="000B71E3">
              <w:t>Description</w:t>
            </w:r>
          </w:p>
        </w:tc>
      </w:tr>
      <w:tr w:rsidR="00D47619" w:rsidRPr="000B71E3" w14:paraId="26919A1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896E9" w14:textId="77777777"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F123BD1" w14:textId="77777777"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498D8C3A" w14:textId="77777777"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56497BF7" w14:textId="77777777"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585F9" w14:textId="77777777" w:rsidR="00D47619" w:rsidRPr="000B71E3" w:rsidRDefault="00D47619" w:rsidP="00B70591">
            <w:pPr>
              <w:pStyle w:val="TAL"/>
            </w:pPr>
          </w:p>
        </w:tc>
      </w:tr>
    </w:tbl>
    <w:p w14:paraId="3AD14F21" w14:textId="77777777" w:rsidR="00D47619" w:rsidRPr="000B71E3" w:rsidRDefault="00D47619" w:rsidP="00D47619"/>
    <w:p w14:paraId="0AD5789D" w14:textId="77777777" w:rsidR="00D47619" w:rsidRPr="000B71E3" w:rsidRDefault="00D47619" w:rsidP="00D47619">
      <w:r w:rsidRPr="000B71E3">
        <w:t>Support of request data structures is specified in table 6.1.5.2-2 and of response data structures and response codes is specified in table 6.1.5.2-3.</w:t>
      </w:r>
    </w:p>
    <w:p w14:paraId="3A80C76C" w14:textId="77777777" w:rsidR="00D47619" w:rsidRPr="000B71E3" w:rsidRDefault="00D47619" w:rsidP="00D47619">
      <w:pPr>
        <w:pStyle w:val="TH"/>
      </w:pPr>
      <w:r w:rsidRPr="000B71E3">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14:paraId="0C68C806" w14:textId="77777777"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6F5066" w14:textId="77777777"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6C54E9" w14:textId="77777777"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D025239" w14:textId="77777777"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3D193DE8" w14:textId="77777777" w:rsidR="00D47619" w:rsidRPr="000B71E3" w:rsidRDefault="00D47619" w:rsidP="00B70591">
            <w:pPr>
              <w:pStyle w:val="TAH"/>
            </w:pPr>
            <w:r w:rsidRPr="000B71E3">
              <w:t>Description</w:t>
            </w:r>
          </w:p>
        </w:tc>
      </w:tr>
      <w:tr w:rsidR="0092275A" w:rsidRPr="000B71E3" w14:paraId="67743394" w14:textId="77777777"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2ACE4062" w14:textId="77777777"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588BDE7" w14:textId="77777777"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14:paraId="29EA19A4" w14:textId="77777777"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4E67070" w14:textId="77777777" w:rsidR="0092275A" w:rsidRPr="000B71E3" w:rsidRDefault="0092275A" w:rsidP="0037193F">
            <w:pPr>
              <w:pStyle w:val="TAL"/>
            </w:pPr>
          </w:p>
        </w:tc>
      </w:tr>
    </w:tbl>
    <w:p w14:paraId="6FEBAC20" w14:textId="77777777" w:rsidR="00D47619" w:rsidRPr="000B71E3" w:rsidRDefault="00D47619" w:rsidP="00D47619"/>
    <w:p w14:paraId="3F372F07" w14:textId="77777777" w:rsidR="00D47619" w:rsidRPr="000B71E3" w:rsidRDefault="00D47619" w:rsidP="00D47619">
      <w:pPr>
        <w:pStyle w:val="TH"/>
      </w:pPr>
      <w:r w:rsidRPr="000B71E3">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14:paraId="6CAB3873"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13EC7F" w14:textId="77777777"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E648C84" w14:textId="77777777"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8FA1" w14:textId="77777777"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CE5C7B7" w14:textId="77777777" w:rsidR="00D47619" w:rsidRPr="000B71E3" w:rsidRDefault="00D47619" w:rsidP="00B70591">
            <w:pPr>
              <w:pStyle w:val="TAH"/>
            </w:pPr>
            <w:r w:rsidRPr="000B71E3">
              <w:t>Response</w:t>
            </w:r>
          </w:p>
          <w:p w14:paraId="062B821D" w14:textId="77777777"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E2B42B7" w14:textId="77777777" w:rsidR="00D47619" w:rsidRPr="000B71E3" w:rsidRDefault="00D47619" w:rsidP="00B70591">
            <w:pPr>
              <w:pStyle w:val="TAH"/>
            </w:pPr>
            <w:r w:rsidRPr="000B71E3">
              <w:t>Description</w:t>
            </w:r>
          </w:p>
        </w:tc>
      </w:tr>
      <w:tr w:rsidR="00D47619" w:rsidRPr="000B71E3" w14:paraId="2C19B1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A18909" w14:textId="77777777"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31328CF" w14:textId="77777777"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411187DB" w14:textId="77777777"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14:paraId="5895C3BC" w14:textId="77777777"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482E1B6" w14:textId="77777777" w:rsidR="00D47619" w:rsidRPr="000B71E3" w:rsidRDefault="00D47619" w:rsidP="00B70591">
            <w:pPr>
              <w:pStyle w:val="TAL"/>
            </w:pPr>
            <w:r w:rsidRPr="000B71E3">
              <w:t>Upon success, an empty response body shall be returned.</w:t>
            </w:r>
          </w:p>
        </w:tc>
      </w:tr>
      <w:tr w:rsidR="00DB25B3" w:rsidRPr="000B71E3" w14:paraId="6EDE00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B3FAF" w14:textId="77777777"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A8701A7"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573EDC"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6133393" w14:textId="77777777"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AE43F9" w14:textId="77777777"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2D72A2CA" w14:textId="77777777"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14:paraId="21DBF8A0" w14:textId="77777777"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14:paraId="0EDDD26B"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14:paraId="07ED41D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C62017" w14:textId="77777777"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C9FA48"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B937385"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2C3AD94" w14:textId="77777777"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E6CEB2" w14:textId="77777777"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14:paraId="1C946AE4" w14:textId="77777777"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14:paraId="04D579B5" w14:textId="77777777"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14:paraId="0CAAD62B" w14:textId="77777777" w:rsidR="00DB25B3" w:rsidRPr="000B71E3" w:rsidRDefault="00DB25B3" w:rsidP="000C0A85">
            <w:pPr>
              <w:pStyle w:val="TAL"/>
            </w:pPr>
          </w:p>
          <w:p w14:paraId="10E6F90E"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14:paraId="4C7C42E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48278" w14:textId="77777777"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0DFE80" w14:textId="77777777"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FE9443A" w14:textId="77777777"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2EB22BD" w14:textId="77777777"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1A072F2" w14:textId="77777777" w:rsidR="00607E16" w:rsidRPr="00582665" w:rsidRDefault="00607E16" w:rsidP="00607E16">
            <w:pPr>
              <w:pStyle w:val="TAL"/>
            </w:pPr>
            <w:r w:rsidRPr="00582665">
              <w:t>The "cause" attribute shall be set to the following application error:</w:t>
            </w:r>
          </w:p>
          <w:p w14:paraId="73666FEC" w14:textId="77777777" w:rsidR="00607E16" w:rsidRDefault="00607E16" w:rsidP="00607E16">
            <w:pPr>
              <w:pStyle w:val="TAL"/>
            </w:pPr>
            <w:r w:rsidRPr="00582665">
              <w:t>- CONTEXT_NOT_FOUND</w:t>
            </w:r>
          </w:p>
          <w:p w14:paraId="3BE0B1E9" w14:textId="77777777" w:rsidR="00607E16" w:rsidRPr="00582665" w:rsidRDefault="00607E16" w:rsidP="00607E16">
            <w:pPr>
              <w:pStyle w:val="TAL"/>
            </w:pPr>
          </w:p>
          <w:p w14:paraId="3616172E" w14:textId="77777777"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14:paraId="088409E5" w14:textId="77777777" w:rsidR="00607E16" w:rsidRPr="000B71E3" w:rsidRDefault="00607E16" w:rsidP="000C0A85">
            <w:pPr>
              <w:pStyle w:val="TAL"/>
            </w:pPr>
          </w:p>
        </w:tc>
      </w:tr>
      <w:tr w:rsidR="00D47619" w:rsidRPr="000B71E3" w14:paraId="2EA168F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620426E" w14:textId="77777777" w:rsidR="00D47619" w:rsidRPr="000B71E3" w:rsidRDefault="00D47619" w:rsidP="003D63AF">
            <w:pPr>
              <w:pStyle w:val="TAN"/>
            </w:pPr>
            <w:r w:rsidRPr="000B71E3">
              <w:t>NOTE:</w:t>
            </w:r>
            <w:r w:rsidR="000B71E3">
              <w:tab/>
            </w:r>
            <w:r w:rsidRPr="000B71E3">
              <w:t>In addition common data structures as listed in table 6.1.7-1 are supported.</w:t>
            </w:r>
          </w:p>
        </w:tc>
      </w:tr>
    </w:tbl>
    <w:p w14:paraId="014511B2" w14:textId="77777777" w:rsidR="00D47619" w:rsidRPr="000B71E3" w:rsidRDefault="00D47619" w:rsidP="005173DD"/>
    <w:p w14:paraId="51C48918" w14:textId="77777777" w:rsidR="00E3491B" w:rsidRPr="000B71E3" w:rsidRDefault="00E3491B" w:rsidP="000E77D4">
      <w:pPr>
        <w:pStyle w:val="Heading3"/>
      </w:pPr>
      <w:bookmarkStart w:id="252" w:name="_Toc20118710"/>
      <w:r w:rsidRPr="000B71E3">
        <w:t>6.</w:t>
      </w:r>
      <w:r w:rsidR="000E77D4" w:rsidRPr="000B71E3">
        <w:t>1.</w:t>
      </w:r>
      <w:r w:rsidR="004B1E63" w:rsidRPr="000B71E3">
        <w:t>6</w:t>
      </w:r>
      <w:r w:rsidRPr="000B71E3">
        <w:tab/>
      </w:r>
      <w:r w:rsidR="00FD48E5" w:rsidRPr="000B71E3">
        <w:t>Data Model</w:t>
      </w:r>
      <w:bookmarkEnd w:id="252"/>
    </w:p>
    <w:p w14:paraId="7BCC36BB" w14:textId="77777777" w:rsidR="00E3491B" w:rsidRPr="000B71E3" w:rsidRDefault="00E3491B" w:rsidP="000E77D4">
      <w:pPr>
        <w:pStyle w:val="Heading4"/>
      </w:pPr>
      <w:bookmarkStart w:id="253" w:name="_Toc20118711"/>
      <w:r w:rsidRPr="000B71E3">
        <w:t>6.</w:t>
      </w:r>
      <w:r w:rsidR="000E77D4" w:rsidRPr="000B71E3">
        <w:t>1.</w:t>
      </w:r>
      <w:r w:rsidR="004B1E63" w:rsidRPr="000B71E3">
        <w:t>6</w:t>
      </w:r>
      <w:r w:rsidRPr="000B71E3">
        <w:t>.1</w:t>
      </w:r>
      <w:r w:rsidRPr="000B71E3">
        <w:tab/>
        <w:t>General</w:t>
      </w:r>
      <w:bookmarkEnd w:id="253"/>
    </w:p>
    <w:p w14:paraId="645CA781" w14:textId="77777777" w:rsidR="000F36CF" w:rsidRPr="000B71E3" w:rsidRDefault="000F36CF" w:rsidP="000F36CF">
      <w:r w:rsidRPr="000B71E3">
        <w:t xml:space="preserve">This </w:t>
      </w:r>
      <w:r w:rsidR="000647B6">
        <w:t>clause</w:t>
      </w:r>
      <w:r w:rsidRPr="000B71E3">
        <w:t xml:space="preserve"> specifies the application data model supported </w:t>
      </w:r>
      <w:r w:rsidR="00D91F28" w:rsidRPr="000B71E3">
        <w:t>by</w:t>
      </w:r>
      <w:r w:rsidRPr="000B71E3">
        <w:t xml:space="preserve"> the API.</w:t>
      </w:r>
    </w:p>
    <w:p w14:paraId="5192FE91" w14:textId="77777777"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14:paraId="0F3CE070" w14:textId="77777777"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0B71E3" w14:paraId="0B1046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D7AE169" w14:textId="77777777" w:rsidR="0052604D" w:rsidRPr="000B71E3" w:rsidRDefault="0052604D" w:rsidP="009A7B1D">
            <w:pPr>
              <w:pStyle w:val="TAH"/>
            </w:pPr>
            <w:r w:rsidRPr="000B71E3">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E263FE0" w14:textId="16C64FC8" w:rsidR="0052604D" w:rsidRPr="000B71E3" w:rsidRDefault="005B47C9" w:rsidP="009A7B1D">
            <w:pPr>
              <w:pStyle w:val="TAH"/>
            </w:pPr>
            <w:r>
              <w:t>Clause</w:t>
            </w:r>
            <w:r w:rsidR="0052604D" w:rsidRPr="000B71E3">
              <w:t xml:space="preserv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6D6032" w14:textId="77777777" w:rsidR="0052604D" w:rsidRPr="000B71E3" w:rsidRDefault="0052604D" w:rsidP="009A7B1D">
            <w:pPr>
              <w:pStyle w:val="TAH"/>
            </w:pPr>
            <w:r w:rsidRPr="000B71E3">
              <w:t>Description</w:t>
            </w:r>
          </w:p>
        </w:tc>
      </w:tr>
      <w:tr w:rsidR="007F48DC" w:rsidRPr="000B71E3" w14:paraId="5AD71BDF"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A71D6F8" w14:textId="77777777" w:rsidR="007F48DC" w:rsidRPr="000B71E3" w:rsidRDefault="007F48DC" w:rsidP="00F909AB">
            <w:pPr>
              <w:pStyle w:val="TAL"/>
            </w:pPr>
            <w:r w:rsidRPr="000B71E3">
              <w:t>Nssai</w:t>
            </w:r>
          </w:p>
        </w:tc>
        <w:tc>
          <w:tcPr>
            <w:tcW w:w="1556" w:type="dxa"/>
            <w:gridSpan w:val="2"/>
            <w:tcBorders>
              <w:top w:val="single" w:sz="4" w:space="0" w:color="auto"/>
              <w:left w:val="single" w:sz="4" w:space="0" w:color="auto"/>
              <w:bottom w:val="single" w:sz="4" w:space="0" w:color="auto"/>
              <w:right w:val="single" w:sz="4" w:space="0" w:color="auto"/>
            </w:tcBorders>
          </w:tcPr>
          <w:p w14:paraId="4C50AB14" w14:textId="77777777" w:rsidR="007F48DC" w:rsidRPr="000B71E3" w:rsidRDefault="007F48DC" w:rsidP="00F909AB">
            <w:pPr>
              <w:pStyle w:val="TAL"/>
            </w:pPr>
            <w:r w:rsidRPr="000B71E3">
              <w:t>6.1.6.2.</w:t>
            </w:r>
            <w:r w:rsidR="00812768"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4DC006F1" w14:textId="77777777"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14:paraId="4EBA397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9552F6E" w14:textId="77777777" w:rsidR="00CE48D4" w:rsidRPr="000B71E3" w:rsidRDefault="00CE48D4" w:rsidP="00526712">
            <w:pPr>
              <w:pStyle w:val="TAL"/>
            </w:pPr>
            <w:r w:rsidRPr="000B71E3">
              <w:t>SdmSubscription</w:t>
            </w:r>
          </w:p>
        </w:tc>
        <w:tc>
          <w:tcPr>
            <w:tcW w:w="1556" w:type="dxa"/>
            <w:gridSpan w:val="2"/>
            <w:tcBorders>
              <w:top w:val="single" w:sz="4" w:space="0" w:color="auto"/>
              <w:left w:val="single" w:sz="4" w:space="0" w:color="auto"/>
              <w:bottom w:val="single" w:sz="4" w:space="0" w:color="auto"/>
              <w:right w:val="single" w:sz="4" w:space="0" w:color="auto"/>
            </w:tcBorders>
          </w:tcPr>
          <w:p w14:paraId="24093447" w14:textId="77777777" w:rsidR="00CE48D4" w:rsidRPr="000B71E3" w:rsidRDefault="00CE48D4" w:rsidP="00526712">
            <w:pPr>
              <w:pStyle w:val="TAL"/>
            </w:pPr>
            <w:r w:rsidRPr="000B71E3">
              <w:t>6.1.6.2.</w:t>
            </w:r>
            <w:r w:rsidR="00812768" w:rsidRPr="000B71E3">
              <w:t>3</w:t>
            </w:r>
          </w:p>
        </w:tc>
        <w:tc>
          <w:tcPr>
            <w:tcW w:w="4420" w:type="dxa"/>
            <w:gridSpan w:val="2"/>
            <w:tcBorders>
              <w:top w:val="single" w:sz="4" w:space="0" w:color="auto"/>
              <w:left w:val="single" w:sz="4" w:space="0" w:color="auto"/>
              <w:bottom w:val="single" w:sz="4" w:space="0" w:color="auto"/>
              <w:right w:val="single" w:sz="4" w:space="0" w:color="auto"/>
            </w:tcBorders>
          </w:tcPr>
          <w:p w14:paraId="10274CCE" w14:textId="77777777"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14:paraId="1C93A7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93BD177" w14:textId="77777777" w:rsidR="00D37793" w:rsidRPr="000B71E3" w:rsidRDefault="00D37793" w:rsidP="00B70591">
            <w:pPr>
              <w:pStyle w:val="TAL"/>
            </w:pPr>
            <w:r w:rsidRPr="000B71E3">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66DF9B65" w14:textId="77777777" w:rsidR="00D37793" w:rsidRPr="000B71E3" w:rsidRDefault="00D37793" w:rsidP="00B70591">
            <w:pPr>
              <w:pStyle w:val="TAL"/>
            </w:pPr>
            <w:r w:rsidRPr="000B71E3">
              <w:t>6.1.6.2.</w:t>
            </w:r>
            <w:r w:rsidR="00812768"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2B595160" w14:textId="77777777"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14:paraId="001724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7A08620" w14:textId="77777777" w:rsidR="00852F82" w:rsidRPr="000B71E3" w:rsidRDefault="00852F82" w:rsidP="00B70591">
            <w:pPr>
              <w:pStyle w:val="TAL"/>
            </w:pPr>
            <w:r w:rsidRPr="000B71E3">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14466513" w14:textId="77777777" w:rsidR="00852F82" w:rsidRPr="000B71E3" w:rsidRDefault="00852F82" w:rsidP="00B70591">
            <w:pPr>
              <w:pStyle w:val="TAL"/>
            </w:pPr>
            <w:r w:rsidRPr="000B71E3">
              <w:t>6.1.6.2.</w:t>
            </w:r>
            <w:r w:rsidR="00812768" w:rsidRPr="000B71E3">
              <w:t>5</w:t>
            </w:r>
          </w:p>
        </w:tc>
        <w:tc>
          <w:tcPr>
            <w:tcW w:w="4420" w:type="dxa"/>
            <w:gridSpan w:val="2"/>
            <w:tcBorders>
              <w:top w:val="single" w:sz="4" w:space="0" w:color="auto"/>
              <w:left w:val="single" w:sz="4" w:space="0" w:color="auto"/>
              <w:bottom w:val="single" w:sz="4" w:space="0" w:color="auto"/>
              <w:right w:val="single" w:sz="4" w:space="0" w:color="auto"/>
            </w:tcBorders>
          </w:tcPr>
          <w:p w14:paraId="6BA04F82" w14:textId="77777777"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14:paraId="796D239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2E47494" w14:textId="77777777" w:rsidR="002A7740" w:rsidRPr="000B71E3" w:rsidRDefault="002A7740" w:rsidP="00A94114">
            <w:pPr>
              <w:pStyle w:val="TAL"/>
            </w:pPr>
            <w:r w:rsidRPr="000B71E3">
              <w:t>UeContextInSmfData</w:t>
            </w:r>
          </w:p>
        </w:tc>
        <w:tc>
          <w:tcPr>
            <w:tcW w:w="1556" w:type="dxa"/>
            <w:gridSpan w:val="2"/>
            <w:tcBorders>
              <w:top w:val="single" w:sz="4" w:space="0" w:color="auto"/>
              <w:left w:val="single" w:sz="4" w:space="0" w:color="auto"/>
              <w:bottom w:val="single" w:sz="4" w:space="0" w:color="auto"/>
              <w:right w:val="single" w:sz="4" w:space="0" w:color="auto"/>
            </w:tcBorders>
          </w:tcPr>
          <w:p w14:paraId="61590790" w14:textId="77777777" w:rsidR="002A7740" w:rsidRPr="000B71E3" w:rsidRDefault="002A7740" w:rsidP="00A94114">
            <w:pPr>
              <w:pStyle w:val="TAL"/>
            </w:pPr>
            <w:r w:rsidRPr="000B71E3">
              <w:t>6.1.6.2.</w:t>
            </w:r>
            <w:r w:rsidR="00812768" w:rsidRPr="000B71E3">
              <w:t>16</w:t>
            </w:r>
          </w:p>
        </w:tc>
        <w:tc>
          <w:tcPr>
            <w:tcW w:w="4420" w:type="dxa"/>
            <w:gridSpan w:val="2"/>
            <w:tcBorders>
              <w:top w:val="single" w:sz="4" w:space="0" w:color="auto"/>
              <w:left w:val="single" w:sz="4" w:space="0" w:color="auto"/>
              <w:bottom w:val="single" w:sz="4" w:space="0" w:color="auto"/>
              <w:right w:val="single" w:sz="4" w:space="0" w:color="auto"/>
            </w:tcBorders>
          </w:tcPr>
          <w:p w14:paraId="2F8416D8" w14:textId="77777777" w:rsidR="002A7740" w:rsidRPr="000B71E3" w:rsidRDefault="002A7740" w:rsidP="00A94114">
            <w:pPr>
              <w:pStyle w:val="TAL"/>
              <w:rPr>
                <w:rFonts w:cs="Arial"/>
                <w:szCs w:val="18"/>
              </w:rPr>
            </w:pPr>
            <w:r w:rsidRPr="000B71E3">
              <w:rPr>
                <w:rFonts w:cs="Arial"/>
                <w:szCs w:val="18"/>
              </w:rPr>
              <w:t>UE Context In SMF Data</w:t>
            </w:r>
          </w:p>
        </w:tc>
      </w:tr>
      <w:tr w:rsidR="002A7740" w:rsidRPr="000B71E3" w14:paraId="13A7FBD2"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AFAA6B3" w14:textId="77777777" w:rsidR="002A7740" w:rsidRPr="000B71E3" w:rsidRDefault="002A7740" w:rsidP="00A94114">
            <w:pPr>
              <w:pStyle w:val="TAL"/>
            </w:pPr>
            <w:r w:rsidRPr="000B71E3">
              <w:t>PduSession</w:t>
            </w:r>
          </w:p>
        </w:tc>
        <w:tc>
          <w:tcPr>
            <w:tcW w:w="1556" w:type="dxa"/>
            <w:gridSpan w:val="2"/>
            <w:tcBorders>
              <w:top w:val="single" w:sz="4" w:space="0" w:color="auto"/>
              <w:left w:val="single" w:sz="4" w:space="0" w:color="auto"/>
              <w:bottom w:val="single" w:sz="4" w:space="0" w:color="auto"/>
              <w:right w:val="single" w:sz="4" w:space="0" w:color="auto"/>
            </w:tcBorders>
          </w:tcPr>
          <w:p w14:paraId="2CDA1B3D" w14:textId="77777777" w:rsidR="002A7740" w:rsidRPr="000B71E3" w:rsidRDefault="002A7740" w:rsidP="00A94114">
            <w:pPr>
              <w:pStyle w:val="TAL"/>
            </w:pPr>
            <w:r w:rsidRPr="000B71E3">
              <w:t>6.1.6.2.</w:t>
            </w:r>
            <w:r w:rsidR="00812768" w:rsidRPr="000B71E3">
              <w:t>17</w:t>
            </w:r>
          </w:p>
        </w:tc>
        <w:tc>
          <w:tcPr>
            <w:tcW w:w="4420" w:type="dxa"/>
            <w:gridSpan w:val="2"/>
            <w:tcBorders>
              <w:top w:val="single" w:sz="4" w:space="0" w:color="auto"/>
              <w:left w:val="single" w:sz="4" w:space="0" w:color="auto"/>
              <w:bottom w:val="single" w:sz="4" w:space="0" w:color="auto"/>
              <w:right w:val="single" w:sz="4" w:space="0" w:color="auto"/>
            </w:tcBorders>
          </w:tcPr>
          <w:p w14:paraId="4653B087" w14:textId="77777777" w:rsidR="002A7740" w:rsidRPr="000B71E3" w:rsidRDefault="002A7740" w:rsidP="00A94114">
            <w:pPr>
              <w:pStyle w:val="TAL"/>
              <w:rPr>
                <w:rFonts w:cs="Arial"/>
                <w:szCs w:val="18"/>
              </w:rPr>
            </w:pPr>
          </w:p>
        </w:tc>
      </w:tr>
      <w:tr w:rsidR="00852F82" w:rsidRPr="000B71E3" w14:paraId="61B16D8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E74536C" w14:textId="77777777" w:rsidR="00852F82" w:rsidRPr="000B71E3" w:rsidRDefault="00852F82" w:rsidP="00B70591">
            <w:pPr>
              <w:pStyle w:val="TAL"/>
            </w:pPr>
            <w:r w:rsidRPr="000B71E3">
              <w:t>DnnInfo</w:t>
            </w:r>
          </w:p>
        </w:tc>
        <w:tc>
          <w:tcPr>
            <w:tcW w:w="1556" w:type="dxa"/>
            <w:gridSpan w:val="2"/>
            <w:tcBorders>
              <w:top w:val="single" w:sz="4" w:space="0" w:color="auto"/>
              <w:left w:val="single" w:sz="4" w:space="0" w:color="auto"/>
              <w:bottom w:val="single" w:sz="4" w:space="0" w:color="auto"/>
              <w:right w:val="single" w:sz="4" w:space="0" w:color="auto"/>
            </w:tcBorders>
          </w:tcPr>
          <w:p w14:paraId="3FB12F8D" w14:textId="77777777" w:rsidR="00852F82" w:rsidRPr="000B71E3" w:rsidRDefault="00852F82" w:rsidP="00B70591">
            <w:pPr>
              <w:pStyle w:val="TAL"/>
            </w:pPr>
            <w:r w:rsidRPr="000B71E3">
              <w:t>6.1.6.2.</w:t>
            </w:r>
            <w:r w:rsidR="00812768" w:rsidRPr="000B71E3">
              <w:t>6</w:t>
            </w:r>
          </w:p>
        </w:tc>
        <w:tc>
          <w:tcPr>
            <w:tcW w:w="4420" w:type="dxa"/>
            <w:gridSpan w:val="2"/>
            <w:tcBorders>
              <w:top w:val="single" w:sz="4" w:space="0" w:color="auto"/>
              <w:left w:val="single" w:sz="4" w:space="0" w:color="auto"/>
              <w:bottom w:val="single" w:sz="4" w:space="0" w:color="auto"/>
              <w:right w:val="single" w:sz="4" w:space="0" w:color="auto"/>
            </w:tcBorders>
          </w:tcPr>
          <w:p w14:paraId="0B79FB7C" w14:textId="77777777"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14:paraId="1B7DE906"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C4D28D" w14:textId="77777777" w:rsidR="00852F82" w:rsidRPr="000B71E3" w:rsidRDefault="00852F82" w:rsidP="00B70591">
            <w:pPr>
              <w:pStyle w:val="TAL"/>
            </w:pPr>
            <w:r w:rsidRPr="000B71E3">
              <w:t>SnssaiInfo</w:t>
            </w:r>
          </w:p>
        </w:tc>
        <w:tc>
          <w:tcPr>
            <w:tcW w:w="1556" w:type="dxa"/>
            <w:gridSpan w:val="2"/>
            <w:tcBorders>
              <w:top w:val="single" w:sz="4" w:space="0" w:color="auto"/>
              <w:left w:val="single" w:sz="4" w:space="0" w:color="auto"/>
              <w:bottom w:val="single" w:sz="4" w:space="0" w:color="auto"/>
              <w:right w:val="single" w:sz="4" w:space="0" w:color="auto"/>
            </w:tcBorders>
          </w:tcPr>
          <w:p w14:paraId="0FCE4FA1" w14:textId="77777777" w:rsidR="00852F82" w:rsidRPr="000B71E3" w:rsidRDefault="00852F82" w:rsidP="00B70591">
            <w:pPr>
              <w:pStyle w:val="TAL"/>
            </w:pPr>
            <w:r w:rsidRPr="000B71E3">
              <w:t>6.1.6.2.</w:t>
            </w:r>
            <w:r w:rsidR="00812768" w:rsidRPr="000B71E3">
              <w:t>7</w:t>
            </w:r>
          </w:p>
        </w:tc>
        <w:tc>
          <w:tcPr>
            <w:tcW w:w="4420" w:type="dxa"/>
            <w:gridSpan w:val="2"/>
            <w:tcBorders>
              <w:top w:val="single" w:sz="4" w:space="0" w:color="auto"/>
              <w:left w:val="single" w:sz="4" w:space="0" w:color="auto"/>
              <w:bottom w:val="single" w:sz="4" w:space="0" w:color="auto"/>
              <w:right w:val="single" w:sz="4" w:space="0" w:color="auto"/>
            </w:tcBorders>
          </w:tcPr>
          <w:p w14:paraId="78D1963F" w14:textId="77777777"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14:paraId="416B3C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6141A7" w14:textId="77777777" w:rsidR="0071011D" w:rsidRPr="000B71E3" w:rsidRDefault="0071011D" w:rsidP="00B70591">
            <w:pPr>
              <w:pStyle w:val="TAL"/>
            </w:pPr>
            <w:r w:rsidRPr="000B71E3">
              <w:t>SessionManagementSubscription</w:t>
            </w:r>
            <w:r w:rsidR="00AD42DB" w:rsidRPr="000B71E3">
              <w:t>Data</w:t>
            </w:r>
          </w:p>
        </w:tc>
        <w:tc>
          <w:tcPr>
            <w:tcW w:w="1556" w:type="dxa"/>
            <w:gridSpan w:val="2"/>
            <w:tcBorders>
              <w:top w:val="single" w:sz="4" w:space="0" w:color="auto"/>
              <w:left w:val="single" w:sz="4" w:space="0" w:color="auto"/>
              <w:bottom w:val="single" w:sz="4" w:space="0" w:color="auto"/>
              <w:right w:val="single" w:sz="4" w:space="0" w:color="auto"/>
            </w:tcBorders>
          </w:tcPr>
          <w:p w14:paraId="56207F87" w14:textId="77777777" w:rsidR="0071011D" w:rsidRPr="000B71E3" w:rsidRDefault="0071011D" w:rsidP="00B70591">
            <w:pPr>
              <w:pStyle w:val="TAL"/>
            </w:pPr>
            <w:r w:rsidRPr="000B71E3">
              <w:t>6.1.6.2.</w:t>
            </w:r>
            <w:r w:rsidR="00812768" w:rsidRPr="000B71E3">
              <w:t>8</w:t>
            </w:r>
          </w:p>
        </w:tc>
        <w:tc>
          <w:tcPr>
            <w:tcW w:w="4420" w:type="dxa"/>
            <w:gridSpan w:val="2"/>
            <w:tcBorders>
              <w:top w:val="single" w:sz="4" w:space="0" w:color="auto"/>
              <w:left w:val="single" w:sz="4" w:space="0" w:color="auto"/>
              <w:bottom w:val="single" w:sz="4" w:space="0" w:color="auto"/>
              <w:right w:val="single" w:sz="4" w:space="0" w:color="auto"/>
            </w:tcBorders>
          </w:tcPr>
          <w:p w14:paraId="37C95268" w14:textId="77777777"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14:paraId="42B32E1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A0FB49D" w14:textId="77777777" w:rsidR="0071011D" w:rsidRPr="000B71E3" w:rsidRDefault="0071011D" w:rsidP="00B70591">
            <w:pPr>
              <w:pStyle w:val="TAL"/>
            </w:pPr>
            <w:r w:rsidRPr="000B71E3">
              <w:t>DnnConfiguration</w:t>
            </w:r>
          </w:p>
        </w:tc>
        <w:tc>
          <w:tcPr>
            <w:tcW w:w="1556" w:type="dxa"/>
            <w:gridSpan w:val="2"/>
            <w:tcBorders>
              <w:top w:val="single" w:sz="4" w:space="0" w:color="auto"/>
              <w:left w:val="single" w:sz="4" w:space="0" w:color="auto"/>
              <w:bottom w:val="single" w:sz="4" w:space="0" w:color="auto"/>
              <w:right w:val="single" w:sz="4" w:space="0" w:color="auto"/>
            </w:tcBorders>
          </w:tcPr>
          <w:p w14:paraId="5790CACB" w14:textId="77777777" w:rsidR="0071011D" w:rsidRPr="000B71E3" w:rsidRDefault="0071011D" w:rsidP="00B70591">
            <w:pPr>
              <w:pStyle w:val="TAL"/>
            </w:pPr>
            <w:r w:rsidRPr="000B71E3">
              <w:t>6.1.6.2.</w:t>
            </w:r>
            <w:r w:rsidR="00812768" w:rsidRPr="000B71E3">
              <w:t>9</w:t>
            </w:r>
          </w:p>
        </w:tc>
        <w:tc>
          <w:tcPr>
            <w:tcW w:w="4420" w:type="dxa"/>
            <w:gridSpan w:val="2"/>
            <w:tcBorders>
              <w:top w:val="single" w:sz="4" w:space="0" w:color="auto"/>
              <w:left w:val="single" w:sz="4" w:space="0" w:color="auto"/>
              <w:bottom w:val="single" w:sz="4" w:space="0" w:color="auto"/>
              <w:right w:val="single" w:sz="4" w:space="0" w:color="auto"/>
            </w:tcBorders>
          </w:tcPr>
          <w:p w14:paraId="68C0ACD4" w14:textId="77777777"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14:paraId="1CB94E2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FCD3FE" w14:textId="77777777" w:rsidR="0071011D" w:rsidRPr="000B71E3" w:rsidRDefault="0071011D" w:rsidP="00B70591">
            <w:pPr>
              <w:pStyle w:val="TAL"/>
            </w:pPr>
            <w:r w:rsidRPr="000B71E3">
              <w:t>PduSessionTypes</w:t>
            </w:r>
          </w:p>
        </w:tc>
        <w:tc>
          <w:tcPr>
            <w:tcW w:w="1556" w:type="dxa"/>
            <w:gridSpan w:val="2"/>
            <w:tcBorders>
              <w:top w:val="single" w:sz="4" w:space="0" w:color="auto"/>
              <w:left w:val="single" w:sz="4" w:space="0" w:color="auto"/>
              <w:bottom w:val="single" w:sz="4" w:space="0" w:color="auto"/>
              <w:right w:val="single" w:sz="4" w:space="0" w:color="auto"/>
            </w:tcBorders>
          </w:tcPr>
          <w:p w14:paraId="745D9FB8" w14:textId="77777777" w:rsidR="0071011D" w:rsidRPr="000B71E3" w:rsidRDefault="0071011D" w:rsidP="00B70591">
            <w:pPr>
              <w:pStyle w:val="TAL"/>
            </w:pPr>
            <w:r w:rsidRPr="000B71E3">
              <w:t>6.1.6.2.</w:t>
            </w:r>
            <w:r w:rsidR="00337C9A" w:rsidRPr="000B71E3">
              <w:t>1</w:t>
            </w:r>
            <w:r w:rsidR="000A26C2" w:rsidRPr="000B71E3">
              <w:t>1</w:t>
            </w:r>
          </w:p>
        </w:tc>
        <w:tc>
          <w:tcPr>
            <w:tcW w:w="4420" w:type="dxa"/>
            <w:gridSpan w:val="2"/>
            <w:tcBorders>
              <w:top w:val="single" w:sz="4" w:space="0" w:color="auto"/>
              <w:left w:val="single" w:sz="4" w:space="0" w:color="auto"/>
              <w:bottom w:val="single" w:sz="4" w:space="0" w:color="auto"/>
              <w:right w:val="single" w:sz="4" w:space="0" w:color="auto"/>
            </w:tcBorders>
          </w:tcPr>
          <w:p w14:paraId="46C55E23" w14:textId="77777777"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14:paraId="672A7F6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F7845D" w14:textId="77777777" w:rsidR="0071011D" w:rsidRPr="000B71E3" w:rsidRDefault="0071011D" w:rsidP="00B70591">
            <w:pPr>
              <w:pStyle w:val="TAL"/>
            </w:pPr>
            <w:r w:rsidRPr="000B71E3">
              <w:t>SscModes</w:t>
            </w:r>
          </w:p>
        </w:tc>
        <w:tc>
          <w:tcPr>
            <w:tcW w:w="1556" w:type="dxa"/>
            <w:gridSpan w:val="2"/>
            <w:tcBorders>
              <w:top w:val="single" w:sz="4" w:space="0" w:color="auto"/>
              <w:left w:val="single" w:sz="4" w:space="0" w:color="auto"/>
              <w:bottom w:val="single" w:sz="4" w:space="0" w:color="auto"/>
              <w:right w:val="single" w:sz="4" w:space="0" w:color="auto"/>
            </w:tcBorders>
          </w:tcPr>
          <w:p w14:paraId="319D89A0" w14:textId="77777777" w:rsidR="0071011D" w:rsidRPr="000B71E3" w:rsidRDefault="0071011D" w:rsidP="00B70591">
            <w:pPr>
              <w:pStyle w:val="TAL"/>
            </w:pPr>
            <w:r w:rsidRPr="000B71E3">
              <w:t>6.1.6.2.</w:t>
            </w:r>
            <w:r w:rsidR="00337C9A" w:rsidRPr="000B71E3">
              <w:t>1</w:t>
            </w:r>
            <w:r w:rsidR="000A26C2"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3B58E8E" w14:textId="77777777"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14:paraId="082BA1A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4658301" w14:textId="77777777" w:rsidR="00A130B6" w:rsidRPr="000B71E3" w:rsidRDefault="00A130B6" w:rsidP="003B34DE">
            <w:pPr>
              <w:pStyle w:val="TAL"/>
            </w:pPr>
            <w:r w:rsidRPr="000B71E3">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255FA43E" w14:textId="77777777" w:rsidR="00A130B6" w:rsidRPr="000B71E3" w:rsidRDefault="00A130B6" w:rsidP="003B34DE">
            <w:pPr>
              <w:pStyle w:val="TAL"/>
            </w:pPr>
            <w:r w:rsidRPr="000B71E3">
              <w:t>6.1.6.2.</w:t>
            </w:r>
            <w:r w:rsidR="003B34DE" w:rsidRPr="000B71E3">
              <w:t>1</w:t>
            </w:r>
            <w:r w:rsidR="000A26C2"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612CA10F" w14:textId="77777777"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14:paraId="2321A73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CE652E7" w14:textId="77777777" w:rsidR="00690598" w:rsidRPr="000B71E3" w:rsidRDefault="00690598" w:rsidP="00A94114">
            <w:pPr>
              <w:pStyle w:val="TAL"/>
            </w:pPr>
            <w:r w:rsidRPr="000B71E3">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14:paraId="7B070E5A" w14:textId="77777777" w:rsidR="00690598" w:rsidRPr="000B71E3" w:rsidRDefault="00690598" w:rsidP="00A94114">
            <w:pPr>
              <w:pStyle w:val="TAL"/>
            </w:pPr>
            <w:r w:rsidRPr="000B71E3">
              <w:t>6.1.6.2.</w:t>
            </w:r>
            <w:r w:rsidR="000A26C2" w:rsidRPr="000B71E3">
              <w:t>18</w:t>
            </w:r>
          </w:p>
        </w:tc>
        <w:tc>
          <w:tcPr>
            <w:tcW w:w="4420" w:type="dxa"/>
            <w:gridSpan w:val="2"/>
            <w:tcBorders>
              <w:top w:val="single" w:sz="4" w:space="0" w:color="auto"/>
              <w:left w:val="single" w:sz="4" w:space="0" w:color="auto"/>
              <w:bottom w:val="single" w:sz="4" w:space="0" w:color="auto"/>
              <w:right w:val="single" w:sz="4" w:space="0" w:color="auto"/>
            </w:tcBorders>
          </w:tcPr>
          <w:p w14:paraId="58BE99DD" w14:textId="77777777"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14:paraId="05252A3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D18294A" w14:textId="77777777" w:rsidR="00092CCC" w:rsidRPr="000B71E3" w:rsidRDefault="00092CCC" w:rsidP="00FE7AAF">
            <w:pPr>
              <w:pStyle w:val="TAL"/>
            </w:pPr>
            <w:r w:rsidRPr="000B71E3">
              <w:t>IpAddress</w:t>
            </w:r>
          </w:p>
        </w:tc>
        <w:tc>
          <w:tcPr>
            <w:tcW w:w="1556" w:type="dxa"/>
            <w:gridSpan w:val="2"/>
            <w:tcBorders>
              <w:top w:val="single" w:sz="4" w:space="0" w:color="auto"/>
              <w:left w:val="single" w:sz="4" w:space="0" w:color="auto"/>
              <w:bottom w:val="single" w:sz="4" w:space="0" w:color="auto"/>
              <w:right w:val="single" w:sz="4" w:space="0" w:color="auto"/>
            </w:tcBorders>
          </w:tcPr>
          <w:p w14:paraId="02F4ECF4" w14:textId="77777777" w:rsidR="00092CCC" w:rsidRPr="000B71E3" w:rsidRDefault="00092CCC" w:rsidP="00FE7AAF">
            <w:pPr>
              <w:pStyle w:val="TAL"/>
            </w:pPr>
            <w:r w:rsidRPr="000B71E3">
              <w:t>6.1.6.2.</w:t>
            </w:r>
            <w:r w:rsidR="00630A27" w:rsidRPr="000B71E3">
              <w:t>2</w:t>
            </w:r>
            <w:r w:rsidR="006D2961"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93303CB" w14:textId="77777777"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14:paraId="07BDC74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D22610" w14:textId="77777777" w:rsidR="00092CCC" w:rsidRPr="000B71E3" w:rsidRDefault="00092CCC" w:rsidP="00FE7AAF">
            <w:pPr>
              <w:pStyle w:val="TAL"/>
            </w:pPr>
            <w:r w:rsidRPr="000B71E3">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14:paraId="020B2270" w14:textId="77777777" w:rsidR="00092CCC" w:rsidRPr="000B71E3" w:rsidRDefault="00092CCC" w:rsidP="00FE7AAF">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0034E18E" w14:textId="77777777"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14:paraId="0E99E0E1"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692AC3B" w14:textId="77777777" w:rsidR="00C13412" w:rsidRPr="000B71E3" w:rsidRDefault="00C13412" w:rsidP="00C13412">
            <w:pPr>
              <w:pStyle w:val="TAL"/>
            </w:pPr>
            <w:r w:rsidRPr="000B71E3">
              <w:t>IwkEpsInd</w:t>
            </w:r>
          </w:p>
        </w:tc>
        <w:tc>
          <w:tcPr>
            <w:tcW w:w="1556" w:type="dxa"/>
            <w:gridSpan w:val="2"/>
            <w:tcBorders>
              <w:top w:val="single" w:sz="4" w:space="0" w:color="auto"/>
              <w:left w:val="single" w:sz="4" w:space="0" w:color="auto"/>
              <w:bottom w:val="single" w:sz="4" w:space="0" w:color="auto"/>
              <w:right w:val="single" w:sz="4" w:space="0" w:color="auto"/>
            </w:tcBorders>
          </w:tcPr>
          <w:p w14:paraId="13E61AED" w14:textId="77777777" w:rsidR="00C13412" w:rsidRPr="000B71E3" w:rsidRDefault="00C13412" w:rsidP="00C13412">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7DA3C3C2" w14:textId="77777777"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14:paraId="0C94660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054C91E" w14:textId="77777777" w:rsidR="0092275A" w:rsidRPr="000B71E3" w:rsidRDefault="0092275A" w:rsidP="0037193F">
            <w:pPr>
              <w:pStyle w:val="TAL"/>
            </w:pPr>
            <w:r w:rsidRPr="000B71E3">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14:paraId="0FB45247" w14:textId="77777777" w:rsidR="0092275A" w:rsidRPr="000B71E3" w:rsidRDefault="0092275A" w:rsidP="0037193F">
            <w:pPr>
              <w:pStyle w:val="TAL"/>
            </w:pPr>
            <w:r w:rsidRPr="000B71E3">
              <w:t>6.1.6.2.21</w:t>
            </w:r>
          </w:p>
        </w:tc>
        <w:tc>
          <w:tcPr>
            <w:tcW w:w="4420" w:type="dxa"/>
            <w:gridSpan w:val="2"/>
            <w:tcBorders>
              <w:top w:val="single" w:sz="4" w:space="0" w:color="auto"/>
              <w:left w:val="single" w:sz="4" w:space="0" w:color="auto"/>
              <w:bottom w:val="single" w:sz="4" w:space="0" w:color="auto"/>
              <w:right w:val="single" w:sz="4" w:space="0" w:color="auto"/>
            </w:tcBorders>
          </w:tcPr>
          <w:p w14:paraId="13C5211F" w14:textId="77777777" w:rsidR="0092275A" w:rsidRPr="000B71E3" w:rsidRDefault="0092275A" w:rsidP="0037193F">
            <w:pPr>
              <w:pStyle w:val="TAL"/>
              <w:rPr>
                <w:rFonts w:cs="Arial"/>
                <w:szCs w:val="18"/>
              </w:rPr>
            </w:pPr>
          </w:p>
        </w:tc>
      </w:tr>
      <w:tr w:rsidR="00D274C8" w:rsidRPr="000B71E3" w14:paraId="0063E81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419C945" w14:textId="77777777" w:rsidR="00D274C8" w:rsidRPr="000B71E3" w:rsidRDefault="00D274C8" w:rsidP="000C0A85">
            <w:pPr>
              <w:pStyle w:val="TAL"/>
            </w:pPr>
            <w:r w:rsidRPr="000B71E3">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14:paraId="5C4B298A" w14:textId="77777777" w:rsidR="00D274C8" w:rsidRPr="000B71E3" w:rsidRDefault="00D274C8" w:rsidP="000C0A85">
            <w:pPr>
              <w:pStyle w:val="TAL"/>
            </w:pPr>
            <w:r w:rsidRPr="000B71E3">
              <w:t>6.1.6.2.</w:t>
            </w:r>
            <w:r w:rsidR="00AA7369" w:rsidRPr="000B71E3">
              <w:t>23</w:t>
            </w:r>
          </w:p>
        </w:tc>
        <w:tc>
          <w:tcPr>
            <w:tcW w:w="4420" w:type="dxa"/>
            <w:gridSpan w:val="2"/>
            <w:tcBorders>
              <w:top w:val="single" w:sz="4" w:space="0" w:color="auto"/>
              <w:left w:val="single" w:sz="4" w:space="0" w:color="auto"/>
              <w:bottom w:val="single" w:sz="4" w:space="0" w:color="auto"/>
              <w:right w:val="single" w:sz="4" w:space="0" w:color="auto"/>
            </w:tcBorders>
          </w:tcPr>
          <w:p w14:paraId="4A858C4B" w14:textId="77777777" w:rsidR="00D274C8" w:rsidRPr="000B71E3" w:rsidRDefault="00D274C8" w:rsidP="000C0A85">
            <w:pPr>
              <w:pStyle w:val="TAL"/>
              <w:rPr>
                <w:rFonts w:cs="Arial"/>
                <w:szCs w:val="18"/>
              </w:rPr>
            </w:pPr>
          </w:p>
        </w:tc>
      </w:tr>
      <w:tr w:rsidR="00D274C8" w:rsidRPr="000B71E3" w14:paraId="5A4721A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3CAD7AE" w14:textId="77777777" w:rsidR="00D274C8" w:rsidRPr="000B71E3" w:rsidRDefault="00D274C8" w:rsidP="000C0A85">
            <w:pPr>
              <w:pStyle w:val="TAL"/>
            </w:pPr>
            <w:r w:rsidRPr="000B71E3">
              <w:t>SmsfInfo</w:t>
            </w:r>
          </w:p>
        </w:tc>
        <w:tc>
          <w:tcPr>
            <w:tcW w:w="1556" w:type="dxa"/>
            <w:gridSpan w:val="2"/>
            <w:tcBorders>
              <w:top w:val="single" w:sz="4" w:space="0" w:color="auto"/>
              <w:left w:val="single" w:sz="4" w:space="0" w:color="auto"/>
              <w:bottom w:val="single" w:sz="4" w:space="0" w:color="auto"/>
              <w:right w:val="single" w:sz="4" w:space="0" w:color="auto"/>
            </w:tcBorders>
          </w:tcPr>
          <w:p w14:paraId="67C0D938" w14:textId="77777777" w:rsidR="00D274C8" w:rsidRPr="000B71E3" w:rsidRDefault="00D274C8" w:rsidP="000C0A85">
            <w:pPr>
              <w:pStyle w:val="TAL"/>
            </w:pPr>
            <w:r w:rsidRPr="000B71E3">
              <w:t>6.1.6.2.</w:t>
            </w:r>
            <w:r w:rsidR="00AA7369" w:rsidRPr="000B71E3">
              <w:t>24</w:t>
            </w:r>
          </w:p>
        </w:tc>
        <w:tc>
          <w:tcPr>
            <w:tcW w:w="4420" w:type="dxa"/>
            <w:gridSpan w:val="2"/>
            <w:tcBorders>
              <w:top w:val="single" w:sz="4" w:space="0" w:color="auto"/>
              <w:left w:val="single" w:sz="4" w:space="0" w:color="auto"/>
              <w:bottom w:val="single" w:sz="4" w:space="0" w:color="auto"/>
              <w:right w:val="single" w:sz="4" w:space="0" w:color="auto"/>
            </w:tcBorders>
          </w:tcPr>
          <w:p w14:paraId="6C5A2B97" w14:textId="77777777" w:rsidR="00D274C8" w:rsidRPr="000B71E3" w:rsidRDefault="00D274C8" w:rsidP="000C0A85">
            <w:pPr>
              <w:pStyle w:val="TAL"/>
              <w:rPr>
                <w:rFonts w:cs="Arial"/>
                <w:szCs w:val="18"/>
              </w:rPr>
            </w:pPr>
          </w:p>
        </w:tc>
      </w:tr>
      <w:tr w:rsidR="00242614" w:rsidRPr="000B71E3" w14:paraId="70DC6455"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5E245B3" w14:textId="77777777" w:rsidR="00242614" w:rsidRPr="000B71E3" w:rsidRDefault="00242614" w:rsidP="000C0A85">
            <w:pPr>
              <w:pStyle w:val="TAL"/>
            </w:pPr>
            <w:r w:rsidRPr="000B71E3">
              <w:t>AcknowledgeInfo</w:t>
            </w:r>
          </w:p>
        </w:tc>
        <w:tc>
          <w:tcPr>
            <w:tcW w:w="1556" w:type="dxa"/>
            <w:gridSpan w:val="2"/>
            <w:tcBorders>
              <w:top w:val="single" w:sz="4" w:space="0" w:color="auto"/>
              <w:left w:val="single" w:sz="4" w:space="0" w:color="auto"/>
              <w:bottom w:val="single" w:sz="4" w:space="0" w:color="auto"/>
              <w:right w:val="single" w:sz="4" w:space="0" w:color="auto"/>
            </w:tcBorders>
          </w:tcPr>
          <w:p w14:paraId="0498DBEB" w14:textId="77777777" w:rsidR="00242614" w:rsidRPr="000B71E3" w:rsidRDefault="00242614" w:rsidP="000C0A85">
            <w:pPr>
              <w:pStyle w:val="TAL"/>
            </w:pPr>
            <w:r w:rsidRPr="000B71E3">
              <w:t>6.1.6.2.</w:t>
            </w:r>
            <w:r w:rsidR="0018782A" w:rsidRPr="000B71E3">
              <w:t>25</w:t>
            </w:r>
          </w:p>
        </w:tc>
        <w:tc>
          <w:tcPr>
            <w:tcW w:w="4420" w:type="dxa"/>
            <w:gridSpan w:val="2"/>
            <w:tcBorders>
              <w:top w:val="single" w:sz="4" w:space="0" w:color="auto"/>
              <w:left w:val="single" w:sz="4" w:space="0" w:color="auto"/>
              <w:bottom w:val="single" w:sz="4" w:space="0" w:color="auto"/>
              <w:right w:val="single" w:sz="4" w:space="0" w:color="auto"/>
            </w:tcBorders>
          </w:tcPr>
          <w:p w14:paraId="77396B75" w14:textId="77777777" w:rsidR="00242614" w:rsidRPr="000B71E3" w:rsidRDefault="00242614" w:rsidP="000C0A85">
            <w:pPr>
              <w:pStyle w:val="TAL"/>
              <w:rPr>
                <w:rFonts w:cs="Arial"/>
                <w:szCs w:val="18"/>
              </w:rPr>
            </w:pPr>
          </w:p>
        </w:tc>
      </w:tr>
      <w:tr w:rsidR="00242614" w:rsidRPr="000B71E3" w14:paraId="05B7FB2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2020265" w14:textId="77777777" w:rsidR="00242614" w:rsidRPr="000B71E3" w:rsidRDefault="00242614" w:rsidP="000C0A85">
            <w:pPr>
              <w:pStyle w:val="TAL"/>
            </w:pPr>
            <w:r w:rsidRPr="000B71E3">
              <w:t>SorInfo</w:t>
            </w:r>
          </w:p>
        </w:tc>
        <w:tc>
          <w:tcPr>
            <w:tcW w:w="1556" w:type="dxa"/>
            <w:gridSpan w:val="2"/>
            <w:tcBorders>
              <w:top w:val="single" w:sz="4" w:space="0" w:color="auto"/>
              <w:left w:val="single" w:sz="4" w:space="0" w:color="auto"/>
              <w:bottom w:val="single" w:sz="4" w:space="0" w:color="auto"/>
              <w:right w:val="single" w:sz="4" w:space="0" w:color="auto"/>
            </w:tcBorders>
          </w:tcPr>
          <w:p w14:paraId="3222BDBA" w14:textId="77777777" w:rsidR="00242614" w:rsidRPr="000B71E3" w:rsidRDefault="00242614" w:rsidP="000C0A85">
            <w:pPr>
              <w:pStyle w:val="TAL"/>
            </w:pPr>
            <w:r w:rsidRPr="000B71E3">
              <w:t>6.1.6.2.</w:t>
            </w:r>
            <w:r w:rsidR="0018782A" w:rsidRPr="000B71E3">
              <w:t>26</w:t>
            </w:r>
          </w:p>
        </w:tc>
        <w:tc>
          <w:tcPr>
            <w:tcW w:w="4420" w:type="dxa"/>
            <w:gridSpan w:val="2"/>
            <w:tcBorders>
              <w:top w:val="single" w:sz="4" w:space="0" w:color="auto"/>
              <w:left w:val="single" w:sz="4" w:space="0" w:color="auto"/>
              <w:bottom w:val="single" w:sz="4" w:space="0" w:color="auto"/>
              <w:right w:val="single" w:sz="4" w:space="0" w:color="auto"/>
            </w:tcBorders>
          </w:tcPr>
          <w:p w14:paraId="79D544A9" w14:textId="77777777" w:rsidR="00242614" w:rsidRPr="000B71E3" w:rsidRDefault="00242614" w:rsidP="000C0A85">
            <w:pPr>
              <w:pStyle w:val="TAL"/>
              <w:rPr>
                <w:rFonts w:cs="Arial"/>
                <w:szCs w:val="18"/>
              </w:rPr>
            </w:pPr>
            <w:r w:rsidRPr="000B71E3">
              <w:rPr>
                <w:rFonts w:cs="Arial"/>
                <w:szCs w:val="18"/>
              </w:rPr>
              <w:t>Steering Of Roaming Information</w:t>
            </w:r>
          </w:p>
        </w:tc>
      </w:tr>
      <w:tr w:rsidR="00B62BA9" w:rsidRPr="000B71E3" w14:paraId="2541BA8F" w14:textId="77777777"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2B1FCB" w14:textId="77777777" w:rsidR="00B62BA9" w:rsidRPr="000B71E3" w:rsidRDefault="00B62BA9" w:rsidP="00C21133">
            <w:pPr>
              <w:pStyle w:val="TAL"/>
            </w:pPr>
            <w:r>
              <w:rPr>
                <w:rFonts w:hint="eastAsia"/>
                <w:lang w:eastAsia="zh-CN"/>
              </w:rPr>
              <w:t>Upu</w:t>
            </w:r>
            <w:r w:rsidRPr="000B71E3">
              <w:t>Info</w:t>
            </w:r>
          </w:p>
        </w:tc>
        <w:tc>
          <w:tcPr>
            <w:tcW w:w="1556" w:type="dxa"/>
            <w:gridSpan w:val="2"/>
            <w:tcBorders>
              <w:top w:val="single" w:sz="4" w:space="0" w:color="auto"/>
              <w:left w:val="single" w:sz="4" w:space="0" w:color="auto"/>
              <w:bottom w:val="single" w:sz="4" w:space="0" w:color="auto"/>
              <w:right w:val="single" w:sz="4" w:space="0" w:color="auto"/>
            </w:tcBorders>
          </w:tcPr>
          <w:p w14:paraId="576FAF06" w14:textId="77777777" w:rsidR="00B62BA9" w:rsidRPr="000B71E3" w:rsidRDefault="00B62BA9" w:rsidP="00C21133">
            <w:pPr>
              <w:pStyle w:val="TAL"/>
              <w:rPr>
                <w:lang w:eastAsia="zh-CN"/>
              </w:rPr>
            </w:pPr>
            <w:r w:rsidRPr="000B71E3">
              <w:t>6.1.6.2.</w:t>
            </w:r>
            <w:r w:rsidR="00CE6B0C">
              <w:t>33</w:t>
            </w:r>
          </w:p>
        </w:tc>
        <w:tc>
          <w:tcPr>
            <w:tcW w:w="4420" w:type="dxa"/>
            <w:gridSpan w:val="2"/>
            <w:tcBorders>
              <w:top w:val="single" w:sz="4" w:space="0" w:color="auto"/>
              <w:left w:val="single" w:sz="4" w:space="0" w:color="auto"/>
              <w:bottom w:val="single" w:sz="4" w:space="0" w:color="auto"/>
              <w:right w:val="single" w:sz="4" w:space="0" w:color="auto"/>
            </w:tcBorders>
          </w:tcPr>
          <w:p w14:paraId="729A51D1" w14:textId="77777777" w:rsidR="00B62BA9" w:rsidRPr="000B71E3" w:rsidRDefault="00B62BA9" w:rsidP="00C21133">
            <w:pPr>
              <w:pStyle w:val="TAL"/>
              <w:rPr>
                <w:rFonts w:cs="Arial"/>
                <w:szCs w:val="18"/>
              </w:rPr>
            </w:pPr>
            <w:r w:rsidRPr="008B0550">
              <w:t>UE Parameters Update</w:t>
            </w:r>
            <w:r w:rsidRPr="000B71E3">
              <w:rPr>
                <w:rFonts w:cs="Arial"/>
                <w:szCs w:val="18"/>
              </w:rPr>
              <w:t xml:space="preserve"> Information</w:t>
            </w:r>
          </w:p>
        </w:tc>
      </w:tr>
      <w:tr w:rsidR="0096523E" w:rsidRPr="000B71E3" w14:paraId="7DCCEE8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59ECEB2" w14:textId="77777777" w:rsidR="0096523E" w:rsidRPr="000B71E3" w:rsidRDefault="0096523E" w:rsidP="00C71D6E">
            <w:pPr>
              <w:pStyle w:val="TAL"/>
            </w:pPr>
            <w:r w:rsidRPr="000B71E3">
              <w:t>SharedData</w:t>
            </w:r>
          </w:p>
        </w:tc>
        <w:tc>
          <w:tcPr>
            <w:tcW w:w="1556" w:type="dxa"/>
            <w:gridSpan w:val="2"/>
            <w:tcBorders>
              <w:top w:val="single" w:sz="4" w:space="0" w:color="auto"/>
              <w:left w:val="single" w:sz="4" w:space="0" w:color="auto"/>
              <w:bottom w:val="single" w:sz="4" w:space="0" w:color="auto"/>
              <w:right w:val="single" w:sz="4" w:space="0" w:color="auto"/>
            </w:tcBorders>
          </w:tcPr>
          <w:p w14:paraId="186C7F33" w14:textId="77777777" w:rsidR="0096523E" w:rsidRPr="000B71E3" w:rsidRDefault="0096523E" w:rsidP="00C71D6E">
            <w:pPr>
              <w:pStyle w:val="TAL"/>
            </w:pPr>
            <w:r w:rsidRPr="000B71E3">
              <w:t>6.1.6.2.</w:t>
            </w:r>
            <w:r w:rsidR="003D09DE" w:rsidRPr="000B71E3">
              <w:t>27</w:t>
            </w:r>
          </w:p>
        </w:tc>
        <w:tc>
          <w:tcPr>
            <w:tcW w:w="4420" w:type="dxa"/>
            <w:gridSpan w:val="2"/>
            <w:tcBorders>
              <w:top w:val="single" w:sz="4" w:space="0" w:color="auto"/>
              <w:left w:val="single" w:sz="4" w:space="0" w:color="auto"/>
              <w:bottom w:val="single" w:sz="4" w:space="0" w:color="auto"/>
              <w:right w:val="single" w:sz="4" w:space="0" w:color="auto"/>
            </w:tcBorders>
          </w:tcPr>
          <w:p w14:paraId="155876A9" w14:textId="77777777"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14:paraId="7D63D23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9E7E000" w14:textId="77777777" w:rsidR="00294578" w:rsidRPr="000B71E3" w:rsidRDefault="00294578" w:rsidP="00DD1A36">
            <w:pPr>
              <w:pStyle w:val="TAL"/>
            </w:pPr>
            <w:r w:rsidRPr="000B71E3">
              <w:t>PgwInfo</w:t>
            </w:r>
          </w:p>
        </w:tc>
        <w:tc>
          <w:tcPr>
            <w:tcW w:w="1556" w:type="dxa"/>
            <w:gridSpan w:val="2"/>
            <w:tcBorders>
              <w:top w:val="single" w:sz="4" w:space="0" w:color="auto"/>
              <w:left w:val="single" w:sz="4" w:space="0" w:color="auto"/>
              <w:bottom w:val="single" w:sz="4" w:space="0" w:color="auto"/>
              <w:right w:val="single" w:sz="4" w:space="0" w:color="auto"/>
            </w:tcBorders>
          </w:tcPr>
          <w:p w14:paraId="0F893EF0" w14:textId="77777777" w:rsidR="00294578" w:rsidRPr="000B71E3" w:rsidRDefault="00294578" w:rsidP="00DD1A36">
            <w:pPr>
              <w:pStyle w:val="TAL"/>
            </w:pPr>
            <w:r w:rsidRPr="000B71E3">
              <w:t>6.1.6.2.</w:t>
            </w:r>
            <w:r w:rsidR="00F27A75" w:rsidRPr="000B71E3">
              <w:t>28</w:t>
            </w:r>
          </w:p>
        </w:tc>
        <w:tc>
          <w:tcPr>
            <w:tcW w:w="4420" w:type="dxa"/>
            <w:gridSpan w:val="2"/>
            <w:tcBorders>
              <w:top w:val="single" w:sz="4" w:space="0" w:color="auto"/>
              <w:left w:val="single" w:sz="4" w:space="0" w:color="auto"/>
              <w:bottom w:val="single" w:sz="4" w:space="0" w:color="auto"/>
              <w:right w:val="single" w:sz="4" w:space="0" w:color="auto"/>
            </w:tcBorders>
          </w:tcPr>
          <w:p w14:paraId="1F4035FC"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14:paraId="417148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85A296" w14:textId="77777777" w:rsidR="00F45DE1" w:rsidRDefault="00F45DE1" w:rsidP="00B05791">
            <w:pPr>
              <w:pStyle w:val="TAL"/>
            </w:pPr>
            <w:r>
              <w:t>TraceDataResponse</w:t>
            </w:r>
          </w:p>
        </w:tc>
        <w:tc>
          <w:tcPr>
            <w:tcW w:w="1556" w:type="dxa"/>
            <w:gridSpan w:val="2"/>
            <w:tcBorders>
              <w:top w:val="single" w:sz="4" w:space="0" w:color="auto"/>
              <w:left w:val="single" w:sz="4" w:space="0" w:color="auto"/>
              <w:bottom w:val="single" w:sz="4" w:space="0" w:color="auto"/>
              <w:right w:val="single" w:sz="4" w:space="0" w:color="auto"/>
            </w:tcBorders>
          </w:tcPr>
          <w:p w14:paraId="16BB3D52" w14:textId="77777777" w:rsidR="00F45DE1" w:rsidRDefault="00F45DE1" w:rsidP="00B05791">
            <w:pPr>
              <w:pStyle w:val="TAL"/>
            </w:pPr>
            <w:r>
              <w:t>6.1.6.2.</w:t>
            </w:r>
            <w:r w:rsidR="00EF0D30">
              <w:t>29</w:t>
            </w:r>
          </w:p>
        </w:tc>
        <w:tc>
          <w:tcPr>
            <w:tcW w:w="4420" w:type="dxa"/>
            <w:gridSpan w:val="2"/>
            <w:tcBorders>
              <w:top w:val="single" w:sz="4" w:space="0" w:color="auto"/>
              <w:left w:val="single" w:sz="4" w:space="0" w:color="auto"/>
              <w:bottom w:val="single" w:sz="4" w:space="0" w:color="auto"/>
              <w:right w:val="single" w:sz="4" w:space="0" w:color="auto"/>
            </w:tcBorders>
          </w:tcPr>
          <w:p w14:paraId="282C2AC3" w14:textId="77777777" w:rsidR="00F45DE1" w:rsidRDefault="00F45DE1" w:rsidP="00B05791">
            <w:pPr>
              <w:pStyle w:val="TAL"/>
              <w:rPr>
                <w:rFonts w:cs="Arial"/>
                <w:szCs w:val="18"/>
              </w:rPr>
            </w:pPr>
            <w:r>
              <w:rPr>
                <w:rFonts w:cs="Arial"/>
                <w:szCs w:val="18"/>
              </w:rPr>
              <w:t>Contains Trace Data or a shared data Id identifying shared Trace Data</w:t>
            </w:r>
          </w:p>
        </w:tc>
      </w:tr>
      <w:tr w:rsidR="00DB1115" w:rsidRPr="000B71E3" w14:paraId="3885005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1FB9DB5" w14:textId="77777777" w:rsidR="00DB1115" w:rsidRPr="000B71E3" w:rsidRDefault="00DB1115" w:rsidP="00F4213F">
            <w:pPr>
              <w:pStyle w:val="TAL"/>
            </w:pPr>
            <w:r w:rsidRPr="000B71E3">
              <w:t>SdmSubs</w:t>
            </w:r>
            <w:r>
              <w:t>Modification</w:t>
            </w:r>
          </w:p>
        </w:tc>
        <w:tc>
          <w:tcPr>
            <w:tcW w:w="1556" w:type="dxa"/>
            <w:gridSpan w:val="2"/>
            <w:tcBorders>
              <w:top w:val="single" w:sz="4" w:space="0" w:color="auto"/>
              <w:left w:val="single" w:sz="4" w:space="0" w:color="auto"/>
              <w:bottom w:val="single" w:sz="4" w:space="0" w:color="auto"/>
              <w:right w:val="single" w:sz="4" w:space="0" w:color="auto"/>
            </w:tcBorders>
          </w:tcPr>
          <w:p w14:paraId="1CDDE719" w14:textId="77777777" w:rsidR="00DB1115" w:rsidRPr="000B71E3" w:rsidRDefault="00DB1115" w:rsidP="00F4213F">
            <w:pPr>
              <w:pStyle w:val="TAL"/>
            </w:pPr>
            <w:r w:rsidRPr="000B71E3">
              <w:t>6.1.6.2.</w:t>
            </w:r>
            <w:r w:rsidR="004B054D">
              <w:t>31</w:t>
            </w:r>
          </w:p>
        </w:tc>
        <w:tc>
          <w:tcPr>
            <w:tcW w:w="4420" w:type="dxa"/>
            <w:gridSpan w:val="2"/>
            <w:tcBorders>
              <w:top w:val="single" w:sz="4" w:space="0" w:color="auto"/>
              <w:left w:val="single" w:sz="4" w:space="0" w:color="auto"/>
              <w:bottom w:val="single" w:sz="4" w:space="0" w:color="auto"/>
              <w:right w:val="single" w:sz="4" w:space="0" w:color="auto"/>
            </w:tcBorders>
          </w:tcPr>
          <w:p w14:paraId="07F7625B" w14:textId="77777777" w:rsidR="00DB1115" w:rsidRPr="000B71E3" w:rsidRDefault="00DB1115" w:rsidP="00F4213F">
            <w:pPr>
              <w:pStyle w:val="TAL"/>
              <w:rPr>
                <w:rFonts w:cs="Arial"/>
                <w:szCs w:val="18"/>
              </w:rPr>
            </w:pPr>
            <w:r>
              <w:rPr>
                <w:rFonts w:cs="Arial"/>
                <w:szCs w:val="18"/>
              </w:rPr>
              <w:t>Modification instruction for a</w:t>
            </w:r>
            <w:r w:rsidRPr="000B71E3">
              <w:rPr>
                <w:rFonts w:cs="Arial"/>
                <w:szCs w:val="18"/>
              </w:rPr>
              <w:t xml:space="preserve"> subscription to notifications</w:t>
            </w:r>
          </w:p>
        </w:tc>
      </w:tr>
      <w:tr w:rsidR="00361208" w14:paraId="65D5506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16B0E27" w14:textId="77777777" w:rsidR="00361208" w:rsidRDefault="00361208" w:rsidP="00F4213F">
            <w:pPr>
              <w:pStyle w:val="TAL"/>
            </w:pPr>
            <w:r>
              <w:t>EmergencyInfo</w:t>
            </w:r>
          </w:p>
        </w:tc>
        <w:tc>
          <w:tcPr>
            <w:tcW w:w="1556" w:type="dxa"/>
            <w:gridSpan w:val="2"/>
            <w:tcBorders>
              <w:top w:val="single" w:sz="4" w:space="0" w:color="auto"/>
              <w:left w:val="single" w:sz="4" w:space="0" w:color="auto"/>
              <w:bottom w:val="single" w:sz="4" w:space="0" w:color="auto"/>
              <w:right w:val="single" w:sz="4" w:space="0" w:color="auto"/>
            </w:tcBorders>
          </w:tcPr>
          <w:p w14:paraId="630AD45E" w14:textId="77777777" w:rsidR="00361208" w:rsidRDefault="00361208" w:rsidP="00F4213F">
            <w:pPr>
              <w:pStyle w:val="TAL"/>
            </w:pPr>
            <w:r>
              <w:t>6.1.6.2.</w:t>
            </w:r>
            <w:r w:rsidR="00983736">
              <w:t>32</w:t>
            </w:r>
          </w:p>
        </w:tc>
        <w:tc>
          <w:tcPr>
            <w:tcW w:w="4420" w:type="dxa"/>
            <w:gridSpan w:val="2"/>
            <w:tcBorders>
              <w:top w:val="single" w:sz="4" w:space="0" w:color="auto"/>
              <w:left w:val="single" w:sz="4" w:space="0" w:color="auto"/>
              <w:bottom w:val="single" w:sz="4" w:space="0" w:color="auto"/>
              <w:right w:val="single" w:sz="4" w:space="0" w:color="auto"/>
            </w:tcBorders>
          </w:tcPr>
          <w:p w14:paraId="31821110" w14:textId="77777777" w:rsidR="00361208" w:rsidRDefault="00361208" w:rsidP="00F4213F">
            <w:pPr>
              <w:pStyle w:val="TAL"/>
              <w:rPr>
                <w:rFonts w:cs="Arial"/>
                <w:szCs w:val="18"/>
              </w:rPr>
            </w:pPr>
            <w:r>
              <w:rPr>
                <w:rFonts w:cs="Arial"/>
                <w:szCs w:val="18"/>
              </w:rPr>
              <w:t>Information about emergency session</w:t>
            </w:r>
          </w:p>
        </w:tc>
      </w:tr>
      <w:tr w:rsidR="00E0240B" w14:paraId="6FCC09EC"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37A6519" w14:textId="77777777" w:rsidR="00E0240B" w:rsidRDefault="00E0240B" w:rsidP="00747E12">
            <w:pPr>
              <w:pStyle w:val="TAL"/>
            </w:pPr>
            <w:r>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14:paraId="49853637" w14:textId="77777777" w:rsidR="00E0240B" w:rsidRDefault="00E0240B" w:rsidP="00747E12">
            <w:pPr>
              <w:pStyle w:val="TAL"/>
            </w:pPr>
            <w:r>
              <w:rPr>
                <w:rFonts w:hint="eastAsia"/>
              </w:rPr>
              <w:t>6.1.6.2.</w:t>
            </w:r>
            <w:r w:rsidR="00CE6B0C">
              <w:t>11</w:t>
            </w:r>
          </w:p>
        </w:tc>
        <w:tc>
          <w:tcPr>
            <w:tcW w:w="4420" w:type="dxa"/>
            <w:gridSpan w:val="2"/>
            <w:tcBorders>
              <w:top w:val="single" w:sz="4" w:space="0" w:color="auto"/>
              <w:left w:val="single" w:sz="4" w:space="0" w:color="auto"/>
              <w:bottom w:val="single" w:sz="4" w:space="0" w:color="auto"/>
              <w:right w:val="single" w:sz="4" w:space="0" w:color="auto"/>
            </w:tcBorders>
          </w:tcPr>
          <w:p w14:paraId="167DB66C" w14:textId="77777777" w:rsidR="00E0240B" w:rsidRDefault="00E0240B" w:rsidP="00747E12">
            <w:pPr>
              <w:pStyle w:val="TAL"/>
              <w:rPr>
                <w:rFonts w:cs="Arial"/>
                <w:szCs w:val="18"/>
              </w:rPr>
            </w:pPr>
            <w:r>
              <w:rPr>
                <w:rFonts w:cs="Arial" w:hint="eastAsia"/>
                <w:szCs w:val="18"/>
              </w:rPr>
              <w:t>Information of the PGW-C+SMF selected by the AMF for EPS interworking with N26 interface.</w:t>
            </w:r>
          </w:p>
        </w:tc>
      </w:tr>
      <w:tr w:rsidR="00B02F80" w14:paraId="19780D07"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1A5A7E3" w14:textId="77777777" w:rsidR="00B02F80" w:rsidRDefault="00B02F80" w:rsidP="008C2DB6">
            <w:pPr>
              <w:pStyle w:val="TAL"/>
            </w:pPr>
            <w:r>
              <w:t>GroupIdentifiers</w:t>
            </w:r>
          </w:p>
        </w:tc>
        <w:tc>
          <w:tcPr>
            <w:tcW w:w="1556" w:type="dxa"/>
            <w:gridSpan w:val="2"/>
            <w:tcBorders>
              <w:top w:val="single" w:sz="4" w:space="0" w:color="auto"/>
              <w:left w:val="single" w:sz="4" w:space="0" w:color="auto"/>
              <w:bottom w:val="single" w:sz="4" w:space="0" w:color="auto"/>
              <w:right w:val="single" w:sz="4" w:space="0" w:color="auto"/>
            </w:tcBorders>
          </w:tcPr>
          <w:p w14:paraId="4B265A66" w14:textId="77777777" w:rsidR="00B02F80" w:rsidRDefault="00B02F80" w:rsidP="008C2DB6">
            <w:pPr>
              <w:pStyle w:val="TAL"/>
            </w:pPr>
            <w:r>
              <w:t>6.1.6.2.</w:t>
            </w:r>
            <w:r w:rsidR="00D86DCA">
              <w:t>34</w:t>
            </w:r>
          </w:p>
        </w:tc>
        <w:tc>
          <w:tcPr>
            <w:tcW w:w="4420" w:type="dxa"/>
            <w:gridSpan w:val="2"/>
            <w:tcBorders>
              <w:top w:val="single" w:sz="4" w:space="0" w:color="auto"/>
              <w:left w:val="single" w:sz="4" w:space="0" w:color="auto"/>
              <w:bottom w:val="single" w:sz="4" w:space="0" w:color="auto"/>
              <w:right w:val="single" w:sz="4" w:space="0" w:color="auto"/>
            </w:tcBorders>
          </w:tcPr>
          <w:p w14:paraId="1966D7F8" w14:textId="77777777" w:rsidR="00B02F80" w:rsidRDefault="00B02F80" w:rsidP="008C2DB6">
            <w:pPr>
              <w:pStyle w:val="TAL"/>
              <w:rPr>
                <w:rFonts w:cs="Arial"/>
                <w:szCs w:val="18"/>
              </w:rPr>
            </w:pPr>
          </w:p>
        </w:tc>
      </w:tr>
      <w:tr w:rsidR="00B02F80" w14:paraId="4D0EA7A1"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988768" w14:textId="77777777" w:rsidR="00B02F80" w:rsidRDefault="00B02F80" w:rsidP="008C2DB6">
            <w:pPr>
              <w:pStyle w:val="TAL"/>
            </w:pPr>
            <w:r>
              <w:t>ExtGroupId</w:t>
            </w:r>
          </w:p>
        </w:tc>
        <w:tc>
          <w:tcPr>
            <w:tcW w:w="1556" w:type="dxa"/>
            <w:gridSpan w:val="2"/>
            <w:tcBorders>
              <w:top w:val="single" w:sz="4" w:space="0" w:color="auto"/>
              <w:left w:val="single" w:sz="4" w:space="0" w:color="auto"/>
              <w:bottom w:val="single" w:sz="4" w:space="0" w:color="auto"/>
              <w:right w:val="single" w:sz="4" w:space="0" w:color="auto"/>
            </w:tcBorders>
          </w:tcPr>
          <w:p w14:paraId="4F8F6DA8" w14:textId="77777777" w:rsidR="00B02F80" w:rsidRDefault="00B02F80" w:rsidP="008C2DB6">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C6EADCE" w14:textId="77777777" w:rsidR="00B02F80" w:rsidRDefault="00B02F80" w:rsidP="008C2DB6">
            <w:pPr>
              <w:pStyle w:val="TAL"/>
              <w:rPr>
                <w:rFonts w:cs="Arial"/>
                <w:szCs w:val="18"/>
              </w:rPr>
            </w:pPr>
          </w:p>
        </w:tc>
      </w:tr>
    </w:tbl>
    <w:p w14:paraId="4641A5A1" w14:textId="77777777" w:rsidR="00D03068" w:rsidRPr="000B71E3" w:rsidRDefault="00D03068" w:rsidP="00B75785"/>
    <w:p w14:paraId="5F7BD8AB" w14:textId="77777777"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 xml:space="preserve">. </w:t>
      </w:r>
    </w:p>
    <w:p w14:paraId="2D340764" w14:textId="77777777"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040"/>
        <w:gridCol w:w="33"/>
        <w:gridCol w:w="1844"/>
        <w:gridCol w:w="33"/>
        <w:gridCol w:w="5087"/>
        <w:gridCol w:w="33"/>
      </w:tblGrid>
      <w:tr w:rsidR="0052604D" w:rsidRPr="000B71E3" w14:paraId="1F876E1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0C570D" w14:textId="77777777" w:rsidR="0052604D" w:rsidRPr="000B71E3" w:rsidRDefault="0052604D" w:rsidP="009A7B1D">
            <w:pPr>
              <w:pStyle w:val="TAH"/>
            </w:pPr>
            <w:r w:rsidRPr="000B71E3">
              <w:t>Data type</w:t>
            </w:r>
          </w:p>
        </w:tc>
        <w:tc>
          <w:tcPr>
            <w:tcW w:w="1877" w:type="dxa"/>
            <w:gridSpan w:val="2"/>
            <w:tcBorders>
              <w:top w:val="single" w:sz="4" w:space="0" w:color="auto"/>
              <w:left w:val="single" w:sz="4" w:space="0" w:color="auto"/>
              <w:bottom w:val="single" w:sz="4" w:space="0" w:color="auto"/>
              <w:right w:val="single" w:sz="4" w:space="0" w:color="auto"/>
            </w:tcBorders>
            <w:shd w:val="clear" w:color="auto" w:fill="C0C0C0"/>
          </w:tcPr>
          <w:p w14:paraId="347471C1" w14:textId="77777777" w:rsidR="0052604D" w:rsidRPr="000B71E3" w:rsidRDefault="0052604D" w:rsidP="009A7B1D">
            <w:pPr>
              <w:pStyle w:val="TAH"/>
            </w:pPr>
            <w:r w:rsidRPr="000B71E3">
              <w:t>Reference</w:t>
            </w:r>
          </w:p>
        </w:tc>
        <w:tc>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3CBF65" w14:textId="77777777" w:rsidR="0052604D" w:rsidRPr="000B71E3" w:rsidRDefault="0052604D" w:rsidP="009A7B1D">
            <w:pPr>
              <w:pStyle w:val="TAH"/>
            </w:pPr>
            <w:r w:rsidRPr="000B71E3">
              <w:t>Comments</w:t>
            </w:r>
          </w:p>
        </w:tc>
      </w:tr>
      <w:tr w:rsidR="00852F82" w:rsidRPr="000B71E3" w14:paraId="4D71BD6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965D11" w14:textId="77777777" w:rsidR="00852F82" w:rsidRPr="000B71E3" w:rsidRDefault="00852F82" w:rsidP="00B70591">
            <w:pPr>
              <w:pStyle w:val="TAL"/>
            </w:pPr>
            <w:r w:rsidRPr="000B71E3">
              <w:t>Dnn</w:t>
            </w:r>
          </w:p>
        </w:tc>
        <w:tc>
          <w:tcPr>
            <w:tcW w:w="1877" w:type="dxa"/>
            <w:gridSpan w:val="2"/>
            <w:tcBorders>
              <w:top w:val="single" w:sz="4" w:space="0" w:color="auto"/>
              <w:left w:val="single" w:sz="4" w:space="0" w:color="auto"/>
              <w:bottom w:val="single" w:sz="4" w:space="0" w:color="auto"/>
              <w:right w:val="single" w:sz="4" w:space="0" w:color="auto"/>
            </w:tcBorders>
          </w:tcPr>
          <w:p w14:paraId="087D1551" w14:textId="77777777" w:rsidR="00852F82" w:rsidRPr="000B71E3" w:rsidRDefault="00DC6109"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A78A7C" w14:textId="77777777" w:rsidR="00E0240B"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w:t>
            </w:r>
            <w:r w:rsidR="00E0240B">
              <w:rPr>
                <w:rFonts w:cs="Arial"/>
                <w:szCs w:val="18"/>
              </w:rPr>
              <w:t>:</w:t>
            </w:r>
          </w:p>
          <w:p w14:paraId="53788A84" w14:textId="77777777" w:rsidR="00E0240B" w:rsidRDefault="00E0240B" w:rsidP="00E0240B">
            <w:pPr>
              <w:pStyle w:val="TAL"/>
              <w:rPr>
                <w:rFonts w:cs="Arial"/>
                <w:szCs w:val="18"/>
                <w:lang w:eastAsia="zh-CN"/>
              </w:rPr>
            </w:pPr>
            <w:r>
              <w:rPr>
                <w:rFonts w:cs="Arial"/>
                <w:szCs w:val="18"/>
              </w:rPr>
              <w:t>-</w:t>
            </w:r>
            <w:r w:rsidR="000162FA">
              <w:rPr>
                <w:rFonts w:cs="Arial"/>
                <w:szCs w:val="18"/>
              </w:rPr>
              <w:t xml:space="preserve"> DnnConfigurations; see </w:t>
            </w:r>
            <w:r w:rsidR="000647B6">
              <w:rPr>
                <w:rFonts w:cs="Arial"/>
                <w:szCs w:val="18"/>
              </w:rPr>
              <w:t>clause</w:t>
            </w:r>
            <w:r w:rsidR="000162FA">
              <w:rPr>
                <w:rFonts w:cs="Arial"/>
                <w:szCs w:val="18"/>
              </w:rPr>
              <w:t xml:space="preserve"> 6.1.6.2.8</w:t>
            </w:r>
            <w:r>
              <w:rPr>
                <w:rFonts w:cs="Arial" w:hint="eastAsia"/>
                <w:szCs w:val="18"/>
                <w:lang w:eastAsia="zh-CN"/>
              </w:rPr>
              <w:t>;</w:t>
            </w:r>
          </w:p>
          <w:p w14:paraId="5266D121" w14:textId="77777777" w:rsidR="00E0240B" w:rsidRPr="000B71E3" w:rsidRDefault="00E0240B" w:rsidP="00E0240B">
            <w:pPr>
              <w:pStyle w:val="TAL"/>
              <w:rPr>
                <w:rFonts w:cs="Arial"/>
                <w:szCs w:val="18"/>
              </w:rPr>
            </w:pPr>
            <w:r>
              <w:rPr>
                <w:rFonts w:cs="Arial" w:hint="eastAsia"/>
                <w:szCs w:val="18"/>
                <w:lang w:eastAsia="zh-CN"/>
              </w:rPr>
              <w:t xml:space="preserve">- EpsIwkPgws; see </w:t>
            </w:r>
            <w:r w:rsidR="000647B6">
              <w:rPr>
                <w:rFonts w:cs="Arial" w:hint="eastAsia"/>
                <w:szCs w:val="18"/>
                <w:lang w:eastAsia="zh-CN"/>
              </w:rPr>
              <w:t>clause</w:t>
            </w:r>
            <w:r>
              <w:rPr>
                <w:rFonts w:cs="Arial" w:hint="eastAsia"/>
                <w:szCs w:val="18"/>
                <w:lang w:eastAsia="zh-CN"/>
              </w:rPr>
              <w:t xml:space="preserve"> 6.2.6.2.2;</w:t>
            </w:r>
          </w:p>
        </w:tc>
      </w:tr>
      <w:tr w:rsidR="00DC6109" w:rsidRPr="000B71E3" w14:paraId="145CD14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7BC6CD" w14:textId="77777777" w:rsidR="00DC6109" w:rsidRPr="000B71E3" w:rsidRDefault="00DC6109" w:rsidP="003B34DE">
            <w:pPr>
              <w:pStyle w:val="TAL"/>
            </w:pPr>
            <w:r w:rsidRPr="000B71E3">
              <w:t>DurationSec</w:t>
            </w:r>
          </w:p>
        </w:tc>
        <w:tc>
          <w:tcPr>
            <w:tcW w:w="1877" w:type="dxa"/>
            <w:gridSpan w:val="2"/>
            <w:tcBorders>
              <w:top w:val="single" w:sz="4" w:space="0" w:color="auto"/>
              <w:left w:val="single" w:sz="4" w:space="0" w:color="auto"/>
              <w:bottom w:val="single" w:sz="4" w:space="0" w:color="auto"/>
              <w:right w:val="single" w:sz="4" w:space="0" w:color="auto"/>
            </w:tcBorders>
          </w:tcPr>
          <w:p w14:paraId="6A866AA8"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B6941C" w14:textId="77777777" w:rsidR="00DC6109" w:rsidRPr="000B71E3" w:rsidRDefault="00DC6109" w:rsidP="003B34DE">
            <w:pPr>
              <w:pStyle w:val="TAL"/>
              <w:rPr>
                <w:rFonts w:cs="Arial"/>
                <w:szCs w:val="18"/>
              </w:rPr>
            </w:pPr>
            <w:r w:rsidRPr="000B71E3">
              <w:rPr>
                <w:rFonts w:cs="Arial"/>
                <w:szCs w:val="18"/>
              </w:rPr>
              <w:t>Time value in seconds</w:t>
            </w:r>
          </w:p>
        </w:tc>
      </w:tr>
      <w:tr w:rsidR="0052604D" w:rsidRPr="000B71E3" w14:paraId="5259A37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7D5B290" w14:textId="77777777" w:rsidR="0052604D" w:rsidRPr="000B71E3" w:rsidRDefault="007F48DC" w:rsidP="00ED5BD1">
            <w:pPr>
              <w:pStyle w:val="TAL"/>
            </w:pPr>
            <w:r w:rsidRPr="000B71E3">
              <w:t>ProblemDetails</w:t>
            </w:r>
          </w:p>
        </w:tc>
        <w:tc>
          <w:tcPr>
            <w:tcW w:w="1877" w:type="dxa"/>
            <w:gridSpan w:val="2"/>
            <w:tcBorders>
              <w:top w:val="single" w:sz="4" w:space="0" w:color="auto"/>
              <w:left w:val="single" w:sz="4" w:space="0" w:color="auto"/>
              <w:bottom w:val="single" w:sz="4" w:space="0" w:color="auto"/>
              <w:right w:val="single" w:sz="4" w:space="0" w:color="auto"/>
            </w:tcBorders>
          </w:tcPr>
          <w:p w14:paraId="6C301E5E" w14:textId="77777777" w:rsidR="0052604D" w:rsidRPr="000B71E3" w:rsidRDefault="00430757" w:rsidP="00ED5BD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D09F71C" w14:textId="77777777"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14:paraId="5EC3383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3E20D10" w14:textId="77777777" w:rsidR="00DC6109" w:rsidRPr="000B71E3" w:rsidRDefault="00430757" w:rsidP="003B34DE">
            <w:pPr>
              <w:pStyle w:val="TAL"/>
            </w:pPr>
            <w:r w:rsidRPr="000B71E3">
              <w:t>Snssai</w:t>
            </w:r>
          </w:p>
        </w:tc>
        <w:tc>
          <w:tcPr>
            <w:tcW w:w="1877" w:type="dxa"/>
            <w:gridSpan w:val="2"/>
            <w:tcBorders>
              <w:top w:val="single" w:sz="4" w:space="0" w:color="auto"/>
              <w:left w:val="single" w:sz="4" w:space="0" w:color="auto"/>
              <w:bottom w:val="single" w:sz="4" w:space="0" w:color="auto"/>
              <w:right w:val="single" w:sz="4" w:space="0" w:color="auto"/>
            </w:tcBorders>
          </w:tcPr>
          <w:p w14:paraId="221BF50F"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594F68D" w14:textId="77777777" w:rsidR="00DC6109" w:rsidRPr="000B71E3" w:rsidRDefault="00430757" w:rsidP="003B34DE">
            <w:pPr>
              <w:pStyle w:val="TAL"/>
              <w:rPr>
                <w:rFonts w:cs="Arial"/>
                <w:szCs w:val="18"/>
              </w:rPr>
            </w:pPr>
            <w:r w:rsidRPr="000B71E3">
              <w:rPr>
                <w:rFonts w:cs="Arial"/>
                <w:szCs w:val="18"/>
              </w:rPr>
              <w:t>Single NSSAI</w:t>
            </w:r>
          </w:p>
        </w:tc>
      </w:tr>
      <w:tr w:rsidR="00CE48D4" w:rsidRPr="000B71E3" w14:paraId="6975102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2518522" w14:textId="77777777" w:rsidR="00CE48D4" w:rsidRPr="000B71E3" w:rsidRDefault="00CE48D4" w:rsidP="00526712">
            <w:pPr>
              <w:pStyle w:val="TAL"/>
            </w:pPr>
            <w:r w:rsidRPr="000B71E3">
              <w:t>Uri</w:t>
            </w:r>
          </w:p>
        </w:tc>
        <w:tc>
          <w:tcPr>
            <w:tcW w:w="1877" w:type="dxa"/>
            <w:gridSpan w:val="2"/>
            <w:tcBorders>
              <w:top w:val="single" w:sz="4" w:space="0" w:color="auto"/>
              <w:left w:val="single" w:sz="4" w:space="0" w:color="auto"/>
              <w:bottom w:val="single" w:sz="4" w:space="0" w:color="auto"/>
              <w:right w:val="single" w:sz="4" w:space="0" w:color="auto"/>
            </w:tcBorders>
          </w:tcPr>
          <w:p w14:paraId="0C6D1E54" w14:textId="77777777" w:rsidR="00CE48D4" w:rsidRPr="000B71E3" w:rsidRDefault="00DC6109" w:rsidP="00526712">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131401A" w14:textId="77777777" w:rsidR="00CE48D4" w:rsidRPr="000B71E3" w:rsidRDefault="00CE48D4" w:rsidP="00526712">
            <w:pPr>
              <w:pStyle w:val="TAL"/>
              <w:rPr>
                <w:rFonts w:cs="Arial"/>
                <w:szCs w:val="18"/>
              </w:rPr>
            </w:pPr>
            <w:r w:rsidRPr="000B71E3">
              <w:rPr>
                <w:rFonts w:cs="Arial"/>
                <w:szCs w:val="18"/>
              </w:rPr>
              <w:t>Uniform Resource Identifier</w:t>
            </w:r>
          </w:p>
        </w:tc>
      </w:tr>
      <w:tr w:rsidR="00EC260E" w:rsidRPr="000B71E3" w14:paraId="327BA95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AF8CC15" w14:textId="77777777" w:rsidR="00D37793" w:rsidRPr="000B71E3" w:rsidRDefault="00D37793" w:rsidP="00B70591">
            <w:pPr>
              <w:pStyle w:val="TAL"/>
            </w:pPr>
            <w:r w:rsidRPr="000B71E3">
              <w:t>Gpsi</w:t>
            </w:r>
          </w:p>
        </w:tc>
        <w:tc>
          <w:tcPr>
            <w:tcW w:w="1877" w:type="dxa"/>
            <w:gridSpan w:val="2"/>
            <w:tcBorders>
              <w:top w:val="single" w:sz="4" w:space="0" w:color="auto"/>
              <w:left w:val="single" w:sz="4" w:space="0" w:color="auto"/>
              <w:bottom w:val="single" w:sz="4" w:space="0" w:color="auto"/>
              <w:right w:val="single" w:sz="4" w:space="0" w:color="auto"/>
            </w:tcBorders>
          </w:tcPr>
          <w:p w14:paraId="45BA1267"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E60CBEB" w14:textId="77777777"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14:paraId="69DA644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D1B9C69" w14:textId="77777777" w:rsidR="00D37793" w:rsidRPr="000B71E3" w:rsidRDefault="00D37793" w:rsidP="00B70591">
            <w:pPr>
              <w:pStyle w:val="TAL"/>
            </w:pPr>
            <w:r w:rsidRPr="000B71E3">
              <w:t>RatType</w:t>
            </w:r>
          </w:p>
        </w:tc>
        <w:tc>
          <w:tcPr>
            <w:tcW w:w="1877" w:type="dxa"/>
            <w:gridSpan w:val="2"/>
            <w:tcBorders>
              <w:top w:val="single" w:sz="4" w:space="0" w:color="auto"/>
              <w:left w:val="single" w:sz="4" w:space="0" w:color="auto"/>
              <w:bottom w:val="single" w:sz="4" w:space="0" w:color="auto"/>
              <w:right w:val="single" w:sz="4" w:space="0" w:color="auto"/>
            </w:tcBorders>
          </w:tcPr>
          <w:p w14:paraId="374C3805"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20DE36C" w14:textId="77777777"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14:paraId="6C7A419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A45BA8E" w14:textId="77777777" w:rsidR="008502AD" w:rsidRPr="000B71E3" w:rsidRDefault="008502AD" w:rsidP="000C0A85">
            <w:pPr>
              <w:pStyle w:val="TAL"/>
            </w:pPr>
            <w:r w:rsidRPr="000B71E3">
              <w:t>Area</w:t>
            </w:r>
          </w:p>
        </w:tc>
        <w:tc>
          <w:tcPr>
            <w:tcW w:w="1877" w:type="dxa"/>
            <w:gridSpan w:val="2"/>
            <w:tcBorders>
              <w:top w:val="single" w:sz="4" w:space="0" w:color="auto"/>
              <w:left w:val="single" w:sz="4" w:space="0" w:color="auto"/>
              <w:bottom w:val="single" w:sz="4" w:space="0" w:color="auto"/>
              <w:right w:val="single" w:sz="4" w:space="0" w:color="auto"/>
            </w:tcBorders>
          </w:tcPr>
          <w:p w14:paraId="6012C4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B03D11E" w14:textId="77777777" w:rsidR="008502AD" w:rsidRPr="000B71E3" w:rsidRDefault="008502AD" w:rsidP="000C0A85">
            <w:pPr>
              <w:pStyle w:val="TAL"/>
              <w:rPr>
                <w:rFonts w:cs="Arial"/>
                <w:szCs w:val="18"/>
              </w:rPr>
            </w:pPr>
          </w:p>
        </w:tc>
      </w:tr>
      <w:tr w:rsidR="008502AD" w:rsidRPr="000B71E3" w14:paraId="320E6D9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341C72" w14:textId="77777777" w:rsidR="008502AD" w:rsidRPr="000B71E3" w:rsidRDefault="008502AD" w:rsidP="000C0A85">
            <w:pPr>
              <w:pStyle w:val="TAL"/>
            </w:pPr>
            <w:r w:rsidRPr="000B71E3">
              <w:t>ServiceAreaRestriction</w:t>
            </w:r>
          </w:p>
        </w:tc>
        <w:tc>
          <w:tcPr>
            <w:tcW w:w="1877" w:type="dxa"/>
            <w:gridSpan w:val="2"/>
            <w:tcBorders>
              <w:top w:val="single" w:sz="4" w:space="0" w:color="auto"/>
              <w:left w:val="single" w:sz="4" w:space="0" w:color="auto"/>
              <w:bottom w:val="single" w:sz="4" w:space="0" w:color="auto"/>
              <w:right w:val="single" w:sz="4" w:space="0" w:color="auto"/>
            </w:tcBorders>
          </w:tcPr>
          <w:p w14:paraId="4F3417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C70E503" w14:textId="77777777" w:rsidR="008502AD" w:rsidRPr="000B71E3" w:rsidRDefault="008502AD" w:rsidP="000C0A85">
            <w:pPr>
              <w:pStyle w:val="TAL"/>
              <w:rPr>
                <w:rFonts w:cs="Arial"/>
                <w:szCs w:val="18"/>
              </w:rPr>
            </w:pPr>
          </w:p>
        </w:tc>
      </w:tr>
      <w:tr w:rsidR="008502AD" w:rsidRPr="000B71E3" w14:paraId="329F596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8F4153" w14:textId="77777777" w:rsidR="008502AD" w:rsidRPr="000B71E3" w:rsidRDefault="008502AD" w:rsidP="000C0A85">
            <w:pPr>
              <w:pStyle w:val="TAL"/>
            </w:pPr>
            <w:r w:rsidRPr="000B71E3">
              <w:t>CoreNetworkType</w:t>
            </w:r>
          </w:p>
        </w:tc>
        <w:tc>
          <w:tcPr>
            <w:tcW w:w="1877" w:type="dxa"/>
            <w:gridSpan w:val="2"/>
            <w:tcBorders>
              <w:top w:val="single" w:sz="4" w:space="0" w:color="auto"/>
              <w:left w:val="single" w:sz="4" w:space="0" w:color="auto"/>
              <w:bottom w:val="single" w:sz="4" w:space="0" w:color="auto"/>
              <w:right w:val="single" w:sz="4" w:space="0" w:color="auto"/>
            </w:tcBorders>
          </w:tcPr>
          <w:p w14:paraId="08C9F695"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705551F" w14:textId="77777777" w:rsidR="008502AD" w:rsidRPr="000B71E3" w:rsidRDefault="008502AD" w:rsidP="000C0A85">
            <w:pPr>
              <w:pStyle w:val="TAL"/>
              <w:rPr>
                <w:rFonts w:cs="Arial"/>
                <w:szCs w:val="18"/>
              </w:rPr>
            </w:pPr>
          </w:p>
        </w:tc>
      </w:tr>
      <w:tr w:rsidR="009A229A" w:rsidRPr="000B71E3" w14:paraId="46715A1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36C2A1" w14:textId="77777777" w:rsidR="009A229A" w:rsidRPr="000B71E3" w:rsidRDefault="009A229A" w:rsidP="003B34DE">
            <w:pPr>
              <w:pStyle w:val="TAL"/>
            </w:pPr>
            <w:r w:rsidRPr="000B71E3">
              <w:t>SupportedFeatures</w:t>
            </w:r>
          </w:p>
        </w:tc>
        <w:tc>
          <w:tcPr>
            <w:tcW w:w="1877" w:type="dxa"/>
            <w:gridSpan w:val="2"/>
            <w:tcBorders>
              <w:top w:val="single" w:sz="4" w:space="0" w:color="auto"/>
              <w:left w:val="single" w:sz="4" w:space="0" w:color="auto"/>
              <w:bottom w:val="single" w:sz="4" w:space="0" w:color="auto"/>
              <w:right w:val="single" w:sz="4" w:space="0" w:color="auto"/>
            </w:tcBorders>
          </w:tcPr>
          <w:p w14:paraId="1DD56305" w14:textId="77777777" w:rsidR="009A229A" w:rsidRPr="000B71E3" w:rsidRDefault="009A229A"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E448A10" w14:textId="77777777" w:rsidR="009A229A" w:rsidRPr="000B71E3" w:rsidRDefault="009A229A"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5D6415" w:rsidRPr="000B71E3" w14:paraId="541A40D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599C268" w14:textId="77777777" w:rsidR="005D6415" w:rsidRPr="000B71E3" w:rsidRDefault="005D6415" w:rsidP="002B7B05">
            <w:pPr>
              <w:pStyle w:val="TAL"/>
            </w:pPr>
            <w:r w:rsidRPr="000B71E3">
              <w:t>PlmnId</w:t>
            </w:r>
          </w:p>
        </w:tc>
        <w:tc>
          <w:tcPr>
            <w:tcW w:w="1877" w:type="dxa"/>
            <w:gridSpan w:val="2"/>
            <w:tcBorders>
              <w:top w:val="single" w:sz="4" w:space="0" w:color="auto"/>
              <w:left w:val="single" w:sz="4" w:space="0" w:color="auto"/>
              <w:bottom w:val="single" w:sz="4" w:space="0" w:color="auto"/>
              <w:right w:val="single" w:sz="4" w:space="0" w:color="auto"/>
            </w:tcBorders>
          </w:tcPr>
          <w:p w14:paraId="76C3BD09" w14:textId="77777777" w:rsidR="005D6415" w:rsidRPr="000B71E3" w:rsidRDefault="005D6415"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E37F762" w14:textId="77777777" w:rsidR="005D6415" w:rsidRPr="000B71E3" w:rsidRDefault="005D6415" w:rsidP="002B7B05">
            <w:pPr>
              <w:pStyle w:val="TAL"/>
              <w:rPr>
                <w:rFonts w:cs="Arial"/>
                <w:szCs w:val="18"/>
              </w:rPr>
            </w:pPr>
            <w:r w:rsidRPr="000B71E3">
              <w:rPr>
                <w:rFonts w:cs="Arial"/>
                <w:szCs w:val="18"/>
              </w:rPr>
              <w:t>PLMN Identity</w:t>
            </w:r>
          </w:p>
        </w:tc>
      </w:tr>
      <w:tr w:rsidR="00430757" w:rsidRPr="000B71E3" w14:paraId="7BC7443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E367AEF" w14:textId="77777777" w:rsidR="00430757" w:rsidRPr="000B71E3" w:rsidRDefault="00430757" w:rsidP="002B7B05">
            <w:pPr>
              <w:pStyle w:val="TAL"/>
            </w:pPr>
            <w:r w:rsidRPr="000B71E3">
              <w:t>PduSessionType</w:t>
            </w:r>
          </w:p>
        </w:tc>
        <w:tc>
          <w:tcPr>
            <w:tcW w:w="1877" w:type="dxa"/>
            <w:gridSpan w:val="2"/>
            <w:tcBorders>
              <w:top w:val="single" w:sz="4" w:space="0" w:color="auto"/>
              <w:left w:val="single" w:sz="4" w:space="0" w:color="auto"/>
              <w:bottom w:val="single" w:sz="4" w:space="0" w:color="auto"/>
              <w:right w:val="single" w:sz="4" w:space="0" w:color="auto"/>
            </w:tcBorders>
          </w:tcPr>
          <w:p w14:paraId="5B16DBD8"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6FCD014" w14:textId="77777777" w:rsidR="00430757" w:rsidRPr="000B71E3" w:rsidRDefault="00430757" w:rsidP="002B7B05">
            <w:pPr>
              <w:pStyle w:val="TAL"/>
              <w:rPr>
                <w:rFonts w:cs="Arial"/>
                <w:szCs w:val="18"/>
              </w:rPr>
            </w:pPr>
          </w:p>
        </w:tc>
      </w:tr>
      <w:tr w:rsidR="00E259FC" w:rsidRPr="000B71E3" w:rsidDel="008F15B1" w14:paraId="41B9E4F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91C21C" w14:textId="77777777" w:rsidR="00E259FC" w:rsidRPr="000B71E3" w:rsidDel="008F15B1" w:rsidRDefault="00E259FC" w:rsidP="00E259FC">
            <w:pPr>
              <w:pStyle w:val="TAL"/>
            </w:pPr>
            <w:r>
              <w:t>SubscribedDefaultQos</w:t>
            </w:r>
          </w:p>
        </w:tc>
        <w:tc>
          <w:tcPr>
            <w:tcW w:w="1877" w:type="dxa"/>
            <w:gridSpan w:val="2"/>
            <w:tcBorders>
              <w:top w:val="single" w:sz="4" w:space="0" w:color="auto"/>
              <w:left w:val="single" w:sz="4" w:space="0" w:color="auto"/>
              <w:bottom w:val="single" w:sz="4" w:space="0" w:color="auto"/>
              <w:right w:val="single" w:sz="4" w:space="0" w:color="auto"/>
            </w:tcBorders>
          </w:tcPr>
          <w:p w14:paraId="40D08004" w14:textId="77777777" w:rsidR="00E259FC" w:rsidRPr="000B71E3" w:rsidDel="008F15B1" w:rsidRDefault="00E259FC" w:rsidP="00E259FC">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9CBFD1C" w14:textId="77777777" w:rsidR="00E259FC" w:rsidRPr="000B71E3" w:rsidDel="008F15B1" w:rsidRDefault="00E259FC" w:rsidP="00E259FC">
            <w:pPr>
              <w:pStyle w:val="TAL"/>
              <w:rPr>
                <w:rFonts w:cs="Arial"/>
                <w:szCs w:val="18"/>
              </w:rPr>
            </w:pPr>
            <w:r>
              <w:rPr>
                <w:rFonts w:cs="Arial"/>
                <w:szCs w:val="18"/>
              </w:rPr>
              <w:t>Subscribed Default QoS</w:t>
            </w:r>
          </w:p>
        </w:tc>
      </w:tr>
      <w:tr w:rsidR="00430757" w:rsidRPr="000B71E3" w14:paraId="7A25822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922171" w14:textId="77777777" w:rsidR="00430757" w:rsidRPr="000B71E3" w:rsidRDefault="00430757" w:rsidP="002B7B05">
            <w:pPr>
              <w:pStyle w:val="TAL"/>
            </w:pPr>
            <w:r w:rsidRPr="000B71E3">
              <w:t>Ambr</w:t>
            </w:r>
          </w:p>
        </w:tc>
        <w:tc>
          <w:tcPr>
            <w:tcW w:w="1877" w:type="dxa"/>
            <w:gridSpan w:val="2"/>
            <w:tcBorders>
              <w:top w:val="single" w:sz="4" w:space="0" w:color="auto"/>
              <w:left w:val="single" w:sz="4" w:space="0" w:color="auto"/>
              <w:bottom w:val="single" w:sz="4" w:space="0" w:color="auto"/>
              <w:right w:val="single" w:sz="4" w:space="0" w:color="auto"/>
            </w:tcBorders>
          </w:tcPr>
          <w:p w14:paraId="68199EA0"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9E75144" w14:textId="77777777" w:rsidR="00430757" w:rsidRPr="000B71E3" w:rsidRDefault="00430757" w:rsidP="002B7B05">
            <w:pPr>
              <w:pStyle w:val="TAL"/>
              <w:rPr>
                <w:rFonts w:cs="Arial"/>
                <w:szCs w:val="18"/>
              </w:rPr>
            </w:pPr>
          </w:p>
        </w:tc>
      </w:tr>
      <w:tr w:rsidR="002A7740" w:rsidRPr="000B71E3" w14:paraId="581B4AB9"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C000ECF" w14:textId="77777777" w:rsidR="002A7740" w:rsidRPr="000B71E3" w:rsidRDefault="002A7740" w:rsidP="00A94114">
            <w:pPr>
              <w:pStyle w:val="TAL"/>
            </w:pPr>
            <w:r w:rsidRPr="000B71E3">
              <w:t>PduSessionId</w:t>
            </w:r>
          </w:p>
        </w:tc>
        <w:tc>
          <w:tcPr>
            <w:tcW w:w="1877" w:type="dxa"/>
            <w:gridSpan w:val="2"/>
            <w:tcBorders>
              <w:top w:val="single" w:sz="4" w:space="0" w:color="auto"/>
              <w:left w:val="single" w:sz="4" w:space="0" w:color="auto"/>
              <w:bottom w:val="single" w:sz="4" w:space="0" w:color="auto"/>
              <w:right w:val="single" w:sz="4" w:space="0" w:color="auto"/>
            </w:tcBorders>
          </w:tcPr>
          <w:p w14:paraId="7944C47B"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E32A61B" w14:textId="77777777" w:rsidR="002A7740" w:rsidRPr="000B71E3" w:rsidRDefault="000162FA" w:rsidP="00A94114">
            <w:pPr>
              <w:pStyle w:val="TAL"/>
              <w:rPr>
                <w:rFonts w:cs="Arial"/>
                <w:szCs w:val="18"/>
              </w:rPr>
            </w:pPr>
            <w:r>
              <w:rPr>
                <w:rFonts w:cs="Arial"/>
                <w:szCs w:val="18"/>
              </w:rPr>
              <w:t xml:space="preserve">PduSessionId </w:t>
            </w:r>
            <w:r>
              <w:t xml:space="preserve">is used as key in a map of PduSessions; see </w:t>
            </w:r>
            <w:r w:rsidR="000647B6">
              <w:t>clause</w:t>
            </w:r>
            <w:r>
              <w:t xml:space="preserve"> 6.1.6.2.16.</w:t>
            </w:r>
          </w:p>
        </w:tc>
      </w:tr>
      <w:tr w:rsidR="002A7740" w:rsidRPr="000B71E3" w14:paraId="519460D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A0E9125" w14:textId="77777777" w:rsidR="002A7740" w:rsidRPr="000B71E3" w:rsidRDefault="002A7740" w:rsidP="00A94114">
            <w:pPr>
              <w:pStyle w:val="TAL"/>
            </w:pPr>
            <w:r w:rsidRPr="000B71E3">
              <w:t>NfInstanceId</w:t>
            </w:r>
          </w:p>
        </w:tc>
        <w:tc>
          <w:tcPr>
            <w:tcW w:w="1877" w:type="dxa"/>
            <w:gridSpan w:val="2"/>
            <w:tcBorders>
              <w:top w:val="single" w:sz="4" w:space="0" w:color="auto"/>
              <w:left w:val="single" w:sz="4" w:space="0" w:color="auto"/>
              <w:bottom w:val="single" w:sz="4" w:space="0" w:color="auto"/>
              <w:right w:val="single" w:sz="4" w:space="0" w:color="auto"/>
            </w:tcBorders>
          </w:tcPr>
          <w:p w14:paraId="0BE30E8A"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0B16C4C" w14:textId="77777777" w:rsidR="002A7740" w:rsidRPr="000B71E3" w:rsidRDefault="002A7740" w:rsidP="00A94114">
            <w:pPr>
              <w:pStyle w:val="TAL"/>
              <w:rPr>
                <w:rFonts w:cs="Arial"/>
                <w:szCs w:val="18"/>
              </w:rPr>
            </w:pPr>
          </w:p>
        </w:tc>
      </w:tr>
      <w:tr w:rsidR="00690598" w:rsidRPr="000B71E3" w14:paraId="2934C98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4552CDE" w14:textId="77777777" w:rsidR="00690598" w:rsidRPr="000B71E3" w:rsidRDefault="00690598" w:rsidP="00A94114">
            <w:pPr>
              <w:pStyle w:val="TAL"/>
            </w:pPr>
            <w:r w:rsidRPr="000B71E3">
              <w:t>Supi</w:t>
            </w:r>
          </w:p>
        </w:tc>
        <w:tc>
          <w:tcPr>
            <w:tcW w:w="1877" w:type="dxa"/>
            <w:gridSpan w:val="2"/>
            <w:tcBorders>
              <w:top w:val="single" w:sz="4" w:space="0" w:color="auto"/>
              <w:left w:val="single" w:sz="4" w:space="0" w:color="auto"/>
              <w:bottom w:val="single" w:sz="4" w:space="0" w:color="auto"/>
              <w:right w:val="single" w:sz="4" w:space="0" w:color="auto"/>
            </w:tcBorders>
          </w:tcPr>
          <w:p w14:paraId="12A72308" w14:textId="77777777" w:rsidR="00690598" w:rsidRPr="000B71E3" w:rsidRDefault="00690598"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0F7B057" w14:textId="77777777" w:rsidR="00690598" w:rsidRPr="000B71E3" w:rsidRDefault="00690598" w:rsidP="00A94114">
            <w:pPr>
              <w:pStyle w:val="TAL"/>
              <w:rPr>
                <w:rFonts w:cs="Arial"/>
                <w:szCs w:val="18"/>
              </w:rPr>
            </w:pPr>
          </w:p>
        </w:tc>
      </w:tr>
      <w:tr w:rsidR="003F70E0" w:rsidRPr="000B71E3" w14:paraId="71D8C00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9251F28" w14:textId="77777777" w:rsidR="003F70E0" w:rsidRPr="000B71E3" w:rsidRDefault="003F70E0" w:rsidP="00FE7AAF">
            <w:pPr>
              <w:pStyle w:val="TAL"/>
            </w:pPr>
            <w:r w:rsidRPr="000B71E3">
              <w:t>RfspIndex</w:t>
            </w:r>
          </w:p>
        </w:tc>
        <w:tc>
          <w:tcPr>
            <w:tcW w:w="1877" w:type="dxa"/>
            <w:gridSpan w:val="2"/>
            <w:tcBorders>
              <w:top w:val="single" w:sz="4" w:space="0" w:color="auto"/>
              <w:left w:val="single" w:sz="4" w:space="0" w:color="auto"/>
              <w:bottom w:val="single" w:sz="4" w:space="0" w:color="auto"/>
              <w:right w:val="single" w:sz="4" w:space="0" w:color="auto"/>
            </w:tcBorders>
          </w:tcPr>
          <w:p w14:paraId="502921D0"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5031210" w14:textId="77777777" w:rsidR="003F70E0" w:rsidRPr="000B71E3" w:rsidRDefault="003F70E0" w:rsidP="00FE7AAF">
            <w:pPr>
              <w:pStyle w:val="TAL"/>
              <w:rPr>
                <w:rFonts w:cs="Arial"/>
                <w:szCs w:val="18"/>
              </w:rPr>
            </w:pPr>
          </w:p>
        </w:tc>
      </w:tr>
      <w:tr w:rsidR="003F70E0" w:rsidRPr="000B71E3" w14:paraId="07F4459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34CEDE5" w14:textId="77777777" w:rsidR="003F70E0" w:rsidRPr="000B71E3" w:rsidRDefault="003F70E0" w:rsidP="00FE7AAF">
            <w:pPr>
              <w:pStyle w:val="TAL"/>
            </w:pPr>
            <w:r w:rsidRPr="000B71E3">
              <w:t>SscMode</w:t>
            </w:r>
          </w:p>
        </w:tc>
        <w:tc>
          <w:tcPr>
            <w:tcW w:w="1877" w:type="dxa"/>
            <w:gridSpan w:val="2"/>
            <w:tcBorders>
              <w:top w:val="single" w:sz="4" w:space="0" w:color="auto"/>
              <w:left w:val="single" w:sz="4" w:space="0" w:color="auto"/>
              <w:bottom w:val="single" w:sz="4" w:space="0" w:color="auto"/>
              <w:right w:val="single" w:sz="4" w:space="0" w:color="auto"/>
            </w:tcBorders>
          </w:tcPr>
          <w:p w14:paraId="594F3A24"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F7649A6" w14:textId="77777777" w:rsidR="003F70E0" w:rsidRPr="000B71E3" w:rsidRDefault="003F70E0" w:rsidP="00FE7AAF">
            <w:pPr>
              <w:pStyle w:val="TAL"/>
              <w:rPr>
                <w:rFonts w:cs="Arial"/>
                <w:szCs w:val="18"/>
              </w:rPr>
            </w:pPr>
          </w:p>
        </w:tc>
      </w:tr>
      <w:tr w:rsidR="00092CCC" w:rsidRPr="000B71E3" w14:paraId="0D4C18A4"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11E74FE" w14:textId="77777777" w:rsidR="00092CCC" w:rsidRPr="000B71E3" w:rsidRDefault="00092CCC" w:rsidP="00FE7AAF">
            <w:pPr>
              <w:pStyle w:val="TAL"/>
            </w:pPr>
            <w:r w:rsidRPr="000B71E3">
              <w:t>Ipv4Address</w:t>
            </w:r>
          </w:p>
        </w:tc>
        <w:tc>
          <w:tcPr>
            <w:tcW w:w="1877" w:type="dxa"/>
            <w:gridSpan w:val="2"/>
            <w:tcBorders>
              <w:top w:val="single" w:sz="4" w:space="0" w:color="auto"/>
              <w:left w:val="single" w:sz="4" w:space="0" w:color="auto"/>
              <w:bottom w:val="single" w:sz="4" w:space="0" w:color="auto"/>
              <w:right w:val="single" w:sz="4" w:space="0" w:color="auto"/>
            </w:tcBorders>
          </w:tcPr>
          <w:p w14:paraId="487B048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26950C3" w14:textId="77777777" w:rsidR="00092CCC" w:rsidRPr="000B71E3" w:rsidRDefault="00092CCC" w:rsidP="00FE7AAF">
            <w:pPr>
              <w:pStyle w:val="TAL"/>
              <w:rPr>
                <w:rFonts w:cs="Arial"/>
                <w:szCs w:val="18"/>
              </w:rPr>
            </w:pPr>
          </w:p>
        </w:tc>
      </w:tr>
      <w:tr w:rsidR="00092CCC" w:rsidRPr="000B71E3" w14:paraId="21FFE54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B5A1037" w14:textId="77777777" w:rsidR="00092CCC" w:rsidRPr="000B71E3" w:rsidRDefault="00092CCC" w:rsidP="00FE7AAF">
            <w:pPr>
              <w:pStyle w:val="TAL"/>
            </w:pPr>
            <w:r w:rsidRPr="000B71E3">
              <w:t>Ipv6Address</w:t>
            </w:r>
          </w:p>
        </w:tc>
        <w:tc>
          <w:tcPr>
            <w:tcW w:w="1877" w:type="dxa"/>
            <w:gridSpan w:val="2"/>
            <w:tcBorders>
              <w:top w:val="single" w:sz="4" w:space="0" w:color="auto"/>
              <w:left w:val="single" w:sz="4" w:space="0" w:color="auto"/>
              <w:bottom w:val="single" w:sz="4" w:space="0" w:color="auto"/>
              <w:right w:val="single" w:sz="4" w:space="0" w:color="auto"/>
            </w:tcBorders>
          </w:tcPr>
          <w:p w14:paraId="092CD02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739DDD5" w14:textId="77777777" w:rsidR="00092CCC" w:rsidRPr="000B71E3" w:rsidRDefault="00092CCC" w:rsidP="00FE7AAF">
            <w:pPr>
              <w:pStyle w:val="TAL"/>
              <w:rPr>
                <w:rFonts w:cs="Arial"/>
                <w:szCs w:val="18"/>
              </w:rPr>
            </w:pPr>
          </w:p>
        </w:tc>
      </w:tr>
      <w:tr w:rsidR="00092CCC" w:rsidRPr="000B71E3" w14:paraId="680FFAD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10CD2A0" w14:textId="77777777" w:rsidR="00092CCC" w:rsidRPr="000B71E3" w:rsidRDefault="00092CCC" w:rsidP="00FE7AAF">
            <w:pPr>
              <w:pStyle w:val="TAL"/>
            </w:pPr>
            <w:r w:rsidRPr="000B71E3">
              <w:t>Ipv6Prefix</w:t>
            </w:r>
          </w:p>
        </w:tc>
        <w:tc>
          <w:tcPr>
            <w:tcW w:w="1877" w:type="dxa"/>
            <w:gridSpan w:val="2"/>
            <w:tcBorders>
              <w:top w:val="single" w:sz="4" w:space="0" w:color="auto"/>
              <w:left w:val="single" w:sz="4" w:space="0" w:color="auto"/>
              <w:bottom w:val="single" w:sz="4" w:space="0" w:color="auto"/>
              <w:right w:val="single" w:sz="4" w:space="0" w:color="auto"/>
            </w:tcBorders>
          </w:tcPr>
          <w:p w14:paraId="13F9368B"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AAE340F" w14:textId="77777777" w:rsidR="00092CCC" w:rsidRPr="000B71E3" w:rsidRDefault="00092CCC" w:rsidP="00FE7AAF">
            <w:pPr>
              <w:pStyle w:val="TAL"/>
              <w:rPr>
                <w:rFonts w:cs="Arial"/>
                <w:szCs w:val="18"/>
              </w:rPr>
            </w:pPr>
          </w:p>
        </w:tc>
      </w:tr>
      <w:tr w:rsidR="00242614" w:rsidRPr="000B71E3" w14:paraId="67CF1AE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815F5D2" w14:textId="77777777" w:rsidR="00242614" w:rsidRPr="000B71E3" w:rsidRDefault="00242614" w:rsidP="000C0A85">
            <w:pPr>
              <w:pStyle w:val="TAL"/>
            </w:pPr>
            <w:r w:rsidRPr="000B71E3">
              <w:t>SorMac</w:t>
            </w:r>
          </w:p>
        </w:tc>
        <w:tc>
          <w:tcPr>
            <w:tcW w:w="1877" w:type="dxa"/>
            <w:gridSpan w:val="2"/>
            <w:tcBorders>
              <w:top w:val="single" w:sz="4" w:space="0" w:color="auto"/>
              <w:left w:val="single" w:sz="4" w:space="0" w:color="auto"/>
              <w:bottom w:val="single" w:sz="4" w:space="0" w:color="auto"/>
              <w:right w:val="single" w:sz="4" w:space="0" w:color="auto"/>
            </w:tcBorders>
          </w:tcPr>
          <w:p w14:paraId="0D846796"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B86A75B" w14:textId="77777777" w:rsidR="00242614" w:rsidRPr="000B71E3" w:rsidRDefault="00242614" w:rsidP="000C0A85">
            <w:pPr>
              <w:pStyle w:val="TAL"/>
              <w:rPr>
                <w:rFonts w:cs="Arial"/>
                <w:szCs w:val="18"/>
              </w:rPr>
            </w:pPr>
          </w:p>
        </w:tc>
      </w:tr>
      <w:tr w:rsidR="00242614" w:rsidRPr="000B71E3" w14:paraId="3E8FE0A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F492A9A" w14:textId="77777777" w:rsidR="00242614" w:rsidRPr="000B71E3" w:rsidRDefault="00242614" w:rsidP="000C0A85">
            <w:pPr>
              <w:pStyle w:val="TAL"/>
            </w:pPr>
            <w:r w:rsidRPr="000B71E3">
              <w:t>SteeringInfo</w:t>
            </w:r>
          </w:p>
        </w:tc>
        <w:tc>
          <w:tcPr>
            <w:tcW w:w="1877" w:type="dxa"/>
            <w:gridSpan w:val="2"/>
            <w:tcBorders>
              <w:top w:val="single" w:sz="4" w:space="0" w:color="auto"/>
              <w:left w:val="single" w:sz="4" w:space="0" w:color="auto"/>
              <w:bottom w:val="single" w:sz="4" w:space="0" w:color="auto"/>
              <w:right w:val="single" w:sz="4" w:space="0" w:color="auto"/>
            </w:tcBorders>
          </w:tcPr>
          <w:p w14:paraId="04F41F6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4648004" w14:textId="77777777" w:rsidR="00242614" w:rsidRPr="000B71E3" w:rsidRDefault="00242614" w:rsidP="000C0A85">
            <w:pPr>
              <w:pStyle w:val="TAL"/>
              <w:rPr>
                <w:rFonts w:cs="Arial"/>
                <w:szCs w:val="18"/>
              </w:rPr>
            </w:pPr>
          </w:p>
        </w:tc>
      </w:tr>
      <w:tr w:rsidR="00242614" w:rsidRPr="000B71E3" w14:paraId="432BA12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0A9961F" w14:textId="77777777" w:rsidR="00242614" w:rsidRPr="000B71E3" w:rsidRDefault="00242614" w:rsidP="000C0A85">
            <w:pPr>
              <w:pStyle w:val="TAL"/>
            </w:pPr>
            <w:r w:rsidRPr="000B71E3">
              <w:t>AckInd</w:t>
            </w:r>
          </w:p>
        </w:tc>
        <w:tc>
          <w:tcPr>
            <w:tcW w:w="1877" w:type="dxa"/>
            <w:gridSpan w:val="2"/>
            <w:tcBorders>
              <w:top w:val="single" w:sz="4" w:space="0" w:color="auto"/>
              <w:left w:val="single" w:sz="4" w:space="0" w:color="auto"/>
              <w:bottom w:val="single" w:sz="4" w:space="0" w:color="auto"/>
              <w:right w:val="single" w:sz="4" w:space="0" w:color="auto"/>
            </w:tcBorders>
          </w:tcPr>
          <w:p w14:paraId="74F0F2FC"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5AA69193" w14:textId="77777777" w:rsidR="00242614" w:rsidRPr="000B71E3" w:rsidRDefault="00242614" w:rsidP="000C0A85">
            <w:pPr>
              <w:pStyle w:val="TAL"/>
              <w:rPr>
                <w:rFonts w:cs="Arial"/>
                <w:szCs w:val="18"/>
              </w:rPr>
            </w:pPr>
          </w:p>
        </w:tc>
      </w:tr>
      <w:tr w:rsidR="00242614" w:rsidRPr="000B71E3" w14:paraId="3A35422C"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BD1119A" w14:textId="77777777" w:rsidR="00242614" w:rsidRPr="000B71E3" w:rsidRDefault="00242614" w:rsidP="000C0A85">
            <w:pPr>
              <w:pStyle w:val="TAL"/>
            </w:pPr>
            <w:r w:rsidRPr="000B71E3">
              <w:t>CounterSor</w:t>
            </w:r>
          </w:p>
        </w:tc>
        <w:tc>
          <w:tcPr>
            <w:tcW w:w="1877" w:type="dxa"/>
            <w:gridSpan w:val="2"/>
            <w:tcBorders>
              <w:top w:val="single" w:sz="4" w:space="0" w:color="auto"/>
              <w:left w:val="single" w:sz="4" w:space="0" w:color="auto"/>
              <w:bottom w:val="single" w:sz="4" w:space="0" w:color="auto"/>
              <w:right w:val="single" w:sz="4" w:space="0" w:color="auto"/>
            </w:tcBorders>
          </w:tcPr>
          <w:p w14:paraId="1E9D3E0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116065FC" w14:textId="77777777" w:rsidR="00242614" w:rsidRPr="000B71E3" w:rsidRDefault="00242614" w:rsidP="000C0A85">
            <w:pPr>
              <w:pStyle w:val="TAL"/>
              <w:rPr>
                <w:rFonts w:cs="Arial"/>
                <w:szCs w:val="18"/>
              </w:rPr>
            </w:pPr>
          </w:p>
        </w:tc>
      </w:tr>
      <w:tr w:rsidR="00B62BA9" w:rsidRPr="000B71E3" w14:paraId="25DA0161"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83872B8" w14:textId="77777777" w:rsidR="00B62BA9" w:rsidRPr="000B71E3" w:rsidRDefault="00B62BA9" w:rsidP="00C21133">
            <w:pPr>
              <w:pStyle w:val="TAL"/>
            </w:pPr>
            <w:r>
              <w:rPr>
                <w:rFonts w:hint="eastAsia"/>
                <w:lang w:eastAsia="zh-CN"/>
              </w:rPr>
              <w:t>Upu</w:t>
            </w:r>
            <w:r w:rsidRPr="000B71E3">
              <w:t>Mac</w:t>
            </w:r>
          </w:p>
        </w:tc>
        <w:tc>
          <w:tcPr>
            <w:tcW w:w="1877" w:type="dxa"/>
            <w:gridSpan w:val="2"/>
            <w:tcBorders>
              <w:top w:val="single" w:sz="4" w:space="0" w:color="auto"/>
              <w:left w:val="single" w:sz="4" w:space="0" w:color="auto"/>
              <w:bottom w:val="single" w:sz="4" w:space="0" w:color="auto"/>
              <w:right w:val="single" w:sz="4" w:space="0" w:color="auto"/>
            </w:tcBorders>
          </w:tcPr>
          <w:p w14:paraId="1895C36E"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44770A7C" w14:textId="77777777" w:rsidR="00B62BA9" w:rsidRPr="000B71E3" w:rsidRDefault="00B62BA9" w:rsidP="00C21133">
            <w:pPr>
              <w:pStyle w:val="TAL"/>
              <w:rPr>
                <w:rFonts w:cs="Arial"/>
                <w:szCs w:val="18"/>
              </w:rPr>
            </w:pPr>
          </w:p>
        </w:tc>
      </w:tr>
      <w:tr w:rsidR="00B62BA9" w:rsidRPr="000B71E3" w14:paraId="3DF947A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773A0E8" w14:textId="77777777" w:rsidR="00B62BA9" w:rsidRPr="000B71E3" w:rsidRDefault="00B62BA9" w:rsidP="00C21133">
            <w:pPr>
              <w:pStyle w:val="TAL"/>
            </w:pPr>
            <w:r w:rsidRPr="0020603C">
              <w:t>Upu</w:t>
            </w:r>
            <w:r>
              <w:rPr>
                <w:rFonts w:hint="eastAsia"/>
                <w:lang w:eastAsia="zh-CN"/>
              </w:rPr>
              <w:t>D</w:t>
            </w:r>
            <w:r w:rsidRPr="0020603C">
              <w:t>ata</w:t>
            </w:r>
          </w:p>
        </w:tc>
        <w:tc>
          <w:tcPr>
            <w:tcW w:w="1877" w:type="dxa"/>
            <w:gridSpan w:val="2"/>
            <w:tcBorders>
              <w:top w:val="single" w:sz="4" w:space="0" w:color="auto"/>
              <w:left w:val="single" w:sz="4" w:space="0" w:color="auto"/>
              <w:bottom w:val="single" w:sz="4" w:space="0" w:color="auto"/>
              <w:right w:val="single" w:sz="4" w:space="0" w:color="auto"/>
            </w:tcBorders>
          </w:tcPr>
          <w:p w14:paraId="69F0C6BC"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5050E0F" w14:textId="77777777" w:rsidR="00B62BA9" w:rsidRPr="000B71E3" w:rsidRDefault="00B62BA9" w:rsidP="00C21133">
            <w:pPr>
              <w:pStyle w:val="TAL"/>
              <w:rPr>
                <w:rFonts w:cs="Arial"/>
                <w:szCs w:val="18"/>
              </w:rPr>
            </w:pPr>
          </w:p>
        </w:tc>
      </w:tr>
      <w:tr w:rsidR="00B62BA9" w:rsidRPr="000B71E3" w14:paraId="633C1B09"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3E3187" w14:textId="77777777" w:rsidR="00B62BA9" w:rsidRPr="000B71E3" w:rsidRDefault="00B62BA9" w:rsidP="00C21133">
            <w:pPr>
              <w:pStyle w:val="TAL"/>
            </w:pPr>
            <w:r w:rsidRPr="0020603C">
              <w:t>U</w:t>
            </w:r>
            <w:r>
              <w:rPr>
                <w:rFonts w:hint="eastAsia"/>
                <w:lang w:eastAsia="zh-CN"/>
              </w:rPr>
              <w:t>pu</w:t>
            </w:r>
            <w:r w:rsidRPr="0020603C">
              <w:t>AckInd</w:t>
            </w:r>
          </w:p>
        </w:tc>
        <w:tc>
          <w:tcPr>
            <w:tcW w:w="1877" w:type="dxa"/>
            <w:gridSpan w:val="2"/>
            <w:tcBorders>
              <w:top w:val="single" w:sz="4" w:space="0" w:color="auto"/>
              <w:left w:val="single" w:sz="4" w:space="0" w:color="auto"/>
              <w:bottom w:val="single" w:sz="4" w:space="0" w:color="auto"/>
              <w:right w:val="single" w:sz="4" w:space="0" w:color="auto"/>
            </w:tcBorders>
          </w:tcPr>
          <w:p w14:paraId="2FFEBE71"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ADCC9F1" w14:textId="77777777" w:rsidR="00B62BA9" w:rsidRPr="000B71E3" w:rsidRDefault="00B62BA9" w:rsidP="00C21133">
            <w:pPr>
              <w:pStyle w:val="TAL"/>
              <w:rPr>
                <w:rFonts w:cs="Arial"/>
                <w:szCs w:val="18"/>
              </w:rPr>
            </w:pPr>
          </w:p>
        </w:tc>
      </w:tr>
      <w:tr w:rsidR="00B62BA9" w:rsidRPr="000B71E3" w14:paraId="7C51AE5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E6051C" w14:textId="77777777" w:rsidR="00B62BA9" w:rsidRPr="000B71E3" w:rsidRDefault="00B62BA9" w:rsidP="00C21133">
            <w:pPr>
              <w:pStyle w:val="TAL"/>
            </w:pPr>
            <w:r w:rsidRPr="0020603C">
              <w:t>CounterUpu</w:t>
            </w:r>
          </w:p>
        </w:tc>
        <w:tc>
          <w:tcPr>
            <w:tcW w:w="1877" w:type="dxa"/>
            <w:gridSpan w:val="2"/>
            <w:tcBorders>
              <w:top w:val="single" w:sz="4" w:space="0" w:color="auto"/>
              <w:left w:val="single" w:sz="4" w:space="0" w:color="auto"/>
              <w:bottom w:val="single" w:sz="4" w:space="0" w:color="auto"/>
              <w:right w:val="single" w:sz="4" w:space="0" w:color="auto"/>
            </w:tcBorders>
          </w:tcPr>
          <w:p w14:paraId="7A5EB8AB"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1EDF6C7D" w14:textId="77777777" w:rsidR="00B62BA9" w:rsidRPr="000B71E3" w:rsidRDefault="00B62BA9" w:rsidP="00C21133">
            <w:pPr>
              <w:pStyle w:val="TAL"/>
              <w:rPr>
                <w:rFonts w:cs="Arial"/>
                <w:szCs w:val="18"/>
              </w:rPr>
            </w:pPr>
          </w:p>
        </w:tc>
      </w:tr>
      <w:tr w:rsidR="005163E4" w:rsidRPr="000B71E3" w14:paraId="4188DA2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499D230" w14:textId="77777777" w:rsidR="005163E4" w:rsidRPr="000B71E3" w:rsidRDefault="005163E4" w:rsidP="000C0A85">
            <w:pPr>
              <w:pStyle w:val="TAL"/>
            </w:pPr>
            <w:bookmarkStart w:id="254" w:name="_Hlk519761610"/>
            <w:r w:rsidRPr="000B71E3">
              <w:t>TraceData</w:t>
            </w:r>
          </w:p>
        </w:tc>
        <w:tc>
          <w:tcPr>
            <w:tcW w:w="1877" w:type="dxa"/>
            <w:gridSpan w:val="2"/>
            <w:tcBorders>
              <w:top w:val="single" w:sz="4" w:space="0" w:color="auto"/>
              <w:left w:val="single" w:sz="4" w:space="0" w:color="auto"/>
              <w:bottom w:val="single" w:sz="4" w:space="0" w:color="auto"/>
              <w:right w:val="single" w:sz="4" w:space="0" w:color="auto"/>
            </w:tcBorders>
          </w:tcPr>
          <w:p w14:paraId="7C215712" w14:textId="77777777" w:rsidR="005163E4" w:rsidRPr="000B71E3" w:rsidRDefault="005163E4"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616535D" w14:textId="77777777" w:rsidR="005163E4" w:rsidRPr="000B71E3" w:rsidRDefault="005163E4" w:rsidP="000C0A85">
            <w:pPr>
              <w:pStyle w:val="TAL"/>
              <w:rPr>
                <w:rFonts w:cs="Arial"/>
                <w:szCs w:val="18"/>
              </w:rPr>
            </w:pPr>
            <w:r w:rsidRPr="000B71E3">
              <w:rPr>
                <w:rFonts w:cs="Arial"/>
                <w:szCs w:val="18"/>
              </w:rPr>
              <w:t>Trace control and configuration parameters</w:t>
            </w:r>
          </w:p>
        </w:tc>
      </w:tr>
      <w:bookmarkEnd w:id="254"/>
      <w:tr w:rsidR="00D30093" w:rsidRPr="000B71E3" w14:paraId="5974BE9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A25A298" w14:textId="77777777" w:rsidR="00D30093" w:rsidRPr="000B71E3" w:rsidRDefault="00D30093" w:rsidP="00C71D6E">
            <w:pPr>
              <w:pStyle w:val="TAL"/>
            </w:pPr>
            <w:r w:rsidRPr="000B71E3">
              <w:t>NotifyItem</w:t>
            </w:r>
          </w:p>
        </w:tc>
        <w:tc>
          <w:tcPr>
            <w:tcW w:w="1877" w:type="dxa"/>
            <w:gridSpan w:val="2"/>
            <w:tcBorders>
              <w:top w:val="single" w:sz="4" w:space="0" w:color="auto"/>
              <w:left w:val="single" w:sz="4" w:space="0" w:color="auto"/>
              <w:bottom w:val="single" w:sz="4" w:space="0" w:color="auto"/>
              <w:right w:val="single" w:sz="4" w:space="0" w:color="auto"/>
            </w:tcBorders>
          </w:tcPr>
          <w:p w14:paraId="50DB834D" w14:textId="77777777" w:rsidR="00D30093" w:rsidRPr="000B71E3" w:rsidRDefault="00D30093" w:rsidP="00C71D6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048F1E6" w14:textId="77777777" w:rsidR="00D30093" w:rsidRPr="000B71E3" w:rsidRDefault="00D30093" w:rsidP="00C71D6E">
            <w:pPr>
              <w:pStyle w:val="TAL"/>
              <w:rPr>
                <w:rFonts w:cs="Arial"/>
                <w:szCs w:val="18"/>
              </w:rPr>
            </w:pPr>
          </w:p>
        </w:tc>
      </w:tr>
      <w:tr w:rsidR="00AD0E10" w:rsidRPr="000B71E3" w14:paraId="2AF6AD9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C1D132" w14:textId="77777777" w:rsidR="00AD0E10" w:rsidRPr="000B71E3" w:rsidRDefault="00AD0E10" w:rsidP="00DD1A36">
            <w:pPr>
              <w:pStyle w:val="TAL"/>
            </w:pPr>
            <w:r w:rsidRPr="000B71E3">
              <w:t>UpSecurity</w:t>
            </w:r>
          </w:p>
        </w:tc>
        <w:tc>
          <w:tcPr>
            <w:tcW w:w="1877" w:type="dxa"/>
            <w:gridSpan w:val="2"/>
            <w:tcBorders>
              <w:top w:val="single" w:sz="4" w:space="0" w:color="auto"/>
              <w:left w:val="single" w:sz="4" w:space="0" w:color="auto"/>
              <w:bottom w:val="single" w:sz="4" w:space="0" w:color="auto"/>
              <w:right w:val="single" w:sz="4" w:space="0" w:color="auto"/>
            </w:tcBorders>
          </w:tcPr>
          <w:p w14:paraId="1C835989" w14:textId="77777777" w:rsidR="00AD0E10" w:rsidRPr="000B71E3" w:rsidRDefault="00AD0E10" w:rsidP="00DD1A3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60EA5AC" w14:textId="77777777" w:rsidR="00AD0E10" w:rsidRPr="000B71E3" w:rsidRDefault="00AD0E10" w:rsidP="00DD1A36">
            <w:pPr>
              <w:pStyle w:val="TAL"/>
              <w:rPr>
                <w:rFonts w:cs="Arial"/>
                <w:szCs w:val="18"/>
              </w:rPr>
            </w:pPr>
          </w:p>
        </w:tc>
      </w:tr>
      <w:tr w:rsidR="00823E06" w14:paraId="46D6829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46D9E11" w14:textId="77777777" w:rsidR="00823E06" w:rsidRDefault="00823E06" w:rsidP="00DE75AC">
            <w:pPr>
              <w:pStyle w:val="TAL"/>
            </w:pPr>
            <w:r>
              <w:t>ServiceName</w:t>
            </w:r>
          </w:p>
        </w:tc>
        <w:tc>
          <w:tcPr>
            <w:tcW w:w="1877" w:type="dxa"/>
            <w:gridSpan w:val="2"/>
            <w:tcBorders>
              <w:top w:val="single" w:sz="4" w:space="0" w:color="auto"/>
              <w:left w:val="single" w:sz="4" w:space="0" w:color="auto"/>
              <w:bottom w:val="single" w:sz="4" w:space="0" w:color="auto"/>
              <w:right w:val="single" w:sz="4" w:space="0" w:color="auto"/>
            </w:tcBorders>
          </w:tcPr>
          <w:p w14:paraId="0C55DED3" w14:textId="77777777" w:rsidR="00823E06" w:rsidRDefault="00823E06" w:rsidP="00DE75AC">
            <w:pPr>
              <w:pStyle w:val="TAL"/>
            </w:pPr>
            <w:r>
              <w:t>3GPP TS 29.510 [19]</w:t>
            </w:r>
          </w:p>
        </w:tc>
        <w:tc>
          <w:tcPr>
            <w:tcW w:w="5120" w:type="dxa"/>
            <w:gridSpan w:val="2"/>
            <w:tcBorders>
              <w:top w:val="single" w:sz="4" w:space="0" w:color="auto"/>
              <w:left w:val="single" w:sz="4" w:space="0" w:color="auto"/>
              <w:bottom w:val="single" w:sz="4" w:space="0" w:color="auto"/>
              <w:right w:val="single" w:sz="4" w:space="0" w:color="auto"/>
            </w:tcBorders>
          </w:tcPr>
          <w:p w14:paraId="555206AA" w14:textId="77777777" w:rsidR="00823E06" w:rsidRDefault="00823E06" w:rsidP="00DE75AC">
            <w:pPr>
              <w:pStyle w:val="TAL"/>
              <w:rPr>
                <w:rFonts w:cs="Arial"/>
                <w:szCs w:val="18"/>
              </w:rPr>
            </w:pPr>
          </w:p>
        </w:tc>
      </w:tr>
      <w:tr w:rsidR="007B0103" w:rsidRPr="000B71E3" w14:paraId="71639B6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E5BFA93" w14:textId="77777777" w:rsidR="007B0103" w:rsidRPr="000B71E3" w:rsidRDefault="007B0103" w:rsidP="007D0E2A">
            <w:pPr>
              <w:pStyle w:val="TAL"/>
            </w:pPr>
            <w:r>
              <w:t>OdbPacketServices</w:t>
            </w:r>
          </w:p>
        </w:tc>
        <w:tc>
          <w:tcPr>
            <w:tcW w:w="1877" w:type="dxa"/>
            <w:gridSpan w:val="2"/>
            <w:tcBorders>
              <w:top w:val="single" w:sz="4" w:space="0" w:color="auto"/>
              <w:left w:val="single" w:sz="4" w:space="0" w:color="auto"/>
              <w:bottom w:val="single" w:sz="4" w:space="0" w:color="auto"/>
              <w:right w:val="single" w:sz="4" w:space="0" w:color="auto"/>
            </w:tcBorders>
          </w:tcPr>
          <w:p w14:paraId="19A8A396" w14:textId="77777777" w:rsidR="007B0103" w:rsidRPr="000B71E3" w:rsidRDefault="007B0103" w:rsidP="007D0E2A">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5985E39" w14:textId="77777777" w:rsidR="007B0103" w:rsidRPr="000B71E3" w:rsidRDefault="007B0103" w:rsidP="007D0E2A">
            <w:pPr>
              <w:pStyle w:val="TAL"/>
              <w:rPr>
                <w:rFonts w:cs="Arial"/>
                <w:szCs w:val="18"/>
              </w:rPr>
            </w:pPr>
          </w:p>
        </w:tc>
      </w:tr>
      <w:tr w:rsidR="00B02F80" w:rsidRPr="000B71E3" w14:paraId="387A72E9" w14:textId="77777777" w:rsidTr="00B02F80">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54DB170" w14:textId="77777777" w:rsidR="00B02F80" w:rsidRDefault="00B02F80" w:rsidP="008C2DB6">
            <w:pPr>
              <w:pStyle w:val="TAL"/>
            </w:pPr>
            <w:r>
              <w:t>GroupId</w:t>
            </w:r>
          </w:p>
        </w:tc>
        <w:tc>
          <w:tcPr>
            <w:tcW w:w="1877" w:type="dxa"/>
            <w:gridSpan w:val="2"/>
            <w:tcBorders>
              <w:top w:val="single" w:sz="4" w:space="0" w:color="auto"/>
              <w:left w:val="single" w:sz="4" w:space="0" w:color="auto"/>
              <w:bottom w:val="single" w:sz="4" w:space="0" w:color="auto"/>
              <w:right w:val="single" w:sz="4" w:space="0" w:color="auto"/>
            </w:tcBorders>
          </w:tcPr>
          <w:p w14:paraId="609CC245" w14:textId="77777777" w:rsidR="00B02F80" w:rsidRPr="000B71E3" w:rsidRDefault="00B02F80" w:rsidP="008C2DB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8D5ADD3" w14:textId="77777777" w:rsidR="00B02F80" w:rsidRPr="000B71E3" w:rsidRDefault="00B02F80" w:rsidP="008C2DB6">
            <w:pPr>
              <w:pStyle w:val="TAL"/>
              <w:rPr>
                <w:rFonts w:cs="Arial"/>
                <w:szCs w:val="18"/>
              </w:rPr>
            </w:pPr>
          </w:p>
        </w:tc>
      </w:tr>
    </w:tbl>
    <w:p w14:paraId="4C9726D7" w14:textId="77777777" w:rsidR="0052604D" w:rsidRPr="000B71E3" w:rsidRDefault="0052604D" w:rsidP="00EC5218"/>
    <w:p w14:paraId="5DB9E9E9" w14:textId="77777777" w:rsidR="00E3491B" w:rsidRPr="000B71E3" w:rsidRDefault="00E3491B" w:rsidP="000E77D4">
      <w:pPr>
        <w:pStyle w:val="Heading4"/>
        <w:rPr>
          <w:lang w:val="en-US"/>
        </w:rPr>
      </w:pPr>
      <w:bookmarkStart w:id="255" w:name="_Toc20118712"/>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255"/>
    </w:p>
    <w:p w14:paraId="404F6763" w14:textId="77777777" w:rsidR="00902771" w:rsidRPr="000B71E3" w:rsidRDefault="00902771" w:rsidP="000E77D4">
      <w:pPr>
        <w:pStyle w:val="Heading5"/>
      </w:pPr>
      <w:bookmarkStart w:id="256" w:name="_Toc20118713"/>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256"/>
    </w:p>
    <w:p w14:paraId="413E0F57" w14:textId="77777777" w:rsidR="00FD48E5" w:rsidRPr="000B71E3" w:rsidRDefault="00FD48E5" w:rsidP="00FD48E5">
      <w:r w:rsidRPr="000B71E3">
        <w:t xml:space="preserve">This </w:t>
      </w:r>
      <w:r w:rsidR="000647B6">
        <w:t>clause</w:t>
      </w:r>
      <w:r w:rsidRPr="000B71E3">
        <w:t xml:space="preserve"> defines the structures to be used in resource representations. </w:t>
      </w:r>
    </w:p>
    <w:p w14:paraId="04DF564C" w14:textId="77777777" w:rsidR="007F48DC" w:rsidRPr="000B71E3" w:rsidRDefault="00E37CBB" w:rsidP="007F48DC">
      <w:pPr>
        <w:pStyle w:val="Heading5"/>
      </w:pPr>
      <w:bookmarkStart w:id="257" w:name="_Toc20118714"/>
      <w:r w:rsidRPr="000B71E3">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257"/>
      <w:r w:rsidR="007F48DC" w:rsidRPr="000B71E3">
        <w:t xml:space="preserve"> </w:t>
      </w:r>
    </w:p>
    <w:p w14:paraId="06FE6559" w14:textId="77777777"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14:paraId="7F1682CC"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82C299" w14:textId="77777777"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B705B6B" w14:textId="77777777"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0701108" w14:textId="77777777"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A2ECF" w14:textId="77777777"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6F278F0" w14:textId="77777777" w:rsidR="007F48DC" w:rsidRPr="000B71E3" w:rsidRDefault="007F48DC" w:rsidP="00F909AB">
            <w:pPr>
              <w:pStyle w:val="TAH"/>
              <w:rPr>
                <w:rFonts w:cs="Arial"/>
                <w:szCs w:val="18"/>
              </w:rPr>
            </w:pPr>
            <w:r w:rsidRPr="000B71E3">
              <w:rPr>
                <w:rFonts w:cs="Arial"/>
                <w:szCs w:val="18"/>
              </w:rPr>
              <w:t>Description</w:t>
            </w:r>
          </w:p>
        </w:tc>
      </w:tr>
      <w:tr w:rsidR="009A229A" w:rsidRPr="000B71E3" w14:paraId="601FDDC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A4D6BB"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57CE78E8" w14:textId="77777777"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2701463B"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6F01920" w14:textId="77777777"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00DCB4"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7F48DC" w:rsidRPr="000B71E3" w14:paraId="296C26EF"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418CD76A" w14:textId="77777777"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14:paraId="5330E475"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5B94C60" w14:textId="77777777"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B3B99F" w14:textId="77777777"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09E4CBD3" w14:textId="77777777" w:rsidR="007F48DC" w:rsidRPr="000B71E3" w:rsidRDefault="007F48DC" w:rsidP="00F909AB">
            <w:pPr>
              <w:pStyle w:val="TAL"/>
              <w:rPr>
                <w:rFonts w:cs="Arial"/>
                <w:szCs w:val="18"/>
              </w:rPr>
            </w:pPr>
            <w:r w:rsidRPr="000B71E3">
              <w:rPr>
                <w:rFonts w:cs="Arial"/>
                <w:szCs w:val="18"/>
              </w:rPr>
              <w:t>A list of Single Nssai</w:t>
            </w:r>
            <w:r w:rsidR="005426A2">
              <w:rPr>
                <w:rFonts w:cs="Arial"/>
                <w:szCs w:val="18"/>
              </w:rPr>
              <w:t>s</w:t>
            </w:r>
            <w:r w:rsidRPr="000B71E3">
              <w:rPr>
                <w:rFonts w:cs="Arial"/>
                <w:szCs w:val="18"/>
              </w:rPr>
              <w:t xml:space="preserve"> used as default</w:t>
            </w:r>
          </w:p>
        </w:tc>
      </w:tr>
      <w:tr w:rsidR="007F48DC" w:rsidRPr="000B71E3" w14:paraId="2EC1AE8B"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351E7687" w14:textId="77777777"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14:paraId="6CB5F71D"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BD60278" w14:textId="77777777"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C297940" w14:textId="77777777"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14:paraId="5E1D8D46" w14:textId="77777777" w:rsidR="007F48DC" w:rsidRPr="000B71E3" w:rsidRDefault="005426A2" w:rsidP="00F909AB">
            <w:pPr>
              <w:pStyle w:val="TAL"/>
              <w:rPr>
                <w:rFonts w:cs="Arial"/>
                <w:szCs w:val="18"/>
              </w:rPr>
            </w:pPr>
            <w:r>
              <w:rPr>
                <w:rFonts w:cs="Arial"/>
                <w:szCs w:val="18"/>
              </w:rPr>
              <w:t xml:space="preserve">List of non default </w:t>
            </w:r>
            <w:r w:rsidRPr="000B71E3">
              <w:rPr>
                <w:rFonts w:cs="Arial"/>
                <w:szCs w:val="18"/>
              </w:rPr>
              <w:t>Single Nssai</w:t>
            </w:r>
            <w:r>
              <w:rPr>
                <w:rFonts w:cs="Arial"/>
                <w:szCs w:val="18"/>
              </w:rPr>
              <w:t>s.</w:t>
            </w:r>
          </w:p>
        </w:tc>
      </w:tr>
    </w:tbl>
    <w:p w14:paraId="5751C47D" w14:textId="77777777" w:rsidR="007F48DC" w:rsidRPr="000B71E3" w:rsidRDefault="007F48DC" w:rsidP="00EC5218"/>
    <w:p w14:paraId="76EBDFE0" w14:textId="77777777" w:rsidR="00CE48D4" w:rsidRPr="000B71E3" w:rsidRDefault="00CE48D4" w:rsidP="00CE48D4">
      <w:pPr>
        <w:pStyle w:val="Heading5"/>
      </w:pPr>
      <w:bookmarkStart w:id="258" w:name="_Toc20118715"/>
      <w:r w:rsidRPr="000B71E3">
        <w:lastRenderedPageBreak/>
        <w:t>6.1.6.2.</w:t>
      </w:r>
      <w:r w:rsidR="00E73737" w:rsidRPr="000B71E3">
        <w:t>3</w:t>
      </w:r>
      <w:r w:rsidRPr="000B71E3">
        <w:tab/>
        <w:t>Type: SdmSubscription</w:t>
      </w:r>
      <w:bookmarkEnd w:id="258"/>
      <w:r w:rsidRPr="000B71E3">
        <w:t xml:space="preserve"> </w:t>
      </w:r>
    </w:p>
    <w:p w14:paraId="51F886DD" w14:textId="77777777"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14:paraId="4AE06E6F"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5ABB1B" w14:textId="77777777"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1C8C716" w14:textId="77777777"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A6D63" w14:textId="77777777"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33301" w14:textId="77777777"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185E25" w14:textId="77777777" w:rsidR="00CE48D4" w:rsidRPr="000B71E3" w:rsidRDefault="00CE48D4" w:rsidP="00526712">
            <w:pPr>
              <w:pStyle w:val="TAH"/>
              <w:rPr>
                <w:rFonts w:cs="Arial"/>
                <w:szCs w:val="18"/>
              </w:rPr>
            </w:pPr>
            <w:r w:rsidRPr="000B71E3">
              <w:rPr>
                <w:rFonts w:cs="Arial"/>
                <w:szCs w:val="18"/>
              </w:rPr>
              <w:t>Description</w:t>
            </w:r>
          </w:p>
        </w:tc>
      </w:tr>
      <w:tr w:rsidR="00AD7336" w:rsidRPr="000B71E3" w14:paraId="0F23E6A1"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F96C9F" w14:textId="77777777"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14:paraId="61C8D07F" w14:textId="77777777"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14:paraId="6FF395F0" w14:textId="77777777"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CC176A" w14:textId="77777777"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6AB27D5" w14:textId="77777777"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14:paraId="2DCDA40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537691" w14:textId="77777777"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14:paraId="6FF88ED6" w14:textId="77777777"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14:paraId="2D8C92D1" w14:textId="77777777"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4E92522"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F424E95" w14:textId="77777777"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14:paraId="5F0DF07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451ADB7D" w14:textId="77777777"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32632BAB" w14:textId="77777777"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218F101F" w14:textId="77777777"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86A364E"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DB1F4EC" w14:textId="77777777"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 xml:space="preserve">Within a POST request the proposed expiry time is conveyed whereas in a POST response </w:t>
            </w:r>
            <w:r w:rsidR="00DB1115">
              <w:rPr>
                <w:rFonts w:cs="Arial"/>
                <w:szCs w:val="18"/>
              </w:rPr>
              <w:t xml:space="preserve">or PATCH response </w:t>
            </w:r>
            <w:r w:rsidRPr="000B71E3">
              <w:rPr>
                <w:rFonts w:cs="Arial"/>
                <w:szCs w:val="18"/>
              </w:rPr>
              <w:t>the confirmed expiry time is returned.</w:t>
            </w:r>
          </w:p>
        </w:tc>
      </w:tr>
      <w:tr w:rsidR="00CE48D4" w:rsidRPr="000B71E3" w14:paraId="225DDA8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CF6425" w14:textId="77777777"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14:paraId="1341A188" w14:textId="77777777"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14:paraId="57DE99D3"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C00F11" w14:textId="77777777"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00EC9BC" w14:textId="77777777"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14:paraId="15A82A3D"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05948353" w14:textId="77777777" w:rsidR="00823E06" w:rsidRPr="000B71E3" w:rsidRDefault="00823E06" w:rsidP="00526712">
            <w:pPr>
              <w:pStyle w:val="TAL"/>
            </w:pPr>
            <w:r>
              <w:t>amfServiceName</w:t>
            </w:r>
          </w:p>
        </w:tc>
        <w:tc>
          <w:tcPr>
            <w:tcW w:w="1842" w:type="dxa"/>
            <w:tcBorders>
              <w:top w:val="single" w:sz="4" w:space="0" w:color="auto"/>
              <w:left w:val="single" w:sz="4" w:space="0" w:color="auto"/>
              <w:bottom w:val="single" w:sz="4" w:space="0" w:color="auto"/>
              <w:right w:val="single" w:sz="4" w:space="0" w:color="auto"/>
            </w:tcBorders>
          </w:tcPr>
          <w:p w14:paraId="2D7EAF51" w14:textId="77777777"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14:paraId="701877B0" w14:textId="77777777"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47CCA" w14:textId="77777777"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8245A47" w14:textId="77777777"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rsidR="000647B6">
              <w:t>clause</w:t>
            </w:r>
            <w:r>
              <w:t xml:space="preserve"> 6.5.2.2 of 3GPP TS 29.500 [4]</w:t>
            </w:r>
            <w:r>
              <w:rPr>
                <w:rFonts w:cs="Arial"/>
                <w:szCs w:val="18"/>
              </w:rPr>
              <w:t>). This IE may be included if the NF service consumer is an AMF.</w:t>
            </w:r>
          </w:p>
        </w:tc>
      </w:tr>
      <w:tr w:rsidR="00CE48D4" w:rsidRPr="000B71E3" w14:paraId="2C93942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6934D5" w14:textId="77777777"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14:paraId="321CC4F1" w14:textId="77777777"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14:paraId="14BC2B3E"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D3AD43" w14:textId="77777777"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14:paraId="254A0D64" w14:textId="77777777" w:rsidR="00C95D7C" w:rsidRDefault="00CE48D4" w:rsidP="00C95D7C">
            <w:pPr>
              <w:pStyle w:val="TAL"/>
              <w:rPr>
                <w:rFonts w:cs="Arial"/>
                <w:szCs w:val="18"/>
                <w:lang w:eastAsia="zh-CN"/>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r w:rsidR="00C95D7C">
              <w:rPr>
                <w:rFonts w:cs="Arial" w:hint="eastAsia"/>
                <w:szCs w:val="18"/>
                <w:lang w:eastAsia="zh-CN"/>
              </w:rPr>
              <w:t>.</w:t>
            </w:r>
          </w:p>
          <w:p w14:paraId="00AA9E9D" w14:textId="5D43187A" w:rsidR="00CE48D4"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r w:rsidR="0062196E" w:rsidRPr="000B71E3" w14:paraId="65C6FEC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A7489A" w14:textId="77777777"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10991646" w14:textId="77777777"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5BF840D9"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DDCBCFA"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84AB9CE"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14:paraId="7B1F345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283A1C" w14:textId="77777777"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084A11A7" w14:textId="77777777"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1C93E01A"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91444"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75B7834"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762771" w:rsidRPr="000B71E3" w14:paraId="5BD8D42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7727B216" w14:textId="77777777" w:rsidR="00762771" w:rsidRPr="000B71E3" w:rsidRDefault="00762771" w:rsidP="00F4213F">
            <w:pPr>
              <w:pStyle w:val="TAL"/>
            </w:pPr>
            <w:r>
              <w:t>subscriptionId</w:t>
            </w:r>
          </w:p>
        </w:tc>
        <w:tc>
          <w:tcPr>
            <w:tcW w:w="1842" w:type="dxa"/>
            <w:tcBorders>
              <w:top w:val="single" w:sz="4" w:space="0" w:color="auto"/>
              <w:left w:val="single" w:sz="4" w:space="0" w:color="auto"/>
              <w:bottom w:val="single" w:sz="4" w:space="0" w:color="auto"/>
              <w:right w:val="single" w:sz="4" w:space="0" w:color="auto"/>
            </w:tcBorders>
          </w:tcPr>
          <w:p w14:paraId="48E7F718" w14:textId="77777777" w:rsidR="00762771" w:rsidRPr="000B71E3" w:rsidRDefault="00762771" w:rsidP="00F4213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5FF2C5D" w14:textId="77777777" w:rsidR="00762771" w:rsidRPr="000B71E3" w:rsidRDefault="00762771"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59AB1" w14:textId="77777777" w:rsidR="00762771" w:rsidRPr="000B71E3" w:rsidRDefault="00762771"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41C46E6" w14:textId="77777777" w:rsidR="00762771" w:rsidRPr="000B71E3" w:rsidRDefault="00762771" w:rsidP="00F4213F">
            <w:pPr>
              <w:pStyle w:val="TAL"/>
              <w:rPr>
                <w:rFonts w:cs="Arial"/>
                <w:szCs w:val="18"/>
              </w:rPr>
            </w:pPr>
            <w:r>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r>
      <w:tr w:rsidR="003316A2" w:rsidRPr="000B71E3" w14:paraId="07BDF8F8"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284F938B" w14:textId="77777777" w:rsidR="003316A2" w:rsidRPr="000B71E3" w:rsidRDefault="003316A2" w:rsidP="00747E12">
            <w:pPr>
              <w:pStyle w:val="TAL"/>
            </w:pPr>
            <w:r>
              <w:t>plmnId</w:t>
            </w:r>
          </w:p>
        </w:tc>
        <w:tc>
          <w:tcPr>
            <w:tcW w:w="1842" w:type="dxa"/>
            <w:tcBorders>
              <w:top w:val="single" w:sz="4" w:space="0" w:color="auto"/>
              <w:left w:val="single" w:sz="4" w:space="0" w:color="auto"/>
              <w:bottom w:val="single" w:sz="4" w:space="0" w:color="auto"/>
              <w:right w:val="single" w:sz="4" w:space="0" w:color="auto"/>
            </w:tcBorders>
          </w:tcPr>
          <w:p w14:paraId="0FDBF7E4" w14:textId="77777777" w:rsidR="003316A2" w:rsidRPr="000B71E3" w:rsidRDefault="003316A2" w:rsidP="00747E12">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04C1A8BE" w14:textId="77777777" w:rsidR="003316A2" w:rsidRPr="000B71E3" w:rsidRDefault="003316A2" w:rsidP="00747E1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733C5F" w14:textId="77777777" w:rsidR="003316A2" w:rsidRPr="000B71E3" w:rsidRDefault="003316A2" w:rsidP="00747E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3DFB698" w14:textId="77777777" w:rsidR="003316A2" w:rsidRDefault="003316A2" w:rsidP="00747E12">
            <w:pPr>
              <w:pStyle w:val="TAL"/>
              <w:rPr>
                <w:rFonts w:cs="Arial"/>
                <w:szCs w:val="18"/>
              </w:rPr>
            </w:pPr>
            <w:r>
              <w:rPr>
                <w:rFonts w:cs="Arial"/>
                <w:szCs w:val="18"/>
              </w:rPr>
              <w:t>If present, it indicates the PLMN of the NF Instance creating the subscription (i.e., the PLMN serving the UE).</w:t>
            </w:r>
          </w:p>
          <w:p w14:paraId="586CB3E4" w14:textId="77777777" w:rsidR="003316A2" w:rsidRDefault="003316A2" w:rsidP="00747E12">
            <w:pPr>
              <w:pStyle w:val="TAL"/>
              <w:rPr>
                <w:rFonts w:cs="Arial"/>
                <w:szCs w:val="18"/>
              </w:rPr>
            </w:pPr>
          </w:p>
          <w:p w14:paraId="5D3E2764" w14:textId="77777777" w:rsidR="003316A2" w:rsidRDefault="003316A2" w:rsidP="00747E12">
            <w:pPr>
              <w:pStyle w:val="TAL"/>
              <w:rPr>
                <w:rFonts w:cs="Arial"/>
                <w:szCs w:val="18"/>
              </w:rPr>
            </w:pPr>
            <w:r>
              <w:rPr>
                <w:rFonts w:cs="Arial"/>
                <w:szCs w:val="18"/>
              </w:rPr>
              <w:t>It shall be present if the NF Instance is located in a different PLMN than the UDM.</w:t>
            </w:r>
          </w:p>
          <w:p w14:paraId="347A00F2" w14:textId="77777777" w:rsidR="003316A2" w:rsidRDefault="003316A2" w:rsidP="00747E12">
            <w:pPr>
              <w:pStyle w:val="TAL"/>
              <w:rPr>
                <w:rFonts w:cs="Arial"/>
                <w:szCs w:val="18"/>
              </w:rPr>
            </w:pPr>
          </w:p>
          <w:p w14:paraId="478300AE" w14:textId="77777777" w:rsidR="003316A2" w:rsidRPr="000B71E3" w:rsidRDefault="003316A2" w:rsidP="00747E12">
            <w:pPr>
              <w:pStyle w:val="TAL"/>
              <w:rPr>
                <w:rFonts w:cs="Arial"/>
                <w:szCs w:val="18"/>
              </w:rPr>
            </w:pPr>
            <w:r>
              <w:rPr>
                <w:rFonts w:cs="Arial"/>
                <w:szCs w:val="18"/>
              </w:rPr>
              <w:t>If absent, the Home PLMN ID is used as default.</w:t>
            </w:r>
          </w:p>
        </w:tc>
      </w:tr>
      <w:tr w:rsidR="0062196E" w:rsidRPr="000B71E3" w14:paraId="659F8429" w14:textId="77777777"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04E8D6" w14:textId="77777777"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14:paraId="3D6509B2" w14:textId="77777777"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14:paraId="6831D517" w14:textId="77777777"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14:paraId="5AC8D4FB" w14:textId="77777777"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339E1713" w14:textId="77777777" w:rsidR="00CE48D4" w:rsidRPr="000B71E3" w:rsidRDefault="00CE48D4" w:rsidP="00CE48D4"/>
    <w:p w14:paraId="52E8093F" w14:textId="77777777" w:rsidR="00D37793" w:rsidRPr="000B71E3" w:rsidRDefault="00D37793" w:rsidP="00D37793">
      <w:pPr>
        <w:pStyle w:val="Heading5"/>
      </w:pPr>
      <w:bookmarkStart w:id="259" w:name="_Toc20118716"/>
      <w:r w:rsidRPr="000B71E3">
        <w:lastRenderedPageBreak/>
        <w:t>6.1.6.2.</w:t>
      </w:r>
      <w:r w:rsidR="00E73737" w:rsidRPr="000B71E3">
        <w:t>4</w:t>
      </w:r>
      <w:r w:rsidRPr="000B71E3">
        <w:tab/>
        <w:t>Type: AccessAndMobilitySubscriptionData</w:t>
      </w:r>
      <w:bookmarkEnd w:id="259"/>
    </w:p>
    <w:p w14:paraId="2AB78B75" w14:textId="77777777"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952"/>
        <w:gridCol w:w="33"/>
        <w:gridCol w:w="1525"/>
        <w:gridCol w:w="33"/>
        <w:gridCol w:w="393"/>
        <w:gridCol w:w="33"/>
        <w:gridCol w:w="1104"/>
        <w:gridCol w:w="33"/>
        <w:gridCol w:w="4354"/>
        <w:gridCol w:w="33"/>
      </w:tblGrid>
      <w:tr w:rsidR="00D37793" w:rsidRPr="000B71E3" w14:paraId="788A689A"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E6DCB9D" w14:textId="77777777" w:rsidR="00D37793" w:rsidRPr="000B71E3" w:rsidRDefault="00D37793" w:rsidP="00B70591">
            <w:pPr>
              <w:pStyle w:val="TAH"/>
            </w:pPr>
            <w:r w:rsidRPr="000B71E3">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292425" w14:textId="77777777" w:rsidR="00D37793" w:rsidRPr="000B71E3" w:rsidRDefault="00D37793" w:rsidP="00B70591">
            <w:pPr>
              <w:pStyle w:val="TAH"/>
            </w:pPr>
            <w:r w:rsidRPr="000B71E3">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5C7EAE" w14:textId="77777777" w:rsidR="00D37793" w:rsidRPr="000B71E3" w:rsidRDefault="00D37793" w:rsidP="00B70591">
            <w:pPr>
              <w:pStyle w:val="TAH"/>
            </w:pPr>
            <w:r w:rsidRPr="000B71E3">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tcPr>
          <w:p w14:paraId="25748785" w14:textId="77777777" w:rsidR="00D37793" w:rsidRPr="000B71E3" w:rsidRDefault="00D37793" w:rsidP="00B70591">
            <w:pPr>
              <w:pStyle w:val="TAH"/>
              <w:jc w:val="left"/>
            </w:pPr>
            <w:r w:rsidRPr="000B71E3">
              <w:t>Cardinality</w:t>
            </w:r>
          </w:p>
        </w:tc>
        <w:tc>
          <w:tcPr>
            <w:tcW w:w="43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B689" w14:textId="77777777" w:rsidR="00D37793" w:rsidRPr="000B71E3" w:rsidRDefault="00D37793" w:rsidP="00B70591">
            <w:pPr>
              <w:pStyle w:val="TAH"/>
              <w:rPr>
                <w:rFonts w:cs="Arial"/>
                <w:szCs w:val="18"/>
              </w:rPr>
            </w:pPr>
            <w:r w:rsidRPr="000B71E3">
              <w:rPr>
                <w:rFonts w:cs="Arial"/>
                <w:szCs w:val="18"/>
              </w:rPr>
              <w:t>Description</w:t>
            </w:r>
          </w:p>
        </w:tc>
      </w:tr>
      <w:tr w:rsidR="009A229A" w:rsidRPr="000B71E3" w14:paraId="7160659E"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70DBDD0C" w14:textId="77777777" w:rsidR="009A229A" w:rsidRPr="000B71E3" w:rsidRDefault="009A229A" w:rsidP="003B34DE">
            <w:pPr>
              <w:pStyle w:val="TAL"/>
            </w:pPr>
            <w:r w:rsidRPr="000B71E3">
              <w:t>supportedFeatures</w:t>
            </w:r>
          </w:p>
        </w:tc>
        <w:tc>
          <w:tcPr>
            <w:tcW w:w="1558" w:type="dxa"/>
            <w:gridSpan w:val="2"/>
            <w:tcBorders>
              <w:top w:val="single" w:sz="4" w:space="0" w:color="auto"/>
              <w:left w:val="single" w:sz="4" w:space="0" w:color="auto"/>
              <w:bottom w:val="single" w:sz="4" w:space="0" w:color="auto"/>
              <w:right w:val="single" w:sz="4" w:space="0" w:color="auto"/>
            </w:tcBorders>
          </w:tcPr>
          <w:p w14:paraId="3DBC04EE" w14:textId="77777777" w:rsidR="009A229A" w:rsidRPr="000B71E3" w:rsidRDefault="009A229A" w:rsidP="003B34DE">
            <w:pPr>
              <w:pStyle w:val="TAL"/>
            </w:pPr>
            <w:r w:rsidRPr="000B71E3">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7115E3C4" w14:textId="77777777" w:rsidR="009A229A" w:rsidRPr="000B71E3" w:rsidRDefault="009A229A" w:rsidP="003B34DE">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6FCFD714" w14:textId="77777777" w:rsidR="009A229A" w:rsidRPr="000B71E3" w:rsidRDefault="009A229A" w:rsidP="003B34DE">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137B044B"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D37793" w:rsidRPr="000B71E3" w14:paraId="7EF7B2D5"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A275D54" w14:textId="77777777" w:rsidR="00D37793" w:rsidRPr="000B71E3" w:rsidRDefault="00D37793" w:rsidP="00B70591">
            <w:pPr>
              <w:pStyle w:val="TAL"/>
            </w:pPr>
            <w:r w:rsidRPr="000B71E3">
              <w:t>gpsi</w:t>
            </w:r>
            <w:r w:rsidR="00207B40" w:rsidRPr="000B71E3">
              <w:t>s</w:t>
            </w:r>
          </w:p>
        </w:tc>
        <w:tc>
          <w:tcPr>
            <w:tcW w:w="1558" w:type="dxa"/>
            <w:gridSpan w:val="2"/>
            <w:tcBorders>
              <w:top w:val="single" w:sz="4" w:space="0" w:color="auto"/>
              <w:left w:val="single" w:sz="4" w:space="0" w:color="auto"/>
              <w:bottom w:val="single" w:sz="4" w:space="0" w:color="auto"/>
              <w:right w:val="single" w:sz="4" w:space="0" w:color="auto"/>
            </w:tcBorders>
          </w:tcPr>
          <w:p w14:paraId="73342DF6" w14:textId="77777777" w:rsidR="00D37793" w:rsidRPr="000B71E3" w:rsidRDefault="009B6DAB" w:rsidP="00B70591">
            <w:pPr>
              <w:pStyle w:val="TAL"/>
            </w:pPr>
            <w:r w:rsidRPr="000B71E3">
              <w:t>array(</w:t>
            </w:r>
            <w:r w:rsidR="00D37793" w:rsidRPr="000B71E3">
              <w:t>Gpsi</w:t>
            </w:r>
            <w:r w:rsidRPr="000B71E3">
              <w:t>)</w:t>
            </w:r>
          </w:p>
        </w:tc>
        <w:tc>
          <w:tcPr>
            <w:tcW w:w="426" w:type="dxa"/>
            <w:gridSpan w:val="2"/>
            <w:tcBorders>
              <w:top w:val="single" w:sz="4" w:space="0" w:color="auto"/>
              <w:left w:val="single" w:sz="4" w:space="0" w:color="auto"/>
              <w:bottom w:val="single" w:sz="4" w:space="0" w:color="auto"/>
              <w:right w:val="single" w:sz="4" w:space="0" w:color="auto"/>
            </w:tcBorders>
          </w:tcPr>
          <w:p w14:paraId="33D43D64" w14:textId="77777777"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7043E517" w14:textId="77777777" w:rsidR="00D37793" w:rsidRPr="000B71E3" w:rsidRDefault="00D37793"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14:paraId="77B8934C" w14:textId="77777777"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14:paraId="7F69F6C7"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7F9488B1" w14:textId="77777777" w:rsidR="00D37793" w:rsidRPr="000B71E3" w:rsidRDefault="00D37793" w:rsidP="00B70591">
            <w:pPr>
              <w:pStyle w:val="TAL"/>
            </w:pPr>
            <w:r w:rsidRPr="000B71E3">
              <w:t>internalGroupId</w:t>
            </w:r>
            <w:r w:rsidR="00FA6C5E" w:rsidRPr="000B71E3">
              <w:t>s</w:t>
            </w:r>
          </w:p>
        </w:tc>
        <w:tc>
          <w:tcPr>
            <w:tcW w:w="1558" w:type="dxa"/>
            <w:gridSpan w:val="2"/>
            <w:tcBorders>
              <w:top w:val="single" w:sz="4" w:space="0" w:color="auto"/>
              <w:left w:val="single" w:sz="4" w:space="0" w:color="auto"/>
              <w:bottom w:val="single" w:sz="4" w:space="0" w:color="auto"/>
              <w:right w:val="single" w:sz="4" w:space="0" w:color="auto"/>
            </w:tcBorders>
          </w:tcPr>
          <w:p w14:paraId="004CDD20" w14:textId="77777777" w:rsidR="00D37793" w:rsidRPr="000B71E3" w:rsidRDefault="00FA6C5E" w:rsidP="00B70591">
            <w:pPr>
              <w:pStyle w:val="TAL"/>
            </w:pPr>
            <w:r w:rsidRPr="000B71E3">
              <w:t>array(GroupId)</w:t>
            </w:r>
          </w:p>
        </w:tc>
        <w:tc>
          <w:tcPr>
            <w:tcW w:w="426" w:type="dxa"/>
            <w:gridSpan w:val="2"/>
            <w:tcBorders>
              <w:top w:val="single" w:sz="4" w:space="0" w:color="auto"/>
              <w:left w:val="single" w:sz="4" w:space="0" w:color="auto"/>
              <w:bottom w:val="single" w:sz="4" w:space="0" w:color="auto"/>
              <w:right w:val="single" w:sz="4" w:space="0" w:color="auto"/>
            </w:tcBorders>
          </w:tcPr>
          <w:p w14:paraId="1FCBBA9E" w14:textId="77777777"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65C2F665" w14:textId="77777777" w:rsidR="00D37793" w:rsidRPr="000B71E3" w:rsidRDefault="00F42965" w:rsidP="00B70591">
            <w:pPr>
              <w:pStyle w:val="TAL"/>
            </w:pPr>
            <w:r>
              <w:t>1</w:t>
            </w:r>
            <w:r w:rsidR="00D37793" w:rsidRPr="000B71E3">
              <w:t>..N</w:t>
            </w:r>
          </w:p>
        </w:tc>
        <w:tc>
          <w:tcPr>
            <w:tcW w:w="4387" w:type="dxa"/>
            <w:gridSpan w:val="2"/>
            <w:tcBorders>
              <w:top w:val="single" w:sz="4" w:space="0" w:color="auto"/>
              <w:left w:val="single" w:sz="4" w:space="0" w:color="auto"/>
              <w:bottom w:val="single" w:sz="4" w:space="0" w:color="auto"/>
              <w:right w:val="single" w:sz="4" w:space="0" w:color="auto"/>
            </w:tcBorders>
          </w:tcPr>
          <w:p w14:paraId="0373755C" w14:textId="77777777" w:rsidR="00D37793" w:rsidRPr="000B71E3" w:rsidRDefault="00FA6C5E" w:rsidP="00B70591">
            <w:pPr>
              <w:pStyle w:val="TAL"/>
              <w:rPr>
                <w:rFonts w:cs="Arial"/>
                <w:szCs w:val="18"/>
              </w:rPr>
            </w:pPr>
            <w:r w:rsidRPr="000B71E3">
              <w:rPr>
                <w:rFonts w:cs="Arial"/>
                <w:szCs w:val="18"/>
              </w:rPr>
              <w:t xml:space="preserve">List of internal group identifier; see 3GPP TS 23.501 [2] </w:t>
            </w:r>
            <w:r w:rsidR="000647B6">
              <w:rPr>
                <w:rFonts w:cs="Arial"/>
                <w:szCs w:val="18"/>
              </w:rPr>
              <w:t>clause</w:t>
            </w:r>
            <w:r w:rsidRPr="000B71E3">
              <w:rPr>
                <w:rFonts w:cs="Arial"/>
                <w:szCs w:val="18"/>
              </w:rPr>
              <w:t xml:space="preserve"> 5.9.7</w:t>
            </w:r>
          </w:p>
        </w:tc>
      </w:tr>
      <w:tr w:rsidR="00D37793" w:rsidRPr="000B71E3" w14:paraId="45E61C46"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F2D1E84" w14:textId="77777777" w:rsidR="00D37793" w:rsidRPr="000B71E3" w:rsidRDefault="00D37793" w:rsidP="00B70591">
            <w:pPr>
              <w:pStyle w:val="TAL"/>
            </w:pPr>
            <w:r w:rsidRPr="000B71E3">
              <w:t>subscribedUeAmbr</w:t>
            </w:r>
          </w:p>
        </w:tc>
        <w:tc>
          <w:tcPr>
            <w:tcW w:w="1558" w:type="dxa"/>
            <w:gridSpan w:val="2"/>
            <w:tcBorders>
              <w:top w:val="single" w:sz="4" w:space="0" w:color="auto"/>
              <w:left w:val="single" w:sz="4" w:space="0" w:color="auto"/>
              <w:bottom w:val="single" w:sz="4" w:space="0" w:color="auto"/>
              <w:right w:val="single" w:sz="4" w:space="0" w:color="auto"/>
            </w:tcBorders>
          </w:tcPr>
          <w:p w14:paraId="20F868ED" w14:textId="77777777" w:rsidR="00D37793" w:rsidRPr="000B71E3" w:rsidRDefault="003A32B7" w:rsidP="00B70591">
            <w:pPr>
              <w:pStyle w:val="TAL"/>
            </w:pPr>
            <w:r w:rsidRPr="000B71E3">
              <w:t>Ambr</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14:paraId="74DDFDB3" w14:textId="77777777"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035A9F50" w14:textId="77777777"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469E671A" w14:textId="77777777" w:rsidR="00D37793" w:rsidRPr="000B71E3" w:rsidRDefault="00D37793" w:rsidP="00B70591">
            <w:pPr>
              <w:pStyle w:val="TAL"/>
              <w:rPr>
                <w:rFonts w:cs="Arial"/>
                <w:szCs w:val="18"/>
              </w:rPr>
            </w:pPr>
          </w:p>
        </w:tc>
      </w:tr>
      <w:tr w:rsidR="00D37793" w:rsidRPr="000B71E3" w14:paraId="3D6D1C7E"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7D77C61" w14:textId="77777777" w:rsidR="00D37793" w:rsidRPr="000B71E3" w:rsidRDefault="00D37793" w:rsidP="00B70591">
            <w:pPr>
              <w:pStyle w:val="TAL"/>
            </w:pPr>
            <w:r w:rsidRPr="000B71E3">
              <w:t>nssai</w:t>
            </w:r>
          </w:p>
        </w:tc>
        <w:tc>
          <w:tcPr>
            <w:tcW w:w="1558" w:type="dxa"/>
            <w:gridSpan w:val="2"/>
            <w:tcBorders>
              <w:top w:val="single" w:sz="4" w:space="0" w:color="auto"/>
              <w:left w:val="single" w:sz="4" w:space="0" w:color="auto"/>
              <w:bottom w:val="single" w:sz="4" w:space="0" w:color="auto"/>
              <w:right w:val="single" w:sz="4" w:space="0" w:color="auto"/>
            </w:tcBorders>
          </w:tcPr>
          <w:p w14:paraId="10CB4BA4" w14:textId="77777777" w:rsidR="00D37793" w:rsidRPr="000B71E3" w:rsidRDefault="00D37793" w:rsidP="00B70591">
            <w:pPr>
              <w:pStyle w:val="TAL"/>
            </w:pPr>
            <w:r w:rsidRPr="000B71E3">
              <w:t>Nssai</w:t>
            </w:r>
          </w:p>
        </w:tc>
        <w:tc>
          <w:tcPr>
            <w:tcW w:w="426" w:type="dxa"/>
            <w:gridSpan w:val="2"/>
            <w:tcBorders>
              <w:top w:val="single" w:sz="4" w:space="0" w:color="auto"/>
              <w:left w:val="single" w:sz="4" w:space="0" w:color="auto"/>
              <w:bottom w:val="single" w:sz="4" w:space="0" w:color="auto"/>
              <w:right w:val="single" w:sz="4" w:space="0" w:color="auto"/>
            </w:tcBorders>
          </w:tcPr>
          <w:p w14:paraId="6221811B" w14:textId="77777777"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3A62E14B" w14:textId="77777777"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7E69D714" w14:textId="77777777"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14:paraId="3D50E7F3"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DEADBED" w14:textId="77777777" w:rsidR="00D37793" w:rsidRPr="000B71E3" w:rsidRDefault="00D37793" w:rsidP="00B70591">
            <w:pPr>
              <w:pStyle w:val="TAL"/>
            </w:pPr>
            <w:r w:rsidRPr="000B71E3">
              <w:t>ratRestriction</w:t>
            </w:r>
            <w:r w:rsidR="00207B40" w:rsidRPr="000B71E3">
              <w:t>s</w:t>
            </w:r>
          </w:p>
        </w:tc>
        <w:tc>
          <w:tcPr>
            <w:tcW w:w="1558" w:type="dxa"/>
            <w:gridSpan w:val="2"/>
            <w:tcBorders>
              <w:top w:val="single" w:sz="4" w:space="0" w:color="auto"/>
              <w:left w:val="single" w:sz="4" w:space="0" w:color="auto"/>
              <w:bottom w:val="single" w:sz="4" w:space="0" w:color="auto"/>
              <w:right w:val="single" w:sz="4" w:space="0" w:color="auto"/>
            </w:tcBorders>
          </w:tcPr>
          <w:p w14:paraId="5603D7E1" w14:textId="77777777" w:rsidR="00D37793" w:rsidRPr="000B71E3" w:rsidRDefault="009B6DAB" w:rsidP="00B70591">
            <w:pPr>
              <w:pStyle w:val="TAL"/>
            </w:pPr>
            <w:r w:rsidRPr="000B71E3">
              <w:t>array(</w:t>
            </w:r>
            <w:r w:rsidR="00D37793" w:rsidRPr="000B71E3">
              <w:t>RatType</w:t>
            </w:r>
            <w:r w:rsidRPr="000B71E3">
              <w:t>)</w:t>
            </w:r>
          </w:p>
        </w:tc>
        <w:tc>
          <w:tcPr>
            <w:tcW w:w="426" w:type="dxa"/>
            <w:gridSpan w:val="2"/>
            <w:tcBorders>
              <w:top w:val="single" w:sz="4" w:space="0" w:color="auto"/>
              <w:left w:val="single" w:sz="4" w:space="0" w:color="auto"/>
              <w:bottom w:val="single" w:sz="4" w:space="0" w:color="auto"/>
              <w:right w:val="single" w:sz="4" w:space="0" w:color="auto"/>
            </w:tcBorders>
          </w:tcPr>
          <w:p w14:paraId="6C7DC933" w14:textId="77777777"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309C8A09" w14:textId="77777777" w:rsidR="00D37793" w:rsidRPr="000B71E3" w:rsidRDefault="00D37793"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14:paraId="00685351" w14:textId="77777777"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14:paraId="0FA55996"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63DF1E7B" w14:textId="77777777" w:rsidR="008502AD" w:rsidRPr="000B71E3" w:rsidRDefault="008502AD" w:rsidP="000C0A85">
            <w:pPr>
              <w:pStyle w:val="TAL"/>
            </w:pPr>
            <w:r w:rsidRPr="000B71E3">
              <w:t>forbiddenAreas</w:t>
            </w:r>
          </w:p>
        </w:tc>
        <w:tc>
          <w:tcPr>
            <w:tcW w:w="1558" w:type="dxa"/>
            <w:gridSpan w:val="2"/>
            <w:tcBorders>
              <w:top w:val="single" w:sz="4" w:space="0" w:color="auto"/>
              <w:left w:val="single" w:sz="4" w:space="0" w:color="auto"/>
              <w:bottom w:val="single" w:sz="4" w:space="0" w:color="auto"/>
              <w:right w:val="single" w:sz="4" w:space="0" w:color="auto"/>
            </w:tcBorders>
          </w:tcPr>
          <w:p w14:paraId="01A14EAC" w14:textId="77777777" w:rsidR="008502AD" w:rsidRPr="000B71E3" w:rsidRDefault="008502AD" w:rsidP="000C0A85">
            <w:pPr>
              <w:pStyle w:val="TAL"/>
            </w:pPr>
            <w:r w:rsidRPr="000B71E3">
              <w:t>array(Area)</w:t>
            </w:r>
          </w:p>
        </w:tc>
        <w:tc>
          <w:tcPr>
            <w:tcW w:w="426" w:type="dxa"/>
            <w:gridSpan w:val="2"/>
            <w:tcBorders>
              <w:top w:val="single" w:sz="4" w:space="0" w:color="auto"/>
              <w:left w:val="single" w:sz="4" w:space="0" w:color="auto"/>
              <w:bottom w:val="single" w:sz="4" w:space="0" w:color="auto"/>
              <w:right w:val="single" w:sz="4" w:space="0" w:color="auto"/>
            </w:tcBorders>
          </w:tcPr>
          <w:p w14:paraId="2453C4DF" w14:textId="77777777" w:rsidR="008502AD" w:rsidRPr="000B71E3" w:rsidRDefault="008502AD"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3CB4752E" w14:textId="77777777" w:rsidR="008502AD" w:rsidRPr="000B71E3" w:rsidRDefault="008502AD" w:rsidP="000C0A85">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14:paraId="720046B4" w14:textId="77777777" w:rsidR="008502AD" w:rsidRPr="000B71E3" w:rsidRDefault="008502AD" w:rsidP="000C0A85">
            <w:pPr>
              <w:pStyle w:val="TAL"/>
              <w:rPr>
                <w:rFonts w:cs="Arial"/>
                <w:szCs w:val="18"/>
              </w:rPr>
            </w:pPr>
            <w:r w:rsidRPr="000B71E3">
              <w:rPr>
                <w:rFonts w:cs="Arial"/>
                <w:szCs w:val="18"/>
              </w:rPr>
              <w:t>List of forbidden areas</w:t>
            </w:r>
          </w:p>
        </w:tc>
      </w:tr>
      <w:tr w:rsidR="00D37793" w:rsidRPr="000B71E3" w14:paraId="0F3E92F8"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556A7C13" w14:textId="77777777" w:rsidR="00D37793" w:rsidRPr="000B71E3" w:rsidRDefault="008502AD" w:rsidP="00B70591">
            <w:pPr>
              <w:pStyle w:val="TAL"/>
            </w:pPr>
            <w:r w:rsidRPr="000B71E3">
              <w:t>serviceA</w:t>
            </w:r>
            <w:r w:rsidR="00D37793" w:rsidRPr="000B71E3">
              <w:t>reaRestriction</w:t>
            </w:r>
          </w:p>
        </w:tc>
        <w:tc>
          <w:tcPr>
            <w:tcW w:w="1558" w:type="dxa"/>
            <w:gridSpan w:val="2"/>
            <w:tcBorders>
              <w:top w:val="single" w:sz="4" w:space="0" w:color="auto"/>
              <w:left w:val="single" w:sz="4" w:space="0" w:color="auto"/>
              <w:bottom w:val="single" w:sz="4" w:space="0" w:color="auto"/>
              <w:right w:val="single" w:sz="4" w:space="0" w:color="auto"/>
            </w:tcBorders>
          </w:tcPr>
          <w:p w14:paraId="7126C1A9" w14:textId="77777777" w:rsidR="00D37793" w:rsidRPr="000B71E3" w:rsidRDefault="008502AD" w:rsidP="00B70591">
            <w:pPr>
              <w:pStyle w:val="TAL"/>
            </w:pPr>
            <w:r w:rsidRPr="000B71E3">
              <w:t>Service</w:t>
            </w:r>
            <w:r w:rsidR="00C76652" w:rsidRPr="000B71E3">
              <w:t>AreaRestriction</w:t>
            </w:r>
          </w:p>
        </w:tc>
        <w:tc>
          <w:tcPr>
            <w:tcW w:w="426" w:type="dxa"/>
            <w:gridSpan w:val="2"/>
            <w:tcBorders>
              <w:top w:val="single" w:sz="4" w:space="0" w:color="auto"/>
              <w:left w:val="single" w:sz="4" w:space="0" w:color="auto"/>
              <w:bottom w:val="single" w:sz="4" w:space="0" w:color="auto"/>
              <w:right w:val="single" w:sz="4" w:space="0" w:color="auto"/>
            </w:tcBorders>
          </w:tcPr>
          <w:p w14:paraId="76E06BA6" w14:textId="77777777" w:rsidR="00D37793" w:rsidRPr="000B71E3" w:rsidRDefault="00C76652"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1A8EB7DE" w14:textId="77777777" w:rsidR="00D37793" w:rsidRPr="000B71E3" w:rsidRDefault="00C76652" w:rsidP="00B70591">
            <w:pPr>
              <w:pStyle w:val="TAL"/>
            </w:pPr>
            <w:r w:rsidRPr="000B71E3">
              <w:t>0..</w:t>
            </w:r>
            <w:r w:rsidR="008502AD" w:rsidRPr="000B71E3">
              <w:t>1</w:t>
            </w:r>
          </w:p>
        </w:tc>
        <w:tc>
          <w:tcPr>
            <w:tcW w:w="4387" w:type="dxa"/>
            <w:gridSpan w:val="2"/>
            <w:tcBorders>
              <w:top w:val="single" w:sz="4" w:space="0" w:color="auto"/>
              <w:left w:val="single" w:sz="4" w:space="0" w:color="auto"/>
              <w:bottom w:val="single" w:sz="4" w:space="0" w:color="auto"/>
              <w:right w:val="single" w:sz="4" w:space="0" w:color="auto"/>
            </w:tcBorders>
          </w:tcPr>
          <w:p w14:paraId="70307D29" w14:textId="77777777"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14:paraId="70840D05"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6E98FE58" w14:textId="77777777" w:rsidR="00D37793" w:rsidRPr="000B71E3" w:rsidRDefault="00D37793" w:rsidP="00B70591">
            <w:pPr>
              <w:pStyle w:val="TAL"/>
            </w:pPr>
            <w:r w:rsidRPr="000B71E3">
              <w:t>coreNetworkTypeRestriction</w:t>
            </w:r>
            <w:r w:rsidR="00451E01" w:rsidRPr="000B71E3">
              <w:t>s</w:t>
            </w:r>
          </w:p>
        </w:tc>
        <w:tc>
          <w:tcPr>
            <w:tcW w:w="1558" w:type="dxa"/>
            <w:gridSpan w:val="2"/>
            <w:tcBorders>
              <w:top w:val="single" w:sz="4" w:space="0" w:color="auto"/>
              <w:left w:val="single" w:sz="4" w:space="0" w:color="auto"/>
              <w:bottom w:val="single" w:sz="4" w:space="0" w:color="auto"/>
              <w:right w:val="single" w:sz="4" w:space="0" w:color="auto"/>
            </w:tcBorders>
          </w:tcPr>
          <w:p w14:paraId="7E627664" w14:textId="77777777" w:rsidR="00D37793" w:rsidRPr="000B71E3" w:rsidRDefault="00092CCC" w:rsidP="00B70591">
            <w:pPr>
              <w:pStyle w:val="TAL"/>
            </w:pPr>
            <w:r w:rsidRPr="000B71E3">
              <w:t>array(CoreNetworkType)</w:t>
            </w:r>
          </w:p>
        </w:tc>
        <w:tc>
          <w:tcPr>
            <w:tcW w:w="426" w:type="dxa"/>
            <w:gridSpan w:val="2"/>
            <w:tcBorders>
              <w:top w:val="single" w:sz="4" w:space="0" w:color="auto"/>
              <w:left w:val="single" w:sz="4" w:space="0" w:color="auto"/>
              <w:bottom w:val="single" w:sz="4" w:space="0" w:color="auto"/>
              <w:right w:val="single" w:sz="4" w:space="0" w:color="auto"/>
            </w:tcBorders>
          </w:tcPr>
          <w:p w14:paraId="2264E76C" w14:textId="77777777" w:rsidR="00D37793" w:rsidRPr="000B71E3" w:rsidRDefault="00092CCC"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140ECEE9" w14:textId="77777777" w:rsidR="00D37793" w:rsidRPr="000B71E3" w:rsidRDefault="00092CCC"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14:paraId="17248EB9" w14:textId="77777777"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14:paraId="1EB7DCDE"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4F47367" w14:textId="77777777" w:rsidR="00D37793" w:rsidRPr="000B71E3" w:rsidRDefault="00D37793" w:rsidP="00B70591">
            <w:pPr>
              <w:pStyle w:val="TAL"/>
            </w:pPr>
            <w:r w:rsidRPr="000B71E3">
              <w:t>rfspIndex</w:t>
            </w:r>
          </w:p>
        </w:tc>
        <w:tc>
          <w:tcPr>
            <w:tcW w:w="1558" w:type="dxa"/>
            <w:gridSpan w:val="2"/>
            <w:tcBorders>
              <w:top w:val="single" w:sz="4" w:space="0" w:color="auto"/>
              <w:left w:val="single" w:sz="4" w:space="0" w:color="auto"/>
              <w:bottom w:val="single" w:sz="4" w:space="0" w:color="auto"/>
              <w:right w:val="single" w:sz="4" w:space="0" w:color="auto"/>
            </w:tcBorders>
          </w:tcPr>
          <w:p w14:paraId="00FBF031" w14:textId="77777777" w:rsidR="00D37793" w:rsidRPr="000B71E3" w:rsidRDefault="00D37793" w:rsidP="00B70591">
            <w:pPr>
              <w:pStyle w:val="TAL"/>
            </w:pPr>
            <w:r w:rsidRPr="000B71E3">
              <w:t>RfspIndex</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14:paraId="5C3A3D00" w14:textId="77777777"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4143017E" w14:textId="77777777"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429D1192" w14:textId="77777777"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14:paraId="2F2A2684"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EA0E76D" w14:textId="77777777" w:rsidR="00D37793" w:rsidRPr="000B71E3" w:rsidRDefault="00D37793" w:rsidP="00B70591">
            <w:pPr>
              <w:pStyle w:val="TAL"/>
            </w:pPr>
            <w:r w:rsidRPr="000B71E3">
              <w:t>subsRegTimer</w:t>
            </w:r>
          </w:p>
        </w:tc>
        <w:tc>
          <w:tcPr>
            <w:tcW w:w="1558" w:type="dxa"/>
            <w:gridSpan w:val="2"/>
            <w:tcBorders>
              <w:top w:val="single" w:sz="4" w:space="0" w:color="auto"/>
              <w:left w:val="single" w:sz="4" w:space="0" w:color="auto"/>
              <w:bottom w:val="single" w:sz="4" w:space="0" w:color="auto"/>
              <w:right w:val="single" w:sz="4" w:space="0" w:color="auto"/>
            </w:tcBorders>
          </w:tcPr>
          <w:p w14:paraId="4DDAEB9B" w14:textId="77777777" w:rsidR="00D37793" w:rsidRPr="000B71E3" w:rsidRDefault="00BF27C4" w:rsidP="00B70591">
            <w:pPr>
              <w:pStyle w:val="TAL"/>
            </w:pPr>
            <w:r w:rsidRPr="000B71E3">
              <w:t>DurationSec</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14:paraId="628D7D30" w14:textId="77777777"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69087925" w14:textId="77777777"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051C7110" w14:textId="77777777"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14:paraId="53BD25EF"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7F14562A" w14:textId="77777777" w:rsidR="00D37793" w:rsidRPr="000B71E3" w:rsidRDefault="00D37793" w:rsidP="00B70591">
            <w:pPr>
              <w:pStyle w:val="TAL"/>
            </w:pPr>
            <w:r w:rsidRPr="000B71E3">
              <w:t>ueUsageType</w:t>
            </w:r>
          </w:p>
        </w:tc>
        <w:tc>
          <w:tcPr>
            <w:tcW w:w="1558" w:type="dxa"/>
            <w:gridSpan w:val="2"/>
            <w:tcBorders>
              <w:top w:val="single" w:sz="4" w:space="0" w:color="auto"/>
              <w:left w:val="single" w:sz="4" w:space="0" w:color="auto"/>
              <w:bottom w:val="single" w:sz="4" w:space="0" w:color="auto"/>
              <w:right w:val="single" w:sz="4" w:space="0" w:color="auto"/>
            </w:tcBorders>
          </w:tcPr>
          <w:p w14:paraId="4A3A7CA6" w14:textId="77777777" w:rsidR="00D37793" w:rsidRPr="000B71E3" w:rsidRDefault="003A32B7" w:rsidP="00B70591">
            <w:pPr>
              <w:pStyle w:val="TAL"/>
            </w:pPr>
            <w:r w:rsidRPr="000B71E3">
              <w:t>UeUsageType</w:t>
            </w:r>
          </w:p>
        </w:tc>
        <w:tc>
          <w:tcPr>
            <w:tcW w:w="426" w:type="dxa"/>
            <w:gridSpan w:val="2"/>
            <w:tcBorders>
              <w:top w:val="single" w:sz="4" w:space="0" w:color="auto"/>
              <w:left w:val="single" w:sz="4" w:space="0" w:color="auto"/>
              <w:bottom w:val="single" w:sz="4" w:space="0" w:color="auto"/>
              <w:right w:val="single" w:sz="4" w:space="0" w:color="auto"/>
            </w:tcBorders>
          </w:tcPr>
          <w:p w14:paraId="40CCBBA7" w14:textId="77777777"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0947DD39" w14:textId="77777777"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24FE883C" w14:textId="77777777" w:rsidR="00D37793" w:rsidRPr="000B71E3" w:rsidRDefault="00D37793" w:rsidP="00B70591">
            <w:pPr>
              <w:pStyle w:val="TAL"/>
              <w:rPr>
                <w:rFonts w:cs="Arial"/>
                <w:szCs w:val="18"/>
              </w:rPr>
            </w:pPr>
          </w:p>
        </w:tc>
      </w:tr>
      <w:tr w:rsidR="00D37793" w:rsidRPr="000B71E3" w14:paraId="27E43A30"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A652E40" w14:textId="77777777" w:rsidR="00D37793" w:rsidRPr="000B71E3" w:rsidRDefault="00D37793" w:rsidP="00B70591">
            <w:pPr>
              <w:pStyle w:val="TAL"/>
            </w:pPr>
            <w:r w:rsidRPr="000B71E3">
              <w:t>mpsPriority</w:t>
            </w:r>
          </w:p>
        </w:tc>
        <w:tc>
          <w:tcPr>
            <w:tcW w:w="1558" w:type="dxa"/>
            <w:gridSpan w:val="2"/>
            <w:tcBorders>
              <w:top w:val="single" w:sz="4" w:space="0" w:color="auto"/>
              <w:left w:val="single" w:sz="4" w:space="0" w:color="auto"/>
              <w:bottom w:val="single" w:sz="4" w:space="0" w:color="auto"/>
              <w:right w:val="single" w:sz="4" w:space="0" w:color="auto"/>
            </w:tcBorders>
          </w:tcPr>
          <w:p w14:paraId="36ABFA5C" w14:textId="77777777" w:rsidR="00D37793" w:rsidRPr="000B71E3" w:rsidRDefault="003A32B7" w:rsidP="00B70591">
            <w:pPr>
              <w:pStyle w:val="TAL"/>
            </w:pPr>
            <w:r w:rsidRPr="000B71E3">
              <w:t>MpsPriorityIndicator</w:t>
            </w:r>
          </w:p>
        </w:tc>
        <w:tc>
          <w:tcPr>
            <w:tcW w:w="426" w:type="dxa"/>
            <w:gridSpan w:val="2"/>
            <w:tcBorders>
              <w:top w:val="single" w:sz="4" w:space="0" w:color="auto"/>
              <w:left w:val="single" w:sz="4" w:space="0" w:color="auto"/>
              <w:bottom w:val="single" w:sz="4" w:space="0" w:color="auto"/>
              <w:right w:val="single" w:sz="4" w:space="0" w:color="auto"/>
            </w:tcBorders>
          </w:tcPr>
          <w:p w14:paraId="7EB05C3B" w14:textId="77777777"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4ECF4835" w14:textId="77777777"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0111EE01" w14:textId="77777777" w:rsidR="00D37793" w:rsidRPr="000B71E3" w:rsidRDefault="00D37793" w:rsidP="00B70591">
            <w:pPr>
              <w:pStyle w:val="TAL"/>
              <w:rPr>
                <w:rFonts w:cs="Arial"/>
                <w:szCs w:val="18"/>
              </w:rPr>
            </w:pPr>
          </w:p>
        </w:tc>
      </w:tr>
      <w:tr w:rsidR="000E26BE" w:rsidRPr="000B71E3" w14:paraId="17A14CBD"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79990227" w14:textId="77777777" w:rsidR="000E26BE" w:rsidRPr="000B71E3" w:rsidRDefault="000E26BE" w:rsidP="007D0E2A">
            <w:pPr>
              <w:pStyle w:val="TAL"/>
            </w:pPr>
            <w:r>
              <w:t>mc</w:t>
            </w:r>
            <w:r w:rsidRPr="000B71E3">
              <w:t>sPriority</w:t>
            </w:r>
          </w:p>
        </w:tc>
        <w:tc>
          <w:tcPr>
            <w:tcW w:w="1558" w:type="dxa"/>
            <w:gridSpan w:val="2"/>
            <w:tcBorders>
              <w:top w:val="single" w:sz="4" w:space="0" w:color="auto"/>
              <w:left w:val="single" w:sz="4" w:space="0" w:color="auto"/>
              <w:bottom w:val="single" w:sz="4" w:space="0" w:color="auto"/>
              <w:right w:val="single" w:sz="4" w:space="0" w:color="auto"/>
            </w:tcBorders>
          </w:tcPr>
          <w:p w14:paraId="7DF478C7" w14:textId="77777777" w:rsidR="000E26BE" w:rsidRPr="000B71E3" w:rsidRDefault="000E26BE" w:rsidP="007D0E2A">
            <w:pPr>
              <w:pStyle w:val="TAL"/>
            </w:pPr>
            <w:r>
              <w:t>Mc</w:t>
            </w:r>
            <w:r w:rsidRPr="000B71E3">
              <w:t>sPriorityIndicator</w:t>
            </w:r>
          </w:p>
        </w:tc>
        <w:tc>
          <w:tcPr>
            <w:tcW w:w="426" w:type="dxa"/>
            <w:gridSpan w:val="2"/>
            <w:tcBorders>
              <w:top w:val="single" w:sz="4" w:space="0" w:color="auto"/>
              <w:left w:val="single" w:sz="4" w:space="0" w:color="auto"/>
              <w:bottom w:val="single" w:sz="4" w:space="0" w:color="auto"/>
              <w:right w:val="single" w:sz="4" w:space="0" w:color="auto"/>
            </w:tcBorders>
          </w:tcPr>
          <w:p w14:paraId="26CA7463" w14:textId="77777777" w:rsidR="000E26BE" w:rsidRPr="000B71E3" w:rsidRDefault="000E26BE" w:rsidP="007D0E2A">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3FDFCAD0" w14:textId="77777777" w:rsidR="000E26BE" w:rsidRPr="000B71E3" w:rsidRDefault="000E26BE" w:rsidP="007D0E2A">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07746708" w14:textId="77777777" w:rsidR="000E26BE" w:rsidRPr="000B71E3" w:rsidRDefault="000E26BE" w:rsidP="007D0E2A">
            <w:pPr>
              <w:pStyle w:val="TAL"/>
              <w:rPr>
                <w:rFonts w:cs="Arial"/>
                <w:szCs w:val="18"/>
              </w:rPr>
            </w:pPr>
          </w:p>
        </w:tc>
      </w:tr>
      <w:tr w:rsidR="001A62A9" w:rsidRPr="000B71E3" w14:paraId="1D97113E"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209B64B" w14:textId="77777777" w:rsidR="001A62A9" w:rsidRPr="000B71E3" w:rsidRDefault="001A62A9" w:rsidP="0037193F">
            <w:pPr>
              <w:pStyle w:val="TAL"/>
            </w:pPr>
            <w:r w:rsidRPr="000B71E3">
              <w:t>activeTime</w:t>
            </w:r>
          </w:p>
        </w:tc>
        <w:tc>
          <w:tcPr>
            <w:tcW w:w="1558" w:type="dxa"/>
            <w:gridSpan w:val="2"/>
            <w:tcBorders>
              <w:top w:val="single" w:sz="4" w:space="0" w:color="auto"/>
              <w:left w:val="single" w:sz="4" w:space="0" w:color="auto"/>
              <w:bottom w:val="single" w:sz="4" w:space="0" w:color="auto"/>
              <w:right w:val="single" w:sz="4" w:space="0" w:color="auto"/>
            </w:tcBorders>
          </w:tcPr>
          <w:p w14:paraId="69A32799" w14:textId="77777777" w:rsidR="001A62A9" w:rsidRPr="000B71E3" w:rsidRDefault="001A62A9" w:rsidP="0037193F">
            <w:pPr>
              <w:pStyle w:val="TAL"/>
            </w:pPr>
            <w:r w:rsidRPr="000B71E3">
              <w:t>DurationSec</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14:paraId="3332F5F2" w14:textId="77777777" w:rsidR="001A62A9" w:rsidRPr="000B71E3" w:rsidRDefault="001A62A9" w:rsidP="0037193F">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451204D4" w14:textId="77777777" w:rsidR="001A62A9" w:rsidRPr="000B71E3" w:rsidRDefault="001A62A9" w:rsidP="0037193F">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5F501088" w14:textId="77777777"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14:paraId="4AED5DC1"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477D3736" w14:textId="77777777" w:rsidR="001A62A9" w:rsidRPr="000B71E3" w:rsidRDefault="001A62A9" w:rsidP="0037193F">
            <w:pPr>
              <w:pStyle w:val="TAL"/>
            </w:pPr>
            <w:r w:rsidRPr="000B71E3">
              <w:t>dlPacket</w:t>
            </w:r>
            <w:r w:rsidR="00C15279" w:rsidRPr="000B71E3">
              <w:t>C</w:t>
            </w:r>
            <w:r w:rsidRPr="000B71E3">
              <w:t>ount</w:t>
            </w:r>
          </w:p>
        </w:tc>
        <w:tc>
          <w:tcPr>
            <w:tcW w:w="1558" w:type="dxa"/>
            <w:gridSpan w:val="2"/>
            <w:tcBorders>
              <w:top w:val="single" w:sz="4" w:space="0" w:color="auto"/>
              <w:left w:val="single" w:sz="4" w:space="0" w:color="auto"/>
              <w:bottom w:val="single" w:sz="4" w:space="0" w:color="auto"/>
              <w:right w:val="single" w:sz="4" w:space="0" w:color="auto"/>
            </w:tcBorders>
          </w:tcPr>
          <w:p w14:paraId="29BBFB98" w14:textId="77777777" w:rsidR="001A62A9" w:rsidRPr="000B71E3" w:rsidRDefault="001A62A9" w:rsidP="0037193F">
            <w:pPr>
              <w:pStyle w:val="TAL"/>
            </w:pPr>
            <w:r w:rsidRPr="000B71E3">
              <w:t>DlPacketCount</w:t>
            </w:r>
          </w:p>
        </w:tc>
        <w:tc>
          <w:tcPr>
            <w:tcW w:w="426" w:type="dxa"/>
            <w:gridSpan w:val="2"/>
            <w:tcBorders>
              <w:top w:val="single" w:sz="4" w:space="0" w:color="auto"/>
              <w:left w:val="single" w:sz="4" w:space="0" w:color="auto"/>
              <w:bottom w:val="single" w:sz="4" w:space="0" w:color="auto"/>
              <w:right w:val="single" w:sz="4" w:space="0" w:color="auto"/>
            </w:tcBorders>
          </w:tcPr>
          <w:p w14:paraId="2BAFBC0E" w14:textId="77777777" w:rsidR="001A62A9" w:rsidRPr="000B71E3" w:rsidRDefault="001A62A9" w:rsidP="0037193F">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0FCE23A8" w14:textId="77777777" w:rsidR="001A62A9" w:rsidRPr="000B71E3" w:rsidRDefault="001A62A9" w:rsidP="0037193F">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723A8AD7" w14:textId="77777777"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14:paraId="1B8CD3F9"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F329480" w14:textId="77777777" w:rsidR="00242614" w:rsidRPr="000B71E3" w:rsidRDefault="00242614" w:rsidP="000C0A85">
            <w:pPr>
              <w:pStyle w:val="TAL"/>
            </w:pPr>
            <w:r w:rsidRPr="000B71E3">
              <w:t>sorInfo</w:t>
            </w:r>
          </w:p>
        </w:tc>
        <w:tc>
          <w:tcPr>
            <w:tcW w:w="1558" w:type="dxa"/>
            <w:gridSpan w:val="2"/>
            <w:tcBorders>
              <w:top w:val="single" w:sz="4" w:space="0" w:color="auto"/>
              <w:left w:val="single" w:sz="4" w:space="0" w:color="auto"/>
              <w:bottom w:val="single" w:sz="4" w:space="0" w:color="auto"/>
              <w:right w:val="single" w:sz="4" w:space="0" w:color="auto"/>
            </w:tcBorders>
          </w:tcPr>
          <w:p w14:paraId="2277AEBF" w14:textId="77777777" w:rsidR="00242614" w:rsidRPr="000B71E3" w:rsidRDefault="00242614" w:rsidP="000C0A85">
            <w:pPr>
              <w:pStyle w:val="TAL"/>
            </w:pPr>
            <w:r w:rsidRPr="000B71E3">
              <w:t>SorInfo</w:t>
            </w:r>
          </w:p>
        </w:tc>
        <w:tc>
          <w:tcPr>
            <w:tcW w:w="426" w:type="dxa"/>
            <w:gridSpan w:val="2"/>
            <w:tcBorders>
              <w:top w:val="single" w:sz="4" w:space="0" w:color="auto"/>
              <w:left w:val="single" w:sz="4" w:space="0" w:color="auto"/>
              <w:bottom w:val="single" w:sz="4" w:space="0" w:color="auto"/>
              <w:right w:val="single" w:sz="4" w:space="0" w:color="auto"/>
            </w:tcBorders>
          </w:tcPr>
          <w:p w14:paraId="64778A5C" w14:textId="77777777" w:rsidR="00242614" w:rsidRPr="000B71E3" w:rsidRDefault="00242614"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5903D55F" w14:textId="77777777" w:rsidR="00242614" w:rsidRPr="000B71E3" w:rsidRDefault="00242614" w:rsidP="000C0A85">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031D7136" w14:textId="77777777" w:rsidR="00242614" w:rsidRPr="000B71E3" w:rsidRDefault="00DC7B40" w:rsidP="000C0A85">
            <w:pPr>
              <w:pStyle w:val="TAL"/>
              <w:rPr>
                <w:rFonts w:cs="Arial"/>
                <w:szCs w:val="18"/>
              </w:rPr>
            </w:pPr>
            <w:r>
              <w:rPr>
                <w:rFonts w:cs="Arial"/>
                <w:szCs w:val="18"/>
              </w:rPr>
              <w:t>On Nudm, t</w:t>
            </w:r>
            <w:r w:rsidR="00242614" w:rsidRPr="000B71E3">
              <w:rPr>
                <w:rFonts w:cs="Arial"/>
                <w:szCs w:val="18"/>
              </w:rPr>
              <w:t>his IE shall be present if the UDM shall send the information for Steering of Roaming during registration or the subscription data update to the UE.</w:t>
            </w:r>
            <w:r>
              <w:rPr>
                <w:rFonts w:cs="Arial"/>
                <w:szCs w:val="18"/>
              </w:rPr>
              <w:t xml:space="preserve"> The UDM may detect the need to send sorInfo by retrieving context information from the UDR.</w:t>
            </w:r>
          </w:p>
        </w:tc>
      </w:tr>
      <w:tr w:rsidR="00B62BA9" w:rsidRPr="000B71E3" w14:paraId="320F803F" w14:textId="77777777" w:rsidTr="00B62BA9">
        <w:trPr>
          <w:gridAfter w:val="1"/>
          <w:wAfter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4ACC983" w14:textId="77777777" w:rsidR="00B62BA9" w:rsidRPr="000B71E3" w:rsidRDefault="00B62BA9" w:rsidP="00C21133">
            <w:pPr>
              <w:pStyle w:val="TAL"/>
            </w:pPr>
            <w:r>
              <w:rPr>
                <w:rFonts w:hint="eastAsia"/>
                <w:lang w:eastAsia="zh-CN"/>
              </w:rPr>
              <w:t>upu</w:t>
            </w:r>
            <w:r w:rsidRPr="000B71E3">
              <w:t>Info</w:t>
            </w:r>
          </w:p>
        </w:tc>
        <w:tc>
          <w:tcPr>
            <w:tcW w:w="1558" w:type="dxa"/>
            <w:gridSpan w:val="2"/>
            <w:tcBorders>
              <w:top w:val="single" w:sz="4" w:space="0" w:color="auto"/>
              <w:left w:val="single" w:sz="4" w:space="0" w:color="auto"/>
              <w:bottom w:val="single" w:sz="4" w:space="0" w:color="auto"/>
              <w:right w:val="single" w:sz="4" w:space="0" w:color="auto"/>
            </w:tcBorders>
          </w:tcPr>
          <w:p w14:paraId="73BB46BB" w14:textId="77777777" w:rsidR="00B62BA9" w:rsidRPr="000B71E3" w:rsidRDefault="00B62BA9" w:rsidP="00C21133">
            <w:pPr>
              <w:pStyle w:val="TAL"/>
            </w:pPr>
            <w:r>
              <w:rPr>
                <w:rFonts w:hint="eastAsia"/>
                <w:lang w:eastAsia="zh-CN"/>
              </w:rPr>
              <w:t>Upu</w:t>
            </w:r>
            <w:r w:rsidRPr="000B71E3">
              <w:t>Info</w:t>
            </w:r>
          </w:p>
        </w:tc>
        <w:tc>
          <w:tcPr>
            <w:tcW w:w="426" w:type="dxa"/>
            <w:gridSpan w:val="2"/>
            <w:tcBorders>
              <w:top w:val="single" w:sz="4" w:space="0" w:color="auto"/>
              <w:left w:val="single" w:sz="4" w:space="0" w:color="auto"/>
              <w:bottom w:val="single" w:sz="4" w:space="0" w:color="auto"/>
              <w:right w:val="single" w:sz="4" w:space="0" w:color="auto"/>
            </w:tcBorders>
          </w:tcPr>
          <w:p w14:paraId="72957136" w14:textId="77777777" w:rsidR="00B62BA9" w:rsidRPr="000B71E3" w:rsidRDefault="00B62BA9" w:rsidP="00C21133">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6A25196E" w14:textId="77777777" w:rsidR="00B62BA9" w:rsidRPr="000B71E3" w:rsidRDefault="00B62BA9" w:rsidP="00C21133">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2C4D71B2" w14:textId="77777777" w:rsidR="00B62BA9" w:rsidRPr="000B71E3" w:rsidRDefault="00B62BA9" w:rsidP="00C21133">
            <w:pPr>
              <w:pStyle w:val="TAL"/>
              <w:rPr>
                <w:rFonts w:cs="Arial"/>
                <w:szCs w:val="18"/>
              </w:rPr>
            </w:pPr>
            <w:r w:rsidRPr="000B71E3">
              <w:rPr>
                <w:rFonts w:cs="Arial"/>
                <w:szCs w:val="18"/>
              </w:rPr>
              <w:t xml:space="preserve">This IE shall be present if the UDM shall send the information for </w:t>
            </w:r>
            <w:r w:rsidRPr="008B0550">
              <w:t>UE Parameters Update</w:t>
            </w:r>
            <w:r>
              <w:rPr>
                <w:noProof/>
              </w:rPr>
              <w:t xml:space="preserve"> after the UE has been successfully authenticated and registered to the 5G system</w:t>
            </w:r>
            <w:r w:rsidRPr="000B71E3">
              <w:rPr>
                <w:rFonts w:cs="Arial"/>
                <w:szCs w:val="18"/>
              </w:rPr>
              <w:t>.</w:t>
            </w:r>
          </w:p>
        </w:tc>
      </w:tr>
      <w:tr w:rsidR="00CD1446" w:rsidRPr="000B71E3" w14:paraId="1719245D"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7B7CEC6" w14:textId="77777777" w:rsidR="00CD1446" w:rsidRPr="000B71E3" w:rsidRDefault="00CD1446" w:rsidP="000C0A85">
            <w:pPr>
              <w:pStyle w:val="TAL"/>
            </w:pPr>
            <w:r w:rsidRPr="000B71E3">
              <w:t>micoAllowed</w:t>
            </w:r>
          </w:p>
        </w:tc>
        <w:tc>
          <w:tcPr>
            <w:tcW w:w="1558" w:type="dxa"/>
            <w:gridSpan w:val="2"/>
            <w:tcBorders>
              <w:top w:val="single" w:sz="4" w:space="0" w:color="auto"/>
              <w:left w:val="single" w:sz="4" w:space="0" w:color="auto"/>
              <w:bottom w:val="single" w:sz="4" w:space="0" w:color="auto"/>
              <w:right w:val="single" w:sz="4" w:space="0" w:color="auto"/>
            </w:tcBorders>
          </w:tcPr>
          <w:p w14:paraId="01844C43" w14:textId="77777777" w:rsidR="00CD1446" w:rsidRPr="000B71E3" w:rsidRDefault="00CD1446" w:rsidP="000C0A85">
            <w:pPr>
              <w:pStyle w:val="TAL"/>
            </w:pPr>
            <w:r w:rsidRPr="000B71E3">
              <w:t>MicoAllowed</w:t>
            </w:r>
          </w:p>
        </w:tc>
        <w:tc>
          <w:tcPr>
            <w:tcW w:w="426" w:type="dxa"/>
            <w:gridSpan w:val="2"/>
            <w:tcBorders>
              <w:top w:val="single" w:sz="4" w:space="0" w:color="auto"/>
              <w:left w:val="single" w:sz="4" w:space="0" w:color="auto"/>
              <w:bottom w:val="single" w:sz="4" w:space="0" w:color="auto"/>
              <w:right w:val="single" w:sz="4" w:space="0" w:color="auto"/>
            </w:tcBorders>
          </w:tcPr>
          <w:p w14:paraId="4B6E6102" w14:textId="77777777" w:rsidR="00CD1446" w:rsidRPr="000B71E3" w:rsidRDefault="00CD1446"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648C6C2E" w14:textId="77777777" w:rsidR="00CD1446" w:rsidRPr="000B71E3" w:rsidRDefault="00CD1446" w:rsidP="000C0A85">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14:paraId="7A1F1FF0" w14:textId="77777777"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14:paraId="4F89DB45"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3A94C619" w14:textId="77777777" w:rsidR="0096523E" w:rsidRPr="000B71E3" w:rsidRDefault="0096523E" w:rsidP="00C71D6E">
            <w:pPr>
              <w:pStyle w:val="TAL"/>
            </w:pPr>
            <w:r w:rsidRPr="000B71E3">
              <w:t>shared</w:t>
            </w:r>
            <w:r w:rsidR="009D6549">
              <w:t>Am</w:t>
            </w:r>
            <w:r w:rsidRPr="000B71E3">
              <w:t>DataIds</w:t>
            </w:r>
          </w:p>
        </w:tc>
        <w:tc>
          <w:tcPr>
            <w:tcW w:w="1558" w:type="dxa"/>
            <w:gridSpan w:val="2"/>
            <w:tcBorders>
              <w:top w:val="single" w:sz="4" w:space="0" w:color="auto"/>
              <w:left w:val="single" w:sz="4" w:space="0" w:color="auto"/>
              <w:bottom w:val="single" w:sz="4" w:space="0" w:color="auto"/>
              <w:right w:val="single" w:sz="4" w:space="0" w:color="auto"/>
            </w:tcBorders>
          </w:tcPr>
          <w:p w14:paraId="78807D67" w14:textId="77777777" w:rsidR="0096523E" w:rsidRPr="000B71E3" w:rsidRDefault="0096523E" w:rsidP="00C71D6E">
            <w:pPr>
              <w:pStyle w:val="TAL"/>
            </w:pPr>
            <w:r w:rsidRPr="000B71E3">
              <w:t>array(SharedDataId)</w:t>
            </w:r>
          </w:p>
        </w:tc>
        <w:tc>
          <w:tcPr>
            <w:tcW w:w="426" w:type="dxa"/>
            <w:gridSpan w:val="2"/>
            <w:tcBorders>
              <w:top w:val="single" w:sz="4" w:space="0" w:color="auto"/>
              <w:left w:val="single" w:sz="4" w:space="0" w:color="auto"/>
              <w:bottom w:val="single" w:sz="4" w:space="0" w:color="auto"/>
              <w:right w:val="single" w:sz="4" w:space="0" w:color="auto"/>
            </w:tcBorders>
          </w:tcPr>
          <w:p w14:paraId="7457CDD4" w14:textId="77777777" w:rsidR="0096523E" w:rsidRPr="000B71E3" w:rsidRDefault="0096523E" w:rsidP="00C71D6E">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14:paraId="67803021" w14:textId="77777777" w:rsidR="0096523E" w:rsidRPr="000B71E3" w:rsidRDefault="0096523E" w:rsidP="00C71D6E">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14:paraId="3BC35468" w14:textId="77777777"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14:paraId="0C37DCCA"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76ADB676" w14:textId="77777777" w:rsidR="007B0103" w:rsidRPr="000B71E3" w:rsidRDefault="007B0103" w:rsidP="007D0E2A">
            <w:pPr>
              <w:pStyle w:val="TAL"/>
            </w:pPr>
            <w:r>
              <w:t>odbPacketServices</w:t>
            </w:r>
          </w:p>
        </w:tc>
        <w:tc>
          <w:tcPr>
            <w:tcW w:w="1558" w:type="dxa"/>
            <w:gridSpan w:val="2"/>
            <w:tcBorders>
              <w:top w:val="single" w:sz="4" w:space="0" w:color="auto"/>
              <w:left w:val="single" w:sz="4" w:space="0" w:color="auto"/>
              <w:bottom w:val="single" w:sz="4" w:space="0" w:color="auto"/>
              <w:right w:val="single" w:sz="4" w:space="0" w:color="auto"/>
            </w:tcBorders>
          </w:tcPr>
          <w:p w14:paraId="013DC941" w14:textId="77777777" w:rsidR="007B0103" w:rsidRPr="000B71E3" w:rsidRDefault="007B0103" w:rsidP="007D0E2A">
            <w:pPr>
              <w:pStyle w:val="TAL"/>
            </w:pPr>
            <w:r>
              <w:t>OdbPacketServices</w:t>
            </w:r>
          </w:p>
        </w:tc>
        <w:tc>
          <w:tcPr>
            <w:tcW w:w="426" w:type="dxa"/>
            <w:gridSpan w:val="2"/>
            <w:tcBorders>
              <w:top w:val="single" w:sz="4" w:space="0" w:color="auto"/>
              <w:left w:val="single" w:sz="4" w:space="0" w:color="auto"/>
              <w:bottom w:val="single" w:sz="4" w:space="0" w:color="auto"/>
              <w:right w:val="single" w:sz="4" w:space="0" w:color="auto"/>
            </w:tcBorders>
          </w:tcPr>
          <w:p w14:paraId="3A5E63CF" w14:textId="77777777" w:rsidR="007B0103" w:rsidRPr="000B71E3" w:rsidRDefault="007B0103" w:rsidP="007D0E2A">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14:paraId="5227C195" w14:textId="77777777" w:rsidR="007B0103" w:rsidRPr="000B71E3" w:rsidRDefault="007B0103" w:rsidP="007D0E2A">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14:paraId="5A3A5E13" w14:textId="77777777" w:rsidR="007B0103" w:rsidRPr="000B71E3" w:rsidRDefault="007B0103" w:rsidP="007D0E2A">
            <w:pPr>
              <w:pStyle w:val="TAL"/>
              <w:rPr>
                <w:rFonts w:cs="Arial"/>
                <w:szCs w:val="18"/>
              </w:rPr>
            </w:pPr>
            <w:r>
              <w:rPr>
                <w:rFonts w:cs="Arial"/>
                <w:szCs w:val="18"/>
              </w:rPr>
              <w:t>Operator Determined Barring for Packet Oriented Services</w:t>
            </w:r>
          </w:p>
        </w:tc>
      </w:tr>
      <w:tr w:rsidR="0072778C" w:rsidRPr="000B71E3" w14:paraId="367AFB03" w14:textId="77777777"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561DFBB6" w14:textId="77777777" w:rsidR="0072778C" w:rsidRDefault="0072778C" w:rsidP="00F4213F">
            <w:pPr>
              <w:pStyle w:val="TAL"/>
            </w:pPr>
            <w:r>
              <w:t>subscribedDnnList</w:t>
            </w:r>
          </w:p>
        </w:tc>
        <w:tc>
          <w:tcPr>
            <w:tcW w:w="1558" w:type="dxa"/>
            <w:gridSpan w:val="2"/>
            <w:tcBorders>
              <w:top w:val="single" w:sz="4" w:space="0" w:color="auto"/>
              <w:left w:val="single" w:sz="4" w:space="0" w:color="auto"/>
              <w:bottom w:val="single" w:sz="4" w:space="0" w:color="auto"/>
              <w:right w:val="single" w:sz="4" w:space="0" w:color="auto"/>
            </w:tcBorders>
          </w:tcPr>
          <w:p w14:paraId="574E5626" w14:textId="77777777" w:rsidR="0072778C" w:rsidRDefault="0072778C" w:rsidP="00F4213F">
            <w:pPr>
              <w:pStyle w:val="TAL"/>
            </w:pPr>
            <w:r>
              <w:t>array(Dnn)</w:t>
            </w:r>
          </w:p>
        </w:tc>
        <w:tc>
          <w:tcPr>
            <w:tcW w:w="426" w:type="dxa"/>
            <w:gridSpan w:val="2"/>
            <w:tcBorders>
              <w:top w:val="single" w:sz="4" w:space="0" w:color="auto"/>
              <w:left w:val="single" w:sz="4" w:space="0" w:color="auto"/>
              <w:bottom w:val="single" w:sz="4" w:space="0" w:color="auto"/>
              <w:right w:val="single" w:sz="4" w:space="0" w:color="auto"/>
            </w:tcBorders>
          </w:tcPr>
          <w:p w14:paraId="734BD242" w14:textId="77777777" w:rsidR="0072778C" w:rsidRDefault="0072778C" w:rsidP="00F4213F">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14:paraId="3ECE21BE" w14:textId="77777777" w:rsidR="0072778C" w:rsidRDefault="0072778C" w:rsidP="00F4213F">
            <w:pPr>
              <w:pStyle w:val="TAL"/>
            </w:pPr>
            <w:r>
              <w:t>0..N</w:t>
            </w:r>
          </w:p>
        </w:tc>
        <w:tc>
          <w:tcPr>
            <w:tcW w:w="4387" w:type="dxa"/>
            <w:gridSpan w:val="2"/>
            <w:tcBorders>
              <w:top w:val="single" w:sz="4" w:space="0" w:color="auto"/>
              <w:left w:val="single" w:sz="4" w:space="0" w:color="auto"/>
              <w:bottom w:val="single" w:sz="4" w:space="0" w:color="auto"/>
              <w:right w:val="single" w:sz="4" w:space="0" w:color="auto"/>
            </w:tcBorders>
          </w:tcPr>
          <w:p w14:paraId="04F141EE" w14:textId="77777777" w:rsidR="0072778C" w:rsidRDefault="0072778C" w:rsidP="00F4213F">
            <w:pPr>
              <w:pStyle w:val="TAL"/>
              <w:rPr>
                <w:rFonts w:cs="Arial"/>
                <w:szCs w:val="18"/>
              </w:rPr>
            </w:pPr>
            <w:r>
              <w:rPr>
                <w:rFonts w:cs="Arial"/>
                <w:szCs w:val="18"/>
              </w:rPr>
              <w:t>List of the subscribed DNNs for the UE</w:t>
            </w:r>
            <w:r>
              <w:rPr>
                <w:rFonts w:eastAsia="Malgun Gothic"/>
              </w:rPr>
              <w:t>. Used to determine the list of LADN available to the UE as defined in clause 5.6.5 of TS 23.501 [2].</w:t>
            </w:r>
          </w:p>
        </w:tc>
      </w:tr>
      <w:tr w:rsidR="009D6549" w14:paraId="11BBF27E" w14:textId="77777777" w:rsidTr="00B62BA9">
        <w:trPr>
          <w:gridBefore w:val="1"/>
          <w:wBefore w:w="33" w:type="dxa"/>
          <w:jc w:val="center"/>
        </w:trPr>
        <w:tc>
          <w:tcPr>
            <w:tcW w:w="9493" w:type="dxa"/>
            <w:gridSpan w:val="10"/>
            <w:tcBorders>
              <w:top w:val="single" w:sz="4" w:space="0" w:color="auto"/>
              <w:left w:val="single" w:sz="4" w:space="0" w:color="auto"/>
              <w:bottom w:val="single" w:sz="4" w:space="0" w:color="auto"/>
              <w:right w:val="single" w:sz="4" w:space="0" w:color="auto"/>
            </w:tcBorders>
          </w:tcPr>
          <w:p w14:paraId="26FC7ABB" w14:textId="77777777" w:rsidR="009D6549" w:rsidRDefault="009D6549" w:rsidP="00B05791">
            <w:pPr>
              <w:pStyle w:val="TAN"/>
            </w:pPr>
            <w:r>
              <w:t>NOTE:</w:t>
            </w:r>
            <w:r w:rsidR="0003074E">
              <w:tab/>
            </w:r>
            <w:r>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3EFD2D34" w14:textId="77777777" w:rsidR="009D6549" w:rsidRDefault="009D6549" w:rsidP="00B05791">
            <w:pPr>
              <w:pStyle w:val="TAL"/>
              <w:rPr>
                <w:rFonts w:cs="Arial"/>
                <w:szCs w:val="18"/>
              </w:rPr>
            </w:pPr>
          </w:p>
        </w:tc>
      </w:tr>
    </w:tbl>
    <w:p w14:paraId="72529400" w14:textId="77777777" w:rsidR="00D37793" w:rsidRPr="000B71E3" w:rsidRDefault="00D37793" w:rsidP="00CE48D4"/>
    <w:p w14:paraId="6504C819" w14:textId="77777777" w:rsidR="00852F82" w:rsidRPr="000B71E3" w:rsidRDefault="00852F82" w:rsidP="00852F82">
      <w:pPr>
        <w:pStyle w:val="Heading5"/>
      </w:pPr>
      <w:bookmarkStart w:id="260" w:name="_Toc20118717"/>
      <w:r w:rsidRPr="000B71E3">
        <w:lastRenderedPageBreak/>
        <w:t>6.1.6.2.</w:t>
      </w:r>
      <w:r w:rsidR="00E73737" w:rsidRPr="000B71E3">
        <w:t>5</w:t>
      </w:r>
      <w:r w:rsidRPr="000B71E3">
        <w:tab/>
        <w:t>Type: SmfSelectionSubscriptionData</w:t>
      </w:r>
      <w:bookmarkEnd w:id="260"/>
    </w:p>
    <w:p w14:paraId="037D49EB" w14:textId="77777777"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14:paraId="4770820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895FE2" w14:textId="77777777"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30650D" w14:textId="77777777"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A1789D"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9D1785" w14:textId="77777777"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E9C2626" w14:textId="77777777" w:rsidR="00852F82" w:rsidRPr="000B71E3" w:rsidRDefault="00852F82" w:rsidP="00B70591">
            <w:pPr>
              <w:pStyle w:val="TAH"/>
              <w:rPr>
                <w:rFonts w:cs="Arial"/>
                <w:szCs w:val="18"/>
              </w:rPr>
            </w:pPr>
            <w:r w:rsidRPr="000B71E3">
              <w:rPr>
                <w:rFonts w:cs="Arial"/>
                <w:szCs w:val="18"/>
              </w:rPr>
              <w:t>Description</w:t>
            </w:r>
          </w:p>
        </w:tc>
      </w:tr>
      <w:tr w:rsidR="009A229A" w:rsidRPr="000B71E3" w14:paraId="32D7F26D"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42393B0F"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289B733C"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6EA094E5"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17CF5B4" w14:textId="77777777"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14:paraId="51EAAC11"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852F82" w:rsidRPr="000B71E3" w14:paraId="715FBC76"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217C08CE" w14:textId="77777777"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14:paraId="2E6A8C12" w14:textId="77777777"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14:paraId="488C6215"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C9BADC6" w14:textId="77777777"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14:paraId="0B665F39" w14:textId="77777777"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14:paraId="6F72368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00CDE1E6" w14:textId="77777777"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14:paraId="755FDEBD" w14:textId="77777777"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14:paraId="79F0DC9D" w14:textId="77777777"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4C6441" w14:textId="77777777"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14:paraId="15AED6C6" w14:textId="77777777"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14:paraId="5CDFFCFA" w14:textId="77777777"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A1E522" w14:textId="77777777"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14:paraId="17F8E26E" w14:textId="77777777" w:rsidR="00852F82" w:rsidRPr="000B71E3" w:rsidRDefault="00852F82" w:rsidP="00852F82"/>
    <w:p w14:paraId="4213671C" w14:textId="77777777" w:rsidR="00852F82" w:rsidRPr="000B71E3" w:rsidRDefault="00852F82" w:rsidP="00852F82">
      <w:pPr>
        <w:pStyle w:val="Heading5"/>
      </w:pPr>
      <w:bookmarkStart w:id="261" w:name="_Hlk515202402"/>
      <w:bookmarkStart w:id="262" w:name="_Toc20118718"/>
      <w:r w:rsidRPr="000B71E3">
        <w:t>6.1.6.2.</w:t>
      </w:r>
      <w:r w:rsidR="00E73737" w:rsidRPr="000B71E3">
        <w:t>6</w:t>
      </w:r>
      <w:r w:rsidRPr="000B71E3">
        <w:tab/>
        <w:t>Type: DnnInfo</w:t>
      </w:r>
      <w:bookmarkEnd w:id="262"/>
    </w:p>
    <w:p w14:paraId="7D676C25" w14:textId="77777777"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0411F87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ACB285"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493B29"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F5920"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BB1A88"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F5C1A1"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3DCA4FD0"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0757878" w14:textId="77777777"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759B76DF" w14:textId="77777777"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682C3CB3"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4218A41" w14:textId="77777777"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5C19052" w14:textId="77777777" w:rsidR="00852F82" w:rsidRPr="000B71E3" w:rsidRDefault="00852F82" w:rsidP="00B70591">
            <w:pPr>
              <w:pStyle w:val="TAL"/>
              <w:rPr>
                <w:rFonts w:cs="Arial"/>
                <w:szCs w:val="18"/>
              </w:rPr>
            </w:pPr>
            <w:r w:rsidRPr="000B71E3">
              <w:rPr>
                <w:rFonts w:cs="Arial"/>
                <w:szCs w:val="18"/>
              </w:rPr>
              <w:t>Data Network Name</w:t>
            </w:r>
          </w:p>
        </w:tc>
      </w:tr>
      <w:tr w:rsidR="00852F82" w:rsidRPr="000B71E3" w14:paraId="4071592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564B6FB" w14:textId="77777777"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14:paraId="53CC7B8C" w14:textId="77777777"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14:paraId="66AC84D2"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7059C3"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304FC8" w14:textId="77777777"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 xml:space="preserve"> it means t</w:t>
            </w:r>
            <w:r w:rsidRPr="000B71E3">
              <w:rPr>
                <w:rFonts w:cs="Arial"/>
                <w:szCs w:val="18"/>
              </w:rPr>
              <w:t>he DNN is not the default DNN</w:t>
            </w:r>
            <w:r w:rsidR="006E72FA" w:rsidRPr="000B71E3">
              <w:rPr>
                <w:rFonts w:cs="Arial"/>
                <w:szCs w:val="18"/>
              </w:rPr>
              <w:t>.</w:t>
            </w:r>
          </w:p>
        </w:tc>
      </w:tr>
      <w:tr w:rsidR="00852F82" w:rsidRPr="000B71E3" w14:paraId="225EE65C"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5775775E" w14:textId="77777777"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14:paraId="50714151" w14:textId="77777777"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14:paraId="23E3970C"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D2659EF"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35516F7" w14:textId="77777777"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14:paraId="50605A77" w14:textId="77777777" w:rsidTr="006E72FA">
        <w:trPr>
          <w:jc w:val="center"/>
        </w:trPr>
        <w:tc>
          <w:tcPr>
            <w:tcW w:w="2090" w:type="dxa"/>
            <w:tcBorders>
              <w:top w:val="single" w:sz="4" w:space="0" w:color="auto"/>
              <w:left w:val="single" w:sz="4" w:space="0" w:color="auto"/>
              <w:bottom w:val="single" w:sz="4" w:space="0" w:color="auto"/>
              <w:right w:val="single" w:sz="4" w:space="0" w:color="auto"/>
            </w:tcBorders>
          </w:tcPr>
          <w:p w14:paraId="2DB82F2A" w14:textId="77777777"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14:paraId="0DF62CA3" w14:textId="77777777"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14:paraId="381B1C8B"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22C43C" w14:textId="77777777"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7CEED10"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086972A8"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74759" w:rsidRPr="000B71E3" w14:paraId="24AC1915" w14:textId="77777777" w:rsidTr="00774759">
        <w:trPr>
          <w:jc w:val="center"/>
        </w:trPr>
        <w:tc>
          <w:tcPr>
            <w:tcW w:w="2090" w:type="dxa"/>
            <w:tcBorders>
              <w:top w:val="single" w:sz="4" w:space="0" w:color="auto"/>
              <w:left w:val="single" w:sz="4" w:space="0" w:color="auto"/>
              <w:bottom w:val="single" w:sz="4" w:space="0" w:color="auto"/>
              <w:right w:val="single" w:sz="4" w:space="0" w:color="auto"/>
            </w:tcBorders>
          </w:tcPr>
          <w:p w14:paraId="3E43A9D5" w14:textId="77777777" w:rsidR="00774759" w:rsidRPr="000B71E3" w:rsidRDefault="00774759" w:rsidP="00DD6976">
            <w:pPr>
              <w:pStyle w:val="TAL"/>
            </w:pPr>
            <w:r>
              <w:t>dnnBarred</w:t>
            </w:r>
          </w:p>
        </w:tc>
        <w:tc>
          <w:tcPr>
            <w:tcW w:w="1559" w:type="dxa"/>
            <w:tcBorders>
              <w:top w:val="single" w:sz="4" w:space="0" w:color="auto"/>
              <w:left w:val="single" w:sz="4" w:space="0" w:color="auto"/>
              <w:bottom w:val="single" w:sz="4" w:space="0" w:color="auto"/>
              <w:right w:val="single" w:sz="4" w:space="0" w:color="auto"/>
            </w:tcBorders>
          </w:tcPr>
          <w:p w14:paraId="44D72067" w14:textId="77777777" w:rsidR="00774759" w:rsidRPr="000B71E3" w:rsidRDefault="00774759" w:rsidP="00DD697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C02E8F6" w14:textId="77777777" w:rsidR="00774759" w:rsidRPr="000B71E3" w:rsidRDefault="00774759" w:rsidP="00DD69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6AFDB2A" w14:textId="77777777" w:rsidR="00774759" w:rsidRPr="000B71E3" w:rsidRDefault="00774759" w:rsidP="00DD697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77C423" w14:textId="77777777" w:rsidR="00774759" w:rsidRPr="000B71E3" w:rsidRDefault="00774759" w:rsidP="00DD6976">
            <w:pPr>
              <w:pStyle w:val="TAL"/>
              <w:rPr>
                <w:rFonts w:cs="Arial"/>
                <w:szCs w:val="18"/>
              </w:rPr>
            </w:pPr>
            <w:r>
              <w:rPr>
                <w:rFonts w:cs="Arial"/>
                <w:szCs w:val="18"/>
              </w:rPr>
              <w:t>Indicates whether the DNN is barred. Absence and false indicates "not barred".</w:t>
            </w:r>
            <w:r>
              <w:rPr>
                <w:rFonts w:cs="Arial"/>
                <w:szCs w:val="18"/>
              </w:rPr>
              <w:br/>
              <w:t>This attribute is only used on the Nudr interface. The UDM shall handle barred DNNs received from the UDR as not subscribed.</w:t>
            </w:r>
          </w:p>
        </w:tc>
      </w:tr>
    </w:tbl>
    <w:p w14:paraId="1B7B735B" w14:textId="77777777" w:rsidR="00852F82" w:rsidRPr="000B71E3" w:rsidRDefault="00852F82" w:rsidP="00852F82"/>
    <w:p w14:paraId="6A0521A7" w14:textId="77777777" w:rsidR="00852F82" w:rsidRPr="000B71E3" w:rsidRDefault="00852F82" w:rsidP="00852F82">
      <w:pPr>
        <w:pStyle w:val="Heading5"/>
      </w:pPr>
      <w:bookmarkStart w:id="263" w:name="_Toc20118719"/>
      <w:bookmarkEnd w:id="261"/>
      <w:r w:rsidRPr="000B71E3">
        <w:t>6.1.6.2.</w:t>
      </w:r>
      <w:r w:rsidR="00E73737" w:rsidRPr="000B71E3">
        <w:t>7</w:t>
      </w:r>
      <w:r w:rsidRPr="000B71E3">
        <w:tab/>
        <w:t>Type: SnssaiInfo</w:t>
      </w:r>
      <w:bookmarkEnd w:id="263"/>
    </w:p>
    <w:p w14:paraId="61E8FB54" w14:textId="77777777"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7659E74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FEA26D"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A126D"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1CFD6"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DF48B1"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F48332"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48E5070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720AB85A" w14:textId="77777777"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14:paraId="204F56FF" w14:textId="77777777"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14:paraId="1EC949AF"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1C7845" w14:textId="77777777"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7E3EC3A8" w14:textId="77777777"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14:paraId="154A9EB0" w14:textId="77777777" w:rsidR="00852F82" w:rsidRPr="000B71E3" w:rsidRDefault="00852F82" w:rsidP="00CE48D4"/>
    <w:p w14:paraId="6AB679EF" w14:textId="77777777" w:rsidR="0071011D" w:rsidRPr="000B71E3" w:rsidRDefault="0071011D" w:rsidP="0071011D">
      <w:pPr>
        <w:pStyle w:val="Heading5"/>
      </w:pPr>
      <w:bookmarkStart w:id="264" w:name="_Toc20118720"/>
      <w:r w:rsidRPr="000B71E3">
        <w:lastRenderedPageBreak/>
        <w:t>6.1.6.2.</w:t>
      </w:r>
      <w:r w:rsidR="00E73737" w:rsidRPr="000B71E3">
        <w:t>8</w:t>
      </w:r>
      <w:r w:rsidRPr="000B71E3">
        <w:tab/>
        <w:t>Type: SessionManagementSubscription</w:t>
      </w:r>
      <w:r w:rsidR="00AD42DB" w:rsidRPr="000B71E3">
        <w:t>Data</w:t>
      </w:r>
      <w:bookmarkEnd w:id="264"/>
      <w:r w:rsidRPr="000B71E3">
        <w:t xml:space="preserve"> </w:t>
      </w:r>
    </w:p>
    <w:p w14:paraId="7570C845" w14:textId="77777777"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653E8FFF"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C00857"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0C9C18"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CCF7D3"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4C1F7D"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760BCFA"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2B9A348A"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2C2706ED" w14:textId="77777777"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70416B0A" w14:textId="77777777"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18B460A3"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AEC066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BBDCE25" w14:textId="77777777"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14:paraId="2529C461"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55DE5677" w14:textId="77777777"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14:paraId="4DA8063F" w14:textId="77777777"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14:paraId="420471C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F8CF545" w14:textId="77777777"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14:paraId="1DAA3115" w14:textId="77777777"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A map (list of key-value pairs where dnn serves as key</w:t>
            </w:r>
            <w:r w:rsidR="000162FA">
              <w:rPr>
                <w:rFonts w:cs="Arial"/>
                <w:szCs w:val="18"/>
              </w:rPr>
              <w:t xml:space="preserve">; see </w:t>
            </w:r>
            <w:r w:rsidR="000647B6">
              <w:rPr>
                <w:rFonts w:cs="Arial"/>
                <w:szCs w:val="18"/>
              </w:rPr>
              <w:t>clause</w:t>
            </w:r>
            <w:r w:rsidR="000162FA">
              <w:rPr>
                <w:rFonts w:cs="Arial"/>
                <w:szCs w:val="18"/>
              </w:rPr>
              <w:t xml:space="preserve"> 6.1.6.1</w:t>
            </w:r>
            <w:r w:rsidR="002306FE" w:rsidRPr="000B71E3">
              <w:rPr>
                <w:rFonts w:cs="Arial"/>
                <w:szCs w:val="18"/>
              </w:rPr>
              <w:t>) of DnnConfigurations.</w:t>
            </w:r>
          </w:p>
        </w:tc>
      </w:tr>
      <w:tr w:rsidR="00F42965" w:rsidRPr="00FD48E5" w14:paraId="30A34F28"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4E5F773B" w14:textId="77777777"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14:paraId="3F6E02E7" w14:textId="77777777"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14:paraId="7A72240B" w14:textId="77777777"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DDA8D2" w14:textId="77777777"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5DA22647" w14:textId="77777777" w:rsidR="00F42965" w:rsidRDefault="00F42965" w:rsidP="00DE75AC">
            <w:pPr>
              <w:pStyle w:val="TAL"/>
              <w:rPr>
                <w:rFonts w:cs="Arial"/>
                <w:szCs w:val="18"/>
              </w:rPr>
            </w:pPr>
            <w:r>
              <w:rPr>
                <w:rFonts w:cs="Arial"/>
                <w:szCs w:val="18"/>
              </w:rPr>
              <w:t xml:space="preserve">List of internal group identifier; see 3GPP TS 23.501 [2] </w:t>
            </w:r>
            <w:r w:rsidR="000647B6">
              <w:rPr>
                <w:rFonts w:cs="Arial"/>
                <w:szCs w:val="18"/>
              </w:rPr>
              <w:t>clause</w:t>
            </w:r>
            <w:r>
              <w:rPr>
                <w:rFonts w:cs="Arial"/>
                <w:szCs w:val="18"/>
              </w:rPr>
              <w:t xml:space="preserve"> 5.9.7</w:t>
            </w:r>
          </w:p>
        </w:tc>
      </w:tr>
      <w:tr w:rsidR="00916B8E" w:rsidRPr="00862FEC" w14:paraId="0378BC38" w14:textId="77777777" w:rsidTr="00916B8E">
        <w:trPr>
          <w:jc w:val="center"/>
        </w:trPr>
        <w:tc>
          <w:tcPr>
            <w:tcW w:w="2090" w:type="dxa"/>
            <w:tcBorders>
              <w:top w:val="single" w:sz="4" w:space="0" w:color="auto"/>
              <w:left w:val="single" w:sz="4" w:space="0" w:color="auto"/>
              <w:bottom w:val="single" w:sz="4" w:space="0" w:color="auto"/>
              <w:right w:val="single" w:sz="4" w:space="0" w:color="auto"/>
            </w:tcBorders>
          </w:tcPr>
          <w:p w14:paraId="04207173" w14:textId="77777777"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14:paraId="6BACF9EE" w14:textId="77777777"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65FCFF4B" w14:textId="77777777"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DAC660" w14:textId="77777777" w:rsidR="00916B8E" w:rsidRDefault="00E71D7E"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4F91A75" w14:textId="77777777" w:rsidR="00916B8E" w:rsidRPr="00862FEC" w:rsidRDefault="00916B8E" w:rsidP="00B05791">
            <w:pPr>
              <w:pStyle w:val="TAL"/>
              <w:rPr>
                <w:rFonts w:cs="Arial"/>
                <w:szCs w:val="18"/>
              </w:rPr>
            </w:pPr>
            <w:r w:rsidRPr="00862FEC">
              <w:rPr>
                <w:rFonts w:cs="Arial"/>
                <w:szCs w:val="18"/>
              </w:rPr>
              <w:t xml:space="preserve">Identifier of shared data. </w:t>
            </w:r>
          </w:p>
        </w:tc>
      </w:tr>
      <w:tr w:rsidR="00C83783" w:rsidRPr="00862FEC" w14:paraId="50C5931A" w14:textId="77777777" w:rsidTr="00DD6976">
        <w:trPr>
          <w:jc w:val="center"/>
        </w:trPr>
        <w:tc>
          <w:tcPr>
            <w:tcW w:w="2090" w:type="dxa"/>
            <w:tcBorders>
              <w:top w:val="single" w:sz="4" w:space="0" w:color="auto"/>
              <w:left w:val="single" w:sz="4" w:space="0" w:color="auto"/>
              <w:bottom w:val="single" w:sz="4" w:space="0" w:color="auto"/>
              <w:right w:val="single" w:sz="4" w:space="0" w:color="auto"/>
            </w:tcBorders>
          </w:tcPr>
          <w:p w14:paraId="49D96F49" w14:textId="77777777" w:rsidR="00C83783" w:rsidRDefault="00C83783" w:rsidP="00DD6976">
            <w:pPr>
              <w:pStyle w:val="TAL"/>
            </w:pPr>
            <w:r>
              <w:t>odbPacketServices</w:t>
            </w:r>
          </w:p>
        </w:tc>
        <w:tc>
          <w:tcPr>
            <w:tcW w:w="1842" w:type="dxa"/>
            <w:tcBorders>
              <w:top w:val="single" w:sz="4" w:space="0" w:color="auto"/>
              <w:left w:val="single" w:sz="4" w:space="0" w:color="auto"/>
              <w:bottom w:val="single" w:sz="4" w:space="0" w:color="auto"/>
              <w:right w:val="single" w:sz="4" w:space="0" w:color="auto"/>
            </w:tcBorders>
          </w:tcPr>
          <w:p w14:paraId="358F0D2D" w14:textId="77777777" w:rsidR="00C83783" w:rsidRDefault="00C83783" w:rsidP="00DD6976">
            <w:pPr>
              <w:pStyle w:val="TAL"/>
            </w:pPr>
            <w:r>
              <w:t>OdbPacketServices</w:t>
            </w:r>
          </w:p>
        </w:tc>
        <w:tc>
          <w:tcPr>
            <w:tcW w:w="567" w:type="dxa"/>
            <w:tcBorders>
              <w:top w:val="single" w:sz="4" w:space="0" w:color="auto"/>
              <w:left w:val="single" w:sz="4" w:space="0" w:color="auto"/>
              <w:bottom w:val="single" w:sz="4" w:space="0" w:color="auto"/>
              <w:right w:val="single" w:sz="4" w:space="0" w:color="auto"/>
            </w:tcBorders>
          </w:tcPr>
          <w:p w14:paraId="4BF94007" w14:textId="77777777" w:rsidR="00C83783" w:rsidRDefault="00C83783" w:rsidP="00DD697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1A2DBA" w14:textId="77777777" w:rsidR="00C83783" w:rsidRDefault="00C83783" w:rsidP="00DD697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B590299" w14:textId="77777777" w:rsidR="00C83783" w:rsidRPr="00862FEC" w:rsidRDefault="00C83783" w:rsidP="00DD6976">
            <w:pPr>
              <w:pStyle w:val="TAL"/>
              <w:rPr>
                <w:rFonts w:cs="Arial"/>
                <w:szCs w:val="18"/>
              </w:rPr>
            </w:pPr>
            <w:r>
              <w:rPr>
                <w:rFonts w:cs="Arial"/>
                <w:szCs w:val="18"/>
              </w:rPr>
              <w:t>Operator Determined Barring for Packet Oriented Services</w:t>
            </w:r>
          </w:p>
        </w:tc>
      </w:tr>
      <w:tr w:rsidR="00916B8E" w14:paraId="6BC97C73" w14:textId="77777777"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A93F76" w14:textId="77777777" w:rsidR="00916B8E" w:rsidRDefault="00916B8E" w:rsidP="00B05791">
            <w:pPr>
              <w:pStyle w:val="TAN"/>
            </w:pPr>
            <w:r>
              <w:t>NOTE:</w:t>
            </w:r>
            <w:r w:rsidR="0003074E">
              <w:tab/>
            </w:r>
            <w:r>
              <w:t>A single UE-individual dnnConfiguration (within dnnConfigurations) may clash with a shared dnnConfiguration (i.e. both have the same dnn value as key). In this case the UE-individual dnnConfiguration takes precedence.</w:t>
            </w:r>
          </w:p>
          <w:p w14:paraId="65F464BC" w14:textId="77777777" w:rsidR="00916B8E" w:rsidRDefault="00916B8E" w:rsidP="00B05791">
            <w:pPr>
              <w:pStyle w:val="TAL"/>
              <w:rPr>
                <w:rFonts w:cs="Arial"/>
                <w:szCs w:val="18"/>
              </w:rPr>
            </w:pPr>
          </w:p>
        </w:tc>
      </w:tr>
    </w:tbl>
    <w:p w14:paraId="2BB84728" w14:textId="77777777" w:rsidR="0071011D" w:rsidRPr="000B71E3" w:rsidRDefault="0071011D" w:rsidP="0071011D"/>
    <w:p w14:paraId="578E9B47" w14:textId="77777777" w:rsidR="0071011D" w:rsidRPr="000B71E3" w:rsidRDefault="0071011D" w:rsidP="0071011D">
      <w:pPr>
        <w:pStyle w:val="Heading5"/>
      </w:pPr>
      <w:bookmarkStart w:id="265" w:name="_Toc20118721"/>
      <w:r w:rsidRPr="000B71E3">
        <w:t>6.1.6.2.</w:t>
      </w:r>
      <w:r w:rsidR="00E73737" w:rsidRPr="000B71E3">
        <w:t>9</w:t>
      </w:r>
      <w:r w:rsidRPr="000B71E3">
        <w:tab/>
        <w:t>Type: DnnConfiguration</w:t>
      </w:r>
      <w:bookmarkEnd w:id="265"/>
      <w:r w:rsidRPr="000B71E3">
        <w:t xml:space="preserve"> </w:t>
      </w:r>
    </w:p>
    <w:p w14:paraId="14E7D327" w14:textId="77777777"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48F0F18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9C4946"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B3CE8F"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7080C68"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BE0F"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181BD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78C1820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E6DB901" w14:textId="77777777"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14:paraId="325F3EB8" w14:textId="77777777"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14:paraId="0AF5ED24"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973ED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051AF5F" w14:textId="77777777"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14:paraId="212A785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2A59744" w14:textId="77777777"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14:paraId="15A8CE04" w14:textId="77777777"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14:paraId="07F43FC8"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03F8458"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5FC4EFA5" w14:textId="77777777" w:rsidR="0071011D" w:rsidRPr="000B71E3" w:rsidRDefault="0071011D" w:rsidP="00B70591">
            <w:pPr>
              <w:pStyle w:val="TAL"/>
              <w:rPr>
                <w:rFonts w:cs="Arial"/>
                <w:szCs w:val="18"/>
              </w:rPr>
            </w:pPr>
            <w:r w:rsidRPr="000B71E3">
              <w:rPr>
                <w:rFonts w:cs="Arial"/>
                <w:szCs w:val="18"/>
              </w:rPr>
              <w:t>Default/Allowed SSC modes</w:t>
            </w:r>
          </w:p>
        </w:tc>
      </w:tr>
      <w:tr w:rsidR="006E72FA" w:rsidRPr="000B71E3" w14:paraId="37173B30"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5567A10" w14:textId="77777777"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14:paraId="1195B253" w14:textId="77777777"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14:paraId="36E6CD08"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F546C32" w14:textId="77777777"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C78E28"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26A58620"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14:paraId="6B7AACF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114677CF" w14:textId="77777777"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14:paraId="576EEBBB" w14:textId="77777777"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14:paraId="5556533A"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BC3C04B"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FB4F07C" w14:textId="77777777"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14:paraId="2C52C83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C4AA3D2" w14:textId="77777777"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14:paraId="367BA7B3" w14:textId="77777777"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14:paraId="40DD53E5"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E8582E"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D8B83F9" w14:textId="77777777"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14:paraId="78330727"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ED6C661" w14:textId="77777777"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10857B7D" w14:textId="77777777"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BDF34D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CF9F790"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C9B2DA6" w14:textId="77777777"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14:paraId="7899C91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8A658CE" w14:textId="77777777"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14:paraId="00A9B793" w14:textId="77777777"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14:paraId="09F422A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5E10BA5" w14:textId="77777777"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588B522" w14:textId="77777777"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14:paraId="465C07CD"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EC38AB6" w14:textId="77777777"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14:paraId="6EAD3391" w14:textId="77777777"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14:paraId="05A03E83" w14:textId="77777777"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F8ACC61" w14:textId="77777777"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ACF8632" w14:textId="77777777"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14:paraId="53A422EE" w14:textId="77777777" w:rsidR="0071011D" w:rsidRPr="000B71E3" w:rsidRDefault="0071011D" w:rsidP="0071011D"/>
    <w:p w14:paraId="5ADCEE09" w14:textId="77777777" w:rsidR="0071011D" w:rsidRPr="000B71E3" w:rsidRDefault="0071011D" w:rsidP="0071011D">
      <w:pPr>
        <w:pStyle w:val="Heading5"/>
      </w:pPr>
      <w:bookmarkStart w:id="266" w:name="_Toc20118722"/>
      <w:r w:rsidRPr="000B71E3">
        <w:t>6.1.6.2.</w:t>
      </w:r>
      <w:r w:rsidR="00337C9A" w:rsidRPr="000B71E3">
        <w:t>1</w:t>
      </w:r>
      <w:r w:rsidR="00E73737" w:rsidRPr="000B71E3">
        <w:t>0</w:t>
      </w:r>
      <w:r w:rsidRPr="000B71E3">
        <w:tab/>
      </w:r>
      <w:r w:rsidR="00E259FC">
        <w:t>Void</w:t>
      </w:r>
      <w:bookmarkEnd w:id="266"/>
      <w:r w:rsidRPr="000B71E3">
        <w:t xml:space="preserve"> </w:t>
      </w:r>
    </w:p>
    <w:p w14:paraId="68A4A67C" w14:textId="77777777" w:rsidR="0071011D" w:rsidRPr="000B71E3" w:rsidRDefault="0071011D" w:rsidP="0071011D">
      <w:pPr>
        <w:pStyle w:val="Heading5"/>
      </w:pPr>
      <w:bookmarkStart w:id="267" w:name="_Toc20118723"/>
      <w:r w:rsidRPr="000B71E3">
        <w:t>6.1.6.2.</w:t>
      </w:r>
      <w:r w:rsidR="00337C9A" w:rsidRPr="000B71E3">
        <w:t>1</w:t>
      </w:r>
      <w:r w:rsidR="00E73737" w:rsidRPr="000B71E3">
        <w:t>1</w:t>
      </w:r>
      <w:r w:rsidRPr="000B71E3">
        <w:tab/>
        <w:t xml:space="preserve">Type: </w:t>
      </w:r>
      <w:r w:rsidR="000A26C2" w:rsidRPr="000B71E3">
        <w:t>Pdu</w:t>
      </w:r>
      <w:r w:rsidRPr="000B71E3">
        <w:t>SessionTypes</w:t>
      </w:r>
      <w:bookmarkEnd w:id="267"/>
      <w:r w:rsidRPr="000B71E3">
        <w:t xml:space="preserve"> </w:t>
      </w:r>
    </w:p>
    <w:p w14:paraId="0F93CD60" w14:textId="77777777"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067D0C6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A85B0"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27720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4F30A5"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9EE33"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040694"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551A333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651541D" w14:textId="77777777"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14:paraId="791492B5" w14:textId="77777777"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14:paraId="254D101C"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86FBA7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1506AB4" w14:textId="77777777" w:rsidR="0071011D" w:rsidRPr="000B71E3" w:rsidRDefault="0071011D" w:rsidP="00B70591">
            <w:pPr>
              <w:pStyle w:val="TAL"/>
              <w:rPr>
                <w:rFonts w:cs="Arial"/>
                <w:szCs w:val="18"/>
              </w:rPr>
            </w:pPr>
            <w:r w:rsidRPr="000B71E3">
              <w:rPr>
                <w:rFonts w:cs="Arial"/>
                <w:szCs w:val="18"/>
              </w:rPr>
              <w:t>Default session type</w:t>
            </w:r>
          </w:p>
        </w:tc>
      </w:tr>
      <w:tr w:rsidR="0071011D" w:rsidRPr="000B71E3" w14:paraId="657F84E2"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92B84D1" w14:textId="77777777"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45933CD6" w14:textId="77777777"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14:paraId="3C91C1B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EC0AF58" w14:textId="77777777"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14:paraId="0113891B" w14:textId="77777777" w:rsidR="0071011D" w:rsidRPr="000B71E3" w:rsidRDefault="0071011D" w:rsidP="00B70591">
            <w:pPr>
              <w:pStyle w:val="TAL"/>
              <w:rPr>
                <w:rFonts w:cs="Arial"/>
                <w:szCs w:val="18"/>
              </w:rPr>
            </w:pPr>
            <w:r w:rsidRPr="000B71E3">
              <w:rPr>
                <w:rFonts w:cs="Arial"/>
                <w:szCs w:val="18"/>
              </w:rPr>
              <w:t>Additional session types allowed for the data network</w:t>
            </w:r>
          </w:p>
        </w:tc>
      </w:tr>
    </w:tbl>
    <w:p w14:paraId="6819B528" w14:textId="77777777" w:rsidR="0071011D" w:rsidRPr="000B71E3" w:rsidRDefault="0071011D" w:rsidP="0071011D"/>
    <w:p w14:paraId="3D47A9C8" w14:textId="77777777" w:rsidR="0071011D" w:rsidRPr="000B71E3" w:rsidRDefault="0071011D" w:rsidP="0071011D">
      <w:pPr>
        <w:pStyle w:val="Heading5"/>
      </w:pPr>
      <w:bookmarkStart w:id="268" w:name="_Toc20118724"/>
      <w:r w:rsidRPr="000B71E3">
        <w:lastRenderedPageBreak/>
        <w:t>6.1.6.2.</w:t>
      </w:r>
      <w:r w:rsidR="00337C9A" w:rsidRPr="000B71E3">
        <w:t>1</w:t>
      </w:r>
      <w:r w:rsidR="00E73737" w:rsidRPr="000B71E3">
        <w:t>2</w:t>
      </w:r>
      <w:r w:rsidRPr="000B71E3">
        <w:tab/>
        <w:t>Type: SscModes</w:t>
      </w:r>
      <w:bookmarkEnd w:id="268"/>
      <w:r w:rsidRPr="000B71E3">
        <w:t xml:space="preserve"> </w:t>
      </w:r>
    </w:p>
    <w:p w14:paraId="014926DE" w14:textId="77777777"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154190DD"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64B184"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FB0ED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607AE"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117E6A"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2BB16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13C4551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F5F3CF7" w14:textId="77777777"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14:paraId="53B27891" w14:textId="77777777"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14:paraId="00C82C4B"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A57F604"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B85B6D8" w14:textId="77777777" w:rsidR="0071011D" w:rsidRPr="000B71E3" w:rsidRDefault="0071011D" w:rsidP="00B70591">
            <w:pPr>
              <w:pStyle w:val="TAL"/>
              <w:rPr>
                <w:rFonts w:cs="Arial"/>
                <w:szCs w:val="18"/>
              </w:rPr>
            </w:pPr>
            <w:r w:rsidRPr="000B71E3">
              <w:rPr>
                <w:rFonts w:cs="Arial"/>
                <w:szCs w:val="18"/>
              </w:rPr>
              <w:t>Default SSC mode</w:t>
            </w:r>
          </w:p>
        </w:tc>
      </w:tr>
      <w:tr w:rsidR="0071011D" w:rsidRPr="000B71E3" w14:paraId="23D3B525"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E00788A" w14:textId="77777777"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231D40A5" w14:textId="77777777"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14:paraId="3445ACD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3B493" w14:textId="77777777"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93365C2" w14:textId="77777777" w:rsidR="0071011D" w:rsidRPr="000B71E3" w:rsidRDefault="0071011D" w:rsidP="00B70591">
            <w:pPr>
              <w:pStyle w:val="TAL"/>
              <w:rPr>
                <w:rFonts w:cs="Arial"/>
                <w:szCs w:val="18"/>
              </w:rPr>
            </w:pPr>
            <w:r w:rsidRPr="000B71E3">
              <w:rPr>
                <w:rFonts w:cs="Arial"/>
                <w:szCs w:val="18"/>
              </w:rPr>
              <w:t>Additional SSC modes allowed for the data network</w:t>
            </w:r>
          </w:p>
        </w:tc>
      </w:tr>
    </w:tbl>
    <w:p w14:paraId="0BD914FA" w14:textId="77777777" w:rsidR="0071011D" w:rsidRPr="000B71E3" w:rsidRDefault="0071011D" w:rsidP="00CE48D4"/>
    <w:p w14:paraId="220667B4" w14:textId="77777777" w:rsidR="00D24724" w:rsidRPr="000B71E3" w:rsidRDefault="00D24724" w:rsidP="00D24724">
      <w:pPr>
        <w:pStyle w:val="Heading5"/>
      </w:pPr>
      <w:bookmarkStart w:id="269" w:name="_Toc20118725"/>
      <w:r w:rsidRPr="000B71E3">
        <w:t>6.1.6.2.</w:t>
      </w:r>
      <w:r w:rsidR="00812768" w:rsidRPr="000B71E3">
        <w:t>13</w:t>
      </w:r>
      <w:r w:rsidRPr="000B71E3">
        <w:tab/>
        <w:t>Type: SmsSubscriptionData</w:t>
      </w:r>
      <w:bookmarkEnd w:id="269"/>
    </w:p>
    <w:p w14:paraId="6AC536A9" w14:textId="77777777"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14:paraId="2BBE13C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CEDC2B" w14:textId="77777777"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E13151" w14:textId="77777777"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DC625" w14:textId="77777777"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174B7C" w14:textId="77777777"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B7D047" w14:textId="77777777" w:rsidR="00D24724" w:rsidRPr="000B71E3" w:rsidRDefault="00D24724" w:rsidP="00A94114">
            <w:pPr>
              <w:pStyle w:val="TAH"/>
              <w:rPr>
                <w:rFonts w:cs="Arial"/>
                <w:szCs w:val="18"/>
              </w:rPr>
            </w:pPr>
            <w:r w:rsidRPr="000B71E3">
              <w:rPr>
                <w:rFonts w:cs="Arial"/>
                <w:szCs w:val="18"/>
              </w:rPr>
              <w:t>Description</w:t>
            </w:r>
          </w:p>
        </w:tc>
      </w:tr>
      <w:tr w:rsidR="00D24724" w:rsidRPr="000B71E3" w14:paraId="764589B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0986EB" w14:textId="77777777"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14:paraId="2689C61B" w14:textId="77777777"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14:paraId="0E81C065" w14:textId="77777777"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BE9A37" w14:textId="77777777"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2EFA50" w14:textId="77777777"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14:paraId="0DF57913"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4C1AD63" w14:textId="77777777"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14:paraId="7525A2E0" w14:textId="77777777"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E66B81"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B6FEB8" w14:textId="77777777"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569DED" w14:textId="77777777"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14:paraId="1D327791" w14:textId="77777777" w:rsidR="00D24724" w:rsidRPr="000B71E3" w:rsidRDefault="00D24724" w:rsidP="00D24724">
      <w:pPr>
        <w:pStyle w:val="BodyText"/>
      </w:pPr>
    </w:p>
    <w:p w14:paraId="3421A8DA" w14:textId="77777777" w:rsidR="00A130B6" w:rsidRPr="000B71E3" w:rsidRDefault="00A130B6" w:rsidP="00A130B6">
      <w:pPr>
        <w:pStyle w:val="Heading5"/>
      </w:pPr>
      <w:bookmarkStart w:id="270" w:name="_Toc20118726"/>
      <w:r w:rsidRPr="000B71E3">
        <w:t>6.1.6.2.</w:t>
      </w:r>
      <w:r w:rsidR="003B34DE" w:rsidRPr="000B71E3">
        <w:t>1</w:t>
      </w:r>
      <w:r w:rsidR="00812768" w:rsidRPr="000B71E3">
        <w:t>4</w:t>
      </w:r>
      <w:r w:rsidRPr="000B71E3">
        <w:tab/>
        <w:t>Type: SmsManagementSubscriptionData</w:t>
      </w:r>
      <w:bookmarkEnd w:id="270"/>
    </w:p>
    <w:p w14:paraId="0A578F5C" w14:textId="77777777"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14:paraId="2A276E6A"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237FEE" w14:textId="77777777"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EFC08D" w14:textId="77777777"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BABB11" w14:textId="77777777"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A7267D" w14:textId="77777777"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7C3C70" w14:textId="77777777" w:rsidR="00A130B6" w:rsidRPr="000B71E3" w:rsidRDefault="00A130B6" w:rsidP="003B34DE">
            <w:pPr>
              <w:pStyle w:val="TAH"/>
              <w:rPr>
                <w:rFonts w:cs="Arial"/>
                <w:szCs w:val="18"/>
              </w:rPr>
            </w:pPr>
            <w:r w:rsidRPr="000B71E3">
              <w:rPr>
                <w:rFonts w:cs="Arial"/>
                <w:szCs w:val="18"/>
              </w:rPr>
              <w:t>Description</w:t>
            </w:r>
          </w:p>
        </w:tc>
      </w:tr>
      <w:tr w:rsidR="00AB0559" w:rsidRPr="000B71E3" w14:paraId="59583B18"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5C3B2E9" w14:textId="77777777"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14:paraId="7FB36108" w14:textId="77777777"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1F9E63E6" w14:textId="77777777"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A6B28ED" w14:textId="77777777"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C0DD2AF" w14:textId="77777777" w:rsidR="00AB0559" w:rsidRPr="000B71E3" w:rsidRDefault="00AB0559"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AB0559" w:rsidRPr="000B71E3" w14:paraId="7E4C80D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8DFF86A"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3349B52E"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DB861CE"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CE93D"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DC94FD" w14:textId="77777777"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14:paraId="0824EA8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7F82E52"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6715D4D5"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B92CF70"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2CD04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43F36C6" w14:textId="77777777" w:rsidR="00AB0559" w:rsidRPr="000B71E3" w:rsidRDefault="00AB0559" w:rsidP="00A94114">
            <w:pPr>
              <w:pStyle w:val="TAL"/>
              <w:rPr>
                <w:lang w:eastAsia="zh-CN"/>
              </w:rPr>
            </w:pPr>
            <w:r w:rsidRPr="000B71E3">
              <w:rPr>
                <w:lang w:eastAsia="zh-CN"/>
              </w:rPr>
              <w:t>Barring of all MT-SMS</w:t>
            </w:r>
          </w:p>
        </w:tc>
      </w:tr>
      <w:tr w:rsidR="00AB0559" w:rsidRPr="000B71E3" w14:paraId="63EF207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0B45F10C"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53D0F16"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787B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28079E"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911DC" w14:textId="77777777" w:rsidR="00AB0559" w:rsidRPr="000B71E3" w:rsidRDefault="00AB0559" w:rsidP="00A94114">
            <w:pPr>
              <w:pStyle w:val="TAL"/>
              <w:rPr>
                <w:lang w:eastAsia="zh-CN"/>
              </w:rPr>
            </w:pPr>
            <w:r w:rsidRPr="000B71E3">
              <w:rPr>
                <w:lang w:eastAsia="zh-CN"/>
              </w:rPr>
              <w:t>Barring of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14:paraId="6D9DCB9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67BDD663"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78D68DA5"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A04F28B"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D9A53A"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A456AB" w14:textId="77777777"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14:paraId="17BC87B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9984828"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4214FA60"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9D618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7E335"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653C" w14:textId="77777777" w:rsidR="00AB0559" w:rsidRPr="000B71E3" w:rsidRDefault="00AB0559" w:rsidP="00A94114">
            <w:pPr>
              <w:pStyle w:val="TAL"/>
              <w:rPr>
                <w:lang w:eastAsia="zh-CN"/>
              </w:rPr>
            </w:pPr>
            <w:r w:rsidRPr="000B71E3">
              <w:rPr>
                <w:lang w:eastAsia="zh-CN"/>
              </w:rPr>
              <w:t>Barring of all MO-SMS</w:t>
            </w:r>
          </w:p>
        </w:tc>
      </w:tr>
      <w:tr w:rsidR="00AB0559" w:rsidRPr="000B71E3" w14:paraId="47F6CE4F"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B02871"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w:t>
            </w:r>
            <w:r w:rsidR="00E46265">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F0C352B"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32607C5A"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8F585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3D0508" w14:textId="77777777" w:rsidR="00AB0559" w:rsidRPr="000B71E3" w:rsidRDefault="00AB0559" w:rsidP="00A94114">
            <w:pPr>
              <w:pStyle w:val="TAL"/>
              <w:rPr>
                <w:lang w:eastAsia="zh-CN"/>
              </w:rPr>
            </w:pPr>
            <w:r w:rsidRPr="000B71E3">
              <w:rPr>
                <w:lang w:eastAsia="zh-CN"/>
              </w:rPr>
              <w:t>Barring of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14:paraId="24A24015"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25594B3" w14:textId="77777777"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14:paraId="0836755E" w14:textId="77777777"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C413E90"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09E29E" w14:textId="77777777"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47AC1A" w14:textId="77777777"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14:paraId="7F8128E9" w14:textId="77777777" w:rsidR="00A130B6" w:rsidRPr="000B71E3" w:rsidRDefault="00A130B6" w:rsidP="00A130B6"/>
    <w:p w14:paraId="190B7732" w14:textId="77777777" w:rsidR="00805C68" w:rsidRPr="000B71E3" w:rsidRDefault="00805C68" w:rsidP="00805C68">
      <w:pPr>
        <w:pStyle w:val="Heading5"/>
      </w:pPr>
      <w:bookmarkStart w:id="271" w:name="_Toc20118727"/>
      <w:r w:rsidRPr="000B71E3">
        <w:lastRenderedPageBreak/>
        <w:t>6.1.6.2.</w:t>
      </w:r>
      <w:r w:rsidR="005272CD" w:rsidRPr="000B71E3">
        <w:t>1</w:t>
      </w:r>
      <w:r w:rsidR="00812768" w:rsidRPr="000B71E3">
        <w:t>5</w:t>
      </w:r>
      <w:r w:rsidRPr="000B71E3">
        <w:tab/>
        <w:t>Type: SubscriptionDataSets</w:t>
      </w:r>
      <w:bookmarkEnd w:id="271"/>
      <w:r w:rsidRPr="000B71E3">
        <w:t xml:space="preserve"> </w:t>
      </w:r>
    </w:p>
    <w:p w14:paraId="67E87913" w14:textId="77777777"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14:paraId="1A737DE7"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9CBC8" w14:textId="77777777"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78B977D" w14:textId="77777777"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13F7C76" w14:textId="77777777"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96A3D8" w14:textId="77777777"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D185B4E" w14:textId="77777777" w:rsidR="00805C68" w:rsidRPr="000B71E3" w:rsidRDefault="00805C68" w:rsidP="00155923">
            <w:pPr>
              <w:pStyle w:val="TAH"/>
              <w:rPr>
                <w:rFonts w:cs="Arial"/>
                <w:szCs w:val="18"/>
              </w:rPr>
            </w:pPr>
            <w:r w:rsidRPr="000B71E3">
              <w:rPr>
                <w:rFonts w:cs="Arial"/>
                <w:szCs w:val="18"/>
              </w:rPr>
              <w:t>Description</w:t>
            </w:r>
          </w:p>
        </w:tc>
      </w:tr>
      <w:tr w:rsidR="00805C68" w:rsidRPr="000B71E3" w14:paraId="1C71556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5BB1D418" w14:textId="77777777"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14:paraId="50227A01" w14:textId="77777777"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5AF57AC"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2C33D1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570CADB8" w14:textId="77777777"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14:paraId="1A71A6C6"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42E6C116" w14:textId="77777777"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14:paraId="298A5351" w14:textId="77777777"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AAB1A9A"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128470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13ADE5F" w14:textId="77777777"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14:paraId="4564406C"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1517BF9E" w14:textId="77777777"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14:paraId="4B1EC107" w14:textId="77777777"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14:paraId="75DFFEF5"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44FFE8"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1A2758" w14:textId="77777777" w:rsidR="002A0E55" w:rsidRPr="000B71E3" w:rsidRDefault="002A0E55" w:rsidP="000C0A85">
            <w:pPr>
              <w:pStyle w:val="TAL"/>
              <w:rPr>
                <w:rFonts w:cs="Arial"/>
                <w:szCs w:val="18"/>
              </w:rPr>
            </w:pPr>
            <w:r w:rsidRPr="000B71E3">
              <w:rPr>
                <w:rFonts w:cs="Arial"/>
                <w:szCs w:val="18"/>
              </w:rPr>
              <w:t>UE Context In SMF Data</w:t>
            </w:r>
          </w:p>
        </w:tc>
      </w:tr>
      <w:tr w:rsidR="002A0E55" w:rsidRPr="000B71E3" w14:paraId="4A1230B3"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20846D4" w14:textId="77777777"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14:paraId="0291F375" w14:textId="77777777"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14:paraId="34358B13"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251AE5"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B857624" w14:textId="77777777" w:rsidR="002A0E55" w:rsidRPr="000B71E3" w:rsidRDefault="002A0E55" w:rsidP="000C0A85">
            <w:pPr>
              <w:pStyle w:val="TAL"/>
              <w:rPr>
                <w:rFonts w:cs="Arial"/>
                <w:szCs w:val="18"/>
              </w:rPr>
            </w:pPr>
            <w:r w:rsidRPr="000B71E3">
              <w:rPr>
                <w:rFonts w:cs="Arial"/>
                <w:szCs w:val="18"/>
              </w:rPr>
              <w:t>UE Context In SMSF Data</w:t>
            </w:r>
          </w:p>
        </w:tc>
      </w:tr>
      <w:tr w:rsidR="002A0E55" w:rsidRPr="000B71E3" w14:paraId="1EFA36E1"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6E312FA" w14:textId="77777777"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14:paraId="405BD364" w14:textId="77777777"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14:paraId="1DC9839D"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6CAE12B"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02D253C" w14:textId="77777777" w:rsidR="002A0E55" w:rsidRPr="000B71E3" w:rsidRDefault="002A0E55" w:rsidP="000C0A85">
            <w:pPr>
              <w:pStyle w:val="TAL"/>
              <w:rPr>
                <w:rFonts w:cs="Arial"/>
                <w:szCs w:val="18"/>
              </w:rPr>
            </w:pPr>
            <w:r w:rsidRPr="000B71E3">
              <w:rPr>
                <w:rFonts w:cs="Arial"/>
                <w:szCs w:val="18"/>
              </w:rPr>
              <w:t>SMS Subscription Data</w:t>
            </w:r>
          </w:p>
        </w:tc>
      </w:tr>
      <w:tr w:rsidR="002A0E55" w:rsidRPr="000B71E3" w14:paraId="21D0F3A9"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0018258B" w14:textId="77777777"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14:paraId="3964E3C5" w14:textId="77777777"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14:paraId="6E82BEBA"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8DBDBF5" w14:textId="77777777"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14:paraId="15921F8C" w14:textId="77777777"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14:paraId="0E81BE70" w14:textId="77777777" w:rsidTr="005163E4">
        <w:trPr>
          <w:jc w:val="center"/>
        </w:trPr>
        <w:tc>
          <w:tcPr>
            <w:tcW w:w="2090" w:type="dxa"/>
            <w:tcBorders>
              <w:top w:val="single" w:sz="4" w:space="0" w:color="auto"/>
              <w:left w:val="single" w:sz="4" w:space="0" w:color="auto"/>
              <w:bottom w:val="single" w:sz="4" w:space="0" w:color="auto"/>
              <w:right w:val="single" w:sz="4" w:space="0" w:color="auto"/>
            </w:tcBorders>
          </w:tcPr>
          <w:p w14:paraId="68205DE7" w14:textId="77777777"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14:paraId="3CBF5A02" w14:textId="77777777"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14:paraId="13ECD892" w14:textId="77777777"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03D045A" w14:textId="77777777"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FDCA3B9" w14:textId="77777777"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14:paraId="5A075983" w14:textId="77777777" w:rsidTr="00D17C43">
        <w:trPr>
          <w:jc w:val="center"/>
        </w:trPr>
        <w:tc>
          <w:tcPr>
            <w:tcW w:w="2090" w:type="dxa"/>
            <w:tcBorders>
              <w:top w:val="single" w:sz="4" w:space="0" w:color="auto"/>
              <w:left w:val="single" w:sz="4" w:space="0" w:color="auto"/>
              <w:bottom w:val="single" w:sz="4" w:space="0" w:color="auto"/>
              <w:right w:val="single" w:sz="4" w:space="0" w:color="auto"/>
            </w:tcBorders>
          </w:tcPr>
          <w:p w14:paraId="22738277" w14:textId="77777777"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14:paraId="4460D66A" w14:textId="77777777"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520E696A" w14:textId="77777777"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DEED73C" w14:textId="77777777"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EC3D677" w14:textId="77777777" w:rsidR="00D17C43" w:rsidRPr="000B71E3" w:rsidRDefault="00D17C43" w:rsidP="00C13412">
            <w:pPr>
              <w:pStyle w:val="TAL"/>
              <w:rPr>
                <w:rFonts w:cs="Arial"/>
                <w:szCs w:val="18"/>
              </w:rPr>
            </w:pPr>
            <w:r w:rsidRPr="000B71E3">
              <w:rPr>
                <w:rFonts w:cs="Arial"/>
                <w:szCs w:val="18"/>
              </w:rPr>
              <w:t>SMS Management Subscription Data</w:t>
            </w:r>
          </w:p>
        </w:tc>
      </w:tr>
    </w:tbl>
    <w:p w14:paraId="6701DEF7" w14:textId="77777777" w:rsidR="00805C68" w:rsidRPr="000B71E3" w:rsidRDefault="00805C68" w:rsidP="00805C68"/>
    <w:p w14:paraId="4DD3848B" w14:textId="77777777" w:rsidR="002A7740" w:rsidRPr="000B71E3" w:rsidRDefault="002A7740" w:rsidP="002A7740">
      <w:pPr>
        <w:pStyle w:val="Heading5"/>
      </w:pPr>
      <w:bookmarkStart w:id="272" w:name="_Toc20118728"/>
      <w:r w:rsidRPr="000B71E3">
        <w:t>6.1.6.2.</w:t>
      </w:r>
      <w:r w:rsidR="00812768" w:rsidRPr="000B71E3">
        <w:t>16</w:t>
      </w:r>
      <w:r w:rsidRPr="000B71E3">
        <w:tab/>
        <w:t>Type: UeContextInSmfData</w:t>
      </w:r>
      <w:bookmarkEnd w:id="272"/>
    </w:p>
    <w:p w14:paraId="4690A808" w14:textId="77777777"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7CAFCE87"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68B0516"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4EF017"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D66B2"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960F3"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94384"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3F74EBE6"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tcPr>
          <w:p w14:paraId="7F931E5B" w14:textId="77777777"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14:paraId="4A007913" w14:textId="77777777"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14:paraId="0F31BD06" w14:textId="77777777"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22D50F9" w14:textId="77777777"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14:paraId="1F880001" w14:textId="77777777"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6.1.6.1</w:t>
            </w:r>
            <w:r w:rsidRPr="000B71E3">
              <w:rPr>
                <w:rFonts w:cs="Arial"/>
                <w:szCs w:val="18"/>
              </w:rPr>
              <w:t>) of PduSessions.</w:t>
            </w:r>
          </w:p>
        </w:tc>
      </w:tr>
      <w:tr w:rsidR="00294578" w:rsidRPr="000B71E3" w14:paraId="01191FE6" w14:textId="77777777" w:rsidTr="00294578">
        <w:trPr>
          <w:jc w:val="center"/>
        </w:trPr>
        <w:tc>
          <w:tcPr>
            <w:tcW w:w="1948" w:type="dxa"/>
            <w:tcBorders>
              <w:top w:val="single" w:sz="4" w:space="0" w:color="auto"/>
              <w:left w:val="single" w:sz="4" w:space="0" w:color="auto"/>
              <w:bottom w:val="single" w:sz="4" w:space="0" w:color="auto"/>
              <w:right w:val="single" w:sz="4" w:space="0" w:color="auto"/>
            </w:tcBorders>
          </w:tcPr>
          <w:p w14:paraId="038AB69E" w14:textId="77777777"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14:paraId="7B8C79A0" w14:textId="77777777"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14:paraId="5722F219"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2AE9666" w14:textId="77777777"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14:paraId="2ECCC7C8"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841E1E" w:rsidRPr="000B71E3" w14:paraId="14DF85EA" w14:textId="77777777" w:rsidTr="00841E1E">
        <w:trPr>
          <w:jc w:val="center"/>
        </w:trPr>
        <w:tc>
          <w:tcPr>
            <w:tcW w:w="1948" w:type="dxa"/>
            <w:tcBorders>
              <w:top w:val="single" w:sz="4" w:space="0" w:color="auto"/>
              <w:left w:val="single" w:sz="4" w:space="0" w:color="auto"/>
              <w:bottom w:val="single" w:sz="4" w:space="0" w:color="auto"/>
              <w:right w:val="single" w:sz="4" w:space="0" w:color="auto"/>
            </w:tcBorders>
          </w:tcPr>
          <w:p w14:paraId="3BE95EAC" w14:textId="77777777" w:rsidR="00841E1E" w:rsidRPr="000B71E3" w:rsidRDefault="00841E1E" w:rsidP="00F4213F">
            <w:pPr>
              <w:pStyle w:val="TAL"/>
            </w:pPr>
            <w:r>
              <w:t>emergencyInfo</w:t>
            </w:r>
          </w:p>
        </w:tc>
        <w:tc>
          <w:tcPr>
            <w:tcW w:w="1701" w:type="dxa"/>
            <w:tcBorders>
              <w:top w:val="single" w:sz="4" w:space="0" w:color="auto"/>
              <w:left w:val="single" w:sz="4" w:space="0" w:color="auto"/>
              <w:bottom w:val="single" w:sz="4" w:space="0" w:color="auto"/>
              <w:right w:val="single" w:sz="4" w:space="0" w:color="auto"/>
            </w:tcBorders>
          </w:tcPr>
          <w:p w14:paraId="02E1B518" w14:textId="77777777" w:rsidR="00841E1E" w:rsidRPr="000B71E3" w:rsidRDefault="00841E1E" w:rsidP="00F4213F">
            <w:pPr>
              <w:pStyle w:val="TAL"/>
            </w:pPr>
            <w:r>
              <w:t>EmergencyInfo</w:t>
            </w:r>
          </w:p>
        </w:tc>
        <w:tc>
          <w:tcPr>
            <w:tcW w:w="425" w:type="dxa"/>
            <w:tcBorders>
              <w:top w:val="single" w:sz="4" w:space="0" w:color="auto"/>
              <w:left w:val="single" w:sz="4" w:space="0" w:color="auto"/>
              <w:bottom w:val="single" w:sz="4" w:space="0" w:color="auto"/>
              <w:right w:val="single" w:sz="4" w:space="0" w:color="auto"/>
            </w:tcBorders>
          </w:tcPr>
          <w:p w14:paraId="27ED1909"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E63467" w14:textId="77777777" w:rsidR="00841E1E" w:rsidRDefault="00841E1E" w:rsidP="00F421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7544DD" w14:textId="77777777" w:rsidR="00841E1E" w:rsidRPr="000B71E3" w:rsidRDefault="00841E1E" w:rsidP="00F4213F">
            <w:pPr>
              <w:pStyle w:val="TAL"/>
              <w:rPr>
                <w:rFonts w:cs="Arial"/>
                <w:szCs w:val="18"/>
              </w:rPr>
            </w:pPr>
            <w:r>
              <w:rPr>
                <w:rFonts w:cs="Arial"/>
                <w:szCs w:val="18"/>
              </w:rPr>
              <w:t>Information about emergency session</w:t>
            </w:r>
          </w:p>
        </w:tc>
      </w:tr>
    </w:tbl>
    <w:p w14:paraId="5E211B40" w14:textId="77777777" w:rsidR="002A7740" w:rsidRPr="000B71E3" w:rsidRDefault="002A7740" w:rsidP="002A7740"/>
    <w:p w14:paraId="371F5DC3" w14:textId="77777777" w:rsidR="002A7740" w:rsidRPr="000B71E3" w:rsidRDefault="002A7740" w:rsidP="002A7740">
      <w:pPr>
        <w:pStyle w:val="Heading5"/>
      </w:pPr>
      <w:bookmarkStart w:id="273" w:name="_Toc20118729"/>
      <w:r w:rsidRPr="000B71E3">
        <w:t>6.1.6.2.</w:t>
      </w:r>
      <w:r w:rsidR="00812768" w:rsidRPr="000B71E3">
        <w:t>17</w:t>
      </w:r>
      <w:r w:rsidRPr="000B71E3">
        <w:tab/>
        <w:t>Type: PduSession</w:t>
      </w:r>
      <w:bookmarkEnd w:id="273"/>
    </w:p>
    <w:p w14:paraId="495CD0D0" w14:textId="77777777"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5B0705D7"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C3A6A4"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DC8458"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E0899"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2CAD40"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FF37A7"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692E2F35"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3777F2D5" w14:textId="77777777"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14:paraId="0FAB942C" w14:textId="77777777"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446017B4"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57A255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F64E7F" w14:textId="77777777" w:rsidR="002A7740" w:rsidRPr="000B71E3" w:rsidRDefault="002A7740" w:rsidP="00A94114">
            <w:pPr>
              <w:pStyle w:val="TAL"/>
              <w:rPr>
                <w:rFonts w:cs="Arial"/>
                <w:szCs w:val="18"/>
              </w:rPr>
            </w:pPr>
            <w:r w:rsidRPr="000B71E3">
              <w:rPr>
                <w:rFonts w:cs="Arial"/>
                <w:szCs w:val="18"/>
              </w:rPr>
              <w:t>Data Network Name</w:t>
            </w:r>
          </w:p>
        </w:tc>
      </w:tr>
      <w:tr w:rsidR="002A7740" w:rsidRPr="000B71E3" w14:paraId="0B37CDAB"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2BD5F2A0" w14:textId="77777777"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14:paraId="49C9ACF4" w14:textId="77777777"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58FCFBC2"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C5329A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D70CB66" w14:textId="77777777"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14:paraId="3734CE2F"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76D9C2C7" w14:textId="77777777"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1B124C33" w14:textId="77777777"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01F667" w14:textId="77777777"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5697E5" w14:textId="77777777"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B0E1B2A" w14:textId="77777777" w:rsidR="002A7740" w:rsidRPr="000B71E3" w:rsidRDefault="005D7F7F" w:rsidP="00A94114">
            <w:pPr>
              <w:pStyle w:val="TAL"/>
              <w:rPr>
                <w:rFonts w:cs="Arial"/>
                <w:szCs w:val="18"/>
              </w:rPr>
            </w:pPr>
            <w:r w:rsidRPr="000B71E3">
              <w:rPr>
                <w:rFonts w:cs="Arial"/>
                <w:szCs w:val="18"/>
              </w:rPr>
              <w:t>PLMN Id of the SMF</w:t>
            </w:r>
          </w:p>
        </w:tc>
      </w:tr>
    </w:tbl>
    <w:p w14:paraId="7FD6B630" w14:textId="77777777" w:rsidR="002A7740" w:rsidRPr="000B71E3" w:rsidRDefault="002A7740" w:rsidP="002A7740"/>
    <w:p w14:paraId="6B185CD3" w14:textId="77777777" w:rsidR="00690598" w:rsidRPr="000B71E3" w:rsidRDefault="00690598" w:rsidP="00690598">
      <w:pPr>
        <w:pStyle w:val="Heading5"/>
      </w:pPr>
      <w:bookmarkStart w:id="274" w:name="_Toc20118730"/>
      <w:r w:rsidRPr="000B71E3">
        <w:t>6.1.6.2.</w:t>
      </w:r>
      <w:r w:rsidR="00812768" w:rsidRPr="000B71E3">
        <w:t>18</w:t>
      </w:r>
      <w:r w:rsidRPr="000B71E3">
        <w:tab/>
        <w:t>Type: IdTranslationResult</w:t>
      </w:r>
      <w:bookmarkEnd w:id="274"/>
      <w:r w:rsidRPr="000B71E3">
        <w:t xml:space="preserve"> </w:t>
      </w:r>
    </w:p>
    <w:p w14:paraId="20AE0191" w14:textId="77777777"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14:paraId="060D813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7ED557" w14:textId="77777777"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B5740" w14:textId="77777777"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DDF1A9F" w14:textId="77777777"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0D4703" w14:textId="77777777"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F6A24AA" w14:textId="77777777" w:rsidR="00690598" w:rsidRPr="000B71E3" w:rsidRDefault="00690598" w:rsidP="00A94114">
            <w:pPr>
              <w:pStyle w:val="TAH"/>
              <w:rPr>
                <w:rFonts w:cs="Arial"/>
                <w:szCs w:val="18"/>
              </w:rPr>
            </w:pPr>
            <w:r w:rsidRPr="000B71E3">
              <w:rPr>
                <w:rFonts w:cs="Arial"/>
                <w:szCs w:val="18"/>
              </w:rPr>
              <w:t>Description</w:t>
            </w:r>
          </w:p>
        </w:tc>
      </w:tr>
      <w:tr w:rsidR="00690598" w:rsidRPr="000B71E3" w14:paraId="53842B03"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F233E06" w14:textId="77777777"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160F4F9D" w14:textId="77777777"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646DEEEF"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87429CD"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749BA7" w14:textId="77777777" w:rsidR="00690598" w:rsidRPr="000B71E3" w:rsidRDefault="00690598"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690598" w:rsidRPr="000B71E3" w14:paraId="280242A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1072E7A9" w14:textId="77777777"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14:paraId="232E0282" w14:textId="77777777"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14:paraId="3722ECF9" w14:textId="77777777"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1E9EBB1" w14:textId="77777777"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603B9F9" w14:textId="77777777" w:rsidR="00690598" w:rsidRPr="000B71E3" w:rsidRDefault="00690598" w:rsidP="00A94114">
            <w:pPr>
              <w:pStyle w:val="TAL"/>
              <w:rPr>
                <w:rFonts w:cs="Arial"/>
                <w:szCs w:val="18"/>
              </w:rPr>
            </w:pPr>
            <w:r w:rsidRPr="000B71E3">
              <w:rPr>
                <w:rFonts w:cs="Arial"/>
                <w:szCs w:val="18"/>
              </w:rPr>
              <w:t>SUPI</w:t>
            </w:r>
          </w:p>
        </w:tc>
      </w:tr>
      <w:tr w:rsidR="00690598" w:rsidRPr="000B71E3" w14:paraId="6E4DABD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79C4A9AE" w14:textId="77777777"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14:paraId="08AE7951" w14:textId="77777777"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14:paraId="2870CAB4"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A1D30AA"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CE091FF" w14:textId="77777777" w:rsidR="00690598" w:rsidRPr="000B71E3" w:rsidRDefault="00690598" w:rsidP="00A94114">
            <w:pPr>
              <w:pStyle w:val="TAL"/>
              <w:rPr>
                <w:rFonts w:cs="Arial"/>
                <w:szCs w:val="18"/>
              </w:rPr>
            </w:pPr>
            <w:r w:rsidRPr="000B71E3">
              <w:rPr>
                <w:rFonts w:cs="Arial"/>
                <w:szCs w:val="18"/>
              </w:rPr>
              <w:t>shall be an MSISDN</w:t>
            </w:r>
          </w:p>
        </w:tc>
      </w:tr>
    </w:tbl>
    <w:p w14:paraId="34C74162" w14:textId="77777777" w:rsidR="00690598" w:rsidRPr="000B71E3" w:rsidRDefault="00690598" w:rsidP="00690598"/>
    <w:p w14:paraId="5B242F6E" w14:textId="77777777" w:rsidR="00C76652" w:rsidRPr="000B71E3" w:rsidRDefault="00C76652" w:rsidP="00C76652">
      <w:pPr>
        <w:pStyle w:val="Heading5"/>
      </w:pPr>
      <w:bookmarkStart w:id="275" w:name="_Toc20118731"/>
      <w:r w:rsidRPr="000B71E3">
        <w:lastRenderedPageBreak/>
        <w:t>6.1.6.2.</w:t>
      </w:r>
      <w:r w:rsidR="00812768" w:rsidRPr="000B71E3">
        <w:t>19</w:t>
      </w:r>
      <w:r w:rsidRPr="000B71E3">
        <w:tab/>
      </w:r>
      <w:r w:rsidR="008502AD" w:rsidRPr="000B71E3">
        <w:t>Void</w:t>
      </w:r>
      <w:bookmarkEnd w:id="275"/>
    </w:p>
    <w:p w14:paraId="163C7F35" w14:textId="77777777" w:rsidR="00C76652" w:rsidRPr="000B71E3" w:rsidRDefault="00C76652" w:rsidP="00C76652">
      <w:pPr>
        <w:pStyle w:val="Heading5"/>
      </w:pPr>
      <w:bookmarkStart w:id="276" w:name="_Toc20118732"/>
      <w:r w:rsidRPr="000B71E3">
        <w:t>6.1.6.2.</w:t>
      </w:r>
      <w:r w:rsidR="00812768" w:rsidRPr="000B71E3">
        <w:t>20</w:t>
      </w:r>
      <w:r w:rsidRPr="000B71E3">
        <w:tab/>
      </w:r>
      <w:r w:rsidR="008502AD" w:rsidRPr="000B71E3">
        <w:t>Void</w:t>
      </w:r>
      <w:bookmarkEnd w:id="276"/>
    </w:p>
    <w:p w14:paraId="29E8CB7A" w14:textId="77777777" w:rsidR="00207B40" w:rsidRPr="000B71E3" w:rsidRDefault="00207B40" w:rsidP="00207B40">
      <w:pPr>
        <w:pStyle w:val="Heading5"/>
      </w:pPr>
      <w:bookmarkStart w:id="277" w:name="_Toc20118733"/>
      <w:r w:rsidRPr="000B71E3">
        <w:t>6.1.6.2.21</w:t>
      </w:r>
      <w:r w:rsidRPr="000B71E3">
        <w:tab/>
        <w:t>Type: ModificationNotification</w:t>
      </w:r>
      <w:bookmarkEnd w:id="277"/>
      <w:r w:rsidRPr="000B71E3">
        <w:t xml:space="preserve"> </w:t>
      </w:r>
    </w:p>
    <w:p w14:paraId="62D2DC23" w14:textId="77777777"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14:paraId="193B0A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541C3B" w14:textId="77777777"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BCBE465" w14:textId="77777777"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805ABD1" w14:textId="77777777"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9D4272" w14:textId="77777777"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80B013B" w14:textId="77777777" w:rsidR="00207B40" w:rsidRPr="000B71E3" w:rsidRDefault="00207B40" w:rsidP="0037193F">
            <w:pPr>
              <w:pStyle w:val="TAH"/>
              <w:rPr>
                <w:rFonts w:cs="Arial"/>
                <w:szCs w:val="18"/>
              </w:rPr>
            </w:pPr>
            <w:r w:rsidRPr="000B71E3">
              <w:rPr>
                <w:rFonts w:cs="Arial"/>
                <w:szCs w:val="18"/>
              </w:rPr>
              <w:t>Description</w:t>
            </w:r>
          </w:p>
        </w:tc>
      </w:tr>
      <w:tr w:rsidR="00D30093" w:rsidRPr="000B71E3" w14:paraId="29002628" w14:textId="77777777" w:rsidTr="00C71D6E">
        <w:trPr>
          <w:jc w:val="center"/>
        </w:trPr>
        <w:tc>
          <w:tcPr>
            <w:tcW w:w="2090" w:type="dxa"/>
            <w:tcBorders>
              <w:top w:val="single" w:sz="4" w:space="0" w:color="auto"/>
              <w:left w:val="single" w:sz="4" w:space="0" w:color="auto"/>
              <w:bottom w:val="single" w:sz="4" w:space="0" w:color="auto"/>
              <w:right w:val="single" w:sz="4" w:space="0" w:color="auto"/>
            </w:tcBorders>
          </w:tcPr>
          <w:p w14:paraId="0920EACC" w14:textId="77777777"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14:paraId="4EDC3CA5" w14:textId="77777777"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14:paraId="720F6A0B" w14:textId="77777777"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4641B9C" w14:textId="77777777"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14:paraId="1F841401" w14:textId="77777777" w:rsidR="00D30093" w:rsidRPr="000B71E3" w:rsidRDefault="00D30093" w:rsidP="00C71D6E">
            <w:pPr>
              <w:pStyle w:val="TAL"/>
              <w:rPr>
                <w:rFonts w:cs="Arial"/>
                <w:szCs w:val="18"/>
              </w:rPr>
            </w:pPr>
          </w:p>
        </w:tc>
      </w:tr>
    </w:tbl>
    <w:p w14:paraId="05C4A46D" w14:textId="77777777" w:rsidR="00207B40" w:rsidRPr="000B71E3" w:rsidRDefault="00207B40" w:rsidP="00207B40">
      <w:pPr>
        <w:rPr>
          <w:lang w:val="en-US"/>
        </w:rPr>
      </w:pPr>
    </w:p>
    <w:p w14:paraId="63E49F8B" w14:textId="77777777" w:rsidR="00092CCC" w:rsidRPr="000B71E3" w:rsidRDefault="00092CCC" w:rsidP="00092CCC">
      <w:pPr>
        <w:pStyle w:val="Heading5"/>
      </w:pPr>
      <w:bookmarkStart w:id="278" w:name="_Toc20118734"/>
      <w:r w:rsidRPr="000B71E3">
        <w:t>6.1.6.2.</w:t>
      </w:r>
      <w:r w:rsidR="00630A27" w:rsidRPr="000B71E3">
        <w:t>2</w:t>
      </w:r>
      <w:r w:rsidR="006D2961" w:rsidRPr="000B71E3">
        <w:t>2</w:t>
      </w:r>
      <w:r w:rsidRPr="000B71E3">
        <w:tab/>
        <w:t>Type: IpAddress</w:t>
      </w:r>
      <w:bookmarkEnd w:id="278"/>
      <w:r w:rsidRPr="000B71E3">
        <w:t xml:space="preserve"> </w:t>
      </w:r>
    </w:p>
    <w:p w14:paraId="54C98F4E" w14:textId="77777777"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14:paraId="59B2174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8B8E2F" w14:textId="77777777"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BDA7BAA" w14:textId="77777777"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C6F362" w14:textId="77777777"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73F382" w14:textId="77777777"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519446" w14:textId="77777777" w:rsidR="00092CCC" w:rsidRPr="000B71E3" w:rsidRDefault="00092CCC" w:rsidP="00FE7AAF">
            <w:pPr>
              <w:pStyle w:val="TAH"/>
              <w:rPr>
                <w:rFonts w:cs="Arial"/>
                <w:szCs w:val="18"/>
              </w:rPr>
            </w:pPr>
            <w:r w:rsidRPr="000B71E3">
              <w:rPr>
                <w:rFonts w:cs="Arial"/>
                <w:szCs w:val="18"/>
              </w:rPr>
              <w:t>Description</w:t>
            </w:r>
          </w:p>
        </w:tc>
      </w:tr>
      <w:tr w:rsidR="00092CCC" w:rsidRPr="000B71E3" w14:paraId="4FECF9C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0349E98" w14:textId="77777777"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14:paraId="1DB4FAD9" w14:textId="77777777"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14:paraId="43081134"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2788BE7A"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40005D8" w14:textId="77777777" w:rsidR="00092CCC" w:rsidRPr="000B71E3" w:rsidRDefault="00092CCC" w:rsidP="00FE7AAF">
            <w:pPr>
              <w:pStyle w:val="TAL"/>
              <w:rPr>
                <w:rFonts w:cs="Arial"/>
                <w:szCs w:val="18"/>
              </w:rPr>
            </w:pPr>
          </w:p>
        </w:tc>
      </w:tr>
      <w:tr w:rsidR="00092CCC" w:rsidRPr="000B71E3" w14:paraId="55CCC0FD"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5137E824" w14:textId="77777777"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14:paraId="68D18F88" w14:textId="77777777"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14:paraId="4A7C482C"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1CE98BD0"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6A57D82" w14:textId="77777777" w:rsidR="00092CCC" w:rsidRPr="000B71E3" w:rsidRDefault="00092CCC" w:rsidP="00FE7AAF">
            <w:pPr>
              <w:pStyle w:val="TAL"/>
              <w:rPr>
                <w:rFonts w:cs="Arial"/>
                <w:szCs w:val="18"/>
              </w:rPr>
            </w:pPr>
          </w:p>
        </w:tc>
      </w:tr>
      <w:tr w:rsidR="00092CCC" w:rsidRPr="000B71E3" w14:paraId="72436DBE"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B147ECE" w14:textId="77777777"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14:paraId="4C5176F5" w14:textId="77777777"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14:paraId="6C4D71D6"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721520F7"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F9E983F" w14:textId="77777777" w:rsidR="00092CCC" w:rsidRPr="000B71E3" w:rsidRDefault="00092CCC" w:rsidP="00FE7AAF">
            <w:pPr>
              <w:pStyle w:val="TAL"/>
              <w:rPr>
                <w:rFonts w:cs="Arial"/>
                <w:szCs w:val="18"/>
              </w:rPr>
            </w:pPr>
          </w:p>
        </w:tc>
      </w:tr>
      <w:tr w:rsidR="00092CCC" w:rsidRPr="000B71E3" w14:paraId="721BB1AD" w14:textId="77777777"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D60F75" w14:textId="77777777" w:rsidR="00092CCC" w:rsidRPr="000B71E3" w:rsidRDefault="00092CCC" w:rsidP="00FE7AAF">
            <w:pPr>
              <w:pStyle w:val="TAN"/>
            </w:pPr>
            <w:r w:rsidRPr="000B71E3">
              <w:t>NOTE:</w:t>
            </w:r>
            <w:r w:rsidR="000B71E3">
              <w:tab/>
            </w:r>
            <w:r w:rsidRPr="000B71E3">
              <w:t>Either ipv4Addr, or ipv6Addr, or ipv6Prefix shall be present.</w:t>
            </w:r>
          </w:p>
        </w:tc>
      </w:tr>
    </w:tbl>
    <w:p w14:paraId="2B7C2034" w14:textId="77777777" w:rsidR="00092CCC" w:rsidRPr="000B71E3" w:rsidRDefault="00092CCC" w:rsidP="00092CCC">
      <w:pPr>
        <w:rPr>
          <w:lang w:val="en-US"/>
        </w:rPr>
      </w:pPr>
    </w:p>
    <w:p w14:paraId="53EC2329" w14:textId="77777777" w:rsidR="002A0E55" w:rsidRPr="000B71E3" w:rsidRDefault="002A0E55" w:rsidP="002A0E55">
      <w:pPr>
        <w:pStyle w:val="Heading5"/>
      </w:pPr>
      <w:bookmarkStart w:id="279" w:name="_Toc20118735"/>
      <w:r w:rsidRPr="000B71E3">
        <w:t>6.1.6.2.</w:t>
      </w:r>
      <w:r w:rsidR="002714BA" w:rsidRPr="000B71E3">
        <w:t>23</w:t>
      </w:r>
      <w:r w:rsidRPr="000B71E3">
        <w:tab/>
        <w:t>Type: UeContextInSmsfData</w:t>
      </w:r>
      <w:bookmarkEnd w:id="279"/>
    </w:p>
    <w:p w14:paraId="250DC58C" w14:textId="77777777"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1A98E83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C6043AF"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411506A"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6C30F"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B5D40B"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946950"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18BF4955"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710A099" w14:textId="77777777"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14:paraId="53EE1700"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6FF539EE"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BC64FC"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F7AE566" w14:textId="77777777" w:rsidR="002A0E55" w:rsidRPr="000B71E3" w:rsidRDefault="002A0E55" w:rsidP="000C0A85">
            <w:pPr>
              <w:pStyle w:val="TAL"/>
              <w:rPr>
                <w:rFonts w:cs="Arial"/>
                <w:szCs w:val="18"/>
              </w:rPr>
            </w:pPr>
            <w:r w:rsidRPr="000B71E3">
              <w:rPr>
                <w:rFonts w:cs="Arial"/>
                <w:szCs w:val="18"/>
              </w:rPr>
              <w:t>SMSF Info for 3GPP Access</w:t>
            </w:r>
          </w:p>
        </w:tc>
      </w:tr>
      <w:tr w:rsidR="002A0E55" w:rsidRPr="000B71E3" w14:paraId="523773D4"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D6CFC18" w14:textId="77777777"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14:paraId="59102A17"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5C2B9A7B"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FD250A1"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6BF234" w14:textId="77777777" w:rsidR="002A0E55" w:rsidRPr="000B71E3" w:rsidRDefault="002A0E55" w:rsidP="000C0A85">
            <w:pPr>
              <w:pStyle w:val="TAL"/>
              <w:rPr>
                <w:rFonts w:cs="Arial"/>
                <w:szCs w:val="18"/>
              </w:rPr>
            </w:pPr>
            <w:r w:rsidRPr="000B71E3">
              <w:rPr>
                <w:rFonts w:cs="Arial"/>
                <w:szCs w:val="18"/>
              </w:rPr>
              <w:t>SMSF Info for Non 3GPP Access</w:t>
            </w:r>
          </w:p>
        </w:tc>
      </w:tr>
    </w:tbl>
    <w:p w14:paraId="34637C09" w14:textId="77777777" w:rsidR="002A0E55" w:rsidRPr="000B71E3" w:rsidRDefault="002A0E55" w:rsidP="002A0E55"/>
    <w:p w14:paraId="679A2DF3" w14:textId="77777777" w:rsidR="002A0E55" w:rsidRPr="000B71E3" w:rsidRDefault="002A0E55" w:rsidP="002A0E55">
      <w:pPr>
        <w:pStyle w:val="Heading5"/>
      </w:pPr>
      <w:bookmarkStart w:id="280" w:name="_Toc20118736"/>
      <w:r w:rsidRPr="000B71E3">
        <w:t>6.1.6.2.</w:t>
      </w:r>
      <w:r w:rsidR="00AA7369" w:rsidRPr="000B71E3">
        <w:t>24</w:t>
      </w:r>
      <w:r w:rsidRPr="000B71E3">
        <w:tab/>
        <w:t>Type: SmsfInfo</w:t>
      </w:r>
      <w:bookmarkEnd w:id="280"/>
    </w:p>
    <w:p w14:paraId="20E1A476" w14:textId="77777777"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580B4F5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B6F0CE6"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E4E98B7"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5710E"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F185A"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60E9D"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7D1B529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44EE8555" w14:textId="77777777"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14:paraId="0D7DDC7B" w14:textId="77777777"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308022EA"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C848BE"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49B83C8" w14:textId="77777777" w:rsidR="002A0E55" w:rsidRPr="000B71E3" w:rsidRDefault="002A0E55" w:rsidP="000C0A85">
            <w:pPr>
              <w:pStyle w:val="TAL"/>
              <w:rPr>
                <w:rFonts w:cs="Arial"/>
                <w:szCs w:val="18"/>
              </w:rPr>
            </w:pPr>
            <w:r w:rsidRPr="000B71E3">
              <w:rPr>
                <w:rFonts w:cs="Arial"/>
                <w:szCs w:val="18"/>
              </w:rPr>
              <w:t>NF Instance Id of the SMSF</w:t>
            </w:r>
          </w:p>
        </w:tc>
      </w:tr>
      <w:tr w:rsidR="002A0E55" w:rsidRPr="000B71E3" w14:paraId="0D64D66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1C3B6663" w14:textId="77777777"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2DD3920C" w14:textId="77777777"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96A509"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6461978"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A4BEA35" w14:textId="77777777" w:rsidR="002A0E55" w:rsidRPr="000B71E3" w:rsidRDefault="002A0E55" w:rsidP="000C0A85">
            <w:pPr>
              <w:pStyle w:val="TAL"/>
              <w:rPr>
                <w:rFonts w:cs="Arial"/>
                <w:szCs w:val="18"/>
              </w:rPr>
            </w:pPr>
            <w:r w:rsidRPr="000B71E3">
              <w:rPr>
                <w:rFonts w:cs="Arial"/>
                <w:szCs w:val="18"/>
              </w:rPr>
              <w:t>PLMN Id of the SMSF</w:t>
            </w:r>
          </w:p>
        </w:tc>
      </w:tr>
    </w:tbl>
    <w:p w14:paraId="7081535A" w14:textId="77777777" w:rsidR="002A0E55" w:rsidRPr="000B71E3" w:rsidRDefault="002A0E55" w:rsidP="002A0E55"/>
    <w:p w14:paraId="2C679729" w14:textId="77777777" w:rsidR="00242614" w:rsidRPr="000B71E3" w:rsidRDefault="00242614" w:rsidP="00242614">
      <w:pPr>
        <w:pStyle w:val="Heading5"/>
      </w:pPr>
      <w:bookmarkStart w:id="281" w:name="_Toc20118737"/>
      <w:r w:rsidRPr="000B71E3">
        <w:t>6.1.6.2.</w:t>
      </w:r>
      <w:r w:rsidR="0018782A" w:rsidRPr="000B71E3">
        <w:t>25</w:t>
      </w:r>
      <w:r w:rsidRPr="000B71E3">
        <w:tab/>
        <w:t>Type: AcknowledgeInfo</w:t>
      </w:r>
      <w:bookmarkEnd w:id="281"/>
    </w:p>
    <w:p w14:paraId="1D1ED64A" w14:textId="77777777"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0B71E3" w14:paraId="65B0847F"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0F98EB" w14:textId="77777777" w:rsidR="00242614" w:rsidRPr="000B71E3" w:rsidRDefault="00242614" w:rsidP="000C0A8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6A4683" w14:textId="77777777" w:rsidR="00242614" w:rsidRPr="000B71E3" w:rsidRDefault="00242614" w:rsidP="000C0A8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01FF2F2" w14:textId="77777777" w:rsidR="00242614" w:rsidRPr="000B71E3" w:rsidRDefault="00242614" w:rsidP="000C0A8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B80235" w14:textId="77777777" w:rsidR="00242614" w:rsidRPr="000B71E3" w:rsidRDefault="00242614" w:rsidP="000C0A8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39925B"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02910FC5"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FD7FB5E" w14:textId="77777777" w:rsidR="00242614" w:rsidRPr="000B71E3" w:rsidRDefault="00242614" w:rsidP="000C0A85">
            <w:pPr>
              <w:pStyle w:val="TAL"/>
            </w:pPr>
            <w:r w:rsidRPr="000B71E3">
              <w:t>sorMacIue</w:t>
            </w:r>
          </w:p>
        </w:tc>
        <w:tc>
          <w:tcPr>
            <w:tcW w:w="1559" w:type="dxa"/>
            <w:gridSpan w:val="2"/>
            <w:tcBorders>
              <w:top w:val="single" w:sz="4" w:space="0" w:color="auto"/>
              <w:left w:val="single" w:sz="4" w:space="0" w:color="auto"/>
              <w:bottom w:val="single" w:sz="4" w:space="0" w:color="auto"/>
              <w:right w:val="single" w:sz="4" w:space="0" w:color="auto"/>
            </w:tcBorders>
          </w:tcPr>
          <w:p w14:paraId="5BD308F5" w14:textId="77777777" w:rsidR="00242614" w:rsidRPr="000B71E3" w:rsidRDefault="00242614" w:rsidP="000C0A85">
            <w:pPr>
              <w:pStyle w:val="TAL"/>
            </w:pPr>
            <w:r w:rsidRPr="000B71E3">
              <w:t>SorMac</w:t>
            </w:r>
          </w:p>
        </w:tc>
        <w:tc>
          <w:tcPr>
            <w:tcW w:w="425" w:type="dxa"/>
            <w:gridSpan w:val="2"/>
            <w:tcBorders>
              <w:top w:val="single" w:sz="4" w:space="0" w:color="auto"/>
              <w:left w:val="single" w:sz="4" w:space="0" w:color="auto"/>
              <w:bottom w:val="single" w:sz="4" w:space="0" w:color="auto"/>
              <w:right w:val="single" w:sz="4" w:space="0" w:color="auto"/>
            </w:tcBorders>
          </w:tcPr>
          <w:p w14:paraId="4A0B879A" w14:textId="77777777" w:rsidR="00242614" w:rsidRPr="000B71E3" w:rsidRDefault="00242614" w:rsidP="000C0A85">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375E0EAA" w14:textId="77777777" w:rsidR="00242614" w:rsidRPr="000B71E3" w:rsidRDefault="00242614" w:rsidP="000C0A8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2E6562EE" w14:textId="77777777"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B62BA9" w:rsidRPr="000B71E3" w14:paraId="1D691E0D" w14:textId="77777777"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169ABD" w14:textId="77777777" w:rsidR="00B62BA9" w:rsidRPr="000B71E3" w:rsidRDefault="00B62BA9" w:rsidP="00C21133">
            <w:pPr>
              <w:pStyle w:val="TAL"/>
            </w:pPr>
            <w:r>
              <w:rPr>
                <w:rFonts w:hint="eastAsia"/>
                <w:lang w:eastAsia="zh-CN"/>
              </w:rPr>
              <w:t>upu</w:t>
            </w:r>
            <w:r w:rsidRPr="000B71E3">
              <w:t>MacIue</w:t>
            </w:r>
          </w:p>
        </w:tc>
        <w:tc>
          <w:tcPr>
            <w:tcW w:w="1559" w:type="dxa"/>
            <w:gridSpan w:val="2"/>
            <w:tcBorders>
              <w:top w:val="single" w:sz="4" w:space="0" w:color="auto"/>
              <w:left w:val="single" w:sz="4" w:space="0" w:color="auto"/>
              <w:bottom w:val="single" w:sz="4" w:space="0" w:color="auto"/>
              <w:right w:val="single" w:sz="4" w:space="0" w:color="auto"/>
            </w:tcBorders>
          </w:tcPr>
          <w:p w14:paraId="083AF18C" w14:textId="77777777" w:rsidR="00B62BA9" w:rsidRPr="000B71E3" w:rsidRDefault="00B62BA9" w:rsidP="00C21133">
            <w:pPr>
              <w:pStyle w:val="TAL"/>
            </w:pPr>
            <w:r>
              <w:rPr>
                <w:rFonts w:hint="eastAsia"/>
                <w:lang w:eastAsia="zh-CN"/>
              </w:rPr>
              <w:t>Upu</w:t>
            </w:r>
            <w:r w:rsidRPr="000B71E3">
              <w:t>Mac</w:t>
            </w:r>
          </w:p>
        </w:tc>
        <w:tc>
          <w:tcPr>
            <w:tcW w:w="425" w:type="dxa"/>
            <w:gridSpan w:val="2"/>
            <w:tcBorders>
              <w:top w:val="single" w:sz="4" w:space="0" w:color="auto"/>
              <w:left w:val="single" w:sz="4" w:space="0" w:color="auto"/>
              <w:bottom w:val="single" w:sz="4" w:space="0" w:color="auto"/>
              <w:right w:val="single" w:sz="4" w:space="0" w:color="auto"/>
            </w:tcBorders>
          </w:tcPr>
          <w:p w14:paraId="58514AC5" w14:textId="77777777" w:rsidR="00B62BA9" w:rsidRPr="000B71E3" w:rsidRDefault="00B62BA9" w:rsidP="00C21133">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41AE4946" w14:textId="77777777" w:rsidR="00B62BA9" w:rsidRPr="000B71E3" w:rsidRDefault="00B62BA9" w:rsidP="00C21133">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63DD6DF" w14:textId="77777777" w:rsidR="00B62BA9" w:rsidRPr="000B71E3" w:rsidRDefault="00B62BA9" w:rsidP="00C21133">
            <w:pPr>
              <w:pStyle w:val="TAL"/>
              <w:rPr>
                <w:rFonts w:cs="Arial"/>
                <w:szCs w:val="18"/>
              </w:rPr>
            </w:pPr>
            <w:r w:rsidRPr="000B71E3">
              <w:rPr>
                <w:rFonts w:cs="Arial"/>
                <w:szCs w:val="18"/>
              </w:rPr>
              <w:t xml:space="preserve">Shall be present when the Acknowledgement is sent to acknowledge receipt of </w:t>
            </w:r>
            <w:r>
              <w:rPr>
                <w:rFonts w:cs="Arial" w:hint="eastAsia"/>
                <w:szCs w:val="18"/>
                <w:lang w:eastAsia="zh-CN"/>
              </w:rPr>
              <w:t>Upu</w:t>
            </w:r>
            <w:r w:rsidRPr="000B71E3">
              <w:rPr>
                <w:rFonts w:cs="Arial"/>
                <w:szCs w:val="18"/>
              </w:rPr>
              <w:t>Info</w:t>
            </w:r>
            <w:r w:rsidRPr="000B71E3">
              <w:t>.</w:t>
            </w:r>
          </w:p>
        </w:tc>
      </w:tr>
      <w:tr w:rsidR="00535FE9" w:rsidRPr="000B71E3" w14:paraId="1713E79B" w14:textId="77777777"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B2A7EC" w14:textId="77777777" w:rsidR="00535FE9" w:rsidRDefault="00535FE9" w:rsidP="00C21133">
            <w:pPr>
              <w:pStyle w:val="TAL"/>
            </w:pPr>
            <w:r>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34E0E25A" w14:textId="77777777" w:rsidR="00535FE9" w:rsidRPr="00893D55" w:rsidRDefault="00535FE9" w:rsidP="00C21133">
            <w:pPr>
              <w:pStyle w:val="TAL"/>
            </w:pPr>
            <w:r>
              <w:t>DateTime</w:t>
            </w:r>
          </w:p>
        </w:tc>
        <w:tc>
          <w:tcPr>
            <w:tcW w:w="425" w:type="dxa"/>
            <w:gridSpan w:val="2"/>
            <w:tcBorders>
              <w:top w:val="single" w:sz="4" w:space="0" w:color="auto"/>
              <w:left w:val="single" w:sz="4" w:space="0" w:color="auto"/>
              <w:bottom w:val="single" w:sz="4" w:space="0" w:color="auto"/>
              <w:right w:val="single" w:sz="4" w:space="0" w:color="auto"/>
            </w:tcBorders>
          </w:tcPr>
          <w:p w14:paraId="32585377" w14:textId="77777777" w:rsidR="00535FE9" w:rsidRDefault="00535FE9" w:rsidP="00C21133">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0186BBA0" w14:textId="77777777" w:rsidR="00535FE9" w:rsidRDefault="00535FE9" w:rsidP="00C21133">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28D88FDD" w14:textId="77777777" w:rsidR="00535FE9" w:rsidRPr="000B71E3" w:rsidRDefault="00535FE9" w:rsidP="00C21133">
            <w:pPr>
              <w:pStyle w:val="TAL"/>
              <w:rPr>
                <w:rFonts w:cs="Arial"/>
                <w:szCs w:val="18"/>
              </w:rPr>
            </w:pPr>
            <w:r>
              <w:rPr>
                <w:rFonts w:cs="Arial"/>
                <w:szCs w:val="18"/>
              </w:rPr>
              <w:t>the provisioning time is used to correlate the acknowledgement with the modification request, to address glare cases when multiple modifications are ongoing simultaneously.</w:t>
            </w:r>
          </w:p>
        </w:tc>
      </w:tr>
    </w:tbl>
    <w:p w14:paraId="71A8EDE0" w14:textId="77777777" w:rsidR="00242614" w:rsidRPr="000B71E3" w:rsidRDefault="00242614" w:rsidP="00242614">
      <w:pPr>
        <w:pStyle w:val="B1"/>
        <w:ind w:left="0" w:firstLine="0"/>
      </w:pPr>
    </w:p>
    <w:p w14:paraId="78BA9448" w14:textId="77777777" w:rsidR="00242614" w:rsidRPr="000B71E3" w:rsidRDefault="00242614" w:rsidP="00242614">
      <w:pPr>
        <w:pStyle w:val="Heading5"/>
      </w:pPr>
      <w:bookmarkStart w:id="282" w:name="_Toc20118738"/>
      <w:r w:rsidRPr="000B71E3">
        <w:lastRenderedPageBreak/>
        <w:t>6.1.6.2.</w:t>
      </w:r>
      <w:r w:rsidR="0018782A" w:rsidRPr="000B71E3">
        <w:t>26</w:t>
      </w:r>
      <w:r w:rsidRPr="000B71E3">
        <w:tab/>
        <w:t>Type: SorInfo</w:t>
      </w:r>
      <w:bookmarkEnd w:id="282"/>
    </w:p>
    <w:p w14:paraId="28D797F3" w14:textId="77777777"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14:paraId="6BB5A64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ED209D" w14:textId="77777777"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0910FC" w14:textId="77777777"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D6764" w14:textId="77777777"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D44AFC" w14:textId="77777777"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4D6F5A"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64A45738"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32BA2401" w14:textId="77777777"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14:paraId="2A040538" w14:textId="77777777"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14:paraId="7748FA6D" w14:textId="77777777"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5BC1392" w14:textId="77777777"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B479823"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14:paraId="4D4F13DC"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0FB2FDC0" w14:textId="77777777"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14:paraId="60BD72A2" w14:textId="77777777"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14:paraId="5EE3A06B"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8E1477"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2EB41324"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r w:rsidR="00535FE9">
              <w:rPr>
                <w:rFonts w:cs="Arial"/>
                <w:szCs w:val="18"/>
              </w:rPr>
              <w:t xml:space="preserve"> Shall be present when SorInfo is sent within AccessAndMobilitySubscriptionData on Nudm, and shall be absent when sent on Nudr.</w:t>
            </w:r>
          </w:p>
        </w:tc>
      </w:tr>
      <w:tr w:rsidR="00242614" w:rsidRPr="000B71E3" w14:paraId="1FEAC6F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6DB9B935" w14:textId="77777777"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14:paraId="090321BD" w14:textId="77777777"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14:paraId="58321052"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A910A1"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57EFA71C"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r w:rsidR="00535FE9">
              <w:rPr>
                <w:rFonts w:cs="Arial"/>
                <w:szCs w:val="18"/>
              </w:rPr>
              <w:t xml:space="preserve"> Shall be present when SorInfo is sent within AccessAndMobilitySubscription on Nudm, and shall be absent when sent on Nudr.</w:t>
            </w:r>
          </w:p>
        </w:tc>
      </w:tr>
      <w:tr w:rsidR="0028072D" w:rsidRPr="00544965" w14:paraId="5735FE46" w14:textId="77777777" w:rsidTr="0028072D">
        <w:trPr>
          <w:jc w:val="center"/>
        </w:trPr>
        <w:tc>
          <w:tcPr>
            <w:tcW w:w="2090" w:type="dxa"/>
            <w:tcBorders>
              <w:top w:val="single" w:sz="4" w:space="0" w:color="auto"/>
              <w:left w:val="single" w:sz="4" w:space="0" w:color="auto"/>
              <w:bottom w:val="single" w:sz="4" w:space="0" w:color="auto"/>
              <w:right w:val="single" w:sz="4" w:space="0" w:color="auto"/>
            </w:tcBorders>
          </w:tcPr>
          <w:p w14:paraId="0CE00438" w14:textId="77777777"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14:paraId="090E8FF2" w14:textId="77777777"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14:paraId="0EB4E1DA" w14:textId="77777777"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491EBE" w14:textId="77777777" w:rsidR="0028072D" w:rsidRPr="00544965" w:rsidRDefault="00535FE9" w:rsidP="007D0E2A">
            <w:pPr>
              <w:pStyle w:val="TAL"/>
            </w:pPr>
            <w:r>
              <w:t>0..</w:t>
            </w:r>
            <w:r w:rsidR="0028072D">
              <w:t>1</w:t>
            </w:r>
          </w:p>
        </w:tc>
        <w:tc>
          <w:tcPr>
            <w:tcW w:w="4359" w:type="dxa"/>
            <w:tcBorders>
              <w:top w:val="single" w:sz="4" w:space="0" w:color="auto"/>
              <w:left w:val="single" w:sz="4" w:space="0" w:color="auto"/>
              <w:bottom w:val="single" w:sz="4" w:space="0" w:color="auto"/>
              <w:right w:val="single" w:sz="4" w:space="0" w:color="auto"/>
            </w:tcBorders>
          </w:tcPr>
          <w:p w14:paraId="2C2D41DB" w14:textId="77777777"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14:paraId="5F443870" w14:textId="77777777"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r w:rsidR="00535FE9" w:rsidRPr="00544965" w14:paraId="51D6B727" w14:textId="77777777" w:rsidTr="00535FE9">
        <w:trPr>
          <w:jc w:val="center"/>
        </w:trPr>
        <w:tc>
          <w:tcPr>
            <w:tcW w:w="2090" w:type="dxa"/>
            <w:tcBorders>
              <w:top w:val="single" w:sz="4" w:space="0" w:color="auto"/>
              <w:left w:val="single" w:sz="4" w:space="0" w:color="auto"/>
              <w:bottom w:val="single" w:sz="4" w:space="0" w:color="auto"/>
              <w:right w:val="single" w:sz="4" w:space="0" w:color="auto"/>
            </w:tcBorders>
          </w:tcPr>
          <w:p w14:paraId="4D68983F" w14:textId="77777777" w:rsidR="00535FE9" w:rsidRPr="00544965" w:rsidRDefault="00535FE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40A59A67" w14:textId="77777777" w:rsidR="00535FE9" w:rsidRDefault="00535FE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C214260" w14:textId="77777777" w:rsidR="00535FE9" w:rsidRDefault="00535FE9" w:rsidP="00C2113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FC385E" w14:textId="77777777" w:rsidR="00535FE9" w:rsidRDefault="00535FE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0B194E" w14:textId="77777777" w:rsidR="00535FE9" w:rsidRPr="00544965" w:rsidDel="00C00D98" w:rsidRDefault="00535FE9" w:rsidP="00C21133">
            <w:pPr>
              <w:pStyle w:val="TAL"/>
              <w:rPr>
                <w:rFonts w:cs="Arial"/>
                <w:szCs w:val="18"/>
              </w:rPr>
            </w:pPr>
            <w:r>
              <w:rPr>
                <w:rFonts w:cs="Arial"/>
                <w:szCs w:val="18"/>
              </w:rPr>
              <w:t xml:space="preserve">Point in time of SorInfo provisioning at the UDR. </w:t>
            </w:r>
          </w:p>
        </w:tc>
      </w:tr>
    </w:tbl>
    <w:p w14:paraId="353D29B6" w14:textId="77777777" w:rsidR="00242614" w:rsidRPr="000B71E3" w:rsidRDefault="00242614" w:rsidP="00242614"/>
    <w:p w14:paraId="0675FD18" w14:textId="77777777" w:rsidR="0096523E" w:rsidRPr="000B71E3" w:rsidRDefault="0096523E" w:rsidP="0096523E">
      <w:pPr>
        <w:pStyle w:val="Heading5"/>
      </w:pPr>
      <w:bookmarkStart w:id="283" w:name="_Hlk517692756"/>
      <w:bookmarkStart w:id="284" w:name="_Toc20118739"/>
      <w:r w:rsidRPr="000B71E3">
        <w:t>6.1.6.2.</w:t>
      </w:r>
      <w:r w:rsidR="003D09DE" w:rsidRPr="000B71E3">
        <w:t>27</w:t>
      </w:r>
      <w:r w:rsidRPr="000B71E3">
        <w:tab/>
        <w:t>Type: SharedData</w:t>
      </w:r>
      <w:bookmarkEnd w:id="284"/>
      <w:r w:rsidRPr="000B71E3">
        <w:t xml:space="preserve"> </w:t>
      </w:r>
    </w:p>
    <w:p w14:paraId="777B2A40" w14:textId="77777777"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14:paraId="3B384394"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B10E3B8" w14:textId="77777777"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FCD718" w14:textId="77777777"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BD497F9" w14:textId="77777777"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65D706A5" w14:textId="77777777"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26C3F5" w14:textId="77777777" w:rsidR="0096523E" w:rsidRPr="000B71E3" w:rsidRDefault="0096523E" w:rsidP="00C71D6E">
            <w:pPr>
              <w:pStyle w:val="TAH"/>
              <w:rPr>
                <w:rFonts w:cs="Arial"/>
                <w:szCs w:val="18"/>
              </w:rPr>
            </w:pPr>
            <w:r w:rsidRPr="000B71E3">
              <w:rPr>
                <w:rFonts w:cs="Arial"/>
                <w:szCs w:val="18"/>
              </w:rPr>
              <w:t>Description</w:t>
            </w:r>
          </w:p>
        </w:tc>
      </w:tr>
      <w:tr w:rsidR="0096523E" w:rsidRPr="000B71E3" w14:paraId="2BFDB1C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88559BB" w14:textId="77777777"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14:paraId="2ED05A63" w14:textId="77777777"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14:paraId="0A2860C2" w14:textId="77777777"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14:paraId="4A14AF51" w14:textId="77777777"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14:paraId="1696A326" w14:textId="77777777"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14:paraId="143D37AF"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3E9A42B6" w14:textId="77777777"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14:paraId="3EFE2007" w14:textId="77777777"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361F7334"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6F93506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17F85D0" w14:textId="77777777"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14:paraId="169F16FE"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0B8DF41E" w14:textId="77777777"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14:paraId="5FDAE313" w14:textId="77777777"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14:paraId="6B462CA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2ADAAD"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4D14160F" w14:textId="77777777"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14:paraId="4CB3BE2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041C412" w14:textId="77777777"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14:paraId="260BD06A" w14:textId="77777777"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E473F5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549A8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EB83AC8" w14:textId="77777777" w:rsidR="0096523E" w:rsidRPr="000B71E3" w:rsidRDefault="0096523E" w:rsidP="00C71D6E">
            <w:pPr>
              <w:pStyle w:val="TAL"/>
              <w:rPr>
                <w:rFonts w:cs="Arial"/>
                <w:szCs w:val="18"/>
              </w:rPr>
            </w:pPr>
            <w:r w:rsidRPr="000B71E3">
              <w:rPr>
                <w:rFonts w:cs="Arial"/>
                <w:szCs w:val="18"/>
              </w:rPr>
              <w:t>Shared SMS Management Subscription Data</w:t>
            </w:r>
          </w:p>
        </w:tc>
      </w:tr>
      <w:tr w:rsidR="009D6549" w14:paraId="1386399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91F006" w14:textId="77777777"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14:paraId="47B1EF92" w14:textId="77777777"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14:paraId="10408244"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15D23675"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3C7FF27B" w14:textId="77777777" w:rsidR="009D6549" w:rsidRDefault="009D6549" w:rsidP="00B05791">
            <w:pPr>
              <w:pStyle w:val="TAL"/>
              <w:rPr>
                <w:rFonts w:cs="Arial"/>
                <w:szCs w:val="18"/>
              </w:rPr>
            </w:pPr>
            <w:r>
              <w:rPr>
                <w:rFonts w:cs="Arial"/>
                <w:szCs w:val="18"/>
              </w:rPr>
              <w:t>Shared DNN configurations</w:t>
            </w:r>
          </w:p>
        </w:tc>
      </w:tr>
      <w:tr w:rsidR="009D6549" w14:paraId="563765D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1F5B4432" w14:textId="77777777"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14:paraId="0B5407D0" w14:textId="77777777"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14:paraId="31BC5B47"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22068CC9" w14:textId="77777777"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053B443" w14:textId="77777777" w:rsidR="009D6549" w:rsidRDefault="009D6549" w:rsidP="00B05791">
            <w:pPr>
              <w:pStyle w:val="TAL"/>
              <w:rPr>
                <w:rFonts w:cs="Arial"/>
                <w:szCs w:val="18"/>
              </w:rPr>
            </w:pPr>
            <w:r>
              <w:rPr>
                <w:rFonts w:cs="Arial"/>
                <w:szCs w:val="18"/>
              </w:rPr>
              <w:t>Shared Trace Data</w:t>
            </w:r>
          </w:p>
        </w:tc>
      </w:tr>
      <w:tr w:rsidR="009D6549" w14:paraId="5643F4E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4B2B3F" w14:textId="77777777"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14:paraId="2CC6DB91" w14:textId="77777777"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14:paraId="63E20EAF"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725A3493"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099FE5EA" w14:textId="77777777" w:rsidR="009D6549" w:rsidRDefault="009D6549" w:rsidP="00B05791">
            <w:pPr>
              <w:pStyle w:val="TAL"/>
              <w:rPr>
                <w:rFonts w:cs="Arial"/>
                <w:szCs w:val="18"/>
              </w:rPr>
            </w:pPr>
            <w:r>
              <w:rPr>
                <w:rFonts w:cs="Arial"/>
                <w:szCs w:val="18"/>
              </w:rPr>
              <w:t>Shared Snssai Infos</w:t>
            </w:r>
          </w:p>
        </w:tc>
      </w:tr>
      <w:tr w:rsidR="0096523E" w:rsidRPr="000B71E3" w14:paraId="35A3318D" w14:textId="77777777"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081668C2" w14:textId="77777777"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14:paraId="5EBD881B" w14:textId="77777777" w:rsidR="0096523E" w:rsidRPr="000B71E3" w:rsidRDefault="0096523E" w:rsidP="00C71D6E">
            <w:pPr>
              <w:pStyle w:val="TAN"/>
            </w:pPr>
            <w:r w:rsidRPr="000B71E3">
              <w:t>Note 2:</w:t>
            </w:r>
            <w:r w:rsidRPr="000B71E3">
              <w:tab/>
              <w:t>The attributes sharedAmData, sharedSmsSubsData and SharedSmsMngSubsData shall not contain sharedDataIds</w:t>
            </w:r>
          </w:p>
          <w:p w14:paraId="281B6567" w14:textId="77777777" w:rsidR="007D0E2A" w:rsidRDefault="0096523E" w:rsidP="007D0E2A">
            <w:pPr>
              <w:pStyle w:val="TAN"/>
            </w:pPr>
            <w:r w:rsidRPr="000B71E3">
              <w:t>Note 3:</w:t>
            </w:r>
            <w:r w:rsidRPr="000B71E3">
              <w:tab/>
              <w:t xml:space="preserve">When shared data clash with individual data, individual data shall take precedence. </w:t>
            </w:r>
          </w:p>
          <w:p w14:paraId="3E0DE1FB" w14:textId="77777777" w:rsidR="0096523E" w:rsidRPr="000B71E3" w:rsidRDefault="0096523E" w:rsidP="007D0E2A">
            <w:pPr>
              <w:pStyle w:val="TAN"/>
            </w:pPr>
          </w:p>
        </w:tc>
      </w:tr>
    </w:tbl>
    <w:p w14:paraId="50B0C01E" w14:textId="77777777" w:rsidR="0096523E" w:rsidRPr="000B71E3" w:rsidRDefault="0096523E" w:rsidP="0096523E"/>
    <w:p w14:paraId="27C72D32" w14:textId="77777777" w:rsidR="00294578" w:rsidRPr="000B71E3" w:rsidRDefault="00294578" w:rsidP="00294578">
      <w:pPr>
        <w:pStyle w:val="Heading5"/>
      </w:pPr>
      <w:bookmarkStart w:id="285" w:name="_Toc20118740"/>
      <w:bookmarkEnd w:id="283"/>
      <w:r w:rsidRPr="000B71E3">
        <w:t>6.1.6.2.</w:t>
      </w:r>
      <w:r w:rsidR="00F27A75" w:rsidRPr="000B71E3">
        <w:t>28</w:t>
      </w:r>
      <w:r w:rsidRPr="000B71E3">
        <w:tab/>
        <w:t>Type: PgwInfo</w:t>
      </w:r>
      <w:bookmarkEnd w:id="285"/>
      <w:r w:rsidRPr="000B71E3">
        <w:t xml:space="preserve"> </w:t>
      </w:r>
    </w:p>
    <w:p w14:paraId="1F1D9907" w14:textId="77777777"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14:paraId="3D21CFCA"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846E6B" w14:textId="77777777"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8CE6A5" w14:textId="77777777"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7937BB" w14:textId="77777777"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5C016F" w14:textId="77777777"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FECF3" w14:textId="77777777" w:rsidR="00294578" w:rsidRPr="000B71E3" w:rsidRDefault="00294578" w:rsidP="00DD1A36">
            <w:pPr>
              <w:pStyle w:val="TAH"/>
              <w:rPr>
                <w:rFonts w:cs="Arial"/>
                <w:szCs w:val="18"/>
              </w:rPr>
            </w:pPr>
            <w:r w:rsidRPr="000B71E3">
              <w:rPr>
                <w:rFonts w:cs="Arial"/>
                <w:szCs w:val="18"/>
              </w:rPr>
              <w:t>Description</w:t>
            </w:r>
          </w:p>
        </w:tc>
      </w:tr>
      <w:tr w:rsidR="00294578" w:rsidRPr="000B71E3" w14:paraId="208B478D"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552D43FC" w14:textId="77777777"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4495FEF3" w14:textId="77777777"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49629967"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6A3D830"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6A98620" w14:textId="77777777" w:rsidR="00294578" w:rsidRPr="000B71E3" w:rsidRDefault="00294578" w:rsidP="00DD1A36">
            <w:pPr>
              <w:pStyle w:val="TAL"/>
              <w:rPr>
                <w:rFonts w:cs="Arial"/>
                <w:szCs w:val="18"/>
              </w:rPr>
            </w:pPr>
            <w:r w:rsidRPr="000B71E3">
              <w:rPr>
                <w:rFonts w:cs="Arial"/>
                <w:szCs w:val="18"/>
              </w:rPr>
              <w:t>DNN/APN</w:t>
            </w:r>
          </w:p>
        </w:tc>
      </w:tr>
      <w:tr w:rsidR="00294578" w:rsidRPr="000B71E3" w14:paraId="4C2E8662"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1A44C278" w14:textId="77777777"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5AE52BB1" w14:textId="77777777"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24CA04B0"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522902D"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4A02100C" w14:textId="77777777" w:rsidR="00294578" w:rsidRPr="000B71E3" w:rsidRDefault="00294578" w:rsidP="00DD1A36">
            <w:pPr>
              <w:pStyle w:val="TAL"/>
              <w:rPr>
                <w:rFonts w:cs="Arial"/>
                <w:szCs w:val="18"/>
              </w:rPr>
            </w:pPr>
            <w:r w:rsidRPr="000B71E3">
              <w:rPr>
                <w:rFonts w:cs="Arial"/>
                <w:szCs w:val="18"/>
              </w:rPr>
              <w:t>FQDN of the PGW-C+SMF</w:t>
            </w:r>
          </w:p>
        </w:tc>
      </w:tr>
      <w:tr w:rsidR="00294578" w:rsidRPr="000B71E3" w14:paraId="42672497"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2FE63844" w14:textId="77777777"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2E095A4D" w14:textId="77777777"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14:paraId="37DA0E65"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3670B0A" w14:textId="77777777"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31F4A02" w14:textId="77777777" w:rsidR="00294578" w:rsidRPr="000B71E3" w:rsidRDefault="00294578" w:rsidP="00DD1A36">
            <w:pPr>
              <w:pStyle w:val="TAL"/>
              <w:rPr>
                <w:rFonts w:cs="Arial"/>
                <w:szCs w:val="18"/>
              </w:rPr>
            </w:pPr>
            <w:r w:rsidRPr="000B71E3">
              <w:rPr>
                <w:rFonts w:cs="Arial"/>
                <w:szCs w:val="18"/>
              </w:rPr>
              <w:t>PLMN where the PGW-C+SMF is located</w:t>
            </w:r>
          </w:p>
        </w:tc>
      </w:tr>
    </w:tbl>
    <w:p w14:paraId="09F383FC" w14:textId="77777777" w:rsidR="00294578" w:rsidRPr="000B71E3" w:rsidRDefault="00294578" w:rsidP="00294578"/>
    <w:p w14:paraId="5E1B06D4" w14:textId="77777777" w:rsidR="000405F6" w:rsidRDefault="000405F6" w:rsidP="000405F6">
      <w:pPr>
        <w:pStyle w:val="Heading5"/>
      </w:pPr>
      <w:bookmarkStart w:id="286" w:name="_Toc20118741"/>
      <w:r>
        <w:lastRenderedPageBreak/>
        <w:t>6.1.6.2.</w:t>
      </w:r>
      <w:r w:rsidR="00EF0D30">
        <w:t>29</w:t>
      </w:r>
      <w:r>
        <w:tab/>
        <w:t>Type: TraceDataResponse</w:t>
      </w:r>
      <w:bookmarkEnd w:id="286"/>
      <w:r w:rsidRPr="007F48DC">
        <w:t xml:space="preserve"> </w:t>
      </w:r>
    </w:p>
    <w:p w14:paraId="4DE1DA44" w14:textId="77777777"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14:paraId="3E9B5548"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7F4814" w14:textId="77777777"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FD1E40" w14:textId="77777777"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7E682D" w14:textId="77777777"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6F418B" w14:textId="77777777"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1323801" w14:textId="77777777" w:rsidR="000405F6" w:rsidRDefault="000405F6" w:rsidP="00B05791">
            <w:pPr>
              <w:pStyle w:val="TAH"/>
              <w:rPr>
                <w:rFonts w:cs="Arial"/>
                <w:szCs w:val="18"/>
              </w:rPr>
            </w:pPr>
            <w:r>
              <w:rPr>
                <w:rFonts w:cs="Arial"/>
                <w:szCs w:val="18"/>
              </w:rPr>
              <w:t>Description</w:t>
            </w:r>
          </w:p>
        </w:tc>
      </w:tr>
      <w:tr w:rsidR="000405F6" w:rsidRPr="00FD48E5" w14:paraId="03839F4E"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823799B" w14:textId="77777777"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14:paraId="33FD0FF8" w14:textId="77777777"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14:paraId="0E5A5CB6"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A36DC3"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7B69BCC" w14:textId="77777777"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14:paraId="66EBC0FB"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B831DAB" w14:textId="77777777"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14:paraId="20161B04" w14:textId="77777777"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0B171F87"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2144EE"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45E0B7E" w14:textId="77777777"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14:paraId="7D573FB6" w14:textId="77777777" w:rsidR="000405F6" w:rsidRDefault="000405F6" w:rsidP="000405F6">
      <w:pPr>
        <w:rPr>
          <w:lang w:val="en-US"/>
        </w:rPr>
      </w:pPr>
    </w:p>
    <w:p w14:paraId="173423DA" w14:textId="77777777" w:rsidR="0028072D" w:rsidRPr="000B71E3" w:rsidRDefault="0028072D" w:rsidP="0028072D">
      <w:pPr>
        <w:pStyle w:val="Heading5"/>
      </w:pPr>
      <w:bookmarkStart w:id="287" w:name="_Toc20118742"/>
      <w:r>
        <w:t>6.1</w:t>
      </w:r>
      <w:r w:rsidRPr="000B71E3">
        <w:t>.6.2.</w:t>
      </w:r>
      <w:r w:rsidR="002C4B30">
        <w:t>30</w:t>
      </w:r>
      <w:r w:rsidRPr="000B71E3">
        <w:tab/>
        <w:t xml:space="preserve">Type: </w:t>
      </w:r>
      <w:r>
        <w:t>SteeringContainer</w:t>
      </w:r>
      <w:bookmarkEnd w:id="287"/>
    </w:p>
    <w:p w14:paraId="46502A0D" w14:textId="77777777"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14:paraId="76D3087C"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C6A15FC" w14:textId="77777777"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DA0F2E" w14:textId="77777777"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4853F1D" w14:textId="77777777" w:rsidR="0028072D" w:rsidRPr="00893D55" w:rsidRDefault="0028072D" w:rsidP="007D0E2A">
            <w:pPr>
              <w:pStyle w:val="TAH"/>
              <w:rPr>
                <w:rFonts w:cs="Arial"/>
                <w:szCs w:val="18"/>
              </w:rPr>
            </w:pPr>
            <w:r w:rsidRPr="00893D55">
              <w:rPr>
                <w:rFonts w:cs="Arial"/>
                <w:szCs w:val="18"/>
              </w:rPr>
              <w:t>Description</w:t>
            </w:r>
          </w:p>
        </w:tc>
      </w:tr>
      <w:tr w:rsidR="0028072D" w:rsidRPr="00893D55" w14:paraId="54BE8263"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18F96BCB" w14:textId="77777777"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14:paraId="33A91035" w14:textId="77777777"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14:paraId="77DF8356" w14:textId="77777777"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14:paraId="6C3FA115"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2B9CEB74" w14:textId="77777777"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14:paraId="3E0192AA" w14:textId="77777777"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14:paraId="5D644F36" w14:textId="77777777"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14:paraId="601393FE" w14:textId="77777777" w:rsidR="0028072D" w:rsidRDefault="0028072D" w:rsidP="0028072D">
      <w:pPr>
        <w:rPr>
          <w:lang w:val="en-US"/>
        </w:rPr>
      </w:pPr>
    </w:p>
    <w:p w14:paraId="6A2170BB" w14:textId="77777777" w:rsidR="00C76652" w:rsidRPr="000B71E3" w:rsidRDefault="00C76652" w:rsidP="00C76652">
      <w:pPr>
        <w:rPr>
          <w:lang w:val="en-US"/>
        </w:rPr>
      </w:pPr>
    </w:p>
    <w:p w14:paraId="1FEEA0A2" w14:textId="77777777" w:rsidR="00DB1115" w:rsidRPr="000B71E3" w:rsidRDefault="00DB1115" w:rsidP="00DB1115">
      <w:pPr>
        <w:pStyle w:val="Heading5"/>
      </w:pPr>
      <w:bookmarkStart w:id="288" w:name="_Toc20118743"/>
      <w:r w:rsidRPr="000B71E3">
        <w:t>6.1.6.2.</w:t>
      </w:r>
      <w:r w:rsidR="004B054D">
        <w:t>31</w:t>
      </w:r>
      <w:r w:rsidRPr="000B71E3">
        <w:tab/>
        <w:t>Type: SdmSubs</w:t>
      </w:r>
      <w:r>
        <w:t>Modification</w:t>
      </w:r>
      <w:bookmarkEnd w:id="288"/>
      <w:r w:rsidRPr="000B71E3">
        <w:t xml:space="preserve"> </w:t>
      </w:r>
    </w:p>
    <w:p w14:paraId="20953381" w14:textId="77777777" w:rsidR="00DB1115" w:rsidRPr="000B71E3" w:rsidRDefault="00DB1115" w:rsidP="00DB1115">
      <w:pPr>
        <w:pStyle w:val="TH"/>
      </w:pPr>
      <w:r w:rsidRPr="000B71E3">
        <w:rPr>
          <w:noProof/>
        </w:rPr>
        <w:t>Table </w:t>
      </w:r>
      <w:r w:rsidRPr="000B71E3">
        <w:t>6.1.6.2.</w:t>
      </w:r>
      <w:r w:rsidR="004B054D">
        <w:t>31</w:t>
      </w:r>
      <w:r w:rsidRPr="000B71E3">
        <w:t>-1: SdmSubs</w:t>
      </w:r>
      <w: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0B71E3" w14:paraId="28A9EE3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5AEBD" w14:textId="77777777" w:rsidR="00DB1115" w:rsidRPr="000B71E3" w:rsidRDefault="00DB1115"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6D3818" w14:textId="77777777" w:rsidR="00DB1115" w:rsidRPr="000B71E3" w:rsidRDefault="00DB1115"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D0DA35E" w14:textId="77777777" w:rsidR="00DB1115" w:rsidRPr="000B71E3" w:rsidRDefault="00DB1115"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414542" w14:textId="77777777" w:rsidR="00DB1115" w:rsidRPr="000B71E3" w:rsidRDefault="00DB1115"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0AD569" w14:textId="77777777" w:rsidR="00DB1115" w:rsidRPr="000B71E3" w:rsidRDefault="00DB1115" w:rsidP="00F4213F">
            <w:pPr>
              <w:pStyle w:val="TAH"/>
              <w:rPr>
                <w:rFonts w:cs="Arial"/>
                <w:szCs w:val="18"/>
              </w:rPr>
            </w:pPr>
            <w:r w:rsidRPr="000B71E3">
              <w:rPr>
                <w:rFonts w:cs="Arial"/>
                <w:szCs w:val="18"/>
              </w:rPr>
              <w:t>Description</w:t>
            </w:r>
          </w:p>
        </w:tc>
      </w:tr>
      <w:tr w:rsidR="00DB1115" w:rsidRPr="000B71E3" w14:paraId="1D8914C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1A24A25A" w14:textId="77777777" w:rsidR="00DB1115" w:rsidRPr="000B71E3" w:rsidRDefault="00DB1115" w:rsidP="00F4213F">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0A751F87" w14:textId="77777777" w:rsidR="00DB1115" w:rsidRPr="000B71E3" w:rsidRDefault="00DB1115" w:rsidP="00F4213F">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4A4746CC" w14:textId="77777777" w:rsidR="00DB1115" w:rsidRPr="000B71E3" w:rsidRDefault="00DB1115"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73E843" w14:textId="77777777" w:rsidR="00DB1115" w:rsidRPr="000B71E3" w:rsidRDefault="00DB1115"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8A21840" w14:textId="77777777" w:rsidR="00DB1115" w:rsidRPr="000B71E3" w:rsidRDefault="00DB1115" w:rsidP="00F4213F">
            <w:pPr>
              <w:pStyle w:val="TAL"/>
              <w:rPr>
                <w:rFonts w:cs="Arial"/>
                <w:szCs w:val="18"/>
              </w:rPr>
            </w:pPr>
            <w:r w:rsidRPr="000B71E3">
              <w:rPr>
                <w:rFonts w:cs="Arial"/>
                <w:szCs w:val="18"/>
              </w:rPr>
              <w:t>If present, indicates the point in time at which the subscription expires. Within a P</w:t>
            </w:r>
            <w:r>
              <w:rPr>
                <w:rFonts w:cs="Arial"/>
                <w:szCs w:val="18"/>
              </w:rPr>
              <w:t>ATCH</w:t>
            </w:r>
            <w:r w:rsidRPr="000B71E3">
              <w:rPr>
                <w:rFonts w:cs="Arial"/>
                <w:szCs w:val="18"/>
              </w:rPr>
              <w:t xml:space="preserve"> request the proposed </w:t>
            </w:r>
            <w:r>
              <w:rPr>
                <w:rFonts w:cs="Arial"/>
                <w:szCs w:val="18"/>
              </w:rPr>
              <w:t xml:space="preserve">new </w:t>
            </w:r>
            <w:r w:rsidRPr="000B71E3">
              <w:rPr>
                <w:rFonts w:cs="Arial"/>
                <w:szCs w:val="18"/>
              </w:rPr>
              <w:t>expiry time is conveyed</w:t>
            </w:r>
            <w:r>
              <w:rPr>
                <w:rFonts w:cs="Arial"/>
                <w:szCs w:val="18"/>
              </w:rPr>
              <w:t>.</w:t>
            </w:r>
            <w:r w:rsidRPr="000B71E3">
              <w:rPr>
                <w:rFonts w:cs="Arial"/>
                <w:szCs w:val="18"/>
              </w:rPr>
              <w:t xml:space="preserve"> </w:t>
            </w:r>
          </w:p>
        </w:tc>
      </w:tr>
      <w:tr w:rsidR="004E77D5" w:rsidRPr="000B71E3" w14:paraId="619651A2" w14:textId="77777777" w:rsidTr="004E77D5">
        <w:trPr>
          <w:jc w:val="center"/>
        </w:trPr>
        <w:tc>
          <w:tcPr>
            <w:tcW w:w="2090" w:type="dxa"/>
            <w:tcBorders>
              <w:top w:val="single" w:sz="4" w:space="0" w:color="auto"/>
              <w:left w:val="single" w:sz="4" w:space="0" w:color="auto"/>
              <w:bottom w:val="single" w:sz="4" w:space="0" w:color="auto"/>
              <w:right w:val="single" w:sz="4" w:space="0" w:color="auto"/>
            </w:tcBorders>
          </w:tcPr>
          <w:p w14:paraId="2EEF2C13" w14:textId="77777777" w:rsidR="004E77D5" w:rsidRPr="000B71E3" w:rsidRDefault="004E77D5" w:rsidP="008C2DB6">
            <w:pPr>
              <w:pStyle w:val="TAL"/>
            </w:pPr>
            <w:r>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287AB291" w14:textId="77777777" w:rsidR="004E77D5" w:rsidRPr="000B71E3" w:rsidRDefault="004E77D5" w:rsidP="008C2DB6">
            <w:pPr>
              <w:pStyle w:val="TAL"/>
            </w:pPr>
            <w:r w:rsidRPr="000B71E3">
              <w:t>array(Uri)</w:t>
            </w:r>
          </w:p>
        </w:tc>
        <w:tc>
          <w:tcPr>
            <w:tcW w:w="567" w:type="dxa"/>
            <w:tcBorders>
              <w:top w:val="single" w:sz="4" w:space="0" w:color="auto"/>
              <w:left w:val="single" w:sz="4" w:space="0" w:color="auto"/>
              <w:bottom w:val="single" w:sz="4" w:space="0" w:color="auto"/>
              <w:right w:val="single" w:sz="4" w:space="0" w:color="auto"/>
            </w:tcBorders>
          </w:tcPr>
          <w:p w14:paraId="06211A1A" w14:textId="77777777" w:rsidR="004E77D5" w:rsidRDefault="004E77D5" w:rsidP="008C2DB6">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F31E7A" w14:textId="77777777" w:rsidR="004E77D5" w:rsidRPr="000B71E3" w:rsidRDefault="004E77D5" w:rsidP="008C2DB6">
            <w:pPr>
              <w:pStyle w:val="TAL"/>
            </w:pPr>
            <w:r>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6CE39A03" w14:textId="140B6918" w:rsidR="00C95D7C" w:rsidRDefault="004E77D5" w:rsidP="00C95D7C">
            <w:pPr>
              <w:pStyle w:val="TAL"/>
              <w:rPr>
                <w:rFonts w:cs="Arial"/>
                <w:szCs w:val="18"/>
                <w:lang w:eastAsia="zh-CN"/>
              </w:rPr>
            </w:pPr>
            <w:r>
              <w:rPr>
                <w:rFonts w:cs="Arial" w:hint="eastAsia"/>
                <w:szCs w:val="18"/>
              </w:rPr>
              <w:t>If present, indicates the updated resources URIs to be monitored.</w:t>
            </w:r>
          </w:p>
          <w:p w14:paraId="0FE50FA8" w14:textId="685CE5FC" w:rsidR="004E77D5"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bl>
    <w:p w14:paraId="5EC69721" w14:textId="77777777" w:rsidR="00A521A6" w:rsidRDefault="00A521A6" w:rsidP="00A521A6"/>
    <w:p w14:paraId="03A0C0AE" w14:textId="77777777" w:rsidR="00841E1E" w:rsidRPr="000B71E3" w:rsidRDefault="00841E1E" w:rsidP="00841E1E">
      <w:pPr>
        <w:pStyle w:val="Heading5"/>
      </w:pPr>
      <w:bookmarkStart w:id="289" w:name="_Toc20118744"/>
      <w:r w:rsidRPr="000B71E3">
        <w:t>6.1.6.2.</w:t>
      </w:r>
      <w:r w:rsidR="00983736">
        <w:t>32</w:t>
      </w:r>
      <w:r w:rsidRPr="000B71E3">
        <w:tab/>
        <w:t xml:space="preserve">Type: </w:t>
      </w:r>
      <w:r>
        <w:t>Emergency</w:t>
      </w:r>
      <w:r w:rsidRPr="000B71E3">
        <w:t>Info</w:t>
      </w:r>
      <w:bookmarkEnd w:id="289"/>
      <w:r w:rsidRPr="000B71E3">
        <w:t xml:space="preserve"> </w:t>
      </w:r>
    </w:p>
    <w:p w14:paraId="490C9812" w14:textId="77777777" w:rsidR="00841E1E" w:rsidRPr="000B71E3" w:rsidRDefault="00841E1E" w:rsidP="00841E1E">
      <w:pPr>
        <w:pStyle w:val="TH"/>
      </w:pPr>
      <w:r w:rsidRPr="000B71E3">
        <w:rPr>
          <w:noProof/>
        </w:rPr>
        <w:t>Table </w:t>
      </w:r>
      <w:r w:rsidRPr="000B71E3">
        <w:t>6.1.6.2.</w:t>
      </w:r>
      <w:r w:rsidR="00983736">
        <w:t>32</w:t>
      </w:r>
      <w:r w:rsidRPr="000B71E3">
        <w:t xml:space="preserve">-1: </w:t>
      </w:r>
      <w:r>
        <w:t>Emergency</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0B71E3" w14:paraId="7E2A4FC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32C19C" w14:textId="77777777" w:rsidR="00841E1E" w:rsidRPr="000B71E3" w:rsidRDefault="00841E1E"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D3A33B2" w14:textId="77777777" w:rsidR="00841E1E" w:rsidRPr="000B71E3" w:rsidRDefault="00841E1E"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DE0C15" w14:textId="77777777" w:rsidR="00841E1E" w:rsidRPr="000B71E3" w:rsidRDefault="00841E1E"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8258FE" w14:textId="77777777" w:rsidR="00841E1E" w:rsidRPr="000B71E3" w:rsidRDefault="00841E1E"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C9D0089" w14:textId="77777777" w:rsidR="00841E1E" w:rsidRPr="000B71E3" w:rsidRDefault="00841E1E" w:rsidP="00F4213F">
            <w:pPr>
              <w:pStyle w:val="TAH"/>
              <w:rPr>
                <w:rFonts w:cs="Arial"/>
                <w:szCs w:val="18"/>
              </w:rPr>
            </w:pPr>
            <w:r w:rsidRPr="000B71E3">
              <w:rPr>
                <w:rFonts w:cs="Arial"/>
                <w:szCs w:val="18"/>
              </w:rPr>
              <w:t>Description</w:t>
            </w:r>
          </w:p>
        </w:tc>
      </w:tr>
      <w:tr w:rsidR="00841E1E" w:rsidRPr="000B71E3" w14:paraId="0606ABB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8434E20" w14:textId="77777777" w:rsidR="00841E1E" w:rsidRPr="000B71E3" w:rsidRDefault="00841E1E" w:rsidP="00F4213F">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0918EA62" w14:textId="77777777" w:rsidR="00841E1E" w:rsidRPr="000B71E3" w:rsidRDefault="00841E1E" w:rsidP="00F4213F">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1BE47364"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2B893D" w14:textId="77777777" w:rsidR="00841E1E" w:rsidRPr="000B71E3" w:rsidRDefault="00841E1E" w:rsidP="00F4213F">
            <w:pPr>
              <w:pStyle w:val="TAL"/>
            </w:pPr>
            <w:r>
              <w:t>0..</w:t>
            </w:r>
            <w:r w:rsidRPr="000B71E3">
              <w:t>1</w:t>
            </w:r>
          </w:p>
        </w:tc>
        <w:tc>
          <w:tcPr>
            <w:tcW w:w="3934" w:type="dxa"/>
            <w:tcBorders>
              <w:top w:val="single" w:sz="4" w:space="0" w:color="auto"/>
              <w:left w:val="single" w:sz="4" w:space="0" w:color="auto"/>
              <w:bottom w:val="single" w:sz="4" w:space="0" w:color="auto"/>
              <w:right w:val="single" w:sz="4" w:space="0" w:color="auto"/>
            </w:tcBorders>
          </w:tcPr>
          <w:p w14:paraId="6F3CAEB1" w14:textId="77777777" w:rsidR="00841E1E" w:rsidRPr="000B71E3" w:rsidRDefault="00841E1E" w:rsidP="00F4213F">
            <w:pPr>
              <w:pStyle w:val="TAL"/>
              <w:rPr>
                <w:rFonts w:cs="Arial"/>
                <w:szCs w:val="18"/>
              </w:rPr>
            </w:pPr>
            <w:r w:rsidRPr="000B71E3">
              <w:rPr>
                <w:rFonts w:cs="Arial"/>
                <w:szCs w:val="18"/>
              </w:rPr>
              <w:t>FQDN of the PGW-C+SMF</w:t>
            </w:r>
            <w:r>
              <w:rPr>
                <w:rFonts w:cs="Arial"/>
                <w:szCs w:val="18"/>
              </w:rPr>
              <w:t xml:space="preserve"> for emergency session; either pgwFqdn or ipAddress shall be present.</w:t>
            </w:r>
          </w:p>
        </w:tc>
      </w:tr>
      <w:tr w:rsidR="00841E1E" w:rsidRPr="000B71E3" w14:paraId="0CE7612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48F68F94" w14:textId="77777777" w:rsidR="00841E1E" w:rsidRPr="000B71E3" w:rsidRDefault="00841E1E" w:rsidP="00F4213F">
            <w:pPr>
              <w:pStyle w:val="TAL"/>
            </w:pPr>
            <w:r>
              <w:t>pgwIpAddress</w:t>
            </w:r>
          </w:p>
        </w:tc>
        <w:tc>
          <w:tcPr>
            <w:tcW w:w="1842" w:type="dxa"/>
            <w:tcBorders>
              <w:top w:val="single" w:sz="4" w:space="0" w:color="auto"/>
              <w:left w:val="single" w:sz="4" w:space="0" w:color="auto"/>
              <w:bottom w:val="single" w:sz="4" w:space="0" w:color="auto"/>
              <w:right w:val="single" w:sz="4" w:space="0" w:color="auto"/>
            </w:tcBorders>
          </w:tcPr>
          <w:p w14:paraId="35EF0386" w14:textId="77777777" w:rsidR="00841E1E" w:rsidRPr="000B71E3" w:rsidRDefault="00841E1E" w:rsidP="00F4213F">
            <w:pPr>
              <w:pStyle w:val="TAL"/>
            </w:pPr>
            <w:r>
              <w:t>IpAddress</w:t>
            </w:r>
          </w:p>
        </w:tc>
        <w:tc>
          <w:tcPr>
            <w:tcW w:w="567" w:type="dxa"/>
            <w:tcBorders>
              <w:top w:val="single" w:sz="4" w:space="0" w:color="auto"/>
              <w:left w:val="single" w:sz="4" w:space="0" w:color="auto"/>
              <w:bottom w:val="single" w:sz="4" w:space="0" w:color="auto"/>
              <w:right w:val="single" w:sz="4" w:space="0" w:color="auto"/>
            </w:tcBorders>
          </w:tcPr>
          <w:p w14:paraId="2D66EE98"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BF88F" w14:textId="77777777" w:rsidR="00841E1E" w:rsidRPr="000B71E3" w:rsidRDefault="00841E1E"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1DB80C1" w14:textId="77777777" w:rsidR="00841E1E" w:rsidRPr="000B71E3" w:rsidRDefault="00841E1E" w:rsidP="00F4213F">
            <w:pPr>
              <w:pStyle w:val="TAL"/>
              <w:rPr>
                <w:rFonts w:cs="Arial"/>
                <w:szCs w:val="18"/>
              </w:rPr>
            </w:pPr>
            <w:r>
              <w:rPr>
                <w:rFonts w:cs="Arial"/>
                <w:szCs w:val="18"/>
              </w:rPr>
              <w:t>IP address of the PGW-C+SMF for emergency session</w:t>
            </w:r>
          </w:p>
        </w:tc>
      </w:tr>
      <w:tr w:rsidR="00841E1E" w:rsidRPr="000B71E3" w14:paraId="363C1AF5"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2386E485" w14:textId="77777777" w:rsidR="00841E1E" w:rsidRDefault="00841E1E" w:rsidP="00F4213F">
            <w:pPr>
              <w:pStyle w:val="TAL"/>
            </w:pPr>
            <w:r>
              <w:t>smfInstanceId</w:t>
            </w:r>
          </w:p>
        </w:tc>
        <w:tc>
          <w:tcPr>
            <w:tcW w:w="1842" w:type="dxa"/>
            <w:tcBorders>
              <w:top w:val="single" w:sz="4" w:space="0" w:color="auto"/>
              <w:left w:val="single" w:sz="4" w:space="0" w:color="auto"/>
              <w:bottom w:val="single" w:sz="4" w:space="0" w:color="auto"/>
              <w:right w:val="single" w:sz="4" w:space="0" w:color="auto"/>
            </w:tcBorders>
          </w:tcPr>
          <w:p w14:paraId="08F98382" w14:textId="77777777" w:rsidR="00841E1E" w:rsidRDefault="00841E1E" w:rsidP="00F4213F">
            <w:pPr>
              <w:pStyle w:val="TAL"/>
            </w:pPr>
            <w:r>
              <w:t>NfInstanceId</w:t>
            </w:r>
          </w:p>
        </w:tc>
        <w:tc>
          <w:tcPr>
            <w:tcW w:w="567" w:type="dxa"/>
            <w:tcBorders>
              <w:top w:val="single" w:sz="4" w:space="0" w:color="auto"/>
              <w:left w:val="single" w:sz="4" w:space="0" w:color="auto"/>
              <w:bottom w:val="single" w:sz="4" w:space="0" w:color="auto"/>
              <w:right w:val="single" w:sz="4" w:space="0" w:color="auto"/>
            </w:tcBorders>
          </w:tcPr>
          <w:p w14:paraId="6736C6C0"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739A41" w14:textId="77777777" w:rsidR="00841E1E" w:rsidRPr="000B71E3" w:rsidRDefault="00841E1E"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CF175AB" w14:textId="77777777" w:rsidR="00841E1E" w:rsidRDefault="00841E1E" w:rsidP="00F4213F">
            <w:pPr>
              <w:pStyle w:val="TAL"/>
              <w:rPr>
                <w:rFonts w:cs="Arial"/>
                <w:szCs w:val="18"/>
              </w:rPr>
            </w:pPr>
            <w:r w:rsidRPr="000B71E3">
              <w:rPr>
                <w:rFonts w:cs="Arial"/>
                <w:szCs w:val="18"/>
              </w:rPr>
              <w:t>NF Instance Id of the SMF</w:t>
            </w:r>
            <w:r>
              <w:rPr>
                <w:rFonts w:cs="Arial"/>
                <w:szCs w:val="18"/>
              </w:rPr>
              <w:t xml:space="preserve"> for emergency session</w:t>
            </w:r>
          </w:p>
        </w:tc>
      </w:tr>
    </w:tbl>
    <w:p w14:paraId="3AE2E9D1" w14:textId="77777777" w:rsidR="00841E1E" w:rsidRPr="000B71E3" w:rsidRDefault="00841E1E" w:rsidP="00841E1E"/>
    <w:p w14:paraId="2E30D556" w14:textId="77777777" w:rsidR="00B62BA9" w:rsidRPr="000B71E3" w:rsidRDefault="00B62BA9" w:rsidP="00B62BA9">
      <w:pPr>
        <w:pStyle w:val="Heading5"/>
      </w:pPr>
      <w:bookmarkStart w:id="290" w:name="_Toc20118745"/>
      <w:r w:rsidRPr="000B71E3">
        <w:lastRenderedPageBreak/>
        <w:t>6.1.6.2.</w:t>
      </w:r>
      <w:r w:rsidR="00CE6B0C">
        <w:t>33</w:t>
      </w:r>
      <w:r w:rsidRPr="000B71E3">
        <w:tab/>
        <w:t xml:space="preserve">Type: </w:t>
      </w:r>
      <w:r>
        <w:rPr>
          <w:rFonts w:hint="eastAsia"/>
          <w:lang w:eastAsia="zh-CN"/>
        </w:rPr>
        <w:t>Upu</w:t>
      </w:r>
      <w:r w:rsidRPr="000B71E3">
        <w:t>Info</w:t>
      </w:r>
      <w:bookmarkEnd w:id="290"/>
    </w:p>
    <w:p w14:paraId="227518FD" w14:textId="77777777" w:rsidR="00B62BA9" w:rsidRPr="000B71E3" w:rsidRDefault="00B62BA9" w:rsidP="00B62BA9">
      <w:pPr>
        <w:pStyle w:val="TH"/>
      </w:pPr>
      <w:r w:rsidRPr="000B71E3">
        <w:rPr>
          <w:noProof/>
        </w:rPr>
        <w:t>Table </w:t>
      </w:r>
      <w:r w:rsidRPr="000B71E3">
        <w:t>6.1.6.2.</w:t>
      </w:r>
      <w:r w:rsidR="00CE6B0C">
        <w:t>33</w:t>
      </w:r>
      <w:r w:rsidR="00AC7006">
        <w:t>-1</w:t>
      </w:r>
      <w:r w:rsidRPr="000B71E3">
        <w:t xml:space="preserve">: </w:t>
      </w:r>
      <w:r w:rsidRPr="000B71E3">
        <w:rPr>
          <w:noProof/>
        </w:rPr>
        <w:t xml:space="preserve">Definition of type </w:t>
      </w:r>
      <w:r>
        <w:rPr>
          <w:rFonts w:hint="eastAsia"/>
          <w:lang w:eastAsia="zh-CN"/>
        </w:rPr>
        <w:t>Upu</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0B71E3" w14:paraId="3375B0F5"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4C6619" w14:textId="77777777" w:rsidR="00B62BA9" w:rsidRPr="000B71E3" w:rsidRDefault="00B62BA9" w:rsidP="00C2113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58BCB" w14:textId="77777777" w:rsidR="00B62BA9" w:rsidRPr="000B71E3" w:rsidRDefault="00B62BA9"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00EC39" w14:textId="77777777" w:rsidR="00B62BA9" w:rsidRPr="000B71E3" w:rsidRDefault="00B62BA9" w:rsidP="00C2113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3274A" w14:textId="77777777" w:rsidR="00B62BA9" w:rsidRPr="000B71E3" w:rsidRDefault="00B62BA9" w:rsidP="00C2113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B720E4" w14:textId="77777777" w:rsidR="00B62BA9" w:rsidRPr="000B71E3" w:rsidRDefault="00B62BA9" w:rsidP="00C21133">
            <w:pPr>
              <w:pStyle w:val="TAH"/>
              <w:rPr>
                <w:rFonts w:cs="Arial"/>
                <w:szCs w:val="18"/>
              </w:rPr>
            </w:pPr>
            <w:r w:rsidRPr="000B71E3">
              <w:rPr>
                <w:rFonts w:cs="Arial"/>
                <w:szCs w:val="18"/>
              </w:rPr>
              <w:t>Description</w:t>
            </w:r>
          </w:p>
        </w:tc>
      </w:tr>
      <w:tr w:rsidR="00B62BA9" w:rsidRPr="000B71E3" w14:paraId="723D2646"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5127095" w14:textId="77777777" w:rsidR="00B62BA9" w:rsidRPr="000B71E3" w:rsidRDefault="00B62BA9" w:rsidP="00C21133">
            <w:pPr>
              <w:pStyle w:val="TAL"/>
            </w:pPr>
            <w:r>
              <w:rPr>
                <w:rFonts w:hint="eastAsia"/>
                <w:lang w:val="es-ES" w:eastAsia="zh-CN"/>
              </w:rPr>
              <w:t>upuData</w:t>
            </w:r>
            <w:r w:rsidRPr="00544965">
              <w:t>List</w:t>
            </w:r>
          </w:p>
        </w:tc>
        <w:tc>
          <w:tcPr>
            <w:tcW w:w="1559" w:type="dxa"/>
            <w:tcBorders>
              <w:top w:val="single" w:sz="4" w:space="0" w:color="auto"/>
              <w:left w:val="single" w:sz="4" w:space="0" w:color="auto"/>
              <w:bottom w:val="single" w:sz="4" w:space="0" w:color="auto"/>
              <w:right w:val="single" w:sz="4" w:space="0" w:color="auto"/>
            </w:tcBorders>
          </w:tcPr>
          <w:p w14:paraId="6F75EC34" w14:textId="77777777" w:rsidR="00B62BA9" w:rsidRPr="0020603C" w:rsidRDefault="00B62BA9" w:rsidP="00C21133">
            <w:pPr>
              <w:pStyle w:val="TAL"/>
            </w:pPr>
            <w:r>
              <w:rPr>
                <w:rFonts w:hint="eastAsia"/>
                <w:lang w:eastAsia="zh-CN"/>
              </w:rPr>
              <w:t>a</w:t>
            </w:r>
            <w:r w:rsidRPr="00544965">
              <w:t>rray(</w:t>
            </w:r>
            <w:r>
              <w:rPr>
                <w:lang w:val="es-ES"/>
              </w:rPr>
              <w:t>U</w:t>
            </w:r>
            <w:r>
              <w:rPr>
                <w:rFonts w:hint="eastAsia"/>
                <w:lang w:val="es-ES" w:eastAsia="zh-CN"/>
              </w:rPr>
              <w:t>puData</w:t>
            </w:r>
            <w:r w:rsidRPr="00544965">
              <w:t>)</w:t>
            </w:r>
          </w:p>
        </w:tc>
        <w:tc>
          <w:tcPr>
            <w:tcW w:w="425" w:type="dxa"/>
            <w:tcBorders>
              <w:top w:val="single" w:sz="4" w:space="0" w:color="auto"/>
              <w:left w:val="single" w:sz="4" w:space="0" w:color="auto"/>
              <w:bottom w:val="single" w:sz="4" w:space="0" w:color="auto"/>
              <w:right w:val="single" w:sz="4" w:space="0" w:color="auto"/>
            </w:tcBorders>
          </w:tcPr>
          <w:p w14:paraId="19F36C32" w14:textId="77777777" w:rsidR="00B62BA9" w:rsidRPr="000B71E3" w:rsidRDefault="00B62BA9" w:rsidP="00C21133">
            <w:pPr>
              <w:pStyle w:val="TAC"/>
            </w:pPr>
            <w:r w:rsidRPr="00544965">
              <w:t>M</w:t>
            </w:r>
          </w:p>
        </w:tc>
        <w:tc>
          <w:tcPr>
            <w:tcW w:w="1134" w:type="dxa"/>
            <w:tcBorders>
              <w:top w:val="single" w:sz="4" w:space="0" w:color="auto"/>
              <w:left w:val="single" w:sz="4" w:space="0" w:color="auto"/>
              <w:bottom w:val="single" w:sz="4" w:space="0" w:color="auto"/>
              <w:right w:val="single" w:sz="4" w:space="0" w:color="auto"/>
            </w:tcBorders>
          </w:tcPr>
          <w:p w14:paraId="2A8A83D2" w14:textId="77777777" w:rsidR="00B62BA9" w:rsidRPr="000B71E3" w:rsidRDefault="00B62BA9" w:rsidP="00C21133">
            <w:pPr>
              <w:pStyle w:val="TAL"/>
            </w:pPr>
            <w:r>
              <w:rPr>
                <w:rFonts w:hint="eastAsia"/>
                <w:lang w:eastAsia="zh-CN"/>
              </w:rPr>
              <w:t>1</w:t>
            </w:r>
            <w:r w:rsidRPr="00544965">
              <w:t>..N</w:t>
            </w:r>
          </w:p>
        </w:tc>
        <w:tc>
          <w:tcPr>
            <w:tcW w:w="4359" w:type="dxa"/>
            <w:tcBorders>
              <w:top w:val="single" w:sz="4" w:space="0" w:color="auto"/>
              <w:left w:val="single" w:sz="4" w:space="0" w:color="auto"/>
              <w:bottom w:val="single" w:sz="4" w:space="0" w:color="auto"/>
              <w:right w:val="single" w:sz="4" w:space="0" w:color="auto"/>
            </w:tcBorders>
          </w:tcPr>
          <w:p w14:paraId="1EEFD7F9" w14:textId="77777777" w:rsidR="00B62BA9" w:rsidRDefault="00B62BA9" w:rsidP="00C21133">
            <w:pPr>
              <w:pStyle w:val="TAL"/>
              <w:rPr>
                <w:rFonts w:cs="Arial"/>
                <w:szCs w:val="18"/>
              </w:rPr>
            </w:pPr>
            <w:r>
              <w:rPr>
                <w:rFonts w:cs="Arial" w:hint="eastAsia"/>
                <w:szCs w:val="18"/>
                <w:lang w:eastAsia="zh-CN"/>
              </w:rPr>
              <w:t>T</w:t>
            </w:r>
            <w:r w:rsidRPr="00544965">
              <w:rPr>
                <w:rFonts w:cs="Arial"/>
                <w:szCs w:val="18"/>
              </w:rPr>
              <w:t xml:space="preserve">his information defines the </w:t>
            </w:r>
            <w:r>
              <w:rPr>
                <w:noProof/>
              </w:rPr>
              <w:t>UE Parameters Update (UPU)</w:t>
            </w:r>
            <w:r w:rsidRPr="00544965">
              <w:rPr>
                <w:rFonts w:cs="Arial"/>
                <w:szCs w:val="18"/>
              </w:rPr>
              <w:t>.</w:t>
            </w:r>
            <w:r>
              <w:rPr>
                <w:rFonts w:cs="Arial" w:hint="eastAsia"/>
                <w:szCs w:val="18"/>
                <w:lang w:eastAsia="zh-CN"/>
              </w:rPr>
              <w:t xml:space="preserve"> A</w:t>
            </w:r>
            <w:r w:rsidRPr="001A55D9">
              <w:rPr>
                <w:lang w:eastAsia="zh-CN"/>
              </w:rPr>
              <w:t xml:space="preserve"> secured packed </w:t>
            </w:r>
            <w:r w:rsidRPr="001A55D9">
              <w:rPr>
                <w:rFonts w:hint="eastAsia"/>
                <w:lang w:eastAsia="zh-CN"/>
              </w:rPr>
              <w:t xml:space="preserve">with </w:t>
            </w:r>
            <w:r>
              <w:rPr>
                <w:rFonts w:hint="eastAsia"/>
                <w:lang w:eastAsia="zh-CN"/>
              </w:rPr>
              <w:t xml:space="preserve">the </w:t>
            </w:r>
            <w:r>
              <w:t>Routing indicator</w:t>
            </w:r>
            <w:r>
              <w:rPr>
                <w:rFonts w:hint="eastAsia"/>
                <w:lang w:eastAsia="zh-CN"/>
              </w:rPr>
              <w:t xml:space="preserve"> update data is included and/or the </w:t>
            </w:r>
            <w:r>
              <w:t>Default configured NSSAI</w:t>
            </w:r>
            <w:r>
              <w:rPr>
                <w:rFonts w:hint="eastAsia"/>
                <w:lang w:eastAsia="zh-CN"/>
              </w:rPr>
              <w:t xml:space="preserve"> update data are included. </w:t>
            </w:r>
          </w:p>
        </w:tc>
      </w:tr>
      <w:tr w:rsidR="00B62BA9" w:rsidRPr="000B71E3" w14:paraId="2109CCB9"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EF23BD3" w14:textId="77777777" w:rsidR="00B62BA9" w:rsidRDefault="00B62BA9" w:rsidP="00C21133">
            <w:pPr>
              <w:pStyle w:val="TAL"/>
              <w:rPr>
                <w:lang w:val="es-ES"/>
              </w:rPr>
            </w:pPr>
            <w:r>
              <w:rPr>
                <w:rFonts w:hint="eastAsia"/>
                <w:lang w:eastAsia="zh-CN"/>
              </w:rPr>
              <w:t>upuReg</w:t>
            </w:r>
            <w:r w:rsidRPr="000B71E3">
              <w:t>Ind</w:t>
            </w:r>
          </w:p>
        </w:tc>
        <w:tc>
          <w:tcPr>
            <w:tcW w:w="1559" w:type="dxa"/>
            <w:tcBorders>
              <w:top w:val="single" w:sz="4" w:space="0" w:color="auto"/>
              <w:left w:val="single" w:sz="4" w:space="0" w:color="auto"/>
              <w:bottom w:val="single" w:sz="4" w:space="0" w:color="auto"/>
              <w:right w:val="single" w:sz="4" w:space="0" w:color="auto"/>
            </w:tcBorders>
          </w:tcPr>
          <w:p w14:paraId="1DEDD2D0" w14:textId="77777777" w:rsidR="00B62BA9" w:rsidRPr="00544965" w:rsidRDefault="00B62BA9" w:rsidP="00C21133">
            <w:pPr>
              <w:pStyle w:val="TAL"/>
            </w:pPr>
            <w:r w:rsidRPr="0020603C">
              <w:t>U</w:t>
            </w:r>
            <w:r>
              <w:rPr>
                <w:rFonts w:hint="eastAsia"/>
                <w:lang w:eastAsia="zh-CN"/>
              </w:rPr>
              <w:t>puReg</w:t>
            </w:r>
            <w:r w:rsidRPr="0020603C">
              <w:t>Ind</w:t>
            </w:r>
          </w:p>
        </w:tc>
        <w:tc>
          <w:tcPr>
            <w:tcW w:w="425" w:type="dxa"/>
            <w:tcBorders>
              <w:top w:val="single" w:sz="4" w:space="0" w:color="auto"/>
              <w:left w:val="single" w:sz="4" w:space="0" w:color="auto"/>
              <w:bottom w:val="single" w:sz="4" w:space="0" w:color="auto"/>
              <w:right w:val="single" w:sz="4" w:space="0" w:color="auto"/>
            </w:tcBorders>
          </w:tcPr>
          <w:p w14:paraId="47BD4224" w14:textId="77777777" w:rsidR="00B62BA9" w:rsidRPr="00544965" w:rsidRDefault="00B62BA9" w:rsidP="00C21133">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9F2AFB" w14:textId="77777777" w:rsidR="00B62BA9" w:rsidRPr="00544965"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40B918" w14:textId="77777777" w:rsidR="00B62BA9" w:rsidRPr="00544965"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 xml:space="preserve">whether the </w:t>
            </w:r>
            <w:r>
              <w:t>re-registration</w:t>
            </w:r>
            <w:r w:rsidRPr="005F7EB0">
              <w:t xml:space="preserve"> </w:t>
            </w:r>
            <w:r>
              <w:rPr>
                <w:rFonts w:hint="eastAsia"/>
                <w:lang w:eastAsia="zh-CN"/>
              </w:rPr>
              <w:t xml:space="preserve">is </w:t>
            </w:r>
            <w:r w:rsidRPr="005F7EB0">
              <w:t>requested</w:t>
            </w:r>
            <w:r>
              <w:rPr>
                <w:rFonts w:hint="eastAsia"/>
                <w:lang w:eastAsia="zh-CN"/>
              </w:rPr>
              <w:t>.</w:t>
            </w:r>
          </w:p>
        </w:tc>
      </w:tr>
      <w:tr w:rsidR="00B62BA9" w:rsidRPr="000B71E3" w14:paraId="7FCE24CD"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0FFFAA8E" w14:textId="77777777" w:rsidR="00B62BA9" w:rsidRDefault="00B62BA9" w:rsidP="00C21133">
            <w:pPr>
              <w:pStyle w:val="TAL"/>
              <w:rPr>
                <w:lang w:eastAsia="zh-CN"/>
              </w:rPr>
            </w:pPr>
            <w:r>
              <w:rPr>
                <w:rFonts w:hint="eastAsia"/>
                <w:lang w:eastAsia="zh-CN"/>
              </w:rPr>
              <w:t>upuA</w:t>
            </w:r>
            <w:r w:rsidRPr="000B71E3">
              <w:t>ckInd</w:t>
            </w:r>
          </w:p>
        </w:tc>
        <w:tc>
          <w:tcPr>
            <w:tcW w:w="1559" w:type="dxa"/>
            <w:tcBorders>
              <w:top w:val="single" w:sz="4" w:space="0" w:color="auto"/>
              <w:left w:val="single" w:sz="4" w:space="0" w:color="auto"/>
              <w:bottom w:val="single" w:sz="4" w:space="0" w:color="auto"/>
              <w:right w:val="single" w:sz="4" w:space="0" w:color="auto"/>
            </w:tcBorders>
          </w:tcPr>
          <w:p w14:paraId="5E3EB8CA" w14:textId="77777777" w:rsidR="00B62BA9" w:rsidRPr="0020603C" w:rsidRDefault="00B62BA9" w:rsidP="00C21133">
            <w:pPr>
              <w:pStyle w:val="TAL"/>
            </w:pPr>
            <w:r w:rsidRPr="0020603C">
              <w:t>U</w:t>
            </w:r>
            <w:r>
              <w:rPr>
                <w:rFonts w:hint="eastAsia"/>
                <w:lang w:eastAsia="zh-CN"/>
              </w:rPr>
              <w:t>pu</w:t>
            </w:r>
            <w:r w:rsidRPr="0020603C">
              <w:t>AckInd</w:t>
            </w:r>
          </w:p>
        </w:tc>
        <w:tc>
          <w:tcPr>
            <w:tcW w:w="425" w:type="dxa"/>
            <w:tcBorders>
              <w:top w:val="single" w:sz="4" w:space="0" w:color="auto"/>
              <w:left w:val="single" w:sz="4" w:space="0" w:color="auto"/>
              <w:bottom w:val="single" w:sz="4" w:space="0" w:color="auto"/>
              <w:right w:val="single" w:sz="4" w:space="0" w:color="auto"/>
            </w:tcBorders>
          </w:tcPr>
          <w:p w14:paraId="274407DC" w14:textId="77777777" w:rsidR="00B62BA9" w:rsidRPr="000B71E3" w:rsidRDefault="00B62BA9" w:rsidP="00C21133">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EE3AAA" w14:textId="77777777" w:rsidR="00B62BA9" w:rsidRPr="000B71E3"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94D915C" w14:textId="77777777" w:rsidR="00B62BA9"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whether the acknowledgement from UE is needed.</w:t>
            </w:r>
          </w:p>
        </w:tc>
      </w:tr>
      <w:tr w:rsidR="00B62BA9" w:rsidRPr="000B71E3" w14:paraId="113CA3F2"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266B706" w14:textId="77777777" w:rsidR="00B62BA9" w:rsidRPr="000B71E3" w:rsidRDefault="00B62BA9" w:rsidP="00C21133">
            <w:pPr>
              <w:pStyle w:val="TAL"/>
            </w:pPr>
            <w:r>
              <w:rPr>
                <w:rFonts w:hint="eastAsia"/>
                <w:lang w:eastAsia="zh-CN"/>
              </w:rPr>
              <w:t>upu</w:t>
            </w:r>
            <w:r w:rsidRPr="000B71E3">
              <w:t>MacIausf</w:t>
            </w:r>
          </w:p>
        </w:tc>
        <w:tc>
          <w:tcPr>
            <w:tcW w:w="1559" w:type="dxa"/>
            <w:tcBorders>
              <w:top w:val="single" w:sz="4" w:space="0" w:color="auto"/>
              <w:left w:val="single" w:sz="4" w:space="0" w:color="auto"/>
              <w:bottom w:val="single" w:sz="4" w:space="0" w:color="auto"/>
              <w:right w:val="single" w:sz="4" w:space="0" w:color="auto"/>
            </w:tcBorders>
          </w:tcPr>
          <w:p w14:paraId="5988200B" w14:textId="77777777" w:rsidR="00B62BA9" w:rsidRPr="000B71E3" w:rsidRDefault="00B62BA9" w:rsidP="00C21133">
            <w:pPr>
              <w:pStyle w:val="TAL"/>
            </w:pPr>
            <w:r>
              <w:rPr>
                <w:rFonts w:hint="eastAsia"/>
                <w:lang w:eastAsia="zh-CN"/>
              </w:rPr>
              <w:t>Upu</w:t>
            </w:r>
            <w:r w:rsidRPr="000B71E3">
              <w:t>Mac</w:t>
            </w:r>
          </w:p>
        </w:tc>
        <w:tc>
          <w:tcPr>
            <w:tcW w:w="425" w:type="dxa"/>
            <w:tcBorders>
              <w:top w:val="single" w:sz="4" w:space="0" w:color="auto"/>
              <w:left w:val="single" w:sz="4" w:space="0" w:color="auto"/>
              <w:bottom w:val="single" w:sz="4" w:space="0" w:color="auto"/>
              <w:right w:val="single" w:sz="4" w:space="0" w:color="auto"/>
            </w:tcBorders>
          </w:tcPr>
          <w:p w14:paraId="56422F0B"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13AC29" w14:textId="77777777" w:rsidR="00B62BA9" w:rsidRPr="000B71E3" w:rsidRDefault="00B62BA9" w:rsidP="00C21133">
            <w:pPr>
              <w:pStyle w:val="TAL"/>
            </w:pPr>
            <w:r w:rsidRPr="00544965">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41C081B4"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t>UPU-MAC-I</w:t>
            </w:r>
            <w:r w:rsidRPr="00DF7EC1">
              <w:rPr>
                <w:vertAlign w:val="subscript"/>
              </w:rPr>
              <w:t>AUSF</w:t>
            </w:r>
            <w:r w:rsidRPr="000B71E3">
              <w:rPr>
                <w:rFonts w:cs="Arial"/>
                <w:szCs w:val="18"/>
              </w:rPr>
              <w:t>.</w:t>
            </w:r>
            <w:r>
              <w:rPr>
                <w:rFonts w:cs="Arial" w:hint="eastAsia"/>
                <w:szCs w:val="18"/>
                <w:lang w:eastAsia="zh-CN"/>
              </w:rPr>
              <w:t xml:space="preserve"> </w:t>
            </w:r>
            <w:r w:rsidRPr="00581D78">
              <w:rPr>
                <w:rFonts w:cs="Arial"/>
                <w:szCs w:val="18"/>
                <w:lang w:eastAsia="zh-CN"/>
              </w:rPr>
              <w:t xml:space="preserve">Shall be present when </w:t>
            </w:r>
            <w:r>
              <w:rPr>
                <w:rFonts w:cs="Arial" w:hint="eastAsia"/>
                <w:szCs w:val="18"/>
                <w:lang w:eastAsia="zh-CN"/>
              </w:rPr>
              <w:t>Upu</w:t>
            </w:r>
            <w:r w:rsidRPr="00581D78">
              <w:rPr>
                <w:rFonts w:cs="Arial"/>
                <w:szCs w:val="18"/>
                <w:lang w:eastAsia="zh-CN"/>
              </w:rPr>
              <w:t>Info is sent within AccessAndMobilitySubscriptionData on Nudm, and shall be absent when sent on Nudr.</w:t>
            </w:r>
          </w:p>
        </w:tc>
      </w:tr>
      <w:tr w:rsidR="00B62BA9" w:rsidRPr="000B71E3" w14:paraId="670879BF"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5E6A2E50" w14:textId="77777777" w:rsidR="00B62BA9" w:rsidRPr="000B71E3" w:rsidRDefault="00B62BA9" w:rsidP="00C21133">
            <w:pPr>
              <w:pStyle w:val="TAL"/>
              <w:rPr>
                <w:lang w:eastAsia="zh-CN"/>
              </w:rPr>
            </w:pPr>
            <w:r w:rsidRPr="000B71E3">
              <w:t>counter</w:t>
            </w:r>
            <w:r>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A7FA422" w14:textId="77777777" w:rsidR="00B62BA9" w:rsidRPr="000B71E3" w:rsidRDefault="00B62BA9" w:rsidP="00C21133">
            <w:pPr>
              <w:pStyle w:val="TAL"/>
              <w:rPr>
                <w:lang w:eastAsia="zh-CN"/>
              </w:rPr>
            </w:pPr>
            <w:r w:rsidRPr="000B71E3">
              <w:t>Counter</w:t>
            </w:r>
            <w:r>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DC8637F"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9DF35B" w14:textId="77777777" w:rsidR="00B62BA9" w:rsidRDefault="00B62BA9" w:rsidP="00C21133">
            <w:pPr>
              <w:pStyle w:val="TAL"/>
            </w:pPr>
            <w:r w:rsidRPr="00544965">
              <w:t>0..</w:t>
            </w:r>
            <w:r w:rsidRPr="000B71E3">
              <w:t>1</w:t>
            </w:r>
          </w:p>
          <w:p w14:paraId="458D930B" w14:textId="77777777" w:rsidR="00B62BA9" w:rsidRPr="00551878" w:rsidRDefault="00B62BA9" w:rsidP="00C21133"/>
        </w:tc>
        <w:tc>
          <w:tcPr>
            <w:tcW w:w="4359" w:type="dxa"/>
            <w:tcBorders>
              <w:top w:val="single" w:sz="4" w:space="0" w:color="auto"/>
              <w:left w:val="single" w:sz="4" w:space="0" w:color="auto"/>
              <w:bottom w:val="single" w:sz="4" w:space="0" w:color="auto"/>
              <w:right w:val="single" w:sz="4" w:space="0" w:color="auto"/>
            </w:tcBorders>
          </w:tcPr>
          <w:p w14:paraId="634EF48C"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rPr>
                <w:noProof/>
              </w:rPr>
              <w:t>Counter</w:t>
            </w:r>
            <w:r w:rsidRPr="00BF2A40">
              <w:rPr>
                <w:noProof/>
                <w:vertAlign w:val="subscript"/>
              </w:rPr>
              <w:t>UPU</w:t>
            </w:r>
            <w:r>
              <w:rPr>
                <w:rFonts w:hint="eastAsia"/>
                <w:noProof/>
                <w:vertAlign w:val="subscript"/>
                <w:lang w:eastAsia="zh-CN"/>
              </w:rPr>
              <w:t xml:space="preserve">. </w:t>
            </w:r>
            <w:r>
              <w:rPr>
                <w:rFonts w:cs="Arial"/>
                <w:szCs w:val="18"/>
              </w:rPr>
              <w:t xml:space="preserve">Shall be present when </w:t>
            </w:r>
            <w:r>
              <w:rPr>
                <w:rFonts w:cs="Arial" w:hint="eastAsia"/>
                <w:szCs w:val="18"/>
                <w:lang w:eastAsia="zh-CN"/>
              </w:rPr>
              <w:t>Upu</w:t>
            </w:r>
            <w:r>
              <w:rPr>
                <w:rFonts w:cs="Arial"/>
                <w:szCs w:val="18"/>
              </w:rPr>
              <w:t>Info is sent within AccessAndMobilitySubscriptionData on Nudm, and shall be absent when sent on Nudr.</w:t>
            </w:r>
          </w:p>
        </w:tc>
      </w:tr>
      <w:tr w:rsidR="00B62BA9" w:rsidRPr="000B71E3" w14:paraId="31D9C3E4"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B337AE3" w14:textId="77777777" w:rsidR="00B62BA9" w:rsidRPr="000B71E3" w:rsidRDefault="00B62BA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10FE42E4" w14:textId="77777777" w:rsidR="00B62BA9" w:rsidRPr="000B71E3" w:rsidRDefault="00B62BA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558D1F0" w14:textId="77777777" w:rsidR="00B62BA9" w:rsidRDefault="00B62BA9" w:rsidP="00C2113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7AA500" w14:textId="77777777" w:rsidR="00B62BA9" w:rsidRPr="00544965" w:rsidRDefault="00B62BA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B18CF68" w14:textId="77777777" w:rsidR="00B62BA9" w:rsidRDefault="00B62BA9" w:rsidP="00C21133">
            <w:pPr>
              <w:pStyle w:val="TAL"/>
              <w:rPr>
                <w:rFonts w:cs="Arial"/>
                <w:szCs w:val="18"/>
                <w:lang w:eastAsia="zh-CN"/>
              </w:rPr>
            </w:pPr>
            <w:r>
              <w:rPr>
                <w:rFonts w:cs="Arial"/>
                <w:szCs w:val="18"/>
              </w:rPr>
              <w:t>Point in time of provisioning</w:t>
            </w:r>
            <w:r>
              <w:rPr>
                <w:rFonts w:cs="Arial" w:hint="eastAsia"/>
                <w:szCs w:val="18"/>
                <w:lang w:eastAsia="zh-CN"/>
              </w:rPr>
              <w:t xml:space="preserve"> of UPU by the UDR.</w:t>
            </w:r>
          </w:p>
        </w:tc>
      </w:tr>
    </w:tbl>
    <w:p w14:paraId="0A3CC617" w14:textId="77777777" w:rsidR="00B62BA9" w:rsidRPr="005A16FA" w:rsidRDefault="00B62BA9" w:rsidP="00B62BA9">
      <w:pPr>
        <w:pStyle w:val="B1"/>
        <w:ind w:left="0" w:firstLine="0"/>
        <w:rPr>
          <w:lang w:eastAsia="zh-CN"/>
        </w:rPr>
      </w:pPr>
    </w:p>
    <w:p w14:paraId="5888260A" w14:textId="77777777" w:rsidR="00B02F80" w:rsidRPr="000B71E3" w:rsidRDefault="00B02F80" w:rsidP="00B02F80">
      <w:pPr>
        <w:pStyle w:val="Heading5"/>
      </w:pPr>
      <w:bookmarkStart w:id="291" w:name="_Toc20118746"/>
      <w:r w:rsidRPr="000B71E3">
        <w:t>6.1.6.2.</w:t>
      </w:r>
      <w:r w:rsidR="00D86DCA">
        <w:t>34</w:t>
      </w:r>
      <w:r w:rsidRPr="000B71E3">
        <w:tab/>
        <w:t xml:space="preserve">Type: </w:t>
      </w:r>
      <w:r>
        <w:rPr>
          <w:lang w:eastAsia="zh-CN"/>
        </w:rPr>
        <w:t>GroupIdentifiers</w:t>
      </w:r>
      <w:bookmarkEnd w:id="291"/>
    </w:p>
    <w:p w14:paraId="7A28249F" w14:textId="77777777" w:rsidR="00B02F80" w:rsidRPr="000B71E3" w:rsidRDefault="00B02F80" w:rsidP="00B02F80">
      <w:pPr>
        <w:pStyle w:val="TH"/>
      </w:pPr>
      <w:r w:rsidRPr="000B71E3">
        <w:rPr>
          <w:noProof/>
        </w:rPr>
        <w:t>Table </w:t>
      </w:r>
      <w:r w:rsidRPr="000B71E3">
        <w:t>6.1.6.2.</w:t>
      </w:r>
      <w:r w:rsidR="00D86DCA">
        <w:t>34</w:t>
      </w:r>
      <w:r w:rsidR="00AC7006">
        <w:t>-1</w:t>
      </w:r>
      <w:r w:rsidRPr="000B71E3">
        <w:t xml:space="preserve">: </w:t>
      </w:r>
      <w:r w:rsidRPr="000B71E3">
        <w:rPr>
          <w:noProof/>
        </w:rPr>
        <w:t>Definition of type</w:t>
      </w:r>
      <w:r>
        <w:rPr>
          <w:noProof/>
        </w:rPr>
        <w:t xml:space="preserv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F80" w:rsidRPr="000B71E3" w14:paraId="65E5FD65"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11E38A" w14:textId="77777777" w:rsidR="00B02F80" w:rsidRPr="000B71E3" w:rsidRDefault="00B02F80" w:rsidP="008C2DB6">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532808"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33A155" w14:textId="77777777" w:rsidR="00B02F80" w:rsidRPr="000B71E3" w:rsidRDefault="00B02F80" w:rsidP="008C2DB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C11F56" w14:textId="77777777" w:rsidR="00B02F80" w:rsidRPr="000B71E3" w:rsidRDefault="00B02F80" w:rsidP="008C2DB6">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D779" w14:textId="77777777" w:rsidR="00B02F80" w:rsidRPr="000B71E3" w:rsidRDefault="00B02F80" w:rsidP="008C2DB6">
            <w:pPr>
              <w:pStyle w:val="TAH"/>
              <w:rPr>
                <w:rFonts w:cs="Arial"/>
                <w:szCs w:val="18"/>
              </w:rPr>
            </w:pPr>
            <w:r w:rsidRPr="000B71E3">
              <w:rPr>
                <w:rFonts w:cs="Arial"/>
                <w:szCs w:val="18"/>
              </w:rPr>
              <w:t>Description</w:t>
            </w:r>
          </w:p>
        </w:tc>
      </w:tr>
      <w:tr w:rsidR="00B02F80" w:rsidRPr="000B71E3" w14:paraId="7D528DE1"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4336ED9F" w14:textId="77777777" w:rsidR="00B02F80" w:rsidRPr="000B71E3" w:rsidRDefault="00B02F80" w:rsidP="008C2DB6">
            <w:pPr>
              <w:pStyle w:val="TAL"/>
            </w:pPr>
            <w:r>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D46D61D" w14:textId="77777777" w:rsidR="00B02F80" w:rsidRPr="0020603C" w:rsidRDefault="00B02F80" w:rsidP="008C2DB6">
            <w:pPr>
              <w:pStyle w:val="TAL"/>
            </w:pPr>
            <w:r>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190D8DA" w14:textId="77777777" w:rsidR="00B02F80" w:rsidRPr="000B71E3" w:rsidRDefault="00B02F80" w:rsidP="008C2D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DBCD27" w14:textId="77777777" w:rsidR="00B02F80" w:rsidRPr="000B71E3" w:rsidRDefault="00B02F80" w:rsidP="008C2DB6">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5A4695" w14:textId="77777777" w:rsidR="00B02F80" w:rsidRDefault="00B02F80" w:rsidP="008C2DB6">
            <w:pPr>
              <w:pStyle w:val="TAL"/>
              <w:rPr>
                <w:rFonts w:cs="Arial"/>
                <w:szCs w:val="18"/>
              </w:rPr>
            </w:pPr>
            <w:r>
              <w:rPr>
                <w:lang w:eastAsia="zh-CN"/>
              </w:rPr>
              <w:t>This IE shall contain the External Group ID associated to the provided Internal Group ID</w:t>
            </w:r>
            <w:r>
              <w:rPr>
                <w:rFonts w:hint="eastAsia"/>
                <w:lang w:eastAsia="zh-CN"/>
              </w:rPr>
              <w:t xml:space="preserve">. </w:t>
            </w:r>
          </w:p>
        </w:tc>
      </w:tr>
      <w:tr w:rsidR="00B02F80" w:rsidRPr="000B71E3" w14:paraId="360728F2"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6319E314" w14:textId="77777777" w:rsidR="00B02F80" w:rsidRDefault="00B02F80" w:rsidP="008C2DB6">
            <w:pPr>
              <w:pStyle w:val="TAL"/>
              <w:rPr>
                <w:lang w:val="es-ES"/>
              </w:rPr>
            </w:pPr>
            <w:r>
              <w:rPr>
                <w:lang w:eastAsia="zh-CN"/>
              </w:rPr>
              <w:t>intGroup</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329574C" w14:textId="77777777" w:rsidR="00B02F80" w:rsidRPr="00544965" w:rsidRDefault="00B02F80" w:rsidP="008C2DB6">
            <w:pPr>
              <w:pStyle w:val="TAL"/>
            </w:pPr>
            <w:r>
              <w:t>GroupId</w:t>
            </w:r>
          </w:p>
        </w:tc>
        <w:tc>
          <w:tcPr>
            <w:tcW w:w="425" w:type="dxa"/>
            <w:tcBorders>
              <w:top w:val="single" w:sz="4" w:space="0" w:color="auto"/>
              <w:left w:val="single" w:sz="4" w:space="0" w:color="auto"/>
              <w:bottom w:val="single" w:sz="4" w:space="0" w:color="auto"/>
              <w:right w:val="single" w:sz="4" w:space="0" w:color="auto"/>
            </w:tcBorders>
          </w:tcPr>
          <w:p w14:paraId="1406E111" w14:textId="77777777" w:rsidR="00B02F80" w:rsidRPr="00544965" w:rsidRDefault="00B02F80" w:rsidP="008C2DB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F516B9" w14:textId="77777777" w:rsidR="00B02F80" w:rsidRPr="00544965" w:rsidRDefault="00B02F80" w:rsidP="008C2D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75B755" w14:textId="77777777" w:rsidR="00B02F80" w:rsidRPr="00544965" w:rsidRDefault="00B02F80" w:rsidP="008C2DB6">
            <w:pPr>
              <w:pStyle w:val="TAL"/>
              <w:rPr>
                <w:rFonts w:cs="Arial"/>
                <w:szCs w:val="18"/>
              </w:rPr>
            </w:pPr>
            <w:r>
              <w:rPr>
                <w:lang w:eastAsia="zh-CN"/>
              </w:rPr>
              <w:t>This IE shall contain the Internal Group ID associated to the provided External Group ID</w:t>
            </w:r>
            <w:r>
              <w:rPr>
                <w:rFonts w:hint="eastAsia"/>
                <w:lang w:eastAsia="zh-CN"/>
              </w:rPr>
              <w:t>..</w:t>
            </w:r>
          </w:p>
        </w:tc>
      </w:tr>
    </w:tbl>
    <w:p w14:paraId="4BBAA96D" w14:textId="77777777" w:rsidR="00B02F80" w:rsidRDefault="00B02F80" w:rsidP="00B02F80"/>
    <w:p w14:paraId="53028873" w14:textId="77777777" w:rsidR="00B44433" w:rsidRPr="000B71E3" w:rsidRDefault="00087ED8" w:rsidP="000E77D4">
      <w:pPr>
        <w:pStyle w:val="Heading4"/>
        <w:rPr>
          <w:lang w:val="en-US"/>
        </w:rPr>
      </w:pPr>
      <w:bookmarkStart w:id="292" w:name="_Toc20118747"/>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292"/>
    </w:p>
    <w:p w14:paraId="2339730E" w14:textId="77777777" w:rsidR="00B44433" w:rsidRPr="000B71E3" w:rsidRDefault="00087ED8" w:rsidP="000E77D4">
      <w:pPr>
        <w:pStyle w:val="Heading5"/>
      </w:pPr>
      <w:bookmarkStart w:id="293" w:name="_Toc20118748"/>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293"/>
    </w:p>
    <w:p w14:paraId="6DFF9A4E" w14:textId="77777777" w:rsidR="00B44433" w:rsidRPr="000B71E3" w:rsidRDefault="00B44433" w:rsidP="00B44433">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01CF8159" w14:textId="77777777" w:rsidR="00B44433" w:rsidRPr="000B71E3" w:rsidRDefault="00087ED8" w:rsidP="000E77D4">
      <w:pPr>
        <w:pStyle w:val="Heading5"/>
      </w:pPr>
      <w:bookmarkStart w:id="294" w:name="_Toc20118749"/>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294"/>
      <w:r w:rsidR="00B44433" w:rsidRPr="000B71E3">
        <w:t xml:space="preserve"> </w:t>
      </w:r>
    </w:p>
    <w:p w14:paraId="10A1F319" w14:textId="77777777"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14:paraId="2FF7CFAA" w14:textId="77777777"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14:paraId="6E77B18B" w14:textId="77777777"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E68579" w14:textId="77777777"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9B4F32" w14:textId="77777777"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F39FBA4" w14:textId="77777777" w:rsidR="006C1737" w:rsidRPr="000B71E3" w:rsidRDefault="006C1737" w:rsidP="00B159D7">
            <w:pPr>
              <w:pStyle w:val="TAH"/>
            </w:pPr>
            <w:r w:rsidRPr="000B71E3">
              <w:t>Description</w:t>
            </w:r>
          </w:p>
        </w:tc>
      </w:tr>
      <w:tr w:rsidR="00127349" w:rsidRPr="000B71E3" w14:paraId="798A12B4"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E32227" w14:textId="77777777"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A1E10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14184A1" w14:textId="77777777" w:rsidR="00127349" w:rsidRPr="000B71E3" w:rsidRDefault="00127349" w:rsidP="00B70591">
            <w:pPr>
              <w:pStyle w:val="TAL"/>
              <w:rPr>
                <w:rFonts w:cs="Arial"/>
                <w:szCs w:val="18"/>
              </w:rPr>
            </w:pPr>
            <w:r w:rsidRPr="000B71E3">
              <w:rPr>
                <w:rFonts w:cs="Arial"/>
                <w:szCs w:val="18"/>
              </w:rPr>
              <w:t>Indicates whether a DNN is the default DNN</w:t>
            </w:r>
          </w:p>
        </w:tc>
      </w:tr>
      <w:tr w:rsidR="00127349" w:rsidRPr="000B71E3" w14:paraId="7295011E"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0FC6F83" w14:textId="77777777"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4ED2A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F31C63" w14:textId="77777777" w:rsidR="00127349" w:rsidRPr="000B71E3" w:rsidRDefault="00127349" w:rsidP="00B70591">
            <w:pPr>
              <w:pStyle w:val="TAL"/>
            </w:pPr>
            <w:r w:rsidRPr="000B71E3">
              <w:rPr>
                <w:rFonts w:cs="Arial"/>
                <w:szCs w:val="18"/>
              </w:rPr>
              <w:t>This flag indicates whether local breakout is allowed when roaming.</w:t>
            </w:r>
          </w:p>
        </w:tc>
      </w:tr>
      <w:tr w:rsidR="00B217E8" w:rsidRPr="000B71E3" w14:paraId="178153BC"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958BF2D" w14:textId="77777777"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AB151D" w14:textId="77777777"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55C55E" w14:textId="77777777"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14:paraId="1E984561"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609B2" w14:textId="77777777"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65EC68E" w14:textId="77777777"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14:paraId="5CF42E12" w14:textId="77777777" w:rsidR="00B217E8" w:rsidRPr="000B71E3" w:rsidRDefault="00B217E8" w:rsidP="003B34DE">
            <w:pPr>
              <w:pStyle w:val="TAL"/>
            </w:pPr>
            <w:r w:rsidRPr="000B71E3">
              <w:t>Indicates whether UE is subscribed to multimedia priority service</w:t>
            </w:r>
          </w:p>
        </w:tc>
      </w:tr>
      <w:tr w:rsidR="001E4404" w:rsidRPr="000B71E3" w14:paraId="7B192DA5"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AA4FBC" w14:textId="77777777"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AC1D3A9" w14:textId="77777777"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14:paraId="28E1D79B" w14:textId="77777777"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14:paraId="1520C8E0"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F91911" w14:textId="77777777"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2435A0B" w14:textId="77777777"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14:paraId="4CE25307" w14:textId="0E65BBE2" w:rsidR="00092CCC" w:rsidRPr="000B71E3" w:rsidRDefault="00092CCC" w:rsidP="00FE7AAF">
            <w:pPr>
              <w:pStyle w:val="TAL"/>
            </w:pPr>
            <w:r w:rsidRPr="000B71E3">
              <w:t>16-bit string identifying charging characteristics as specified in 3GPP TS 32.251 [</w:t>
            </w:r>
            <w:r w:rsidR="00630A27" w:rsidRPr="000B71E3">
              <w:t>11</w:t>
            </w:r>
            <w:r w:rsidRPr="000B71E3">
              <w:t>] Annex A and 3GPP TS 32.298 [</w:t>
            </w:r>
            <w:r w:rsidR="00630A27" w:rsidRPr="000B71E3">
              <w:t>12</w:t>
            </w:r>
            <w:r w:rsidRPr="000B71E3">
              <w:t xml:space="preserve">] </w:t>
            </w:r>
            <w:r w:rsidR="005B47C9">
              <w:t>clause</w:t>
            </w:r>
            <w:r w:rsidRPr="000B71E3">
              <w:t xml:space="preserv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21981720" w14:textId="77777777" w:rsidR="00092CCC" w:rsidRPr="000B71E3" w:rsidRDefault="00092CCC" w:rsidP="00FE7AAF">
            <w:pPr>
              <w:pStyle w:val="TAL"/>
            </w:pPr>
          </w:p>
          <w:p w14:paraId="62BBE976" w14:textId="77777777" w:rsidR="00092CCC" w:rsidRPr="000B71E3" w:rsidRDefault="00092CCC" w:rsidP="00FE7AAF">
            <w:pPr>
              <w:pStyle w:val="TAL"/>
            </w:pPr>
            <w:r w:rsidRPr="000B71E3">
              <w:t xml:space="preserve">Example: </w:t>
            </w:r>
          </w:p>
          <w:p w14:paraId="5DF82E9B" w14:textId="77777777" w:rsidR="00092CCC" w:rsidRPr="000B71E3" w:rsidRDefault="00092CCC" w:rsidP="00FE7AAF">
            <w:pPr>
              <w:pStyle w:val="TAL"/>
            </w:pPr>
            <w:r w:rsidRPr="000B71E3">
              <w:t>The charging characteristic 0x123A shall be encoded as "123A".</w:t>
            </w:r>
          </w:p>
        </w:tc>
      </w:tr>
      <w:tr w:rsidR="001A62A9" w:rsidRPr="000B71E3" w14:paraId="3ED729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5C707AD" w14:textId="77777777"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7E4A91" w14:textId="77777777"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FF8AE6" w14:textId="77777777" w:rsidR="001A62A9" w:rsidRPr="000B71E3" w:rsidRDefault="001A62A9" w:rsidP="006E5C09">
            <w:pPr>
              <w:pStyle w:val="TAL"/>
            </w:pPr>
            <w:r w:rsidRPr="000B71E3">
              <w:t>The following values are defined:</w:t>
            </w:r>
          </w:p>
          <w:p w14:paraId="08805474" w14:textId="77777777" w:rsidR="004F6355" w:rsidRPr="000B71E3" w:rsidRDefault="004F6355" w:rsidP="006E5C09">
            <w:pPr>
              <w:pStyle w:val="TAL"/>
            </w:pPr>
          </w:p>
          <w:p w14:paraId="3E3490C6" w14:textId="77777777" w:rsidR="001A62A9" w:rsidRPr="000B71E3" w:rsidRDefault="001A62A9" w:rsidP="006E5C09">
            <w:pPr>
              <w:pStyle w:val="TAL"/>
            </w:pPr>
            <w:r w:rsidRPr="000B71E3">
              <w:t>0: "Extended DL Data Buffering NOT REQUESTED"</w:t>
            </w:r>
          </w:p>
          <w:p w14:paraId="01A2E356" w14:textId="77777777" w:rsidR="004F6355" w:rsidRPr="000B71E3" w:rsidRDefault="004F6355" w:rsidP="006E5C09">
            <w:pPr>
              <w:pStyle w:val="TAL"/>
            </w:pPr>
          </w:p>
          <w:p w14:paraId="60F800D4" w14:textId="77777777" w:rsidR="001A62A9" w:rsidRPr="000B71E3" w:rsidRDefault="001A62A9" w:rsidP="006E5C09">
            <w:pPr>
              <w:pStyle w:val="TAL"/>
            </w:pPr>
            <w:r w:rsidRPr="000B71E3">
              <w:t xml:space="preserve">-1: "Extended DL Data Buffering REQUESTED, without a suggested number of packets" </w:t>
            </w:r>
          </w:p>
          <w:p w14:paraId="2544B3C3" w14:textId="77777777" w:rsidR="004F6355" w:rsidRPr="000B71E3" w:rsidRDefault="004F6355" w:rsidP="006E5C09">
            <w:pPr>
              <w:pStyle w:val="TAL"/>
            </w:pPr>
          </w:p>
          <w:p w14:paraId="57B1109D" w14:textId="77777777" w:rsidR="001A62A9" w:rsidRPr="000B71E3" w:rsidRDefault="001A62A9" w:rsidP="0037193F">
            <w:pPr>
              <w:pStyle w:val="TAL"/>
            </w:pPr>
            <w:r w:rsidRPr="000B71E3">
              <w:t>n&gt;0: "Extended DL Data Buffering REQUESTED, with a suggested number of n packets"</w:t>
            </w:r>
          </w:p>
        </w:tc>
      </w:tr>
      <w:tr w:rsidR="004F6355" w:rsidRPr="000B71E3" w14:paraId="051AE36A"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1FB8" w14:textId="77777777"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0AC377" w14:textId="77777777"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3F97C1B" w14:textId="77777777" w:rsidR="004F6355" w:rsidRPr="000B71E3" w:rsidRDefault="004F6355" w:rsidP="004F6355">
            <w:r w:rsidRPr="000B71E3">
              <w:t>Indicates whether MICO mode is allowed for the UE.</w:t>
            </w:r>
          </w:p>
        </w:tc>
      </w:tr>
      <w:tr w:rsidR="00267AAD" w:rsidRPr="000B71E3" w14:paraId="4EF0690F"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93178C" w14:textId="77777777"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CFB3EFB" w14:textId="77777777"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AC1D63" w14:textId="77777777"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14:paraId="39FD6A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7FB354B" w14:textId="77777777"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87E12" w14:textId="77777777"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14:paraId="4149743F" w14:textId="77777777"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14:paraId="20D96DE3"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CAE7C" w14:textId="77777777"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EEA50A" w14:textId="77777777"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93E29E1" w14:textId="77777777" w:rsidR="006E72FA" w:rsidRPr="000B71E3" w:rsidRDefault="006E72FA" w:rsidP="00DD1A36">
            <w:pPr>
              <w:pStyle w:val="TAL"/>
            </w:pPr>
            <w:r w:rsidRPr="000B71E3">
              <w:t>Indicates whether Interworking with EPS is supported</w:t>
            </w:r>
          </w:p>
        </w:tc>
      </w:tr>
      <w:tr w:rsidR="0028072D" w:rsidRPr="00893D55" w14:paraId="6C3212B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96C70" w14:textId="77777777"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1A1EFC3" w14:textId="77777777"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14:paraId="0C77D4F9" w14:textId="77777777"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r w:rsidR="00B62BA9" w:rsidRPr="00893D55" w14:paraId="0AC3EABD" w14:textId="77777777"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051ADF" w14:textId="77777777" w:rsidR="00B62BA9" w:rsidRPr="00893D55" w:rsidRDefault="00B62BA9" w:rsidP="00C21133">
            <w:pPr>
              <w:pStyle w:val="TAL"/>
            </w:pPr>
            <w:r>
              <w:rPr>
                <w:rFonts w:hint="eastAsia"/>
              </w:rPr>
              <w:t>UpuReg</w:t>
            </w:r>
            <w:r w:rsidRPr="00544965">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6E4CAEE" w14:textId="77777777" w:rsidR="00B62BA9" w:rsidRPr="00893D55" w:rsidRDefault="00B62BA9" w:rsidP="00C21133">
            <w:pPr>
              <w:pStyle w:val="TAL"/>
            </w:pPr>
            <w:r>
              <w:rPr>
                <w:rFonts w:hint="eastAsia"/>
              </w:rPr>
              <w:t>b</w:t>
            </w:r>
            <w:r w:rsidRPr="00544965">
              <w:t>oolean</w:t>
            </w:r>
          </w:p>
        </w:tc>
        <w:tc>
          <w:tcPr>
            <w:tcW w:w="2928" w:type="pct"/>
            <w:tcBorders>
              <w:top w:val="single" w:sz="4" w:space="0" w:color="auto"/>
              <w:left w:val="nil"/>
              <w:bottom w:val="single" w:sz="8" w:space="0" w:color="auto"/>
              <w:right w:val="single" w:sz="8" w:space="0" w:color="auto"/>
            </w:tcBorders>
          </w:tcPr>
          <w:p w14:paraId="2249F836" w14:textId="77777777" w:rsidR="00B62BA9" w:rsidRPr="00893D55" w:rsidRDefault="00B62BA9" w:rsidP="00C21133">
            <w:pPr>
              <w:pStyle w:val="TAL"/>
            </w:pPr>
            <w:r w:rsidRPr="00544965">
              <w:t xml:space="preserve">true indicates that </w:t>
            </w:r>
            <w:r>
              <w:t>re-registration</w:t>
            </w:r>
            <w:r w:rsidRPr="005F7EB0">
              <w:t xml:space="preserve"> </w:t>
            </w:r>
            <w:r>
              <w:rPr>
                <w:rFonts w:hint="eastAsia"/>
              </w:rPr>
              <w:t xml:space="preserve">is </w:t>
            </w:r>
            <w:r w:rsidRPr="005F7EB0">
              <w:t>requested</w:t>
            </w:r>
            <w:r>
              <w:rPr>
                <w:rFonts w:hint="eastAsia"/>
              </w:rPr>
              <w:t xml:space="preserve"> after the successful </w:t>
            </w:r>
            <w:r>
              <w:t>UE parameters update</w:t>
            </w:r>
            <w:r>
              <w:rPr>
                <w:rFonts w:hint="eastAsia"/>
              </w:rPr>
              <w:t>.</w:t>
            </w:r>
          </w:p>
        </w:tc>
      </w:tr>
      <w:tr w:rsidR="00B02F80" w:rsidRPr="00893D55" w14:paraId="7A897AAD" w14:textId="77777777" w:rsidTr="00B02F80">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111434" w14:textId="77777777" w:rsidR="00B02F80" w:rsidRDefault="00B02F80" w:rsidP="008C2DB6">
            <w:pPr>
              <w:pStyle w:val="TAL"/>
            </w:pPr>
            <w:r>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40C391" w14:textId="77777777" w:rsidR="00B02F80" w:rsidRDefault="00B02F80" w:rsidP="008C2DB6">
            <w:pPr>
              <w:pStyle w:val="TAL"/>
            </w:pPr>
            <w:r>
              <w:t>string</w:t>
            </w:r>
          </w:p>
        </w:tc>
        <w:tc>
          <w:tcPr>
            <w:tcW w:w="2928" w:type="pct"/>
            <w:tcBorders>
              <w:top w:val="single" w:sz="4" w:space="0" w:color="auto"/>
              <w:left w:val="nil"/>
              <w:bottom w:val="single" w:sz="8" w:space="0" w:color="auto"/>
              <w:right w:val="single" w:sz="8" w:space="0" w:color="auto"/>
            </w:tcBorders>
          </w:tcPr>
          <w:p w14:paraId="329B5FC1" w14:textId="77777777" w:rsidR="00B02F80" w:rsidRDefault="00B02F80" w:rsidP="008C2DB6">
            <w:pPr>
              <w:pStyle w:val="TAL"/>
            </w:pPr>
            <w:r>
              <w:t>String containing a External Group ID.</w:t>
            </w:r>
          </w:p>
          <w:p w14:paraId="0DB52CEF" w14:textId="77777777" w:rsidR="00B02F80" w:rsidRPr="00544965" w:rsidRDefault="00B02F80" w:rsidP="008C2DB6">
            <w:pPr>
              <w:pStyle w:val="TAL"/>
            </w:pPr>
            <w:r>
              <w:t>Pattern: "^</w:t>
            </w:r>
            <w:r w:rsidRPr="00A01380">
              <w:t>extgroupid-[^@]+@[^@]+</w:t>
            </w:r>
            <w:r>
              <w:t>$"</w:t>
            </w:r>
          </w:p>
        </w:tc>
      </w:tr>
    </w:tbl>
    <w:p w14:paraId="07344559" w14:textId="77777777" w:rsidR="006C1737" w:rsidRPr="000B71E3" w:rsidRDefault="006C1737" w:rsidP="00B44433"/>
    <w:p w14:paraId="7B551C9A" w14:textId="77777777" w:rsidR="00805C68" w:rsidRPr="000B71E3" w:rsidRDefault="00805C68" w:rsidP="005F1FE3">
      <w:pPr>
        <w:pStyle w:val="Heading5"/>
      </w:pPr>
      <w:bookmarkStart w:id="295" w:name="_Toc20118750"/>
      <w:r w:rsidRPr="000B71E3">
        <w:t>6.1.6.3.</w:t>
      </w:r>
      <w:r w:rsidR="004215AA" w:rsidRPr="000B71E3">
        <w:t>3</w:t>
      </w:r>
      <w:r w:rsidRPr="000B71E3">
        <w:tab/>
        <w:t>Enumeration: DataSet</w:t>
      </w:r>
      <w:r w:rsidR="00207B40" w:rsidRPr="000B71E3">
        <w:t>Name</w:t>
      </w:r>
      <w:bookmarkEnd w:id="295"/>
    </w:p>
    <w:p w14:paraId="0B3745C5" w14:textId="77777777"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14:paraId="33997F55" w14:textId="77777777"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7C59ED" w14:textId="77777777"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92BE40" w14:textId="77777777" w:rsidR="00805C68" w:rsidRPr="000B71E3" w:rsidRDefault="00805C68" w:rsidP="00155923">
            <w:pPr>
              <w:pStyle w:val="TAH"/>
            </w:pPr>
            <w:r w:rsidRPr="000B71E3">
              <w:t>Description</w:t>
            </w:r>
          </w:p>
        </w:tc>
      </w:tr>
      <w:tr w:rsidR="00805C68" w:rsidRPr="000B71E3" w14:paraId="63F5FD5A"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6B0CE" w14:textId="77777777"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988E8" w14:textId="77777777" w:rsidR="00805C68" w:rsidRPr="000B71E3" w:rsidRDefault="00805C68" w:rsidP="00155923">
            <w:pPr>
              <w:pStyle w:val="TAL"/>
            </w:pPr>
            <w:r w:rsidRPr="000B71E3">
              <w:t>Access and Mobility Subscription Data</w:t>
            </w:r>
          </w:p>
        </w:tc>
      </w:tr>
      <w:tr w:rsidR="00805C68" w:rsidRPr="000B71E3" w14:paraId="7C6FEA7B"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55410" w14:textId="77777777"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6D902" w14:textId="77777777" w:rsidR="00805C68" w:rsidRPr="000B71E3" w:rsidRDefault="00805C68" w:rsidP="00155923">
            <w:pPr>
              <w:pStyle w:val="TAL"/>
            </w:pPr>
            <w:r w:rsidRPr="000B71E3">
              <w:t>SMF Selection Subscription Data</w:t>
            </w:r>
          </w:p>
        </w:tc>
      </w:tr>
      <w:tr w:rsidR="002A0E55" w:rsidRPr="000B71E3" w14:paraId="7577BF04"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358D5" w14:textId="77777777"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3CFCE" w14:textId="77777777" w:rsidR="002A0E55" w:rsidRPr="000B71E3" w:rsidRDefault="002A0E55" w:rsidP="000C0A85">
            <w:pPr>
              <w:pStyle w:val="TAL"/>
            </w:pPr>
            <w:r w:rsidRPr="000B71E3">
              <w:t>UE Context in SMF Data</w:t>
            </w:r>
          </w:p>
        </w:tc>
      </w:tr>
      <w:tr w:rsidR="002A0E55" w:rsidRPr="000B71E3" w14:paraId="7F9604DE"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E7EA9A" w14:textId="77777777"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FCA06" w14:textId="77777777" w:rsidR="002A0E55" w:rsidRPr="000B71E3" w:rsidRDefault="002A0E55" w:rsidP="000C0A85">
            <w:pPr>
              <w:pStyle w:val="TAL"/>
            </w:pPr>
            <w:r w:rsidRPr="000B71E3">
              <w:t>UE Context in SMSF Data</w:t>
            </w:r>
          </w:p>
        </w:tc>
      </w:tr>
      <w:tr w:rsidR="002A0E55" w:rsidRPr="000B71E3" w14:paraId="61DBCEB1"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45BDCC" w14:textId="77777777"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F0C68" w14:textId="77777777" w:rsidR="002A0E55" w:rsidRPr="000B71E3" w:rsidRDefault="002A0E55" w:rsidP="000C0A85">
            <w:pPr>
              <w:pStyle w:val="TAL"/>
            </w:pPr>
            <w:r w:rsidRPr="000B71E3">
              <w:t>SMS Subscription Data</w:t>
            </w:r>
          </w:p>
        </w:tc>
      </w:tr>
      <w:tr w:rsidR="002A0E55" w:rsidRPr="000B71E3" w14:paraId="45D24605"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53F22" w14:textId="77777777"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C53C" w14:textId="77777777" w:rsidR="002A0E55" w:rsidRPr="000B71E3" w:rsidRDefault="002A0E55" w:rsidP="000C0A85">
            <w:pPr>
              <w:pStyle w:val="TAL"/>
            </w:pPr>
            <w:r w:rsidRPr="000B71E3">
              <w:t>Session Management Subscription Data</w:t>
            </w:r>
          </w:p>
        </w:tc>
      </w:tr>
      <w:tr w:rsidR="00211EEC" w:rsidRPr="000B71E3" w14:paraId="03A8E11C" w14:textId="77777777"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D502A3" w14:textId="77777777"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2F25E" w14:textId="77777777" w:rsidR="00211EEC" w:rsidRPr="000B71E3" w:rsidRDefault="00211EEC" w:rsidP="000C0A85">
            <w:pPr>
              <w:pStyle w:val="TAL"/>
            </w:pPr>
            <w:r w:rsidRPr="000B71E3">
              <w:t>Trace Data</w:t>
            </w:r>
          </w:p>
        </w:tc>
      </w:tr>
      <w:tr w:rsidR="00D17C43" w:rsidRPr="000B71E3" w14:paraId="139FE8CF" w14:textId="77777777"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0A44D" w14:textId="77777777"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3BC921" w14:textId="77777777" w:rsidR="00D17C43" w:rsidRPr="000B71E3" w:rsidRDefault="00D17C43" w:rsidP="00C13412">
            <w:pPr>
              <w:pStyle w:val="TAL"/>
            </w:pPr>
            <w:r w:rsidRPr="000B71E3">
              <w:t>SMS Management Subscription Data</w:t>
            </w:r>
          </w:p>
        </w:tc>
      </w:tr>
    </w:tbl>
    <w:p w14:paraId="78B308C4" w14:textId="77777777" w:rsidR="00805C68" w:rsidRPr="000B71E3" w:rsidRDefault="00805C68" w:rsidP="00805C68">
      <w:pPr>
        <w:rPr>
          <w:lang w:val="en-US"/>
        </w:rPr>
      </w:pPr>
    </w:p>
    <w:p w14:paraId="0764308E" w14:textId="77777777" w:rsidR="00805C68" w:rsidRPr="000B71E3" w:rsidRDefault="00805C68" w:rsidP="00C80397">
      <w:pPr>
        <w:pStyle w:val="NO"/>
        <w:rPr>
          <w:lang w:val="en-US"/>
        </w:rPr>
      </w:pPr>
      <w:r w:rsidRPr="000B71E3">
        <w:rPr>
          <w:lang w:val="en-US"/>
        </w:rPr>
        <w:lastRenderedPageBreak/>
        <w:t>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14:paraId="29A77A0D" w14:textId="77777777" w:rsidR="00AB0559" w:rsidRPr="000B71E3" w:rsidRDefault="00AB0559" w:rsidP="00AB0559">
      <w:pPr>
        <w:pStyle w:val="Heading5"/>
      </w:pPr>
      <w:bookmarkStart w:id="296" w:name="_Toc20118751"/>
      <w:r w:rsidRPr="000B71E3">
        <w:t>6.1.6.3.</w:t>
      </w:r>
      <w:r w:rsidR="004215AA" w:rsidRPr="000B71E3">
        <w:t>4</w:t>
      </w:r>
      <w:r w:rsidRPr="000B71E3">
        <w:tab/>
      </w:r>
      <w:r w:rsidR="00267AAD" w:rsidRPr="000B71E3">
        <w:t>Void</w:t>
      </w:r>
      <w:bookmarkEnd w:id="296"/>
    </w:p>
    <w:p w14:paraId="1901FC9F" w14:textId="77777777" w:rsidR="00C76652" w:rsidRPr="000B71E3" w:rsidRDefault="00C76652" w:rsidP="00C76652">
      <w:pPr>
        <w:pStyle w:val="Heading5"/>
      </w:pPr>
      <w:bookmarkStart w:id="297" w:name="_Toc20118752"/>
      <w:r w:rsidRPr="000B71E3">
        <w:t>6.1.6.3.</w:t>
      </w:r>
      <w:r w:rsidR="004215AA" w:rsidRPr="000B71E3">
        <w:t>5</w:t>
      </w:r>
      <w:r w:rsidRPr="000B71E3">
        <w:tab/>
      </w:r>
      <w:r w:rsidR="008502AD" w:rsidRPr="000B71E3">
        <w:t>Void</w:t>
      </w:r>
      <w:bookmarkEnd w:id="297"/>
    </w:p>
    <w:p w14:paraId="7C452691" w14:textId="77777777" w:rsidR="00630A27" w:rsidRPr="000B71E3" w:rsidRDefault="00630A27" w:rsidP="00630A27">
      <w:pPr>
        <w:pStyle w:val="Heading5"/>
      </w:pPr>
      <w:bookmarkStart w:id="298" w:name="_Toc20118753"/>
      <w:r w:rsidRPr="000B71E3">
        <w:t>6.1.6.3.6</w:t>
      </w:r>
      <w:r w:rsidRPr="000B71E3">
        <w:tab/>
      </w:r>
      <w:r w:rsidR="008502AD" w:rsidRPr="000B71E3">
        <w:t>Void</w:t>
      </w:r>
      <w:bookmarkEnd w:id="298"/>
    </w:p>
    <w:p w14:paraId="03E57B78" w14:textId="77777777" w:rsidR="00630A27" w:rsidRPr="000B71E3" w:rsidRDefault="00630A27" w:rsidP="00C76652">
      <w:pPr>
        <w:rPr>
          <w:lang w:val="en-US"/>
        </w:rPr>
      </w:pPr>
    </w:p>
    <w:p w14:paraId="15BE6890" w14:textId="77777777" w:rsidR="000C5200" w:rsidRPr="000B71E3" w:rsidRDefault="000C5200" w:rsidP="000C5200">
      <w:pPr>
        <w:pStyle w:val="Heading3"/>
      </w:pPr>
      <w:bookmarkStart w:id="299" w:name="_Toc20118754"/>
      <w:r w:rsidRPr="000B71E3">
        <w:t>6.1.</w:t>
      </w:r>
      <w:r w:rsidR="004B1E63" w:rsidRPr="000B71E3">
        <w:t>7</w:t>
      </w:r>
      <w:r w:rsidRPr="000B71E3">
        <w:tab/>
        <w:t>Error Handling</w:t>
      </w:r>
      <w:bookmarkEnd w:id="299"/>
    </w:p>
    <w:p w14:paraId="44BE181B" w14:textId="77777777" w:rsidR="00DB25B3" w:rsidRPr="000B71E3" w:rsidRDefault="00DB25B3" w:rsidP="00DB25B3">
      <w:pPr>
        <w:pStyle w:val="Heading4"/>
      </w:pPr>
      <w:bookmarkStart w:id="300" w:name="_Toc20118755"/>
      <w:r w:rsidRPr="000B71E3">
        <w:t>6.1.7.1</w:t>
      </w:r>
      <w:r w:rsidRPr="000B71E3">
        <w:tab/>
        <w:t>General</w:t>
      </w:r>
      <w:bookmarkEnd w:id="300"/>
    </w:p>
    <w:p w14:paraId="4BAF9BB3" w14:textId="77777777" w:rsidR="00DB25B3" w:rsidRPr="000B71E3" w:rsidRDefault="00DB25B3" w:rsidP="00DB25B3">
      <w:r w:rsidRPr="000B71E3">
        <w:t xml:space="preserve">HTTP error handling shall be supported as specified in </w:t>
      </w:r>
      <w:r w:rsidR="000647B6">
        <w:t>clause</w:t>
      </w:r>
      <w:r w:rsidRPr="000B71E3">
        <w:t> 5.2.4 of 3GPP TS 29.500 [4].</w:t>
      </w:r>
    </w:p>
    <w:p w14:paraId="2AF4FE57" w14:textId="77777777" w:rsidR="00DB25B3" w:rsidRPr="000B71E3" w:rsidRDefault="00DB25B3" w:rsidP="00DB25B3">
      <w:pPr>
        <w:pStyle w:val="Heading4"/>
      </w:pPr>
      <w:bookmarkStart w:id="301" w:name="_Toc20118756"/>
      <w:r w:rsidRPr="000B71E3">
        <w:t>6.1.7.2</w:t>
      </w:r>
      <w:r w:rsidRPr="000B71E3">
        <w:tab/>
        <w:t>Protocol Errors</w:t>
      </w:r>
      <w:bookmarkEnd w:id="301"/>
    </w:p>
    <w:p w14:paraId="13CE210E" w14:textId="77777777" w:rsidR="00DB25B3" w:rsidRPr="000B71E3" w:rsidRDefault="00DB25B3" w:rsidP="00DB25B3">
      <w:r w:rsidRPr="000B71E3">
        <w:t xml:space="preserve">Protocol errors handling shall be supported as specified in </w:t>
      </w:r>
      <w:r w:rsidR="000647B6">
        <w:t>clause</w:t>
      </w:r>
      <w:r w:rsidRPr="000B71E3">
        <w:t xml:space="preserve"> 5.2.7 of 3GPP TS 29.500 [4].</w:t>
      </w:r>
    </w:p>
    <w:p w14:paraId="65D6DA92" w14:textId="77777777" w:rsidR="00DB25B3" w:rsidRPr="000B71E3" w:rsidRDefault="00DB25B3" w:rsidP="00DB25B3">
      <w:pPr>
        <w:pStyle w:val="Heading4"/>
      </w:pPr>
      <w:bookmarkStart w:id="302" w:name="_Toc20118757"/>
      <w:r w:rsidRPr="000B71E3">
        <w:t>6.1.7.</w:t>
      </w:r>
      <w:r w:rsidR="00EB46F6" w:rsidRPr="000B71E3">
        <w:t>3</w:t>
      </w:r>
      <w:r w:rsidRPr="000B71E3">
        <w:tab/>
        <w:t>Application Errors</w:t>
      </w:r>
      <w:bookmarkEnd w:id="302"/>
    </w:p>
    <w:p w14:paraId="7E8BEDA0" w14:textId="77777777"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14:paraId="5928041E" w14:textId="77777777" w:rsidR="00DB25B3" w:rsidRPr="000B71E3" w:rsidRDefault="00DB25B3" w:rsidP="00DB25B3">
      <w:pPr>
        <w:pStyle w:val="PL"/>
      </w:pPr>
    </w:p>
    <w:p w14:paraId="6F32C970" w14:textId="77777777"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14:paraId="40354F8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0A66C607" w14:textId="77777777" w:rsidR="00DB25B3" w:rsidRPr="000B71E3" w:rsidRDefault="00DB25B3" w:rsidP="000C0A85">
            <w:pPr>
              <w:pStyle w:val="TAH"/>
            </w:pPr>
            <w:bookmarkStart w:id="303"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14:paraId="23C7A33B" w14:textId="77777777"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14:paraId="3CCDDA1D" w14:textId="77777777" w:rsidR="00DB25B3" w:rsidRPr="000B71E3" w:rsidRDefault="00DB25B3" w:rsidP="000C0A85">
            <w:pPr>
              <w:pStyle w:val="TAH"/>
            </w:pPr>
            <w:r w:rsidRPr="000B71E3">
              <w:t>Description</w:t>
            </w:r>
          </w:p>
        </w:tc>
      </w:tr>
      <w:tr w:rsidR="00DB25B3" w:rsidRPr="000B71E3" w14:paraId="10A4007F"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8396C80" w14:textId="77777777"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2E043EA5" w14:textId="77777777"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73E4191A" w14:textId="77777777" w:rsidR="00DB25B3" w:rsidRPr="000B71E3" w:rsidRDefault="00DB25B3" w:rsidP="000C0A85">
            <w:pPr>
              <w:pStyle w:val="TAL"/>
            </w:pPr>
            <w:r w:rsidRPr="000B71E3">
              <w:t>The request has been asked to be redirected to a specified target for one transaction.</w:t>
            </w:r>
          </w:p>
        </w:tc>
      </w:tr>
      <w:tr w:rsidR="00DB25B3" w:rsidRPr="000B71E3" w14:paraId="701AA934"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7EB3B9F6" w14:textId="77777777"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14:paraId="4FF20A8D" w14:textId="77777777"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14:paraId="138BAA8D" w14:textId="77777777" w:rsidR="00DB25B3" w:rsidRPr="000B71E3" w:rsidRDefault="00DB25B3" w:rsidP="000C0A85">
            <w:pPr>
              <w:pStyle w:val="TAC"/>
              <w:jc w:val="left"/>
            </w:pPr>
            <w:r w:rsidRPr="000B71E3">
              <w:t>The request has been asked to be redirected to a specified target.</w:t>
            </w:r>
          </w:p>
        </w:tc>
      </w:tr>
      <w:bookmarkEnd w:id="303"/>
      <w:tr w:rsidR="00FE71C6" w:rsidRPr="00E323C7" w14:paraId="6B45CAD0"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49DA22C1" w14:textId="77777777" w:rsidR="00FE71C6" w:rsidRPr="00582665" w:rsidRDefault="00FE71C6" w:rsidP="00B05791">
            <w:pPr>
              <w:pStyle w:val="TAC"/>
              <w:jc w:val="left"/>
            </w:pPr>
            <w:r w:rsidRPr="00582665">
              <w:t>DATA_NOT_FOUND</w:t>
            </w:r>
          </w:p>
        </w:tc>
        <w:tc>
          <w:tcPr>
            <w:tcW w:w="765" w:type="pct"/>
            <w:tcBorders>
              <w:top w:val="single" w:sz="4" w:space="0" w:color="auto"/>
              <w:left w:val="single" w:sz="4" w:space="0" w:color="auto"/>
              <w:bottom w:val="single" w:sz="4" w:space="0" w:color="auto"/>
              <w:right w:val="single" w:sz="4" w:space="0" w:color="auto"/>
            </w:tcBorders>
          </w:tcPr>
          <w:p w14:paraId="5074317C"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49B470E" w14:textId="77777777" w:rsidR="00FE71C6" w:rsidRDefault="00FE71C6" w:rsidP="00B05791">
            <w:pPr>
              <w:pStyle w:val="TAC"/>
              <w:jc w:val="left"/>
            </w:pPr>
            <w:r w:rsidRPr="00582665">
              <w:t>The requested UE subscription data is not found/does not exist.</w:t>
            </w:r>
          </w:p>
          <w:p w14:paraId="240191DF" w14:textId="77777777" w:rsidR="00FE71C6" w:rsidRPr="00582665" w:rsidRDefault="00FE71C6" w:rsidP="00B05791">
            <w:pPr>
              <w:pStyle w:val="TAC"/>
              <w:jc w:val="left"/>
            </w:pPr>
            <w:r>
              <w:t>This error is applicable to all Nudm_SDM GET operations.</w:t>
            </w:r>
          </w:p>
        </w:tc>
      </w:tr>
      <w:tr w:rsidR="00FE71C6" w:rsidRPr="00E323C7" w14:paraId="605C639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F826D3E" w14:textId="77777777" w:rsidR="00FE71C6" w:rsidRPr="00582665" w:rsidRDefault="00FE71C6" w:rsidP="00B05791">
            <w:pPr>
              <w:pStyle w:val="TAC"/>
              <w:jc w:val="left"/>
            </w:pPr>
            <w:r w:rsidRPr="00582665">
              <w:t>USER</w:t>
            </w:r>
            <w:r w:rsidR="00FC7F1B">
              <w:t>_</w:t>
            </w:r>
            <w:r w:rsidRPr="00582665">
              <w:t>NOT</w:t>
            </w:r>
            <w:r w:rsidR="00FC7F1B">
              <w:t>_</w:t>
            </w:r>
            <w:r w:rsidRPr="00582665">
              <w:t>FOUND</w:t>
            </w:r>
          </w:p>
        </w:tc>
        <w:tc>
          <w:tcPr>
            <w:tcW w:w="765" w:type="pct"/>
            <w:tcBorders>
              <w:top w:val="single" w:sz="4" w:space="0" w:color="auto"/>
              <w:left w:val="single" w:sz="4" w:space="0" w:color="auto"/>
              <w:bottom w:val="single" w:sz="4" w:space="0" w:color="auto"/>
              <w:right w:val="single" w:sz="4" w:space="0" w:color="auto"/>
            </w:tcBorders>
          </w:tcPr>
          <w:p w14:paraId="79A5E213"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6BDEEB29" w14:textId="77777777" w:rsidR="00FE71C6" w:rsidRDefault="00FE71C6" w:rsidP="00B05791">
            <w:pPr>
              <w:pStyle w:val="TAC"/>
              <w:jc w:val="left"/>
            </w:pPr>
            <w:r w:rsidRPr="00582665">
              <w:t>The user does not exist</w:t>
            </w:r>
          </w:p>
          <w:p w14:paraId="61F07243" w14:textId="77777777" w:rsidR="00FE71C6" w:rsidRPr="00582665" w:rsidRDefault="00FE71C6" w:rsidP="00B05791">
            <w:pPr>
              <w:pStyle w:val="TAC"/>
              <w:jc w:val="left"/>
            </w:pPr>
            <w:r>
              <w:t>This error is applicable to all Nudm_SDM GET operations.</w:t>
            </w:r>
          </w:p>
        </w:tc>
      </w:tr>
      <w:tr w:rsidR="00FE71C6" w:rsidRPr="00F65A74" w14:paraId="03953FCA"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3662765" w14:textId="77777777"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14:paraId="110231B9"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C3A4C7E" w14:textId="77777777" w:rsidR="00FE71C6" w:rsidRPr="00582665" w:rsidRDefault="00FE71C6" w:rsidP="00B05791">
            <w:pPr>
              <w:pStyle w:val="TAC"/>
              <w:jc w:val="left"/>
            </w:pPr>
            <w:r w:rsidRPr="00582665">
              <w:t>It is used during the modification of an existing subscription when no corresponding context exists.</w:t>
            </w:r>
          </w:p>
        </w:tc>
      </w:tr>
      <w:tr w:rsidR="00B02F80" w:rsidRPr="00582665" w14:paraId="61D57988" w14:textId="77777777" w:rsidTr="00B02F80">
        <w:trPr>
          <w:jc w:val="center"/>
        </w:trPr>
        <w:tc>
          <w:tcPr>
            <w:tcW w:w="1813" w:type="pct"/>
            <w:tcBorders>
              <w:top w:val="single" w:sz="4" w:space="0" w:color="auto"/>
              <w:left w:val="single" w:sz="4" w:space="0" w:color="auto"/>
              <w:bottom w:val="single" w:sz="4" w:space="0" w:color="auto"/>
              <w:right w:val="single" w:sz="4" w:space="0" w:color="auto"/>
            </w:tcBorders>
          </w:tcPr>
          <w:p w14:paraId="0FBCDCD6" w14:textId="77777777" w:rsidR="00B02F80" w:rsidRPr="00582665" w:rsidRDefault="00B02F80" w:rsidP="008C2DB6">
            <w:pPr>
              <w:pStyle w:val="TAC"/>
              <w:jc w:val="left"/>
            </w:pPr>
            <w:r>
              <w:t>GROUP_IDENTIFIER_NOT_FOUND</w:t>
            </w:r>
          </w:p>
        </w:tc>
        <w:tc>
          <w:tcPr>
            <w:tcW w:w="764" w:type="pct"/>
            <w:tcBorders>
              <w:top w:val="single" w:sz="4" w:space="0" w:color="auto"/>
              <w:left w:val="single" w:sz="4" w:space="0" w:color="auto"/>
              <w:bottom w:val="single" w:sz="4" w:space="0" w:color="auto"/>
              <w:right w:val="single" w:sz="4" w:space="0" w:color="auto"/>
            </w:tcBorders>
          </w:tcPr>
          <w:p w14:paraId="5B70B6E9" w14:textId="77777777" w:rsidR="00B02F80" w:rsidRPr="00582665" w:rsidRDefault="00B02F80" w:rsidP="008C2DB6">
            <w:pPr>
              <w:pStyle w:val="TAC"/>
              <w:jc w:val="left"/>
            </w:pPr>
            <w:r>
              <w:t>404 Not Found</w:t>
            </w:r>
          </w:p>
        </w:tc>
        <w:tc>
          <w:tcPr>
            <w:tcW w:w="2422" w:type="pct"/>
            <w:tcBorders>
              <w:top w:val="single" w:sz="4" w:space="0" w:color="auto"/>
              <w:left w:val="single" w:sz="4" w:space="0" w:color="auto"/>
              <w:bottom w:val="single" w:sz="4" w:space="0" w:color="auto"/>
              <w:right w:val="single" w:sz="4" w:space="0" w:color="auto"/>
            </w:tcBorders>
          </w:tcPr>
          <w:p w14:paraId="0E25F931" w14:textId="77777777" w:rsidR="00B02F80" w:rsidRPr="00582665" w:rsidRDefault="00B02F80" w:rsidP="008C2DB6">
            <w:pPr>
              <w:pStyle w:val="TAC"/>
              <w:jc w:val="left"/>
            </w:pPr>
            <w:r>
              <w:t>The requested Group Identifier does not exist.</w:t>
            </w:r>
          </w:p>
        </w:tc>
      </w:tr>
      <w:tr w:rsidR="00FE71C6" w:rsidRPr="00E323C7" w14:paraId="6612E273"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5A4411A" w14:textId="77777777"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14:paraId="19627577" w14:textId="77777777"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14:paraId="714102BC" w14:textId="77777777" w:rsidR="00FE71C6" w:rsidRPr="00582665" w:rsidRDefault="00FE71C6" w:rsidP="00B05791">
            <w:pPr>
              <w:pStyle w:val="TAC"/>
              <w:jc w:val="left"/>
            </w:pPr>
            <w:r w:rsidRPr="00582665">
              <w:t>The SDM Subscription contains unsupported resource URI to be monitored.</w:t>
            </w:r>
          </w:p>
        </w:tc>
      </w:tr>
    </w:tbl>
    <w:p w14:paraId="7D86553A" w14:textId="77777777" w:rsidR="00DB25B3" w:rsidRPr="000B71E3" w:rsidRDefault="00DB25B3" w:rsidP="00DB25B3">
      <w:pPr>
        <w:pStyle w:val="B1"/>
        <w:ind w:left="0" w:firstLine="0"/>
      </w:pPr>
    </w:p>
    <w:p w14:paraId="25809127" w14:textId="77777777" w:rsidR="009A229A" w:rsidRPr="000B71E3" w:rsidRDefault="009A229A" w:rsidP="009A229A">
      <w:pPr>
        <w:pStyle w:val="Heading3"/>
      </w:pPr>
      <w:bookmarkStart w:id="304" w:name="_Toc20118758"/>
      <w:r w:rsidRPr="000B71E3">
        <w:t>6.1.8</w:t>
      </w:r>
      <w:r w:rsidRPr="000B71E3">
        <w:tab/>
        <w:t>Feature Negotiation</w:t>
      </w:r>
      <w:bookmarkEnd w:id="304"/>
    </w:p>
    <w:p w14:paraId="504D3B0A" w14:textId="77777777"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DDEDF7A" w14:textId="77777777" w:rsidR="009A229A" w:rsidRPr="000B71E3" w:rsidRDefault="009A229A" w:rsidP="009A229A">
      <w:pPr>
        <w:pStyle w:val="TH"/>
      </w:pPr>
      <w:r w:rsidRPr="000B71E3">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14:paraId="5C60EEC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013ED" w14:textId="77777777"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1794551" w14:textId="77777777"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464DC36" w14:textId="77777777" w:rsidR="009A229A" w:rsidRPr="000B71E3" w:rsidRDefault="009A229A" w:rsidP="003B34DE">
            <w:pPr>
              <w:pStyle w:val="TAH"/>
            </w:pPr>
            <w:r w:rsidRPr="000B71E3">
              <w:t>Description</w:t>
            </w:r>
          </w:p>
        </w:tc>
      </w:tr>
      <w:tr w:rsidR="009A229A" w:rsidRPr="000B71E3" w14:paraId="675E24DC"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B4A574" w14:textId="77777777"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63C1B38" w14:textId="77777777"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2AED2982" w14:textId="77777777"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14:paraId="21B8F473" w14:textId="77777777" w:rsidR="009A229A" w:rsidRPr="000B71E3" w:rsidRDefault="009A229A" w:rsidP="009A229A"/>
    <w:p w14:paraId="4F86A22A" w14:textId="77777777" w:rsidR="00437CA4" w:rsidRPr="000B71E3" w:rsidRDefault="00437CA4" w:rsidP="00437CA4">
      <w:pPr>
        <w:pStyle w:val="Heading3"/>
        <w:rPr>
          <w:lang w:val="en-US"/>
        </w:rPr>
      </w:pPr>
      <w:bookmarkStart w:id="305" w:name="_Toc20118759"/>
      <w:r w:rsidRPr="000B71E3">
        <w:rPr>
          <w:lang w:val="en-US"/>
        </w:rPr>
        <w:t>6.1.</w:t>
      </w:r>
      <w:r w:rsidR="007A7D0C" w:rsidRPr="000B71E3">
        <w:rPr>
          <w:lang w:val="en-US"/>
        </w:rPr>
        <w:t>9</w:t>
      </w:r>
      <w:r w:rsidRPr="000B71E3">
        <w:rPr>
          <w:lang w:val="en-US"/>
        </w:rPr>
        <w:tab/>
        <w:t>Security</w:t>
      </w:r>
      <w:bookmarkEnd w:id="305"/>
    </w:p>
    <w:p w14:paraId="7B07FC8C" w14:textId="77777777"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14:paraId="7C707826" w14:textId="77777777"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xml:space="preserve">], </w:t>
      </w:r>
      <w:r w:rsidR="000647B6">
        <w:rPr>
          <w:lang w:val="en-US"/>
        </w:rPr>
        <w:t>clause</w:t>
      </w:r>
      <w:r w:rsidR="00642FFD" w:rsidRPr="000B71E3">
        <w:rPr>
          <w:lang w:val="en-US"/>
        </w:rPr>
        <w:t xml:space="preserve"> 5.4.</w:t>
      </w:r>
      <w:r w:rsidR="00437CA4" w:rsidRPr="000B71E3">
        <w:rPr>
          <w:lang w:val="en-US"/>
        </w:rPr>
        <w:t>2.2.</w:t>
      </w:r>
    </w:p>
    <w:p w14:paraId="01BE3C39"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14:paraId="7A191844" w14:textId="77777777"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2FC4E670" w14:textId="77777777" w:rsidR="00E46E51" w:rsidRPr="000B71E3" w:rsidRDefault="00E46E51" w:rsidP="00E46E51">
      <w:pPr>
        <w:pStyle w:val="Heading2"/>
      </w:pPr>
      <w:bookmarkStart w:id="306" w:name="_Toc20118760"/>
      <w:r w:rsidRPr="000B71E3">
        <w:t>6.2</w:t>
      </w:r>
      <w:r w:rsidRPr="000B71E3">
        <w:tab/>
        <w:t>Nudm_UEContextManagement Service API</w:t>
      </w:r>
      <w:bookmarkEnd w:id="306"/>
      <w:r w:rsidRPr="000B71E3">
        <w:t xml:space="preserve"> </w:t>
      </w:r>
    </w:p>
    <w:p w14:paraId="2FC9194D" w14:textId="77777777" w:rsidR="00E46E51" w:rsidRPr="000B71E3" w:rsidRDefault="00E46E51" w:rsidP="00E46E51">
      <w:pPr>
        <w:pStyle w:val="Heading3"/>
      </w:pPr>
      <w:bookmarkStart w:id="307" w:name="_Toc20118761"/>
      <w:r w:rsidRPr="000B71E3">
        <w:t>6.2.1</w:t>
      </w:r>
      <w:r w:rsidRPr="000B71E3">
        <w:tab/>
      </w:r>
      <w:r w:rsidR="004F6C08" w:rsidRPr="000B71E3">
        <w:t>API URI</w:t>
      </w:r>
      <w:bookmarkEnd w:id="307"/>
    </w:p>
    <w:p w14:paraId="50DC64CE" w14:textId="77777777" w:rsidR="00884435" w:rsidRPr="000B71E3" w:rsidRDefault="00884435" w:rsidP="00884435">
      <w:r w:rsidRPr="000B71E3">
        <w:t>URIs of this API shall have the following root:</w:t>
      </w:r>
    </w:p>
    <w:p w14:paraId="321417C4" w14:textId="77777777" w:rsidR="00884435" w:rsidRPr="000B71E3" w:rsidRDefault="00884435" w:rsidP="00884435">
      <w:r w:rsidRPr="000B71E3">
        <w:t>{apiRoot}/{apiName}/{apiVersion}/</w:t>
      </w:r>
    </w:p>
    <w:p w14:paraId="47E08761" w14:textId="77777777" w:rsidR="00884435" w:rsidRPr="000B71E3" w:rsidRDefault="00884435"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"nudm-u</w:t>
      </w:r>
      <w:r w:rsidR="00211593" w:rsidRPr="000B71E3">
        <w:t>e</w:t>
      </w:r>
      <w:r w:rsidRPr="000B71E3">
        <w:t>cm" and the "apiVersion" shall be set to "v1" for the current version of this specification.</w:t>
      </w:r>
    </w:p>
    <w:p w14:paraId="0BB67187" w14:textId="77777777" w:rsidR="00E46E51" w:rsidRPr="000B71E3" w:rsidRDefault="00E46E51" w:rsidP="00E46E51">
      <w:pPr>
        <w:pStyle w:val="Heading3"/>
      </w:pPr>
      <w:bookmarkStart w:id="308" w:name="_Toc20118762"/>
      <w:r w:rsidRPr="000B71E3">
        <w:t>6.2.2</w:t>
      </w:r>
      <w:r w:rsidRPr="000B71E3">
        <w:tab/>
        <w:t>Usage of HTTP</w:t>
      </w:r>
      <w:bookmarkEnd w:id="308"/>
    </w:p>
    <w:p w14:paraId="712E00FC" w14:textId="77777777" w:rsidR="00E46E51" w:rsidRPr="000B71E3" w:rsidRDefault="00E46E51" w:rsidP="00E46E51">
      <w:pPr>
        <w:pStyle w:val="Heading4"/>
      </w:pPr>
      <w:bookmarkStart w:id="309" w:name="_Toc20118763"/>
      <w:r w:rsidRPr="000B71E3">
        <w:t>6.2.2.1</w:t>
      </w:r>
      <w:r w:rsidRPr="000B71E3">
        <w:tab/>
        <w:t>General</w:t>
      </w:r>
      <w:bookmarkEnd w:id="309"/>
    </w:p>
    <w:p w14:paraId="0CE8C58D" w14:textId="77777777" w:rsidR="00504ACB" w:rsidRPr="000B71E3" w:rsidRDefault="00504ACB" w:rsidP="00504ACB">
      <w:r w:rsidRPr="000B71E3">
        <w:t>HTTP/2, as defined in IETF RFC 7540 [</w:t>
      </w:r>
      <w:r w:rsidR="00B947CB" w:rsidRPr="000B71E3">
        <w:t>13</w:t>
      </w:r>
      <w:r w:rsidRPr="000B71E3">
        <w:t>], shall be used as specified in clause 5 of 3GPP TS 29.500 [4].</w:t>
      </w:r>
    </w:p>
    <w:p w14:paraId="58EF6B64" w14:textId="77777777" w:rsidR="00504ACB" w:rsidRPr="000B71E3" w:rsidRDefault="00504ACB" w:rsidP="00504ACB">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73F7CBDE" w14:textId="77777777" w:rsidR="00504ACB" w:rsidRPr="000B71E3" w:rsidRDefault="00504ACB" w:rsidP="00504ACB">
      <w:r w:rsidRPr="000B71E3">
        <w:t>HTTP messages and bodies for the Nudm_UECM service shall comply with the OpenAPI [</w:t>
      </w:r>
      <w:r w:rsidR="00B947CB" w:rsidRPr="000B71E3">
        <w:t>14</w:t>
      </w:r>
      <w:r w:rsidRPr="000B71E3">
        <w:t xml:space="preserve">] specification contained in Annex A3. </w:t>
      </w:r>
    </w:p>
    <w:p w14:paraId="0454FD1C" w14:textId="77777777" w:rsidR="00E46E51" w:rsidRPr="000B71E3" w:rsidRDefault="00E46E51" w:rsidP="00E46E51">
      <w:pPr>
        <w:pStyle w:val="Heading4"/>
      </w:pPr>
      <w:bookmarkStart w:id="310" w:name="_Toc20118764"/>
      <w:r w:rsidRPr="000B71E3">
        <w:t>6.2.2.2</w:t>
      </w:r>
      <w:r w:rsidRPr="000B71E3">
        <w:tab/>
        <w:t>HTTP standard headers</w:t>
      </w:r>
      <w:bookmarkEnd w:id="310"/>
    </w:p>
    <w:p w14:paraId="4B7EDF95" w14:textId="77777777" w:rsidR="00E46E51" w:rsidRPr="000B71E3" w:rsidRDefault="00E46E51" w:rsidP="00E46E51">
      <w:pPr>
        <w:pStyle w:val="Heading5"/>
        <w:rPr>
          <w:lang w:eastAsia="zh-CN"/>
        </w:rPr>
      </w:pPr>
      <w:bookmarkStart w:id="311" w:name="_Toc20118765"/>
      <w:r w:rsidRPr="000B71E3">
        <w:t>6.2.2.2.1</w:t>
      </w:r>
      <w:r w:rsidRPr="000B71E3">
        <w:rPr>
          <w:rFonts w:hint="eastAsia"/>
          <w:lang w:eastAsia="zh-CN"/>
        </w:rPr>
        <w:tab/>
      </w:r>
      <w:r w:rsidRPr="000B71E3">
        <w:rPr>
          <w:lang w:eastAsia="zh-CN"/>
        </w:rPr>
        <w:t>General</w:t>
      </w:r>
      <w:bookmarkEnd w:id="311"/>
    </w:p>
    <w:p w14:paraId="5D542ABF" w14:textId="77777777" w:rsidR="00504ACB" w:rsidRPr="000B71E3" w:rsidRDefault="00504ACB" w:rsidP="002127F7">
      <w:pPr>
        <w:rPr>
          <w:lang w:eastAsia="zh-CN"/>
        </w:rPr>
      </w:pPr>
      <w:r w:rsidRPr="000B71E3">
        <w:t xml:space="preserve">The usage of HTTP standard headers shall be supported as specified in </w:t>
      </w:r>
      <w:r w:rsidR="000647B6">
        <w:t>clause</w:t>
      </w:r>
      <w:r w:rsidRPr="000B71E3">
        <w:t> 5.2.2 of 3GPP TS 29.500 [4].</w:t>
      </w:r>
    </w:p>
    <w:p w14:paraId="00F8D681" w14:textId="77777777" w:rsidR="00E46E51" w:rsidRPr="000B71E3" w:rsidRDefault="00E46E51" w:rsidP="00E46E51">
      <w:pPr>
        <w:pStyle w:val="Heading5"/>
      </w:pPr>
      <w:bookmarkStart w:id="312" w:name="_Toc20118766"/>
      <w:r w:rsidRPr="000B71E3">
        <w:lastRenderedPageBreak/>
        <w:t>6.2.2.2.2</w:t>
      </w:r>
      <w:r w:rsidRPr="000B71E3">
        <w:tab/>
        <w:t>Content type</w:t>
      </w:r>
      <w:bookmarkEnd w:id="312"/>
      <w:r w:rsidRPr="000B71E3">
        <w:t xml:space="preserve"> </w:t>
      </w:r>
    </w:p>
    <w:p w14:paraId="6549C2AA" w14:textId="77777777" w:rsidR="00504ACB" w:rsidRPr="000B71E3" w:rsidRDefault="00504ACB" w:rsidP="00504ACB">
      <w:r w:rsidRPr="000B71E3">
        <w:t>The following content types shall be supported:</w:t>
      </w:r>
    </w:p>
    <w:p w14:paraId="59BDEF9D" w14:textId="77777777" w:rsidR="00504ACB" w:rsidRPr="000B71E3" w:rsidRDefault="00504ACB" w:rsidP="00504ACB">
      <w:pPr>
        <w:pStyle w:val="B1"/>
      </w:pPr>
      <w:r w:rsidRPr="000B71E3">
        <w:t>JSON, as defined in IETF RFC 8259 [15], signalled by the content type "application/json".</w:t>
      </w:r>
    </w:p>
    <w:p w14:paraId="669E4900" w14:textId="77777777" w:rsidR="00504ACB" w:rsidRPr="000B71E3" w:rsidRDefault="00504ACB" w:rsidP="00504ACB">
      <w:pPr>
        <w:pStyle w:val="B1"/>
      </w:pPr>
      <w:r w:rsidRPr="000B71E3">
        <w:t>The Problem Details JSON Object (IETF RFC 7807 [16] signalled by the content type "application/problem+json"</w:t>
      </w:r>
    </w:p>
    <w:p w14:paraId="61638593" w14:textId="77777777" w:rsidR="00504ACB" w:rsidRPr="000B71E3" w:rsidRDefault="00504ACB" w:rsidP="00504ACB">
      <w:pPr>
        <w:pStyle w:val="B1"/>
      </w:pPr>
      <w:r w:rsidRPr="000B71E3">
        <w:t>JSON Merge Patch, as defined in IETF RFC 7396 [17], signalled by the content type "application/merge-patch+json"</w:t>
      </w:r>
    </w:p>
    <w:p w14:paraId="42084CEB" w14:textId="77777777" w:rsidR="00E46E51" w:rsidRPr="000B71E3" w:rsidRDefault="00E46E51" w:rsidP="00E46E51">
      <w:pPr>
        <w:pStyle w:val="Heading4"/>
      </w:pPr>
      <w:bookmarkStart w:id="313" w:name="_Toc20118767"/>
      <w:r w:rsidRPr="000B71E3">
        <w:t>6.2.2.3</w:t>
      </w:r>
      <w:r w:rsidRPr="000B71E3">
        <w:tab/>
        <w:t>HTTP custom headers</w:t>
      </w:r>
      <w:bookmarkEnd w:id="313"/>
    </w:p>
    <w:p w14:paraId="537B9828" w14:textId="77777777" w:rsidR="00E46E51" w:rsidRPr="000B71E3" w:rsidRDefault="00E46E51" w:rsidP="00E46E51">
      <w:pPr>
        <w:pStyle w:val="Heading5"/>
        <w:rPr>
          <w:lang w:eastAsia="zh-CN"/>
        </w:rPr>
      </w:pPr>
      <w:bookmarkStart w:id="314" w:name="_Toc20118768"/>
      <w:r w:rsidRPr="000B71E3">
        <w:t>6.2.2.3.1</w:t>
      </w:r>
      <w:r w:rsidRPr="000B71E3">
        <w:rPr>
          <w:rFonts w:hint="eastAsia"/>
          <w:lang w:eastAsia="zh-CN"/>
        </w:rPr>
        <w:tab/>
      </w:r>
      <w:r w:rsidRPr="000B71E3">
        <w:rPr>
          <w:lang w:eastAsia="zh-CN"/>
        </w:rPr>
        <w:t>General</w:t>
      </w:r>
      <w:bookmarkEnd w:id="314"/>
    </w:p>
    <w:p w14:paraId="478906A1" w14:textId="77777777" w:rsidR="00FD6B9A" w:rsidRPr="000B71E3" w:rsidRDefault="00FD6B9A" w:rsidP="002127F7">
      <w:pPr>
        <w:rPr>
          <w:lang w:eastAsia="zh-CN"/>
        </w:rPr>
      </w:pPr>
      <w:r w:rsidRPr="000B71E3">
        <w:t xml:space="preserve">The usage of HTTP custom headers shall be supported as specified in </w:t>
      </w:r>
      <w:r w:rsidR="000647B6">
        <w:t>clause</w:t>
      </w:r>
      <w:r w:rsidRPr="000B71E3">
        <w:t> 5.2.3 of 3GPP TS 29.500 [4].</w:t>
      </w:r>
    </w:p>
    <w:p w14:paraId="6ED02EFE" w14:textId="77777777" w:rsidR="00E46E51" w:rsidRPr="000B71E3" w:rsidRDefault="00E46E51" w:rsidP="00E46E51">
      <w:pPr>
        <w:pStyle w:val="Heading3"/>
      </w:pPr>
      <w:bookmarkStart w:id="315" w:name="_Toc20118769"/>
      <w:r w:rsidRPr="000B71E3">
        <w:t>6.2.3</w:t>
      </w:r>
      <w:r w:rsidRPr="000B71E3">
        <w:tab/>
        <w:t>Resources</w:t>
      </w:r>
      <w:bookmarkEnd w:id="315"/>
      <w:r w:rsidRPr="000B71E3">
        <w:t xml:space="preserve"> </w:t>
      </w:r>
    </w:p>
    <w:p w14:paraId="43A7C4AD" w14:textId="77777777" w:rsidR="00E46E51" w:rsidRPr="000B71E3" w:rsidRDefault="00E46E51" w:rsidP="00E46E51">
      <w:pPr>
        <w:pStyle w:val="Heading4"/>
      </w:pPr>
      <w:bookmarkStart w:id="316" w:name="_Toc20118770"/>
      <w:r w:rsidRPr="000B71E3">
        <w:t>6.2.3.1</w:t>
      </w:r>
      <w:r w:rsidRPr="000B71E3">
        <w:tab/>
        <w:t>Overview</w:t>
      </w:r>
      <w:bookmarkEnd w:id="316"/>
    </w:p>
    <w:p w14:paraId="16310B2C" w14:textId="77777777" w:rsidR="00E46E51" w:rsidRPr="000B71E3" w:rsidRDefault="00AD090F" w:rsidP="00AA15BA">
      <w:pPr>
        <w:pStyle w:val="TH"/>
        <w:rPr>
          <w:lang w:val="en-US"/>
        </w:rPr>
      </w:pPr>
      <w:r w:rsidRPr="000B71E3">
        <w:object w:dxaOrig="10060" w:dyaOrig="9815" w14:anchorId="1A953341">
          <v:shape id="_x0000_i1497" type="#_x0000_t75" style="width:364.4pt;height:356.85pt" o:ole="">
            <v:imagedata r:id="rId115" o:title=""/>
          </v:shape>
          <o:OLEObject Type="Embed" ProgID="Visio.Drawing.11" ShapeID="_x0000_i1497" DrawAspect="Content" ObjectID="_1630731939" r:id="rId116"/>
        </w:object>
      </w:r>
    </w:p>
    <w:p w14:paraId="596A804B" w14:textId="77777777"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14:paraId="65C8AB8A" w14:textId="77777777" w:rsidR="00E46E51" w:rsidRPr="000B71E3" w:rsidRDefault="00E46E51" w:rsidP="00E46E51">
      <w:r w:rsidRPr="000B71E3">
        <w:t>Table 6.2.3.1-1 provides an overview of the resources and applicable HTTP methods.</w:t>
      </w:r>
    </w:p>
    <w:p w14:paraId="5E69B55B" w14:textId="77777777" w:rsidR="00E46E51" w:rsidRPr="000B71E3" w:rsidRDefault="00E46E51" w:rsidP="00E46E51">
      <w:pPr>
        <w:pStyle w:val="TH"/>
      </w:pPr>
      <w:r w:rsidRPr="000B71E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14:paraId="5EBA93A2" w14:textId="77777777"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5F574D" w14:textId="77777777"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A4E663" w14:textId="77777777"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72D64" w14:textId="77777777"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0555D4" w14:textId="77777777" w:rsidR="00E46E51" w:rsidRPr="000B71E3" w:rsidRDefault="00E46E51" w:rsidP="00E46E51">
            <w:pPr>
              <w:pStyle w:val="TAH"/>
            </w:pPr>
            <w:r w:rsidRPr="000B71E3">
              <w:t>Description</w:t>
            </w:r>
          </w:p>
        </w:tc>
      </w:tr>
      <w:tr w:rsidR="00B37B7C" w:rsidRPr="000B71E3" w14:paraId="31382621" w14:textId="77777777" w:rsidTr="005F1FE3">
        <w:trPr>
          <w:jc w:val="center"/>
        </w:trPr>
        <w:tc>
          <w:tcPr>
            <w:tcW w:w="1484" w:type="pct"/>
            <w:vMerge w:val="restart"/>
            <w:tcBorders>
              <w:left w:val="single" w:sz="4" w:space="0" w:color="auto"/>
              <w:right w:val="single" w:sz="4" w:space="0" w:color="auto"/>
            </w:tcBorders>
            <w:vAlign w:val="center"/>
          </w:tcPr>
          <w:p w14:paraId="36BEA417" w14:textId="77777777"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AA9D1F5"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14:paraId="6FE88868"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46C5E6E8" w14:textId="77777777" w:rsidR="003C1A0D" w:rsidRPr="000B71E3" w:rsidRDefault="003C1A0D" w:rsidP="00526712">
            <w:pPr>
              <w:pStyle w:val="TAL"/>
            </w:pPr>
            <w:r w:rsidRPr="000B71E3">
              <w:t>Update the AMF registration for 3GPP access</w:t>
            </w:r>
          </w:p>
        </w:tc>
      </w:tr>
      <w:tr w:rsidR="00B37B7C" w:rsidRPr="000B71E3" w14:paraId="6AE0A943" w14:textId="77777777" w:rsidTr="005F1FE3">
        <w:trPr>
          <w:jc w:val="center"/>
        </w:trPr>
        <w:tc>
          <w:tcPr>
            <w:tcW w:w="1484" w:type="pct"/>
            <w:vMerge/>
            <w:tcBorders>
              <w:left w:val="single" w:sz="4" w:space="0" w:color="auto"/>
              <w:right w:val="single" w:sz="4" w:space="0" w:color="auto"/>
            </w:tcBorders>
            <w:vAlign w:val="center"/>
          </w:tcPr>
          <w:p w14:paraId="521B7D47"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3A1FCF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78723FFB"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20D7F7C" w14:textId="77777777" w:rsidR="003C1A0D" w:rsidRPr="000B71E3" w:rsidRDefault="003C1A0D" w:rsidP="00526712">
            <w:pPr>
              <w:pStyle w:val="TAL"/>
            </w:pPr>
            <w:r w:rsidRPr="000B71E3">
              <w:t>Modify the AMF registration for 3GPP access</w:t>
            </w:r>
          </w:p>
        </w:tc>
      </w:tr>
      <w:tr w:rsidR="00B37B7C" w:rsidRPr="000B71E3" w14:paraId="48E9E35F" w14:textId="77777777" w:rsidTr="005F1FE3">
        <w:trPr>
          <w:jc w:val="center"/>
        </w:trPr>
        <w:tc>
          <w:tcPr>
            <w:tcW w:w="1484" w:type="pct"/>
            <w:vMerge/>
            <w:tcBorders>
              <w:left w:val="single" w:sz="4" w:space="0" w:color="auto"/>
              <w:right w:val="single" w:sz="4" w:space="0" w:color="auto"/>
            </w:tcBorders>
            <w:vAlign w:val="center"/>
          </w:tcPr>
          <w:p w14:paraId="47CA5AC9"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3909BD24"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45A9EC0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22D10CEF" w14:textId="77777777" w:rsidR="003C1A0D" w:rsidRPr="000B71E3" w:rsidRDefault="003C1A0D" w:rsidP="00526712">
            <w:pPr>
              <w:pStyle w:val="TAL"/>
            </w:pPr>
            <w:r w:rsidRPr="000B71E3">
              <w:t>Retrieve the AMF registration information for 3GPP access</w:t>
            </w:r>
          </w:p>
        </w:tc>
      </w:tr>
      <w:tr w:rsidR="00B37B7C" w:rsidRPr="000B71E3" w14:paraId="384FDF74" w14:textId="77777777" w:rsidTr="005F1FE3">
        <w:trPr>
          <w:jc w:val="center"/>
        </w:trPr>
        <w:tc>
          <w:tcPr>
            <w:tcW w:w="1484" w:type="pct"/>
            <w:vMerge w:val="restart"/>
            <w:tcBorders>
              <w:left w:val="single" w:sz="4" w:space="0" w:color="auto"/>
              <w:right w:val="single" w:sz="4" w:space="0" w:color="auto"/>
            </w:tcBorders>
            <w:vAlign w:val="center"/>
          </w:tcPr>
          <w:p w14:paraId="4FC49657" w14:textId="77777777"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3C877D9"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14:paraId="7CAA9D6A"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865E6B1" w14:textId="77777777" w:rsidR="003C1A0D" w:rsidRPr="000B71E3" w:rsidRDefault="003C1A0D" w:rsidP="00526712">
            <w:pPr>
              <w:pStyle w:val="TAL"/>
            </w:pPr>
            <w:r w:rsidRPr="000B71E3">
              <w:t>Update the AMF registration for non 3GPP access</w:t>
            </w:r>
          </w:p>
        </w:tc>
      </w:tr>
      <w:tr w:rsidR="00B37B7C" w:rsidRPr="000B71E3" w14:paraId="32B12391" w14:textId="77777777" w:rsidTr="005F1FE3">
        <w:trPr>
          <w:jc w:val="center"/>
        </w:trPr>
        <w:tc>
          <w:tcPr>
            <w:tcW w:w="1484" w:type="pct"/>
            <w:vMerge/>
            <w:tcBorders>
              <w:left w:val="single" w:sz="4" w:space="0" w:color="auto"/>
              <w:right w:val="single" w:sz="4" w:space="0" w:color="auto"/>
            </w:tcBorders>
            <w:vAlign w:val="center"/>
          </w:tcPr>
          <w:p w14:paraId="6B3C4618"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25A0893"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53079AA3"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65C431A3" w14:textId="77777777" w:rsidR="003C1A0D" w:rsidRPr="000B71E3" w:rsidRDefault="003C1A0D" w:rsidP="00526712">
            <w:pPr>
              <w:pStyle w:val="TAL"/>
            </w:pPr>
            <w:r w:rsidRPr="000B71E3">
              <w:t>Modify the AMF registration for non 3GPP access</w:t>
            </w:r>
          </w:p>
        </w:tc>
      </w:tr>
      <w:tr w:rsidR="00B37B7C" w:rsidRPr="000B71E3" w14:paraId="1039E79A" w14:textId="77777777" w:rsidTr="005F1FE3">
        <w:trPr>
          <w:jc w:val="center"/>
        </w:trPr>
        <w:tc>
          <w:tcPr>
            <w:tcW w:w="1484" w:type="pct"/>
            <w:vMerge/>
            <w:tcBorders>
              <w:left w:val="single" w:sz="4" w:space="0" w:color="auto"/>
              <w:right w:val="single" w:sz="4" w:space="0" w:color="auto"/>
            </w:tcBorders>
            <w:vAlign w:val="center"/>
          </w:tcPr>
          <w:p w14:paraId="50AE33FD"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460D413C"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58C69D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76C57582" w14:textId="77777777" w:rsidR="003C1A0D" w:rsidRPr="000B71E3" w:rsidRDefault="003C1A0D" w:rsidP="00526712">
            <w:pPr>
              <w:pStyle w:val="TAL"/>
            </w:pPr>
            <w:r w:rsidRPr="000B71E3">
              <w:t>Retrieve the AMF registration information for non 3GPP access</w:t>
            </w:r>
          </w:p>
        </w:tc>
      </w:tr>
      <w:tr w:rsidR="00803046" w:rsidRPr="000B71E3" w14:paraId="60C39E38" w14:textId="77777777" w:rsidTr="005F1FE3">
        <w:trPr>
          <w:trHeight w:val="1248"/>
          <w:jc w:val="center"/>
        </w:trPr>
        <w:tc>
          <w:tcPr>
            <w:tcW w:w="1484" w:type="pct"/>
            <w:tcBorders>
              <w:left w:val="single" w:sz="4" w:space="0" w:color="auto"/>
              <w:right w:val="single" w:sz="4" w:space="0" w:color="auto"/>
            </w:tcBorders>
            <w:vAlign w:val="center"/>
          </w:tcPr>
          <w:p w14:paraId="1876BDAA" w14:textId="77777777"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14:paraId="1E56D782" w14:textId="77777777"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14:paraId="04966B46" w14:textId="77777777"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14:paraId="199E1621" w14:textId="77777777" w:rsidR="00803046" w:rsidRPr="000B71E3" w:rsidRDefault="00803046" w:rsidP="00DB42D3">
            <w:pPr>
              <w:pStyle w:val="TAL"/>
            </w:pPr>
          </w:p>
        </w:tc>
      </w:tr>
      <w:tr w:rsidR="00697F5F" w:rsidRPr="000B71E3" w14:paraId="247162CC" w14:textId="77777777" w:rsidTr="005F1FE3">
        <w:trPr>
          <w:jc w:val="center"/>
        </w:trPr>
        <w:tc>
          <w:tcPr>
            <w:tcW w:w="1484" w:type="pct"/>
            <w:vMerge w:val="restart"/>
            <w:tcBorders>
              <w:left w:val="single" w:sz="4" w:space="0" w:color="auto"/>
              <w:right w:val="single" w:sz="4" w:space="0" w:color="auto"/>
            </w:tcBorders>
            <w:vAlign w:val="center"/>
          </w:tcPr>
          <w:p w14:paraId="4B99A6F4" w14:textId="77777777"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14:paraId="60A6CBF6" w14:textId="77777777"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14:paraId="79EB76BA" w14:textId="77777777"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5936C005" w14:textId="77777777" w:rsidR="00697F5F" w:rsidRPr="000B71E3" w:rsidRDefault="00697F5F" w:rsidP="00B70591">
            <w:pPr>
              <w:pStyle w:val="TAL"/>
            </w:pPr>
            <w:r w:rsidRPr="000B71E3">
              <w:t>Create an SMF registration identified by PDU Session Id</w:t>
            </w:r>
          </w:p>
        </w:tc>
      </w:tr>
      <w:tr w:rsidR="00697F5F" w:rsidRPr="000B71E3" w14:paraId="710F3832" w14:textId="77777777" w:rsidTr="005F1FE3">
        <w:trPr>
          <w:jc w:val="center"/>
        </w:trPr>
        <w:tc>
          <w:tcPr>
            <w:tcW w:w="1484" w:type="pct"/>
            <w:vMerge/>
            <w:tcBorders>
              <w:left w:val="single" w:sz="4" w:space="0" w:color="auto"/>
              <w:right w:val="single" w:sz="4" w:space="0" w:color="auto"/>
            </w:tcBorders>
            <w:vAlign w:val="center"/>
          </w:tcPr>
          <w:p w14:paraId="2CE803ED"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5BEB7071"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7245749E" w14:textId="77777777"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6D97BBDE" w14:textId="77777777" w:rsidR="00697F5F" w:rsidRPr="000B71E3" w:rsidRDefault="00697F5F" w:rsidP="00B70591">
            <w:pPr>
              <w:pStyle w:val="TAL"/>
            </w:pPr>
            <w:r w:rsidRPr="000B71E3">
              <w:t>Delete an individual SMF registration</w:t>
            </w:r>
          </w:p>
        </w:tc>
      </w:tr>
      <w:tr w:rsidR="00697F5F" w:rsidRPr="000B71E3" w14:paraId="2A0DC7DD" w14:textId="77777777" w:rsidTr="005F1FE3">
        <w:trPr>
          <w:jc w:val="center"/>
        </w:trPr>
        <w:tc>
          <w:tcPr>
            <w:tcW w:w="1484" w:type="pct"/>
            <w:vMerge/>
            <w:tcBorders>
              <w:left w:val="single" w:sz="4" w:space="0" w:color="auto"/>
              <w:right w:val="single" w:sz="4" w:space="0" w:color="auto"/>
            </w:tcBorders>
            <w:vAlign w:val="center"/>
          </w:tcPr>
          <w:p w14:paraId="6FEBBC70"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41A912A4"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0E3D0475" w14:textId="77777777"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5E0BF0A" w14:textId="77777777" w:rsidR="00697F5F" w:rsidRPr="000B71E3" w:rsidRDefault="00697F5F" w:rsidP="00B70591">
            <w:pPr>
              <w:pStyle w:val="TAL"/>
            </w:pPr>
            <w:r w:rsidRPr="000B71E3">
              <w:t>Modify an individual SMF Registration</w:t>
            </w:r>
          </w:p>
        </w:tc>
      </w:tr>
      <w:tr w:rsidR="00B37B7C" w:rsidRPr="000B71E3" w14:paraId="20BB5091" w14:textId="77777777" w:rsidTr="005F1FE3">
        <w:trPr>
          <w:jc w:val="center"/>
        </w:trPr>
        <w:tc>
          <w:tcPr>
            <w:tcW w:w="1484" w:type="pct"/>
            <w:vMerge w:val="restart"/>
            <w:tcBorders>
              <w:left w:val="single" w:sz="4" w:space="0" w:color="auto"/>
              <w:right w:val="single" w:sz="4" w:space="0" w:color="auto"/>
            </w:tcBorders>
            <w:vAlign w:val="center"/>
          </w:tcPr>
          <w:p w14:paraId="6DB92BF8" w14:textId="77777777"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14:paraId="73D8BC41" w14:textId="77777777"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14:paraId="5CBB10DC"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0F829C85" w14:textId="77777777" w:rsidR="003C1A0D" w:rsidRPr="000B71E3" w:rsidRDefault="00A130B6" w:rsidP="00526712">
            <w:pPr>
              <w:pStyle w:val="TAL"/>
            </w:pPr>
            <w:r w:rsidRPr="000B71E3">
              <w:t xml:space="preserve">Create or </w:t>
            </w:r>
            <w:r w:rsidR="003C1A0D" w:rsidRPr="000B71E3">
              <w:t>Update the SMSF registration</w:t>
            </w:r>
          </w:p>
        </w:tc>
      </w:tr>
      <w:tr w:rsidR="00A130B6" w:rsidRPr="000B71E3" w14:paraId="19A5B97B" w14:textId="77777777" w:rsidTr="005F1FE3">
        <w:trPr>
          <w:jc w:val="center"/>
        </w:trPr>
        <w:tc>
          <w:tcPr>
            <w:tcW w:w="1484" w:type="pct"/>
            <w:vMerge/>
            <w:tcBorders>
              <w:left w:val="single" w:sz="4" w:space="0" w:color="auto"/>
              <w:right w:val="single" w:sz="4" w:space="0" w:color="auto"/>
            </w:tcBorders>
            <w:vAlign w:val="center"/>
          </w:tcPr>
          <w:p w14:paraId="4D0E91A2" w14:textId="77777777" w:rsidR="00A130B6" w:rsidRPr="000B71E3" w:rsidRDefault="00A130B6" w:rsidP="00526712">
            <w:pPr>
              <w:pStyle w:val="TAL"/>
            </w:pPr>
          </w:p>
        </w:tc>
        <w:tc>
          <w:tcPr>
            <w:tcW w:w="1482" w:type="pct"/>
            <w:vMerge/>
            <w:tcBorders>
              <w:left w:val="single" w:sz="4" w:space="0" w:color="auto"/>
              <w:right w:val="single" w:sz="4" w:space="0" w:color="auto"/>
            </w:tcBorders>
            <w:vAlign w:val="center"/>
          </w:tcPr>
          <w:p w14:paraId="42F5CE37" w14:textId="77777777"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6AF4F011" w14:textId="77777777"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51AA9F15" w14:textId="77777777" w:rsidR="00A130B6" w:rsidRPr="000B71E3" w:rsidRDefault="00A130B6" w:rsidP="00526712">
            <w:pPr>
              <w:pStyle w:val="TAL"/>
            </w:pPr>
            <w:r w:rsidRPr="000B71E3">
              <w:t>Delete the SMSF registration</w:t>
            </w:r>
            <w:r w:rsidR="00A20E93" w:rsidRPr="000B71E3">
              <w:t xml:space="preserve"> for 3GPP access</w:t>
            </w:r>
          </w:p>
        </w:tc>
      </w:tr>
      <w:tr w:rsidR="00B37B7C" w:rsidRPr="000B71E3" w14:paraId="0C41C154" w14:textId="77777777" w:rsidTr="005F1FE3">
        <w:trPr>
          <w:jc w:val="center"/>
        </w:trPr>
        <w:tc>
          <w:tcPr>
            <w:tcW w:w="1484" w:type="pct"/>
            <w:vMerge/>
            <w:tcBorders>
              <w:left w:val="single" w:sz="4" w:space="0" w:color="auto"/>
              <w:right w:val="single" w:sz="4" w:space="0" w:color="auto"/>
            </w:tcBorders>
            <w:vAlign w:val="center"/>
          </w:tcPr>
          <w:p w14:paraId="05C956CA"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1813323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337A2F9D"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71816662" w14:textId="77777777" w:rsidR="003C1A0D" w:rsidRPr="000B71E3" w:rsidRDefault="003C1A0D" w:rsidP="00526712">
            <w:pPr>
              <w:pStyle w:val="TAL"/>
            </w:pPr>
            <w:r w:rsidRPr="000B71E3">
              <w:t>Modify the SMSF registration</w:t>
            </w:r>
          </w:p>
        </w:tc>
      </w:tr>
      <w:tr w:rsidR="00B37B7C" w:rsidRPr="000B71E3" w14:paraId="25A7EC0F" w14:textId="77777777" w:rsidTr="005F1FE3">
        <w:trPr>
          <w:jc w:val="center"/>
        </w:trPr>
        <w:tc>
          <w:tcPr>
            <w:tcW w:w="1484" w:type="pct"/>
            <w:vMerge/>
            <w:tcBorders>
              <w:left w:val="single" w:sz="4" w:space="0" w:color="auto"/>
              <w:right w:val="single" w:sz="4" w:space="0" w:color="auto"/>
            </w:tcBorders>
            <w:vAlign w:val="center"/>
          </w:tcPr>
          <w:p w14:paraId="51A27394"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6038DA38"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0186DF0"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43E50A0" w14:textId="77777777" w:rsidR="003C1A0D" w:rsidRPr="000B71E3" w:rsidRDefault="003C1A0D" w:rsidP="00526712">
            <w:pPr>
              <w:pStyle w:val="TAL"/>
            </w:pPr>
            <w:r w:rsidRPr="000B71E3">
              <w:t>Retrieve the SMSF registration information</w:t>
            </w:r>
          </w:p>
        </w:tc>
      </w:tr>
      <w:tr w:rsidR="00A130B6" w:rsidRPr="000B71E3" w14:paraId="6F92BBCC" w14:textId="77777777" w:rsidTr="003B34DE">
        <w:trPr>
          <w:jc w:val="center"/>
        </w:trPr>
        <w:tc>
          <w:tcPr>
            <w:tcW w:w="1484" w:type="pct"/>
            <w:vMerge w:val="restart"/>
            <w:tcBorders>
              <w:top w:val="single" w:sz="4" w:space="0" w:color="auto"/>
              <w:left w:val="single" w:sz="4" w:space="0" w:color="auto"/>
              <w:right w:val="single" w:sz="4" w:space="0" w:color="auto"/>
            </w:tcBorders>
            <w:vAlign w:val="center"/>
          </w:tcPr>
          <w:p w14:paraId="3617CC13" w14:textId="77777777"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14:paraId="49FCB976" w14:textId="77777777"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14:paraId="7F63C56C" w14:textId="77777777"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199AD1B" w14:textId="77777777" w:rsidR="00A130B6" w:rsidRPr="000B71E3" w:rsidRDefault="00A130B6" w:rsidP="003B34DE">
            <w:pPr>
              <w:pStyle w:val="TAL"/>
            </w:pPr>
            <w:r w:rsidRPr="000B71E3">
              <w:t>Create or Update the SMSF registration for non 3GPP access</w:t>
            </w:r>
          </w:p>
        </w:tc>
      </w:tr>
      <w:tr w:rsidR="00A130B6" w:rsidRPr="000B71E3" w14:paraId="5624D821" w14:textId="77777777" w:rsidTr="003B34DE">
        <w:trPr>
          <w:jc w:val="center"/>
        </w:trPr>
        <w:tc>
          <w:tcPr>
            <w:tcW w:w="1484" w:type="pct"/>
            <w:vMerge/>
            <w:tcBorders>
              <w:left w:val="single" w:sz="4" w:space="0" w:color="auto"/>
              <w:right w:val="single" w:sz="4" w:space="0" w:color="auto"/>
            </w:tcBorders>
            <w:vAlign w:val="center"/>
          </w:tcPr>
          <w:p w14:paraId="6B3B7CE3"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6433135D"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167ABD37" w14:textId="77777777"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7DB9A611" w14:textId="77777777" w:rsidR="00A130B6" w:rsidRPr="000B71E3" w:rsidRDefault="00A130B6" w:rsidP="003B34DE">
            <w:pPr>
              <w:pStyle w:val="TAL"/>
            </w:pPr>
            <w:r w:rsidRPr="000B71E3">
              <w:t>Delete the SMSF registration for non 3GPP access</w:t>
            </w:r>
          </w:p>
        </w:tc>
      </w:tr>
      <w:tr w:rsidR="00A130B6" w:rsidRPr="000B71E3" w14:paraId="476C5CFB" w14:textId="77777777" w:rsidTr="003B34DE">
        <w:trPr>
          <w:jc w:val="center"/>
        </w:trPr>
        <w:tc>
          <w:tcPr>
            <w:tcW w:w="1484" w:type="pct"/>
            <w:vMerge/>
            <w:tcBorders>
              <w:left w:val="single" w:sz="4" w:space="0" w:color="auto"/>
              <w:right w:val="single" w:sz="4" w:space="0" w:color="auto"/>
            </w:tcBorders>
            <w:vAlign w:val="center"/>
          </w:tcPr>
          <w:p w14:paraId="5E8450DD"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151F1730"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64C94B4D" w14:textId="77777777"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195AB206" w14:textId="77777777" w:rsidR="00A130B6" w:rsidRPr="000B71E3" w:rsidRDefault="00A130B6" w:rsidP="003B34DE">
            <w:pPr>
              <w:pStyle w:val="TAL"/>
            </w:pPr>
            <w:r w:rsidRPr="000B71E3">
              <w:t>Modify the SMSF registration for non 3GPP access</w:t>
            </w:r>
          </w:p>
        </w:tc>
      </w:tr>
      <w:tr w:rsidR="00A130B6" w:rsidRPr="000B71E3" w14:paraId="397A4DEA" w14:textId="77777777" w:rsidTr="003B34DE">
        <w:trPr>
          <w:jc w:val="center"/>
        </w:trPr>
        <w:tc>
          <w:tcPr>
            <w:tcW w:w="1484" w:type="pct"/>
            <w:vMerge/>
            <w:tcBorders>
              <w:left w:val="single" w:sz="4" w:space="0" w:color="auto"/>
              <w:bottom w:val="single" w:sz="4" w:space="0" w:color="auto"/>
              <w:right w:val="single" w:sz="4" w:space="0" w:color="auto"/>
            </w:tcBorders>
            <w:vAlign w:val="center"/>
          </w:tcPr>
          <w:p w14:paraId="2337E9FE" w14:textId="77777777"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14:paraId="331882D3"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4E5FB26A" w14:textId="77777777"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84C7D93" w14:textId="77777777" w:rsidR="00A130B6" w:rsidRPr="000B71E3" w:rsidRDefault="00A130B6" w:rsidP="003B34DE">
            <w:pPr>
              <w:pStyle w:val="TAL"/>
            </w:pPr>
            <w:r w:rsidRPr="000B71E3">
              <w:t>Retrieve the SMSF registration information for non 3GPP access</w:t>
            </w:r>
          </w:p>
        </w:tc>
      </w:tr>
    </w:tbl>
    <w:p w14:paraId="240BD7DC" w14:textId="77777777" w:rsidR="00E46E51" w:rsidRPr="000B71E3" w:rsidRDefault="00E46E51" w:rsidP="00AA15BA"/>
    <w:p w14:paraId="7564E231" w14:textId="77777777" w:rsidR="00E46E51" w:rsidRPr="000B71E3" w:rsidRDefault="00E46E51" w:rsidP="00E46E51">
      <w:pPr>
        <w:pStyle w:val="Heading4"/>
      </w:pPr>
      <w:bookmarkStart w:id="317" w:name="_Toc20118771"/>
      <w:r w:rsidRPr="000B71E3">
        <w:t>6.2.3.2</w:t>
      </w:r>
      <w:r w:rsidRPr="000B71E3">
        <w:tab/>
        <w:t xml:space="preserve">Resource: </w:t>
      </w:r>
      <w:r w:rsidR="00514369" w:rsidRPr="000B71E3">
        <w:t>Amf3GppAccessRegistration</w:t>
      </w:r>
      <w:bookmarkEnd w:id="317"/>
      <w:r w:rsidR="00514369" w:rsidRPr="000B71E3">
        <w:t xml:space="preserve"> </w:t>
      </w:r>
    </w:p>
    <w:p w14:paraId="3A4678BF" w14:textId="77777777" w:rsidR="00E46E51" w:rsidRPr="000B71E3" w:rsidRDefault="00E46E51" w:rsidP="00E46E51">
      <w:pPr>
        <w:pStyle w:val="Heading5"/>
      </w:pPr>
      <w:bookmarkStart w:id="318" w:name="_Toc20118772"/>
      <w:r w:rsidRPr="000B71E3">
        <w:t>6.2.3.2.1</w:t>
      </w:r>
      <w:r w:rsidRPr="000B71E3">
        <w:tab/>
        <w:t>Description</w:t>
      </w:r>
      <w:bookmarkEnd w:id="318"/>
    </w:p>
    <w:p w14:paraId="3C931679" w14:textId="77777777" w:rsidR="00514369" w:rsidRPr="000B71E3" w:rsidRDefault="00514369" w:rsidP="00CE4D97">
      <w:r w:rsidRPr="000B71E3">
        <w:t xml:space="preserve">This resource represents the registered AMF for 3GPP access. </w:t>
      </w:r>
    </w:p>
    <w:p w14:paraId="71D1E6B0" w14:textId="77777777" w:rsidR="00E46E51" w:rsidRPr="000B71E3" w:rsidRDefault="00E46E51" w:rsidP="00E46E51">
      <w:pPr>
        <w:pStyle w:val="Heading5"/>
      </w:pPr>
      <w:bookmarkStart w:id="319" w:name="_Toc20118773"/>
      <w:r w:rsidRPr="000B71E3">
        <w:t>6.2.3.2.2</w:t>
      </w:r>
      <w:r w:rsidRPr="000B71E3">
        <w:tab/>
        <w:t>Resource Definition</w:t>
      </w:r>
      <w:bookmarkEnd w:id="319"/>
    </w:p>
    <w:p w14:paraId="1C8BD9C3" w14:textId="77777777"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r w:rsidR="00514369" w:rsidRPr="000B71E3">
        <w:rPr>
          <w:b/>
        </w:rPr>
        <w:t xml:space="preserve"> </w:t>
      </w:r>
    </w:p>
    <w:p w14:paraId="3C2DD001" w14:textId="77777777"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14:paraId="449178C0" w14:textId="77777777"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283B9D27"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BD2350B"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49B1EC" w14:textId="77777777" w:rsidR="00E46E51" w:rsidRPr="000B71E3" w:rsidRDefault="00E46E51" w:rsidP="00E46E51">
            <w:pPr>
              <w:pStyle w:val="TAH"/>
            </w:pPr>
            <w:r w:rsidRPr="000B71E3">
              <w:t>Definition</w:t>
            </w:r>
          </w:p>
        </w:tc>
      </w:tr>
      <w:tr w:rsidR="00E46E51" w:rsidRPr="000B71E3" w14:paraId="01D96CFC"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8A2A9"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54D76D"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6.2.1</w:t>
            </w:r>
          </w:p>
        </w:tc>
      </w:tr>
      <w:tr w:rsidR="00E46E51" w:rsidRPr="000B71E3" w14:paraId="2C4FB442"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0D36A0BE" w14:textId="77777777"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3C15E6A" w14:textId="77777777"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08C3158F" w14:textId="77777777" w:rsidR="00E46E51" w:rsidRPr="000B71E3" w:rsidRDefault="00E46E51" w:rsidP="00AA15BA"/>
    <w:p w14:paraId="3F1EC9C5" w14:textId="77777777" w:rsidR="00E46E51" w:rsidRPr="000B71E3" w:rsidRDefault="00E46E51" w:rsidP="00E46E51">
      <w:pPr>
        <w:pStyle w:val="Heading5"/>
      </w:pPr>
      <w:bookmarkStart w:id="320" w:name="_Toc20118774"/>
      <w:r w:rsidRPr="000B71E3">
        <w:t>6.2.3.2.3</w:t>
      </w:r>
      <w:r w:rsidRPr="000B71E3">
        <w:tab/>
        <w:t>Resource Standard Methods</w:t>
      </w:r>
      <w:bookmarkEnd w:id="320"/>
    </w:p>
    <w:p w14:paraId="1B2F5499" w14:textId="77777777" w:rsidR="00E46E51" w:rsidRPr="000B71E3" w:rsidRDefault="00E46E51" w:rsidP="00E46E51">
      <w:pPr>
        <w:pStyle w:val="Heading6"/>
      </w:pPr>
      <w:bookmarkStart w:id="321" w:name="_Toc20118775"/>
      <w:r w:rsidRPr="000B71E3">
        <w:t>6.2.3.2.3.1</w:t>
      </w:r>
      <w:r w:rsidRPr="000B71E3">
        <w:tab/>
      </w:r>
      <w:r w:rsidR="009A138E" w:rsidRPr="000B71E3">
        <w:t>PUT</w:t>
      </w:r>
      <w:bookmarkEnd w:id="321"/>
    </w:p>
    <w:p w14:paraId="01CD36BF" w14:textId="77777777" w:rsidR="00E46E51" w:rsidRPr="000B71E3" w:rsidRDefault="00E46E51" w:rsidP="00E46E51">
      <w:r w:rsidRPr="000B71E3">
        <w:t>This method shall support the URI query parameters specified in table 6.2.3.2.3.1-1.</w:t>
      </w:r>
    </w:p>
    <w:p w14:paraId="38B9E39A" w14:textId="77777777"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3E965C8D"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5D56D9"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D9B3BF"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9C53"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6F265"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6DE928" w14:textId="77777777" w:rsidR="00E46E51" w:rsidRPr="000B71E3" w:rsidRDefault="00E46E51" w:rsidP="00E46E51">
            <w:pPr>
              <w:pStyle w:val="TAH"/>
            </w:pPr>
            <w:r w:rsidRPr="000B71E3">
              <w:t>Description</w:t>
            </w:r>
          </w:p>
        </w:tc>
      </w:tr>
      <w:tr w:rsidR="00E46E51" w:rsidRPr="000B71E3" w14:paraId="4F3CB2DF"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696FD4"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F3F35A"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45CBADA5"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31D166A3"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B50EF" w14:textId="77777777" w:rsidR="00E46E51" w:rsidRPr="000B71E3" w:rsidRDefault="00E46E51" w:rsidP="00E46E51">
            <w:pPr>
              <w:pStyle w:val="TAL"/>
            </w:pPr>
          </w:p>
        </w:tc>
      </w:tr>
    </w:tbl>
    <w:p w14:paraId="66A6EAE1" w14:textId="77777777" w:rsidR="00E46E51" w:rsidRPr="000B71E3" w:rsidRDefault="00E46E51" w:rsidP="00AA15BA"/>
    <w:p w14:paraId="2C8D99B9" w14:textId="77777777" w:rsidR="00E46E51" w:rsidRPr="000B71E3" w:rsidRDefault="00E46E51" w:rsidP="00E46E51">
      <w:r w:rsidRPr="000B71E3">
        <w:t>This method shall support the request data structures specified in table 6.2.3.2.3.1-2 and the response data structures and response codes specified in table 6.2.3.2.3.1-3.</w:t>
      </w:r>
    </w:p>
    <w:p w14:paraId="4F4F1BD5" w14:textId="77777777"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161B1E3D"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EB9B1D"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AA6E1D"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4F52C9"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27B36D" w14:textId="77777777" w:rsidR="00E46E51" w:rsidRPr="000B71E3" w:rsidRDefault="00E46E51" w:rsidP="00E46E51">
            <w:pPr>
              <w:pStyle w:val="TAH"/>
            </w:pPr>
            <w:r w:rsidRPr="000B71E3">
              <w:t>Description</w:t>
            </w:r>
          </w:p>
        </w:tc>
      </w:tr>
      <w:tr w:rsidR="00E46E51" w:rsidRPr="000B71E3" w14:paraId="67A40FDB"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3C222" w14:textId="77777777"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731B6020" w14:textId="77777777"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7C439A4A" w14:textId="77777777"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831406" w14:textId="77777777" w:rsidR="00E46E51" w:rsidRPr="000B71E3" w:rsidRDefault="00B7541C" w:rsidP="00E46E51">
            <w:pPr>
              <w:pStyle w:val="TAL"/>
            </w:pPr>
            <w:r w:rsidRPr="000B71E3">
              <w:t>The AMF registration for 3GPP access is replaced with the received information.</w:t>
            </w:r>
          </w:p>
        </w:tc>
      </w:tr>
    </w:tbl>
    <w:p w14:paraId="1C01310F" w14:textId="77777777" w:rsidR="00E46E51" w:rsidRPr="000B71E3" w:rsidRDefault="00E46E51" w:rsidP="00E46E51"/>
    <w:p w14:paraId="74C3C086" w14:textId="77777777"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94C45CF"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DB7BD"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3E863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2B06497"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40FE8EB" w14:textId="77777777" w:rsidR="00E46E51" w:rsidRPr="000B71E3" w:rsidRDefault="00E46E51" w:rsidP="00E46E51">
            <w:pPr>
              <w:pStyle w:val="TAH"/>
            </w:pPr>
            <w:r w:rsidRPr="000B71E3">
              <w:t>Response</w:t>
            </w:r>
          </w:p>
          <w:p w14:paraId="21676726"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6ECE650" w14:textId="77777777" w:rsidR="00E46E51" w:rsidRPr="000B71E3" w:rsidRDefault="00E46E51" w:rsidP="00E46E51">
            <w:pPr>
              <w:pStyle w:val="TAH"/>
            </w:pPr>
            <w:r w:rsidRPr="000B71E3">
              <w:t>Description</w:t>
            </w:r>
          </w:p>
        </w:tc>
      </w:tr>
      <w:tr w:rsidR="00F20C5A" w:rsidRPr="000B71E3" w14:paraId="2FA412C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ED943" w14:textId="77777777"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081A89F" w14:textId="77777777"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14:paraId="292EA7F7" w14:textId="77777777"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14:paraId="7DEE7E27" w14:textId="77777777"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16A8CB0" w14:textId="77777777"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14:paraId="4DAFD280"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714A23" w14:textId="77777777"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936057E" w14:textId="77777777"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14:paraId="387D9861" w14:textId="77777777"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14:paraId="454B8067" w14:textId="77777777"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89CDF9" w14:textId="77777777"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14:paraId="0A9ADEE3"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B5AE1" w14:textId="77777777"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34A5689" w14:textId="77777777"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14:paraId="45E695B8" w14:textId="77777777"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14:paraId="3A0A866A" w14:textId="77777777"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D370CA" w14:textId="77777777" w:rsidR="00E46E51" w:rsidRPr="000B71E3" w:rsidRDefault="00B7541C" w:rsidP="00E46E51">
            <w:pPr>
              <w:pStyle w:val="TAL"/>
            </w:pPr>
            <w:r w:rsidRPr="000B71E3">
              <w:t xml:space="preserve">Upon success, an empty response body shall be returned </w:t>
            </w:r>
          </w:p>
        </w:tc>
      </w:tr>
      <w:tr w:rsidR="00B35300" w:rsidRPr="000B71E3" w14:paraId="11239FC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55459"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461C8C7"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6604A3E"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70CFF18"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A31C01" w14:textId="77777777" w:rsidR="00B35300" w:rsidRPr="000B71E3" w:rsidRDefault="00B35300" w:rsidP="00C13412">
            <w:pPr>
              <w:pStyle w:val="TAL"/>
            </w:pPr>
            <w:r w:rsidRPr="000B71E3">
              <w:t>The "cause" attribute shall be set to the following application error:</w:t>
            </w:r>
          </w:p>
          <w:p w14:paraId="14761581" w14:textId="77777777" w:rsidR="00B35300" w:rsidRPr="000B71E3" w:rsidRDefault="00B35300" w:rsidP="00C13412">
            <w:pPr>
              <w:pStyle w:val="TAL"/>
            </w:pPr>
            <w:r w:rsidRPr="000B71E3">
              <w:t>- USER_NOT_FOUND</w:t>
            </w:r>
            <w:r w:rsidRPr="000B71E3">
              <w:tab/>
            </w:r>
          </w:p>
        </w:tc>
      </w:tr>
      <w:tr w:rsidR="00B35300" w:rsidRPr="000B71E3" w14:paraId="4A962FD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450D5"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68DCB2E"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B86859"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587E07F" w14:textId="77777777"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BC2A85" w14:textId="77777777" w:rsidR="00B35300" w:rsidRPr="000B71E3" w:rsidRDefault="00B35300" w:rsidP="00C13412">
            <w:pPr>
              <w:pStyle w:val="TAL"/>
            </w:pPr>
            <w:r w:rsidRPr="000B71E3">
              <w:t>The "cause" attribute shall be set to one of the following application errors:</w:t>
            </w:r>
          </w:p>
          <w:p w14:paraId="15B82DF9" w14:textId="77777777" w:rsidR="00B35300" w:rsidRPr="000B71E3" w:rsidRDefault="00B35300" w:rsidP="00C13412">
            <w:pPr>
              <w:pStyle w:val="TAL"/>
            </w:pPr>
            <w:r w:rsidRPr="000B71E3">
              <w:t>- UNKNOWN_5GS_SUBSCRIPTION</w:t>
            </w:r>
          </w:p>
          <w:p w14:paraId="55C87462" w14:textId="77777777" w:rsidR="00B35300" w:rsidRPr="000B71E3" w:rsidRDefault="00B35300" w:rsidP="00C13412">
            <w:pPr>
              <w:pStyle w:val="TAL"/>
            </w:pPr>
            <w:r w:rsidRPr="000B71E3">
              <w:t>- NO_PS_SUBSCRIPTION</w:t>
            </w:r>
          </w:p>
          <w:p w14:paraId="0625C605" w14:textId="77777777" w:rsidR="00B35300" w:rsidRPr="000B71E3" w:rsidRDefault="00B35300" w:rsidP="00C13412">
            <w:pPr>
              <w:pStyle w:val="TAL"/>
            </w:pPr>
            <w:r w:rsidRPr="000B71E3">
              <w:t>- ROAMING_NOT_ALLOWED</w:t>
            </w:r>
          </w:p>
          <w:p w14:paraId="722A6F4D" w14:textId="77777777" w:rsidR="00B35300" w:rsidRPr="000B71E3" w:rsidRDefault="00B35300" w:rsidP="00C13412">
            <w:pPr>
              <w:pStyle w:val="TAL"/>
            </w:pPr>
            <w:r w:rsidRPr="000B71E3">
              <w:t>- ACCESS_NOT_ALLOWED</w:t>
            </w:r>
          </w:p>
          <w:p w14:paraId="60FCD3BB" w14:textId="77777777" w:rsidR="00B35300" w:rsidRPr="000B71E3" w:rsidRDefault="00B35300" w:rsidP="00C13412">
            <w:pPr>
              <w:pStyle w:val="TAL"/>
            </w:pPr>
            <w:r w:rsidRPr="000B71E3">
              <w:t>- RAT_NOT</w:t>
            </w:r>
            <w:r w:rsidR="00CF582E">
              <w:t>_</w:t>
            </w:r>
            <w:r w:rsidRPr="000B71E3">
              <w:t>ALLOWED</w:t>
            </w:r>
          </w:p>
          <w:p w14:paraId="5E53A963" w14:textId="77777777" w:rsidR="00B35300" w:rsidRPr="000B71E3" w:rsidRDefault="00B35300" w:rsidP="00C13412">
            <w:pPr>
              <w:pStyle w:val="TAL"/>
            </w:pPr>
            <w:r w:rsidRPr="000B71E3">
              <w:t>- REAUTHENTICATION_REQUIRED</w:t>
            </w:r>
          </w:p>
        </w:tc>
      </w:tr>
      <w:tr w:rsidR="00B7541C" w:rsidRPr="000B71E3" w14:paraId="40044B25"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B6A5D1" w14:textId="77777777" w:rsidR="00B7541C" w:rsidRPr="000B71E3" w:rsidRDefault="00B7541C" w:rsidP="003D63AF">
            <w:pPr>
              <w:pStyle w:val="TAN"/>
            </w:pPr>
            <w:r w:rsidRPr="000B71E3">
              <w:t>NOTE:</w:t>
            </w:r>
            <w:r w:rsidR="000B71E3">
              <w:tab/>
            </w:r>
            <w:r w:rsidRPr="000B71E3">
              <w:t>In addition common data structures as listed in table 6.2.7-1 are supported.</w:t>
            </w:r>
          </w:p>
        </w:tc>
      </w:tr>
    </w:tbl>
    <w:p w14:paraId="7FC3ACF8" w14:textId="77777777" w:rsidR="00E46E51" w:rsidRPr="000B71E3" w:rsidRDefault="00E46E51" w:rsidP="00E46E51"/>
    <w:p w14:paraId="10CFA0D4" w14:textId="77777777" w:rsidR="00E46E51" w:rsidRPr="000B71E3" w:rsidRDefault="00E46E51" w:rsidP="00E46E51">
      <w:pPr>
        <w:pStyle w:val="Heading6"/>
      </w:pPr>
      <w:bookmarkStart w:id="322" w:name="_Toc20118776"/>
      <w:r w:rsidRPr="000B71E3">
        <w:t>6.2.3.2.3.2</w:t>
      </w:r>
      <w:r w:rsidRPr="000B71E3">
        <w:tab/>
      </w:r>
      <w:r w:rsidR="00736A31" w:rsidRPr="000B71E3">
        <w:t>PATCH</w:t>
      </w:r>
      <w:bookmarkEnd w:id="322"/>
    </w:p>
    <w:p w14:paraId="0859ACE0" w14:textId="77777777" w:rsidR="00E60EFC" w:rsidRPr="000B71E3" w:rsidRDefault="00E60EFC" w:rsidP="00E60EFC">
      <w:r w:rsidRPr="000B71E3">
        <w:t xml:space="preserve"> This method shall support the URI query parameters specified in table 6.2.3.2.3.2-1.</w:t>
      </w:r>
    </w:p>
    <w:p w14:paraId="7349C844" w14:textId="77777777" w:rsidR="00E60EFC" w:rsidRPr="000B71E3" w:rsidRDefault="00E60EFC" w:rsidP="00E60EFC">
      <w:pPr>
        <w:pStyle w:val="TH"/>
        <w:rPr>
          <w:rFonts w:cs="Arial"/>
        </w:rPr>
      </w:pPr>
      <w:r w:rsidRPr="000B71E3">
        <w:lastRenderedPageBreak/>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66ED7465"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94D010"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EDD4B"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7C33E1"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DF09F7"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18E30A8" w14:textId="77777777" w:rsidR="00E60EFC" w:rsidRPr="000B71E3" w:rsidRDefault="00E60EFC" w:rsidP="002B7B05">
            <w:pPr>
              <w:pStyle w:val="TAH"/>
            </w:pPr>
            <w:r w:rsidRPr="000B71E3">
              <w:t>Description</w:t>
            </w:r>
          </w:p>
        </w:tc>
      </w:tr>
      <w:tr w:rsidR="00E60EFC" w:rsidRPr="000B71E3" w14:paraId="41C70EED"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73EF4"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B56DE9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5EA56F43"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0BAA5095"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2258B" w14:textId="77777777" w:rsidR="00E60EFC" w:rsidRPr="000B71E3" w:rsidRDefault="00E60EFC" w:rsidP="002B7B05">
            <w:pPr>
              <w:pStyle w:val="TAL"/>
            </w:pPr>
          </w:p>
        </w:tc>
      </w:tr>
    </w:tbl>
    <w:p w14:paraId="0C94743D" w14:textId="77777777" w:rsidR="00E60EFC" w:rsidRPr="000B71E3" w:rsidRDefault="00E60EFC" w:rsidP="00E60EFC"/>
    <w:p w14:paraId="363C0F58" w14:textId="77777777" w:rsidR="00E60EFC" w:rsidRPr="000B71E3" w:rsidRDefault="00E60EFC" w:rsidP="00E60EFC">
      <w:r w:rsidRPr="000B71E3">
        <w:t>This method shall support the request data structures specified in table 6.2.3.2.3.2-2 and the response data structures and response codes specified in table 6.2.3.2.3.2-3.</w:t>
      </w:r>
    </w:p>
    <w:p w14:paraId="39256BE0" w14:textId="77777777" w:rsidR="00E60EFC" w:rsidRPr="000B71E3" w:rsidRDefault="00E60EFC" w:rsidP="00E60EFC">
      <w:pPr>
        <w:pStyle w:val="TH"/>
      </w:pPr>
      <w:r w:rsidRPr="000B71E3">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3469DDAD"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A84019"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AFE31D"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6A895E4"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8B3B2B" w14:textId="77777777" w:rsidR="00E60EFC" w:rsidRPr="000B71E3" w:rsidRDefault="00E60EFC" w:rsidP="002B7B05">
            <w:pPr>
              <w:pStyle w:val="TAH"/>
            </w:pPr>
            <w:r w:rsidRPr="000B71E3">
              <w:t>Description</w:t>
            </w:r>
          </w:p>
        </w:tc>
      </w:tr>
      <w:tr w:rsidR="00E60EFC" w:rsidRPr="000B71E3" w14:paraId="2CC2C984"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6A15D4" w14:textId="77777777"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6CD45A01"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98DB91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02BABD" w14:textId="77777777" w:rsidR="00E60EFC" w:rsidRPr="000B71E3" w:rsidRDefault="00E60EFC" w:rsidP="002B7B05">
            <w:pPr>
              <w:pStyle w:val="TAL"/>
            </w:pPr>
            <w:r w:rsidRPr="000B71E3">
              <w:t>The AMF registration for 3GPP access is modified with the received information.</w:t>
            </w:r>
          </w:p>
        </w:tc>
      </w:tr>
    </w:tbl>
    <w:p w14:paraId="47B99329" w14:textId="77777777" w:rsidR="00E60EFC" w:rsidRPr="000B71E3" w:rsidRDefault="00E60EFC" w:rsidP="00E60EFC"/>
    <w:p w14:paraId="354F6D4D" w14:textId="77777777"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510AA302"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2101E8"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530070"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44BCC0"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09F973" w14:textId="77777777" w:rsidR="00E60EFC" w:rsidRPr="000B71E3" w:rsidRDefault="00E60EFC" w:rsidP="002B7B05">
            <w:pPr>
              <w:pStyle w:val="TAH"/>
            </w:pPr>
            <w:r w:rsidRPr="000B71E3">
              <w:t>Response</w:t>
            </w:r>
          </w:p>
          <w:p w14:paraId="78B39999"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188748" w14:textId="77777777" w:rsidR="00E60EFC" w:rsidRPr="000B71E3" w:rsidRDefault="00E60EFC" w:rsidP="002B7B05">
            <w:pPr>
              <w:pStyle w:val="TAH"/>
            </w:pPr>
            <w:r w:rsidRPr="000B71E3">
              <w:t>Description</w:t>
            </w:r>
          </w:p>
        </w:tc>
      </w:tr>
      <w:tr w:rsidR="00E60EFC" w:rsidRPr="000B71E3" w14:paraId="7590366F"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1C5301"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9A90794" w14:textId="77777777"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14:paraId="6494BE23" w14:textId="77777777"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14:paraId="394F2AD8"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2B6A0D" w14:textId="77777777" w:rsidR="00E60EFC" w:rsidRPr="000B71E3" w:rsidRDefault="00E60EFC" w:rsidP="002B7B05">
            <w:pPr>
              <w:pStyle w:val="TAL"/>
            </w:pPr>
            <w:r w:rsidRPr="000B71E3">
              <w:t xml:space="preserve">Upon success, an empty response body shall be returned </w:t>
            </w:r>
          </w:p>
        </w:tc>
      </w:tr>
      <w:tr w:rsidR="00B35300" w:rsidRPr="000B71E3" w14:paraId="3B4CA21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525A1"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7015B24"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A12631F"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E717D71"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E64872" w14:textId="77777777" w:rsidR="00B35300" w:rsidRPr="000B71E3" w:rsidRDefault="00B35300" w:rsidP="00C13412">
            <w:pPr>
              <w:pStyle w:val="TAL"/>
            </w:pPr>
            <w:r w:rsidRPr="000B71E3">
              <w:t>The "cause" attribute shall be set to one of the following application errors:</w:t>
            </w:r>
          </w:p>
          <w:p w14:paraId="27760293" w14:textId="77777777" w:rsidR="00B35300" w:rsidRPr="000B71E3" w:rsidRDefault="00B35300" w:rsidP="00C13412">
            <w:pPr>
              <w:pStyle w:val="TAL"/>
            </w:pPr>
            <w:r w:rsidRPr="000B71E3">
              <w:t>- CONTEXT_NOT_FOUND</w:t>
            </w:r>
          </w:p>
          <w:p w14:paraId="754D8DFA" w14:textId="77777777" w:rsidR="00B35300" w:rsidRPr="000B71E3" w:rsidRDefault="00B35300" w:rsidP="00C13412">
            <w:pPr>
              <w:pStyle w:val="TAL"/>
            </w:pPr>
            <w:r w:rsidRPr="000B71E3">
              <w:t>- USER_NOT_FOUND</w:t>
            </w:r>
          </w:p>
        </w:tc>
      </w:tr>
      <w:tr w:rsidR="00B35300" w:rsidRPr="000B71E3" w14:paraId="4C3D945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2FFFC"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6531FCB"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F77FE5"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2432B" w14:textId="77777777"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078D55" w14:textId="77777777" w:rsidR="00B35300" w:rsidRPr="000B71E3" w:rsidRDefault="00B35300" w:rsidP="00C13412">
            <w:pPr>
              <w:pStyle w:val="TAL"/>
            </w:pPr>
            <w:r w:rsidRPr="000B71E3">
              <w:t>The "cause" attribute shall be set to the following application error:</w:t>
            </w:r>
          </w:p>
          <w:p w14:paraId="5BC5BF02" w14:textId="77777777" w:rsidR="00B35300" w:rsidRPr="000B71E3" w:rsidRDefault="00B35300" w:rsidP="00C13412">
            <w:pPr>
              <w:pStyle w:val="TAL"/>
            </w:pPr>
            <w:r w:rsidRPr="000B71E3">
              <w:t>- UNPROCESSABLE_REQUEST</w:t>
            </w:r>
          </w:p>
        </w:tc>
      </w:tr>
      <w:tr w:rsidR="00E60EFC" w:rsidRPr="000B71E3" w14:paraId="20802CFB"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13EB9"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704A50B4" w14:textId="77777777" w:rsidR="00736A31" w:rsidRPr="000B71E3" w:rsidRDefault="00736A31" w:rsidP="00736A31"/>
    <w:p w14:paraId="6E06FA15" w14:textId="77777777" w:rsidR="00736A31" w:rsidRPr="000B71E3" w:rsidRDefault="00736A31" w:rsidP="00736A31">
      <w:pPr>
        <w:pStyle w:val="Heading6"/>
      </w:pPr>
      <w:bookmarkStart w:id="323" w:name="_Toc20118777"/>
      <w:r w:rsidRPr="000B71E3">
        <w:t>6.2.3.2.3.3</w:t>
      </w:r>
      <w:r w:rsidRPr="000B71E3">
        <w:tab/>
        <w:t>GET</w:t>
      </w:r>
      <w:bookmarkEnd w:id="323"/>
    </w:p>
    <w:p w14:paraId="1CB4D8AA" w14:textId="77777777" w:rsidR="00736A31" w:rsidRPr="000B71E3" w:rsidRDefault="00736A31" w:rsidP="00736A31">
      <w:r w:rsidRPr="000B71E3">
        <w:t>This method shall support the URI query parameters specified in table 6.2.3.2.3.3-1.</w:t>
      </w:r>
    </w:p>
    <w:p w14:paraId="60E8ADEC" w14:textId="77777777"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14:paraId="1661DCE5"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9653177" w14:textId="77777777"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A27904E"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D7AD4A" w14:textId="77777777"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F1FEF7C" w14:textId="77777777"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7334EC6" w14:textId="77777777" w:rsidR="00736A31" w:rsidRPr="000B71E3" w:rsidRDefault="00736A31" w:rsidP="00B70591">
            <w:pPr>
              <w:pStyle w:val="TAH"/>
            </w:pPr>
            <w:r w:rsidRPr="000B71E3">
              <w:t>Description</w:t>
            </w:r>
          </w:p>
        </w:tc>
      </w:tr>
      <w:tr w:rsidR="00F67E7B" w:rsidRPr="000B71E3" w14:paraId="2BC83AD8"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364044C" w14:textId="77777777"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6F05BFE8" w14:textId="77777777"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A0217D" w14:textId="77777777"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C319C23" w14:textId="77777777"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E1DB" w14:textId="77777777" w:rsidR="00F67E7B" w:rsidRPr="000B71E3" w:rsidRDefault="00F67E7B" w:rsidP="003B34DE">
            <w:pPr>
              <w:pStyle w:val="TAL"/>
            </w:pPr>
            <w:r w:rsidRPr="000B71E3">
              <w:t xml:space="preserve">see 3GPP TS 29.500 [4] </w:t>
            </w:r>
            <w:r w:rsidR="000647B6">
              <w:t>clause</w:t>
            </w:r>
            <w:r w:rsidRPr="000B71E3">
              <w:t xml:space="preserve"> 6.6</w:t>
            </w:r>
          </w:p>
        </w:tc>
      </w:tr>
    </w:tbl>
    <w:p w14:paraId="3B86315B" w14:textId="77777777" w:rsidR="00736A31" w:rsidRPr="000B71E3" w:rsidRDefault="00736A31" w:rsidP="00736A31"/>
    <w:p w14:paraId="26205570" w14:textId="77777777" w:rsidR="00736A31" w:rsidRPr="000B71E3" w:rsidRDefault="00736A31" w:rsidP="00736A31">
      <w:r w:rsidRPr="000B71E3">
        <w:t>This method shall support the request data structures specified in table 6.2.3.2.3.3-2 and the response data structures and response codes specified in table 6.2.3.2.3.3-3.</w:t>
      </w:r>
    </w:p>
    <w:p w14:paraId="417A7A50" w14:textId="77777777" w:rsidR="00736A31" w:rsidRPr="000B71E3" w:rsidRDefault="00736A31" w:rsidP="00736A31">
      <w:pPr>
        <w:pStyle w:val="TH"/>
      </w:pPr>
      <w:r w:rsidRPr="000B71E3">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58019770"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B313A0"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049C51"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EDBC4B"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5D869B" w14:textId="77777777" w:rsidR="00736A31" w:rsidRPr="000B71E3" w:rsidRDefault="00736A31" w:rsidP="00B70591">
            <w:pPr>
              <w:pStyle w:val="TAH"/>
            </w:pPr>
            <w:r w:rsidRPr="000B71E3">
              <w:t>Description</w:t>
            </w:r>
          </w:p>
        </w:tc>
      </w:tr>
      <w:tr w:rsidR="00736A31" w:rsidRPr="000B71E3" w14:paraId="09B3A18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1B8731" w14:textId="77777777"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B1E4508"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B22C3"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19165" w14:textId="77777777" w:rsidR="00736A31" w:rsidRPr="000B71E3" w:rsidRDefault="00736A31" w:rsidP="00B70591">
            <w:pPr>
              <w:pStyle w:val="TAL"/>
            </w:pPr>
          </w:p>
        </w:tc>
      </w:tr>
    </w:tbl>
    <w:p w14:paraId="4B4805EA" w14:textId="77777777" w:rsidR="00736A31" w:rsidRPr="000B71E3" w:rsidRDefault="00736A31" w:rsidP="00736A31"/>
    <w:p w14:paraId="2517CE5B" w14:textId="77777777"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517A653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44590"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FD6A3F"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E1D0EC"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18C601" w14:textId="77777777" w:rsidR="00736A31" w:rsidRPr="000B71E3" w:rsidRDefault="00736A31" w:rsidP="00B70591">
            <w:pPr>
              <w:pStyle w:val="TAH"/>
            </w:pPr>
            <w:r w:rsidRPr="000B71E3">
              <w:t>Response</w:t>
            </w:r>
          </w:p>
          <w:p w14:paraId="4370C6CA"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871696" w14:textId="77777777" w:rsidR="00736A31" w:rsidRPr="000B71E3" w:rsidRDefault="00736A31" w:rsidP="00B70591">
            <w:pPr>
              <w:pStyle w:val="TAH"/>
            </w:pPr>
            <w:r w:rsidRPr="000B71E3">
              <w:t>Description</w:t>
            </w:r>
          </w:p>
        </w:tc>
      </w:tr>
      <w:tr w:rsidR="00736A31" w:rsidRPr="000B71E3" w14:paraId="2E404979"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9B7F6" w14:textId="77777777"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1632F0F"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511325C"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FC5BA14"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80761E" w14:textId="77777777" w:rsidR="00736A31" w:rsidRPr="000B71E3" w:rsidRDefault="00736A31" w:rsidP="00B70591">
            <w:pPr>
              <w:pStyle w:val="TAL"/>
            </w:pPr>
            <w:r w:rsidRPr="000B71E3">
              <w:t>Upon success, a response body containing the Amf3GppAccessRegistration shall be returned.</w:t>
            </w:r>
          </w:p>
        </w:tc>
      </w:tr>
      <w:tr w:rsidR="00012DF9" w:rsidRPr="000B71E3" w14:paraId="3319BFA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4F6213"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77258CE"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C5B1E1"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345AC74"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59BF5" w14:textId="77777777" w:rsidR="00012DF9" w:rsidRPr="000B71E3" w:rsidRDefault="00012DF9" w:rsidP="00C13412">
            <w:pPr>
              <w:pStyle w:val="TAL"/>
            </w:pPr>
            <w:r w:rsidRPr="000B71E3">
              <w:t>The "cause" attribute shall be set to one of the following application errors:</w:t>
            </w:r>
          </w:p>
          <w:p w14:paraId="636CDA39" w14:textId="77777777" w:rsidR="00012DF9" w:rsidRPr="000B71E3" w:rsidRDefault="00012DF9" w:rsidP="00C13412">
            <w:pPr>
              <w:pStyle w:val="TAL"/>
            </w:pPr>
            <w:r w:rsidRPr="000B71E3">
              <w:t>- CONTEXT_NOT_FOUND</w:t>
            </w:r>
          </w:p>
          <w:p w14:paraId="61FC9CD7" w14:textId="77777777" w:rsidR="00012DF9" w:rsidRPr="000B71E3" w:rsidRDefault="00012DF9" w:rsidP="00C13412">
            <w:pPr>
              <w:pStyle w:val="TAL"/>
            </w:pPr>
            <w:r w:rsidRPr="000B71E3">
              <w:t>- USER_NOT_FOUND</w:t>
            </w:r>
          </w:p>
        </w:tc>
      </w:tr>
      <w:tr w:rsidR="00736A31" w:rsidRPr="000B71E3" w14:paraId="5027DD5E"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DADB9C"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246435FE" w14:textId="77777777" w:rsidR="00736A31" w:rsidRPr="000B71E3" w:rsidRDefault="00736A31" w:rsidP="005173DD"/>
    <w:p w14:paraId="337818C2" w14:textId="77777777" w:rsidR="00E46E51" w:rsidRPr="000B71E3" w:rsidRDefault="00E46E51" w:rsidP="00E46E51">
      <w:pPr>
        <w:pStyle w:val="Heading4"/>
      </w:pPr>
      <w:bookmarkStart w:id="324" w:name="_Toc20118778"/>
      <w:r w:rsidRPr="000B71E3">
        <w:lastRenderedPageBreak/>
        <w:t>6.2.3.3</w:t>
      </w:r>
      <w:r w:rsidRPr="000B71E3">
        <w:tab/>
        <w:t xml:space="preserve">Resource: </w:t>
      </w:r>
      <w:r w:rsidR="00CD3C27" w:rsidRPr="000B71E3">
        <w:t>AmfNon3GppAccessRegistration</w:t>
      </w:r>
      <w:bookmarkEnd w:id="324"/>
    </w:p>
    <w:p w14:paraId="215A88E5" w14:textId="77777777" w:rsidR="00CD3C27" w:rsidRPr="000B71E3" w:rsidRDefault="00CD3C27" w:rsidP="00CD3C27">
      <w:pPr>
        <w:pStyle w:val="Heading5"/>
      </w:pPr>
      <w:bookmarkStart w:id="325" w:name="_Toc20118779"/>
      <w:r w:rsidRPr="000B71E3">
        <w:t>6.2.3.3.1</w:t>
      </w:r>
      <w:r w:rsidRPr="000B71E3">
        <w:tab/>
        <w:t>Description</w:t>
      </w:r>
      <w:bookmarkEnd w:id="325"/>
    </w:p>
    <w:p w14:paraId="2942786F" w14:textId="77777777" w:rsidR="00CD3C27" w:rsidRPr="000B71E3" w:rsidRDefault="00CD3C27" w:rsidP="00CD3C27">
      <w:r w:rsidRPr="000B71E3">
        <w:t xml:space="preserve">This resource represents the registered AMF for non 3GPP access. </w:t>
      </w:r>
    </w:p>
    <w:p w14:paraId="7612F97C" w14:textId="77777777" w:rsidR="00CD3C27" w:rsidRPr="000B71E3" w:rsidRDefault="00CD3C27" w:rsidP="00CD3C27">
      <w:pPr>
        <w:pStyle w:val="Heading5"/>
      </w:pPr>
      <w:bookmarkStart w:id="326" w:name="_Toc20118780"/>
      <w:r w:rsidRPr="000B71E3">
        <w:t>6.2.3.3.2</w:t>
      </w:r>
      <w:r w:rsidRPr="000B71E3">
        <w:tab/>
        <w:t>Resource Definition</w:t>
      </w:r>
      <w:bookmarkEnd w:id="326"/>
    </w:p>
    <w:p w14:paraId="50FA0EF8" w14:textId="77777777"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14:paraId="241D22ED" w14:textId="77777777"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14:paraId="0CD1A7FB" w14:textId="77777777"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14:paraId="0A4A981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25FF67" w14:textId="77777777"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C40D99" w14:textId="77777777" w:rsidR="00CD3C27" w:rsidRPr="000B71E3" w:rsidRDefault="00CD3C27" w:rsidP="00526712">
            <w:pPr>
              <w:pStyle w:val="TAH"/>
            </w:pPr>
            <w:r w:rsidRPr="000B71E3">
              <w:t>Definition</w:t>
            </w:r>
          </w:p>
        </w:tc>
      </w:tr>
      <w:tr w:rsidR="00CD3C27" w:rsidRPr="000B71E3" w14:paraId="392D1DC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B9D809" w14:textId="77777777"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A1D31E" w14:textId="77777777" w:rsidR="00CD3C27" w:rsidRPr="000B71E3" w:rsidRDefault="00CD3C27" w:rsidP="00526712">
            <w:pPr>
              <w:pStyle w:val="TAL"/>
            </w:pPr>
            <w:r w:rsidRPr="000B71E3">
              <w:t xml:space="preserve">See </w:t>
            </w:r>
            <w:r w:rsidR="000647B6">
              <w:t>clause</w:t>
            </w:r>
            <w:r w:rsidRPr="000B71E3">
              <w:rPr>
                <w:lang w:val="en-US" w:eastAsia="zh-CN"/>
              </w:rPr>
              <w:t> </w:t>
            </w:r>
            <w:r w:rsidRPr="000B71E3">
              <w:t>6.2.1</w:t>
            </w:r>
          </w:p>
        </w:tc>
      </w:tr>
      <w:tr w:rsidR="00CD3C27" w:rsidRPr="000B71E3" w14:paraId="6B2A839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12DC737A" w14:textId="77777777"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2E46BF6D" w14:textId="77777777"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59077DF7" w14:textId="77777777" w:rsidR="00CD3C27" w:rsidRPr="000B71E3" w:rsidRDefault="00CD3C27" w:rsidP="00642FFD"/>
    <w:p w14:paraId="0F785077" w14:textId="77777777" w:rsidR="00CD3C27" w:rsidRPr="000B71E3" w:rsidRDefault="00CD3C27" w:rsidP="00CD3C27">
      <w:pPr>
        <w:pStyle w:val="Heading5"/>
      </w:pPr>
      <w:bookmarkStart w:id="327" w:name="_Toc20118781"/>
      <w:r w:rsidRPr="000B71E3">
        <w:t>6.2.3.3.3</w:t>
      </w:r>
      <w:r w:rsidRPr="000B71E3">
        <w:tab/>
        <w:t>Resource Standard Methods</w:t>
      </w:r>
      <w:bookmarkEnd w:id="327"/>
    </w:p>
    <w:p w14:paraId="15B38FA5" w14:textId="77777777" w:rsidR="00CD3C27" w:rsidRPr="000B71E3" w:rsidRDefault="00CD3C27" w:rsidP="00CD3C27">
      <w:pPr>
        <w:pStyle w:val="Heading6"/>
      </w:pPr>
      <w:bookmarkStart w:id="328" w:name="_Toc20118782"/>
      <w:r w:rsidRPr="000B71E3">
        <w:t>6.2.3.3.3.1</w:t>
      </w:r>
      <w:r w:rsidRPr="000B71E3">
        <w:tab/>
        <w:t>PUT</w:t>
      </w:r>
      <w:bookmarkEnd w:id="328"/>
    </w:p>
    <w:p w14:paraId="249A5914" w14:textId="77777777" w:rsidR="00CD3C27" w:rsidRPr="000B71E3" w:rsidRDefault="00CD3C27" w:rsidP="00CD3C27">
      <w:r w:rsidRPr="000B71E3">
        <w:t>This method shall support the URI query parameters specified in table 6.2.3.3.3.1-1.</w:t>
      </w:r>
    </w:p>
    <w:p w14:paraId="50580737" w14:textId="77777777" w:rsidR="00CD3C27" w:rsidRPr="000B71E3" w:rsidRDefault="00CD3C27" w:rsidP="00CD3C27">
      <w:pPr>
        <w:pStyle w:val="TH"/>
        <w:rPr>
          <w:rFonts w:cs="Arial"/>
        </w:rPr>
      </w:pPr>
      <w:r w:rsidRPr="000B71E3">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14:paraId="1ADAE8B9"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19B699" w14:textId="77777777"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F01D1" w14:textId="77777777"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75A0E4" w14:textId="77777777"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A2F3C" w14:textId="77777777"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E2D38E" w14:textId="77777777" w:rsidR="00CD3C27" w:rsidRPr="000B71E3" w:rsidRDefault="00CD3C27" w:rsidP="00526712">
            <w:pPr>
              <w:pStyle w:val="TAH"/>
            </w:pPr>
            <w:r w:rsidRPr="000B71E3">
              <w:t>Description</w:t>
            </w:r>
          </w:p>
        </w:tc>
      </w:tr>
      <w:tr w:rsidR="00CD3C27" w:rsidRPr="000B71E3" w14:paraId="53663EBD"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EB7AE" w14:textId="77777777"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4796A13" w14:textId="77777777"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0E728E8" w14:textId="77777777"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3F190321" w14:textId="77777777"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99E155" w14:textId="77777777" w:rsidR="00CD3C27" w:rsidRPr="000B71E3" w:rsidRDefault="00CD3C27" w:rsidP="00526712">
            <w:pPr>
              <w:pStyle w:val="TAL"/>
            </w:pPr>
          </w:p>
        </w:tc>
      </w:tr>
    </w:tbl>
    <w:p w14:paraId="1481AFBB" w14:textId="77777777" w:rsidR="00CD3C27" w:rsidRPr="000B71E3" w:rsidRDefault="00CD3C27" w:rsidP="00642FFD"/>
    <w:p w14:paraId="4E3F4EF5" w14:textId="77777777" w:rsidR="00CD3C27" w:rsidRPr="000B71E3" w:rsidRDefault="00CD3C27" w:rsidP="00CD3C27">
      <w:r w:rsidRPr="000B71E3">
        <w:t>This method shall support the request data structures specified in table 6.2.3.3.3.1-2 and the response data structures and response codes specified in table 6.2.3.3.3.1-3.</w:t>
      </w:r>
    </w:p>
    <w:p w14:paraId="6DC4E56B" w14:textId="77777777" w:rsidR="00CD3C27" w:rsidRPr="000B71E3" w:rsidRDefault="00CD3C27" w:rsidP="00CD3C27">
      <w:pPr>
        <w:pStyle w:val="TH"/>
      </w:pPr>
      <w:r w:rsidRPr="000B71E3">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14:paraId="78B1A407"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A22099" w14:textId="77777777"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C9689F" w14:textId="77777777"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BF69D6" w14:textId="77777777"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4C1AEB" w14:textId="77777777" w:rsidR="00CD3C27" w:rsidRPr="000B71E3" w:rsidRDefault="00CD3C27" w:rsidP="00526712">
            <w:pPr>
              <w:pStyle w:val="TAH"/>
            </w:pPr>
            <w:r w:rsidRPr="000B71E3">
              <w:t>Description</w:t>
            </w:r>
          </w:p>
        </w:tc>
      </w:tr>
      <w:tr w:rsidR="00CD3C27" w:rsidRPr="000B71E3" w14:paraId="43A5B697"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E87B8" w14:textId="77777777"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6D97C54" w14:textId="77777777"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0837E3B" w14:textId="77777777"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8E5D7F" w14:textId="77777777" w:rsidR="00CD3C27" w:rsidRPr="000B71E3" w:rsidRDefault="00CD3C27" w:rsidP="00526712">
            <w:pPr>
              <w:pStyle w:val="TAL"/>
            </w:pPr>
            <w:r w:rsidRPr="000B71E3">
              <w:t>The AMF registration for non 3GPP access is replaced with the received information.</w:t>
            </w:r>
          </w:p>
        </w:tc>
      </w:tr>
    </w:tbl>
    <w:p w14:paraId="475A9699" w14:textId="77777777" w:rsidR="00CD3C27" w:rsidRPr="000B71E3" w:rsidRDefault="00CD3C27" w:rsidP="00CD3C27"/>
    <w:p w14:paraId="795039F4" w14:textId="77777777"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14:paraId="00FFDCC2"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5B2" w14:textId="77777777"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9A8179" w14:textId="77777777"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65E78F" w14:textId="77777777"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71224D" w14:textId="77777777" w:rsidR="00CD3C27" w:rsidRPr="000B71E3" w:rsidRDefault="00CD3C27" w:rsidP="00526712">
            <w:pPr>
              <w:pStyle w:val="TAH"/>
            </w:pPr>
            <w:r w:rsidRPr="000B71E3">
              <w:t>Response</w:t>
            </w:r>
          </w:p>
          <w:p w14:paraId="793DDD81" w14:textId="77777777"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678FAE" w14:textId="77777777" w:rsidR="00CD3C27" w:rsidRPr="000B71E3" w:rsidRDefault="00CD3C27" w:rsidP="00526712">
            <w:pPr>
              <w:pStyle w:val="TAH"/>
            </w:pPr>
            <w:r w:rsidRPr="000B71E3">
              <w:t>Description</w:t>
            </w:r>
          </w:p>
        </w:tc>
      </w:tr>
      <w:tr w:rsidR="00F20C5A" w:rsidRPr="000B71E3" w14:paraId="33884BEA"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C4AA15"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DBDDCE4"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77D0068B"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0297FC1C" w14:textId="77777777"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BAF6A28" w14:textId="77777777"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14:paraId="2CE969FE"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D51026"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ED947DD"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10A6BCC2"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67A41F4A" w14:textId="77777777"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51384B" w14:textId="77777777"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14:paraId="45CBB70A" w14:textId="77777777"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3F976" w14:textId="77777777"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74D5E294" w14:textId="77777777"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14:paraId="4C62493E" w14:textId="77777777"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14:paraId="71A0A490" w14:textId="77777777"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D62EBC" w14:textId="77777777" w:rsidR="00CD3C27" w:rsidRPr="000B71E3" w:rsidRDefault="00CD3C27" w:rsidP="00526712">
            <w:pPr>
              <w:pStyle w:val="TAL"/>
            </w:pPr>
            <w:r w:rsidRPr="000B71E3">
              <w:t>Upon success, an empty response body shall be returned</w:t>
            </w:r>
          </w:p>
        </w:tc>
      </w:tr>
      <w:tr w:rsidR="00012DF9" w:rsidRPr="000B71E3" w14:paraId="2F0B7A82"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39E52F"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F19FAC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2B6F27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F81C72F"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C30FC5" w14:textId="77777777" w:rsidR="00012DF9" w:rsidRPr="000B71E3" w:rsidRDefault="00012DF9" w:rsidP="00C13412">
            <w:pPr>
              <w:pStyle w:val="TAL"/>
            </w:pPr>
            <w:r w:rsidRPr="000B71E3">
              <w:t>The "cause" attribute shall be set to the following application error:</w:t>
            </w:r>
          </w:p>
          <w:p w14:paraId="7640CD28" w14:textId="77777777" w:rsidR="00012DF9" w:rsidRPr="000B71E3" w:rsidRDefault="00012DF9" w:rsidP="00C13412">
            <w:pPr>
              <w:pStyle w:val="TAL"/>
            </w:pPr>
            <w:r w:rsidRPr="000B71E3">
              <w:t>- USER_NOT_FOUND</w:t>
            </w:r>
            <w:r w:rsidRPr="000B71E3">
              <w:tab/>
            </w:r>
          </w:p>
        </w:tc>
      </w:tr>
      <w:tr w:rsidR="00012DF9" w:rsidRPr="000B71E3" w14:paraId="19EEA5A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67942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EACA9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ED09C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09CD3D7"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778996" w14:textId="77777777" w:rsidR="00012DF9" w:rsidRPr="000B71E3" w:rsidRDefault="00012DF9" w:rsidP="00C13412">
            <w:pPr>
              <w:pStyle w:val="TAL"/>
            </w:pPr>
            <w:r w:rsidRPr="000B71E3">
              <w:t>The "cause" attribute shall be set to one of the following application errors:</w:t>
            </w:r>
          </w:p>
          <w:p w14:paraId="63E63F51" w14:textId="77777777" w:rsidR="00012DF9" w:rsidRPr="000B71E3" w:rsidRDefault="00012DF9" w:rsidP="00C13412">
            <w:pPr>
              <w:pStyle w:val="TAL"/>
            </w:pPr>
            <w:r w:rsidRPr="000B71E3">
              <w:t>- UNKNOWN_5GS_SUBSCRIPTION</w:t>
            </w:r>
          </w:p>
          <w:p w14:paraId="13180223" w14:textId="77777777" w:rsidR="00012DF9" w:rsidRPr="000B71E3" w:rsidRDefault="00012DF9" w:rsidP="00C13412">
            <w:pPr>
              <w:pStyle w:val="TAL"/>
            </w:pPr>
            <w:r w:rsidRPr="000B71E3">
              <w:t>- NO_PS_SUBSCRIPTION</w:t>
            </w:r>
          </w:p>
          <w:p w14:paraId="1B16A7EC" w14:textId="77777777" w:rsidR="00012DF9" w:rsidRPr="000B71E3" w:rsidRDefault="00012DF9" w:rsidP="00C13412">
            <w:pPr>
              <w:pStyle w:val="TAL"/>
            </w:pPr>
            <w:r w:rsidRPr="000B71E3">
              <w:t>- ROAMING_NOT_ALLOWED</w:t>
            </w:r>
          </w:p>
          <w:p w14:paraId="4F34CCD8" w14:textId="77777777" w:rsidR="00012DF9" w:rsidRPr="000B71E3" w:rsidRDefault="00012DF9" w:rsidP="00C13412">
            <w:pPr>
              <w:pStyle w:val="TAL"/>
            </w:pPr>
            <w:r w:rsidRPr="000B71E3">
              <w:t>- ACCESS_NOT_ALLOWED</w:t>
            </w:r>
          </w:p>
          <w:p w14:paraId="37A35894" w14:textId="77777777" w:rsidR="00012DF9" w:rsidRPr="000B71E3" w:rsidRDefault="00012DF9" w:rsidP="00C13412">
            <w:pPr>
              <w:pStyle w:val="TAL"/>
            </w:pPr>
            <w:r w:rsidRPr="000B71E3">
              <w:t>- RAT_NOT</w:t>
            </w:r>
            <w:r w:rsidR="00D8488D">
              <w:t>_</w:t>
            </w:r>
            <w:r w:rsidRPr="000B71E3">
              <w:t>ALLOWED</w:t>
            </w:r>
          </w:p>
          <w:p w14:paraId="108A0501" w14:textId="77777777" w:rsidR="00012DF9" w:rsidRPr="000B71E3" w:rsidRDefault="00012DF9" w:rsidP="00C13412">
            <w:pPr>
              <w:pStyle w:val="TAL"/>
            </w:pPr>
            <w:r w:rsidRPr="000B71E3">
              <w:t>- REAUTHENTICATION_REQUIRED</w:t>
            </w:r>
          </w:p>
        </w:tc>
      </w:tr>
      <w:tr w:rsidR="00CD3C27" w:rsidRPr="000B71E3" w14:paraId="56C7E03A"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5674B3" w14:textId="77777777" w:rsidR="00CD3C27" w:rsidRPr="000B71E3" w:rsidRDefault="00CD3C27" w:rsidP="003D63AF">
            <w:pPr>
              <w:pStyle w:val="TAN"/>
            </w:pPr>
            <w:r w:rsidRPr="000B71E3">
              <w:t>NOTE:</w:t>
            </w:r>
            <w:r w:rsidR="000B71E3">
              <w:tab/>
            </w:r>
            <w:r w:rsidRPr="000B71E3">
              <w:t>In addition common data structures as listed in table 6.2.7-1 are supported.</w:t>
            </w:r>
          </w:p>
        </w:tc>
      </w:tr>
    </w:tbl>
    <w:p w14:paraId="4CF1EBCF" w14:textId="77777777" w:rsidR="00CD3C27" w:rsidRPr="000B71E3" w:rsidRDefault="00CD3C27" w:rsidP="00CD3C27"/>
    <w:p w14:paraId="77F03CC3" w14:textId="77777777" w:rsidR="00736A31" w:rsidRPr="000B71E3" w:rsidRDefault="00736A31" w:rsidP="00736A31">
      <w:pPr>
        <w:pStyle w:val="Heading6"/>
      </w:pPr>
      <w:bookmarkStart w:id="329" w:name="_Toc20118783"/>
      <w:r w:rsidRPr="000B71E3">
        <w:t>6.2.3.3.3.2</w:t>
      </w:r>
      <w:r w:rsidRPr="000B71E3">
        <w:tab/>
        <w:t>PATCH</w:t>
      </w:r>
      <w:bookmarkEnd w:id="329"/>
    </w:p>
    <w:p w14:paraId="5657F981" w14:textId="77777777" w:rsidR="00E60EFC" w:rsidRPr="000B71E3" w:rsidRDefault="00E60EFC" w:rsidP="00E60EFC">
      <w:r w:rsidRPr="000B71E3">
        <w:t xml:space="preserve"> This method shall support the URI query parameters specified in table 6.2.3.3.3.2-1.</w:t>
      </w:r>
    </w:p>
    <w:p w14:paraId="080B9CAA" w14:textId="77777777" w:rsidR="00E60EFC" w:rsidRPr="000B71E3" w:rsidRDefault="00E60EFC" w:rsidP="00E60EFC">
      <w:pPr>
        <w:pStyle w:val="TH"/>
        <w:rPr>
          <w:rFonts w:cs="Arial"/>
        </w:rPr>
      </w:pPr>
      <w:r w:rsidRPr="000B71E3">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34DDB64E"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85CE38"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45177A"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A29B0E"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234BF8"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262171" w14:textId="77777777" w:rsidR="00E60EFC" w:rsidRPr="000B71E3" w:rsidRDefault="00E60EFC" w:rsidP="002B7B05">
            <w:pPr>
              <w:pStyle w:val="TAH"/>
            </w:pPr>
            <w:r w:rsidRPr="000B71E3">
              <w:t>Description</w:t>
            </w:r>
          </w:p>
        </w:tc>
      </w:tr>
      <w:tr w:rsidR="00E60EFC" w:rsidRPr="000B71E3" w14:paraId="04DC7B63"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7A867"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2F437A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3E070EE1"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2FD29D17"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E13C8B" w14:textId="77777777" w:rsidR="00E60EFC" w:rsidRPr="000B71E3" w:rsidRDefault="00E60EFC" w:rsidP="002B7B05">
            <w:pPr>
              <w:pStyle w:val="TAL"/>
            </w:pPr>
          </w:p>
        </w:tc>
      </w:tr>
    </w:tbl>
    <w:p w14:paraId="1976451B" w14:textId="77777777" w:rsidR="00E60EFC" w:rsidRPr="000B71E3" w:rsidRDefault="00E60EFC" w:rsidP="00642FFD"/>
    <w:p w14:paraId="6945E2DD" w14:textId="77777777" w:rsidR="00E60EFC" w:rsidRPr="000B71E3" w:rsidRDefault="00E60EFC" w:rsidP="00E60EFC">
      <w:r w:rsidRPr="000B71E3">
        <w:t>This method shall support the request data structures specified in table 6.2.3.3.3.2-2 and the response data structures and response codes specified in table 6.2.3.3.3.2-3.</w:t>
      </w:r>
    </w:p>
    <w:p w14:paraId="391D321F" w14:textId="77777777" w:rsidR="00E60EFC" w:rsidRPr="000B71E3" w:rsidRDefault="00E60EFC" w:rsidP="00E60EFC">
      <w:pPr>
        <w:pStyle w:val="TH"/>
      </w:pPr>
      <w:r w:rsidRPr="000B71E3">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4AE6D5AE"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013"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5C0750"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915CCF"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A23562" w14:textId="77777777" w:rsidR="00E60EFC" w:rsidRPr="000B71E3" w:rsidRDefault="00E60EFC" w:rsidP="002B7B05">
            <w:pPr>
              <w:pStyle w:val="TAH"/>
            </w:pPr>
            <w:r w:rsidRPr="000B71E3">
              <w:t>Description</w:t>
            </w:r>
          </w:p>
        </w:tc>
      </w:tr>
      <w:tr w:rsidR="00E60EFC" w:rsidRPr="000B71E3" w14:paraId="67698F9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A04F54" w14:textId="77777777"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650FF832"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0B1763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113D4E" w14:textId="77777777" w:rsidR="00E60EFC" w:rsidRPr="000B71E3" w:rsidRDefault="00E60EFC" w:rsidP="002B7B05">
            <w:pPr>
              <w:pStyle w:val="TAL"/>
            </w:pPr>
            <w:r w:rsidRPr="000B71E3">
              <w:t>The AMF registration for non 3GPP access is modified with the received information.</w:t>
            </w:r>
          </w:p>
        </w:tc>
      </w:tr>
    </w:tbl>
    <w:p w14:paraId="57B63473" w14:textId="77777777" w:rsidR="00E60EFC" w:rsidRPr="000B71E3" w:rsidRDefault="00E60EFC" w:rsidP="00E60EFC"/>
    <w:p w14:paraId="0406FA25" w14:textId="77777777"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0344741C"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B7132B"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671529"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A3BD1C"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9A8E59" w14:textId="77777777" w:rsidR="00E60EFC" w:rsidRPr="000B71E3" w:rsidRDefault="00E60EFC" w:rsidP="002B7B05">
            <w:pPr>
              <w:pStyle w:val="TAH"/>
            </w:pPr>
            <w:r w:rsidRPr="000B71E3">
              <w:t>Response</w:t>
            </w:r>
          </w:p>
          <w:p w14:paraId="7953C87E"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3F73A6" w14:textId="77777777" w:rsidR="00E60EFC" w:rsidRPr="000B71E3" w:rsidRDefault="00E60EFC" w:rsidP="002B7B05">
            <w:pPr>
              <w:pStyle w:val="TAH"/>
            </w:pPr>
            <w:r w:rsidRPr="000B71E3">
              <w:t>Description</w:t>
            </w:r>
          </w:p>
        </w:tc>
      </w:tr>
      <w:tr w:rsidR="00E60EFC" w:rsidRPr="000B71E3" w14:paraId="0714483D" w14:textId="77777777"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27109D"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19B54AF4" w14:textId="77777777"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14:paraId="5B093D0B" w14:textId="77777777"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14:paraId="0C77B700"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432F8" w14:textId="77777777" w:rsidR="00E60EFC" w:rsidRPr="000B71E3" w:rsidRDefault="00E60EFC" w:rsidP="002B7B05">
            <w:pPr>
              <w:pStyle w:val="TAL"/>
            </w:pPr>
            <w:r w:rsidRPr="000B71E3">
              <w:t>Upon success, an empty response body shall be returned</w:t>
            </w:r>
          </w:p>
        </w:tc>
      </w:tr>
      <w:tr w:rsidR="00012DF9" w:rsidRPr="000B71E3" w14:paraId="3F943A2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3EE1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D724026"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13D070"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30426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709B4C" w14:textId="77777777" w:rsidR="00012DF9" w:rsidRPr="000B71E3" w:rsidRDefault="00012DF9" w:rsidP="00C13412">
            <w:pPr>
              <w:pStyle w:val="TAL"/>
            </w:pPr>
            <w:r w:rsidRPr="000B71E3">
              <w:t>The "cause" attribute shall be set to one of the following application errors:</w:t>
            </w:r>
          </w:p>
          <w:p w14:paraId="430294B1" w14:textId="77777777" w:rsidR="00012DF9" w:rsidRPr="000B71E3" w:rsidRDefault="00012DF9" w:rsidP="00C13412">
            <w:pPr>
              <w:pStyle w:val="TAL"/>
            </w:pPr>
            <w:r w:rsidRPr="000B71E3">
              <w:t>- CONTEXT_NOT_FOUND</w:t>
            </w:r>
          </w:p>
          <w:p w14:paraId="550F1B39" w14:textId="77777777" w:rsidR="00012DF9" w:rsidRPr="000B71E3" w:rsidRDefault="00012DF9" w:rsidP="00C13412">
            <w:pPr>
              <w:pStyle w:val="TAL"/>
            </w:pPr>
            <w:r w:rsidRPr="000B71E3">
              <w:t>- USER_NOT_FOUND</w:t>
            </w:r>
          </w:p>
        </w:tc>
      </w:tr>
      <w:tr w:rsidR="00012DF9" w:rsidRPr="000B71E3" w14:paraId="4C640D1F"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7482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4E7C82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AF72F2E"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7D9C077" w14:textId="77777777"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B97D62" w14:textId="77777777" w:rsidR="00012DF9" w:rsidRPr="000B71E3" w:rsidRDefault="00012DF9" w:rsidP="00C13412">
            <w:pPr>
              <w:pStyle w:val="TAL"/>
            </w:pPr>
            <w:r w:rsidRPr="000B71E3">
              <w:t>The "cause" attribute shall be set to the following application error:</w:t>
            </w:r>
          </w:p>
          <w:p w14:paraId="720BDE82" w14:textId="77777777" w:rsidR="00012DF9" w:rsidRPr="000B71E3" w:rsidRDefault="00012DF9" w:rsidP="00C13412">
            <w:pPr>
              <w:pStyle w:val="TAL"/>
            </w:pPr>
            <w:r w:rsidRPr="000B71E3">
              <w:t>- UNPROCESSABLE_REQUEST</w:t>
            </w:r>
          </w:p>
        </w:tc>
      </w:tr>
      <w:tr w:rsidR="00E60EFC" w:rsidRPr="000B71E3" w14:paraId="17A8E9E0"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584DAE"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4620EBCC" w14:textId="77777777" w:rsidR="00736A31" w:rsidRPr="000B71E3" w:rsidRDefault="00736A31" w:rsidP="00736A31"/>
    <w:p w14:paraId="7802DE80" w14:textId="77777777" w:rsidR="00736A31" w:rsidRPr="000B71E3" w:rsidRDefault="00736A31" w:rsidP="00736A31">
      <w:pPr>
        <w:pStyle w:val="Heading6"/>
      </w:pPr>
      <w:bookmarkStart w:id="330" w:name="_Toc20118784"/>
      <w:r w:rsidRPr="000B71E3">
        <w:lastRenderedPageBreak/>
        <w:t>6.2.3.3.3.3</w:t>
      </w:r>
      <w:r w:rsidRPr="000B71E3">
        <w:tab/>
        <w:t>GET</w:t>
      </w:r>
      <w:bookmarkEnd w:id="330"/>
    </w:p>
    <w:p w14:paraId="211EDC33" w14:textId="77777777" w:rsidR="00736A31" w:rsidRPr="000B71E3" w:rsidRDefault="00736A31" w:rsidP="00736A31">
      <w:r w:rsidRPr="000B71E3">
        <w:t>This method shall support the URI query parameters specified in table 6.2.3.3.3.3-1.</w:t>
      </w:r>
    </w:p>
    <w:p w14:paraId="37F24235" w14:textId="77777777" w:rsidR="00736A31" w:rsidRPr="000B71E3" w:rsidRDefault="00736A31" w:rsidP="00736A31">
      <w:pPr>
        <w:pStyle w:val="TH"/>
        <w:rPr>
          <w:rFonts w:cs="Arial"/>
        </w:rPr>
      </w:pPr>
      <w:r w:rsidRPr="000B71E3">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14:paraId="1052588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2AF23" w14:textId="77777777"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5C149"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B4D2C0" w14:textId="77777777"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0609A9" w14:textId="77777777"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AD6040" w14:textId="77777777" w:rsidR="00736A31" w:rsidRPr="000B71E3" w:rsidRDefault="00736A31" w:rsidP="00B70591">
            <w:pPr>
              <w:pStyle w:val="TAH"/>
            </w:pPr>
            <w:r w:rsidRPr="000B71E3">
              <w:t>Description</w:t>
            </w:r>
          </w:p>
        </w:tc>
      </w:tr>
      <w:tr w:rsidR="00736A31" w:rsidRPr="000B71E3" w14:paraId="33B8F2DC"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A4439" w14:textId="77777777"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4B8261D" w14:textId="77777777"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79ACD20" w14:textId="77777777"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8BC0D01" w14:textId="77777777"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BCB09" w14:textId="77777777" w:rsidR="00736A31" w:rsidRPr="000B71E3" w:rsidRDefault="00736A31" w:rsidP="00B70591">
            <w:pPr>
              <w:pStyle w:val="TAL"/>
            </w:pPr>
          </w:p>
        </w:tc>
      </w:tr>
    </w:tbl>
    <w:p w14:paraId="5949AC8D" w14:textId="77777777" w:rsidR="00736A31" w:rsidRPr="000B71E3" w:rsidRDefault="00736A31" w:rsidP="00642FFD"/>
    <w:p w14:paraId="7A6D73C3" w14:textId="77777777" w:rsidR="00736A31" w:rsidRPr="000B71E3" w:rsidRDefault="00736A31" w:rsidP="00736A31">
      <w:r w:rsidRPr="000B71E3">
        <w:t>This method shall support the request data structures specified in table 6.2.3.3.3.3-2 and the response data structures and response codes specified in table 6.2.3.3.3.3-3.</w:t>
      </w:r>
    </w:p>
    <w:p w14:paraId="53FEF82C" w14:textId="77777777" w:rsidR="00736A31" w:rsidRPr="000B71E3" w:rsidRDefault="00736A31" w:rsidP="00736A31">
      <w:pPr>
        <w:pStyle w:val="TH"/>
      </w:pPr>
      <w:r w:rsidRPr="000B71E3">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6ECE2487"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83A565"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6D05BC"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81C275"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0DCF15" w14:textId="77777777" w:rsidR="00736A31" w:rsidRPr="000B71E3" w:rsidRDefault="00736A31" w:rsidP="00B70591">
            <w:pPr>
              <w:pStyle w:val="TAH"/>
            </w:pPr>
            <w:r w:rsidRPr="000B71E3">
              <w:t>Description</w:t>
            </w:r>
          </w:p>
        </w:tc>
      </w:tr>
      <w:tr w:rsidR="00736A31" w:rsidRPr="000B71E3" w14:paraId="78DD7B5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55C4F51" w14:textId="77777777"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15BD56D"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B17B24D"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202FFC" w14:textId="77777777" w:rsidR="00736A31" w:rsidRPr="000B71E3" w:rsidRDefault="00736A31" w:rsidP="00B70591">
            <w:pPr>
              <w:pStyle w:val="TAL"/>
            </w:pPr>
          </w:p>
        </w:tc>
      </w:tr>
    </w:tbl>
    <w:p w14:paraId="63D17333" w14:textId="77777777" w:rsidR="00736A31" w:rsidRPr="000B71E3" w:rsidRDefault="00736A31" w:rsidP="00736A31"/>
    <w:p w14:paraId="753D4729" w14:textId="77777777"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37A39C1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FF5B7"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E25735"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384B0B"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3C714" w14:textId="77777777" w:rsidR="00736A31" w:rsidRPr="000B71E3" w:rsidRDefault="00736A31" w:rsidP="00B70591">
            <w:pPr>
              <w:pStyle w:val="TAH"/>
            </w:pPr>
            <w:r w:rsidRPr="000B71E3">
              <w:t>Response</w:t>
            </w:r>
          </w:p>
          <w:p w14:paraId="3A191B30"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34E0DE" w14:textId="77777777" w:rsidR="00736A31" w:rsidRPr="000B71E3" w:rsidRDefault="00736A31" w:rsidP="00B70591">
            <w:pPr>
              <w:pStyle w:val="TAH"/>
            </w:pPr>
            <w:r w:rsidRPr="000B71E3">
              <w:t>Description</w:t>
            </w:r>
          </w:p>
        </w:tc>
      </w:tr>
      <w:tr w:rsidR="00736A31" w:rsidRPr="000B71E3" w14:paraId="3E51F547"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A7C027" w14:textId="77777777"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30834893"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783EFEB"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B97CCE8"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9CC582" w14:textId="77777777" w:rsidR="00736A31" w:rsidRPr="000B71E3" w:rsidRDefault="00736A31" w:rsidP="00B70591">
            <w:pPr>
              <w:pStyle w:val="TAL"/>
            </w:pPr>
            <w:r w:rsidRPr="000B71E3">
              <w:t>Upon success, a response body containing the AmfNon3GppAccessRegistration shall be returned.</w:t>
            </w:r>
          </w:p>
        </w:tc>
      </w:tr>
      <w:tr w:rsidR="00012DF9" w:rsidRPr="000B71E3" w14:paraId="163E062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3B7198"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81B50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30A9B1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8ECC17C"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C77CC0" w14:textId="77777777" w:rsidR="00012DF9" w:rsidRPr="000B71E3" w:rsidRDefault="00012DF9" w:rsidP="00C13412">
            <w:pPr>
              <w:pStyle w:val="TAL"/>
            </w:pPr>
            <w:r w:rsidRPr="000B71E3">
              <w:t>The "cause" attribute shall be set to one of the following application errors:</w:t>
            </w:r>
          </w:p>
          <w:p w14:paraId="7909AF42" w14:textId="77777777" w:rsidR="00012DF9" w:rsidRPr="000B71E3" w:rsidRDefault="00012DF9" w:rsidP="00C13412">
            <w:pPr>
              <w:pStyle w:val="TAL"/>
            </w:pPr>
            <w:r w:rsidRPr="000B71E3">
              <w:t>- CONTEXT_NOT_FOUND</w:t>
            </w:r>
          </w:p>
          <w:p w14:paraId="03956B32" w14:textId="77777777" w:rsidR="00012DF9" w:rsidRPr="000B71E3" w:rsidRDefault="00012DF9" w:rsidP="00C13412">
            <w:pPr>
              <w:pStyle w:val="TAL"/>
            </w:pPr>
            <w:r w:rsidRPr="000B71E3">
              <w:t>- USER_NOT_FOUND</w:t>
            </w:r>
          </w:p>
        </w:tc>
      </w:tr>
      <w:tr w:rsidR="00736A31" w:rsidRPr="000B71E3" w14:paraId="6EB2C8F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7EC75B"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5BD3D26A" w14:textId="77777777" w:rsidR="00736A31" w:rsidRPr="000B71E3" w:rsidRDefault="00736A31" w:rsidP="00CD3C27"/>
    <w:p w14:paraId="683C18ED" w14:textId="77777777" w:rsidR="00A15E62" w:rsidRPr="000B71E3" w:rsidRDefault="00A15E62" w:rsidP="00A15E62">
      <w:pPr>
        <w:pStyle w:val="Heading4"/>
      </w:pPr>
      <w:bookmarkStart w:id="331" w:name="_Toc20118785"/>
      <w:r w:rsidRPr="000B71E3">
        <w:t>6.2.3.4</w:t>
      </w:r>
      <w:r w:rsidRPr="000B71E3">
        <w:tab/>
        <w:t>Resource: SmfRegistrations</w:t>
      </w:r>
      <w:bookmarkEnd w:id="331"/>
    </w:p>
    <w:p w14:paraId="649535EE" w14:textId="77777777" w:rsidR="00A15E62" w:rsidRPr="000B71E3" w:rsidRDefault="00A15E62" w:rsidP="00A15E62">
      <w:pPr>
        <w:pStyle w:val="Heading5"/>
      </w:pPr>
      <w:bookmarkStart w:id="332" w:name="_Toc20118786"/>
      <w:r w:rsidRPr="000B71E3">
        <w:t>6.2.3.4.1</w:t>
      </w:r>
      <w:r w:rsidRPr="000B71E3">
        <w:tab/>
        <w:t>Description</w:t>
      </w:r>
      <w:bookmarkEnd w:id="332"/>
    </w:p>
    <w:p w14:paraId="4B42D2A3" w14:textId="77777777" w:rsidR="00A15E62" w:rsidRPr="000B71E3" w:rsidRDefault="00A15E62" w:rsidP="00A15E62">
      <w:r w:rsidRPr="000B71E3">
        <w:t>This resource is used to represent SMF registrations.</w:t>
      </w:r>
    </w:p>
    <w:p w14:paraId="5D97959F" w14:textId="77777777" w:rsidR="00A15E62" w:rsidRPr="000B71E3" w:rsidRDefault="00A15E62" w:rsidP="00A15E62">
      <w:pPr>
        <w:pStyle w:val="Heading5"/>
      </w:pPr>
      <w:bookmarkStart w:id="333" w:name="_Toc20118787"/>
      <w:r w:rsidRPr="000B71E3">
        <w:t>6.2.3.4.2</w:t>
      </w:r>
      <w:r w:rsidRPr="000B71E3">
        <w:tab/>
        <w:t>Resource Definition</w:t>
      </w:r>
      <w:bookmarkEnd w:id="333"/>
    </w:p>
    <w:p w14:paraId="1B53EFDF"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14:paraId="7E260231" w14:textId="77777777"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14:paraId="132F1D3F" w14:textId="77777777"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3BF9C5ED"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81AEB7"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185821" w14:textId="77777777" w:rsidR="00A15E62" w:rsidRPr="000B71E3" w:rsidRDefault="00A15E62" w:rsidP="00B70591">
            <w:pPr>
              <w:pStyle w:val="TAH"/>
            </w:pPr>
            <w:r w:rsidRPr="000B71E3">
              <w:t>Definition</w:t>
            </w:r>
          </w:p>
        </w:tc>
      </w:tr>
      <w:tr w:rsidR="00A15E62" w:rsidRPr="000B71E3" w14:paraId="5720747E"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82AEA10"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1626745"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6.4.1</w:t>
            </w:r>
          </w:p>
        </w:tc>
      </w:tr>
      <w:tr w:rsidR="00A15E62" w:rsidRPr="000B71E3" w14:paraId="1D08BC7B"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321E8FB"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F3AB8B" w14:textId="77777777"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14:paraId="73336B02" w14:textId="77777777" w:rsidR="00A15E62" w:rsidRPr="000B71E3" w:rsidRDefault="00A15E62" w:rsidP="00A15E62"/>
    <w:p w14:paraId="169D3200" w14:textId="77777777" w:rsidR="00A15E62" w:rsidRPr="000B71E3" w:rsidRDefault="00A15E62" w:rsidP="00A15E62">
      <w:pPr>
        <w:pStyle w:val="Heading5"/>
      </w:pPr>
      <w:bookmarkStart w:id="334" w:name="_Toc20118788"/>
      <w:r w:rsidRPr="000B71E3">
        <w:t>6.2.3.4.3</w:t>
      </w:r>
      <w:r w:rsidRPr="000B71E3">
        <w:tab/>
        <w:t>Resource Standard Methods</w:t>
      </w:r>
      <w:bookmarkEnd w:id="334"/>
    </w:p>
    <w:p w14:paraId="2793F0A9" w14:textId="77777777" w:rsidR="00A15E62" w:rsidRPr="000B71E3" w:rsidRDefault="00A15E62" w:rsidP="00BD1421">
      <w:r w:rsidRPr="000B71E3">
        <w:t>none</w:t>
      </w:r>
    </w:p>
    <w:p w14:paraId="718441E2" w14:textId="77777777" w:rsidR="00A15E62" w:rsidRPr="000B71E3" w:rsidRDefault="00A15E62" w:rsidP="00A15E62">
      <w:pPr>
        <w:pStyle w:val="Heading4"/>
      </w:pPr>
      <w:bookmarkStart w:id="335" w:name="_Toc20118789"/>
      <w:r w:rsidRPr="000B71E3">
        <w:t>6.2.3.5</w:t>
      </w:r>
      <w:r w:rsidRPr="000B71E3">
        <w:tab/>
        <w:t>Resource: IndividualSmfRegistration</w:t>
      </w:r>
      <w:bookmarkEnd w:id="335"/>
    </w:p>
    <w:p w14:paraId="79E067AB" w14:textId="77777777" w:rsidR="00A15E62" w:rsidRPr="000B71E3" w:rsidRDefault="00A15E62" w:rsidP="00A15E62">
      <w:pPr>
        <w:pStyle w:val="Heading5"/>
      </w:pPr>
      <w:bookmarkStart w:id="336" w:name="_Toc20118790"/>
      <w:r w:rsidRPr="000B71E3">
        <w:t>6.2.3.5.1</w:t>
      </w:r>
      <w:r w:rsidRPr="000B71E3">
        <w:tab/>
        <w:t>Resource Definition</w:t>
      </w:r>
      <w:bookmarkEnd w:id="336"/>
    </w:p>
    <w:p w14:paraId="30F612F8"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14:paraId="6B4273B5" w14:textId="77777777" w:rsidR="00A15E62" w:rsidRPr="000B71E3" w:rsidRDefault="00A15E62" w:rsidP="00A15E62">
      <w:pPr>
        <w:rPr>
          <w:rFonts w:ascii="Arial" w:hAnsi="Arial" w:cs="Arial"/>
        </w:rPr>
      </w:pPr>
      <w:r w:rsidRPr="000B71E3">
        <w:lastRenderedPageBreak/>
        <w:t>This resource shall support the resource URI variables defined in table 6.2.3.5.1-1</w:t>
      </w:r>
      <w:r w:rsidRPr="000B71E3">
        <w:rPr>
          <w:rFonts w:ascii="Arial" w:hAnsi="Arial" w:cs="Arial"/>
        </w:rPr>
        <w:t>.</w:t>
      </w:r>
    </w:p>
    <w:p w14:paraId="6F5DC8C2" w14:textId="77777777"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0641C49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EBAACA"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041261" w14:textId="77777777" w:rsidR="00A15E62" w:rsidRPr="000B71E3" w:rsidRDefault="00A15E62" w:rsidP="00B70591">
            <w:pPr>
              <w:pStyle w:val="TAH"/>
            </w:pPr>
            <w:r w:rsidRPr="000B71E3">
              <w:t>Definition</w:t>
            </w:r>
          </w:p>
        </w:tc>
      </w:tr>
      <w:tr w:rsidR="00A15E62" w:rsidRPr="000B71E3" w14:paraId="59314F7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0AFC7"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504189F"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6.1.1</w:t>
            </w:r>
          </w:p>
        </w:tc>
      </w:tr>
      <w:tr w:rsidR="00A15E62" w:rsidRPr="000B71E3" w14:paraId="54821BC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53C39CC4"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61FF0C" w14:textId="77777777"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14:paraId="304BA6B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710993" w14:textId="77777777"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89032C" w14:textId="77777777" w:rsidR="00A15E62" w:rsidRPr="000B71E3" w:rsidRDefault="00A15E62" w:rsidP="00B70591">
            <w:pPr>
              <w:pStyle w:val="TAL"/>
            </w:pPr>
            <w:r w:rsidRPr="000B71E3">
              <w:t xml:space="preserve">The pduSessionId identifies an individual SMF registration. </w:t>
            </w:r>
          </w:p>
        </w:tc>
      </w:tr>
    </w:tbl>
    <w:p w14:paraId="6147C4DF" w14:textId="77777777" w:rsidR="00A15E62" w:rsidRPr="000B71E3" w:rsidRDefault="00A15E62" w:rsidP="00A15E62"/>
    <w:p w14:paraId="19588BA9" w14:textId="77777777" w:rsidR="00A15E62" w:rsidRPr="000B71E3" w:rsidRDefault="00A15E62" w:rsidP="00A15E62">
      <w:pPr>
        <w:pStyle w:val="Heading5"/>
      </w:pPr>
      <w:bookmarkStart w:id="337" w:name="_Toc20118791"/>
      <w:r w:rsidRPr="000B71E3">
        <w:t>6.2.3.5.2</w:t>
      </w:r>
      <w:r w:rsidRPr="000B71E3">
        <w:tab/>
        <w:t>Resource Standard Methods</w:t>
      </w:r>
      <w:bookmarkEnd w:id="337"/>
    </w:p>
    <w:p w14:paraId="74F29467" w14:textId="77777777" w:rsidR="00A15E62" w:rsidRPr="000B71E3" w:rsidRDefault="00A15E62" w:rsidP="00A15E62">
      <w:pPr>
        <w:pStyle w:val="Heading6"/>
      </w:pPr>
      <w:bookmarkStart w:id="338" w:name="_Toc20118792"/>
      <w:r w:rsidRPr="000B71E3">
        <w:t>6.2.3.5.2.1</w:t>
      </w:r>
      <w:r w:rsidRPr="000B71E3">
        <w:tab/>
        <w:t>PUT</w:t>
      </w:r>
      <w:bookmarkEnd w:id="338"/>
    </w:p>
    <w:p w14:paraId="19343499" w14:textId="77777777" w:rsidR="00A15E62" w:rsidRPr="000B71E3" w:rsidRDefault="00A15E62" w:rsidP="00A15E62">
      <w:r w:rsidRPr="000B71E3">
        <w:t>This method shall support the URI query parameters specified in table 6.2.3.5.2.1-1.</w:t>
      </w:r>
    </w:p>
    <w:p w14:paraId="02D28AC2" w14:textId="77777777" w:rsidR="00A15E62" w:rsidRPr="000B71E3" w:rsidRDefault="00A15E62" w:rsidP="00A15E62">
      <w:pPr>
        <w:pStyle w:val="TH"/>
        <w:rPr>
          <w:rFonts w:cs="Arial"/>
        </w:rPr>
      </w:pPr>
      <w:r w:rsidRPr="000B71E3">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11F670B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21D84A"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738858"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42734F"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E6149"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FF70138" w14:textId="77777777" w:rsidR="00A15E62" w:rsidRPr="000B71E3" w:rsidRDefault="00A15E62" w:rsidP="00B70591">
            <w:pPr>
              <w:pStyle w:val="TAH"/>
            </w:pPr>
            <w:r w:rsidRPr="000B71E3">
              <w:t>Description</w:t>
            </w:r>
          </w:p>
        </w:tc>
      </w:tr>
      <w:tr w:rsidR="00A15E62" w:rsidRPr="000B71E3" w14:paraId="31BA3226"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4E5513"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228FC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6F2588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A3BE6ED"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6D370" w14:textId="77777777" w:rsidR="00A15E62" w:rsidRPr="000B71E3" w:rsidRDefault="00A15E62" w:rsidP="00B70591">
            <w:pPr>
              <w:pStyle w:val="TAL"/>
            </w:pPr>
          </w:p>
        </w:tc>
      </w:tr>
    </w:tbl>
    <w:p w14:paraId="4F22BA10" w14:textId="77777777" w:rsidR="00A15E62" w:rsidRPr="000B71E3" w:rsidRDefault="00A15E62" w:rsidP="00A15E62"/>
    <w:p w14:paraId="0248E4FD" w14:textId="77777777" w:rsidR="00A15E62" w:rsidRPr="000B71E3" w:rsidRDefault="00A15E62" w:rsidP="00A15E62">
      <w:r w:rsidRPr="000B71E3">
        <w:t>This method shall support the request data structures specified in table 6.2.3.5.2.1-2 and the response data structures and response codes specified in table 6.2.3.5.2.1-3.</w:t>
      </w:r>
    </w:p>
    <w:p w14:paraId="418563F9" w14:textId="77777777" w:rsidR="00A15E62" w:rsidRPr="000B71E3" w:rsidRDefault="00A15E62" w:rsidP="00A15E62">
      <w:pPr>
        <w:pStyle w:val="TH"/>
      </w:pPr>
      <w:r w:rsidRPr="000B71E3">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0E7807A8"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592BCA"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F1B72E"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D2E89"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BF1AE9" w14:textId="77777777" w:rsidR="00A15E62" w:rsidRPr="000B71E3" w:rsidRDefault="00A15E62" w:rsidP="00B70591">
            <w:pPr>
              <w:pStyle w:val="TAH"/>
            </w:pPr>
            <w:r w:rsidRPr="000B71E3">
              <w:t>Description</w:t>
            </w:r>
          </w:p>
        </w:tc>
      </w:tr>
      <w:tr w:rsidR="00A15E62" w:rsidRPr="000B71E3" w14:paraId="4D481D47"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CA758C" w14:textId="77777777"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14:paraId="4B0C5A92" w14:textId="77777777"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3FB5D4B" w14:textId="77777777"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36E04F" w14:textId="77777777" w:rsidR="00A15E62" w:rsidRPr="000B71E3" w:rsidRDefault="00A15E62" w:rsidP="00B70591">
            <w:pPr>
              <w:pStyle w:val="TAL"/>
            </w:pPr>
            <w:r w:rsidRPr="000B71E3">
              <w:t>The registration that is to be created</w:t>
            </w:r>
          </w:p>
        </w:tc>
      </w:tr>
    </w:tbl>
    <w:p w14:paraId="6297F9D1" w14:textId="77777777" w:rsidR="00A15E62" w:rsidRPr="000B71E3" w:rsidRDefault="00A15E62" w:rsidP="00A15E62"/>
    <w:p w14:paraId="7B57BCA3" w14:textId="77777777"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72F45D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CA0C3"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E05A3D"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F2CAAD"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613A1" w14:textId="77777777" w:rsidR="00A15E62" w:rsidRPr="000B71E3" w:rsidRDefault="00A15E62" w:rsidP="00B70591">
            <w:pPr>
              <w:pStyle w:val="TAH"/>
            </w:pPr>
            <w:r w:rsidRPr="000B71E3">
              <w:t>Response</w:t>
            </w:r>
          </w:p>
          <w:p w14:paraId="1A3BFDF4"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8A33DD" w14:textId="77777777" w:rsidR="00A15E62" w:rsidRPr="000B71E3" w:rsidRDefault="00A15E62" w:rsidP="00B70591">
            <w:pPr>
              <w:pStyle w:val="TAH"/>
            </w:pPr>
            <w:r w:rsidRPr="000B71E3">
              <w:t>Description</w:t>
            </w:r>
          </w:p>
        </w:tc>
      </w:tr>
      <w:tr w:rsidR="00A15E62" w:rsidRPr="000B71E3" w14:paraId="2255C551" w14:textId="77777777"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C45997" w14:textId="77777777"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14:paraId="3EADBF83" w14:textId="77777777"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2A98CD46" w14:textId="77777777"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4307B140" w14:textId="77777777"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27AE48" w14:textId="77777777"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14:paraId="0A705785"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F8100" w14:textId="77777777"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14:paraId="6984CF43" w14:textId="77777777"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14:paraId="27103D9E" w14:textId="77777777"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14:paraId="3518AF0A" w14:textId="77777777"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EFFE7E8" w14:textId="77777777"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14:paraId="49ABB606"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DA518D" w14:textId="77777777"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14:paraId="5C774598" w14:textId="77777777"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14:paraId="66B5BAF9" w14:textId="77777777"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14:paraId="64D2CBBB" w14:textId="77777777"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5DEA6A5" w14:textId="77777777" w:rsidR="00F20C5A" w:rsidRPr="000B71E3" w:rsidRDefault="00F20C5A" w:rsidP="00F20C5A">
            <w:pPr>
              <w:pStyle w:val="TAL"/>
            </w:pPr>
            <w:r w:rsidRPr="007305D7">
              <w:t>Upon success, an empty response body shall be returned</w:t>
            </w:r>
          </w:p>
        </w:tc>
      </w:tr>
      <w:tr w:rsidR="00012DF9" w:rsidRPr="000B71E3" w14:paraId="21AD2BE8"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72D2DA"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F0FEAC2"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0ADEE1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B93CB7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F239CD" w14:textId="77777777" w:rsidR="00012DF9" w:rsidRPr="000B71E3" w:rsidRDefault="00012DF9" w:rsidP="00C13412">
            <w:pPr>
              <w:pStyle w:val="TAL"/>
            </w:pPr>
            <w:r w:rsidRPr="000B71E3">
              <w:t>The "cause" attribute shall be set to the following application error:</w:t>
            </w:r>
          </w:p>
          <w:p w14:paraId="6AA04613" w14:textId="77777777" w:rsidR="00012DF9" w:rsidRPr="000B71E3" w:rsidRDefault="00012DF9" w:rsidP="00C13412">
            <w:pPr>
              <w:pStyle w:val="TAL"/>
            </w:pPr>
            <w:r w:rsidRPr="000B71E3">
              <w:t>- USER_NOT_FOUND</w:t>
            </w:r>
            <w:r w:rsidRPr="000B71E3">
              <w:tab/>
            </w:r>
          </w:p>
        </w:tc>
      </w:tr>
      <w:tr w:rsidR="00012DF9" w:rsidRPr="000B71E3" w14:paraId="41AC6BC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A376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AAD29C3"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027FD8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935D5C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57BDF6" w14:textId="77777777" w:rsidR="00012DF9" w:rsidRPr="000B71E3" w:rsidRDefault="00012DF9" w:rsidP="00C13412">
            <w:pPr>
              <w:pStyle w:val="TAL"/>
            </w:pPr>
            <w:r w:rsidRPr="000B71E3">
              <w:t>The "cause" attribute shall be set to one of the following application errors:</w:t>
            </w:r>
          </w:p>
          <w:p w14:paraId="2E1F71D1" w14:textId="77777777" w:rsidR="00012DF9" w:rsidRPr="000B71E3" w:rsidRDefault="00012DF9" w:rsidP="00C13412">
            <w:pPr>
              <w:pStyle w:val="TAL"/>
            </w:pPr>
            <w:r w:rsidRPr="000B71E3">
              <w:t>- ROAMING_NOT_ALLOWED</w:t>
            </w:r>
          </w:p>
          <w:p w14:paraId="075E248A" w14:textId="77777777" w:rsidR="00012DF9" w:rsidRPr="000B71E3" w:rsidRDefault="00012DF9" w:rsidP="00C13412">
            <w:pPr>
              <w:pStyle w:val="TAL"/>
            </w:pPr>
            <w:r w:rsidRPr="000B71E3">
              <w:t>- DNN_NOT_ALLOWED</w:t>
            </w:r>
          </w:p>
        </w:tc>
      </w:tr>
      <w:tr w:rsidR="00A15E62" w:rsidRPr="000B71E3" w14:paraId="166CE0AF"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EB0244A"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69F45D15" w14:textId="77777777" w:rsidR="00A15E62" w:rsidRPr="000B71E3" w:rsidRDefault="00A15E62" w:rsidP="00A15E62"/>
    <w:p w14:paraId="5EA3E1B8" w14:textId="77777777" w:rsidR="00A15E62" w:rsidRPr="000B71E3" w:rsidRDefault="00A15E62" w:rsidP="00A15E62">
      <w:pPr>
        <w:pStyle w:val="Heading6"/>
      </w:pPr>
      <w:bookmarkStart w:id="339" w:name="_Toc20118793"/>
      <w:r w:rsidRPr="000B71E3">
        <w:t>6.2.3.5.2.2</w:t>
      </w:r>
      <w:r w:rsidRPr="000B71E3">
        <w:tab/>
        <w:t>DELETE</w:t>
      </w:r>
      <w:bookmarkEnd w:id="339"/>
    </w:p>
    <w:p w14:paraId="501729AF" w14:textId="77777777" w:rsidR="00A15E62" w:rsidRPr="000B71E3" w:rsidRDefault="00A15E62" w:rsidP="00A15E62">
      <w:r w:rsidRPr="000B71E3">
        <w:t>This method shall support the URI query parameters specified in table 6.2.3.5.2.2-1.</w:t>
      </w:r>
    </w:p>
    <w:p w14:paraId="23A6F040" w14:textId="77777777" w:rsidR="00A15E62" w:rsidRPr="000B71E3" w:rsidRDefault="00A15E62" w:rsidP="00A15E62">
      <w:pPr>
        <w:pStyle w:val="TH"/>
        <w:rPr>
          <w:rFonts w:cs="Arial"/>
        </w:rPr>
      </w:pPr>
      <w:r w:rsidRPr="000B71E3">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703399C2"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B7A46"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6EC405"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62BF92"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C1004"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DF4A55" w14:textId="77777777" w:rsidR="00A15E62" w:rsidRPr="000B71E3" w:rsidRDefault="00A15E62" w:rsidP="00B70591">
            <w:pPr>
              <w:pStyle w:val="TAH"/>
            </w:pPr>
            <w:r w:rsidRPr="000B71E3">
              <w:t>Description</w:t>
            </w:r>
          </w:p>
        </w:tc>
      </w:tr>
      <w:tr w:rsidR="00A15E62" w:rsidRPr="000B71E3" w14:paraId="57E72DB3"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9EA37D"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EF2973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B9F607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C455088"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A2F694C" w14:textId="77777777" w:rsidR="00A15E62" w:rsidRPr="000B71E3" w:rsidRDefault="00A15E62" w:rsidP="00B70591">
            <w:pPr>
              <w:pStyle w:val="TAL"/>
            </w:pPr>
          </w:p>
        </w:tc>
      </w:tr>
    </w:tbl>
    <w:p w14:paraId="5AD1027E" w14:textId="77777777" w:rsidR="00A15E62" w:rsidRPr="000B71E3" w:rsidRDefault="00A15E62" w:rsidP="00A15E62"/>
    <w:p w14:paraId="1F598D24" w14:textId="77777777"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14:paraId="49887119" w14:textId="77777777" w:rsidR="00A15E62" w:rsidRPr="000B71E3" w:rsidRDefault="00A15E62" w:rsidP="00A15E62">
      <w:pPr>
        <w:pStyle w:val="TH"/>
      </w:pPr>
      <w:r w:rsidRPr="000B71E3">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1923C514"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67AFD1"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D08F56"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17A8BE"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133FA" w14:textId="77777777" w:rsidR="00A15E62" w:rsidRPr="000B71E3" w:rsidRDefault="00A15E62" w:rsidP="00B70591">
            <w:pPr>
              <w:pStyle w:val="TAH"/>
            </w:pPr>
            <w:r w:rsidRPr="000B71E3">
              <w:t>Description</w:t>
            </w:r>
          </w:p>
        </w:tc>
      </w:tr>
      <w:tr w:rsidR="00A15E62" w:rsidRPr="000B71E3" w14:paraId="50B7E7AA"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4C6025" w14:textId="77777777"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1110AE" w14:textId="77777777"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4EB9C79D" w14:textId="77777777"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2BBB29" w14:textId="77777777" w:rsidR="00A15E62" w:rsidRPr="000B71E3" w:rsidRDefault="00A15E62" w:rsidP="00B70591">
            <w:pPr>
              <w:pStyle w:val="TAL"/>
            </w:pPr>
            <w:r w:rsidRPr="000B71E3">
              <w:t>The request body shall be empty.</w:t>
            </w:r>
          </w:p>
        </w:tc>
      </w:tr>
    </w:tbl>
    <w:p w14:paraId="3A3F4172" w14:textId="77777777" w:rsidR="00A15E62" w:rsidRPr="000B71E3" w:rsidRDefault="00A15E62" w:rsidP="00A15E62"/>
    <w:p w14:paraId="27BE8057" w14:textId="77777777"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549D571D"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4E5FD9"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BFE44C"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A5F0A2"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0D3318" w14:textId="77777777" w:rsidR="00A15E62" w:rsidRPr="000B71E3" w:rsidRDefault="00A15E62" w:rsidP="00B70591">
            <w:pPr>
              <w:pStyle w:val="TAH"/>
            </w:pPr>
            <w:r w:rsidRPr="000B71E3">
              <w:t>Response</w:t>
            </w:r>
          </w:p>
          <w:p w14:paraId="756DFB0E"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745320A" w14:textId="77777777" w:rsidR="00A15E62" w:rsidRPr="000B71E3" w:rsidRDefault="00A15E62" w:rsidP="00B70591">
            <w:pPr>
              <w:pStyle w:val="TAH"/>
            </w:pPr>
            <w:r w:rsidRPr="000B71E3">
              <w:t>Description</w:t>
            </w:r>
          </w:p>
        </w:tc>
      </w:tr>
      <w:tr w:rsidR="00A15E62" w:rsidRPr="000B71E3" w14:paraId="05A55F95"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3D731" w14:textId="77777777"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1033C9C" w14:textId="77777777"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7438DCEC" w14:textId="77777777"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4480490A" w14:textId="77777777"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7EDB07" w14:textId="77777777" w:rsidR="00A15E62" w:rsidRPr="000B71E3" w:rsidRDefault="00A15E62" w:rsidP="00B70591">
            <w:pPr>
              <w:pStyle w:val="TAL"/>
            </w:pPr>
            <w:r w:rsidRPr="000B71E3">
              <w:t>Upon success, an empty response body shall be returned.</w:t>
            </w:r>
          </w:p>
        </w:tc>
      </w:tr>
      <w:tr w:rsidR="00A15E62" w:rsidRPr="000B71E3" w14:paraId="107AB2A4"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5087E9"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4E23EB82" w14:textId="77777777" w:rsidR="00A15E62" w:rsidRPr="000B71E3" w:rsidRDefault="00A15E62" w:rsidP="00CD3C27"/>
    <w:p w14:paraId="530EC154" w14:textId="77777777" w:rsidR="00A20E93" w:rsidRPr="000B71E3" w:rsidRDefault="00A20E93" w:rsidP="00A20E93">
      <w:pPr>
        <w:pStyle w:val="Heading4"/>
      </w:pPr>
      <w:bookmarkStart w:id="340" w:name="_Toc20118794"/>
      <w:r w:rsidRPr="000B71E3">
        <w:t>6.2.3.</w:t>
      </w:r>
      <w:r w:rsidR="003B34DE" w:rsidRPr="000B71E3">
        <w:t>6</w:t>
      </w:r>
      <w:r w:rsidRPr="000B71E3">
        <w:tab/>
        <w:t>Resource: Smsf3GppAccessRegistration</w:t>
      </w:r>
      <w:bookmarkEnd w:id="340"/>
      <w:r w:rsidRPr="000B71E3">
        <w:t xml:space="preserve"> </w:t>
      </w:r>
    </w:p>
    <w:p w14:paraId="781B8AF4" w14:textId="77777777" w:rsidR="00A20E93" w:rsidRPr="000B71E3" w:rsidRDefault="00A20E93" w:rsidP="00A20E93">
      <w:pPr>
        <w:pStyle w:val="Heading5"/>
      </w:pPr>
      <w:bookmarkStart w:id="341" w:name="_Toc20118795"/>
      <w:r w:rsidRPr="000B71E3">
        <w:t>6.2.3.</w:t>
      </w:r>
      <w:r w:rsidR="003B34DE" w:rsidRPr="000B71E3">
        <w:t>6</w:t>
      </w:r>
      <w:r w:rsidRPr="000B71E3">
        <w:t>.1</w:t>
      </w:r>
      <w:r w:rsidRPr="000B71E3">
        <w:tab/>
        <w:t>Description</w:t>
      </w:r>
      <w:bookmarkEnd w:id="341"/>
    </w:p>
    <w:p w14:paraId="53AEB1DE" w14:textId="77777777" w:rsidR="00A20E93" w:rsidRPr="000B71E3" w:rsidRDefault="00A20E93" w:rsidP="00A20E93">
      <w:r w:rsidRPr="000B71E3">
        <w:t xml:space="preserve">This resource represents the registered SMSF for 3GPP access. </w:t>
      </w:r>
    </w:p>
    <w:p w14:paraId="6FEA7BF8" w14:textId="77777777" w:rsidR="00A20E93" w:rsidRPr="000B71E3" w:rsidRDefault="00A20E93" w:rsidP="00A20E93">
      <w:pPr>
        <w:pStyle w:val="Heading5"/>
      </w:pPr>
      <w:bookmarkStart w:id="342" w:name="_Toc20118796"/>
      <w:r w:rsidRPr="000B71E3">
        <w:t>6.2.3.</w:t>
      </w:r>
      <w:r w:rsidR="003B34DE" w:rsidRPr="000B71E3">
        <w:t>6</w:t>
      </w:r>
      <w:r w:rsidRPr="000B71E3">
        <w:t>.2</w:t>
      </w:r>
      <w:r w:rsidRPr="000B71E3">
        <w:tab/>
        <w:t>Resource Definition</w:t>
      </w:r>
      <w:bookmarkEnd w:id="342"/>
    </w:p>
    <w:p w14:paraId="11A2CFA2" w14:textId="77777777"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r w:rsidRPr="000B71E3">
        <w:rPr>
          <w:b/>
        </w:rPr>
        <w:t xml:space="preserve"> </w:t>
      </w:r>
    </w:p>
    <w:p w14:paraId="2E043B1E" w14:textId="77777777"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14:paraId="735CA964" w14:textId="77777777"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5817C80A"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DB43B6"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C163A0" w14:textId="77777777" w:rsidR="00A20E93" w:rsidRPr="000B71E3" w:rsidRDefault="00A20E93" w:rsidP="003B34DE">
            <w:pPr>
              <w:pStyle w:val="TAH"/>
            </w:pPr>
            <w:r w:rsidRPr="000B71E3">
              <w:t>Definition</w:t>
            </w:r>
          </w:p>
        </w:tc>
      </w:tr>
      <w:tr w:rsidR="00A20E93" w:rsidRPr="000B71E3" w14:paraId="0229F28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621C73"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EA2213"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21385B59"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1E4993F6"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BE0E54" w14:textId="77777777"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0A152CF8" w14:textId="77777777" w:rsidR="00A20E93" w:rsidRPr="000B71E3" w:rsidRDefault="00A20E93" w:rsidP="00A20E93"/>
    <w:p w14:paraId="696ACC15" w14:textId="77777777" w:rsidR="00A20E93" w:rsidRPr="000B71E3" w:rsidRDefault="00A20E93" w:rsidP="00A20E93">
      <w:pPr>
        <w:pStyle w:val="Heading5"/>
      </w:pPr>
      <w:bookmarkStart w:id="343" w:name="_Toc20118797"/>
      <w:r w:rsidRPr="000B71E3">
        <w:t>6.2.3.</w:t>
      </w:r>
      <w:r w:rsidR="003B34DE" w:rsidRPr="000B71E3">
        <w:t>6</w:t>
      </w:r>
      <w:r w:rsidRPr="000B71E3">
        <w:t>.3</w:t>
      </w:r>
      <w:r w:rsidRPr="000B71E3">
        <w:tab/>
        <w:t>Resource Standard Methods</w:t>
      </w:r>
      <w:bookmarkEnd w:id="343"/>
    </w:p>
    <w:p w14:paraId="41241EFD" w14:textId="77777777" w:rsidR="00A20E93" w:rsidRPr="000B71E3" w:rsidRDefault="00A20E93" w:rsidP="00A20E93">
      <w:pPr>
        <w:pStyle w:val="Heading6"/>
      </w:pPr>
      <w:bookmarkStart w:id="344" w:name="_Toc20118798"/>
      <w:r w:rsidRPr="000B71E3">
        <w:t>6.2.3.</w:t>
      </w:r>
      <w:r w:rsidR="003B34DE" w:rsidRPr="000B71E3">
        <w:t>6</w:t>
      </w:r>
      <w:r w:rsidRPr="000B71E3">
        <w:t>.3.1</w:t>
      </w:r>
      <w:r w:rsidRPr="000B71E3">
        <w:tab/>
        <w:t>PUT</w:t>
      </w:r>
      <w:bookmarkEnd w:id="344"/>
    </w:p>
    <w:p w14:paraId="21C5B630" w14:textId="77777777" w:rsidR="00A20E93" w:rsidRPr="000B71E3" w:rsidRDefault="00A20E93" w:rsidP="00A20E93">
      <w:r w:rsidRPr="000B71E3">
        <w:t>This method shall support the URI query parameters specified in table 6.2.3.</w:t>
      </w:r>
      <w:r w:rsidR="003B34DE" w:rsidRPr="000B71E3">
        <w:t>6</w:t>
      </w:r>
      <w:r w:rsidRPr="000B71E3">
        <w:t>.3.1-1.</w:t>
      </w:r>
    </w:p>
    <w:p w14:paraId="38EB26F4" w14:textId="77777777" w:rsidR="00A20E93" w:rsidRPr="000B71E3" w:rsidRDefault="00A20E93" w:rsidP="00A20E93">
      <w:pPr>
        <w:pStyle w:val="TH"/>
        <w:rPr>
          <w:rFonts w:cs="Arial"/>
        </w:rPr>
      </w:pPr>
      <w:r w:rsidRPr="000B71E3">
        <w:t>Table 6.2.3.</w:t>
      </w:r>
      <w:r w:rsidR="003B34DE" w:rsidRPr="000B71E3">
        <w:t>6</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58F9E54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23E7A"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38E02"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4BCBB4"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D27E4C"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2441582" w14:textId="77777777" w:rsidR="00A20E93" w:rsidRPr="000B71E3" w:rsidRDefault="00A20E93" w:rsidP="003B34DE">
            <w:pPr>
              <w:pStyle w:val="TAH"/>
            </w:pPr>
            <w:r w:rsidRPr="000B71E3">
              <w:t>Description</w:t>
            </w:r>
          </w:p>
        </w:tc>
      </w:tr>
      <w:tr w:rsidR="00A20E93" w:rsidRPr="000B71E3" w14:paraId="24D6BD76"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DDD8D2"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2AD3A5B7"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14892484"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6C4A96EB"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CB3B4" w14:textId="77777777" w:rsidR="00A20E93" w:rsidRPr="000B71E3" w:rsidRDefault="00A20E93" w:rsidP="003B34DE">
            <w:pPr>
              <w:pStyle w:val="TAL"/>
            </w:pPr>
          </w:p>
        </w:tc>
      </w:tr>
    </w:tbl>
    <w:p w14:paraId="5D2F0CC4" w14:textId="77777777" w:rsidR="00A20E93" w:rsidRPr="000B71E3" w:rsidRDefault="00A20E93" w:rsidP="00A20E93"/>
    <w:p w14:paraId="71099E2E" w14:textId="77777777"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14:paraId="190648E5" w14:textId="77777777" w:rsidR="00A20E93" w:rsidRPr="000B71E3" w:rsidRDefault="00A20E93" w:rsidP="00A20E93">
      <w:pPr>
        <w:pStyle w:val="TH"/>
      </w:pPr>
      <w:r w:rsidRPr="000B71E3">
        <w:t>Table 6.2.3.</w:t>
      </w:r>
      <w:r w:rsidR="003B34DE" w:rsidRPr="000B71E3">
        <w:t>6</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5978F90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27282C"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3CF58D"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A50CB3"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E4E6DA" w14:textId="77777777" w:rsidR="00A20E93" w:rsidRPr="000B71E3" w:rsidRDefault="00A20E93" w:rsidP="003B34DE">
            <w:pPr>
              <w:pStyle w:val="TAH"/>
            </w:pPr>
            <w:r w:rsidRPr="000B71E3">
              <w:t>Description</w:t>
            </w:r>
          </w:p>
        </w:tc>
      </w:tr>
      <w:tr w:rsidR="00A20E93" w:rsidRPr="000B71E3" w14:paraId="32EE7F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69ED2"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60379BE1"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63EC6A"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718B02" w14:textId="77777777" w:rsidR="00A20E93" w:rsidRPr="000B71E3" w:rsidRDefault="00A20E93" w:rsidP="003B34DE">
            <w:pPr>
              <w:pStyle w:val="TAL"/>
            </w:pPr>
            <w:r w:rsidRPr="000B71E3">
              <w:t>The SMSF registration for 3GPP access is created or updated with the received information.</w:t>
            </w:r>
          </w:p>
        </w:tc>
      </w:tr>
    </w:tbl>
    <w:p w14:paraId="02A9BE88" w14:textId="77777777" w:rsidR="00A20E93" w:rsidRPr="000B71E3" w:rsidRDefault="00A20E93" w:rsidP="00A20E93"/>
    <w:p w14:paraId="44FF1FD4" w14:textId="77777777"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0BD5F12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4D93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BEE61B"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8E77B2"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992B1FF" w14:textId="77777777" w:rsidR="00A20E93" w:rsidRPr="000B71E3" w:rsidRDefault="00A20E93" w:rsidP="003B34DE">
            <w:pPr>
              <w:pStyle w:val="TAH"/>
            </w:pPr>
            <w:r w:rsidRPr="000B71E3">
              <w:t>Response</w:t>
            </w:r>
          </w:p>
          <w:p w14:paraId="5BC33E4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3A18CA" w14:textId="77777777" w:rsidR="00A20E93" w:rsidRPr="000B71E3" w:rsidRDefault="00A20E93" w:rsidP="003B34DE">
            <w:pPr>
              <w:pStyle w:val="TAH"/>
            </w:pPr>
            <w:r w:rsidRPr="000B71E3">
              <w:t>Description</w:t>
            </w:r>
          </w:p>
        </w:tc>
      </w:tr>
      <w:tr w:rsidR="00F20C5A" w:rsidRPr="000B71E3" w14:paraId="71A2552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10AB5"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C549BAB"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14E4C7C4"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27D0591C" w14:textId="77777777"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F755C5" w14:textId="77777777"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14:paraId="2668E4C3"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A9E3A0"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F8E7A52"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57F765BE"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49070E94" w14:textId="77777777"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EC71477" w14:textId="77777777"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14:paraId="7D700780"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CC3E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794AEE3"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4E063439"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E4EEA"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6498A" w14:textId="77777777" w:rsidR="00A20E93" w:rsidRPr="000B71E3" w:rsidRDefault="00A20E93" w:rsidP="003B34DE">
            <w:pPr>
              <w:pStyle w:val="TAL"/>
            </w:pPr>
            <w:r w:rsidRPr="000B71E3">
              <w:t xml:space="preserve">Upon success, an empty response body shall be returned </w:t>
            </w:r>
          </w:p>
        </w:tc>
      </w:tr>
      <w:tr w:rsidR="00012DF9" w:rsidRPr="000B71E3" w14:paraId="76900859"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CA792"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5155F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FFB058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C1014F1"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000F8F" w14:textId="77777777" w:rsidR="00012DF9" w:rsidRPr="000B71E3" w:rsidRDefault="00012DF9" w:rsidP="00C13412">
            <w:pPr>
              <w:pStyle w:val="TAL"/>
            </w:pPr>
            <w:r w:rsidRPr="000B71E3">
              <w:t>The "cause" attribute shall be set to the following application error:</w:t>
            </w:r>
          </w:p>
          <w:p w14:paraId="0D61A8A9" w14:textId="77777777" w:rsidR="00012DF9" w:rsidRPr="000B71E3" w:rsidRDefault="00012DF9" w:rsidP="00C13412">
            <w:pPr>
              <w:pStyle w:val="TAL"/>
            </w:pPr>
            <w:r w:rsidRPr="000B71E3">
              <w:t>- USER_NOT_FOUND</w:t>
            </w:r>
          </w:p>
        </w:tc>
      </w:tr>
      <w:tr w:rsidR="00012DF9" w:rsidRPr="000B71E3" w14:paraId="2881EEF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9D3DF0"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15DE08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97C5C2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2E9648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310CD" w14:textId="77777777" w:rsidR="00012DF9" w:rsidRPr="000B71E3" w:rsidRDefault="00012DF9" w:rsidP="00C13412">
            <w:pPr>
              <w:pStyle w:val="TAL"/>
            </w:pPr>
            <w:r w:rsidRPr="000B71E3">
              <w:t>The "cause" attribute shall be set to one of the following application errors:</w:t>
            </w:r>
          </w:p>
          <w:p w14:paraId="6C6835F4" w14:textId="77777777" w:rsidR="00012DF9" w:rsidRPr="000B71E3" w:rsidRDefault="00012DF9" w:rsidP="00C13412">
            <w:pPr>
              <w:pStyle w:val="TAL"/>
            </w:pPr>
            <w:r w:rsidRPr="000B71E3">
              <w:t>- UNKNOWN_5GS_SUBSCRIPTION</w:t>
            </w:r>
          </w:p>
          <w:p w14:paraId="74EAB54B" w14:textId="77777777" w:rsidR="00012DF9" w:rsidRPr="000B71E3" w:rsidRDefault="00012DF9" w:rsidP="00C13412">
            <w:pPr>
              <w:pStyle w:val="TAL"/>
            </w:pPr>
            <w:r w:rsidRPr="000B71E3">
              <w:t>- ACCESS_NOT_ALLOWED</w:t>
            </w:r>
          </w:p>
          <w:p w14:paraId="6B39EE90" w14:textId="77777777" w:rsidR="00012DF9" w:rsidRPr="000B71E3" w:rsidRDefault="00012DF9" w:rsidP="00C13412">
            <w:pPr>
              <w:pStyle w:val="TAL"/>
            </w:pPr>
            <w:r w:rsidRPr="000B71E3">
              <w:t>- ROAMING_NOT_ALLOWED</w:t>
            </w:r>
          </w:p>
        </w:tc>
      </w:tr>
      <w:tr w:rsidR="00A20E93" w:rsidRPr="000B71E3" w14:paraId="0CF8EAA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B86B4B"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44DAF73" w14:textId="77777777" w:rsidR="00A20E93" w:rsidRPr="000B71E3" w:rsidRDefault="00A20E93" w:rsidP="00A20E93"/>
    <w:p w14:paraId="7350B8DF" w14:textId="77777777" w:rsidR="00A20E93" w:rsidRPr="000B71E3" w:rsidRDefault="00A20E93" w:rsidP="00A20E93">
      <w:pPr>
        <w:pStyle w:val="Heading6"/>
      </w:pPr>
      <w:bookmarkStart w:id="345" w:name="_Toc20118799"/>
      <w:r w:rsidRPr="000B71E3">
        <w:t>6.2.3.</w:t>
      </w:r>
      <w:r w:rsidR="003B34DE" w:rsidRPr="000B71E3">
        <w:t>6</w:t>
      </w:r>
      <w:r w:rsidRPr="000B71E3">
        <w:t>.3.2</w:t>
      </w:r>
      <w:r w:rsidRPr="000B71E3">
        <w:tab/>
        <w:t>DELETE</w:t>
      </w:r>
      <w:bookmarkEnd w:id="345"/>
    </w:p>
    <w:p w14:paraId="7AD14B01" w14:textId="77777777"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14:paraId="4A375947" w14:textId="77777777"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1B7856E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68D2A2"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56285"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818811"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4DE8D7"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EA52D4" w14:textId="77777777" w:rsidR="00A20E93" w:rsidRPr="000B71E3" w:rsidRDefault="00A20E93" w:rsidP="003B34DE">
            <w:pPr>
              <w:pStyle w:val="TAH"/>
            </w:pPr>
            <w:r w:rsidRPr="000B71E3">
              <w:t>Description</w:t>
            </w:r>
          </w:p>
        </w:tc>
      </w:tr>
      <w:tr w:rsidR="00A20E93" w:rsidRPr="000B71E3" w14:paraId="3BACCAA8"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98A44"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D2A4A10"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0A682F4B"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9EAFDE0"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A6BF8" w14:textId="77777777" w:rsidR="00A20E93" w:rsidRPr="000B71E3" w:rsidRDefault="00A20E93" w:rsidP="003B34DE">
            <w:pPr>
              <w:pStyle w:val="TAL"/>
            </w:pPr>
          </w:p>
        </w:tc>
      </w:tr>
    </w:tbl>
    <w:p w14:paraId="6EE76665" w14:textId="77777777" w:rsidR="00A20E93" w:rsidRPr="000B71E3" w:rsidRDefault="00A20E93" w:rsidP="00A20E93"/>
    <w:p w14:paraId="3E5028F4" w14:textId="77777777"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14:paraId="243FE0A6" w14:textId="77777777" w:rsidR="00A20E93" w:rsidRPr="000B71E3" w:rsidRDefault="00A20E93" w:rsidP="00A20E93">
      <w:pPr>
        <w:pStyle w:val="TH"/>
      </w:pPr>
      <w:r w:rsidRPr="000B71E3">
        <w:t>Table 6.2.3.</w:t>
      </w:r>
      <w:r w:rsidR="003B34DE" w:rsidRPr="000B71E3">
        <w:t>6</w:t>
      </w:r>
      <w:r w:rsidRPr="000B71E3">
        <w:t>.</w:t>
      </w:r>
      <w:r w:rsidR="00616203" w:rsidRPr="000B71E3">
        <w:t>3</w:t>
      </w:r>
      <w:r w:rsidRPr="000B71E3">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1E299125"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A0923"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D5D4C78"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4B7FBF"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70884B" w14:textId="77777777" w:rsidR="00A20E93" w:rsidRPr="000B71E3" w:rsidRDefault="00A20E93" w:rsidP="003B34DE">
            <w:pPr>
              <w:pStyle w:val="TAH"/>
            </w:pPr>
            <w:r w:rsidRPr="000B71E3">
              <w:t>Description</w:t>
            </w:r>
          </w:p>
        </w:tc>
      </w:tr>
      <w:tr w:rsidR="00A20E93" w:rsidRPr="000B71E3" w14:paraId="6253C0D3"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BB2017F"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6F042CC"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3A3F67E6"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D81A997" w14:textId="77777777" w:rsidR="00A20E93" w:rsidRPr="000B71E3" w:rsidRDefault="00A20E93" w:rsidP="003B34DE">
            <w:pPr>
              <w:pStyle w:val="TAL"/>
            </w:pPr>
            <w:r w:rsidRPr="000B71E3">
              <w:t>The request body shall be empty.</w:t>
            </w:r>
          </w:p>
        </w:tc>
      </w:tr>
    </w:tbl>
    <w:p w14:paraId="4219369E" w14:textId="77777777" w:rsidR="00A20E93" w:rsidRPr="000B71E3" w:rsidRDefault="00A20E93" w:rsidP="00A20E93"/>
    <w:p w14:paraId="5C512EAD" w14:textId="77777777"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2E5CB2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78968A"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33F0FD"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B1175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D94124" w14:textId="77777777" w:rsidR="00A20E93" w:rsidRPr="000B71E3" w:rsidRDefault="00A20E93" w:rsidP="003B34DE">
            <w:pPr>
              <w:pStyle w:val="TAH"/>
            </w:pPr>
            <w:r w:rsidRPr="000B71E3">
              <w:t>Response</w:t>
            </w:r>
          </w:p>
          <w:p w14:paraId="5AA4E86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75A273" w14:textId="77777777" w:rsidR="00A20E93" w:rsidRPr="000B71E3" w:rsidRDefault="00A20E93" w:rsidP="003B34DE">
            <w:pPr>
              <w:pStyle w:val="TAH"/>
            </w:pPr>
            <w:r w:rsidRPr="000B71E3">
              <w:t>Description</w:t>
            </w:r>
          </w:p>
        </w:tc>
      </w:tr>
      <w:tr w:rsidR="00A20E93" w:rsidRPr="000B71E3" w14:paraId="57944374"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AE710D"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4333E52D"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38EBC6F1"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483BCBFD"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0D8AD8" w14:textId="77777777" w:rsidR="00A20E93" w:rsidRPr="000B71E3" w:rsidRDefault="00A20E93" w:rsidP="003B34DE">
            <w:pPr>
              <w:pStyle w:val="TAL"/>
            </w:pPr>
            <w:r w:rsidRPr="000B71E3">
              <w:t>Upon success, an empty response body shall be returned.</w:t>
            </w:r>
          </w:p>
        </w:tc>
      </w:tr>
      <w:tr w:rsidR="00A20E93" w:rsidRPr="000B71E3" w14:paraId="2A089F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ECA1D0"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27D2294D" w14:textId="77777777" w:rsidR="00A20E93" w:rsidRPr="000B71E3" w:rsidRDefault="00A20E93" w:rsidP="00A20E93"/>
    <w:p w14:paraId="44873AA6" w14:textId="77777777" w:rsidR="00616203" w:rsidRPr="000B71E3" w:rsidRDefault="00616203" w:rsidP="00616203">
      <w:pPr>
        <w:pStyle w:val="Heading6"/>
      </w:pPr>
      <w:bookmarkStart w:id="346" w:name="_Toc20118800"/>
      <w:r w:rsidRPr="000B71E3">
        <w:t>6.2.3.6.3.3</w:t>
      </w:r>
      <w:r w:rsidRPr="000B71E3">
        <w:tab/>
        <w:t>GET</w:t>
      </w:r>
      <w:bookmarkEnd w:id="346"/>
    </w:p>
    <w:p w14:paraId="12E1DDAE" w14:textId="77777777" w:rsidR="00616203" w:rsidRPr="000B71E3" w:rsidRDefault="00616203" w:rsidP="00616203">
      <w:r w:rsidRPr="000B71E3">
        <w:t>This method shall support the URI query parameters specified in table 6.2.3.6.3.3-1.</w:t>
      </w:r>
    </w:p>
    <w:p w14:paraId="7E021AD9" w14:textId="77777777" w:rsidR="00616203" w:rsidRPr="000B71E3" w:rsidRDefault="00616203" w:rsidP="00616203">
      <w:pPr>
        <w:pStyle w:val="TH"/>
        <w:rPr>
          <w:rFonts w:cs="Arial"/>
        </w:rPr>
      </w:pPr>
      <w:r w:rsidRPr="000B71E3">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36EA55E5"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CCF157"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E536FD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69820"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36B141"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93AFC36" w14:textId="77777777" w:rsidR="00616203" w:rsidRPr="000B71E3" w:rsidRDefault="00616203" w:rsidP="00A94114">
            <w:pPr>
              <w:pStyle w:val="TAH"/>
            </w:pPr>
            <w:r w:rsidRPr="000B71E3">
              <w:t>Description</w:t>
            </w:r>
          </w:p>
        </w:tc>
      </w:tr>
      <w:tr w:rsidR="00616203" w:rsidRPr="000B71E3" w14:paraId="1DA5071F"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6EE0775"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04A10879"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0CEABD3"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3A29B64"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03007B9" w14:textId="77777777" w:rsidR="00616203" w:rsidRPr="000B71E3" w:rsidRDefault="00616203" w:rsidP="00A94114">
            <w:pPr>
              <w:pStyle w:val="TAL"/>
            </w:pPr>
            <w:r w:rsidRPr="000B71E3">
              <w:t xml:space="preserve">see 3GPP TS 29.500 [4] </w:t>
            </w:r>
            <w:r w:rsidR="000647B6">
              <w:t>clause</w:t>
            </w:r>
            <w:r w:rsidRPr="000B71E3">
              <w:t xml:space="preserve"> 6.6</w:t>
            </w:r>
          </w:p>
        </w:tc>
      </w:tr>
    </w:tbl>
    <w:p w14:paraId="5F0EEB9A" w14:textId="77777777" w:rsidR="00616203" w:rsidRPr="000B71E3" w:rsidRDefault="00616203" w:rsidP="00616203"/>
    <w:p w14:paraId="5A716DC0" w14:textId="77777777" w:rsidR="00616203" w:rsidRPr="000B71E3" w:rsidRDefault="00616203" w:rsidP="00616203">
      <w:r w:rsidRPr="000B71E3">
        <w:t>This method shall support the request data structures specified in table 6.2.3.6.3.3-2 and the response data structures and response codes specified in table 6.2.3.6.3.3-3.</w:t>
      </w:r>
    </w:p>
    <w:p w14:paraId="4C8C53CA" w14:textId="77777777" w:rsidR="00616203" w:rsidRPr="000B71E3" w:rsidRDefault="00616203" w:rsidP="00616203">
      <w:pPr>
        <w:pStyle w:val="TH"/>
      </w:pPr>
      <w:r w:rsidRPr="000B71E3">
        <w:lastRenderedPageBreak/>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B60FBB5"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773B95"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359CBD"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CB0827"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4A5FE" w14:textId="77777777" w:rsidR="00616203" w:rsidRPr="000B71E3" w:rsidRDefault="00616203" w:rsidP="00A94114">
            <w:pPr>
              <w:pStyle w:val="TAH"/>
            </w:pPr>
            <w:r w:rsidRPr="000B71E3">
              <w:t>Description</w:t>
            </w:r>
          </w:p>
        </w:tc>
      </w:tr>
      <w:tr w:rsidR="00616203" w:rsidRPr="000B71E3" w14:paraId="04AB79E5"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A5211A"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F3ADD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46604727"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96724A" w14:textId="77777777" w:rsidR="00616203" w:rsidRPr="000B71E3" w:rsidRDefault="00616203" w:rsidP="00A94114">
            <w:pPr>
              <w:pStyle w:val="TAL"/>
            </w:pPr>
          </w:p>
        </w:tc>
      </w:tr>
    </w:tbl>
    <w:p w14:paraId="41700728" w14:textId="77777777" w:rsidR="00616203" w:rsidRPr="000B71E3" w:rsidRDefault="00616203" w:rsidP="00616203"/>
    <w:p w14:paraId="01CF4F85" w14:textId="77777777"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3B531D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2A4775"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041871"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2A75B7"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F2D3C2" w14:textId="77777777" w:rsidR="00616203" w:rsidRPr="000B71E3" w:rsidRDefault="00616203" w:rsidP="00A94114">
            <w:pPr>
              <w:pStyle w:val="TAH"/>
            </w:pPr>
            <w:r w:rsidRPr="000B71E3">
              <w:t>Response</w:t>
            </w:r>
          </w:p>
          <w:p w14:paraId="3FB290FE"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71401B" w14:textId="77777777" w:rsidR="00616203" w:rsidRPr="000B71E3" w:rsidRDefault="00616203" w:rsidP="00A94114">
            <w:pPr>
              <w:pStyle w:val="TAH"/>
            </w:pPr>
            <w:r w:rsidRPr="000B71E3">
              <w:t>Description</w:t>
            </w:r>
          </w:p>
        </w:tc>
      </w:tr>
      <w:tr w:rsidR="00616203" w:rsidRPr="000B71E3" w14:paraId="3C8EEEA2"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46ADE5"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578A1663"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789B8E4"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986F65F"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A6516F" w14:textId="77777777" w:rsidR="00616203" w:rsidRPr="000B71E3" w:rsidRDefault="00616203" w:rsidP="00A94114">
            <w:pPr>
              <w:pStyle w:val="TAL"/>
            </w:pPr>
            <w:r w:rsidRPr="000B71E3">
              <w:t>Upon success, a response body containing the SmsfRegistration shall be returned.</w:t>
            </w:r>
          </w:p>
        </w:tc>
      </w:tr>
      <w:tr w:rsidR="00012DF9" w:rsidRPr="000B71E3" w14:paraId="30BE5F1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65987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E97D2DF"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181783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EEDF9E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99BD0F" w14:textId="77777777" w:rsidR="00012DF9" w:rsidRPr="000B71E3" w:rsidRDefault="00012DF9" w:rsidP="00C13412">
            <w:pPr>
              <w:pStyle w:val="TAL"/>
            </w:pPr>
            <w:r w:rsidRPr="000B71E3">
              <w:t>The "cause" attribute shall be set to one of the following application errors:</w:t>
            </w:r>
          </w:p>
          <w:p w14:paraId="66F6B89F" w14:textId="77777777" w:rsidR="00012DF9" w:rsidRPr="000B71E3" w:rsidRDefault="00012DF9" w:rsidP="00C13412">
            <w:pPr>
              <w:pStyle w:val="TAL"/>
            </w:pPr>
            <w:r w:rsidRPr="000B71E3">
              <w:t>- CONTEXT_NOT_FOUND</w:t>
            </w:r>
          </w:p>
          <w:p w14:paraId="2215933D" w14:textId="77777777" w:rsidR="00012DF9" w:rsidRPr="000B71E3" w:rsidRDefault="00012DF9" w:rsidP="00C13412">
            <w:pPr>
              <w:pStyle w:val="TAL"/>
            </w:pPr>
            <w:r w:rsidRPr="000B71E3">
              <w:t>- USER_NOT_FOUND</w:t>
            </w:r>
          </w:p>
        </w:tc>
      </w:tr>
      <w:tr w:rsidR="00616203" w:rsidRPr="000B71E3" w14:paraId="7F282C82"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26CE4"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43407495" w14:textId="77777777" w:rsidR="00616203" w:rsidRPr="000B71E3" w:rsidRDefault="00616203" w:rsidP="00616203"/>
    <w:p w14:paraId="1AC54DA0" w14:textId="77777777" w:rsidR="00A20E93" w:rsidRPr="000B71E3" w:rsidRDefault="00A20E93" w:rsidP="00A20E93">
      <w:pPr>
        <w:pStyle w:val="Heading4"/>
      </w:pPr>
      <w:bookmarkStart w:id="347" w:name="_Toc20118801"/>
      <w:r w:rsidRPr="000B71E3">
        <w:t>6.2.3.</w:t>
      </w:r>
      <w:r w:rsidR="003B34DE" w:rsidRPr="000B71E3">
        <w:t>7</w:t>
      </w:r>
      <w:r w:rsidRPr="000B71E3">
        <w:tab/>
        <w:t>Resource: SmsfNon3GppAccessRegistration</w:t>
      </w:r>
      <w:bookmarkEnd w:id="347"/>
      <w:r w:rsidRPr="000B71E3">
        <w:t xml:space="preserve"> </w:t>
      </w:r>
    </w:p>
    <w:p w14:paraId="1E3FB045" w14:textId="77777777" w:rsidR="00A20E93" w:rsidRPr="000B71E3" w:rsidRDefault="00A20E93" w:rsidP="00A20E93">
      <w:pPr>
        <w:pStyle w:val="Heading5"/>
      </w:pPr>
      <w:bookmarkStart w:id="348" w:name="_Toc20118802"/>
      <w:r w:rsidRPr="000B71E3">
        <w:t>6.2.3.</w:t>
      </w:r>
      <w:r w:rsidR="003B34DE" w:rsidRPr="000B71E3">
        <w:t>7</w:t>
      </w:r>
      <w:r w:rsidRPr="000B71E3">
        <w:t>.1</w:t>
      </w:r>
      <w:r w:rsidRPr="000B71E3">
        <w:tab/>
        <w:t>Description</w:t>
      </w:r>
      <w:bookmarkEnd w:id="348"/>
    </w:p>
    <w:p w14:paraId="0C5A02F0" w14:textId="77777777" w:rsidR="00A20E93" w:rsidRPr="000B71E3" w:rsidRDefault="00A20E93" w:rsidP="00A20E93">
      <w:r w:rsidRPr="000B71E3">
        <w:t xml:space="preserve">This resource represents the registered SMSF for non 3GPP access. </w:t>
      </w:r>
    </w:p>
    <w:p w14:paraId="742F69AE" w14:textId="77777777" w:rsidR="00A20E93" w:rsidRPr="000B71E3" w:rsidRDefault="00A20E93" w:rsidP="00A20E93">
      <w:pPr>
        <w:pStyle w:val="Heading5"/>
      </w:pPr>
      <w:bookmarkStart w:id="349" w:name="_Toc20118803"/>
      <w:r w:rsidRPr="000B71E3">
        <w:t>6.2.3.</w:t>
      </w:r>
      <w:r w:rsidR="003B34DE" w:rsidRPr="000B71E3">
        <w:t>7</w:t>
      </w:r>
      <w:r w:rsidRPr="000B71E3">
        <w:t>.2</w:t>
      </w:r>
      <w:r w:rsidRPr="000B71E3">
        <w:tab/>
        <w:t>Resource Definition</w:t>
      </w:r>
      <w:bookmarkEnd w:id="349"/>
    </w:p>
    <w:p w14:paraId="59F636C3" w14:textId="77777777"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r w:rsidRPr="000B71E3">
        <w:rPr>
          <w:b/>
        </w:rPr>
        <w:t xml:space="preserve"> </w:t>
      </w:r>
    </w:p>
    <w:p w14:paraId="559FCF19" w14:textId="77777777"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14:paraId="6ED8E060" w14:textId="77777777"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07A1FE70"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24AB1A"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C4D166" w14:textId="77777777" w:rsidR="00A20E93" w:rsidRPr="000B71E3" w:rsidRDefault="00A20E93" w:rsidP="003B34DE">
            <w:pPr>
              <w:pStyle w:val="TAH"/>
            </w:pPr>
            <w:r w:rsidRPr="000B71E3">
              <w:t>Definition</w:t>
            </w:r>
          </w:p>
        </w:tc>
      </w:tr>
      <w:tr w:rsidR="00A20E93" w:rsidRPr="000B71E3" w14:paraId="6E0C73D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AAD3FE"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3B826"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3DF00B7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EC466C0"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A6D2C0" w14:textId="77777777"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3CF45D26" w14:textId="77777777" w:rsidR="00A20E93" w:rsidRPr="000B71E3" w:rsidRDefault="00A20E93" w:rsidP="00A20E93"/>
    <w:p w14:paraId="05A645E3" w14:textId="77777777" w:rsidR="00A20E93" w:rsidRPr="000B71E3" w:rsidRDefault="00A20E93" w:rsidP="00A20E93">
      <w:pPr>
        <w:pStyle w:val="Heading5"/>
      </w:pPr>
      <w:bookmarkStart w:id="350" w:name="_Toc20118804"/>
      <w:r w:rsidRPr="000B71E3">
        <w:t>6.2.3.</w:t>
      </w:r>
      <w:r w:rsidR="003B34DE" w:rsidRPr="000B71E3">
        <w:t>7</w:t>
      </w:r>
      <w:r w:rsidRPr="000B71E3">
        <w:t>.3</w:t>
      </w:r>
      <w:r w:rsidRPr="000B71E3">
        <w:tab/>
        <w:t>Resource Standard Methods</w:t>
      </w:r>
      <w:bookmarkEnd w:id="350"/>
    </w:p>
    <w:p w14:paraId="56D3C917" w14:textId="77777777" w:rsidR="00A20E93" w:rsidRPr="000B71E3" w:rsidRDefault="00A20E93" w:rsidP="00A20E93">
      <w:pPr>
        <w:pStyle w:val="Heading6"/>
      </w:pPr>
      <w:bookmarkStart w:id="351" w:name="_Toc20118805"/>
      <w:r w:rsidRPr="000B71E3">
        <w:t>6.2.3.</w:t>
      </w:r>
      <w:r w:rsidR="003B34DE" w:rsidRPr="000B71E3">
        <w:t>7</w:t>
      </w:r>
      <w:r w:rsidRPr="000B71E3">
        <w:t>.3.1</w:t>
      </w:r>
      <w:r w:rsidRPr="000B71E3">
        <w:tab/>
        <w:t>PUT</w:t>
      </w:r>
      <w:bookmarkEnd w:id="351"/>
    </w:p>
    <w:p w14:paraId="15D656F8" w14:textId="77777777" w:rsidR="00A20E93" w:rsidRPr="000B71E3" w:rsidRDefault="00A20E93" w:rsidP="00A20E93">
      <w:r w:rsidRPr="000B71E3">
        <w:t>This method shall support the URI query parameters specified in table 6.2.3.</w:t>
      </w:r>
      <w:r w:rsidR="003B34DE" w:rsidRPr="000B71E3">
        <w:t>7</w:t>
      </w:r>
      <w:r w:rsidRPr="000B71E3">
        <w:t>.3.1-1.</w:t>
      </w:r>
    </w:p>
    <w:p w14:paraId="5AD312E0" w14:textId="77777777" w:rsidR="00A20E93" w:rsidRPr="000B71E3" w:rsidRDefault="00A20E93" w:rsidP="00A20E93">
      <w:pPr>
        <w:pStyle w:val="TH"/>
        <w:rPr>
          <w:rFonts w:cs="Arial"/>
        </w:rPr>
      </w:pPr>
      <w:r w:rsidRPr="000B71E3">
        <w:t>Table 6.2.3.</w:t>
      </w:r>
      <w:r w:rsidR="003B34DE" w:rsidRPr="000B71E3">
        <w:t>7</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67DD01A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810B6"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60130"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87E02"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D80A"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3AABC8" w14:textId="77777777" w:rsidR="00A20E93" w:rsidRPr="000B71E3" w:rsidRDefault="00A20E93" w:rsidP="003B34DE">
            <w:pPr>
              <w:pStyle w:val="TAH"/>
            </w:pPr>
            <w:r w:rsidRPr="000B71E3">
              <w:t>Description</w:t>
            </w:r>
          </w:p>
        </w:tc>
      </w:tr>
      <w:tr w:rsidR="00A20E93" w:rsidRPr="000B71E3" w14:paraId="591AEF0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964AE0"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4C344F9"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4239D6E1"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3FF54816"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FDB3F5F" w14:textId="77777777" w:rsidR="00A20E93" w:rsidRPr="000B71E3" w:rsidRDefault="00A20E93" w:rsidP="003B34DE">
            <w:pPr>
              <w:pStyle w:val="TAL"/>
            </w:pPr>
          </w:p>
        </w:tc>
      </w:tr>
    </w:tbl>
    <w:p w14:paraId="79501536" w14:textId="77777777" w:rsidR="00A20E93" w:rsidRPr="000B71E3" w:rsidRDefault="00A20E93" w:rsidP="00A20E93"/>
    <w:p w14:paraId="104AB1A1" w14:textId="77777777"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14:paraId="1C8D2E74" w14:textId="77777777" w:rsidR="00A20E93" w:rsidRPr="000B71E3" w:rsidRDefault="00A20E93" w:rsidP="00A20E93">
      <w:pPr>
        <w:pStyle w:val="TH"/>
      </w:pPr>
      <w:r w:rsidRPr="000B71E3">
        <w:t>Table 6.2.3.</w:t>
      </w:r>
      <w:r w:rsidR="003B34DE" w:rsidRPr="000B71E3">
        <w:t>7</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654852B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BDE1F"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C53E2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ED3D00"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349E7A4" w14:textId="77777777" w:rsidR="00A20E93" w:rsidRPr="000B71E3" w:rsidRDefault="00A20E93" w:rsidP="003B34DE">
            <w:pPr>
              <w:pStyle w:val="TAH"/>
            </w:pPr>
            <w:r w:rsidRPr="000B71E3">
              <w:t>Description</w:t>
            </w:r>
          </w:p>
        </w:tc>
      </w:tr>
      <w:tr w:rsidR="00A20E93" w:rsidRPr="000B71E3" w14:paraId="07A2872D"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9A5C60"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16D68833"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33BE48"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F179B03" w14:textId="77777777" w:rsidR="00A20E93" w:rsidRPr="000B71E3" w:rsidRDefault="00A20E93" w:rsidP="003B34DE">
            <w:pPr>
              <w:pStyle w:val="TAL"/>
            </w:pPr>
            <w:r w:rsidRPr="000B71E3">
              <w:t>The SMSF registration for non 3GPP access is created or updated with the received information.</w:t>
            </w:r>
          </w:p>
        </w:tc>
      </w:tr>
    </w:tbl>
    <w:p w14:paraId="01288EF6" w14:textId="77777777" w:rsidR="00A20E93" w:rsidRPr="000B71E3" w:rsidRDefault="00A20E93" w:rsidP="00A20E93"/>
    <w:p w14:paraId="0C011D08" w14:textId="77777777"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383A23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C36F16"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89604A"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E3FEF6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D035F6" w14:textId="77777777" w:rsidR="00A20E93" w:rsidRPr="000B71E3" w:rsidRDefault="00A20E93" w:rsidP="003B34DE">
            <w:pPr>
              <w:pStyle w:val="TAH"/>
            </w:pPr>
            <w:r w:rsidRPr="000B71E3">
              <w:t>Response</w:t>
            </w:r>
          </w:p>
          <w:p w14:paraId="3FB2D571"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B316EF" w14:textId="77777777" w:rsidR="00A20E93" w:rsidRPr="000B71E3" w:rsidRDefault="00A20E93" w:rsidP="003B34DE">
            <w:pPr>
              <w:pStyle w:val="TAH"/>
            </w:pPr>
            <w:r w:rsidRPr="000B71E3">
              <w:t>Description</w:t>
            </w:r>
          </w:p>
        </w:tc>
      </w:tr>
      <w:tr w:rsidR="00F20C5A" w:rsidRPr="000B71E3" w14:paraId="0F5E63C5"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31E8C"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38E7E9C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33FF658F"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7E7ED9F" w14:textId="77777777"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793E253" w14:textId="77777777"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14:paraId="4700EB96"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63956"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5C7257A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2998AEF4"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17C9CF5" w14:textId="77777777"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9E4670" w14:textId="77777777"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14:paraId="09CEB32D"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ABC7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8FD45C5"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276A9246"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3E7A5D13"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516CFA" w14:textId="77777777" w:rsidR="00A20E93" w:rsidRPr="000B71E3" w:rsidRDefault="00A20E93" w:rsidP="003B34DE">
            <w:pPr>
              <w:pStyle w:val="TAL"/>
            </w:pPr>
            <w:r w:rsidRPr="000B71E3">
              <w:t xml:space="preserve">Upon success, an empty response body shall be returned </w:t>
            </w:r>
          </w:p>
        </w:tc>
      </w:tr>
      <w:tr w:rsidR="00012DF9" w:rsidRPr="000B71E3" w14:paraId="7B57D0E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C7EA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F543E3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E47503"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069DF8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B176BF" w14:textId="77777777" w:rsidR="00012DF9" w:rsidRPr="000B71E3" w:rsidRDefault="00012DF9" w:rsidP="00C13412">
            <w:pPr>
              <w:pStyle w:val="TAL"/>
            </w:pPr>
            <w:r w:rsidRPr="000B71E3">
              <w:t>The "cause" attribute shall be set to the following application error:</w:t>
            </w:r>
          </w:p>
          <w:p w14:paraId="1B25270D" w14:textId="77777777" w:rsidR="00012DF9" w:rsidRPr="000B71E3" w:rsidRDefault="00012DF9" w:rsidP="00C13412">
            <w:pPr>
              <w:pStyle w:val="TAL"/>
            </w:pPr>
            <w:r w:rsidRPr="000B71E3">
              <w:t>- USER_NOT_FOUND</w:t>
            </w:r>
          </w:p>
        </w:tc>
      </w:tr>
      <w:tr w:rsidR="00012DF9" w:rsidRPr="000B71E3" w14:paraId="532A172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F5E3B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E2DCD81"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E31A89B"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1DF482"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3A13E5" w14:textId="77777777" w:rsidR="00012DF9" w:rsidRPr="000B71E3" w:rsidRDefault="00012DF9" w:rsidP="00C13412">
            <w:pPr>
              <w:pStyle w:val="TAL"/>
            </w:pPr>
            <w:r w:rsidRPr="000B71E3">
              <w:t>The "cause" attribute shall be set to one of the following application errors:</w:t>
            </w:r>
          </w:p>
          <w:p w14:paraId="0919E4A1" w14:textId="77777777" w:rsidR="00012DF9" w:rsidRPr="000B71E3" w:rsidRDefault="00012DF9" w:rsidP="00C13412">
            <w:pPr>
              <w:pStyle w:val="TAL"/>
            </w:pPr>
            <w:r w:rsidRPr="000B71E3">
              <w:t>- UNKNOWN_5GS_SUBSCRIPTION</w:t>
            </w:r>
          </w:p>
          <w:p w14:paraId="41649CF4" w14:textId="77777777" w:rsidR="00012DF9" w:rsidRPr="000B71E3" w:rsidRDefault="00012DF9" w:rsidP="00C13412">
            <w:pPr>
              <w:pStyle w:val="TAL"/>
            </w:pPr>
            <w:r w:rsidRPr="000B71E3">
              <w:t>- ACCESS_NOT_ALLOWED</w:t>
            </w:r>
          </w:p>
          <w:p w14:paraId="4BE60A68" w14:textId="77777777" w:rsidR="00012DF9" w:rsidRPr="000B71E3" w:rsidRDefault="00012DF9" w:rsidP="00C13412">
            <w:pPr>
              <w:pStyle w:val="TAL"/>
            </w:pPr>
            <w:r w:rsidRPr="000B71E3">
              <w:t>- ROAMING_NOT_ALLOWED</w:t>
            </w:r>
          </w:p>
        </w:tc>
      </w:tr>
      <w:tr w:rsidR="00A20E93" w:rsidRPr="000B71E3" w14:paraId="51DA619F"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C788DE"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1DFFAB6" w14:textId="77777777" w:rsidR="00A20E93" w:rsidRPr="000B71E3" w:rsidRDefault="00A20E93" w:rsidP="00A20E93"/>
    <w:p w14:paraId="48A1EBD0" w14:textId="77777777" w:rsidR="00A20E93" w:rsidRPr="000B71E3" w:rsidRDefault="00A20E93" w:rsidP="00A20E93">
      <w:pPr>
        <w:pStyle w:val="Heading6"/>
      </w:pPr>
      <w:bookmarkStart w:id="352" w:name="_Toc20118806"/>
      <w:r w:rsidRPr="000B71E3">
        <w:t>6.2.3.</w:t>
      </w:r>
      <w:r w:rsidR="003B34DE" w:rsidRPr="000B71E3">
        <w:t>7</w:t>
      </w:r>
      <w:r w:rsidRPr="000B71E3">
        <w:t>.3.2</w:t>
      </w:r>
      <w:r w:rsidRPr="000B71E3">
        <w:tab/>
        <w:t>DELETE</w:t>
      </w:r>
      <w:bookmarkEnd w:id="352"/>
    </w:p>
    <w:p w14:paraId="06E06049" w14:textId="77777777" w:rsidR="00A20E93" w:rsidRPr="000B71E3" w:rsidRDefault="00A20E93" w:rsidP="00A20E93">
      <w:r w:rsidRPr="000B71E3">
        <w:t>This method shall support the URI query parameters specified in table 6.2.3.</w:t>
      </w:r>
      <w:r w:rsidR="003B34DE" w:rsidRPr="000B71E3">
        <w:t>7</w:t>
      </w:r>
      <w:r w:rsidRPr="000B71E3">
        <w:t>.2.2-1.</w:t>
      </w:r>
    </w:p>
    <w:p w14:paraId="68DA7C33" w14:textId="77777777" w:rsidR="00A20E93" w:rsidRPr="000B71E3" w:rsidRDefault="00A20E93" w:rsidP="00A20E93">
      <w:pPr>
        <w:pStyle w:val="TH"/>
        <w:rPr>
          <w:rFonts w:cs="Arial"/>
        </w:rPr>
      </w:pPr>
      <w:r w:rsidRPr="000B71E3">
        <w:t>Table 6.2.3.</w:t>
      </w:r>
      <w:r w:rsidR="003B34DE" w:rsidRPr="000B71E3">
        <w:t>7</w:t>
      </w:r>
      <w:r w:rsidRPr="000B71E3">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3B76231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BACC3"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F6E76"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BD727F"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E2C81"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55E3DCF" w14:textId="77777777" w:rsidR="00A20E93" w:rsidRPr="000B71E3" w:rsidRDefault="00A20E93" w:rsidP="003B34DE">
            <w:pPr>
              <w:pStyle w:val="TAH"/>
            </w:pPr>
            <w:r w:rsidRPr="000B71E3">
              <w:t>Description</w:t>
            </w:r>
          </w:p>
        </w:tc>
      </w:tr>
      <w:tr w:rsidR="00A20E93" w:rsidRPr="000B71E3" w14:paraId="1656E90F"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2CEA9E"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C319141"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749E4CFE"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77FC9911"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89177D" w14:textId="77777777" w:rsidR="00A20E93" w:rsidRPr="000B71E3" w:rsidRDefault="00A20E93" w:rsidP="003B34DE">
            <w:pPr>
              <w:pStyle w:val="TAL"/>
            </w:pPr>
          </w:p>
        </w:tc>
      </w:tr>
    </w:tbl>
    <w:p w14:paraId="1F37A557" w14:textId="77777777" w:rsidR="00A20E93" w:rsidRPr="000B71E3" w:rsidRDefault="00A20E93" w:rsidP="00A20E93"/>
    <w:p w14:paraId="34CEB99F" w14:textId="77777777"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14:paraId="79B3D962" w14:textId="77777777" w:rsidR="00A20E93" w:rsidRPr="000B71E3" w:rsidRDefault="00A20E93" w:rsidP="00A20E93">
      <w:pPr>
        <w:pStyle w:val="TH"/>
      </w:pPr>
      <w:r w:rsidRPr="000B71E3">
        <w:t>Table 6.2.3.</w:t>
      </w:r>
      <w:r w:rsidR="003B34DE" w:rsidRPr="000B71E3">
        <w:t>7</w:t>
      </w:r>
      <w:r w:rsidRPr="000B71E3">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7C24004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76F87"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6E495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FF4F8A"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B9B33EE" w14:textId="77777777" w:rsidR="00A20E93" w:rsidRPr="000B71E3" w:rsidRDefault="00A20E93" w:rsidP="003B34DE">
            <w:pPr>
              <w:pStyle w:val="TAH"/>
            </w:pPr>
            <w:r w:rsidRPr="000B71E3">
              <w:t>Description</w:t>
            </w:r>
          </w:p>
        </w:tc>
      </w:tr>
      <w:tr w:rsidR="00A20E93" w:rsidRPr="000B71E3" w14:paraId="6EF0DC51"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2BCDA9"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77D777B"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735D6E2A"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84235" w14:textId="77777777" w:rsidR="00A20E93" w:rsidRPr="000B71E3" w:rsidRDefault="00A20E93" w:rsidP="003B34DE">
            <w:pPr>
              <w:pStyle w:val="TAL"/>
            </w:pPr>
            <w:r w:rsidRPr="000B71E3">
              <w:t>The request body shall be empty.</w:t>
            </w:r>
          </w:p>
        </w:tc>
      </w:tr>
    </w:tbl>
    <w:p w14:paraId="2941134D" w14:textId="77777777" w:rsidR="00A20E93" w:rsidRPr="000B71E3" w:rsidRDefault="00A20E93" w:rsidP="00A20E93"/>
    <w:p w14:paraId="408E3ED3" w14:textId="77777777"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CE66CC5"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0CF3E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F6ABAF"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251139"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127779" w14:textId="77777777" w:rsidR="00A20E93" w:rsidRPr="000B71E3" w:rsidRDefault="00A20E93" w:rsidP="003B34DE">
            <w:pPr>
              <w:pStyle w:val="TAH"/>
            </w:pPr>
            <w:r w:rsidRPr="000B71E3">
              <w:t>Response</w:t>
            </w:r>
          </w:p>
          <w:p w14:paraId="097E268A"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93DD8" w14:textId="77777777" w:rsidR="00A20E93" w:rsidRPr="000B71E3" w:rsidRDefault="00A20E93" w:rsidP="003B34DE">
            <w:pPr>
              <w:pStyle w:val="TAH"/>
            </w:pPr>
            <w:r w:rsidRPr="000B71E3">
              <w:t>Description</w:t>
            </w:r>
          </w:p>
        </w:tc>
      </w:tr>
      <w:tr w:rsidR="00A20E93" w:rsidRPr="000B71E3" w14:paraId="7ED49097"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7B196"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994902C"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036BC92C"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91140A6"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EA0BD5" w14:textId="77777777" w:rsidR="00A20E93" w:rsidRPr="000B71E3" w:rsidRDefault="00A20E93" w:rsidP="003B34DE">
            <w:pPr>
              <w:pStyle w:val="TAL"/>
            </w:pPr>
            <w:r w:rsidRPr="000B71E3">
              <w:t>Upon success, an empty response body shall be returned.</w:t>
            </w:r>
          </w:p>
        </w:tc>
      </w:tr>
      <w:tr w:rsidR="00A20E93" w:rsidRPr="000B71E3" w14:paraId="3204F6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BBE31F"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0367D4DD" w14:textId="77777777" w:rsidR="00A20E93" w:rsidRPr="000B71E3" w:rsidRDefault="00A20E93" w:rsidP="00A20E93"/>
    <w:p w14:paraId="415DCD12" w14:textId="77777777" w:rsidR="00616203" w:rsidRPr="000B71E3" w:rsidRDefault="00616203" w:rsidP="00616203">
      <w:pPr>
        <w:pStyle w:val="Heading6"/>
      </w:pPr>
      <w:bookmarkStart w:id="353" w:name="_Toc20118807"/>
      <w:r w:rsidRPr="000B71E3">
        <w:t>6.2.3.7.3.3</w:t>
      </w:r>
      <w:r w:rsidRPr="000B71E3">
        <w:tab/>
        <w:t>GET</w:t>
      </w:r>
      <w:bookmarkEnd w:id="353"/>
    </w:p>
    <w:p w14:paraId="4690FA83" w14:textId="77777777" w:rsidR="00616203" w:rsidRPr="000B71E3" w:rsidRDefault="00616203" w:rsidP="00616203">
      <w:r w:rsidRPr="000B71E3">
        <w:t>This method shall support the URI query parameters specified in table 6.2.3.7.3.3-1.</w:t>
      </w:r>
    </w:p>
    <w:p w14:paraId="42E75EAA" w14:textId="77777777" w:rsidR="00616203" w:rsidRPr="000B71E3" w:rsidRDefault="00616203" w:rsidP="00616203">
      <w:pPr>
        <w:pStyle w:val="TH"/>
        <w:rPr>
          <w:rFonts w:cs="Arial"/>
        </w:rPr>
      </w:pPr>
      <w:r w:rsidRPr="000B71E3">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1A1D9B84"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12768E3"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FEFB11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9BD62"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93465E"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4FF8852" w14:textId="77777777" w:rsidR="00616203" w:rsidRPr="000B71E3" w:rsidRDefault="00616203" w:rsidP="00A94114">
            <w:pPr>
              <w:pStyle w:val="TAH"/>
            </w:pPr>
            <w:r w:rsidRPr="000B71E3">
              <w:t>Description</w:t>
            </w:r>
          </w:p>
        </w:tc>
      </w:tr>
      <w:tr w:rsidR="00616203" w:rsidRPr="000B71E3" w14:paraId="0148EBEC"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E3D5BD"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4B8BBC1B"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BC28CE"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F764E3D"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8A4471C" w14:textId="77777777" w:rsidR="00616203" w:rsidRPr="000B71E3" w:rsidRDefault="00616203" w:rsidP="00A94114">
            <w:pPr>
              <w:pStyle w:val="TAL"/>
            </w:pPr>
            <w:r w:rsidRPr="000B71E3">
              <w:t xml:space="preserve">see 3GPP TS 29.500 [4] </w:t>
            </w:r>
            <w:r w:rsidR="000647B6">
              <w:t>clause</w:t>
            </w:r>
            <w:r w:rsidRPr="000B71E3">
              <w:t xml:space="preserve"> 6.6</w:t>
            </w:r>
          </w:p>
        </w:tc>
      </w:tr>
    </w:tbl>
    <w:p w14:paraId="658F5BAE" w14:textId="77777777" w:rsidR="00616203" w:rsidRPr="000B71E3" w:rsidRDefault="00616203" w:rsidP="00616203"/>
    <w:p w14:paraId="47BCFCBA" w14:textId="77777777" w:rsidR="00616203" w:rsidRPr="000B71E3" w:rsidRDefault="00616203" w:rsidP="00616203">
      <w:r w:rsidRPr="000B71E3">
        <w:t>This method shall support the request data structures specified in table 6.2.3.7.3.3-2 and the response data structures and response codes specified in table 6.2.3.7.3.3-3.</w:t>
      </w:r>
    </w:p>
    <w:p w14:paraId="38383AB2" w14:textId="77777777" w:rsidR="00616203" w:rsidRPr="000B71E3" w:rsidRDefault="00616203" w:rsidP="00616203">
      <w:pPr>
        <w:pStyle w:val="TH"/>
      </w:pPr>
      <w:r w:rsidRPr="000B71E3">
        <w:lastRenderedPageBreak/>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1ABF398"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30914F"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36AF3"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F6AD1A8"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F9EAA8" w14:textId="77777777" w:rsidR="00616203" w:rsidRPr="000B71E3" w:rsidRDefault="00616203" w:rsidP="00A94114">
            <w:pPr>
              <w:pStyle w:val="TAH"/>
            </w:pPr>
            <w:r w:rsidRPr="000B71E3">
              <w:t>Description</w:t>
            </w:r>
          </w:p>
        </w:tc>
      </w:tr>
      <w:tr w:rsidR="00616203" w:rsidRPr="000B71E3" w14:paraId="3543B607"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ACC969"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BB7AE0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009BA660"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4A58F6" w14:textId="77777777" w:rsidR="00616203" w:rsidRPr="000B71E3" w:rsidRDefault="00616203" w:rsidP="00A94114">
            <w:pPr>
              <w:pStyle w:val="TAL"/>
            </w:pPr>
          </w:p>
        </w:tc>
      </w:tr>
    </w:tbl>
    <w:p w14:paraId="01AAF5B3" w14:textId="77777777" w:rsidR="00616203" w:rsidRPr="000B71E3" w:rsidRDefault="00616203" w:rsidP="00616203"/>
    <w:p w14:paraId="16A08EA0" w14:textId="77777777"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5DF81F5"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8C4541"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4990C7"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43E4AE"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A8BE81" w14:textId="77777777" w:rsidR="00616203" w:rsidRPr="000B71E3" w:rsidRDefault="00616203" w:rsidP="00A94114">
            <w:pPr>
              <w:pStyle w:val="TAH"/>
            </w:pPr>
            <w:r w:rsidRPr="000B71E3">
              <w:t>Response</w:t>
            </w:r>
          </w:p>
          <w:p w14:paraId="60A125CA"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33A8CD" w14:textId="77777777" w:rsidR="00616203" w:rsidRPr="000B71E3" w:rsidRDefault="00616203" w:rsidP="00A94114">
            <w:pPr>
              <w:pStyle w:val="TAH"/>
            </w:pPr>
            <w:r w:rsidRPr="000B71E3">
              <w:t>Description</w:t>
            </w:r>
          </w:p>
        </w:tc>
      </w:tr>
      <w:tr w:rsidR="00616203" w:rsidRPr="000B71E3" w14:paraId="6647E799"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898AC3"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099D5739"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427ED43"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C60F16"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3DA09F" w14:textId="77777777" w:rsidR="00616203" w:rsidRPr="000B71E3" w:rsidRDefault="00616203" w:rsidP="00A94114">
            <w:pPr>
              <w:pStyle w:val="TAL"/>
            </w:pPr>
            <w:r w:rsidRPr="000B71E3">
              <w:t>Upon success, a response body containing the SmsfRegistration shall be returned.</w:t>
            </w:r>
          </w:p>
        </w:tc>
      </w:tr>
      <w:tr w:rsidR="00012DF9" w:rsidRPr="000B71E3" w14:paraId="6B68E80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8CD1B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85734D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49345F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0F00C77"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1B151C" w14:textId="77777777" w:rsidR="00012DF9" w:rsidRPr="000B71E3" w:rsidRDefault="00012DF9" w:rsidP="00C13412">
            <w:pPr>
              <w:pStyle w:val="TAL"/>
            </w:pPr>
            <w:r w:rsidRPr="000B71E3">
              <w:t>The "cause" attribute shall be set to one of the following application errors:</w:t>
            </w:r>
          </w:p>
          <w:p w14:paraId="5E05B1F4" w14:textId="77777777" w:rsidR="00012DF9" w:rsidRPr="000B71E3" w:rsidRDefault="00012DF9" w:rsidP="00C13412">
            <w:pPr>
              <w:pStyle w:val="TAL"/>
            </w:pPr>
            <w:r w:rsidRPr="000B71E3">
              <w:t>- CONTEXT_NOT_FOUND</w:t>
            </w:r>
          </w:p>
          <w:p w14:paraId="1B88D53B" w14:textId="77777777" w:rsidR="00012DF9" w:rsidRPr="000B71E3" w:rsidRDefault="00012DF9" w:rsidP="00C13412">
            <w:pPr>
              <w:pStyle w:val="TAL"/>
            </w:pPr>
            <w:r w:rsidRPr="000B71E3">
              <w:t>- USER_NOT_FOUND</w:t>
            </w:r>
          </w:p>
        </w:tc>
      </w:tr>
      <w:tr w:rsidR="00616203" w:rsidRPr="000B71E3" w14:paraId="4AEA49A6"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99A20B"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1918545A" w14:textId="77777777" w:rsidR="00E43308" w:rsidRPr="000B71E3" w:rsidRDefault="00E43308" w:rsidP="00E43308"/>
    <w:p w14:paraId="5568BB83" w14:textId="77777777" w:rsidR="00C25E57" w:rsidRPr="000B71E3" w:rsidRDefault="00C25E57" w:rsidP="00C25E57">
      <w:pPr>
        <w:pStyle w:val="Heading3"/>
      </w:pPr>
      <w:bookmarkStart w:id="354" w:name="_Toc20118808"/>
      <w:r w:rsidRPr="000B71E3">
        <w:t>6.2.4</w:t>
      </w:r>
      <w:r w:rsidRPr="000B71E3">
        <w:tab/>
        <w:t>Custom Operations without associated resources</w:t>
      </w:r>
      <w:bookmarkEnd w:id="354"/>
      <w:r w:rsidRPr="000B71E3">
        <w:t xml:space="preserve"> </w:t>
      </w:r>
    </w:p>
    <w:p w14:paraId="2DEE80FC" w14:textId="77777777"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14:paraId="31D708B5" w14:textId="77777777" w:rsidR="00E46E51" w:rsidRPr="000B71E3" w:rsidRDefault="00E46E51" w:rsidP="00E46E51">
      <w:pPr>
        <w:pStyle w:val="Heading3"/>
      </w:pPr>
      <w:bookmarkStart w:id="355" w:name="_Toc20118809"/>
      <w:r w:rsidRPr="000B71E3">
        <w:t>6.2.5</w:t>
      </w:r>
      <w:r w:rsidRPr="000B71E3">
        <w:tab/>
        <w:t>Notifications</w:t>
      </w:r>
      <w:bookmarkEnd w:id="355"/>
    </w:p>
    <w:p w14:paraId="2175D455" w14:textId="77777777" w:rsidR="00E46E51" w:rsidRPr="000B71E3" w:rsidRDefault="00E46E51" w:rsidP="00E46E51">
      <w:pPr>
        <w:pStyle w:val="Heading4"/>
      </w:pPr>
      <w:bookmarkStart w:id="356" w:name="_Toc20118810"/>
      <w:r w:rsidRPr="000B71E3">
        <w:t>6.2.5.1</w:t>
      </w:r>
      <w:r w:rsidRPr="000B71E3">
        <w:tab/>
        <w:t>General</w:t>
      </w:r>
      <w:bookmarkEnd w:id="356"/>
    </w:p>
    <w:p w14:paraId="405F8CC8" w14:textId="77777777" w:rsidR="00E46E51" w:rsidRPr="000B71E3" w:rsidRDefault="00E46E51" w:rsidP="00642FFD">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CA8AE92" w14:textId="77777777" w:rsidR="00E46E51" w:rsidRPr="000B71E3" w:rsidRDefault="00E46E51" w:rsidP="00E46E51">
      <w:pPr>
        <w:pStyle w:val="Heading4"/>
      </w:pPr>
      <w:bookmarkStart w:id="357" w:name="_Toc20118811"/>
      <w:r w:rsidRPr="000B71E3">
        <w:t>6.2.5.2</w:t>
      </w:r>
      <w:r w:rsidRPr="000B71E3">
        <w:tab/>
      </w:r>
      <w:r w:rsidR="00506015" w:rsidRPr="000B71E3">
        <w:t>Deregistration Notification</w:t>
      </w:r>
      <w:bookmarkEnd w:id="357"/>
    </w:p>
    <w:p w14:paraId="5E3DEFAD" w14:textId="77777777" w:rsidR="00506015" w:rsidRPr="000B71E3" w:rsidRDefault="00506015" w:rsidP="00506015">
      <w:r w:rsidRPr="000B71E3">
        <w:t>The POST method shall be used for Deregistration Notifications and the URI shall be as provided during the registration procedure.</w:t>
      </w:r>
    </w:p>
    <w:p w14:paraId="0920BB7C" w14:textId="77777777" w:rsidR="00506015" w:rsidRPr="000B71E3" w:rsidRDefault="00506015" w:rsidP="00506015">
      <w:r w:rsidRPr="000B71E3">
        <w:t>Resource URI: {callbackReference}</w:t>
      </w:r>
      <w:r w:rsidRPr="000B71E3">
        <w:rPr>
          <w:b/>
        </w:rPr>
        <w:t xml:space="preserve"> </w:t>
      </w:r>
    </w:p>
    <w:p w14:paraId="47C52C49" w14:textId="77777777" w:rsidR="00506015" w:rsidRPr="000B71E3" w:rsidRDefault="00506015" w:rsidP="00506015">
      <w:r w:rsidRPr="000B71E3">
        <w:t>Support of URI query parameters is specified in table 6.2.5.2-1.</w:t>
      </w:r>
    </w:p>
    <w:p w14:paraId="7240B4BF" w14:textId="77777777" w:rsidR="00506015" w:rsidRPr="000B71E3" w:rsidRDefault="00506015" w:rsidP="00506015">
      <w:pPr>
        <w:pStyle w:val="TH"/>
        <w:rPr>
          <w:rFonts w:cs="Arial"/>
        </w:rPr>
      </w:pPr>
      <w:r w:rsidRPr="000B71E3">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14:paraId="3A414DF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63077C" w14:textId="77777777"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2302E0" w14:textId="77777777"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323B9D" w14:textId="77777777"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25FA22" w14:textId="77777777"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F9CD2E" w14:textId="77777777" w:rsidR="00506015" w:rsidRPr="000B71E3" w:rsidRDefault="00506015" w:rsidP="00B70591">
            <w:pPr>
              <w:pStyle w:val="TAH"/>
            </w:pPr>
            <w:r w:rsidRPr="000B71E3">
              <w:t>Description</w:t>
            </w:r>
          </w:p>
        </w:tc>
      </w:tr>
      <w:tr w:rsidR="00506015" w:rsidRPr="000B71E3" w14:paraId="6A36996A"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8675F" w14:textId="77777777"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882B0A2" w14:textId="77777777"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8BEF9EB" w14:textId="77777777"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21864F4A" w14:textId="77777777"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9C9616" w14:textId="77777777" w:rsidR="00506015" w:rsidRPr="000B71E3" w:rsidRDefault="00506015" w:rsidP="00B70591">
            <w:pPr>
              <w:pStyle w:val="TAL"/>
            </w:pPr>
          </w:p>
        </w:tc>
      </w:tr>
    </w:tbl>
    <w:p w14:paraId="4BA86607" w14:textId="77777777" w:rsidR="00506015" w:rsidRPr="000B71E3" w:rsidRDefault="00506015" w:rsidP="00506015"/>
    <w:p w14:paraId="165EF150" w14:textId="77777777" w:rsidR="00506015" w:rsidRPr="000B71E3" w:rsidRDefault="00506015" w:rsidP="00506015">
      <w:r w:rsidRPr="000B71E3">
        <w:t>Support of request data structures is specified in table 6.2.5.2-2 and of response data structures and response codes is specified in table 6.2.5.2-3.</w:t>
      </w:r>
    </w:p>
    <w:p w14:paraId="535C4A93" w14:textId="77777777" w:rsidR="00506015" w:rsidRPr="000B71E3" w:rsidRDefault="00506015" w:rsidP="00506015">
      <w:pPr>
        <w:pStyle w:val="TH"/>
      </w:pPr>
      <w:r w:rsidRPr="000B71E3">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14:paraId="5A457F4C"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A5D24E" w14:textId="77777777"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81B933" w14:textId="77777777"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AAC293" w14:textId="77777777"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F774B8" w14:textId="77777777" w:rsidR="00506015" w:rsidRPr="000B71E3" w:rsidRDefault="00506015" w:rsidP="00B70591">
            <w:pPr>
              <w:pStyle w:val="TAH"/>
            </w:pPr>
            <w:r w:rsidRPr="000B71E3">
              <w:t>Description</w:t>
            </w:r>
          </w:p>
        </w:tc>
      </w:tr>
      <w:tr w:rsidR="00506015" w:rsidRPr="000B71E3" w14:paraId="2F48D696"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317940" w14:textId="77777777"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14:paraId="000562A6" w14:textId="77777777"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9A617F9" w14:textId="77777777"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F2A8F7" w14:textId="77777777" w:rsidR="00506015" w:rsidRPr="000B71E3" w:rsidRDefault="00506015" w:rsidP="00B70591">
            <w:pPr>
              <w:pStyle w:val="TAL"/>
            </w:pPr>
            <w:r w:rsidRPr="000B71E3">
              <w:rPr>
                <w:rFonts w:cs="Arial"/>
                <w:szCs w:val="18"/>
              </w:rPr>
              <w:t>Includes Deregistration Reason</w:t>
            </w:r>
          </w:p>
        </w:tc>
      </w:tr>
    </w:tbl>
    <w:p w14:paraId="185CFD94" w14:textId="77777777" w:rsidR="00506015" w:rsidRPr="000B71E3" w:rsidRDefault="00506015" w:rsidP="00506015"/>
    <w:p w14:paraId="4278DC60" w14:textId="77777777"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14:paraId="16135DE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AB1EE6" w14:textId="77777777"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CD3719" w14:textId="77777777"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C76FE2" w14:textId="77777777"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1BF49C" w14:textId="77777777" w:rsidR="00506015" w:rsidRPr="000B71E3" w:rsidRDefault="00506015" w:rsidP="00B70591">
            <w:pPr>
              <w:pStyle w:val="TAH"/>
            </w:pPr>
            <w:r w:rsidRPr="000B71E3">
              <w:t>Response</w:t>
            </w:r>
          </w:p>
          <w:p w14:paraId="4083F7C3" w14:textId="77777777"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C4CDAE" w14:textId="77777777" w:rsidR="00506015" w:rsidRPr="000B71E3" w:rsidRDefault="00506015" w:rsidP="00B70591">
            <w:pPr>
              <w:pStyle w:val="TAH"/>
            </w:pPr>
            <w:r w:rsidRPr="000B71E3">
              <w:t>Description</w:t>
            </w:r>
          </w:p>
        </w:tc>
      </w:tr>
      <w:tr w:rsidR="00506015" w:rsidRPr="000B71E3" w14:paraId="40704474"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05807F" w14:textId="77777777"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E1F2FFF" w14:textId="77777777"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3D813BC1" w14:textId="77777777"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21DE34F4" w14:textId="77777777"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4A24650" w14:textId="77777777" w:rsidR="00506015" w:rsidRPr="000B71E3" w:rsidRDefault="00506015" w:rsidP="00B70591">
            <w:pPr>
              <w:pStyle w:val="TAL"/>
            </w:pPr>
            <w:r w:rsidRPr="000B71E3">
              <w:t>Upon success, an empty response body shall be returned.</w:t>
            </w:r>
          </w:p>
        </w:tc>
      </w:tr>
      <w:tr w:rsidR="00012DF9" w:rsidRPr="000B71E3" w14:paraId="788B0FD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FEE45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68BB5E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8CE2AE5"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8507412"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81D16C" w14:textId="77777777" w:rsidR="00012DF9" w:rsidRPr="000B71E3" w:rsidRDefault="00012DF9" w:rsidP="00C13412">
            <w:pPr>
              <w:pStyle w:val="TAL"/>
            </w:pPr>
            <w:r w:rsidRPr="000B71E3">
              <w:t>The "cause" attribute shall be set to the following application error:</w:t>
            </w:r>
          </w:p>
          <w:p w14:paraId="2C4BF1E1" w14:textId="77777777" w:rsidR="00012DF9" w:rsidRPr="000B71E3" w:rsidRDefault="00012DF9" w:rsidP="00C13412">
            <w:pPr>
              <w:pStyle w:val="TAL"/>
            </w:pPr>
            <w:r w:rsidRPr="000B71E3">
              <w:t>- CONTEXT_NOT_FOUND</w:t>
            </w:r>
          </w:p>
        </w:tc>
      </w:tr>
      <w:tr w:rsidR="00506015" w:rsidRPr="000B71E3" w14:paraId="08DF56B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EA9EEB" w14:textId="77777777" w:rsidR="00506015" w:rsidRPr="000B71E3" w:rsidRDefault="00506015" w:rsidP="003D63AF">
            <w:pPr>
              <w:pStyle w:val="TAN"/>
            </w:pPr>
            <w:r w:rsidRPr="000B71E3">
              <w:t>NOTE:</w:t>
            </w:r>
            <w:r w:rsidR="000B71E3">
              <w:tab/>
            </w:r>
            <w:r w:rsidRPr="000B71E3">
              <w:t>In addition common data structures as listed in table 6.1.7-1 are supported.</w:t>
            </w:r>
          </w:p>
        </w:tc>
      </w:tr>
    </w:tbl>
    <w:p w14:paraId="7B0D9C6A" w14:textId="77777777" w:rsidR="00506015" w:rsidRPr="000B71E3" w:rsidRDefault="00506015" w:rsidP="005173DD"/>
    <w:p w14:paraId="54367FB9" w14:textId="77777777" w:rsidR="00E50A32" w:rsidRPr="000B71E3" w:rsidRDefault="00E46E51" w:rsidP="00E50A32">
      <w:pPr>
        <w:pStyle w:val="Heading4"/>
      </w:pPr>
      <w:bookmarkStart w:id="358" w:name="_Toc20118812"/>
      <w:r w:rsidRPr="000B71E3">
        <w:t>6.2.5.3</w:t>
      </w:r>
      <w:r w:rsidR="000B71E3">
        <w:tab/>
      </w:r>
      <w:r w:rsidR="00E50A32" w:rsidRPr="000B71E3">
        <w:t>P-CSCF Restoration Notification</w:t>
      </w:r>
      <w:bookmarkEnd w:id="358"/>
    </w:p>
    <w:p w14:paraId="49CEC7BB" w14:textId="77777777" w:rsidR="00E50A32" w:rsidRPr="000B71E3" w:rsidRDefault="00E50A32" w:rsidP="00E50A32">
      <w:r w:rsidRPr="000B71E3">
        <w:t>The POST method shall be used for P-CSCF Restoration Notifications and the URI shall be as provided during the registration procedure.</w:t>
      </w:r>
    </w:p>
    <w:p w14:paraId="1CD11D83" w14:textId="77777777" w:rsidR="00E50A32" w:rsidRPr="000B71E3" w:rsidRDefault="00E50A32" w:rsidP="00E50A32">
      <w:r w:rsidRPr="000B71E3">
        <w:t>Resource URI: {callbackReference}</w:t>
      </w:r>
      <w:r w:rsidRPr="000B71E3">
        <w:rPr>
          <w:b/>
        </w:rPr>
        <w:t xml:space="preserve"> </w:t>
      </w:r>
    </w:p>
    <w:p w14:paraId="1D65F67F" w14:textId="77777777" w:rsidR="00E50A32" w:rsidRPr="000B71E3" w:rsidRDefault="00E50A32" w:rsidP="00E50A32">
      <w:r w:rsidRPr="000B71E3">
        <w:t>Support of URI query parameters is specified in table 6.2.5.3-1.</w:t>
      </w:r>
    </w:p>
    <w:p w14:paraId="6BAE19AF" w14:textId="77777777" w:rsidR="00E50A32" w:rsidRPr="000B71E3" w:rsidRDefault="00E50A32" w:rsidP="00E50A32">
      <w:pPr>
        <w:pStyle w:val="TH"/>
        <w:rPr>
          <w:rFonts w:cs="Arial"/>
        </w:rPr>
      </w:pPr>
      <w:r w:rsidRPr="000B71E3">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14:paraId="10EC8F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1C4D95" w14:textId="77777777"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D8FC1D" w14:textId="77777777"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C93BD" w14:textId="77777777"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CCA422" w14:textId="77777777"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C18A89" w14:textId="77777777" w:rsidR="00E50A32" w:rsidRPr="000B71E3" w:rsidRDefault="00E50A32" w:rsidP="00A94114">
            <w:pPr>
              <w:pStyle w:val="TAH"/>
            </w:pPr>
            <w:r w:rsidRPr="000B71E3">
              <w:t>Description</w:t>
            </w:r>
          </w:p>
        </w:tc>
      </w:tr>
      <w:tr w:rsidR="00E50A32" w:rsidRPr="000B71E3" w14:paraId="02467BF8"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C1401" w14:textId="77777777"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D784E52" w14:textId="77777777"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14:paraId="5B615F1A" w14:textId="77777777"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14:paraId="418A54F1" w14:textId="77777777"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E97BFD" w14:textId="77777777" w:rsidR="00E50A32" w:rsidRPr="000B71E3" w:rsidRDefault="00E50A32" w:rsidP="00A94114">
            <w:pPr>
              <w:pStyle w:val="TAL"/>
            </w:pPr>
          </w:p>
        </w:tc>
      </w:tr>
    </w:tbl>
    <w:p w14:paraId="650E91AA" w14:textId="77777777" w:rsidR="00E50A32" w:rsidRPr="000B71E3" w:rsidRDefault="00E50A32" w:rsidP="00E50A32"/>
    <w:p w14:paraId="7AF705EA" w14:textId="77777777" w:rsidR="00E50A32" w:rsidRPr="000B71E3" w:rsidRDefault="00E50A32" w:rsidP="00E50A32">
      <w:r w:rsidRPr="000B71E3">
        <w:t>Support of request data structures is specified in table 6.2.5.3-2 and of response data structures and response codes is specified in table 6.2.5.3-3.</w:t>
      </w:r>
    </w:p>
    <w:p w14:paraId="71AAED12" w14:textId="77777777" w:rsidR="00E50A32" w:rsidRPr="000B71E3" w:rsidRDefault="00E50A32" w:rsidP="00E50A32">
      <w:pPr>
        <w:pStyle w:val="TH"/>
      </w:pPr>
      <w:r w:rsidRPr="000B71E3">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14:paraId="129B3EA3"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55D089" w14:textId="77777777"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2E017F" w14:textId="77777777"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FC23ED" w14:textId="77777777"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EFB1D2E" w14:textId="77777777" w:rsidR="00E50A32" w:rsidRPr="000B71E3" w:rsidRDefault="00E50A32" w:rsidP="00A94114">
            <w:pPr>
              <w:pStyle w:val="TAH"/>
            </w:pPr>
            <w:r w:rsidRPr="000B71E3">
              <w:t>Description</w:t>
            </w:r>
          </w:p>
        </w:tc>
      </w:tr>
      <w:tr w:rsidR="00E50A32" w:rsidRPr="000B71E3" w14:paraId="66F8848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BEAD48" w14:textId="77777777"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760A9A97" w14:textId="77777777"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FD9813A" w14:textId="77777777"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3F56FA" w14:textId="77777777" w:rsidR="00E50A32" w:rsidRPr="000B71E3" w:rsidRDefault="00E50A32" w:rsidP="00A94114">
            <w:pPr>
              <w:pStyle w:val="TAL"/>
            </w:pPr>
            <w:r w:rsidRPr="000B71E3">
              <w:t>contains the SUPI</w:t>
            </w:r>
          </w:p>
        </w:tc>
      </w:tr>
    </w:tbl>
    <w:p w14:paraId="6701AC86" w14:textId="77777777" w:rsidR="00E50A32" w:rsidRPr="000B71E3" w:rsidRDefault="00E50A32" w:rsidP="00E50A32"/>
    <w:p w14:paraId="46447D53" w14:textId="77777777"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14:paraId="3ED754C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88C187" w14:textId="77777777"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57532DB" w14:textId="77777777"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2CDB17" w14:textId="77777777"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DDF1E7" w14:textId="77777777" w:rsidR="00E50A32" w:rsidRPr="000B71E3" w:rsidRDefault="00E50A32" w:rsidP="00A94114">
            <w:pPr>
              <w:pStyle w:val="TAH"/>
            </w:pPr>
            <w:r w:rsidRPr="000B71E3">
              <w:t>Response</w:t>
            </w:r>
          </w:p>
          <w:p w14:paraId="5095D7CD" w14:textId="77777777"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84A5BF" w14:textId="77777777" w:rsidR="00E50A32" w:rsidRPr="000B71E3" w:rsidRDefault="00E50A32" w:rsidP="00A94114">
            <w:pPr>
              <w:pStyle w:val="TAH"/>
            </w:pPr>
            <w:r w:rsidRPr="000B71E3">
              <w:t>Description</w:t>
            </w:r>
          </w:p>
        </w:tc>
      </w:tr>
      <w:tr w:rsidR="00E50A32" w:rsidRPr="000B71E3" w14:paraId="3C21BB9B"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CE9BA" w14:textId="77777777"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6FF79AE" w14:textId="77777777"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14:paraId="71EC04BD" w14:textId="77777777"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14:paraId="067EC285" w14:textId="77777777"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F92588" w14:textId="77777777" w:rsidR="00E50A32" w:rsidRPr="000B71E3" w:rsidRDefault="00E50A32" w:rsidP="00A94114">
            <w:pPr>
              <w:pStyle w:val="TAL"/>
            </w:pPr>
            <w:r w:rsidRPr="000B71E3">
              <w:t>Upon success, an empty response body shall be returned.</w:t>
            </w:r>
          </w:p>
        </w:tc>
      </w:tr>
      <w:tr w:rsidR="00012DF9" w:rsidRPr="000B71E3" w14:paraId="0F7637C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7040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74D318EC"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700A8C"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517D98"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4BF6CE" w14:textId="77777777" w:rsidR="00012DF9" w:rsidRPr="000B71E3" w:rsidRDefault="00012DF9" w:rsidP="00C13412">
            <w:pPr>
              <w:pStyle w:val="TAL"/>
            </w:pPr>
            <w:r w:rsidRPr="000B71E3">
              <w:t>The "cause" attribute shall be set to the following application error:</w:t>
            </w:r>
          </w:p>
          <w:p w14:paraId="1C47F45C" w14:textId="77777777" w:rsidR="00012DF9" w:rsidRPr="000B71E3" w:rsidRDefault="00012DF9" w:rsidP="00C13412">
            <w:pPr>
              <w:pStyle w:val="TAL"/>
            </w:pPr>
            <w:r w:rsidRPr="000B71E3">
              <w:t>- CONTEXT_NOT_FOUND</w:t>
            </w:r>
          </w:p>
        </w:tc>
      </w:tr>
      <w:tr w:rsidR="00E50A32" w:rsidRPr="000B71E3" w14:paraId="1B5C581D"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545A1C8" w14:textId="77777777" w:rsidR="00E50A32" w:rsidRPr="000B71E3" w:rsidRDefault="00E50A32" w:rsidP="003D63AF">
            <w:pPr>
              <w:pStyle w:val="TAN"/>
            </w:pPr>
            <w:r w:rsidRPr="000B71E3">
              <w:t>NOTE:</w:t>
            </w:r>
            <w:r w:rsidR="000B71E3">
              <w:tab/>
            </w:r>
            <w:r w:rsidRPr="000B71E3">
              <w:t>In addition common data structures as listed in table 6.1.7-1 are supported.</w:t>
            </w:r>
          </w:p>
        </w:tc>
      </w:tr>
    </w:tbl>
    <w:p w14:paraId="40AD1DF0" w14:textId="77777777" w:rsidR="00E50A32" w:rsidRPr="000B71E3" w:rsidRDefault="00E50A32" w:rsidP="00E50A32"/>
    <w:p w14:paraId="4C624C04" w14:textId="77777777" w:rsidR="00E46E51" w:rsidRPr="000B71E3" w:rsidRDefault="00E46E51" w:rsidP="00E46E51">
      <w:pPr>
        <w:pStyle w:val="Heading3"/>
      </w:pPr>
      <w:bookmarkStart w:id="359" w:name="_Toc20118813"/>
      <w:r w:rsidRPr="000B71E3">
        <w:t>6.2.6</w:t>
      </w:r>
      <w:r w:rsidRPr="000B71E3">
        <w:tab/>
        <w:t>Data Model</w:t>
      </w:r>
      <w:bookmarkEnd w:id="359"/>
    </w:p>
    <w:p w14:paraId="720B0865" w14:textId="77777777" w:rsidR="00E46E51" w:rsidRPr="000B71E3" w:rsidRDefault="00E46E51" w:rsidP="00E46E51">
      <w:pPr>
        <w:pStyle w:val="Heading4"/>
      </w:pPr>
      <w:bookmarkStart w:id="360" w:name="_Toc20118814"/>
      <w:r w:rsidRPr="000B71E3">
        <w:t>6.2.6.1</w:t>
      </w:r>
      <w:r w:rsidRPr="000B71E3">
        <w:tab/>
        <w:t>General</w:t>
      </w:r>
      <w:bookmarkEnd w:id="360"/>
    </w:p>
    <w:p w14:paraId="2C4E0DD1"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4974DFF8" w14:textId="77777777"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14:paraId="23C10D27" w14:textId="77777777"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14:paraId="5E3AF472"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402265C3" w14:textId="77777777"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02A6C675" w14:textId="5379B451" w:rsidR="00E46E51" w:rsidRPr="000B71E3" w:rsidRDefault="005B47C9" w:rsidP="00E46E51">
            <w:pPr>
              <w:pStyle w:val="TAH"/>
            </w:pPr>
            <w:r>
              <w:t>Clause</w:t>
            </w:r>
            <w:r w:rsidR="00E46E51" w:rsidRPr="000B71E3">
              <w:t xml:space="preserv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3181719" w14:textId="77777777" w:rsidR="00E46E51" w:rsidRPr="000B71E3" w:rsidRDefault="00E46E51" w:rsidP="00E46E51">
            <w:pPr>
              <w:pStyle w:val="TAH"/>
            </w:pPr>
            <w:r w:rsidRPr="000B71E3">
              <w:t>Description</w:t>
            </w:r>
          </w:p>
        </w:tc>
      </w:tr>
      <w:tr w:rsidR="00D67AB6" w:rsidRPr="000B71E3" w14:paraId="7D037859"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6C0AC82" w14:textId="77777777"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14:paraId="78A6AAB3" w14:textId="77777777"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14:paraId="2CEF8D10"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14:paraId="681E7657"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092CF0DC" w14:textId="77777777"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14:paraId="1C20EB96" w14:textId="77777777"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14:paraId="35FA8DCB" w14:textId="77777777"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14:paraId="3ACE5671"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3AEE063" w14:textId="77777777"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6E32EAD" w14:textId="77777777"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14:paraId="24826E4D"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14:paraId="20A875E8"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8D6F80F" w14:textId="77777777"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14:paraId="09F7041C" w14:textId="77777777"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14:paraId="64656389" w14:textId="77777777"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14:paraId="26945B5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9C017C6" w14:textId="77777777"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14:paraId="595D069B" w14:textId="77777777"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14:paraId="60D355ED" w14:textId="77777777"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14:paraId="6ACD198F"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2480BDD9" w14:textId="77777777"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14:paraId="79FFEBDF" w14:textId="77777777"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14:paraId="6A08B322" w14:textId="77777777"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14:paraId="2C86BA0A"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595A669A" w14:textId="77777777"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1F1242" w14:textId="77777777"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14:paraId="4F0C78E5" w14:textId="77777777"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14:paraId="3C6CCBF3"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479BEB19" w14:textId="77777777"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396F347" w14:textId="77777777"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14:paraId="10FFB26D" w14:textId="77777777"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14:paraId="7D9674B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34D906A4" w14:textId="77777777"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04E0817F" w14:textId="77777777"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14:paraId="33D4964A" w14:textId="77777777"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14:paraId="29214409" w14:textId="77777777" w:rsidTr="00995E8D">
        <w:trPr>
          <w:jc w:val="center"/>
        </w:trPr>
        <w:tc>
          <w:tcPr>
            <w:tcW w:w="3728" w:type="dxa"/>
            <w:tcBorders>
              <w:top w:val="single" w:sz="4" w:space="0" w:color="auto"/>
              <w:left w:val="single" w:sz="4" w:space="0" w:color="auto"/>
              <w:bottom w:val="single" w:sz="4" w:space="0" w:color="auto"/>
              <w:right w:val="single" w:sz="4" w:space="0" w:color="auto"/>
            </w:tcBorders>
          </w:tcPr>
          <w:p w14:paraId="10087689" w14:textId="77777777"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14:paraId="2FB82888" w14:textId="77777777"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14:paraId="46F7BD2D"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7C3BDB31" w14:textId="77777777" w:rsidR="00E46E51" w:rsidRPr="000B71E3" w:rsidRDefault="00E46E51" w:rsidP="00AA15BA"/>
    <w:p w14:paraId="1F54E369" w14:textId="77777777"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 xml:space="preserve">. </w:t>
      </w:r>
    </w:p>
    <w:p w14:paraId="16A4E952" w14:textId="77777777"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14:paraId="6FBCD8CA"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4F97AEC7"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918E6C8" w14:textId="77777777"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1B5A3C02" w14:textId="77777777" w:rsidR="00E46E51" w:rsidRPr="000B71E3" w:rsidRDefault="00E46E51" w:rsidP="00E46E51">
            <w:pPr>
              <w:pStyle w:val="TAH"/>
            </w:pPr>
            <w:r w:rsidRPr="000B71E3">
              <w:t>Comments</w:t>
            </w:r>
          </w:p>
        </w:tc>
      </w:tr>
      <w:tr w:rsidR="00A15E62" w:rsidRPr="000B71E3" w14:paraId="063A1AE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AD5A2D6" w14:textId="77777777"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14:paraId="30D4C37C"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D5C3A6B" w14:textId="77777777" w:rsidR="00A15E62" w:rsidRPr="000B71E3" w:rsidRDefault="00A15E62" w:rsidP="00B70591">
            <w:pPr>
              <w:pStyle w:val="TAL"/>
              <w:rPr>
                <w:rFonts w:cs="Arial"/>
                <w:szCs w:val="18"/>
              </w:rPr>
            </w:pPr>
            <w:r w:rsidRPr="000B71E3">
              <w:rPr>
                <w:rFonts w:cs="Arial"/>
                <w:szCs w:val="18"/>
              </w:rPr>
              <w:t>Data Network Name</w:t>
            </w:r>
          </w:p>
        </w:tc>
      </w:tr>
      <w:tr w:rsidR="00C71551" w:rsidRPr="000B71E3" w14:paraId="4093AFA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E27B9E7" w14:textId="77777777"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5513E1E1"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6CD6474" w14:textId="77777777"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14:paraId="36FD14D9"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CC74B4C" w14:textId="77777777"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14:paraId="04A09F72" w14:textId="77777777"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1117D35" w14:textId="77777777" w:rsidR="00A15E62" w:rsidRPr="000B71E3" w:rsidRDefault="00A15E62" w:rsidP="00B70591">
            <w:pPr>
              <w:pStyle w:val="TAL"/>
              <w:rPr>
                <w:rFonts w:cs="Arial"/>
                <w:szCs w:val="18"/>
              </w:rPr>
            </w:pPr>
            <w:r w:rsidRPr="000B71E3">
              <w:rPr>
                <w:rFonts w:cs="Arial"/>
                <w:szCs w:val="18"/>
              </w:rPr>
              <w:t>PDU Session ID</w:t>
            </w:r>
          </w:p>
        </w:tc>
      </w:tr>
      <w:tr w:rsidR="00A15E62" w:rsidRPr="000B71E3" w14:paraId="6802AD6B"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2615A452" w14:textId="77777777"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274DAF50"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A4B5B83" w14:textId="77777777"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14:paraId="7C4275E5"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49C3D33D" w14:textId="77777777"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788B9E2D"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F402E71" w14:textId="77777777"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14:paraId="4353827E"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1CB1D206" w14:textId="77777777"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6CD2DF28" w14:textId="77777777"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0C7FD76" w14:textId="77777777" w:rsidR="0065297B" w:rsidRPr="000B71E3" w:rsidRDefault="0065297B" w:rsidP="003B34DE">
            <w:pPr>
              <w:pStyle w:val="TAL"/>
              <w:rPr>
                <w:rFonts w:cs="Arial"/>
                <w:szCs w:val="18"/>
              </w:rPr>
            </w:pPr>
            <w:r w:rsidRPr="000B71E3">
              <w:rPr>
                <w:rFonts w:cs="Arial"/>
                <w:szCs w:val="18"/>
              </w:rPr>
              <w:t>Uniform Resource Identifier</w:t>
            </w:r>
          </w:p>
        </w:tc>
      </w:tr>
      <w:tr w:rsidR="00836C0C" w:rsidRPr="000B71E3" w14:paraId="03627912" w14:textId="77777777" w:rsidTr="00836C0C">
        <w:trPr>
          <w:jc w:val="center"/>
        </w:trPr>
        <w:tc>
          <w:tcPr>
            <w:tcW w:w="1995" w:type="dxa"/>
            <w:tcBorders>
              <w:top w:val="single" w:sz="4" w:space="0" w:color="auto"/>
              <w:left w:val="single" w:sz="4" w:space="0" w:color="auto"/>
              <w:bottom w:val="single" w:sz="4" w:space="0" w:color="auto"/>
              <w:right w:val="single" w:sz="4" w:space="0" w:color="auto"/>
            </w:tcBorders>
          </w:tcPr>
          <w:p w14:paraId="75C1E187"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29F5FC5E" w14:textId="77777777"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5CDF7398" w14:textId="77777777"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290321" w:rsidRPr="000B71E3" w14:paraId="4D8844B5" w14:textId="77777777" w:rsidTr="00290321">
        <w:trPr>
          <w:jc w:val="center"/>
        </w:trPr>
        <w:tc>
          <w:tcPr>
            <w:tcW w:w="1995" w:type="dxa"/>
            <w:tcBorders>
              <w:top w:val="single" w:sz="4" w:space="0" w:color="auto"/>
              <w:left w:val="single" w:sz="4" w:space="0" w:color="auto"/>
              <w:bottom w:val="single" w:sz="4" w:space="0" w:color="auto"/>
              <w:right w:val="single" w:sz="4" w:space="0" w:color="auto"/>
            </w:tcBorders>
          </w:tcPr>
          <w:p w14:paraId="73CB5BC3" w14:textId="77777777"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5B8C38D5" w14:textId="77777777"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6D19EC" w14:textId="77777777" w:rsidR="00290321" w:rsidRPr="000B71E3" w:rsidRDefault="00290321" w:rsidP="00A94114">
            <w:pPr>
              <w:pStyle w:val="TAL"/>
              <w:rPr>
                <w:rFonts w:cs="Arial"/>
                <w:szCs w:val="18"/>
              </w:rPr>
            </w:pPr>
            <w:r w:rsidRPr="000B71E3">
              <w:rPr>
                <w:rFonts w:cs="Arial"/>
                <w:szCs w:val="18"/>
              </w:rPr>
              <w:t xml:space="preserve">see 3GPP TS 23.501 [2] </w:t>
            </w:r>
            <w:r w:rsidR="000647B6">
              <w:rPr>
                <w:rFonts w:cs="Arial"/>
                <w:szCs w:val="18"/>
              </w:rPr>
              <w:t>clause</w:t>
            </w:r>
            <w:r w:rsidRPr="000B71E3">
              <w:rPr>
                <w:rFonts w:cs="Arial"/>
                <w:szCs w:val="18"/>
              </w:rPr>
              <w:t xml:space="preserve"> 5.9.2</w:t>
            </w:r>
          </w:p>
        </w:tc>
      </w:tr>
      <w:tr w:rsidR="00076B8F" w:rsidRPr="000B71E3" w14:paraId="2F51A1F7" w14:textId="77777777" w:rsidTr="00076B8F">
        <w:trPr>
          <w:jc w:val="center"/>
        </w:trPr>
        <w:tc>
          <w:tcPr>
            <w:tcW w:w="1995" w:type="dxa"/>
            <w:tcBorders>
              <w:top w:val="single" w:sz="4" w:space="0" w:color="auto"/>
              <w:left w:val="single" w:sz="4" w:space="0" w:color="auto"/>
              <w:bottom w:val="single" w:sz="4" w:space="0" w:color="auto"/>
              <w:right w:val="single" w:sz="4" w:space="0" w:color="auto"/>
            </w:tcBorders>
          </w:tcPr>
          <w:p w14:paraId="7FC0A2A6" w14:textId="77777777"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14:paraId="1C2CC4C6" w14:textId="77777777"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C85AD2D" w14:textId="77777777"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14:paraId="25F85495" w14:textId="77777777" w:rsidTr="008F2FC1">
        <w:trPr>
          <w:jc w:val="center"/>
        </w:trPr>
        <w:tc>
          <w:tcPr>
            <w:tcW w:w="1995" w:type="dxa"/>
            <w:tcBorders>
              <w:top w:val="single" w:sz="4" w:space="0" w:color="auto"/>
              <w:left w:val="single" w:sz="4" w:space="0" w:color="auto"/>
              <w:bottom w:val="single" w:sz="4" w:space="0" w:color="auto"/>
              <w:right w:val="single" w:sz="4" w:space="0" w:color="auto"/>
            </w:tcBorders>
          </w:tcPr>
          <w:p w14:paraId="69BF5C11" w14:textId="77777777"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6D3BE21F" w14:textId="77777777"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5EB952" w14:textId="77777777" w:rsidR="008F2FC1" w:rsidRPr="000B71E3" w:rsidRDefault="008F2FC1" w:rsidP="000C0A85">
            <w:pPr>
              <w:pStyle w:val="TAL"/>
              <w:rPr>
                <w:rFonts w:cs="Arial"/>
                <w:szCs w:val="18"/>
              </w:rPr>
            </w:pPr>
            <w:r w:rsidRPr="000B71E3">
              <w:rPr>
                <w:rFonts w:cs="Arial"/>
                <w:szCs w:val="18"/>
              </w:rPr>
              <w:t>PLMN Identity</w:t>
            </w:r>
          </w:p>
        </w:tc>
      </w:tr>
      <w:tr w:rsidR="001A7235" w:rsidRPr="000B71E3" w14:paraId="22700337" w14:textId="77777777" w:rsidTr="001A7235">
        <w:trPr>
          <w:jc w:val="center"/>
        </w:trPr>
        <w:tc>
          <w:tcPr>
            <w:tcW w:w="1995" w:type="dxa"/>
            <w:tcBorders>
              <w:top w:val="single" w:sz="4" w:space="0" w:color="auto"/>
              <w:left w:val="single" w:sz="4" w:space="0" w:color="auto"/>
              <w:bottom w:val="single" w:sz="4" w:space="0" w:color="auto"/>
              <w:right w:val="single" w:sz="4" w:space="0" w:color="auto"/>
            </w:tcBorders>
          </w:tcPr>
          <w:p w14:paraId="42D1B125" w14:textId="77777777"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14:paraId="0185AA31" w14:textId="77777777"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FDED3CB" w14:textId="77777777" w:rsidR="001A7235" w:rsidRPr="000B71E3" w:rsidRDefault="001A7235" w:rsidP="000C0A85">
            <w:pPr>
              <w:pStyle w:val="TAL"/>
              <w:rPr>
                <w:rFonts w:cs="Arial"/>
                <w:szCs w:val="18"/>
              </w:rPr>
            </w:pPr>
          </w:p>
        </w:tc>
      </w:tr>
      <w:tr w:rsidR="00613208" w:rsidRPr="000B71E3" w14:paraId="04977007" w14:textId="77777777" w:rsidTr="00613208">
        <w:trPr>
          <w:jc w:val="center"/>
        </w:trPr>
        <w:tc>
          <w:tcPr>
            <w:tcW w:w="1995" w:type="dxa"/>
            <w:tcBorders>
              <w:top w:val="single" w:sz="4" w:space="0" w:color="auto"/>
              <w:left w:val="single" w:sz="4" w:space="0" w:color="auto"/>
              <w:bottom w:val="single" w:sz="4" w:space="0" w:color="auto"/>
              <w:right w:val="single" w:sz="4" w:space="0" w:color="auto"/>
            </w:tcBorders>
          </w:tcPr>
          <w:p w14:paraId="3E382CB9" w14:textId="77777777"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0C188396" w14:textId="77777777"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37CC4D2" w14:textId="77777777" w:rsidR="00613208" w:rsidRPr="000B71E3" w:rsidRDefault="00613208" w:rsidP="000C0A85">
            <w:pPr>
              <w:pStyle w:val="TAL"/>
              <w:rPr>
                <w:rFonts w:cs="Arial"/>
                <w:szCs w:val="18"/>
              </w:rPr>
            </w:pPr>
            <w:r w:rsidRPr="000B71E3">
              <w:rPr>
                <w:rFonts w:cs="Arial" w:hint="eastAsia"/>
                <w:szCs w:val="18"/>
              </w:rPr>
              <w:t>Access Type</w:t>
            </w:r>
          </w:p>
        </w:tc>
      </w:tr>
      <w:tr w:rsidR="00E6690D" w:rsidRPr="000B71E3" w14:paraId="2047E8DD" w14:textId="77777777" w:rsidTr="00E6690D">
        <w:trPr>
          <w:jc w:val="center"/>
        </w:trPr>
        <w:tc>
          <w:tcPr>
            <w:tcW w:w="1995" w:type="dxa"/>
            <w:tcBorders>
              <w:top w:val="single" w:sz="4" w:space="0" w:color="auto"/>
              <w:left w:val="single" w:sz="4" w:space="0" w:color="auto"/>
              <w:bottom w:val="single" w:sz="4" w:space="0" w:color="auto"/>
              <w:right w:val="single" w:sz="4" w:space="0" w:color="auto"/>
            </w:tcBorders>
          </w:tcPr>
          <w:p w14:paraId="40B177D0" w14:textId="77777777"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14:paraId="734E3409" w14:textId="77777777"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A2F366E" w14:textId="77777777" w:rsidR="00E6690D" w:rsidRPr="000B71E3" w:rsidRDefault="00E6690D" w:rsidP="00C13412">
            <w:pPr>
              <w:pStyle w:val="TAL"/>
              <w:rPr>
                <w:rFonts w:cs="Arial"/>
                <w:szCs w:val="18"/>
              </w:rPr>
            </w:pPr>
            <w:r w:rsidRPr="000B71E3">
              <w:rPr>
                <w:rFonts w:cs="Arial"/>
                <w:szCs w:val="18"/>
              </w:rPr>
              <w:t>Backup AMFs</w:t>
            </w:r>
          </w:p>
        </w:tc>
      </w:tr>
      <w:tr w:rsidR="00836D88" w14:paraId="3E8F1731" w14:textId="77777777" w:rsidTr="00836D88">
        <w:trPr>
          <w:jc w:val="center"/>
        </w:trPr>
        <w:tc>
          <w:tcPr>
            <w:tcW w:w="1995" w:type="dxa"/>
            <w:tcBorders>
              <w:top w:val="single" w:sz="4" w:space="0" w:color="auto"/>
              <w:left w:val="single" w:sz="4" w:space="0" w:color="auto"/>
              <w:bottom w:val="single" w:sz="4" w:space="0" w:color="auto"/>
              <w:right w:val="single" w:sz="4" w:space="0" w:color="auto"/>
            </w:tcBorders>
          </w:tcPr>
          <w:p w14:paraId="01BD2408" w14:textId="77777777"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14:paraId="501BEDCB" w14:textId="77777777"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14:paraId="5A7E6900" w14:textId="77777777" w:rsidR="00836D88" w:rsidRDefault="00836D88" w:rsidP="00DE75AC">
            <w:pPr>
              <w:pStyle w:val="TAL"/>
              <w:rPr>
                <w:rFonts w:cs="Arial"/>
                <w:szCs w:val="18"/>
              </w:rPr>
            </w:pPr>
          </w:p>
        </w:tc>
      </w:tr>
    </w:tbl>
    <w:p w14:paraId="127985C0" w14:textId="77777777" w:rsidR="00E46E51" w:rsidRPr="000B71E3" w:rsidRDefault="00E46E51" w:rsidP="00AA15BA"/>
    <w:p w14:paraId="5B0CCD26" w14:textId="77777777" w:rsidR="00E46E51" w:rsidRPr="000B71E3" w:rsidRDefault="00E46E51" w:rsidP="00E46E51">
      <w:pPr>
        <w:pStyle w:val="Heading4"/>
        <w:rPr>
          <w:lang w:val="en-US"/>
        </w:rPr>
      </w:pPr>
      <w:bookmarkStart w:id="361" w:name="_Toc20118815"/>
      <w:r w:rsidRPr="000B71E3">
        <w:rPr>
          <w:lang w:val="en-US"/>
        </w:rPr>
        <w:t>6.2.6.2</w:t>
      </w:r>
      <w:r w:rsidRPr="000B71E3">
        <w:rPr>
          <w:lang w:val="en-US"/>
        </w:rPr>
        <w:tab/>
        <w:t>Structured data types</w:t>
      </w:r>
      <w:bookmarkEnd w:id="361"/>
    </w:p>
    <w:p w14:paraId="1526FFB4" w14:textId="77777777" w:rsidR="00E46E51" w:rsidRPr="000B71E3" w:rsidRDefault="00E46E51" w:rsidP="00E46E51">
      <w:pPr>
        <w:pStyle w:val="Heading5"/>
      </w:pPr>
      <w:bookmarkStart w:id="362" w:name="_Toc20118816"/>
      <w:r w:rsidRPr="000B71E3">
        <w:t>6.2.6.2.1</w:t>
      </w:r>
      <w:r w:rsidRPr="000B71E3">
        <w:tab/>
        <w:t>Introduction</w:t>
      </w:r>
      <w:bookmarkEnd w:id="362"/>
    </w:p>
    <w:p w14:paraId="142C4827" w14:textId="77777777" w:rsidR="00E46E51" w:rsidRPr="000B71E3" w:rsidRDefault="00E46E51" w:rsidP="00E46E51">
      <w:r w:rsidRPr="000B71E3">
        <w:t xml:space="preserve">This </w:t>
      </w:r>
      <w:r w:rsidR="000647B6">
        <w:t>clause</w:t>
      </w:r>
      <w:r w:rsidRPr="000B71E3">
        <w:t xml:space="preserve"> defines the structures to be used in resource representations. </w:t>
      </w:r>
    </w:p>
    <w:p w14:paraId="01D8B6A5" w14:textId="77777777" w:rsidR="00E46E51" w:rsidRPr="000B71E3" w:rsidRDefault="00E46E51" w:rsidP="00E46E51">
      <w:pPr>
        <w:pStyle w:val="Heading5"/>
      </w:pPr>
      <w:bookmarkStart w:id="363" w:name="_Toc20118817"/>
      <w:r w:rsidRPr="000B71E3">
        <w:lastRenderedPageBreak/>
        <w:t>6.2.6.2.2</w:t>
      </w:r>
      <w:r w:rsidRPr="000B71E3">
        <w:tab/>
        <w:t xml:space="preserve">Type: </w:t>
      </w:r>
      <w:r w:rsidR="00C71551" w:rsidRPr="000B71E3">
        <w:t>Amf3GppAccessRegistration</w:t>
      </w:r>
      <w:bookmarkEnd w:id="363"/>
    </w:p>
    <w:p w14:paraId="71E38D70" w14:textId="77777777"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31"/>
        <w:gridCol w:w="33"/>
        <w:gridCol w:w="1525"/>
        <w:gridCol w:w="33"/>
        <w:gridCol w:w="392"/>
        <w:gridCol w:w="33"/>
        <w:gridCol w:w="1244"/>
        <w:gridCol w:w="33"/>
        <w:gridCol w:w="4219"/>
        <w:gridCol w:w="33"/>
      </w:tblGrid>
      <w:tr w:rsidR="00E46E51" w:rsidRPr="000B71E3" w14:paraId="2988F3E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B5F60E" w14:textId="77777777" w:rsidR="00E46E51" w:rsidRPr="000B71E3" w:rsidRDefault="00E46E51" w:rsidP="00E46E51">
            <w:pPr>
              <w:pStyle w:val="TAH"/>
            </w:pPr>
            <w:r w:rsidRPr="000B71E3">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AD44EF" w14:textId="77777777" w:rsidR="00E46E51" w:rsidRPr="000B71E3" w:rsidRDefault="00E46E51" w:rsidP="00E46E51">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3A7A77" w14:textId="77777777" w:rsidR="00E46E51" w:rsidRPr="000B71E3" w:rsidRDefault="00E46E51" w:rsidP="00E46E51">
            <w:pPr>
              <w:pStyle w:val="TAH"/>
            </w:pPr>
            <w:r w:rsidRPr="000B71E3">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14:paraId="4478E19A" w14:textId="77777777" w:rsidR="00E46E51" w:rsidRPr="000B71E3" w:rsidRDefault="00E46E51" w:rsidP="00E46E51">
            <w:pPr>
              <w:pStyle w:val="TAH"/>
              <w:jc w:val="left"/>
            </w:pPr>
            <w:r w:rsidRPr="000B71E3">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739786" w14:textId="77777777" w:rsidR="00E46E51" w:rsidRPr="000B71E3" w:rsidRDefault="00E46E51" w:rsidP="00E46E51">
            <w:pPr>
              <w:pStyle w:val="TAH"/>
              <w:rPr>
                <w:rFonts w:cs="Arial"/>
                <w:szCs w:val="18"/>
              </w:rPr>
            </w:pPr>
            <w:r w:rsidRPr="000B71E3">
              <w:rPr>
                <w:rFonts w:cs="Arial"/>
                <w:szCs w:val="18"/>
              </w:rPr>
              <w:t>Description</w:t>
            </w:r>
          </w:p>
        </w:tc>
      </w:tr>
      <w:tr w:rsidR="00C71551" w:rsidRPr="000B71E3" w14:paraId="744AE08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602BBDE" w14:textId="77777777" w:rsidR="00C71551" w:rsidRPr="000B71E3" w:rsidRDefault="00C71551" w:rsidP="00526712">
            <w:pPr>
              <w:pStyle w:val="TAL"/>
            </w:pPr>
            <w:r w:rsidRPr="000B71E3">
              <w:t>amf</w:t>
            </w:r>
            <w:r w:rsidR="00076B8F" w:rsidRPr="000B71E3">
              <w:t>Instance</w:t>
            </w:r>
            <w:r w:rsidRPr="000B71E3">
              <w:t>Id</w:t>
            </w:r>
          </w:p>
        </w:tc>
        <w:tc>
          <w:tcPr>
            <w:tcW w:w="1558" w:type="dxa"/>
            <w:gridSpan w:val="2"/>
            <w:tcBorders>
              <w:top w:val="single" w:sz="4" w:space="0" w:color="auto"/>
              <w:left w:val="single" w:sz="4" w:space="0" w:color="auto"/>
              <w:bottom w:val="single" w:sz="4" w:space="0" w:color="auto"/>
              <w:right w:val="single" w:sz="4" w:space="0" w:color="auto"/>
            </w:tcBorders>
          </w:tcPr>
          <w:p w14:paraId="31EDF549" w14:textId="77777777" w:rsidR="00C71551" w:rsidRPr="000B71E3" w:rsidRDefault="00C71551" w:rsidP="00526712">
            <w:pPr>
              <w:pStyle w:val="TAL"/>
            </w:pPr>
            <w:r w:rsidRPr="000B71E3">
              <w:t>Nf</w:t>
            </w:r>
            <w:r w:rsidR="00706D64" w:rsidRPr="000B71E3">
              <w:t>Instance</w:t>
            </w:r>
            <w:r w:rsidRPr="000B71E3">
              <w:t>Id</w:t>
            </w:r>
          </w:p>
        </w:tc>
        <w:tc>
          <w:tcPr>
            <w:tcW w:w="425" w:type="dxa"/>
            <w:gridSpan w:val="2"/>
            <w:tcBorders>
              <w:top w:val="single" w:sz="4" w:space="0" w:color="auto"/>
              <w:left w:val="single" w:sz="4" w:space="0" w:color="auto"/>
              <w:bottom w:val="single" w:sz="4" w:space="0" w:color="auto"/>
              <w:right w:val="single" w:sz="4" w:space="0" w:color="auto"/>
            </w:tcBorders>
          </w:tcPr>
          <w:p w14:paraId="10E7CFDC" w14:textId="77777777" w:rsidR="00C71551" w:rsidRPr="000B71E3" w:rsidRDefault="00C71551" w:rsidP="00526712">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281DD256" w14:textId="77777777" w:rsidR="00C71551" w:rsidRPr="000B71E3" w:rsidRDefault="00C71551" w:rsidP="00526712">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1B1AF58D" w14:textId="77777777"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2FFAD1F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795D2F2" w14:textId="77777777" w:rsidR="0000485C" w:rsidRPr="000B71E3" w:rsidRDefault="0000485C" w:rsidP="00E259FC">
            <w:pPr>
              <w:pStyle w:val="TAL"/>
            </w:pPr>
            <w:r w:rsidRPr="000B71E3">
              <w:t>deregCallbackUri</w:t>
            </w:r>
          </w:p>
        </w:tc>
        <w:tc>
          <w:tcPr>
            <w:tcW w:w="1558" w:type="dxa"/>
            <w:gridSpan w:val="2"/>
            <w:tcBorders>
              <w:top w:val="single" w:sz="4" w:space="0" w:color="auto"/>
              <w:left w:val="single" w:sz="4" w:space="0" w:color="auto"/>
              <w:bottom w:val="single" w:sz="4" w:space="0" w:color="auto"/>
              <w:right w:val="single" w:sz="4" w:space="0" w:color="auto"/>
            </w:tcBorders>
          </w:tcPr>
          <w:p w14:paraId="49CA77A3" w14:textId="77777777" w:rsidR="0000485C" w:rsidRPr="000B71E3" w:rsidRDefault="0000485C" w:rsidP="00E259FC">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775C8D71" w14:textId="77777777" w:rsidR="0000485C" w:rsidRPr="000B71E3" w:rsidRDefault="0000485C" w:rsidP="00E259FC">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34AB111A" w14:textId="77777777" w:rsidR="0000485C" w:rsidRPr="000B71E3" w:rsidRDefault="0000485C" w:rsidP="00E259FC">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21BBDF66" w14:textId="77777777"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r w:rsidR="00327956">
              <w:rPr>
                <w:rFonts w:cs="Arial"/>
                <w:szCs w:val="18"/>
                <w:lang w:eastAsia="zh-CN"/>
              </w:rPr>
              <w:t xml:space="preserve"> </w:t>
            </w:r>
          </w:p>
          <w:p w14:paraId="3F761470"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528E911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456FE26" w14:textId="77777777" w:rsidR="0000485C" w:rsidRPr="000B71E3" w:rsidRDefault="0000485C" w:rsidP="00E259FC">
            <w:pPr>
              <w:pStyle w:val="TAL"/>
            </w:pPr>
            <w:r w:rsidRPr="000B71E3">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14:paraId="5860E1D4" w14:textId="77777777" w:rsidR="0000485C" w:rsidRPr="000B71E3" w:rsidRDefault="0000485C" w:rsidP="00E259FC">
            <w:pPr>
              <w:pStyle w:val="TAL"/>
            </w:pPr>
            <w:r w:rsidRPr="000B71E3">
              <w:rPr>
                <w:lang w:eastAsia="zh-CN"/>
              </w:rPr>
              <w:t>Guami</w:t>
            </w:r>
          </w:p>
        </w:tc>
        <w:tc>
          <w:tcPr>
            <w:tcW w:w="425" w:type="dxa"/>
            <w:gridSpan w:val="2"/>
            <w:tcBorders>
              <w:top w:val="single" w:sz="4" w:space="0" w:color="auto"/>
              <w:left w:val="single" w:sz="4" w:space="0" w:color="auto"/>
              <w:bottom w:val="single" w:sz="4" w:space="0" w:color="auto"/>
              <w:right w:val="single" w:sz="4" w:space="0" w:color="auto"/>
            </w:tcBorders>
          </w:tcPr>
          <w:p w14:paraId="17C45CAE" w14:textId="77777777" w:rsidR="0000485C" w:rsidRPr="000B71E3" w:rsidRDefault="0000485C" w:rsidP="00E259FC">
            <w:pPr>
              <w:pStyle w:val="TAC"/>
            </w:pPr>
            <w:r>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14:paraId="632450CE" w14:textId="77777777" w:rsidR="0000485C" w:rsidRPr="000B71E3" w:rsidRDefault="0000485C" w:rsidP="00E259FC">
            <w:pPr>
              <w:pStyle w:val="TAL"/>
            </w:pPr>
            <w:r w:rsidRPr="000B71E3">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14:paraId="033CE7A0"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14:paraId="7686461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261AA8D" w14:textId="77777777" w:rsidR="009F20E8" w:rsidRPr="000B71E3" w:rsidRDefault="009F20E8" w:rsidP="00F20C5A">
            <w:pPr>
              <w:pStyle w:val="TAL"/>
            </w:pPr>
            <w:r>
              <w:t>ratType</w:t>
            </w:r>
          </w:p>
        </w:tc>
        <w:tc>
          <w:tcPr>
            <w:tcW w:w="1558" w:type="dxa"/>
            <w:gridSpan w:val="2"/>
            <w:tcBorders>
              <w:top w:val="single" w:sz="4" w:space="0" w:color="auto"/>
              <w:left w:val="single" w:sz="4" w:space="0" w:color="auto"/>
              <w:bottom w:val="single" w:sz="4" w:space="0" w:color="auto"/>
              <w:right w:val="single" w:sz="4" w:space="0" w:color="auto"/>
            </w:tcBorders>
          </w:tcPr>
          <w:p w14:paraId="37D8C9BA" w14:textId="77777777" w:rsidR="009F20E8" w:rsidRPr="000B71E3" w:rsidRDefault="009F20E8" w:rsidP="00F20C5A">
            <w:pPr>
              <w:pStyle w:val="TAL"/>
            </w:pPr>
            <w:r>
              <w:t>RatType</w:t>
            </w:r>
          </w:p>
        </w:tc>
        <w:tc>
          <w:tcPr>
            <w:tcW w:w="425" w:type="dxa"/>
            <w:gridSpan w:val="2"/>
            <w:tcBorders>
              <w:top w:val="single" w:sz="4" w:space="0" w:color="auto"/>
              <w:left w:val="single" w:sz="4" w:space="0" w:color="auto"/>
              <w:bottom w:val="single" w:sz="4" w:space="0" w:color="auto"/>
              <w:right w:val="single" w:sz="4" w:space="0" w:color="auto"/>
            </w:tcBorders>
          </w:tcPr>
          <w:p w14:paraId="12BFAAA2" w14:textId="77777777" w:rsidR="009F20E8" w:rsidRPr="000B71E3" w:rsidRDefault="009F20E8" w:rsidP="00F20C5A">
            <w:pPr>
              <w:pStyle w:val="TAC"/>
            </w:pPr>
            <w:r>
              <w:t>M</w:t>
            </w:r>
          </w:p>
        </w:tc>
        <w:tc>
          <w:tcPr>
            <w:tcW w:w="1277" w:type="dxa"/>
            <w:gridSpan w:val="2"/>
            <w:tcBorders>
              <w:top w:val="single" w:sz="4" w:space="0" w:color="auto"/>
              <w:left w:val="single" w:sz="4" w:space="0" w:color="auto"/>
              <w:bottom w:val="single" w:sz="4" w:space="0" w:color="auto"/>
              <w:right w:val="single" w:sz="4" w:space="0" w:color="auto"/>
            </w:tcBorders>
          </w:tcPr>
          <w:p w14:paraId="5E01B5F5" w14:textId="77777777" w:rsidR="009F20E8" w:rsidRPr="000B71E3" w:rsidRDefault="009F20E8" w:rsidP="00F20C5A">
            <w:pPr>
              <w:pStyle w:val="TAL"/>
            </w:pPr>
            <w:r>
              <w:t>1</w:t>
            </w:r>
          </w:p>
        </w:tc>
        <w:tc>
          <w:tcPr>
            <w:tcW w:w="4252" w:type="dxa"/>
            <w:gridSpan w:val="2"/>
            <w:tcBorders>
              <w:top w:val="single" w:sz="4" w:space="0" w:color="auto"/>
              <w:left w:val="single" w:sz="4" w:space="0" w:color="auto"/>
              <w:bottom w:val="single" w:sz="4" w:space="0" w:color="auto"/>
              <w:right w:val="single" w:sz="4" w:space="0" w:color="auto"/>
            </w:tcBorders>
          </w:tcPr>
          <w:p w14:paraId="02AE5F2F"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14:paraId="0549EEA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3CE803" w14:textId="77777777" w:rsidR="00C71551" w:rsidRPr="000B71E3" w:rsidRDefault="00C71551" w:rsidP="00526712">
            <w:pPr>
              <w:pStyle w:val="TAL"/>
            </w:pPr>
            <w:r w:rsidRPr="000B71E3">
              <w:t>supported</w:t>
            </w:r>
            <w:r w:rsidR="00836C0C" w:rsidRPr="000B71E3">
              <w:t>Features</w:t>
            </w:r>
          </w:p>
        </w:tc>
        <w:tc>
          <w:tcPr>
            <w:tcW w:w="1558" w:type="dxa"/>
            <w:gridSpan w:val="2"/>
            <w:tcBorders>
              <w:top w:val="single" w:sz="4" w:space="0" w:color="auto"/>
              <w:left w:val="single" w:sz="4" w:space="0" w:color="auto"/>
              <w:bottom w:val="single" w:sz="4" w:space="0" w:color="auto"/>
              <w:right w:val="single" w:sz="4" w:space="0" w:color="auto"/>
            </w:tcBorders>
          </w:tcPr>
          <w:p w14:paraId="739D6FE9" w14:textId="77777777" w:rsidR="00C71551" w:rsidRPr="000B71E3" w:rsidRDefault="00836C0C" w:rsidP="00526712">
            <w:pPr>
              <w:pStyle w:val="TAL"/>
            </w:pPr>
            <w:r w:rsidRPr="000B71E3">
              <w:t>SupportedFeatures</w:t>
            </w:r>
          </w:p>
        </w:tc>
        <w:tc>
          <w:tcPr>
            <w:tcW w:w="425" w:type="dxa"/>
            <w:gridSpan w:val="2"/>
            <w:tcBorders>
              <w:top w:val="single" w:sz="4" w:space="0" w:color="auto"/>
              <w:left w:val="single" w:sz="4" w:space="0" w:color="auto"/>
              <w:bottom w:val="single" w:sz="4" w:space="0" w:color="auto"/>
              <w:right w:val="single" w:sz="4" w:space="0" w:color="auto"/>
            </w:tcBorders>
          </w:tcPr>
          <w:p w14:paraId="79DB4004"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6B33DBC0" w14:textId="77777777" w:rsidR="00C71551" w:rsidRPr="000B71E3" w:rsidRDefault="00C71551" w:rsidP="00526712">
            <w:pPr>
              <w:pStyle w:val="TAL"/>
            </w:pPr>
            <w:r w:rsidRPr="000B71E3">
              <w:t>0..</w:t>
            </w:r>
            <w:r w:rsidR="00836C0C"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3F825028" w14:textId="77777777" w:rsidR="00C71551"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1551" w:rsidRPr="000B71E3" w14:paraId="41D161A8"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055CB53" w14:textId="77777777" w:rsidR="00C71551" w:rsidRPr="000B71E3" w:rsidRDefault="00C71551" w:rsidP="00526712">
            <w:pPr>
              <w:pStyle w:val="TAL"/>
            </w:pPr>
            <w:r w:rsidRPr="000B71E3">
              <w:t>purgeFlag</w:t>
            </w:r>
          </w:p>
        </w:tc>
        <w:tc>
          <w:tcPr>
            <w:tcW w:w="1558" w:type="dxa"/>
            <w:gridSpan w:val="2"/>
            <w:tcBorders>
              <w:top w:val="single" w:sz="4" w:space="0" w:color="auto"/>
              <w:left w:val="single" w:sz="4" w:space="0" w:color="auto"/>
              <w:bottom w:val="single" w:sz="4" w:space="0" w:color="auto"/>
              <w:right w:val="single" w:sz="4" w:space="0" w:color="auto"/>
            </w:tcBorders>
          </w:tcPr>
          <w:p w14:paraId="7665E147" w14:textId="77777777" w:rsidR="00C71551" w:rsidRPr="000B71E3" w:rsidRDefault="00C71551" w:rsidP="00526712">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3D804E7D" w14:textId="77777777" w:rsidR="00C71551" w:rsidRPr="000B71E3" w:rsidRDefault="00D978AE"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7E4FF6A3" w14:textId="77777777" w:rsidR="00C71551" w:rsidRPr="000B71E3" w:rsidRDefault="00D978AE" w:rsidP="00526712">
            <w:pPr>
              <w:pStyle w:val="TAL"/>
            </w:pPr>
            <w:r w:rsidRPr="000B71E3">
              <w:t>0..</w:t>
            </w:r>
            <w:r w:rsidR="00C71551"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5CB5B443" w14:textId="77777777"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14:paraId="435DA94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9C326A" w14:textId="77777777" w:rsidR="00C71551" w:rsidRPr="000B71E3" w:rsidRDefault="00C71551" w:rsidP="00526712">
            <w:pPr>
              <w:pStyle w:val="TAL"/>
            </w:pPr>
            <w:r w:rsidRPr="000B71E3">
              <w:t>pei</w:t>
            </w:r>
          </w:p>
        </w:tc>
        <w:tc>
          <w:tcPr>
            <w:tcW w:w="1558" w:type="dxa"/>
            <w:gridSpan w:val="2"/>
            <w:tcBorders>
              <w:top w:val="single" w:sz="4" w:space="0" w:color="auto"/>
              <w:left w:val="single" w:sz="4" w:space="0" w:color="auto"/>
              <w:bottom w:val="single" w:sz="4" w:space="0" w:color="auto"/>
              <w:right w:val="single" w:sz="4" w:space="0" w:color="auto"/>
            </w:tcBorders>
          </w:tcPr>
          <w:p w14:paraId="3B46D1D1" w14:textId="77777777" w:rsidR="00C71551" w:rsidRPr="000B71E3" w:rsidRDefault="00C71551" w:rsidP="00526712">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26EC1971"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4A98C7B6" w14:textId="77777777" w:rsidR="00C71551" w:rsidRPr="000B71E3" w:rsidRDefault="00C71551" w:rsidP="00526712">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62326BC7" w14:textId="77777777"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14:paraId="59D3B6C0"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B32F508" w14:textId="77777777" w:rsidR="00D978AE" w:rsidRPr="000B71E3" w:rsidDel="00EB29F7" w:rsidRDefault="00D978AE" w:rsidP="00B70591">
            <w:pPr>
              <w:pStyle w:val="TAL"/>
            </w:pPr>
            <w:r w:rsidRPr="000B71E3">
              <w:t>imsVoP</w:t>
            </w:r>
            <w:r w:rsidR="002C0EA0">
              <w:t>s</w:t>
            </w:r>
          </w:p>
        </w:tc>
        <w:tc>
          <w:tcPr>
            <w:tcW w:w="1558" w:type="dxa"/>
            <w:gridSpan w:val="2"/>
            <w:tcBorders>
              <w:top w:val="single" w:sz="4" w:space="0" w:color="auto"/>
              <w:left w:val="single" w:sz="4" w:space="0" w:color="auto"/>
              <w:bottom w:val="single" w:sz="4" w:space="0" w:color="auto"/>
              <w:right w:val="single" w:sz="4" w:space="0" w:color="auto"/>
            </w:tcBorders>
          </w:tcPr>
          <w:p w14:paraId="6CEF2C9D" w14:textId="77777777" w:rsidR="00D978AE" w:rsidRPr="000B71E3" w:rsidDel="00EB29F7" w:rsidRDefault="00D978AE" w:rsidP="00B70591">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2E8F74DA" w14:textId="77777777" w:rsidR="00D978AE" w:rsidRPr="000B71E3" w:rsidDel="00EB29F7" w:rsidRDefault="00D978AE" w:rsidP="00B705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5082A5BD" w14:textId="77777777" w:rsidR="00D978AE" w:rsidRPr="000B71E3" w:rsidDel="00EB29F7" w:rsidRDefault="00D978AE" w:rsidP="00B705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F1D15A2" w14:textId="77777777"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14:paraId="7A002BF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A16C7DB" w14:textId="77777777" w:rsidR="00836D88" w:rsidRPr="000B71E3" w:rsidRDefault="00836D88" w:rsidP="00526712">
            <w:pPr>
              <w:pStyle w:val="TAL"/>
            </w:pPr>
            <w:r>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14:paraId="46FDE9CF" w14:textId="77777777" w:rsidR="00836D88" w:rsidRPr="000B71E3" w:rsidRDefault="00836D88" w:rsidP="00526712">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15FF8E75" w14:textId="77777777" w:rsidR="00836D88" w:rsidRPr="000B71E3" w:rsidRDefault="00836D88" w:rsidP="005267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808D355" w14:textId="77777777" w:rsidR="00836D88" w:rsidRPr="000B71E3" w:rsidRDefault="00836D88" w:rsidP="005267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55A01987"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07622C7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3A41126" w14:textId="77777777" w:rsidR="0024382C" w:rsidRPr="000B71E3" w:rsidRDefault="0024382C" w:rsidP="00FE7AAF">
            <w:pPr>
              <w:pStyle w:val="TAL"/>
            </w:pPr>
            <w:r w:rsidRPr="000B71E3">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14:paraId="7832DE68" w14:textId="77777777" w:rsidR="0024382C" w:rsidRPr="000B71E3" w:rsidRDefault="0024382C" w:rsidP="00FE7AAF">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528B2282" w14:textId="77777777" w:rsidR="0024382C" w:rsidRPr="000B71E3" w:rsidRDefault="0024382C" w:rsidP="00FE7AAF">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EB7B044" w14:textId="77777777" w:rsidR="0024382C" w:rsidRPr="000B71E3" w:rsidRDefault="0024382C" w:rsidP="00FE7AAF">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27F1EEC8"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4CFD92E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C50F22D" w14:textId="77777777" w:rsidR="00836D88" w:rsidRPr="000B71E3" w:rsidRDefault="00836D88" w:rsidP="00FE7AAF">
            <w:pPr>
              <w:pStyle w:val="TAL"/>
            </w:pPr>
            <w:r>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14:paraId="2867887B" w14:textId="77777777" w:rsidR="00836D88" w:rsidRPr="000B71E3" w:rsidRDefault="00836D88" w:rsidP="00FE7AAF">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26EBB23F" w14:textId="77777777" w:rsidR="00836D88" w:rsidRPr="000B71E3" w:rsidRDefault="00836D88" w:rsidP="00FE7AAF">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3B21F361" w14:textId="77777777" w:rsidR="00836D88" w:rsidRPr="000B71E3" w:rsidRDefault="00836D88" w:rsidP="00FE7AAF">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0829792"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7032C7" w:rsidRPr="00074E66" w14:paraId="2904750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36F8AF96" w14:textId="77777777" w:rsidR="007032C7" w:rsidRPr="00074E66" w:rsidRDefault="007032C7" w:rsidP="00F20C5A">
            <w:pPr>
              <w:pStyle w:val="TAL"/>
            </w:pPr>
            <w:r w:rsidRPr="00074E66">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7D74CBE7" w14:textId="77777777" w:rsidR="007032C7" w:rsidRPr="00074E66" w:rsidRDefault="007032C7" w:rsidP="00F20C5A">
            <w:pPr>
              <w:pStyle w:val="TAL"/>
            </w:pPr>
            <w:r w:rsidRPr="00074E66">
              <w:t>boolean</w:t>
            </w:r>
          </w:p>
        </w:tc>
        <w:tc>
          <w:tcPr>
            <w:tcW w:w="425" w:type="dxa"/>
            <w:gridSpan w:val="2"/>
            <w:tcBorders>
              <w:top w:val="single" w:sz="4" w:space="0" w:color="auto"/>
              <w:left w:val="single" w:sz="4" w:space="0" w:color="auto"/>
              <w:bottom w:val="single" w:sz="4" w:space="0" w:color="auto"/>
              <w:right w:val="single" w:sz="4" w:space="0" w:color="auto"/>
            </w:tcBorders>
          </w:tcPr>
          <w:p w14:paraId="04BF68E3" w14:textId="77777777" w:rsidR="007032C7" w:rsidRPr="00074E66" w:rsidRDefault="007032C7" w:rsidP="00F20C5A">
            <w:pPr>
              <w:pStyle w:val="TAC"/>
            </w:pPr>
            <w:r w:rsidRPr="00074E66">
              <w:t>C</w:t>
            </w:r>
          </w:p>
        </w:tc>
        <w:tc>
          <w:tcPr>
            <w:tcW w:w="1277" w:type="dxa"/>
            <w:gridSpan w:val="2"/>
            <w:tcBorders>
              <w:top w:val="single" w:sz="4" w:space="0" w:color="auto"/>
              <w:left w:val="single" w:sz="4" w:space="0" w:color="auto"/>
              <w:bottom w:val="single" w:sz="4" w:space="0" w:color="auto"/>
              <w:right w:val="single" w:sz="4" w:space="0" w:color="auto"/>
            </w:tcBorders>
          </w:tcPr>
          <w:p w14:paraId="3E278BA1" w14:textId="77777777" w:rsidR="007032C7" w:rsidRPr="00074E66" w:rsidRDefault="007032C7" w:rsidP="00F20C5A">
            <w:pPr>
              <w:pStyle w:val="TAL"/>
            </w:pPr>
            <w:r w:rsidRPr="00074E66">
              <w:t>0..1</w:t>
            </w:r>
          </w:p>
        </w:tc>
        <w:tc>
          <w:tcPr>
            <w:tcW w:w="4252" w:type="dxa"/>
            <w:gridSpan w:val="2"/>
            <w:tcBorders>
              <w:top w:val="single" w:sz="4" w:space="0" w:color="auto"/>
              <w:left w:val="single" w:sz="4" w:space="0" w:color="auto"/>
              <w:bottom w:val="single" w:sz="4" w:space="0" w:color="auto"/>
              <w:right w:val="single" w:sz="4" w:space="0" w:color="auto"/>
            </w:tcBorders>
          </w:tcPr>
          <w:p w14:paraId="0E247E0D" w14:textId="77777777"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abset or set ot false.</w:t>
            </w:r>
          </w:p>
        </w:tc>
      </w:tr>
      <w:tr w:rsidR="00E6690D" w:rsidRPr="000B71E3" w14:paraId="726A7F96"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B0AE2F1" w14:textId="77777777" w:rsidR="00E6690D" w:rsidRPr="000B71E3" w:rsidRDefault="00E6690D" w:rsidP="00C13412">
            <w:pPr>
              <w:pStyle w:val="TAL"/>
            </w:pPr>
            <w:r w:rsidRPr="000B71E3">
              <w:t>backupAmfInfo</w:t>
            </w:r>
          </w:p>
        </w:tc>
        <w:tc>
          <w:tcPr>
            <w:tcW w:w="1558" w:type="dxa"/>
            <w:gridSpan w:val="2"/>
            <w:tcBorders>
              <w:top w:val="single" w:sz="4" w:space="0" w:color="auto"/>
              <w:left w:val="single" w:sz="4" w:space="0" w:color="auto"/>
              <w:bottom w:val="single" w:sz="4" w:space="0" w:color="auto"/>
              <w:right w:val="single" w:sz="4" w:space="0" w:color="auto"/>
            </w:tcBorders>
          </w:tcPr>
          <w:p w14:paraId="5BB0F704" w14:textId="77777777" w:rsidR="00E6690D" w:rsidRPr="000B71E3" w:rsidRDefault="00E6690D"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F012886" w14:textId="77777777" w:rsidR="00E6690D" w:rsidRPr="000B71E3" w:rsidRDefault="00E6690D" w:rsidP="00C13412">
            <w:pPr>
              <w:pStyle w:val="TAC"/>
            </w:pPr>
            <w:r w:rsidRPr="000B71E3">
              <w:t>C</w:t>
            </w:r>
          </w:p>
        </w:tc>
        <w:tc>
          <w:tcPr>
            <w:tcW w:w="1277" w:type="dxa"/>
            <w:gridSpan w:val="2"/>
            <w:tcBorders>
              <w:top w:val="single" w:sz="4" w:space="0" w:color="auto"/>
              <w:left w:val="single" w:sz="4" w:space="0" w:color="auto"/>
              <w:bottom w:val="single" w:sz="4" w:space="0" w:color="auto"/>
              <w:right w:val="single" w:sz="4" w:space="0" w:color="auto"/>
            </w:tcBorders>
          </w:tcPr>
          <w:p w14:paraId="5A7C6EE0" w14:textId="77777777" w:rsidR="00E6690D" w:rsidRPr="000B71E3" w:rsidRDefault="00F02795" w:rsidP="00C13412">
            <w:pPr>
              <w:pStyle w:val="TAL"/>
            </w:pPr>
            <w:r>
              <w:t>1</w:t>
            </w:r>
            <w:r w:rsidR="00E6690D" w:rsidRPr="000B71E3">
              <w:t>..N</w:t>
            </w:r>
          </w:p>
        </w:tc>
        <w:tc>
          <w:tcPr>
            <w:tcW w:w="4252" w:type="dxa"/>
            <w:gridSpan w:val="2"/>
            <w:tcBorders>
              <w:top w:val="single" w:sz="4" w:space="0" w:color="auto"/>
              <w:left w:val="single" w:sz="4" w:space="0" w:color="auto"/>
              <w:bottom w:val="single" w:sz="4" w:space="0" w:color="auto"/>
              <w:right w:val="single" w:sz="4" w:space="0" w:color="auto"/>
            </w:tcBorders>
          </w:tcPr>
          <w:p w14:paraId="72B66B2D" w14:textId="77777777"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14:paraId="5B3A9B73" w14:textId="77777777"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14:paraId="0C0FDC1D"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AADA482" w14:textId="77777777" w:rsidR="00995E8D" w:rsidRPr="000B71E3" w:rsidRDefault="00D761A4" w:rsidP="00B05791">
            <w:pPr>
              <w:pStyle w:val="TAL"/>
            </w:pPr>
            <w:r>
              <w:t>d</w:t>
            </w:r>
            <w:r w:rsidR="00995E8D">
              <w:t>r</w:t>
            </w:r>
            <w:r w:rsidR="00995E8D" w:rsidRPr="000B71E3">
              <w:t>Flag</w:t>
            </w:r>
          </w:p>
        </w:tc>
        <w:tc>
          <w:tcPr>
            <w:tcW w:w="1558" w:type="dxa"/>
            <w:gridSpan w:val="2"/>
            <w:tcBorders>
              <w:top w:val="single" w:sz="4" w:space="0" w:color="auto"/>
              <w:left w:val="single" w:sz="4" w:space="0" w:color="auto"/>
              <w:bottom w:val="single" w:sz="4" w:space="0" w:color="auto"/>
              <w:right w:val="single" w:sz="4" w:space="0" w:color="auto"/>
            </w:tcBorders>
          </w:tcPr>
          <w:p w14:paraId="728D1BB7" w14:textId="77777777" w:rsidR="00995E8D" w:rsidRPr="000B71E3" w:rsidRDefault="00D761A4" w:rsidP="00B05791">
            <w:pPr>
              <w:pStyle w:val="TAL"/>
            </w:pPr>
            <w:r>
              <w:t>DualRegistration</w:t>
            </w:r>
            <w:r w:rsidR="00995E8D" w:rsidRPr="000B71E3">
              <w:t>Flag</w:t>
            </w:r>
          </w:p>
        </w:tc>
        <w:tc>
          <w:tcPr>
            <w:tcW w:w="425" w:type="dxa"/>
            <w:gridSpan w:val="2"/>
            <w:tcBorders>
              <w:top w:val="single" w:sz="4" w:space="0" w:color="auto"/>
              <w:left w:val="single" w:sz="4" w:space="0" w:color="auto"/>
              <w:bottom w:val="single" w:sz="4" w:space="0" w:color="auto"/>
              <w:right w:val="single" w:sz="4" w:space="0" w:color="auto"/>
            </w:tcBorders>
          </w:tcPr>
          <w:p w14:paraId="2A6D2B80" w14:textId="77777777" w:rsidR="00995E8D" w:rsidRPr="000B71E3" w:rsidRDefault="00995E8D" w:rsidP="00B057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92A9642" w14:textId="77777777" w:rsidR="00995E8D" w:rsidRPr="000B71E3" w:rsidRDefault="00995E8D" w:rsidP="00B057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1D323C4"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r w:rsidR="00C60CDD" w14:paraId="72328D52"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77C0A11" w14:textId="77777777" w:rsidR="00C60CDD" w:rsidRDefault="00C60CDD" w:rsidP="00747E12">
            <w:pPr>
              <w:pStyle w:val="TAL"/>
            </w:pPr>
            <w:r>
              <w:t>urrpIndicator</w:t>
            </w:r>
          </w:p>
        </w:tc>
        <w:tc>
          <w:tcPr>
            <w:tcW w:w="1558" w:type="dxa"/>
            <w:gridSpan w:val="2"/>
            <w:tcBorders>
              <w:top w:val="single" w:sz="4" w:space="0" w:color="auto"/>
              <w:left w:val="single" w:sz="4" w:space="0" w:color="auto"/>
              <w:bottom w:val="single" w:sz="4" w:space="0" w:color="auto"/>
              <w:right w:val="single" w:sz="4" w:space="0" w:color="auto"/>
            </w:tcBorders>
          </w:tcPr>
          <w:p w14:paraId="4C9B1D98" w14:textId="77777777" w:rsidR="00C60CDD" w:rsidRDefault="00C60CDD" w:rsidP="00747E12">
            <w:pPr>
              <w:pStyle w:val="TAL"/>
            </w:pPr>
            <w:r>
              <w:t>boolean</w:t>
            </w:r>
          </w:p>
        </w:tc>
        <w:tc>
          <w:tcPr>
            <w:tcW w:w="425" w:type="dxa"/>
            <w:gridSpan w:val="2"/>
            <w:tcBorders>
              <w:top w:val="single" w:sz="4" w:space="0" w:color="auto"/>
              <w:left w:val="single" w:sz="4" w:space="0" w:color="auto"/>
              <w:bottom w:val="single" w:sz="4" w:space="0" w:color="auto"/>
              <w:right w:val="single" w:sz="4" w:space="0" w:color="auto"/>
            </w:tcBorders>
          </w:tcPr>
          <w:p w14:paraId="75CB2DE0" w14:textId="77777777" w:rsidR="00C60CDD" w:rsidRPr="000B71E3" w:rsidRDefault="00C60CDD" w:rsidP="00747E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EABEC87" w14:textId="77777777" w:rsidR="00C60CDD" w:rsidRPr="000B71E3" w:rsidRDefault="00C60CDD" w:rsidP="00747E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749DBE26" w14:textId="77777777" w:rsidR="00C60CDD" w:rsidRPr="00333BD1" w:rsidRDefault="00C60CDD" w:rsidP="00747E12">
            <w:pPr>
              <w:pStyle w:val="TAL"/>
              <w:rPr>
                <w:rFonts w:cs="Arial"/>
                <w:szCs w:val="18"/>
              </w:rPr>
            </w:pPr>
            <w:r w:rsidRPr="00333BD1">
              <w:rPr>
                <w:rFonts w:cs="Arial"/>
                <w:szCs w:val="18"/>
              </w:rPr>
              <w:t>This IE indicates whether</w:t>
            </w:r>
            <w:r>
              <w:rPr>
                <w:rFonts w:cs="Arial"/>
                <w:szCs w:val="18"/>
              </w:rPr>
              <w:t xml:space="preserve"> "</w:t>
            </w:r>
            <w:r w:rsidRPr="00333BD1">
              <w:rPr>
                <w:rFonts w:cs="Arial"/>
                <w:szCs w:val="18"/>
              </w:rPr>
              <w:t>UE_REACHABILITY_FOR_SMS</w:t>
            </w:r>
            <w:r>
              <w:rPr>
                <w:rFonts w:cs="Arial"/>
                <w:szCs w:val="18"/>
              </w:rPr>
              <w:t>"</w:t>
            </w:r>
            <w:r w:rsidRPr="00333BD1">
              <w:rPr>
                <w:rFonts w:cs="Arial"/>
                <w:szCs w:val="18"/>
              </w:rPr>
              <w:t xml:space="preserve"> event for this user has been subscribed or not:</w:t>
            </w:r>
          </w:p>
          <w:p w14:paraId="6294A01A" w14:textId="77777777" w:rsidR="00C60CDD" w:rsidRPr="00333BD1" w:rsidRDefault="00C60CDD" w:rsidP="00747E12">
            <w:pPr>
              <w:pStyle w:val="TAL"/>
              <w:rPr>
                <w:rFonts w:cs="Arial"/>
                <w:szCs w:val="18"/>
              </w:rPr>
            </w:pPr>
            <w:r>
              <w:rPr>
                <w:rFonts w:cs="Arial"/>
                <w:szCs w:val="18"/>
              </w:rPr>
              <w:t>- t</w:t>
            </w:r>
            <w:r w:rsidRPr="00333BD1">
              <w:rPr>
                <w:rFonts w:cs="Arial"/>
                <w:szCs w:val="18"/>
              </w:rPr>
              <w:t xml:space="preserve">rue: </w:t>
            </w:r>
            <w:r>
              <w:rPr>
                <w:rFonts w:cs="Arial"/>
                <w:szCs w:val="18"/>
              </w:rPr>
              <w:t>the</w:t>
            </w:r>
            <w:r w:rsidRPr="00333BD1">
              <w:rPr>
                <w:rFonts w:cs="Arial"/>
                <w:szCs w:val="18"/>
              </w:rPr>
              <w:t xml:space="preserve"> even</w:t>
            </w:r>
            <w:r>
              <w:rPr>
                <w:rFonts w:cs="Arial"/>
                <w:szCs w:val="18"/>
              </w:rPr>
              <w:t>t</w:t>
            </w:r>
            <w:r w:rsidRPr="00333BD1">
              <w:rPr>
                <w:rFonts w:cs="Arial"/>
                <w:szCs w:val="18"/>
              </w:rPr>
              <w:t xml:space="preserve"> has been subscribed</w:t>
            </w:r>
          </w:p>
          <w:p w14:paraId="7ACEFFA6" w14:textId="77777777" w:rsidR="00C60CDD" w:rsidRDefault="00C60CDD" w:rsidP="00747E12">
            <w:pPr>
              <w:pStyle w:val="TAL"/>
              <w:rPr>
                <w:rFonts w:cs="Arial"/>
                <w:szCs w:val="18"/>
              </w:rPr>
            </w:pPr>
            <w:r>
              <w:rPr>
                <w:rFonts w:cs="Arial"/>
                <w:szCs w:val="18"/>
              </w:rPr>
              <w:t>- f</w:t>
            </w:r>
            <w:r w:rsidRPr="00333BD1">
              <w:rPr>
                <w:rFonts w:cs="Arial"/>
                <w:szCs w:val="18"/>
              </w:rPr>
              <w:t>alse</w:t>
            </w:r>
            <w:r>
              <w:rPr>
                <w:rFonts w:cs="Arial"/>
                <w:szCs w:val="18"/>
              </w:rPr>
              <w:t>, or absence of this attribute</w:t>
            </w:r>
            <w:r w:rsidRPr="00333BD1">
              <w:rPr>
                <w:rFonts w:cs="Arial"/>
                <w:szCs w:val="18"/>
              </w:rPr>
              <w:t xml:space="preserve">: </w:t>
            </w:r>
            <w:r>
              <w:rPr>
                <w:rFonts w:cs="Arial"/>
                <w:szCs w:val="18"/>
              </w:rPr>
              <w:t>the e</w:t>
            </w:r>
            <w:r w:rsidRPr="00333BD1">
              <w:rPr>
                <w:rFonts w:cs="Arial"/>
                <w:szCs w:val="18"/>
              </w:rPr>
              <w:t xml:space="preserve">vent for this user is </w:t>
            </w:r>
            <w:r>
              <w:rPr>
                <w:rFonts w:cs="Arial"/>
                <w:szCs w:val="18"/>
              </w:rPr>
              <w:t xml:space="preserve">currently not </w:t>
            </w:r>
            <w:r w:rsidRPr="00333BD1">
              <w:rPr>
                <w:rFonts w:cs="Arial"/>
                <w:szCs w:val="18"/>
              </w:rPr>
              <w:t>subscribed</w:t>
            </w:r>
          </w:p>
        </w:tc>
      </w:tr>
      <w:tr w:rsidR="00D401F9" w:rsidRPr="00333BD1" w14:paraId="5B31315B" w14:textId="77777777" w:rsidTr="00DD6976">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64731C" w14:textId="77777777" w:rsidR="00D401F9" w:rsidRDefault="00D401F9" w:rsidP="00DD6976">
            <w:pPr>
              <w:pStyle w:val="TAL"/>
            </w:pPr>
            <w:r>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14:paraId="60A0B770" w14:textId="77777777" w:rsidR="00D401F9" w:rsidRDefault="00D401F9" w:rsidP="00DD6976">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AA1B5B" w14:textId="77777777" w:rsidR="00D401F9" w:rsidRDefault="00D401F9" w:rsidP="00DD6976">
            <w:pPr>
              <w:pStyle w:val="TAC"/>
            </w:pPr>
            <w:r>
              <w:t>C</w:t>
            </w:r>
          </w:p>
        </w:tc>
        <w:tc>
          <w:tcPr>
            <w:tcW w:w="1277" w:type="dxa"/>
            <w:gridSpan w:val="2"/>
            <w:tcBorders>
              <w:top w:val="single" w:sz="4" w:space="0" w:color="auto"/>
              <w:left w:val="single" w:sz="4" w:space="0" w:color="auto"/>
              <w:bottom w:val="single" w:sz="4" w:space="0" w:color="auto"/>
              <w:right w:val="single" w:sz="4" w:space="0" w:color="auto"/>
            </w:tcBorders>
          </w:tcPr>
          <w:p w14:paraId="68E83977" w14:textId="77777777" w:rsidR="00D401F9" w:rsidRDefault="00D401F9" w:rsidP="00DD6976">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FF1680B" w14:textId="77777777" w:rsidR="00D401F9" w:rsidRPr="00333BD1" w:rsidRDefault="00D401F9" w:rsidP="00DD6976">
            <w:pPr>
              <w:pStyle w:val="TAL"/>
              <w:rPr>
                <w:rFonts w:cs="Arial"/>
                <w:szCs w:val="18"/>
              </w:rPr>
            </w:pPr>
            <w:r>
              <w:rPr>
                <w:rFonts w:cs="Arial"/>
                <w:szCs w:val="18"/>
              </w:rPr>
              <w:t>Shall be present if urrpIndicator is true and the UDM has subscribed to UE-reachability notification at the AMF. It contains the subscription Id allocated by the AMF as received by the UDM as part of the HTTP "Location" header of the Namf_EventExposure_Subscribe response.</w:t>
            </w:r>
            <w:r>
              <w:rPr>
                <w:rFonts w:cs="Arial"/>
                <w:szCs w:val="18"/>
              </w:rPr>
              <w:br/>
              <w:t xml:space="preserve">The UDM shall make use of the Nudr_DataRepository Update service operation (see </w:t>
            </w:r>
            <w:r w:rsidRPr="000B71E3">
              <w:t>3GPP TS 29.50</w:t>
            </w:r>
            <w:r w:rsidRPr="000B71E3">
              <w:rPr>
                <w:rFonts w:hint="eastAsia"/>
                <w:lang w:eastAsia="zh-CN"/>
              </w:rPr>
              <w:t>4</w:t>
            </w:r>
            <w:r>
              <w:rPr>
                <w:lang w:eastAsia="zh-CN"/>
              </w:rPr>
              <w:t> [9]) to store the amfEeSubscription Id in the UDR.</w:t>
            </w:r>
          </w:p>
        </w:tc>
      </w:tr>
      <w:tr w:rsidR="00E0240B" w14:paraId="330DE0EC" w14:textId="77777777" w:rsidTr="00E0240B">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93F5537" w14:textId="77777777" w:rsidR="00E0240B" w:rsidRDefault="00E0240B" w:rsidP="00747E12">
            <w:pPr>
              <w:pStyle w:val="TAL"/>
              <w:rPr>
                <w:lang w:eastAsia="zh-CN"/>
              </w:rPr>
            </w:pPr>
            <w:r>
              <w:rPr>
                <w:rFonts w:hint="eastAsia"/>
                <w:lang w:eastAsia="zh-CN"/>
              </w:rPr>
              <w:lastRenderedPageBreak/>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14:paraId="5DB4DAB2"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E36D5F2" w14:textId="77777777" w:rsidR="00E0240B" w:rsidRDefault="00E0240B" w:rsidP="00747E12">
            <w:pPr>
              <w:pStyle w:val="TAC"/>
              <w:rPr>
                <w:lang w:eastAsia="zh-CN"/>
              </w:rPr>
            </w:pPr>
            <w:r>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18BAABB6" w14:textId="77777777" w:rsidR="00E0240B" w:rsidRDefault="00E0240B" w:rsidP="00747E12">
            <w:pPr>
              <w:pStyle w:val="TAL"/>
              <w:rPr>
                <w:lang w:eastAsia="zh-CN"/>
              </w:rPr>
            </w:pPr>
            <w:r>
              <w:rPr>
                <w:rFonts w:hint="eastAsia"/>
                <w:lang w:eastAsia="zh-CN"/>
              </w:rPr>
              <w:t>1..N</w:t>
            </w:r>
          </w:p>
        </w:tc>
        <w:tc>
          <w:tcPr>
            <w:tcW w:w="4252" w:type="dxa"/>
            <w:gridSpan w:val="2"/>
            <w:tcBorders>
              <w:top w:val="single" w:sz="4" w:space="0" w:color="auto"/>
              <w:left w:val="single" w:sz="4" w:space="0" w:color="auto"/>
              <w:bottom w:val="single" w:sz="4" w:space="0" w:color="auto"/>
              <w:right w:val="single" w:sz="4" w:space="0" w:color="auto"/>
            </w:tcBorders>
          </w:tcPr>
          <w:p w14:paraId="4C5A3644" w14:textId="77777777" w:rsidR="00E0240B" w:rsidRDefault="00E0240B" w:rsidP="00747E12">
            <w:pPr>
              <w:pStyle w:val="TAL"/>
              <w:rPr>
                <w:rFonts w:cs="Arial"/>
                <w:szCs w:val="18"/>
                <w:lang w:eastAsia="zh-CN"/>
              </w:rPr>
            </w:pPr>
            <w:r w:rsidRPr="008F3AF6">
              <w:rPr>
                <w:rFonts w:cs="Arial"/>
                <w:szCs w:val="18"/>
              </w:rPr>
              <w:t xml:space="preserve">A map (list of key-value pairs where </w:t>
            </w:r>
            <w:r w:rsidRPr="008F3AF6">
              <w:rPr>
                <w:rFonts w:cs="Arial" w:hint="eastAsia"/>
                <w:szCs w:val="18"/>
                <w:lang w:eastAsia="zh-CN"/>
              </w:rPr>
              <w:t>dnn</w:t>
            </w:r>
            <w:r w:rsidRPr="008F3AF6">
              <w:rPr>
                <w:rFonts w:cs="Arial"/>
                <w:szCs w:val="18"/>
              </w:rPr>
              <w:t xml:space="preserve"> serves as key; see </w:t>
            </w:r>
            <w:r w:rsidR="000647B6">
              <w:rPr>
                <w:rFonts w:cs="Arial"/>
                <w:szCs w:val="18"/>
              </w:rPr>
              <w:t>clause</w:t>
            </w:r>
            <w:r w:rsidRPr="008F3AF6">
              <w:rPr>
                <w:rFonts w:cs="Arial"/>
                <w:szCs w:val="18"/>
              </w:rPr>
              <w:t xml:space="preserve"> 6.1.6.1) of </w:t>
            </w:r>
            <w:r w:rsidRPr="008F3AF6">
              <w:rPr>
                <w:rFonts w:cs="Arial" w:hint="eastAsia"/>
                <w:szCs w:val="18"/>
                <w:lang w:eastAsia="zh-CN"/>
              </w:rPr>
              <w:t>EpsIwkPgws</w:t>
            </w:r>
            <w:r w:rsidRPr="008F3AF6">
              <w:rPr>
                <w:rFonts w:cs="Arial"/>
                <w:szCs w:val="18"/>
              </w:rPr>
              <w:t>.</w:t>
            </w:r>
          </w:p>
          <w:p w14:paraId="3BE09DAE" w14:textId="77777777" w:rsidR="00E0240B" w:rsidRDefault="00E0240B" w:rsidP="00747E12">
            <w:pPr>
              <w:pStyle w:val="TAL"/>
              <w:rPr>
                <w:rFonts w:cs="Arial"/>
                <w:szCs w:val="18"/>
                <w:lang w:eastAsia="zh-CN"/>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C60CDD" w:rsidRPr="00333BD1" w14:paraId="1594B0EB" w14:textId="77777777" w:rsidTr="00E0240B">
        <w:trPr>
          <w:gridAfter w:val="1"/>
          <w:wAfter w:w="33" w:type="dxa"/>
          <w:jc w:val="center"/>
        </w:trPr>
        <w:tc>
          <w:tcPr>
            <w:tcW w:w="9576" w:type="dxa"/>
            <w:gridSpan w:val="10"/>
            <w:tcBorders>
              <w:top w:val="single" w:sz="4" w:space="0" w:color="auto"/>
              <w:left w:val="single" w:sz="4" w:space="0" w:color="auto"/>
              <w:bottom w:val="single" w:sz="4" w:space="0" w:color="auto"/>
              <w:right w:val="single" w:sz="4" w:space="0" w:color="auto"/>
            </w:tcBorders>
          </w:tcPr>
          <w:p w14:paraId="367A86DE" w14:textId="77777777" w:rsidR="00C60CDD" w:rsidRPr="00333BD1" w:rsidRDefault="00C60CDD" w:rsidP="00747E12">
            <w:pPr>
              <w:pStyle w:val="TAN"/>
            </w:pPr>
            <w:r>
              <w:t>NOTE:</w:t>
            </w:r>
            <w:r>
              <w:tab/>
              <w:t>The urrpIndicator attribute shall only be exposed over the Nudr SBI, and it shall not be included by the AMF</w:t>
            </w:r>
            <w:r w:rsidRPr="000B71E3">
              <w:t>.</w:t>
            </w:r>
          </w:p>
        </w:tc>
      </w:tr>
    </w:tbl>
    <w:p w14:paraId="0453D8AE" w14:textId="77777777" w:rsidR="00E46E51" w:rsidRPr="000B71E3" w:rsidRDefault="00E46E51" w:rsidP="00AA15BA">
      <w:pPr>
        <w:rPr>
          <w:lang w:val="en-US"/>
        </w:rPr>
      </w:pPr>
    </w:p>
    <w:p w14:paraId="1FAC2C42" w14:textId="77777777" w:rsidR="00C77E5A" w:rsidRPr="000B71E3" w:rsidRDefault="00E46E51" w:rsidP="00C77E5A">
      <w:pPr>
        <w:pStyle w:val="Heading5"/>
      </w:pPr>
      <w:bookmarkStart w:id="364" w:name="_Toc20118818"/>
      <w:r w:rsidRPr="000B71E3">
        <w:lastRenderedPageBreak/>
        <w:t>6.2.6.2.3</w:t>
      </w:r>
      <w:r w:rsidRPr="000B71E3">
        <w:tab/>
        <w:t xml:space="preserve">Type: </w:t>
      </w:r>
      <w:r w:rsidR="00C77E5A" w:rsidRPr="000B71E3">
        <w:t>AmfNon3GppAccessRegistration</w:t>
      </w:r>
      <w:bookmarkEnd w:id="364"/>
      <w:r w:rsidR="00C77E5A" w:rsidRPr="000B71E3">
        <w:t xml:space="preserve"> </w:t>
      </w:r>
    </w:p>
    <w:p w14:paraId="2B2A976D" w14:textId="77777777"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44"/>
        <w:gridCol w:w="1337"/>
        <w:gridCol w:w="364"/>
        <w:gridCol w:w="1053"/>
        <w:gridCol w:w="3754"/>
        <w:gridCol w:w="33"/>
        <w:gridCol w:w="8"/>
      </w:tblGrid>
      <w:tr w:rsidR="00C77E5A" w:rsidRPr="000B71E3" w14:paraId="015976C4"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BFFF3F6" w14:textId="77777777" w:rsidR="00C77E5A" w:rsidRPr="000B71E3" w:rsidRDefault="00C77E5A" w:rsidP="00526712">
            <w:pPr>
              <w:pStyle w:val="TAH"/>
            </w:pPr>
            <w:r w:rsidRPr="000B71E3">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453EE328" w14:textId="77777777"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189D579D" w14:textId="77777777"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6736F2F5" w14:textId="77777777" w:rsidR="00C77E5A" w:rsidRPr="000B71E3" w:rsidRDefault="00C77E5A" w:rsidP="00526712">
            <w:pPr>
              <w:pStyle w:val="TAH"/>
              <w:jc w:val="left"/>
            </w:pPr>
            <w:r w:rsidRPr="000B71E3">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138170" w14:textId="77777777" w:rsidR="00C77E5A" w:rsidRPr="000B71E3" w:rsidRDefault="00C77E5A" w:rsidP="00526712">
            <w:pPr>
              <w:pStyle w:val="TAH"/>
              <w:rPr>
                <w:rFonts w:cs="Arial"/>
                <w:szCs w:val="18"/>
              </w:rPr>
            </w:pPr>
            <w:r w:rsidRPr="000B71E3">
              <w:rPr>
                <w:rFonts w:cs="Arial"/>
                <w:szCs w:val="18"/>
              </w:rPr>
              <w:t>Description</w:t>
            </w:r>
          </w:p>
        </w:tc>
      </w:tr>
      <w:tr w:rsidR="00C77E5A" w:rsidRPr="000B71E3" w14:paraId="12714962"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602DDED8" w14:textId="77777777"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14:paraId="5ACAF3AA" w14:textId="77777777"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14:paraId="36F294FA" w14:textId="77777777"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134A1AF5" w14:textId="77777777" w:rsidR="00C77E5A" w:rsidRPr="000B71E3" w:rsidRDefault="00C77E5A" w:rsidP="00526712">
            <w:pPr>
              <w:pStyle w:val="TAL"/>
            </w:pPr>
            <w:r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1CF8DE35" w14:textId="77777777"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5CB0DB21"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1F18FBF0" w14:textId="77777777"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14:paraId="1C85D6AB" w14:textId="77777777"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5589259A" w14:textId="77777777"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097469BA" w14:textId="77777777" w:rsidR="0000485C" w:rsidRPr="000B71E3" w:rsidRDefault="0000485C" w:rsidP="00E259FC">
            <w:pPr>
              <w:pStyle w:val="TAL"/>
            </w:pPr>
            <w:r w:rsidRPr="000B71E3">
              <w:t>1</w:t>
            </w:r>
          </w:p>
        </w:tc>
        <w:tc>
          <w:tcPr>
            <w:tcW w:w="3795" w:type="dxa"/>
            <w:gridSpan w:val="3"/>
            <w:tcBorders>
              <w:top w:val="single" w:sz="4" w:space="0" w:color="auto"/>
              <w:left w:val="single" w:sz="4" w:space="0" w:color="auto"/>
              <w:bottom w:val="single" w:sz="4" w:space="0" w:color="auto"/>
              <w:right w:val="single" w:sz="4" w:space="0" w:color="auto"/>
            </w:tcBorders>
          </w:tcPr>
          <w:p w14:paraId="5208C3CF" w14:textId="77777777"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14:paraId="354CC1BA"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41F5924E"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7D363AC" w14:textId="77777777"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53A3796D" w14:textId="77777777"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4176306D" w14:textId="77777777"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E2C99AA" w14:textId="77777777" w:rsidR="0000485C" w:rsidRPr="000B71E3" w:rsidRDefault="0000485C" w:rsidP="00E259FC">
            <w:pPr>
              <w:pStyle w:val="TAL"/>
            </w:pPr>
            <w:r w:rsidRPr="000B71E3">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14:paraId="40100751"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14:paraId="03B52B96"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4FA990D" w14:textId="77777777"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14:paraId="1CCE2B9E" w14:textId="77777777"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14:paraId="2C6C001A" w14:textId="77777777"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464CA5A9" w14:textId="77777777" w:rsidR="009F20E8" w:rsidRPr="000B71E3" w:rsidRDefault="009F20E8" w:rsidP="00F20C5A">
            <w:pPr>
              <w:pStyle w:val="TAL"/>
            </w:pPr>
            <w:r>
              <w:t>1</w:t>
            </w:r>
          </w:p>
        </w:tc>
        <w:tc>
          <w:tcPr>
            <w:tcW w:w="3795" w:type="dxa"/>
            <w:gridSpan w:val="3"/>
            <w:tcBorders>
              <w:top w:val="single" w:sz="4" w:space="0" w:color="auto"/>
              <w:left w:val="single" w:sz="4" w:space="0" w:color="auto"/>
              <w:bottom w:val="single" w:sz="4" w:space="0" w:color="auto"/>
              <w:right w:val="single" w:sz="4" w:space="0" w:color="auto"/>
            </w:tcBorders>
          </w:tcPr>
          <w:p w14:paraId="057C116D"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14:paraId="30FAAA7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5855DAAE" w14:textId="77777777"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14:paraId="70B32019" w14:textId="77777777"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14:paraId="22E34596"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3F1518E" w14:textId="77777777" w:rsidR="00C77E5A" w:rsidRPr="000B71E3" w:rsidRDefault="00C77E5A" w:rsidP="00526712">
            <w:pPr>
              <w:pStyle w:val="TAL"/>
            </w:pPr>
            <w:r w:rsidRPr="000B71E3">
              <w:t>0..</w:t>
            </w:r>
            <w:r w:rsidR="00836C0C"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5BD261B1" w14:textId="77777777" w:rsidR="00C77E5A"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7E5A" w:rsidRPr="000B71E3" w14:paraId="58A8100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B6AE8BC" w14:textId="77777777"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14:paraId="6F6F22AD" w14:textId="77777777"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14:paraId="15923166" w14:textId="77777777"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247DD4EC" w14:textId="77777777" w:rsidR="00C77E5A" w:rsidRPr="000B71E3" w:rsidRDefault="00D978AE" w:rsidP="00526712">
            <w:pPr>
              <w:pStyle w:val="TAL"/>
            </w:pPr>
            <w:r w:rsidRPr="000B71E3">
              <w:t>0..</w:t>
            </w:r>
            <w:r w:rsidR="00C77E5A"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0A5E246D" w14:textId="77777777"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14:paraId="02A1B43B"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27C0A14" w14:textId="77777777"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14:paraId="2B9B6ED1" w14:textId="77777777"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14:paraId="04F721B2"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17D44E02" w14:textId="77777777" w:rsidR="00C77E5A" w:rsidRPr="000B71E3" w:rsidRDefault="00C77E5A" w:rsidP="00526712">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46C159E0" w14:textId="77777777"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14:paraId="6F1C1D80"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08BE459" w14:textId="77777777"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14:paraId="61C3E48D" w14:textId="77777777"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14:paraId="3323EB3C" w14:textId="77777777"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040439DD" w14:textId="77777777" w:rsidR="00B25C71" w:rsidRPr="000B71E3" w:rsidRDefault="00B25C71" w:rsidP="00526712">
            <w:pPr>
              <w:pStyle w:val="TAL"/>
            </w:pPr>
            <w:r>
              <w:t>1</w:t>
            </w:r>
          </w:p>
        </w:tc>
        <w:tc>
          <w:tcPr>
            <w:tcW w:w="3787" w:type="dxa"/>
            <w:gridSpan w:val="2"/>
            <w:tcBorders>
              <w:top w:val="single" w:sz="4" w:space="0" w:color="auto"/>
              <w:left w:val="single" w:sz="4" w:space="0" w:color="auto"/>
              <w:bottom w:val="single" w:sz="4" w:space="0" w:color="auto"/>
              <w:right w:val="single" w:sz="4" w:space="0" w:color="auto"/>
            </w:tcBorders>
          </w:tcPr>
          <w:p w14:paraId="312C7754" w14:textId="77777777"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14:paraId="11EA9328"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14:paraId="560EB151"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24A4ABA4" w14:textId="77777777"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14:paraId="5C597B08" w14:textId="77777777"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6FD1D48B" w14:textId="77777777"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5FD3D540" w14:textId="77777777" w:rsidR="00836D88" w:rsidRPr="000B71E3" w:rsidRDefault="00836D88" w:rsidP="005267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5CA8E2B9"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5EB6773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CB54FAA" w14:textId="77777777"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22BDDB11" w14:textId="77777777"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6889D864" w14:textId="77777777"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B3F5D88" w14:textId="77777777" w:rsidR="0024382C" w:rsidRPr="000B71E3" w:rsidRDefault="0024382C" w:rsidP="00FE7AAF">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18F3DEC9"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3D6CA3E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9089403" w14:textId="77777777"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14:paraId="7922E372" w14:textId="77777777"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4A7C7AA2" w14:textId="77777777"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24797A2F" w14:textId="77777777" w:rsidR="00836D88" w:rsidRPr="000B71E3" w:rsidRDefault="00836D88" w:rsidP="00FE7AAF">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6351350A"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E6690D" w:rsidRPr="000B71E3" w14:paraId="6501B68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BD91556" w14:textId="77777777"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14:paraId="2214491A" w14:textId="77777777"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14:paraId="7F454182" w14:textId="77777777"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14:paraId="1EEF1AFB" w14:textId="77777777" w:rsidR="00E6690D" w:rsidRPr="000B71E3" w:rsidRDefault="00F02795" w:rsidP="00C13412">
            <w:pPr>
              <w:pStyle w:val="TAL"/>
            </w:pPr>
            <w:r>
              <w:t>1</w:t>
            </w:r>
            <w:r w:rsidR="00E6690D" w:rsidRPr="000B71E3">
              <w:t>..N</w:t>
            </w:r>
          </w:p>
        </w:tc>
        <w:tc>
          <w:tcPr>
            <w:tcW w:w="3787" w:type="dxa"/>
            <w:gridSpan w:val="2"/>
            <w:tcBorders>
              <w:top w:val="single" w:sz="4" w:space="0" w:color="auto"/>
              <w:left w:val="single" w:sz="4" w:space="0" w:color="auto"/>
              <w:bottom w:val="single" w:sz="4" w:space="0" w:color="auto"/>
              <w:right w:val="single" w:sz="4" w:space="0" w:color="auto"/>
            </w:tcBorders>
          </w:tcPr>
          <w:p w14:paraId="55EAC14F" w14:textId="77777777" w:rsidR="00E6690D" w:rsidRPr="000B71E3" w:rsidRDefault="00E6690D" w:rsidP="00C80397">
            <w:pPr>
              <w:pStyle w:val="TAL"/>
            </w:pPr>
            <w:r w:rsidRPr="000B71E3">
              <w:t>This IE shall be included if the NF service consumer is an AMF and the AMF supports the AMF management without UDSF for the first interaction with UDM.</w:t>
            </w:r>
          </w:p>
          <w:p w14:paraId="2A06E165" w14:textId="77777777" w:rsidR="00E6690D" w:rsidRPr="000B71E3" w:rsidRDefault="00E6690D" w:rsidP="00C80397">
            <w:pPr>
              <w:pStyle w:val="TAL"/>
            </w:pPr>
            <w:r w:rsidRPr="000B71E3">
              <w:t>The UDM uses this attribute to do an NRF query in order to invoke later services in a backup AMF, e.g. Namf_EventExposure</w:t>
            </w:r>
            <w:r w:rsidRPr="000B71E3">
              <w:rPr>
                <w:rFonts w:eastAsia="SimSun"/>
              </w:rPr>
              <w:t>.</w:t>
            </w:r>
          </w:p>
        </w:tc>
      </w:tr>
      <w:tr w:rsidR="00C60CDD" w:rsidRPr="000B71E3" w14:paraId="0404E516"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DC46D41" w14:textId="77777777" w:rsidR="00C60CDD" w:rsidRPr="000B71E3" w:rsidRDefault="00C60CDD" w:rsidP="00747E12">
            <w:pPr>
              <w:pStyle w:val="TAL"/>
            </w:pPr>
            <w:r>
              <w:t>urrpIndicator</w:t>
            </w:r>
          </w:p>
        </w:tc>
        <w:tc>
          <w:tcPr>
            <w:tcW w:w="1337" w:type="dxa"/>
            <w:tcBorders>
              <w:top w:val="single" w:sz="4" w:space="0" w:color="auto"/>
              <w:left w:val="single" w:sz="4" w:space="0" w:color="auto"/>
              <w:bottom w:val="single" w:sz="4" w:space="0" w:color="auto"/>
              <w:right w:val="single" w:sz="4" w:space="0" w:color="auto"/>
            </w:tcBorders>
          </w:tcPr>
          <w:p w14:paraId="43A01507" w14:textId="77777777" w:rsidR="00C60CDD" w:rsidRPr="000B71E3" w:rsidRDefault="00C60CDD" w:rsidP="00747E1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F539325" w14:textId="77777777" w:rsidR="00C60CDD" w:rsidRPr="000B71E3" w:rsidRDefault="00C60CDD" w:rsidP="00747E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7440D7F7" w14:textId="77777777" w:rsidR="00C60CDD" w:rsidRDefault="00C60CDD"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6AA23BA" w14:textId="77777777" w:rsidR="00C60CDD" w:rsidRPr="00C60CDD" w:rsidRDefault="00C60CDD" w:rsidP="00C80397">
            <w:pPr>
              <w:pStyle w:val="TAL"/>
            </w:pPr>
            <w:r w:rsidRPr="00C60CDD">
              <w:t>This IE indicates whether "UE_REACHABILITY_FOR_SMS" event for this user has been subscribed or not:</w:t>
            </w:r>
          </w:p>
          <w:p w14:paraId="7829804B" w14:textId="77777777" w:rsidR="00C60CDD" w:rsidRPr="00C60CDD" w:rsidRDefault="00C60CDD" w:rsidP="00C80397">
            <w:pPr>
              <w:pStyle w:val="TAL"/>
            </w:pPr>
            <w:r w:rsidRPr="00C60CDD">
              <w:t>- true: the event has been subscribed</w:t>
            </w:r>
          </w:p>
          <w:p w14:paraId="6B2BA279" w14:textId="77777777" w:rsidR="00C60CDD" w:rsidRPr="00C60CDD" w:rsidRDefault="00C60CDD" w:rsidP="00C80397">
            <w:pPr>
              <w:pStyle w:val="TAL"/>
            </w:pPr>
            <w:r w:rsidRPr="00C60CDD">
              <w:t>- false, or absence of this attribute: the event for this user is currently not subscribed</w:t>
            </w:r>
          </w:p>
        </w:tc>
      </w:tr>
      <w:tr w:rsidR="00D401F9" w:rsidRPr="000B71E3" w14:paraId="6C33757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AD52A79" w14:textId="77777777" w:rsidR="00D401F9" w:rsidRDefault="00D401F9" w:rsidP="00747E12">
            <w:pPr>
              <w:pStyle w:val="TAL"/>
            </w:pPr>
            <w:r>
              <w:t>amfEeSubscriptionId</w:t>
            </w:r>
          </w:p>
        </w:tc>
        <w:tc>
          <w:tcPr>
            <w:tcW w:w="1337" w:type="dxa"/>
            <w:tcBorders>
              <w:top w:val="single" w:sz="4" w:space="0" w:color="auto"/>
              <w:left w:val="single" w:sz="4" w:space="0" w:color="auto"/>
              <w:bottom w:val="single" w:sz="4" w:space="0" w:color="auto"/>
              <w:right w:val="single" w:sz="4" w:space="0" w:color="auto"/>
            </w:tcBorders>
          </w:tcPr>
          <w:p w14:paraId="6ECB479C" w14:textId="77777777" w:rsidR="00D401F9" w:rsidRDefault="00D401F9" w:rsidP="00747E12">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07871BD8" w14:textId="77777777" w:rsidR="00D401F9" w:rsidRDefault="00D401F9" w:rsidP="00747E12">
            <w:pPr>
              <w:pStyle w:val="TAC"/>
            </w:pPr>
            <w:r>
              <w:t>C</w:t>
            </w:r>
          </w:p>
        </w:tc>
        <w:tc>
          <w:tcPr>
            <w:tcW w:w="1053" w:type="dxa"/>
            <w:tcBorders>
              <w:top w:val="single" w:sz="4" w:space="0" w:color="auto"/>
              <w:left w:val="single" w:sz="4" w:space="0" w:color="auto"/>
              <w:bottom w:val="single" w:sz="4" w:space="0" w:color="auto"/>
              <w:right w:val="single" w:sz="4" w:space="0" w:color="auto"/>
            </w:tcBorders>
          </w:tcPr>
          <w:p w14:paraId="6543DDCC" w14:textId="77777777" w:rsidR="00D401F9" w:rsidRDefault="00D401F9"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7A0BB04" w14:textId="77777777" w:rsidR="00D401F9" w:rsidRPr="00C60CDD" w:rsidRDefault="00D401F9" w:rsidP="00C80397">
            <w:pPr>
              <w:pStyle w:val="TAL"/>
            </w:pPr>
            <w:r w:rsidRPr="00D401F9">
              <w:t>Shall be present if urrpIndicator is true and the UDM has subscribed to UE-reachability notification at the AMF. It contains the subscription Id allocated by the AMF as received by the UDM as part of the HTTP "Location" header of the Namf_EventExposure_Subscrib</w:t>
            </w:r>
            <w:r w:rsidRPr="003367EF">
              <w:t xml:space="preserve">e response. </w:t>
            </w:r>
            <w:r w:rsidRPr="003367EF">
              <w:br/>
              <w:t xml:space="preserve">The UDM shall make use of the Nudr_DataRepository Update service operation (see </w:t>
            </w:r>
            <w:r w:rsidRPr="000B71E3">
              <w:t>3GPP TS 29.50</w:t>
            </w:r>
            <w:r w:rsidRPr="000B71E3">
              <w:rPr>
                <w:rFonts w:hint="eastAsia"/>
              </w:rPr>
              <w:t>4</w:t>
            </w:r>
            <w:r>
              <w:t> [9]) to store the amfEeSubscription Id in the UDR.</w:t>
            </w:r>
          </w:p>
        </w:tc>
      </w:tr>
      <w:tr w:rsidR="00C60CDD" w:rsidRPr="000B71E3" w14:paraId="4D1FDCB7" w14:textId="77777777" w:rsidTr="00D401F9">
        <w:trPr>
          <w:gridAfter w:val="2"/>
          <w:wAfter w:w="41" w:type="dxa"/>
          <w:jc w:val="center"/>
        </w:trPr>
        <w:tc>
          <w:tcPr>
            <w:tcW w:w="8885" w:type="dxa"/>
            <w:gridSpan w:val="6"/>
            <w:tcBorders>
              <w:top w:val="single" w:sz="4" w:space="0" w:color="auto"/>
              <w:left w:val="single" w:sz="4" w:space="0" w:color="auto"/>
              <w:bottom w:val="single" w:sz="4" w:space="0" w:color="auto"/>
              <w:right w:val="single" w:sz="4" w:space="0" w:color="auto"/>
            </w:tcBorders>
          </w:tcPr>
          <w:p w14:paraId="0D2E87E4" w14:textId="77777777" w:rsidR="00C60CDD" w:rsidRPr="000B71E3" w:rsidRDefault="00C60CDD" w:rsidP="00747E12">
            <w:pPr>
              <w:pStyle w:val="TAN"/>
              <w:rPr>
                <w:bCs/>
                <w:szCs w:val="18"/>
              </w:rPr>
            </w:pPr>
            <w:r>
              <w:t>NOTE:</w:t>
            </w:r>
            <w:r>
              <w:tab/>
              <w:t>The urrpIndicator attribute shall only be exposed over the Nudr SBI, and it shall not be included by the AMF</w:t>
            </w:r>
            <w:r w:rsidRPr="000B71E3">
              <w:t>.</w:t>
            </w:r>
          </w:p>
        </w:tc>
      </w:tr>
    </w:tbl>
    <w:p w14:paraId="5A633CBC" w14:textId="77777777" w:rsidR="00E46E51" w:rsidRPr="000B71E3" w:rsidRDefault="00E46E51" w:rsidP="000D7A09"/>
    <w:p w14:paraId="2C1DD37C" w14:textId="77777777" w:rsidR="00AF0D99" w:rsidRPr="000B71E3" w:rsidRDefault="00AF0D99" w:rsidP="00AF0D99">
      <w:pPr>
        <w:pStyle w:val="Heading5"/>
      </w:pPr>
      <w:bookmarkStart w:id="365" w:name="_Toc20118819"/>
      <w:r w:rsidRPr="000B71E3">
        <w:lastRenderedPageBreak/>
        <w:t>6.2.6.2.4</w:t>
      </w:r>
      <w:r w:rsidRPr="000B71E3">
        <w:tab/>
        <w:t>Type: SmfRegistration</w:t>
      </w:r>
      <w:bookmarkEnd w:id="365"/>
      <w:r w:rsidRPr="000B71E3">
        <w:t xml:space="preserve"> </w:t>
      </w:r>
    </w:p>
    <w:p w14:paraId="0F471810" w14:textId="77777777"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14:paraId="1FD55FE5"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572D363" w14:textId="77777777"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112451F0" w14:textId="77777777"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96816EA" w14:textId="77777777"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943E7B9" w14:textId="77777777"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6D1D8071" w14:textId="77777777" w:rsidR="00AF0D99" w:rsidRPr="000B71E3" w:rsidRDefault="00AF0D99" w:rsidP="00B70591">
            <w:pPr>
              <w:pStyle w:val="TAH"/>
              <w:rPr>
                <w:rFonts w:cs="Arial"/>
                <w:szCs w:val="18"/>
              </w:rPr>
            </w:pPr>
            <w:r w:rsidRPr="000B71E3">
              <w:rPr>
                <w:rFonts w:cs="Arial"/>
                <w:szCs w:val="18"/>
              </w:rPr>
              <w:t>Description</w:t>
            </w:r>
          </w:p>
        </w:tc>
      </w:tr>
      <w:tr w:rsidR="00AF0D99" w:rsidRPr="000B71E3" w14:paraId="4C035BBE"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7CC9CF2" w14:textId="77777777"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14:paraId="5FADD810" w14:textId="77777777"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14:paraId="2B46CA16"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55C3738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4633CB19" w14:textId="77777777"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14:paraId="1254A63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7E363D0" w14:textId="77777777"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14:paraId="2978E999" w14:textId="77777777"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14:paraId="1EA64D8E" w14:textId="77777777"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F9F230" w14:textId="77777777"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BCCFEB8" w14:textId="77777777"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AF0D99" w:rsidRPr="000B71E3" w14:paraId="1D49E5A1"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47A8AB7" w14:textId="77777777"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14:paraId="7C28616C" w14:textId="77777777"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14:paraId="342E6F5C"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472F17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78A64249" w14:textId="77777777" w:rsidR="00AF0D99" w:rsidRPr="000B71E3" w:rsidRDefault="00AF0D99" w:rsidP="00B70591">
            <w:pPr>
              <w:pStyle w:val="TAL"/>
              <w:rPr>
                <w:rFonts w:cs="Arial"/>
                <w:szCs w:val="18"/>
              </w:rPr>
            </w:pPr>
            <w:r w:rsidRPr="000B71E3">
              <w:rPr>
                <w:rFonts w:cs="Arial"/>
                <w:szCs w:val="18"/>
              </w:rPr>
              <w:t>PDU Session ID</w:t>
            </w:r>
          </w:p>
        </w:tc>
      </w:tr>
      <w:tr w:rsidR="00924956" w:rsidRPr="000B71E3" w14:paraId="0BC17CB8"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6FB15C0" w14:textId="77777777"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14:paraId="597E2C6F" w14:textId="77777777"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14:paraId="587B7551" w14:textId="77777777"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14:paraId="135079D9" w14:textId="77777777"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14:paraId="115F3002" w14:textId="77777777"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14:paraId="026E971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18DA56F8" w14:textId="77777777"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14:paraId="0B471D72" w14:textId="77777777"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14:paraId="42415E7A" w14:textId="77777777" w:rsidR="00AF0D99" w:rsidRPr="000B71E3" w:rsidRDefault="00841E1E" w:rsidP="00B70591">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60D253C6" w14:textId="77777777" w:rsidR="00AF0D99" w:rsidRPr="000B71E3" w:rsidRDefault="00841E1E" w:rsidP="00B70591">
            <w:pPr>
              <w:pStyle w:val="TAL"/>
            </w:pPr>
            <w:r>
              <w:t>0..</w:t>
            </w:r>
            <w:r w:rsidR="00AF0D99" w:rsidRPr="000B71E3">
              <w:t>1</w:t>
            </w:r>
          </w:p>
        </w:tc>
        <w:tc>
          <w:tcPr>
            <w:tcW w:w="4251" w:type="dxa"/>
            <w:tcBorders>
              <w:top w:val="single" w:sz="4" w:space="0" w:color="auto"/>
              <w:left w:val="single" w:sz="4" w:space="0" w:color="auto"/>
              <w:bottom w:val="single" w:sz="4" w:space="0" w:color="auto"/>
              <w:right w:val="single" w:sz="4" w:space="0" w:color="auto"/>
            </w:tcBorders>
          </w:tcPr>
          <w:p w14:paraId="7FE4AA84" w14:textId="77777777" w:rsidR="00AF0D99" w:rsidRPr="000B71E3" w:rsidRDefault="00AF0D99" w:rsidP="00B70591">
            <w:pPr>
              <w:pStyle w:val="TAL"/>
              <w:rPr>
                <w:rFonts w:cs="Arial"/>
                <w:szCs w:val="18"/>
              </w:rPr>
            </w:pPr>
            <w:r w:rsidRPr="000B71E3">
              <w:rPr>
                <w:rFonts w:cs="Arial"/>
                <w:szCs w:val="18"/>
              </w:rPr>
              <w:t>Data Network Name</w:t>
            </w:r>
            <w:r w:rsidR="00841E1E">
              <w:rPr>
                <w:rFonts w:cs="Arial"/>
                <w:szCs w:val="18"/>
              </w:rPr>
              <w:t>; shall be present if emergencyServices is false or absent</w:t>
            </w:r>
          </w:p>
        </w:tc>
      </w:tr>
      <w:tr w:rsidR="00841E1E" w:rsidRPr="000B71E3" w14:paraId="01310F20" w14:textId="77777777" w:rsidTr="00F4213F">
        <w:trPr>
          <w:jc w:val="center"/>
        </w:trPr>
        <w:tc>
          <w:tcPr>
            <w:tcW w:w="2557" w:type="dxa"/>
            <w:tcBorders>
              <w:top w:val="single" w:sz="4" w:space="0" w:color="auto"/>
              <w:left w:val="single" w:sz="4" w:space="0" w:color="auto"/>
              <w:bottom w:val="single" w:sz="4" w:space="0" w:color="auto"/>
              <w:right w:val="single" w:sz="4" w:space="0" w:color="auto"/>
            </w:tcBorders>
          </w:tcPr>
          <w:p w14:paraId="67A83BD4" w14:textId="77777777" w:rsidR="00841E1E" w:rsidRPr="000B71E3" w:rsidRDefault="00841E1E" w:rsidP="00F4213F">
            <w:pPr>
              <w:pStyle w:val="TAL"/>
            </w:pPr>
            <w:r>
              <w:t>emergencyServices</w:t>
            </w:r>
          </w:p>
        </w:tc>
        <w:tc>
          <w:tcPr>
            <w:tcW w:w="1277" w:type="dxa"/>
            <w:tcBorders>
              <w:top w:val="single" w:sz="4" w:space="0" w:color="auto"/>
              <w:left w:val="single" w:sz="4" w:space="0" w:color="auto"/>
              <w:bottom w:val="single" w:sz="4" w:space="0" w:color="auto"/>
              <w:right w:val="single" w:sz="4" w:space="0" w:color="auto"/>
            </w:tcBorders>
          </w:tcPr>
          <w:p w14:paraId="3C0C1D5E" w14:textId="77777777" w:rsidR="00841E1E" w:rsidRPr="000B71E3" w:rsidRDefault="00841E1E" w:rsidP="00F4213F">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7CF7877" w14:textId="77777777" w:rsidR="00841E1E" w:rsidRPr="000B71E3" w:rsidRDefault="00841E1E" w:rsidP="00F4213F">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2D4D347D" w14:textId="77777777" w:rsidR="00841E1E" w:rsidRPr="000B71E3" w:rsidRDefault="00841E1E" w:rsidP="00F4213F">
            <w:pPr>
              <w:pStyle w:val="TAL"/>
            </w:pPr>
            <w:r>
              <w:t>0..1</w:t>
            </w:r>
          </w:p>
        </w:tc>
        <w:tc>
          <w:tcPr>
            <w:tcW w:w="4251" w:type="dxa"/>
            <w:tcBorders>
              <w:top w:val="single" w:sz="4" w:space="0" w:color="auto"/>
              <w:left w:val="single" w:sz="4" w:space="0" w:color="auto"/>
              <w:bottom w:val="single" w:sz="4" w:space="0" w:color="auto"/>
              <w:right w:val="single" w:sz="4" w:space="0" w:color="auto"/>
            </w:tcBorders>
          </w:tcPr>
          <w:p w14:paraId="05E36F4A" w14:textId="77777777" w:rsidR="00841E1E" w:rsidRPr="000B71E3" w:rsidRDefault="00841E1E" w:rsidP="00F4213F">
            <w:pPr>
              <w:pStyle w:val="TAL"/>
              <w:rPr>
                <w:rFonts w:cs="Arial"/>
                <w:szCs w:val="18"/>
              </w:rPr>
            </w:pPr>
            <w:r>
              <w:rPr>
                <w:rFonts w:cs="Arial"/>
                <w:szCs w:val="18"/>
              </w:rPr>
              <w:t>Indication of Emergency Services; absence indicates false.</w:t>
            </w:r>
          </w:p>
        </w:tc>
      </w:tr>
      <w:tr w:rsidR="00290321" w:rsidRPr="000B71E3" w14:paraId="617AF7FB"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21DFCAA" w14:textId="77777777"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6372EEE2" w14:textId="77777777"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14:paraId="4B433356" w14:textId="77777777"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153EE9" w14:textId="77777777"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061B543A" w14:textId="77777777"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14:paraId="79341DBC"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458839E4" w14:textId="77777777"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14:paraId="1621B446" w14:textId="77777777"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14:paraId="260DB01B" w14:textId="77777777"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629CB01" w14:textId="77777777"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3C5DE557" w14:textId="77777777" w:rsidR="008F2FC1" w:rsidRPr="000B71E3" w:rsidRDefault="008F2FC1" w:rsidP="000C0A85">
            <w:pPr>
              <w:pStyle w:val="TAL"/>
              <w:rPr>
                <w:rFonts w:cs="Arial"/>
                <w:szCs w:val="18"/>
              </w:rPr>
            </w:pPr>
            <w:r w:rsidRPr="000B71E3">
              <w:t>Serving node PLMN identity.</w:t>
            </w:r>
          </w:p>
        </w:tc>
      </w:tr>
      <w:tr w:rsidR="00AF0D99" w:rsidRPr="000B71E3" w14:paraId="750E6944"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F659B0C" w14:textId="77777777"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14:paraId="57FA0EF9" w14:textId="77777777"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14:paraId="2F1D4AB6" w14:textId="77777777"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14:paraId="11C8034F" w14:textId="77777777"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133A359" w14:textId="77777777"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14:paraId="44E95109" w14:textId="77777777" w:rsidR="00AF0D99" w:rsidRPr="000B71E3" w:rsidRDefault="00AF0D99" w:rsidP="000D7A09"/>
    <w:p w14:paraId="45D69F82" w14:textId="77777777" w:rsidR="00D0156A" w:rsidRPr="000B71E3" w:rsidRDefault="00D0156A" w:rsidP="00D0156A">
      <w:pPr>
        <w:pStyle w:val="Heading5"/>
      </w:pPr>
      <w:bookmarkStart w:id="366" w:name="_Toc20118820"/>
      <w:r w:rsidRPr="000B71E3">
        <w:t>6.2.6.2.</w:t>
      </w:r>
      <w:r w:rsidR="00803046" w:rsidRPr="000B71E3">
        <w:t>5</w:t>
      </w:r>
      <w:r w:rsidRPr="000B71E3">
        <w:tab/>
        <w:t>Type: DeregistrationData</w:t>
      </w:r>
      <w:bookmarkEnd w:id="366"/>
      <w:r w:rsidRPr="000B71E3">
        <w:t xml:space="preserve"> </w:t>
      </w:r>
    </w:p>
    <w:p w14:paraId="55B224E1" w14:textId="77777777"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14:paraId="017C4C10"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2E3D9FBC" w14:textId="77777777"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25BA87" w14:textId="77777777"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718E9A" w14:textId="77777777"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78A7AD" w14:textId="77777777"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C569E6" w14:textId="77777777" w:rsidR="00D0156A" w:rsidRPr="000B71E3" w:rsidRDefault="00D0156A" w:rsidP="00B70591">
            <w:pPr>
              <w:pStyle w:val="TAH"/>
              <w:rPr>
                <w:rFonts w:cs="Arial"/>
                <w:szCs w:val="18"/>
              </w:rPr>
            </w:pPr>
            <w:r w:rsidRPr="000B71E3">
              <w:rPr>
                <w:rFonts w:cs="Arial"/>
                <w:szCs w:val="18"/>
              </w:rPr>
              <w:t>Description</w:t>
            </w:r>
          </w:p>
        </w:tc>
      </w:tr>
      <w:tr w:rsidR="00D0156A" w:rsidRPr="000B71E3" w14:paraId="3C3EDCE9"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187EBB6F" w14:textId="77777777"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14:paraId="50E95EF3" w14:textId="77777777"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14:paraId="23EC7C83" w14:textId="77777777"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7182DC" w14:textId="77777777"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7B60086" w14:textId="77777777" w:rsidR="00D0156A" w:rsidRPr="000B71E3" w:rsidRDefault="00D0156A"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6.2.6.3.3</w:t>
            </w:r>
          </w:p>
        </w:tc>
      </w:tr>
      <w:tr w:rsidR="00D0156A" w:rsidRPr="000B71E3" w14:paraId="091A48B4"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52ADB461" w14:textId="77777777"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14:paraId="6CEDCFFE" w14:textId="77777777"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14:paraId="7A512C8B" w14:textId="77777777"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26D8A5" w14:textId="77777777"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51E711" w14:textId="77777777"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14:paraId="5063C67B" w14:textId="77777777" w:rsidR="00D0156A" w:rsidRPr="000B71E3" w:rsidRDefault="00D0156A" w:rsidP="000D7A09"/>
    <w:p w14:paraId="1EC23327" w14:textId="77777777" w:rsidR="008C4E63" w:rsidRPr="000B71E3" w:rsidRDefault="008C4E63" w:rsidP="008C4E63">
      <w:pPr>
        <w:pStyle w:val="Heading5"/>
      </w:pPr>
      <w:bookmarkStart w:id="367" w:name="_Toc20118821"/>
      <w:r w:rsidRPr="000B71E3">
        <w:t>6.2.6.2.</w:t>
      </w:r>
      <w:r w:rsidR="00820967" w:rsidRPr="000B71E3">
        <w:t>6</w:t>
      </w:r>
      <w:r w:rsidRPr="000B71E3">
        <w:tab/>
        <w:t>Type: SmsfRegistration</w:t>
      </w:r>
      <w:bookmarkEnd w:id="367"/>
    </w:p>
    <w:p w14:paraId="1B312A2C" w14:textId="77777777"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14:paraId="55F09ADB"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2BAD01" w14:textId="77777777"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E98E318" w14:textId="77777777"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A4CE07D" w14:textId="77777777"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24D1445" w14:textId="77777777"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20F7461" w14:textId="77777777" w:rsidR="008C4E63" w:rsidRPr="000B71E3" w:rsidRDefault="008C4E63" w:rsidP="003B34DE">
            <w:pPr>
              <w:pStyle w:val="TAH"/>
              <w:rPr>
                <w:rFonts w:cs="Arial"/>
                <w:szCs w:val="18"/>
              </w:rPr>
            </w:pPr>
            <w:r w:rsidRPr="000B71E3">
              <w:rPr>
                <w:rFonts w:cs="Arial"/>
                <w:szCs w:val="18"/>
              </w:rPr>
              <w:t>Description</w:t>
            </w:r>
          </w:p>
        </w:tc>
      </w:tr>
      <w:tr w:rsidR="00BB7C72" w:rsidRPr="000B71E3" w14:paraId="5140E4E2"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0A71B9E0" w14:textId="77777777"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14:paraId="47F47295" w14:textId="77777777"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14:paraId="07DC9E6A" w14:textId="77777777"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35B60BA5" w14:textId="77777777"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3E98931" w14:textId="77777777"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14:paraId="448E79BB"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419981E7" w14:textId="77777777"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39193F8E" w14:textId="77777777"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18A7ECC0" w14:textId="77777777"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14:paraId="7D324422" w14:textId="77777777"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C6CCA03" w14:textId="77777777" w:rsidR="00BB7C72" w:rsidRPr="000B71E3" w:rsidRDefault="00BB7C72" w:rsidP="00A94114">
            <w:pPr>
              <w:pStyle w:val="TAL"/>
              <w:rPr>
                <w:rFonts w:cs="Arial"/>
                <w:szCs w:val="18"/>
                <w:lang w:eastAsia="zh-CN"/>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9D67BD" w:rsidRPr="000B71E3" w14:paraId="79FC8FD2" w14:textId="77777777" w:rsidTr="008F2FC1">
        <w:trPr>
          <w:jc w:val="center"/>
        </w:trPr>
        <w:tc>
          <w:tcPr>
            <w:tcW w:w="2090" w:type="dxa"/>
            <w:tcBorders>
              <w:top w:val="single" w:sz="4" w:space="0" w:color="auto"/>
              <w:left w:val="single" w:sz="4" w:space="0" w:color="auto"/>
              <w:bottom w:val="single" w:sz="4" w:space="0" w:color="auto"/>
              <w:right w:val="single" w:sz="4" w:space="0" w:color="auto"/>
            </w:tcBorders>
          </w:tcPr>
          <w:p w14:paraId="28E0CDF5" w14:textId="77777777"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5349ED5F" w14:textId="77777777"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14:paraId="56242649" w14:textId="77777777"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43DD9104" w14:textId="77777777"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26111FC5" w14:textId="77777777" w:rsidR="008F2FC1" w:rsidRPr="000B71E3" w:rsidRDefault="008F2FC1" w:rsidP="000C0A85">
            <w:pPr>
              <w:pStyle w:val="TAL"/>
              <w:rPr>
                <w:rFonts w:cs="Arial"/>
                <w:szCs w:val="18"/>
              </w:rPr>
            </w:pPr>
            <w:r w:rsidRPr="000B71E3">
              <w:rPr>
                <w:rFonts w:cs="Arial"/>
                <w:szCs w:val="18"/>
              </w:rPr>
              <w:t>Serving node PLMN identity</w:t>
            </w:r>
          </w:p>
        </w:tc>
      </w:tr>
      <w:tr w:rsidR="001A7235" w:rsidRPr="000B71E3" w14:paraId="6C5C28FB"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69266186" w14:textId="77777777"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14:paraId="007843CD" w14:textId="77777777"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14:paraId="20CDB517"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0EA8EDE1"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1BA8A66" w14:textId="77777777"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14:paraId="64EAC28F"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269D170B" w14:textId="77777777"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14:paraId="7389B884" w14:textId="77777777"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14:paraId="057890A6"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7D51EAF8"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AB034EA" w14:textId="77777777"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14:paraId="1D36C1B7" w14:textId="77777777" w:rsidR="008C4E63" w:rsidRPr="000B71E3" w:rsidRDefault="008C4E63" w:rsidP="008C4E63">
      <w:pPr>
        <w:rPr>
          <w:lang w:val="en-US"/>
        </w:rPr>
      </w:pPr>
    </w:p>
    <w:p w14:paraId="58B2542F" w14:textId="77777777" w:rsidR="001456F0" w:rsidRPr="000B71E3" w:rsidRDefault="001456F0" w:rsidP="001456F0">
      <w:pPr>
        <w:pStyle w:val="Heading5"/>
      </w:pPr>
      <w:bookmarkStart w:id="368" w:name="_Toc20118822"/>
      <w:r w:rsidRPr="000B71E3">
        <w:t>6.2.6.2.7</w:t>
      </w:r>
      <w:r w:rsidRPr="000B71E3">
        <w:tab/>
        <w:t>Type: Amf3GppAccessRegistrationModification</w:t>
      </w:r>
      <w:bookmarkEnd w:id="368"/>
    </w:p>
    <w:p w14:paraId="4C546C96" w14:textId="77777777" w:rsidR="001456F0" w:rsidRPr="000B71E3" w:rsidRDefault="001456F0" w:rsidP="001456F0">
      <w:r w:rsidRPr="000B71E3">
        <w:t>This type is derived from the type Amf3GppAccessRe</w:t>
      </w:r>
      <w:r w:rsidR="00E46265">
        <w:t>gistration</w:t>
      </w:r>
      <w:r w:rsidRPr="000B71E3">
        <w:t xml:space="preserve"> by deleting all attributes that are not subject to modification by means of the HTTP PATCH method. </w:t>
      </w:r>
    </w:p>
    <w:p w14:paraId="5DD68457" w14:textId="77777777"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1456F0" w:rsidRPr="000B71E3" w14:paraId="763D17D5"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9FF33F" w14:textId="77777777" w:rsidR="001456F0" w:rsidRPr="000B71E3" w:rsidRDefault="001456F0" w:rsidP="002B7B0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843721B" w14:textId="77777777" w:rsidR="001456F0" w:rsidRPr="000B71E3" w:rsidRDefault="001456F0" w:rsidP="002B7B0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7D54D2" w14:textId="77777777" w:rsidR="001456F0" w:rsidRPr="000B71E3" w:rsidRDefault="001456F0" w:rsidP="002B7B0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192BBC0E" w14:textId="77777777" w:rsidR="001456F0" w:rsidRPr="000B71E3" w:rsidRDefault="001456F0" w:rsidP="002B7B0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DDA2EAA"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1178E589"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C82BAF" w14:textId="77777777" w:rsidR="006E78DB" w:rsidRPr="000B71E3" w:rsidRDefault="006E78DB" w:rsidP="007D0E2A">
            <w:pPr>
              <w:pStyle w:val="TAL"/>
            </w:pPr>
            <w:r>
              <w:t>guami</w:t>
            </w:r>
          </w:p>
        </w:tc>
        <w:tc>
          <w:tcPr>
            <w:tcW w:w="1559" w:type="dxa"/>
            <w:gridSpan w:val="2"/>
            <w:tcBorders>
              <w:top w:val="single" w:sz="4" w:space="0" w:color="auto"/>
              <w:left w:val="single" w:sz="4" w:space="0" w:color="auto"/>
              <w:bottom w:val="single" w:sz="4" w:space="0" w:color="auto"/>
              <w:right w:val="single" w:sz="4" w:space="0" w:color="auto"/>
            </w:tcBorders>
          </w:tcPr>
          <w:p w14:paraId="3A40A23B" w14:textId="77777777" w:rsidR="006E78DB" w:rsidRPr="000B71E3" w:rsidRDefault="006E78DB" w:rsidP="007D0E2A">
            <w:pPr>
              <w:pStyle w:val="TAL"/>
            </w:pPr>
            <w:r>
              <w:t>Guami</w:t>
            </w:r>
          </w:p>
        </w:tc>
        <w:tc>
          <w:tcPr>
            <w:tcW w:w="425" w:type="dxa"/>
            <w:gridSpan w:val="2"/>
            <w:tcBorders>
              <w:top w:val="single" w:sz="4" w:space="0" w:color="auto"/>
              <w:left w:val="single" w:sz="4" w:space="0" w:color="auto"/>
              <w:bottom w:val="single" w:sz="4" w:space="0" w:color="auto"/>
              <w:right w:val="single" w:sz="4" w:space="0" w:color="auto"/>
            </w:tcBorders>
          </w:tcPr>
          <w:p w14:paraId="5C9C7A1D" w14:textId="77777777" w:rsidR="006E78DB" w:rsidRPr="000B71E3" w:rsidRDefault="006E78DB" w:rsidP="007D0E2A">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7A058BB7" w14:textId="77777777" w:rsidR="006E78DB" w:rsidRPr="000B71E3" w:rsidRDefault="006E78DB" w:rsidP="007D0E2A">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41CDDBE0"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4C26DCEF"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0A8558" w14:textId="77777777" w:rsidR="001456F0" w:rsidRPr="000B71E3" w:rsidRDefault="001456F0" w:rsidP="002B7B05">
            <w:pPr>
              <w:pStyle w:val="TAL"/>
            </w:pPr>
            <w:r w:rsidRPr="000B71E3">
              <w:t>purgeFlag</w:t>
            </w:r>
          </w:p>
        </w:tc>
        <w:tc>
          <w:tcPr>
            <w:tcW w:w="1559" w:type="dxa"/>
            <w:gridSpan w:val="2"/>
            <w:tcBorders>
              <w:top w:val="single" w:sz="4" w:space="0" w:color="auto"/>
              <w:left w:val="single" w:sz="4" w:space="0" w:color="auto"/>
              <w:bottom w:val="single" w:sz="4" w:space="0" w:color="auto"/>
              <w:right w:val="single" w:sz="4" w:space="0" w:color="auto"/>
            </w:tcBorders>
          </w:tcPr>
          <w:p w14:paraId="3CAA733C" w14:textId="77777777" w:rsidR="001456F0" w:rsidRPr="000B71E3" w:rsidRDefault="001456F0" w:rsidP="002B7B05">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72139EB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75BC84C1"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C3DDBD2"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14:paraId="0824CBD3"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9F687E8" w14:textId="77777777" w:rsidR="001456F0" w:rsidRPr="000B71E3" w:rsidRDefault="001456F0" w:rsidP="002B7B05">
            <w:pPr>
              <w:pStyle w:val="TAL"/>
            </w:pPr>
            <w:r w:rsidRPr="000B71E3">
              <w:t>pei</w:t>
            </w:r>
          </w:p>
        </w:tc>
        <w:tc>
          <w:tcPr>
            <w:tcW w:w="1559" w:type="dxa"/>
            <w:gridSpan w:val="2"/>
            <w:tcBorders>
              <w:top w:val="single" w:sz="4" w:space="0" w:color="auto"/>
              <w:left w:val="single" w:sz="4" w:space="0" w:color="auto"/>
              <w:bottom w:val="single" w:sz="4" w:space="0" w:color="auto"/>
              <w:right w:val="single" w:sz="4" w:space="0" w:color="auto"/>
            </w:tcBorders>
          </w:tcPr>
          <w:p w14:paraId="51C882E8" w14:textId="77777777" w:rsidR="001456F0" w:rsidRPr="000B71E3" w:rsidRDefault="001456F0" w:rsidP="002B7B05">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1452DDE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4A1744FA"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79BDF9CB" w14:textId="77777777"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14:paraId="23FC0754"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AC007F" w14:textId="77777777" w:rsidR="001456F0" w:rsidRPr="000B71E3" w:rsidDel="00EB29F7" w:rsidRDefault="001456F0" w:rsidP="002B7B05">
            <w:pPr>
              <w:pStyle w:val="TAL"/>
            </w:pPr>
            <w:r w:rsidRPr="000B71E3">
              <w:t>imsVoP</w:t>
            </w:r>
            <w:r w:rsidR="002C0EA0">
              <w:t>s</w:t>
            </w:r>
          </w:p>
        </w:tc>
        <w:tc>
          <w:tcPr>
            <w:tcW w:w="1559" w:type="dxa"/>
            <w:gridSpan w:val="2"/>
            <w:tcBorders>
              <w:top w:val="single" w:sz="4" w:space="0" w:color="auto"/>
              <w:left w:val="single" w:sz="4" w:space="0" w:color="auto"/>
              <w:bottom w:val="single" w:sz="4" w:space="0" w:color="auto"/>
              <w:right w:val="single" w:sz="4" w:space="0" w:color="auto"/>
            </w:tcBorders>
          </w:tcPr>
          <w:p w14:paraId="0F9BCD60" w14:textId="77777777" w:rsidR="001456F0" w:rsidRPr="000B71E3" w:rsidDel="00EB29F7" w:rsidRDefault="001456F0" w:rsidP="002B7B05">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6722890E" w14:textId="77777777" w:rsidR="001456F0" w:rsidRPr="000B71E3" w:rsidDel="00EB29F7"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32F0CC3B" w14:textId="77777777" w:rsidR="001456F0" w:rsidRPr="000B71E3" w:rsidDel="00EB29F7"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AD7CDB9" w14:textId="77777777"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14:paraId="0E7C301C"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6B1E22E" w14:textId="77777777" w:rsidR="008D0A35" w:rsidRPr="000B71E3" w:rsidRDefault="008D0A35" w:rsidP="00C13412">
            <w:pPr>
              <w:pStyle w:val="TAL"/>
            </w:pPr>
            <w:r w:rsidRPr="000B71E3">
              <w:t>backupAmfInfo</w:t>
            </w:r>
          </w:p>
        </w:tc>
        <w:tc>
          <w:tcPr>
            <w:tcW w:w="1559" w:type="dxa"/>
            <w:gridSpan w:val="2"/>
            <w:tcBorders>
              <w:top w:val="single" w:sz="4" w:space="0" w:color="auto"/>
              <w:left w:val="single" w:sz="4" w:space="0" w:color="auto"/>
              <w:bottom w:val="single" w:sz="4" w:space="0" w:color="auto"/>
              <w:right w:val="single" w:sz="4" w:space="0" w:color="auto"/>
            </w:tcBorders>
          </w:tcPr>
          <w:p w14:paraId="413ECF2F" w14:textId="77777777" w:rsidR="008D0A35" w:rsidRPr="000B71E3" w:rsidRDefault="008D0A35"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19F1B10" w14:textId="77777777" w:rsidR="008D0A35" w:rsidRPr="000B71E3" w:rsidRDefault="008D0A35" w:rsidP="00C13412">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6FDDF83F" w14:textId="77777777" w:rsidR="008D0A35" w:rsidRPr="000B71E3" w:rsidRDefault="008D0A35" w:rsidP="00C13412">
            <w:pPr>
              <w:pStyle w:val="TAL"/>
            </w:pPr>
            <w:r w:rsidRPr="000B71E3">
              <w:t>0..N</w:t>
            </w:r>
          </w:p>
        </w:tc>
        <w:tc>
          <w:tcPr>
            <w:tcW w:w="4359" w:type="dxa"/>
            <w:gridSpan w:val="2"/>
            <w:tcBorders>
              <w:top w:val="single" w:sz="4" w:space="0" w:color="auto"/>
              <w:left w:val="single" w:sz="4" w:space="0" w:color="auto"/>
              <w:bottom w:val="single" w:sz="4" w:space="0" w:color="auto"/>
              <w:right w:val="single" w:sz="4" w:space="0" w:color="auto"/>
            </w:tcBorders>
          </w:tcPr>
          <w:p w14:paraId="31897502"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015AABC4" w14:textId="77777777"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E0240B" w:rsidRPr="000B71E3" w14:paraId="3E72DFA4" w14:textId="77777777" w:rsidTr="00E0240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D4E5499" w14:textId="77777777" w:rsidR="00E0240B" w:rsidRDefault="00E0240B" w:rsidP="00747E12">
            <w:pPr>
              <w:pStyle w:val="TAL"/>
              <w:rPr>
                <w:lang w:eastAsia="zh-CN"/>
              </w:rPr>
            </w:pPr>
            <w:r>
              <w:rPr>
                <w:rFonts w:hint="eastAsia"/>
                <w:lang w:eastAsia="zh-CN"/>
              </w:rPr>
              <w:t>epsInterworkingInfo</w:t>
            </w:r>
          </w:p>
        </w:tc>
        <w:tc>
          <w:tcPr>
            <w:tcW w:w="1559" w:type="dxa"/>
            <w:gridSpan w:val="2"/>
            <w:tcBorders>
              <w:top w:val="single" w:sz="4" w:space="0" w:color="auto"/>
              <w:left w:val="single" w:sz="4" w:space="0" w:color="auto"/>
              <w:bottom w:val="single" w:sz="4" w:space="0" w:color="auto"/>
              <w:right w:val="single" w:sz="4" w:space="0" w:color="auto"/>
            </w:tcBorders>
          </w:tcPr>
          <w:p w14:paraId="5110604A"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C4ACBD9" w14:textId="77777777" w:rsidR="00E0240B" w:rsidRDefault="00E0240B" w:rsidP="00747E1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5C7B4349" w14:textId="77777777" w:rsidR="00E0240B" w:rsidRDefault="00E0240B" w:rsidP="00747E12">
            <w:pPr>
              <w:pStyle w:val="TAL"/>
            </w:pPr>
            <w:r>
              <w:t>0..N</w:t>
            </w:r>
          </w:p>
        </w:tc>
        <w:tc>
          <w:tcPr>
            <w:tcW w:w="4359" w:type="dxa"/>
            <w:gridSpan w:val="2"/>
            <w:tcBorders>
              <w:top w:val="single" w:sz="4" w:space="0" w:color="auto"/>
              <w:left w:val="single" w:sz="4" w:space="0" w:color="auto"/>
              <w:bottom w:val="single" w:sz="4" w:space="0" w:color="auto"/>
              <w:right w:val="single" w:sz="4" w:space="0" w:color="auto"/>
            </w:tcBorders>
          </w:tcPr>
          <w:p w14:paraId="7FD1204E" w14:textId="77777777" w:rsidR="00E0240B" w:rsidRDefault="00E0240B" w:rsidP="00747E12">
            <w:pPr>
              <w:pStyle w:val="TAL"/>
              <w:rPr>
                <w:szCs w:val="18"/>
                <w:lang w:eastAsia="zh-CN"/>
              </w:rPr>
            </w:pPr>
            <w:r w:rsidRPr="000B71E3">
              <w:rPr>
                <w:rFonts w:cs="Arial"/>
                <w:szCs w:val="18"/>
              </w:rPr>
              <w:t>A map (list of key-value pairs where dnn serves as key</w:t>
            </w:r>
            <w:r>
              <w:rPr>
                <w:rFonts w:cs="Arial"/>
                <w:szCs w:val="18"/>
              </w:rPr>
              <w:t xml:space="preserve">; see </w:t>
            </w:r>
            <w:r w:rsidR="000647B6">
              <w:rPr>
                <w:rFonts w:cs="Arial"/>
                <w:szCs w:val="18"/>
              </w:rPr>
              <w:t>clause</w:t>
            </w:r>
            <w:r>
              <w:rPr>
                <w:rFonts w:cs="Arial"/>
                <w:szCs w:val="18"/>
              </w:rPr>
              <w:t xml:space="preserve"> 6.2.6.1</w:t>
            </w:r>
            <w:r w:rsidRPr="000B71E3">
              <w:rPr>
                <w:rFonts w:cs="Arial"/>
                <w:szCs w:val="18"/>
              </w:rPr>
              <w:t>)</w:t>
            </w:r>
            <w:r>
              <w:rPr>
                <w:rFonts w:cs="Arial"/>
                <w:szCs w:val="18"/>
              </w:rPr>
              <w:t xml:space="preserve"> of</w:t>
            </w:r>
            <w:r w:rsidRPr="000B71E3">
              <w:rPr>
                <w:rFonts w:cs="Arial"/>
                <w:szCs w:val="18"/>
              </w:rPr>
              <w:t xml:space="preserve"> </w:t>
            </w:r>
            <w:r w:rsidRPr="008F3AF6">
              <w:rPr>
                <w:rFonts w:cs="Arial" w:hint="eastAsia"/>
                <w:szCs w:val="18"/>
                <w:lang w:eastAsia="zh-CN"/>
              </w:rPr>
              <w:t>EpsIwkPgws</w:t>
            </w:r>
            <w:r>
              <w:rPr>
                <w:szCs w:val="18"/>
              </w:rPr>
              <w:t xml:space="preserve">. </w:t>
            </w:r>
          </w:p>
          <w:p w14:paraId="14D159E8" w14:textId="77777777" w:rsidR="00E0240B" w:rsidRPr="000B71E3" w:rsidRDefault="00E0240B" w:rsidP="00747E12">
            <w:pPr>
              <w:pStyle w:val="TAL"/>
              <w:rPr>
                <w:rFonts w:cs="Arial"/>
                <w:szCs w:val="18"/>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1456F0" w:rsidRPr="000B71E3" w14:paraId="3B30C7A4" w14:textId="77777777" w:rsidTr="00E0240B">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57FA5F8F" w14:textId="77777777"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14:paraId="5967BE7C" w14:textId="77777777" w:rsidR="001456F0" w:rsidRPr="000B71E3" w:rsidRDefault="001456F0" w:rsidP="001456F0">
      <w:pPr>
        <w:rPr>
          <w:lang w:val="en-US"/>
        </w:rPr>
      </w:pPr>
    </w:p>
    <w:p w14:paraId="7C038810" w14:textId="77777777" w:rsidR="001456F0" w:rsidRPr="000B71E3" w:rsidRDefault="001456F0" w:rsidP="001456F0">
      <w:pPr>
        <w:pStyle w:val="Heading5"/>
      </w:pPr>
      <w:bookmarkStart w:id="369" w:name="_Toc20118823"/>
      <w:r w:rsidRPr="000B71E3">
        <w:t>6.2.6.2.8</w:t>
      </w:r>
      <w:r w:rsidRPr="000B71E3">
        <w:tab/>
        <w:t>Type: AmfNon3GppAccessRegistrationModification</w:t>
      </w:r>
      <w:bookmarkEnd w:id="369"/>
      <w:r w:rsidRPr="000B71E3">
        <w:t xml:space="preserve"> </w:t>
      </w:r>
    </w:p>
    <w:p w14:paraId="2E87D908" w14:textId="77777777" w:rsidR="001456F0" w:rsidRPr="000B71E3" w:rsidRDefault="001456F0" w:rsidP="001456F0">
      <w:r w:rsidRPr="000B71E3">
        <w:t>This type is derived from the type AmfNon</w:t>
      </w:r>
      <w:r w:rsidR="00E46265">
        <w:t>3</w:t>
      </w:r>
      <w:r w:rsidRPr="000B71E3">
        <w:t>GppAccessRe</w:t>
      </w:r>
      <w:r w:rsidR="00E46265">
        <w:t>gistration</w:t>
      </w:r>
      <w:r w:rsidRPr="000B71E3">
        <w:t xml:space="preserve"> by deleting all attributes that are not subject to modification by means of the HTTP PATCH method. </w:t>
      </w:r>
    </w:p>
    <w:p w14:paraId="2C9DCE44" w14:textId="77777777"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14:paraId="49D11BBD"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FECFAF" w14:textId="77777777"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724345" w14:textId="77777777"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B679D" w14:textId="77777777"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12B8B1" w14:textId="77777777"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444329"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34288042" w14:textId="77777777" w:rsidTr="007D0E2A">
        <w:trPr>
          <w:jc w:val="center"/>
        </w:trPr>
        <w:tc>
          <w:tcPr>
            <w:tcW w:w="2090" w:type="dxa"/>
            <w:tcBorders>
              <w:top w:val="single" w:sz="4" w:space="0" w:color="auto"/>
              <w:left w:val="single" w:sz="4" w:space="0" w:color="auto"/>
              <w:bottom w:val="single" w:sz="4" w:space="0" w:color="auto"/>
              <w:right w:val="single" w:sz="4" w:space="0" w:color="auto"/>
            </w:tcBorders>
          </w:tcPr>
          <w:p w14:paraId="76220310" w14:textId="77777777"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14:paraId="11DC821D" w14:textId="77777777"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14:paraId="53784B68" w14:textId="77777777"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F1A973" w14:textId="77777777"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FE845B"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1E9CCE5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10CD3EB8" w14:textId="77777777"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14:paraId="2CEBCB0C" w14:textId="77777777"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14:paraId="6CD959A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9517B1D"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5ECF5C0"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14:paraId="4604881B"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0A5E3AA" w14:textId="77777777"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14:paraId="771B995E" w14:textId="77777777"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78D7963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1AADD74"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FE6F67" w14:textId="77777777"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14:paraId="603C61A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36E63B71" w14:textId="77777777"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14:paraId="39832A67" w14:textId="77777777"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14:paraId="77FE8EC7" w14:textId="77777777"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BB84E91" w14:textId="77777777"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EA1" w14:textId="77777777"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14:paraId="055D1D5E"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14:paraId="3BB11A13"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77C5BCE" w14:textId="77777777"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14:paraId="48DAB086" w14:textId="77777777"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14:paraId="08B2D17C" w14:textId="77777777"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F1B3C7E" w14:textId="77777777"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14:paraId="62EC7B53"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2543F8EB" w14:textId="77777777"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14:paraId="4915385C" w14:textId="77777777"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42286A" w14:textId="77777777"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14:paraId="4E1FF0B2" w14:textId="77777777" w:rsidR="001456F0" w:rsidRPr="000B71E3" w:rsidRDefault="001456F0" w:rsidP="001456F0">
      <w:pPr>
        <w:rPr>
          <w:lang w:val="en-US"/>
        </w:rPr>
      </w:pPr>
    </w:p>
    <w:p w14:paraId="3A61BD3F" w14:textId="77777777" w:rsidR="00290321" w:rsidRPr="000B71E3" w:rsidRDefault="00290321" w:rsidP="00290321">
      <w:pPr>
        <w:pStyle w:val="Heading5"/>
      </w:pPr>
      <w:bookmarkStart w:id="370" w:name="_Toc20118824"/>
      <w:r w:rsidRPr="000B71E3">
        <w:lastRenderedPageBreak/>
        <w:t>6.2.6.2.9</w:t>
      </w:r>
      <w:r w:rsidRPr="000B71E3">
        <w:tab/>
        <w:t>Type: PcscfRestorationNotification</w:t>
      </w:r>
      <w:bookmarkEnd w:id="370"/>
    </w:p>
    <w:p w14:paraId="52A5F8E5" w14:textId="77777777"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14:paraId="068F29F6"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A4F52" w14:textId="77777777"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D1C65E" w14:textId="77777777"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B3EC3A" w14:textId="77777777"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7A2C15" w14:textId="77777777"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FA189E" w14:textId="77777777" w:rsidR="00290321" w:rsidRPr="000B71E3" w:rsidRDefault="00290321" w:rsidP="00A94114">
            <w:pPr>
              <w:pStyle w:val="TAH"/>
              <w:rPr>
                <w:rFonts w:cs="Arial"/>
                <w:szCs w:val="18"/>
              </w:rPr>
            </w:pPr>
            <w:r w:rsidRPr="000B71E3">
              <w:rPr>
                <w:rFonts w:cs="Arial"/>
                <w:szCs w:val="18"/>
              </w:rPr>
              <w:t>Description</w:t>
            </w:r>
          </w:p>
        </w:tc>
      </w:tr>
      <w:tr w:rsidR="00290321" w:rsidRPr="000B71E3" w14:paraId="1EDD995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D497D90" w14:textId="77777777"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14:paraId="4762C3D2" w14:textId="77777777"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14:paraId="32FF2635" w14:textId="77777777"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1698DB5" w14:textId="77777777"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96E130C" w14:textId="77777777" w:rsidR="00290321" w:rsidRPr="000B71E3" w:rsidRDefault="00290321" w:rsidP="00A94114">
            <w:pPr>
              <w:pStyle w:val="TAL"/>
              <w:rPr>
                <w:rFonts w:cs="Arial"/>
                <w:szCs w:val="18"/>
              </w:rPr>
            </w:pPr>
            <w:r w:rsidRPr="000B71E3">
              <w:rPr>
                <w:rFonts w:cs="Arial"/>
                <w:szCs w:val="18"/>
              </w:rPr>
              <w:t>A SUPI that is served by the failed P-CSCF</w:t>
            </w:r>
          </w:p>
        </w:tc>
      </w:tr>
    </w:tbl>
    <w:p w14:paraId="365065B7" w14:textId="77777777" w:rsidR="00290321" w:rsidRPr="000B71E3" w:rsidRDefault="00290321" w:rsidP="00290321">
      <w:pPr>
        <w:rPr>
          <w:lang w:val="en-US"/>
        </w:rPr>
      </w:pPr>
    </w:p>
    <w:p w14:paraId="455ADF6B" w14:textId="77777777" w:rsidR="001147D1" w:rsidRPr="000B71E3" w:rsidRDefault="001147D1" w:rsidP="001147D1">
      <w:pPr>
        <w:pStyle w:val="Heading5"/>
      </w:pPr>
      <w:bookmarkStart w:id="371" w:name="_Hlk518046402"/>
      <w:bookmarkStart w:id="372" w:name="_Toc20118825"/>
      <w:r w:rsidRPr="000B71E3">
        <w:t>6.2.6.2.</w:t>
      </w:r>
      <w:r w:rsidR="00E436A6" w:rsidRPr="000B71E3">
        <w:t>10</w:t>
      </w:r>
      <w:r w:rsidRPr="000B71E3">
        <w:tab/>
        <w:t>Type: NetworkNodeDiameterAddress</w:t>
      </w:r>
      <w:bookmarkEnd w:id="372"/>
    </w:p>
    <w:p w14:paraId="4A39DFB7" w14:textId="77777777"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14:paraId="5F304AA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485323" w14:textId="77777777"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6AA2F85" w14:textId="77777777"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9EDD7EF" w14:textId="77777777"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481C4C4" w14:textId="77777777"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665DFB" w14:textId="77777777" w:rsidR="001147D1" w:rsidRPr="000B71E3" w:rsidRDefault="001147D1" w:rsidP="000C0A85">
            <w:pPr>
              <w:pStyle w:val="TAH"/>
              <w:rPr>
                <w:rFonts w:cs="Arial"/>
                <w:szCs w:val="18"/>
              </w:rPr>
            </w:pPr>
            <w:r w:rsidRPr="000B71E3">
              <w:rPr>
                <w:rFonts w:cs="Arial"/>
                <w:szCs w:val="18"/>
              </w:rPr>
              <w:t>Description</w:t>
            </w:r>
          </w:p>
        </w:tc>
      </w:tr>
      <w:tr w:rsidR="001147D1" w:rsidRPr="000B71E3" w14:paraId="7C2EBEC3"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5AAD257C" w14:textId="77777777"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14:paraId="3F83FC0F"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4569A883" w14:textId="77777777"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17273FF" w14:textId="77777777"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1ED8BF47" w14:textId="77777777" w:rsidR="001147D1" w:rsidRPr="000B71E3" w:rsidRDefault="001147D1" w:rsidP="000C0A85">
            <w:pPr>
              <w:pStyle w:val="TAL"/>
              <w:rPr>
                <w:rFonts w:cs="Arial"/>
                <w:szCs w:val="18"/>
                <w:lang w:eastAsia="zh-CN"/>
              </w:rPr>
            </w:pPr>
          </w:p>
        </w:tc>
      </w:tr>
      <w:tr w:rsidR="001147D1" w:rsidRPr="000B71E3" w14:paraId="4E85545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28593E7B" w14:textId="77777777"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14:paraId="02BECBAE"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6C988143" w14:textId="77777777"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14:paraId="31A3EA3E" w14:textId="77777777"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14:paraId="785E2383" w14:textId="77777777" w:rsidR="001147D1" w:rsidRPr="000B71E3" w:rsidRDefault="001147D1" w:rsidP="000C0A85">
            <w:pPr>
              <w:pStyle w:val="TAL"/>
              <w:rPr>
                <w:rFonts w:cs="Arial"/>
                <w:szCs w:val="18"/>
                <w:lang w:eastAsia="zh-CN"/>
              </w:rPr>
            </w:pPr>
          </w:p>
        </w:tc>
      </w:tr>
    </w:tbl>
    <w:p w14:paraId="6C029D0C" w14:textId="77777777" w:rsidR="001147D1" w:rsidRPr="000B71E3" w:rsidRDefault="001147D1" w:rsidP="001147D1">
      <w:pPr>
        <w:rPr>
          <w:lang w:val="en-US"/>
        </w:rPr>
      </w:pPr>
    </w:p>
    <w:p w14:paraId="3B4FBBB6" w14:textId="77777777" w:rsidR="00E0240B" w:rsidRDefault="00E0240B" w:rsidP="00E0240B">
      <w:pPr>
        <w:pStyle w:val="Heading5"/>
        <w:rPr>
          <w:lang w:eastAsia="zh-CN"/>
        </w:rPr>
      </w:pPr>
      <w:bookmarkStart w:id="373" w:name="_Toc20118826"/>
      <w:bookmarkEnd w:id="371"/>
      <w:r>
        <w:t>6.2.6.2.</w:t>
      </w:r>
      <w:r w:rsidR="00CE6B0C">
        <w:t>11</w:t>
      </w:r>
      <w:r>
        <w:tab/>
        <w:t xml:space="preserve">Type: </w:t>
      </w:r>
      <w:r>
        <w:rPr>
          <w:rFonts w:hint="eastAsia"/>
          <w:lang w:eastAsia="zh-CN"/>
        </w:rPr>
        <w:t>EpsIwkPgw</w:t>
      </w:r>
      <w:bookmarkEnd w:id="373"/>
    </w:p>
    <w:p w14:paraId="7CE113C0" w14:textId="77777777" w:rsidR="00E0240B" w:rsidRDefault="00E0240B" w:rsidP="00E0240B">
      <w:pPr>
        <w:pStyle w:val="TH"/>
        <w:rPr>
          <w:lang w:eastAsia="zh-CN"/>
        </w:rPr>
      </w:pPr>
      <w:r>
        <w:t>Table 6.2.6.2.</w:t>
      </w:r>
      <w:r w:rsidR="00CE6B0C">
        <w:t>11</w:t>
      </w:r>
      <w:r>
        <w:t xml:space="preserve">-1: Definition of type </w:t>
      </w:r>
      <w:r>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14:paraId="0DAF46CC"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1BF9666" w14:textId="77777777" w:rsidR="00E0240B" w:rsidRDefault="00E0240B" w:rsidP="00747E12">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DF9A565" w14:textId="77777777" w:rsidR="00E0240B" w:rsidRDefault="00E0240B" w:rsidP="00747E12">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D4ABB1B" w14:textId="77777777" w:rsidR="00E0240B" w:rsidRDefault="00E0240B" w:rsidP="00747E12">
            <w:pPr>
              <w:pStyle w:val="TAH"/>
            </w:pPr>
            <w:r>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6F8C31D" w14:textId="77777777" w:rsidR="00E0240B" w:rsidRDefault="00E0240B" w:rsidP="00747E12">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062143D" w14:textId="77777777" w:rsidR="00E0240B" w:rsidRDefault="00E0240B" w:rsidP="00747E12">
            <w:pPr>
              <w:pStyle w:val="TAH"/>
              <w:rPr>
                <w:rFonts w:cs="Arial"/>
                <w:szCs w:val="18"/>
              </w:rPr>
            </w:pPr>
            <w:r>
              <w:rPr>
                <w:rFonts w:cs="Arial"/>
                <w:szCs w:val="18"/>
              </w:rPr>
              <w:t>Description</w:t>
            </w:r>
          </w:p>
        </w:tc>
      </w:tr>
      <w:tr w:rsidR="00E0240B" w14:paraId="76C0842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183BC366" w14:textId="77777777" w:rsidR="00E0240B" w:rsidRDefault="00E0240B" w:rsidP="00747E12">
            <w:pPr>
              <w:pStyle w:val="TAL"/>
              <w:rPr>
                <w:lang w:eastAsia="zh-CN"/>
              </w:rPr>
            </w:pPr>
            <w:r>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7C3D7E0" w14:textId="77777777" w:rsidR="00E0240B" w:rsidRDefault="00E0240B" w:rsidP="00747E12">
            <w:pPr>
              <w:pStyle w:val="TAL"/>
              <w:rPr>
                <w:lang w:eastAsia="zh-CN"/>
              </w:rPr>
            </w:pPr>
            <w:r>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3F3D9294" w14:textId="77777777" w:rsidR="00E0240B" w:rsidRDefault="00E0240B" w:rsidP="00747E12">
            <w:pPr>
              <w:pStyle w:val="TAC"/>
              <w:rPr>
                <w:lang w:eastAsia="zh-CN"/>
              </w:rPr>
            </w:pPr>
            <w:r>
              <w:t>M</w:t>
            </w:r>
          </w:p>
        </w:tc>
        <w:tc>
          <w:tcPr>
            <w:tcW w:w="1275" w:type="dxa"/>
            <w:tcBorders>
              <w:top w:val="single" w:sz="4" w:space="0" w:color="auto"/>
              <w:left w:val="single" w:sz="4" w:space="0" w:color="auto"/>
              <w:bottom w:val="single" w:sz="4" w:space="0" w:color="auto"/>
              <w:right w:val="single" w:sz="4" w:space="0" w:color="auto"/>
            </w:tcBorders>
          </w:tcPr>
          <w:p w14:paraId="382D0850" w14:textId="77777777" w:rsidR="00E0240B" w:rsidRDefault="00E0240B" w:rsidP="00747E12">
            <w:pPr>
              <w:pStyle w:val="TAL"/>
              <w:rPr>
                <w:lang w:eastAsia="zh-CN"/>
              </w:rPr>
            </w:pPr>
            <w:r>
              <w:t>1</w:t>
            </w:r>
          </w:p>
        </w:tc>
        <w:tc>
          <w:tcPr>
            <w:tcW w:w="3934" w:type="dxa"/>
            <w:tcBorders>
              <w:top w:val="single" w:sz="4" w:space="0" w:color="auto"/>
              <w:left w:val="single" w:sz="4" w:space="0" w:color="auto"/>
              <w:bottom w:val="single" w:sz="4" w:space="0" w:color="auto"/>
              <w:right w:val="single" w:sz="4" w:space="0" w:color="auto"/>
            </w:tcBorders>
          </w:tcPr>
          <w:p w14:paraId="32A4C905" w14:textId="77777777" w:rsidR="00E0240B" w:rsidRDefault="00E0240B" w:rsidP="00747E12">
            <w:pPr>
              <w:pStyle w:val="TAL"/>
              <w:rPr>
                <w:rFonts w:cs="Arial"/>
                <w:szCs w:val="18"/>
                <w:lang w:eastAsia="zh-CN"/>
              </w:rPr>
            </w:pPr>
            <w:r>
              <w:rPr>
                <w:rFonts w:cs="Arial" w:hint="eastAsia"/>
                <w:szCs w:val="18"/>
                <w:lang w:eastAsia="zh-CN"/>
              </w:rPr>
              <w:t xml:space="preserve">The PGW FQDN of the </w:t>
            </w:r>
            <w:r>
              <w:rPr>
                <w:rFonts w:eastAsia="Malgun Gothic"/>
              </w:rPr>
              <w:t>"</w:t>
            </w:r>
            <w:r>
              <w:rPr>
                <w:rFonts w:cs="Arial" w:hint="eastAsia"/>
                <w:szCs w:val="18"/>
                <w:lang w:eastAsia="zh-CN"/>
              </w:rPr>
              <w:t>PGW-C+SMF</w:t>
            </w:r>
            <w:r>
              <w:rPr>
                <w:rFonts w:eastAsia="Malgun Gothic"/>
              </w:rPr>
              <w:t>"</w:t>
            </w:r>
          </w:p>
        </w:tc>
      </w:tr>
      <w:tr w:rsidR="00E0240B" w14:paraId="3CAE23C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5299D27C" w14:textId="77777777" w:rsidR="00E0240B" w:rsidRDefault="00E0240B" w:rsidP="00747E12">
            <w:pPr>
              <w:pStyle w:val="TAL"/>
              <w:rPr>
                <w:lang w:eastAsia="zh-CN"/>
              </w:rPr>
            </w:pPr>
            <w:r>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2CB97C" w14:textId="77777777" w:rsidR="00E0240B" w:rsidRDefault="00E0240B" w:rsidP="00747E12">
            <w:pPr>
              <w:pStyle w:val="TAL"/>
              <w:rPr>
                <w:lang w:eastAsia="zh-CN"/>
              </w:rPr>
            </w:pPr>
            <w:r>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38D4AD1A" w14:textId="77777777" w:rsidR="00E0240B" w:rsidRDefault="00E0240B" w:rsidP="00747E12">
            <w:pPr>
              <w:pStyle w:val="TAC"/>
              <w:rPr>
                <w:lang w:eastAsia="zh-CN"/>
              </w:rPr>
            </w:pPr>
            <w:r>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2019D61" w14:textId="77777777" w:rsidR="00E0240B" w:rsidRDefault="00E0240B" w:rsidP="00747E12">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2FF7166" w14:textId="77777777" w:rsidR="00E0240B" w:rsidRDefault="00E0240B" w:rsidP="00747E12">
            <w:pPr>
              <w:pStyle w:val="TAL"/>
              <w:rPr>
                <w:rFonts w:cs="Arial"/>
                <w:szCs w:val="18"/>
                <w:lang w:eastAsia="zh-CN"/>
              </w:rPr>
            </w:pPr>
            <w:r>
              <w:rPr>
                <w:rFonts w:cs="Arial" w:hint="eastAsia"/>
                <w:szCs w:val="18"/>
                <w:lang w:eastAsia="zh-CN"/>
              </w:rPr>
              <w:t xml:space="preserve">The SMF Instance Id of the </w:t>
            </w:r>
            <w:r>
              <w:rPr>
                <w:rFonts w:eastAsia="Malgun Gothic"/>
              </w:rPr>
              <w:t>"</w:t>
            </w:r>
            <w:r>
              <w:rPr>
                <w:rFonts w:cs="Arial" w:hint="eastAsia"/>
                <w:szCs w:val="18"/>
                <w:lang w:eastAsia="zh-CN"/>
              </w:rPr>
              <w:t>PGW-C+SMF</w:t>
            </w:r>
            <w:r>
              <w:rPr>
                <w:rFonts w:eastAsia="Malgun Gothic"/>
              </w:rPr>
              <w:t>"</w:t>
            </w:r>
          </w:p>
        </w:tc>
      </w:tr>
    </w:tbl>
    <w:p w14:paraId="7F9E8ACF" w14:textId="77777777" w:rsidR="00A521A6" w:rsidRDefault="00A521A6" w:rsidP="00A521A6">
      <w:pPr>
        <w:rPr>
          <w:lang w:val="en-US"/>
        </w:rPr>
      </w:pPr>
    </w:p>
    <w:p w14:paraId="00403664" w14:textId="77777777" w:rsidR="00E46E51" w:rsidRPr="000B71E3" w:rsidRDefault="00E46E51" w:rsidP="00E46E51">
      <w:pPr>
        <w:pStyle w:val="Heading4"/>
        <w:rPr>
          <w:lang w:val="en-US"/>
        </w:rPr>
      </w:pPr>
      <w:bookmarkStart w:id="374" w:name="_Toc20118827"/>
      <w:r w:rsidRPr="000B71E3">
        <w:rPr>
          <w:lang w:val="en-US"/>
        </w:rPr>
        <w:t>6.2.6.3</w:t>
      </w:r>
      <w:r w:rsidRPr="000B71E3">
        <w:rPr>
          <w:lang w:val="en-US"/>
        </w:rPr>
        <w:tab/>
        <w:t>Simple data types and enumerations</w:t>
      </w:r>
      <w:bookmarkEnd w:id="374"/>
    </w:p>
    <w:p w14:paraId="3A73524D" w14:textId="77777777" w:rsidR="00E46E51" w:rsidRPr="000B71E3" w:rsidRDefault="00E46E51" w:rsidP="00E46E51">
      <w:pPr>
        <w:pStyle w:val="Heading5"/>
      </w:pPr>
      <w:bookmarkStart w:id="375" w:name="_Toc20118828"/>
      <w:r w:rsidRPr="000B71E3">
        <w:t>6.2.6.3.1</w:t>
      </w:r>
      <w:r w:rsidRPr="000B71E3">
        <w:tab/>
        <w:t>Introduction</w:t>
      </w:r>
      <w:bookmarkEnd w:id="375"/>
    </w:p>
    <w:p w14:paraId="752921BF"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46009971" w14:textId="77777777" w:rsidR="00E46E51" w:rsidRPr="000B71E3" w:rsidRDefault="00E46E51" w:rsidP="00E46E51">
      <w:pPr>
        <w:pStyle w:val="Heading5"/>
      </w:pPr>
      <w:bookmarkStart w:id="376" w:name="_Toc20118829"/>
      <w:r w:rsidRPr="000B71E3">
        <w:t>6.2.6.3.2</w:t>
      </w:r>
      <w:r w:rsidRPr="000B71E3">
        <w:tab/>
        <w:t>Simple data types</w:t>
      </w:r>
      <w:bookmarkEnd w:id="376"/>
      <w:r w:rsidRPr="000B71E3">
        <w:t xml:space="preserve"> </w:t>
      </w:r>
    </w:p>
    <w:p w14:paraId="200B6409" w14:textId="77777777" w:rsidR="00E46E51" w:rsidRPr="000B71E3" w:rsidRDefault="00E46E51" w:rsidP="00E46E51">
      <w:r w:rsidRPr="000B71E3">
        <w:t>The simple data types defined in table 6.2.6.3.2-1 shall be supported.</w:t>
      </w:r>
    </w:p>
    <w:p w14:paraId="70097AE5" w14:textId="77777777"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34D52974"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BC83ED"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DE1C0"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A6A8DF8" w14:textId="77777777" w:rsidR="00E46E51" w:rsidRPr="000B71E3" w:rsidRDefault="00E46E51" w:rsidP="00E46E51">
            <w:pPr>
              <w:pStyle w:val="TAH"/>
            </w:pPr>
            <w:r w:rsidRPr="000B71E3">
              <w:t>Description</w:t>
            </w:r>
          </w:p>
        </w:tc>
      </w:tr>
      <w:tr w:rsidR="00E46E51" w:rsidRPr="000B71E3" w14:paraId="4FF75AC0"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A4101E" w14:textId="77777777"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0B4BF4" w14:textId="77777777"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96DAFA1" w14:textId="77777777"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14:paraId="3DB39E34" w14:textId="77777777"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587B" w14:textId="77777777"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8C53A1" w14:textId="77777777"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712561" w14:textId="77777777"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14:paraId="293B9CCB" w14:textId="77777777"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C911ED" w14:textId="77777777"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2C16D30" w14:textId="77777777"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186BE35" w14:textId="77777777"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6EFAF1A9" w14:textId="77777777" w:rsidR="00E46E51" w:rsidRPr="000B71E3" w:rsidRDefault="00E46E51" w:rsidP="00E46E51"/>
    <w:p w14:paraId="2C15C48A" w14:textId="77777777" w:rsidR="00E46E51" w:rsidRPr="000B71E3" w:rsidRDefault="00E46E51" w:rsidP="00E46E51">
      <w:pPr>
        <w:pStyle w:val="Heading5"/>
      </w:pPr>
      <w:bookmarkStart w:id="377" w:name="_Toc20118830"/>
      <w:r w:rsidRPr="000B71E3">
        <w:t>6.2.6.3.3</w:t>
      </w:r>
      <w:r w:rsidRPr="000B71E3">
        <w:tab/>
        <w:t xml:space="preserve">Enumeration: </w:t>
      </w:r>
      <w:r w:rsidR="00D0156A" w:rsidRPr="000B71E3">
        <w:t>DeregistrationReason</w:t>
      </w:r>
      <w:bookmarkEnd w:id="377"/>
    </w:p>
    <w:p w14:paraId="5A219FCC" w14:textId="77777777" w:rsidR="00D0156A" w:rsidRPr="000B71E3" w:rsidRDefault="00D0156A" w:rsidP="005173DD">
      <w:r w:rsidRPr="000B71E3">
        <w:t>The enumeration DeregistrationReason represents the reason for the Deregistration Notification. It shall comply with the provisions defined in table 6.2.6.3.3-1.</w:t>
      </w:r>
    </w:p>
    <w:p w14:paraId="56FC41C1" w14:textId="77777777" w:rsidR="00E46E51" w:rsidRPr="000B71E3" w:rsidRDefault="00E46E51" w:rsidP="00E46E51">
      <w:pPr>
        <w:pStyle w:val="TH"/>
      </w:pPr>
      <w:r w:rsidRPr="000B71E3">
        <w:lastRenderedPageBreak/>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14:paraId="5FE3A13D" w14:textId="77777777"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3717E" w14:textId="77777777"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D5A339" w14:textId="77777777" w:rsidR="00E46E51" w:rsidRPr="000B71E3" w:rsidRDefault="00E46E51" w:rsidP="00E46E51">
            <w:pPr>
              <w:pStyle w:val="TAH"/>
            </w:pPr>
            <w:r w:rsidRPr="000B71E3">
              <w:t>Description</w:t>
            </w:r>
          </w:p>
        </w:tc>
      </w:tr>
      <w:tr w:rsidR="00E46E51" w:rsidRPr="000B71E3" w14:paraId="463074B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AD91B4" w14:textId="77777777"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BB797D" w14:textId="77777777" w:rsidR="00E46E51" w:rsidRPr="000B71E3" w:rsidRDefault="00D0156A" w:rsidP="00E46E51">
            <w:pPr>
              <w:pStyle w:val="TAL"/>
            </w:pPr>
            <w:r w:rsidRPr="000B71E3">
              <w:t>see 3GPP TS 23.502 [3]</w:t>
            </w:r>
          </w:p>
        </w:tc>
      </w:tr>
      <w:tr w:rsidR="00D0156A" w:rsidRPr="000B71E3" w14:paraId="615404A8"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FB900A" w14:textId="77777777"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D1A282" w14:textId="77777777" w:rsidR="00D0156A" w:rsidRPr="000B71E3" w:rsidRDefault="00D0156A" w:rsidP="00B70591">
            <w:pPr>
              <w:pStyle w:val="TAL"/>
            </w:pPr>
            <w:r w:rsidRPr="000B71E3">
              <w:t>see 3GPP TS 23.502 [3]</w:t>
            </w:r>
          </w:p>
        </w:tc>
      </w:tr>
      <w:tr w:rsidR="00D0156A" w:rsidRPr="000B71E3" w14:paraId="4DE11C3E"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37A0B" w14:textId="77777777"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ADF01C" w14:textId="77777777" w:rsidR="00D0156A" w:rsidRPr="000B71E3" w:rsidRDefault="00D0156A" w:rsidP="00B70591">
            <w:pPr>
              <w:pStyle w:val="TAL"/>
            </w:pPr>
            <w:r w:rsidRPr="000B71E3">
              <w:t>see 3GPP TS 23.502 [3]</w:t>
            </w:r>
          </w:p>
        </w:tc>
      </w:tr>
      <w:tr w:rsidR="00D0156A" w:rsidRPr="000B71E3" w14:paraId="7689E9A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54798" w14:textId="77777777"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88096" w14:textId="77777777" w:rsidR="00D0156A" w:rsidRPr="000B71E3" w:rsidRDefault="00D0156A" w:rsidP="00B70591">
            <w:pPr>
              <w:pStyle w:val="TAL"/>
            </w:pPr>
            <w:r w:rsidRPr="000B71E3">
              <w:t>see 3GPP TS 23.502 [3]</w:t>
            </w:r>
          </w:p>
        </w:tc>
      </w:tr>
      <w:tr w:rsidR="007032C7" w:rsidRPr="00074E66" w14:paraId="7EC7F2EA"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6CDB2" w14:textId="77777777"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DE788" w14:textId="77777777" w:rsidR="007032C7" w:rsidRPr="00074E66" w:rsidRDefault="007032C7" w:rsidP="00F20C5A">
            <w:pPr>
              <w:pStyle w:val="TAL"/>
            </w:pPr>
            <w:r w:rsidRPr="00074E66">
              <w:t>see 3GPP TS 23.502 [3]</w:t>
            </w:r>
          </w:p>
        </w:tc>
      </w:tr>
      <w:tr w:rsidR="00953B95" w:rsidRPr="00074E66" w14:paraId="5824103B"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F0926" w14:textId="77777777"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ED73D" w14:textId="77777777" w:rsidR="00953B95" w:rsidRPr="00074E66" w:rsidRDefault="00953B95" w:rsidP="00BE2EE7">
            <w:pPr>
              <w:pStyle w:val="TAL"/>
            </w:pPr>
            <w:r>
              <w:t>see 3GPP TS 23.502 [3]</w:t>
            </w:r>
          </w:p>
        </w:tc>
      </w:tr>
    </w:tbl>
    <w:p w14:paraId="7A8F95CD" w14:textId="77777777" w:rsidR="00E46E51" w:rsidRPr="000B71E3" w:rsidRDefault="00E46E51" w:rsidP="00E46E51">
      <w:pPr>
        <w:rPr>
          <w:lang w:val="en-US"/>
        </w:rPr>
      </w:pPr>
    </w:p>
    <w:p w14:paraId="7172C8AA" w14:textId="77777777" w:rsidR="002103FC" w:rsidRPr="000B71E3" w:rsidRDefault="00E46E51" w:rsidP="002103FC">
      <w:pPr>
        <w:pStyle w:val="Heading5"/>
      </w:pPr>
      <w:bookmarkStart w:id="378" w:name="_Toc20118831"/>
      <w:r w:rsidRPr="000B71E3">
        <w:t>6.2.6.3.4</w:t>
      </w:r>
      <w:r w:rsidRPr="000B71E3">
        <w:tab/>
        <w:t xml:space="preserve">Enumeration: </w:t>
      </w:r>
      <w:r w:rsidR="00D978AE" w:rsidRPr="000B71E3">
        <w:t>ImsVoP</w:t>
      </w:r>
      <w:r w:rsidR="002C0EA0">
        <w:t>s</w:t>
      </w:r>
      <w:bookmarkEnd w:id="378"/>
      <w:r w:rsidR="002103FC" w:rsidRPr="000B71E3">
        <w:t xml:space="preserve"> </w:t>
      </w:r>
    </w:p>
    <w:p w14:paraId="5B8910E0" w14:textId="77777777"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14:paraId="3459499A" w14:textId="77777777" w:rsidR="00E93D21" w:rsidRPr="000B71E3" w:rsidRDefault="001329EE" w:rsidP="00E93D21">
      <w:pPr>
        <w:pStyle w:val="TH"/>
      </w:pPr>
      <w:r w:rsidRPr="000B71E3">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14:paraId="6DBF829A" w14:textId="77777777"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6965D2" w14:textId="77777777"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741111" w14:textId="77777777" w:rsidR="00E93D21" w:rsidRPr="000B71E3" w:rsidRDefault="00E93D21" w:rsidP="00B70591">
            <w:pPr>
              <w:pStyle w:val="TAH"/>
            </w:pPr>
            <w:r w:rsidRPr="000B71E3">
              <w:t>Description</w:t>
            </w:r>
          </w:p>
        </w:tc>
      </w:tr>
      <w:tr w:rsidR="00E93D21" w:rsidRPr="000B71E3" w14:paraId="2FCC7E25"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024E72" w14:textId="77777777"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85908" w14:textId="77777777"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14:paraId="57F0192E"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01D0B" w14:textId="77777777"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371367" w14:textId="77777777"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14:paraId="1A273E71"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2CD7B" w14:textId="77777777"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91C45E" w14:textId="77777777"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14:paraId="6E9324ED" w14:textId="77777777" w:rsidR="00D978AE" w:rsidRPr="000B71E3" w:rsidRDefault="00D978AE" w:rsidP="005173DD"/>
    <w:p w14:paraId="1DFC9AED" w14:textId="77777777" w:rsidR="00836C0C" w:rsidRPr="000B71E3" w:rsidRDefault="00E46E51" w:rsidP="00836C0C">
      <w:pPr>
        <w:pStyle w:val="Heading3"/>
      </w:pPr>
      <w:bookmarkStart w:id="379" w:name="_Toc20118832"/>
      <w:r w:rsidRPr="000B71E3">
        <w:t>6.2.7</w:t>
      </w:r>
      <w:r w:rsidRPr="000B71E3">
        <w:tab/>
        <w:t>Error Handling</w:t>
      </w:r>
      <w:bookmarkEnd w:id="379"/>
      <w:r w:rsidR="00836C0C" w:rsidRPr="000B71E3">
        <w:t xml:space="preserve"> </w:t>
      </w:r>
    </w:p>
    <w:p w14:paraId="7ED02F44" w14:textId="77777777" w:rsidR="00012DF9" w:rsidRPr="000B71E3" w:rsidRDefault="00012DF9" w:rsidP="00012DF9">
      <w:pPr>
        <w:pStyle w:val="Heading4"/>
      </w:pPr>
      <w:bookmarkStart w:id="380" w:name="_Toc20118833"/>
      <w:r w:rsidRPr="000B71E3">
        <w:t>6.2.7.1</w:t>
      </w:r>
      <w:r w:rsidRPr="000B71E3">
        <w:tab/>
        <w:t>General</w:t>
      </w:r>
      <w:bookmarkEnd w:id="380"/>
    </w:p>
    <w:p w14:paraId="13B23440" w14:textId="77777777" w:rsidR="00012DF9" w:rsidRPr="000B71E3" w:rsidRDefault="00012DF9" w:rsidP="00012DF9">
      <w:pPr>
        <w:rPr>
          <w:rFonts w:eastAsia="Calibri"/>
        </w:rPr>
      </w:pPr>
      <w:r w:rsidRPr="000B71E3">
        <w:t xml:space="preserve">HTTP error handling shall be supported as specified in </w:t>
      </w:r>
      <w:r w:rsidR="000647B6">
        <w:t>clause</w:t>
      </w:r>
      <w:r w:rsidRPr="000B71E3">
        <w:t> 5.2.4 of 3GPP TS 29.500 [4].</w:t>
      </w:r>
    </w:p>
    <w:p w14:paraId="368B2822" w14:textId="77777777" w:rsidR="00012DF9" w:rsidRPr="000B71E3" w:rsidRDefault="00012DF9" w:rsidP="00012DF9">
      <w:pPr>
        <w:pStyle w:val="Heading4"/>
      </w:pPr>
      <w:bookmarkStart w:id="381" w:name="_Toc20118834"/>
      <w:r w:rsidRPr="000B71E3">
        <w:t>6.2.7.2</w:t>
      </w:r>
      <w:r w:rsidRPr="000B71E3">
        <w:tab/>
        <w:t>Protocol Errors</w:t>
      </w:r>
      <w:bookmarkEnd w:id="381"/>
    </w:p>
    <w:p w14:paraId="138F72A0" w14:textId="77777777" w:rsidR="00012DF9" w:rsidRPr="000B71E3" w:rsidRDefault="00012DF9" w:rsidP="00012DF9">
      <w:r w:rsidRPr="000B71E3">
        <w:t xml:space="preserve">Protocol errors handling shall be supported as specified in </w:t>
      </w:r>
      <w:r w:rsidR="000647B6">
        <w:t>clause</w:t>
      </w:r>
      <w:r w:rsidRPr="000B71E3">
        <w:t xml:space="preserve"> 5.2.7 of 3GPP TS 29.500 [4].</w:t>
      </w:r>
    </w:p>
    <w:p w14:paraId="012D288A" w14:textId="77777777" w:rsidR="00012DF9" w:rsidRPr="000B71E3" w:rsidRDefault="00012DF9" w:rsidP="00012DF9">
      <w:pPr>
        <w:pStyle w:val="Heading4"/>
      </w:pPr>
      <w:bookmarkStart w:id="382" w:name="_Toc20118835"/>
      <w:r w:rsidRPr="000B71E3">
        <w:t>6.2.7.3</w:t>
      </w:r>
      <w:r w:rsidRPr="000B71E3">
        <w:tab/>
        <w:t>Application Errors</w:t>
      </w:r>
      <w:bookmarkEnd w:id="382"/>
    </w:p>
    <w:p w14:paraId="3C78E364" w14:textId="77777777"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14:paraId="04B84215" w14:textId="77777777" w:rsidR="00012DF9" w:rsidRPr="000B71E3" w:rsidRDefault="00012DF9" w:rsidP="00012DF9">
      <w:pPr>
        <w:pStyle w:val="TH"/>
      </w:pPr>
      <w:r w:rsidRPr="000B71E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14:paraId="0857083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BCBDAE6" w14:textId="77777777"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46997708" w14:textId="77777777"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87840B5" w14:textId="77777777" w:rsidR="00012DF9" w:rsidRPr="000B71E3" w:rsidRDefault="00012DF9" w:rsidP="00C13412">
            <w:pPr>
              <w:pStyle w:val="TAH"/>
            </w:pPr>
            <w:r w:rsidRPr="000B71E3">
              <w:t>Description</w:t>
            </w:r>
          </w:p>
        </w:tc>
      </w:tr>
      <w:tr w:rsidR="00012DF9" w:rsidRPr="000B71E3" w14:paraId="36AC13A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DE3031F" w14:textId="77777777" w:rsidR="00012DF9" w:rsidRPr="000B71E3" w:rsidRDefault="00012DF9" w:rsidP="00C13412">
            <w:pPr>
              <w:pStyle w:val="TAL"/>
            </w:pPr>
            <w:bookmarkStart w:id="383"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58FB6745"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5A5F2" w14:textId="77777777" w:rsidR="00012DF9" w:rsidRPr="000B71E3" w:rsidRDefault="00012DF9" w:rsidP="00C13412">
            <w:pPr>
              <w:pStyle w:val="TAL"/>
            </w:pPr>
            <w:r w:rsidRPr="000B71E3">
              <w:t>No 5GS subscription is associated with the user.</w:t>
            </w:r>
          </w:p>
        </w:tc>
      </w:tr>
      <w:tr w:rsidR="00012DF9" w:rsidRPr="000B71E3" w14:paraId="7C32C74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279AB62" w14:textId="77777777"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0B0824E"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5E83AA8D" w14:textId="77777777" w:rsidR="00012DF9" w:rsidRPr="000B71E3" w:rsidRDefault="00012DF9" w:rsidP="00C13412">
            <w:pPr>
              <w:pStyle w:val="TAL"/>
            </w:pPr>
            <w:r w:rsidRPr="000B71E3">
              <w:t>No PS (5GS, EPS, GPRS) subscription is associated with the user.</w:t>
            </w:r>
          </w:p>
        </w:tc>
      </w:tr>
      <w:tr w:rsidR="00012DF9" w:rsidRPr="000B71E3" w14:paraId="7BD156B9"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4312CEE5" w14:textId="77777777"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43980FB7"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B9FC83B" w14:textId="77777777" w:rsidR="00012DF9" w:rsidRPr="000B71E3" w:rsidRDefault="00012DF9" w:rsidP="00C13412">
            <w:pPr>
              <w:pStyle w:val="TAL"/>
            </w:pPr>
            <w:r w:rsidRPr="000B71E3">
              <w:t>The subscriber is not allowed to roam within that PLMN</w:t>
            </w:r>
          </w:p>
        </w:tc>
      </w:tr>
      <w:tr w:rsidR="00012DF9" w:rsidRPr="000B71E3" w14:paraId="6B8CC073"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8F8E880" w14:textId="77777777" w:rsidR="00012DF9" w:rsidRPr="000B71E3" w:rsidRDefault="00012DF9" w:rsidP="00C13412">
            <w:pPr>
              <w:pStyle w:val="TAL"/>
            </w:pPr>
            <w:r w:rsidRPr="000B71E3">
              <w:t>USER</w:t>
            </w:r>
            <w:r w:rsidR="00D8488D">
              <w:t>_</w:t>
            </w:r>
            <w:r w:rsidRPr="000B71E3">
              <w:t>NOT</w:t>
            </w:r>
            <w:r w:rsidR="00D8488D">
              <w:t>_</w:t>
            </w:r>
            <w:r w:rsidRPr="000B71E3">
              <w:t>FOUND</w:t>
            </w:r>
          </w:p>
        </w:tc>
        <w:tc>
          <w:tcPr>
            <w:tcW w:w="711" w:type="pct"/>
            <w:tcBorders>
              <w:top w:val="single" w:sz="4" w:space="0" w:color="auto"/>
              <w:left w:val="single" w:sz="4" w:space="0" w:color="auto"/>
              <w:bottom w:val="single" w:sz="4" w:space="0" w:color="auto"/>
              <w:right w:val="single" w:sz="4" w:space="0" w:color="auto"/>
            </w:tcBorders>
          </w:tcPr>
          <w:p w14:paraId="6FFC428D"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3B920313" w14:textId="77777777" w:rsidR="00012DF9" w:rsidRPr="000B71E3" w:rsidRDefault="00012DF9" w:rsidP="00C13412">
            <w:pPr>
              <w:pStyle w:val="TAL"/>
            </w:pPr>
            <w:r w:rsidRPr="000B71E3">
              <w:t>The user does not exist in the HPLMN</w:t>
            </w:r>
          </w:p>
        </w:tc>
      </w:tr>
      <w:tr w:rsidR="00012DF9" w:rsidRPr="000B71E3" w14:paraId="20D4F6D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11BFDFBC" w14:textId="77777777"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14:paraId="08F6EEC4"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043282EA" w14:textId="77777777" w:rsidR="00012DF9" w:rsidRPr="000B71E3" w:rsidRDefault="00D8488D" w:rsidP="00C13412">
            <w:pPr>
              <w:pStyle w:val="TAL"/>
            </w:pPr>
            <w:r w:rsidRPr="000B71E3">
              <w:t>It is used when no corresp</w:t>
            </w:r>
            <w:r>
              <w:t>onding context exists</w:t>
            </w:r>
            <w:r>
              <w:rPr>
                <w:rFonts w:hint="eastAsia"/>
                <w:lang w:eastAsia="zh-CN"/>
              </w:rPr>
              <w:t>.</w:t>
            </w:r>
          </w:p>
        </w:tc>
      </w:tr>
      <w:tr w:rsidR="00012DF9" w:rsidRPr="000B71E3" w14:paraId="2A06264C"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50E79E9" w14:textId="77777777"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14:paraId="3767B763"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0F31F58" w14:textId="77777777" w:rsidR="00012DF9" w:rsidRPr="000B71E3" w:rsidRDefault="00012DF9" w:rsidP="00C13412">
            <w:pPr>
              <w:pStyle w:val="TAL"/>
            </w:pPr>
            <w:r w:rsidRPr="000B71E3">
              <w:t>Access type not allowed for the user.</w:t>
            </w:r>
          </w:p>
        </w:tc>
      </w:tr>
      <w:tr w:rsidR="00012DF9" w:rsidRPr="000B71E3" w14:paraId="12CFE12F"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8F7F558" w14:textId="77777777" w:rsidR="00012DF9" w:rsidRPr="000B71E3" w:rsidRDefault="00012DF9" w:rsidP="00C13412">
            <w:pPr>
              <w:pStyle w:val="TAL"/>
            </w:pPr>
            <w:r w:rsidRPr="000B71E3">
              <w:t>RAT_NOT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6B8C1299"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77B26B6B" w14:textId="77777777" w:rsidR="00012DF9" w:rsidRPr="000B71E3" w:rsidRDefault="00012DF9" w:rsidP="00C13412">
            <w:pPr>
              <w:pStyle w:val="TAL"/>
            </w:pPr>
            <w:r w:rsidRPr="000B71E3">
              <w:t>RAT is not allowed for the user</w:t>
            </w:r>
          </w:p>
        </w:tc>
      </w:tr>
      <w:tr w:rsidR="00012DF9" w:rsidRPr="000B71E3" w14:paraId="17CF558B"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BFE7E8C" w14:textId="77777777" w:rsidR="00012DF9" w:rsidRPr="000B71E3" w:rsidRDefault="00012DF9" w:rsidP="00C13412">
            <w:pPr>
              <w:pStyle w:val="TAL"/>
            </w:pPr>
            <w:r w:rsidRPr="000B71E3">
              <w:t>DNN_NOT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7D499CB8"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0C0E3336" w14:textId="77777777" w:rsidR="00012DF9" w:rsidRPr="000B71E3" w:rsidRDefault="00012DF9" w:rsidP="00C13412">
            <w:pPr>
              <w:pStyle w:val="TAL"/>
            </w:pPr>
            <w:r w:rsidRPr="000B71E3">
              <w:t>DNN not authorized for the user</w:t>
            </w:r>
          </w:p>
        </w:tc>
      </w:tr>
      <w:tr w:rsidR="00012DF9" w:rsidRPr="000B71E3" w14:paraId="3A84AF44"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8116E72" w14:textId="77777777"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14:paraId="1FC6C0B1"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6DAFF66" w14:textId="77777777"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14:paraId="27BAF038" w14:textId="77777777" w:rsidTr="007D0E2A">
        <w:trPr>
          <w:jc w:val="center"/>
        </w:trPr>
        <w:tc>
          <w:tcPr>
            <w:tcW w:w="1922" w:type="pct"/>
            <w:tcBorders>
              <w:top w:val="single" w:sz="4" w:space="0" w:color="auto"/>
              <w:left w:val="single" w:sz="4" w:space="0" w:color="auto"/>
              <w:bottom w:val="single" w:sz="4" w:space="0" w:color="auto"/>
              <w:right w:val="single" w:sz="4" w:space="0" w:color="auto"/>
            </w:tcBorders>
          </w:tcPr>
          <w:p w14:paraId="0F449AEC" w14:textId="77777777"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14:paraId="55F813B1" w14:textId="77777777"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291863D7" w14:textId="77777777" w:rsidR="006E78DB" w:rsidRPr="000B71E3" w:rsidRDefault="006E78DB" w:rsidP="007D0E2A">
            <w:pPr>
              <w:pStyle w:val="TAL"/>
            </w:pPr>
            <w:r>
              <w:t>The AMF is not allowed to modify the registration information stored in the UDM, as it is not the registered AMF.</w:t>
            </w:r>
          </w:p>
        </w:tc>
      </w:tr>
      <w:bookmarkEnd w:id="383"/>
      <w:tr w:rsidR="00012DF9" w:rsidRPr="000B71E3" w14:paraId="0C8A5A81"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99E6843" w14:textId="77777777"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14:paraId="5D12BCF6" w14:textId="77777777"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14:paraId="32E8156A" w14:textId="77777777" w:rsidR="00012DF9" w:rsidRPr="000B71E3" w:rsidRDefault="00012DF9" w:rsidP="00C13412">
            <w:pPr>
              <w:pStyle w:val="TAL"/>
            </w:pPr>
            <w:r w:rsidRPr="000B71E3">
              <w:t xml:space="preserve">The request cannot be proccesed due to semantic errors when trying to process a patch method </w:t>
            </w:r>
          </w:p>
        </w:tc>
      </w:tr>
    </w:tbl>
    <w:p w14:paraId="32BEB5EB" w14:textId="77777777" w:rsidR="00E46E51" w:rsidRPr="000B71E3" w:rsidRDefault="00E46E51" w:rsidP="0009500D"/>
    <w:p w14:paraId="5955D4E8" w14:textId="77777777" w:rsidR="00836C0C" w:rsidRPr="000B71E3" w:rsidRDefault="00836C0C" w:rsidP="00836C0C">
      <w:pPr>
        <w:pStyle w:val="Heading3"/>
      </w:pPr>
      <w:bookmarkStart w:id="384" w:name="_Toc20118836"/>
      <w:r w:rsidRPr="000B71E3">
        <w:t>6.2.8</w:t>
      </w:r>
      <w:r w:rsidRPr="000B71E3">
        <w:tab/>
        <w:t>Feature Negotiation</w:t>
      </w:r>
      <w:bookmarkEnd w:id="384"/>
    </w:p>
    <w:p w14:paraId="4CD5AEA2" w14:textId="77777777"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C995B56" w14:textId="77777777"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14:paraId="2CF9753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51CDF4" w14:textId="77777777"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756F011" w14:textId="77777777"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D44A1A1" w14:textId="77777777" w:rsidR="00836C0C" w:rsidRPr="000B71E3" w:rsidRDefault="00836C0C" w:rsidP="003B34DE">
            <w:pPr>
              <w:pStyle w:val="TAH"/>
            </w:pPr>
            <w:r w:rsidRPr="000B71E3">
              <w:t>Description</w:t>
            </w:r>
          </w:p>
        </w:tc>
      </w:tr>
      <w:tr w:rsidR="00836C0C" w:rsidRPr="000B71E3" w14:paraId="71ECD7E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791326CE" w14:textId="77777777"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EC4ACE3" w14:textId="77777777"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0A296AA4" w14:textId="77777777"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14:paraId="26231627" w14:textId="77777777" w:rsidR="00836C0C" w:rsidRPr="000B71E3" w:rsidRDefault="00836C0C" w:rsidP="00836C0C"/>
    <w:p w14:paraId="2B15A538" w14:textId="77777777" w:rsidR="00437CA4" w:rsidRPr="000B71E3" w:rsidRDefault="00437CA4" w:rsidP="00437CA4">
      <w:pPr>
        <w:pStyle w:val="Heading3"/>
        <w:rPr>
          <w:lang w:val="en-US"/>
        </w:rPr>
      </w:pPr>
      <w:bookmarkStart w:id="385" w:name="_Toc20118837"/>
      <w:r w:rsidRPr="000B71E3">
        <w:rPr>
          <w:lang w:val="en-US"/>
        </w:rPr>
        <w:t>6.2.</w:t>
      </w:r>
      <w:r w:rsidR="007A7D0C" w:rsidRPr="000B71E3">
        <w:rPr>
          <w:lang w:val="en-US"/>
        </w:rPr>
        <w:t>9</w:t>
      </w:r>
      <w:r w:rsidRPr="000B71E3">
        <w:rPr>
          <w:lang w:val="en-US"/>
        </w:rPr>
        <w:tab/>
        <w:t>Security</w:t>
      </w:r>
      <w:bookmarkEnd w:id="385"/>
    </w:p>
    <w:p w14:paraId="78702105"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0AFA831" w14:textId="77777777"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6DD41E83"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14:paraId="7DA38910" w14:textId="77777777"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05CE31C3" w14:textId="77777777" w:rsidR="00E46E51" w:rsidRPr="000B71E3" w:rsidRDefault="00E46E51" w:rsidP="00E46E51">
      <w:pPr>
        <w:pStyle w:val="Heading2"/>
      </w:pPr>
      <w:bookmarkStart w:id="386" w:name="_Toc20118838"/>
      <w:r w:rsidRPr="000B71E3">
        <w:t>6.3</w:t>
      </w:r>
      <w:r w:rsidRPr="000B71E3">
        <w:tab/>
        <w:t>Nudm_UEAuthentication Service API</w:t>
      </w:r>
      <w:bookmarkEnd w:id="386"/>
      <w:r w:rsidRPr="000B71E3">
        <w:t xml:space="preserve"> </w:t>
      </w:r>
    </w:p>
    <w:p w14:paraId="5257BE8F" w14:textId="77777777" w:rsidR="00E46E51" w:rsidRPr="000B71E3" w:rsidRDefault="00E46E51" w:rsidP="00E46E51">
      <w:pPr>
        <w:pStyle w:val="Heading3"/>
      </w:pPr>
      <w:bookmarkStart w:id="387" w:name="_Toc20118839"/>
      <w:r w:rsidRPr="000B71E3">
        <w:t>6.3.1</w:t>
      </w:r>
      <w:r w:rsidRPr="000B71E3">
        <w:tab/>
      </w:r>
      <w:r w:rsidR="004F6C08" w:rsidRPr="000B71E3">
        <w:t>API URI</w:t>
      </w:r>
      <w:bookmarkEnd w:id="387"/>
    </w:p>
    <w:p w14:paraId="0B36610C" w14:textId="77777777" w:rsidR="00A1704F" w:rsidRPr="000B71E3" w:rsidRDefault="00A1704F" w:rsidP="00A1704F">
      <w:r w:rsidRPr="000B71E3">
        <w:t>URIs of this API shall have the following root:</w:t>
      </w:r>
    </w:p>
    <w:p w14:paraId="4035CED1" w14:textId="77777777" w:rsidR="00A1704F" w:rsidRPr="000B71E3" w:rsidRDefault="00A1704F" w:rsidP="00A1704F">
      <w:r w:rsidRPr="000B71E3">
        <w:t>{apiRoot}/{apiName}/{apiVersion}/</w:t>
      </w:r>
    </w:p>
    <w:p w14:paraId="6B4C1060" w14:textId="77777777" w:rsidR="00A1704F" w:rsidRPr="000B71E3" w:rsidRDefault="00A1704F" w:rsidP="00CE4D97">
      <w:r w:rsidRPr="000B71E3">
        <w:lastRenderedPageBreak/>
        <w:t>where</w:t>
      </w:r>
      <w:r w:rsidR="006D3C1C">
        <w:t xml:space="preserve"> "apiRoot" is defined in </w:t>
      </w:r>
      <w:r w:rsidR="000647B6">
        <w:t>clause</w:t>
      </w:r>
      <w:r w:rsidR="006D3C1C">
        <w:t> 4.4.1 of 3GPP TS 29.501 [5],</w:t>
      </w:r>
      <w:r w:rsidRPr="000B71E3">
        <w:t xml:space="preserve"> the "apiName" shall be set to "nudm-ueau" and the "apiVersion" shall be set to "v1" for the current version of this specification.</w:t>
      </w:r>
    </w:p>
    <w:p w14:paraId="601D14A8" w14:textId="77777777" w:rsidR="00E46E51" w:rsidRPr="000B71E3" w:rsidRDefault="00E46E51" w:rsidP="00E46E51">
      <w:pPr>
        <w:pStyle w:val="Heading3"/>
      </w:pPr>
      <w:bookmarkStart w:id="388" w:name="_Toc20118840"/>
      <w:r w:rsidRPr="000B71E3">
        <w:t>6.3.2</w:t>
      </w:r>
      <w:r w:rsidRPr="000B71E3">
        <w:tab/>
        <w:t>Usage of HTTP</w:t>
      </w:r>
      <w:bookmarkEnd w:id="388"/>
    </w:p>
    <w:p w14:paraId="56AE4C85" w14:textId="77777777" w:rsidR="00E46E51" w:rsidRPr="000B71E3" w:rsidRDefault="00E46E51" w:rsidP="00E46E51">
      <w:pPr>
        <w:pStyle w:val="Heading4"/>
      </w:pPr>
      <w:bookmarkStart w:id="389" w:name="_Toc20118841"/>
      <w:r w:rsidRPr="000B71E3">
        <w:t>6.3.2.1</w:t>
      </w:r>
      <w:r w:rsidRPr="000B71E3">
        <w:tab/>
        <w:t>General</w:t>
      </w:r>
      <w:bookmarkEnd w:id="389"/>
    </w:p>
    <w:p w14:paraId="77BA5BD6" w14:textId="77777777" w:rsidR="00CD53C8" w:rsidRPr="000B71E3" w:rsidRDefault="00CD53C8" w:rsidP="00CD53C8">
      <w:r w:rsidRPr="000B71E3">
        <w:t>HTTP/2, as defined in IETF RFC 7540 [</w:t>
      </w:r>
      <w:r w:rsidR="00B947CB" w:rsidRPr="000B71E3">
        <w:t>13</w:t>
      </w:r>
      <w:r w:rsidRPr="000B71E3">
        <w:t>], shall be used as specified in clause 5 of 3GPP TS 29.500 [4].</w:t>
      </w:r>
    </w:p>
    <w:p w14:paraId="4362128F" w14:textId="77777777" w:rsidR="00CD53C8" w:rsidRPr="000B71E3" w:rsidRDefault="00CD53C8" w:rsidP="00CD53C8">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246ECE7E" w14:textId="77777777" w:rsidR="00CD53C8" w:rsidRPr="000B71E3" w:rsidRDefault="00CD53C8" w:rsidP="00CD53C8">
      <w:r w:rsidRPr="000B71E3">
        <w:t>HTTP messages and bodies for the Nudm_UEAU service shall comply with the OpenAPI [</w:t>
      </w:r>
      <w:r w:rsidR="00B947CB" w:rsidRPr="000B71E3">
        <w:t>14</w:t>
      </w:r>
      <w:r w:rsidRPr="000B71E3">
        <w:t xml:space="preserve">] specification contained in Annex A4. </w:t>
      </w:r>
    </w:p>
    <w:p w14:paraId="49F489BF" w14:textId="77777777" w:rsidR="00E46E51" w:rsidRPr="000B71E3" w:rsidRDefault="00E46E51" w:rsidP="00E46E51">
      <w:pPr>
        <w:pStyle w:val="Heading4"/>
      </w:pPr>
      <w:bookmarkStart w:id="390" w:name="_Toc20118842"/>
      <w:r w:rsidRPr="000B71E3">
        <w:t>6.3.2.2</w:t>
      </w:r>
      <w:r w:rsidRPr="000B71E3">
        <w:tab/>
        <w:t>HTTP standard headers</w:t>
      </w:r>
      <w:bookmarkEnd w:id="390"/>
    </w:p>
    <w:p w14:paraId="45553349" w14:textId="77777777" w:rsidR="00E46E51" w:rsidRPr="000B71E3" w:rsidRDefault="00E46E51" w:rsidP="00E46E51">
      <w:pPr>
        <w:pStyle w:val="Heading5"/>
        <w:rPr>
          <w:lang w:eastAsia="zh-CN"/>
        </w:rPr>
      </w:pPr>
      <w:bookmarkStart w:id="391" w:name="_Toc20118843"/>
      <w:r w:rsidRPr="000B71E3">
        <w:t>6.3.2.2.1</w:t>
      </w:r>
      <w:r w:rsidRPr="000B71E3">
        <w:rPr>
          <w:rFonts w:hint="eastAsia"/>
          <w:lang w:eastAsia="zh-CN"/>
        </w:rPr>
        <w:tab/>
      </w:r>
      <w:r w:rsidRPr="000B71E3">
        <w:rPr>
          <w:lang w:eastAsia="zh-CN"/>
        </w:rPr>
        <w:t>General</w:t>
      </w:r>
      <w:bookmarkEnd w:id="391"/>
    </w:p>
    <w:p w14:paraId="709D5B9F" w14:textId="77777777" w:rsidR="00CD53C8" w:rsidRPr="000B71E3" w:rsidRDefault="00CD53C8" w:rsidP="002127F7">
      <w:pPr>
        <w:rPr>
          <w:lang w:eastAsia="zh-CN"/>
        </w:rPr>
      </w:pPr>
      <w:r w:rsidRPr="000B71E3">
        <w:t xml:space="preserve">The usage of HTTP standard headers shall be supported as specified in </w:t>
      </w:r>
      <w:r w:rsidR="000647B6">
        <w:t>clause</w:t>
      </w:r>
      <w:r w:rsidRPr="000B71E3">
        <w:t> 5.2.2 of 3GPP TS 29.500 [4].</w:t>
      </w:r>
    </w:p>
    <w:p w14:paraId="5FD0D660" w14:textId="77777777" w:rsidR="00E46E51" w:rsidRPr="000B71E3" w:rsidRDefault="00E46E51" w:rsidP="00E46E51">
      <w:pPr>
        <w:pStyle w:val="Heading5"/>
      </w:pPr>
      <w:bookmarkStart w:id="392" w:name="_Toc20118844"/>
      <w:r w:rsidRPr="000B71E3">
        <w:t>6.3.2.2.2</w:t>
      </w:r>
      <w:r w:rsidRPr="000B71E3">
        <w:tab/>
        <w:t>Content type</w:t>
      </w:r>
      <w:bookmarkEnd w:id="392"/>
      <w:r w:rsidRPr="000B71E3">
        <w:t xml:space="preserve"> </w:t>
      </w:r>
    </w:p>
    <w:p w14:paraId="69BD0534" w14:textId="77777777" w:rsidR="00CD53C8" w:rsidRPr="000B71E3" w:rsidRDefault="00CD53C8" w:rsidP="00CD53C8">
      <w:r w:rsidRPr="000B71E3">
        <w:t>The following content types shall be supported:</w:t>
      </w:r>
    </w:p>
    <w:p w14:paraId="137D7E0D" w14:textId="77777777"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14:paraId="50596A40" w14:textId="77777777"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14:paraId="114DF591" w14:textId="77777777" w:rsidR="00E46E51" w:rsidRPr="000B71E3" w:rsidRDefault="00E46E51" w:rsidP="00E46E51">
      <w:pPr>
        <w:pStyle w:val="Heading4"/>
      </w:pPr>
      <w:bookmarkStart w:id="393" w:name="_Toc20118845"/>
      <w:r w:rsidRPr="000B71E3">
        <w:t>6.3.2.3</w:t>
      </w:r>
      <w:r w:rsidRPr="000B71E3">
        <w:tab/>
        <w:t>HTTP custom headers</w:t>
      </w:r>
      <w:bookmarkEnd w:id="393"/>
    </w:p>
    <w:p w14:paraId="76D266C2" w14:textId="77777777" w:rsidR="00E46E51" w:rsidRPr="000B71E3" w:rsidRDefault="00E46E51" w:rsidP="00E46E51">
      <w:pPr>
        <w:pStyle w:val="Heading5"/>
        <w:rPr>
          <w:lang w:eastAsia="zh-CN"/>
        </w:rPr>
      </w:pPr>
      <w:bookmarkStart w:id="394" w:name="_Toc20118846"/>
      <w:r w:rsidRPr="000B71E3">
        <w:t>6.3.2.3.1</w:t>
      </w:r>
      <w:r w:rsidRPr="000B71E3">
        <w:rPr>
          <w:rFonts w:hint="eastAsia"/>
          <w:lang w:eastAsia="zh-CN"/>
        </w:rPr>
        <w:tab/>
      </w:r>
      <w:r w:rsidRPr="000B71E3">
        <w:rPr>
          <w:lang w:eastAsia="zh-CN"/>
        </w:rPr>
        <w:t>General</w:t>
      </w:r>
      <w:bookmarkEnd w:id="394"/>
    </w:p>
    <w:p w14:paraId="00BD0B54" w14:textId="77777777" w:rsidR="00CD53C8" w:rsidRPr="000B71E3" w:rsidRDefault="00CD53C8" w:rsidP="002127F7">
      <w:pPr>
        <w:rPr>
          <w:lang w:eastAsia="zh-CN"/>
        </w:rPr>
      </w:pPr>
      <w:r w:rsidRPr="000B71E3">
        <w:t xml:space="preserve">The usage of HTTP custom headers shall be supported as specified in </w:t>
      </w:r>
      <w:r w:rsidR="000647B6">
        <w:t>clause</w:t>
      </w:r>
      <w:r w:rsidRPr="000B71E3">
        <w:t> 5.2.3 of 3GPP TS 29.500 [4].</w:t>
      </w:r>
    </w:p>
    <w:p w14:paraId="6F6849E3" w14:textId="77777777" w:rsidR="00E46E51" w:rsidRPr="000B71E3" w:rsidRDefault="00E46E51" w:rsidP="00E46E51">
      <w:pPr>
        <w:pStyle w:val="Heading3"/>
      </w:pPr>
      <w:bookmarkStart w:id="395" w:name="_Toc20118847"/>
      <w:r w:rsidRPr="000B71E3">
        <w:t>6.3.3</w:t>
      </w:r>
      <w:r w:rsidRPr="000B71E3">
        <w:tab/>
        <w:t>Resources</w:t>
      </w:r>
      <w:bookmarkEnd w:id="395"/>
      <w:r w:rsidRPr="000B71E3">
        <w:t xml:space="preserve"> </w:t>
      </w:r>
    </w:p>
    <w:p w14:paraId="0EE78866" w14:textId="77777777" w:rsidR="00E46E51" w:rsidRPr="000B71E3" w:rsidRDefault="00E46E51" w:rsidP="00E46E51">
      <w:pPr>
        <w:pStyle w:val="Heading4"/>
      </w:pPr>
      <w:bookmarkStart w:id="396" w:name="_Toc20118848"/>
      <w:r w:rsidRPr="000B71E3">
        <w:t>6.3.3.1</w:t>
      </w:r>
      <w:r w:rsidRPr="000B71E3">
        <w:tab/>
        <w:t>Overview</w:t>
      </w:r>
      <w:bookmarkEnd w:id="396"/>
    </w:p>
    <w:p w14:paraId="63686487" w14:textId="77777777" w:rsidR="00AE435C" w:rsidRPr="000B71E3" w:rsidRDefault="00AE435C" w:rsidP="00CE4D97">
      <w:r w:rsidRPr="000B71E3">
        <w:t>Figure 6.3.3.1-1 describes the resources supported by the Nudm_UEAU API.</w:t>
      </w:r>
    </w:p>
    <w:p w14:paraId="36E58714" w14:textId="77777777" w:rsidR="00E46E51" w:rsidRPr="000B71E3" w:rsidRDefault="00CB549E" w:rsidP="00AA15BA">
      <w:pPr>
        <w:pStyle w:val="TH"/>
        <w:rPr>
          <w:lang w:val="en-US"/>
        </w:rPr>
      </w:pPr>
      <w:r w:rsidRPr="000B71E3">
        <w:object w:dxaOrig="8273" w:dyaOrig="5495" w14:anchorId="4D5B5987">
          <v:shape id="_x0000_i1498" type="#_x0000_t75" style="width:300.5pt;height:199.1pt" o:ole="">
            <v:imagedata r:id="rId117" o:title=""/>
          </v:shape>
          <o:OLEObject Type="Embed" ProgID="Visio.Drawing.11" ShapeID="_x0000_i1498" DrawAspect="Content" ObjectID="_1630731940" r:id="rId118"/>
        </w:object>
      </w:r>
    </w:p>
    <w:p w14:paraId="72CF9DD3" w14:textId="77777777"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14:paraId="21E694FA" w14:textId="77777777" w:rsidR="00E46E51" w:rsidRPr="000B71E3" w:rsidRDefault="00E46E51" w:rsidP="00E46E51">
      <w:r w:rsidRPr="000B71E3">
        <w:lastRenderedPageBreak/>
        <w:t>Table 6.3.3.1-1 provides an overview of the resources and applicable HTTP methods.</w:t>
      </w:r>
    </w:p>
    <w:p w14:paraId="25EDEEE6" w14:textId="77777777"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14:paraId="3C7B789E" w14:textId="77777777"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2AA3F" w14:textId="77777777"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7A11AB" w14:textId="77777777"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04C4B6" w14:textId="77777777"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FB29B3" w14:textId="77777777" w:rsidR="00E46E51" w:rsidRPr="000B71E3" w:rsidRDefault="00E46E51" w:rsidP="00E46E51">
            <w:pPr>
              <w:pStyle w:val="TAH"/>
            </w:pPr>
            <w:r w:rsidRPr="000B71E3">
              <w:t>Description</w:t>
            </w:r>
          </w:p>
        </w:tc>
      </w:tr>
      <w:tr w:rsidR="00AB43F0" w:rsidRPr="000B71E3" w14:paraId="4F26F40F" w14:textId="77777777" w:rsidTr="002B7B05">
        <w:trPr>
          <w:trHeight w:val="2508"/>
          <w:jc w:val="center"/>
        </w:trPr>
        <w:tc>
          <w:tcPr>
            <w:tcW w:w="1341" w:type="pct"/>
            <w:tcBorders>
              <w:top w:val="single" w:sz="4" w:space="0" w:color="auto"/>
              <w:left w:val="single" w:sz="4" w:space="0" w:color="auto"/>
              <w:right w:val="single" w:sz="4" w:space="0" w:color="auto"/>
            </w:tcBorders>
            <w:hideMark/>
          </w:tcPr>
          <w:p w14:paraId="67CF0EE7" w14:textId="77777777"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14:paraId="0D7B9507" w14:textId="77777777"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14:paraId="5910F09A" w14:textId="77777777"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14:paraId="79EB3396" w14:textId="77777777"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14:paraId="30A08531" w14:textId="77777777" w:rsidTr="00AB43F0">
        <w:trPr>
          <w:jc w:val="center"/>
        </w:trPr>
        <w:tc>
          <w:tcPr>
            <w:tcW w:w="0" w:type="auto"/>
            <w:tcBorders>
              <w:left w:val="single" w:sz="4" w:space="0" w:color="auto"/>
              <w:right w:val="single" w:sz="4" w:space="0" w:color="auto"/>
            </w:tcBorders>
            <w:vAlign w:val="center"/>
          </w:tcPr>
          <w:p w14:paraId="246DB2F3" w14:textId="77777777"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14:paraId="1F76E367" w14:textId="77777777"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14:paraId="2EFEB911" w14:textId="77777777"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14:paraId="7D0E820F" w14:textId="77777777" w:rsidR="006428C2" w:rsidRPr="000B71E3" w:rsidRDefault="00234848" w:rsidP="00E46E51">
            <w:pPr>
              <w:pStyle w:val="TAL"/>
            </w:pPr>
            <w:r w:rsidRPr="000B71E3">
              <w:t>Create an Authentication Event</w:t>
            </w:r>
          </w:p>
        </w:tc>
      </w:tr>
    </w:tbl>
    <w:p w14:paraId="19227980" w14:textId="77777777" w:rsidR="00E46E51" w:rsidRPr="000B71E3" w:rsidRDefault="00E46E51" w:rsidP="00AA15BA"/>
    <w:p w14:paraId="5A9BEF07" w14:textId="77777777" w:rsidR="00E46E51" w:rsidRPr="000B71E3" w:rsidRDefault="00E46E51" w:rsidP="00E46E51">
      <w:pPr>
        <w:pStyle w:val="Heading4"/>
      </w:pPr>
      <w:bookmarkStart w:id="397" w:name="_Toc20118849"/>
      <w:r w:rsidRPr="000B71E3">
        <w:t>6.3.3.2</w:t>
      </w:r>
      <w:r w:rsidRPr="000B71E3">
        <w:tab/>
        <w:t xml:space="preserve">Resource: </w:t>
      </w:r>
      <w:r w:rsidR="00775CE9" w:rsidRPr="000B71E3">
        <w:t>SecurityInformation</w:t>
      </w:r>
      <w:bookmarkEnd w:id="397"/>
    </w:p>
    <w:p w14:paraId="2B2DBCFB" w14:textId="77777777" w:rsidR="00E46E51" w:rsidRPr="000B71E3" w:rsidRDefault="00E46E51" w:rsidP="00E46E51">
      <w:pPr>
        <w:pStyle w:val="Heading5"/>
      </w:pPr>
      <w:bookmarkStart w:id="398" w:name="_Toc20118850"/>
      <w:r w:rsidRPr="000B71E3">
        <w:t>6.3.3.2.1</w:t>
      </w:r>
      <w:r w:rsidRPr="000B71E3">
        <w:tab/>
        <w:t>Description</w:t>
      </w:r>
      <w:bookmarkEnd w:id="398"/>
    </w:p>
    <w:p w14:paraId="14B7B012" w14:textId="77777777"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14:paraId="65EA4F92" w14:textId="77777777" w:rsidR="00E46E51" w:rsidRPr="000B71E3" w:rsidRDefault="00E46E51" w:rsidP="00E46E51">
      <w:pPr>
        <w:pStyle w:val="Heading5"/>
      </w:pPr>
      <w:bookmarkStart w:id="399" w:name="_Toc20118851"/>
      <w:r w:rsidRPr="000B71E3">
        <w:t>6.3.3.2.2</w:t>
      </w:r>
      <w:r w:rsidRPr="000B71E3">
        <w:tab/>
        <w:t>Resource Definition</w:t>
      </w:r>
      <w:bookmarkEnd w:id="399"/>
    </w:p>
    <w:p w14:paraId="68FB743F" w14:textId="77777777"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14:paraId="11A7776C" w14:textId="77777777"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14:paraId="609D183D" w14:textId="77777777"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14:paraId="0CB4215B"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05B7CA3C" w14:textId="77777777"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D60CC0" w14:textId="77777777" w:rsidR="00E46E51" w:rsidRPr="000B71E3" w:rsidRDefault="00E46E51" w:rsidP="00E46E51">
            <w:pPr>
              <w:pStyle w:val="TAH"/>
            </w:pPr>
            <w:r w:rsidRPr="000B71E3">
              <w:t>Definition</w:t>
            </w:r>
          </w:p>
        </w:tc>
      </w:tr>
      <w:tr w:rsidR="00E46E51" w:rsidRPr="000B71E3" w14:paraId="10386DCA"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570606B" w14:textId="77777777"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732FEA32"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6.3.1</w:t>
            </w:r>
          </w:p>
        </w:tc>
      </w:tr>
      <w:tr w:rsidR="00E46E51" w:rsidRPr="000B71E3" w14:paraId="4EC60E07"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14:paraId="5FD887F7" w14:textId="77777777"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14:paraId="10E507AB" w14:textId="77777777" w:rsidR="007E020A" w:rsidRDefault="003707AC" w:rsidP="00E46E51">
            <w:pPr>
              <w:pStyle w:val="TAL"/>
            </w:pPr>
            <w:r w:rsidRPr="000B71E3">
              <w:t xml:space="preserve">Represents the Subscription Permanent Identifier (see 3GPP TS 23.501 [2] </w:t>
            </w:r>
            <w:r w:rsidR="000647B6">
              <w:t>clause</w:t>
            </w:r>
            <w:r w:rsidRPr="000B71E3">
              <w:t xml:space="preserve"> 5.9.2)</w:t>
            </w:r>
            <w:r w:rsidR="004115AA" w:rsidRPr="000B71E3">
              <w:t>, or Subscription Concealed Identifier (see 3GPP TS 23.003 [8])</w:t>
            </w:r>
            <w:r w:rsidR="007E020A">
              <w:t>.</w:t>
            </w:r>
            <w:r w:rsidRPr="000B71E3">
              <w:br/>
            </w:r>
          </w:p>
          <w:p w14:paraId="3D63E50B" w14:textId="77777777"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14:paraId="3C569A22" w14:textId="77777777" w:rsidR="007E020A" w:rsidRDefault="007E020A" w:rsidP="007E020A">
            <w:pPr>
              <w:pStyle w:val="TAL"/>
            </w:pPr>
          </w:p>
          <w:p w14:paraId="6163DA99" w14:textId="77777777" w:rsidR="00E46E51" w:rsidRPr="000B71E3" w:rsidRDefault="007E020A" w:rsidP="007E020A">
            <w:pPr>
              <w:pStyle w:val="TAL"/>
            </w:pPr>
            <w:r>
              <w:t>(See NOTE</w:t>
            </w:r>
            <w:r w:rsidR="00276C23">
              <w:t> 1, NOTE 2</w:t>
            </w:r>
            <w:r>
              <w:t>).</w:t>
            </w:r>
          </w:p>
        </w:tc>
      </w:tr>
      <w:tr w:rsidR="007E020A" w:rsidRPr="000B71E3" w14:paraId="39E5A279" w14:textId="77777777"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1F14F258" w14:textId="77777777" w:rsidR="00276C23" w:rsidRDefault="007E020A" w:rsidP="00276C23">
            <w:pPr>
              <w:pStyle w:val="TAN"/>
            </w:pPr>
            <w:r>
              <w:t>NOTE</w:t>
            </w:r>
            <w:r w:rsidR="00276C23">
              <w:t xml:space="preserve"> 1</w:t>
            </w:r>
            <w:r>
              <w:t>:</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r w:rsidR="00276C23">
              <w:t xml:space="preserve"> </w:t>
            </w:r>
          </w:p>
          <w:p w14:paraId="01A1DE9B" w14:textId="77777777" w:rsidR="007E020A" w:rsidRPr="000B71E3" w:rsidRDefault="00276C23" w:rsidP="00276C23">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3996BE58" w14:textId="77777777" w:rsidR="00E46E51" w:rsidRPr="000B71E3" w:rsidRDefault="00E46E51" w:rsidP="00AA15BA"/>
    <w:p w14:paraId="671118B9" w14:textId="77777777" w:rsidR="00E46E51" w:rsidRPr="000B71E3" w:rsidRDefault="00E46E51" w:rsidP="00E46E51">
      <w:pPr>
        <w:pStyle w:val="Heading5"/>
      </w:pPr>
      <w:bookmarkStart w:id="400" w:name="_Toc20118852"/>
      <w:r w:rsidRPr="000B71E3">
        <w:t>6.3.3.2.3</w:t>
      </w:r>
      <w:r w:rsidRPr="000B71E3">
        <w:tab/>
        <w:t>Resource Standard Methods</w:t>
      </w:r>
      <w:bookmarkEnd w:id="400"/>
    </w:p>
    <w:p w14:paraId="15EE5A7C" w14:textId="77777777" w:rsidR="003707AC" w:rsidRPr="000B71E3" w:rsidRDefault="003707AC" w:rsidP="00CE4D97">
      <w:r w:rsidRPr="000B71E3">
        <w:t>No Standard Methods are supported for this resource.</w:t>
      </w:r>
    </w:p>
    <w:p w14:paraId="74120263" w14:textId="77777777" w:rsidR="00E46E51" w:rsidRPr="000B71E3" w:rsidRDefault="00E46E51" w:rsidP="00E46E51">
      <w:pPr>
        <w:pStyle w:val="Heading5"/>
      </w:pPr>
      <w:bookmarkStart w:id="401" w:name="_Toc20118853"/>
      <w:r w:rsidRPr="000B71E3">
        <w:lastRenderedPageBreak/>
        <w:t>6.3.3.2.4</w:t>
      </w:r>
      <w:r w:rsidRPr="000B71E3">
        <w:tab/>
        <w:t>Resource Custom Operations</w:t>
      </w:r>
      <w:bookmarkEnd w:id="401"/>
    </w:p>
    <w:p w14:paraId="71F28AC5" w14:textId="77777777" w:rsidR="00E46E51" w:rsidRPr="000B71E3" w:rsidRDefault="00E46E51" w:rsidP="00E46E51">
      <w:pPr>
        <w:pStyle w:val="Heading6"/>
        <w:ind w:left="0" w:firstLine="0"/>
      </w:pPr>
      <w:bookmarkStart w:id="402" w:name="_Toc20118854"/>
      <w:r w:rsidRPr="000B71E3">
        <w:t>6.3.3.2.4.1</w:t>
      </w:r>
      <w:r w:rsidRPr="000B71E3">
        <w:tab/>
        <w:t>Overview</w:t>
      </w:r>
      <w:bookmarkEnd w:id="402"/>
    </w:p>
    <w:p w14:paraId="00C29CAF" w14:textId="77777777"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14:paraId="13E72356" w14:textId="77777777"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19574" w14:textId="77777777"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CF5F9A" w14:textId="77777777"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9381CA" w14:textId="77777777" w:rsidR="00E46E51" w:rsidRPr="000B71E3" w:rsidRDefault="00E46E51" w:rsidP="00E46E51">
            <w:pPr>
              <w:pStyle w:val="TAH"/>
            </w:pPr>
            <w:r w:rsidRPr="000B71E3">
              <w:t>Description</w:t>
            </w:r>
          </w:p>
        </w:tc>
      </w:tr>
      <w:tr w:rsidR="000C4776" w:rsidRPr="000B71E3" w14:paraId="52469F0D" w14:textId="77777777" w:rsidTr="00526712">
        <w:trPr>
          <w:jc w:val="center"/>
        </w:trPr>
        <w:tc>
          <w:tcPr>
            <w:tcW w:w="1851" w:type="pct"/>
            <w:tcBorders>
              <w:top w:val="single" w:sz="4" w:space="0" w:color="auto"/>
              <w:left w:val="single" w:sz="4" w:space="0" w:color="auto"/>
              <w:right w:val="single" w:sz="4" w:space="0" w:color="auto"/>
            </w:tcBorders>
          </w:tcPr>
          <w:p w14:paraId="254364F3" w14:textId="77777777"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14:paraId="2584756D" w14:textId="77777777"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6599A472" w14:textId="77777777"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14:paraId="7A50964D" w14:textId="77777777" w:rsidR="00AA15BA" w:rsidRPr="000B71E3" w:rsidRDefault="00AA15BA" w:rsidP="00AA15BA"/>
    <w:p w14:paraId="00A30D59" w14:textId="77777777" w:rsidR="00E46E51" w:rsidRPr="000B71E3" w:rsidRDefault="00E46E51" w:rsidP="00E46E51">
      <w:pPr>
        <w:pStyle w:val="Heading6"/>
        <w:ind w:left="0" w:firstLine="0"/>
      </w:pPr>
      <w:bookmarkStart w:id="403" w:name="_Toc20118855"/>
      <w:r w:rsidRPr="000B71E3">
        <w:t>6.3.3.2.4.2</w:t>
      </w:r>
      <w:r w:rsidRPr="000B71E3">
        <w:tab/>
        <w:t xml:space="preserve">Operation: </w:t>
      </w:r>
      <w:r w:rsidR="00A67F05" w:rsidRPr="000B71E3">
        <w:t>generate-auth-data</w:t>
      </w:r>
      <w:bookmarkEnd w:id="403"/>
    </w:p>
    <w:p w14:paraId="0A43CF1A" w14:textId="77777777" w:rsidR="00E46E51" w:rsidRPr="000B71E3" w:rsidRDefault="00E46E51" w:rsidP="00E46E51">
      <w:pPr>
        <w:pStyle w:val="Heading7"/>
      </w:pPr>
      <w:bookmarkStart w:id="404" w:name="_Toc20118856"/>
      <w:r w:rsidRPr="000B71E3">
        <w:t>6.3.3.2.4.2.1</w:t>
      </w:r>
      <w:r w:rsidRPr="000B71E3">
        <w:tab/>
        <w:t>Description</w:t>
      </w:r>
      <w:bookmarkEnd w:id="404"/>
    </w:p>
    <w:p w14:paraId="666CBBA9" w14:textId="77777777"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14:paraId="746835F8" w14:textId="77777777" w:rsidR="00E46E51" w:rsidRPr="000B71E3" w:rsidRDefault="00E46E51" w:rsidP="00E46E51">
      <w:pPr>
        <w:pStyle w:val="Heading7"/>
      </w:pPr>
      <w:bookmarkStart w:id="405" w:name="_Toc20118857"/>
      <w:r w:rsidRPr="000B71E3">
        <w:t>6.3.3.2.4.2.2</w:t>
      </w:r>
      <w:r w:rsidRPr="000B71E3">
        <w:tab/>
        <w:t>Operation Definition</w:t>
      </w:r>
      <w:bookmarkEnd w:id="405"/>
    </w:p>
    <w:p w14:paraId="5CEB5F15" w14:textId="77777777" w:rsidR="00E46E51" w:rsidRPr="000B71E3" w:rsidRDefault="00E46E51" w:rsidP="00E46E51">
      <w:r w:rsidRPr="000B71E3">
        <w:t>This operation shall support the request data structures specified in table 6.3.3.2.4.2.2-1 and the response data structure and response codes specified in table 6.3.3.2.4.2.2-2.</w:t>
      </w:r>
    </w:p>
    <w:p w14:paraId="4CAB895C" w14:textId="77777777" w:rsidR="00E46E51" w:rsidRPr="000B71E3" w:rsidRDefault="00E46E51" w:rsidP="00E46E51">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648D3340"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C17B5E"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A6A308"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C95AAD"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6A8608F" w14:textId="77777777" w:rsidR="00E46E51" w:rsidRPr="000B71E3" w:rsidRDefault="00E46E51" w:rsidP="00E46E51">
            <w:pPr>
              <w:pStyle w:val="TAH"/>
            </w:pPr>
            <w:r w:rsidRPr="000B71E3">
              <w:t>Description</w:t>
            </w:r>
          </w:p>
        </w:tc>
      </w:tr>
      <w:tr w:rsidR="00E46E51" w:rsidRPr="000B71E3" w14:paraId="37AC1FB3"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F40E45" w14:textId="77777777"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8D435C0" w14:textId="77777777"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1EC191" w14:textId="77777777"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F4C811" w14:textId="77777777"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14:paraId="6148E29A" w14:textId="77777777" w:rsidR="00E46E51" w:rsidRPr="000B71E3" w:rsidRDefault="00E46E51" w:rsidP="00E46E51"/>
    <w:p w14:paraId="442A2036" w14:textId="77777777"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14:paraId="15400CD4" w14:textId="77777777"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F229189"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35E70D"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AED8CA2" w14:textId="77777777"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5638CB16" w14:textId="77777777" w:rsidR="00E46E51" w:rsidRPr="000B71E3" w:rsidRDefault="00E46E51" w:rsidP="00E46E51">
            <w:pPr>
              <w:pStyle w:val="TAH"/>
            </w:pPr>
            <w:r w:rsidRPr="000B71E3">
              <w:t>Response</w:t>
            </w:r>
          </w:p>
          <w:p w14:paraId="5BD3F996" w14:textId="77777777"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E1ACD3A" w14:textId="77777777" w:rsidR="00E46E51" w:rsidRPr="000B71E3" w:rsidRDefault="00E46E51" w:rsidP="00E46E51">
            <w:pPr>
              <w:pStyle w:val="TAH"/>
            </w:pPr>
            <w:r w:rsidRPr="000B71E3">
              <w:t>Description</w:t>
            </w:r>
          </w:p>
        </w:tc>
      </w:tr>
      <w:tr w:rsidR="00E46E51" w:rsidRPr="000B71E3" w14:paraId="41320A7D" w14:textId="77777777"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538E413" w14:textId="77777777"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02929C8D" w14:textId="77777777"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4D8C7310" w14:textId="77777777"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2026FC3E" w14:textId="77777777"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A78F52" w14:textId="77777777"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14:paraId="419C4A25"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7C9451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F6D2BFF"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A3DB3E5"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0C2B455E" w14:textId="77777777"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310CD36" w14:textId="77777777" w:rsidR="0090317F" w:rsidRPr="000B71E3" w:rsidRDefault="0090317F" w:rsidP="00C13412">
            <w:pPr>
              <w:pStyle w:val="TAL"/>
            </w:pPr>
            <w:r w:rsidRPr="000B71E3">
              <w:t>The "cause" attribute shall be set to the following application error:</w:t>
            </w:r>
          </w:p>
          <w:p w14:paraId="669D74F2" w14:textId="77777777" w:rsidR="0090317F" w:rsidRPr="000B71E3" w:rsidRDefault="0090317F" w:rsidP="00C13412">
            <w:pPr>
              <w:pStyle w:val="TAL"/>
            </w:pPr>
            <w:r w:rsidRPr="000B71E3">
              <w:t>- USER_NOT_FOUND</w:t>
            </w:r>
          </w:p>
        </w:tc>
      </w:tr>
      <w:tr w:rsidR="0090317F" w:rsidRPr="000B71E3" w14:paraId="403366D6"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3D54C4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8DCFE2A"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0F6314"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2658DD98" w14:textId="77777777"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A39D634" w14:textId="77777777" w:rsidR="0090317F" w:rsidRPr="000B71E3" w:rsidRDefault="0090317F" w:rsidP="00C13412">
            <w:pPr>
              <w:pStyle w:val="TAL"/>
            </w:pPr>
            <w:r w:rsidRPr="000B71E3">
              <w:t>The "cause" attribute shall be set to one of the following application errors:</w:t>
            </w:r>
          </w:p>
          <w:p w14:paraId="57DB5564" w14:textId="77777777" w:rsidR="0090317F" w:rsidRPr="000B71E3" w:rsidRDefault="0090317F" w:rsidP="00C13412">
            <w:pPr>
              <w:pStyle w:val="TAL"/>
            </w:pPr>
            <w:r w:rsidRPr="000B71E3">
              <w:t>- AUTHENTICATION_REJECTED</w:t>
            </w:r>
          </w:p>
          <w:p w14:paraId="1467C8A1" w14:textId="77777777" w:rsidR="0090317F" w:rsidRPr="000B71E3" w:rsidRDefault="0090317F" w:rsidP="00C13412">
            <w:pPr>
              <w:pStyle w:val="TAL"/>
            </w:pPr>
            <w:r w:rsidRPr="000B71E3">
              <w:t xml:space="preserve">- </w:t>
            </w:r>
            <w:r w:rsidR="00F20C5A">
              <w:t>SERVING_NETWORK_NOT_AUTHORIZED</w:t>
            </w:r>
          </w:p>
          <w:p w14:paraId="6C888028" w14:textId="77777777" w:rsidR="0090317F" w:rsidRPr="000B71E3" w:rsidRDefault="0090317F" w:rsidP="00C13412">
            <w:pPr>
              <w:pStyle w:val="TAL"/>
            </w:pPr>
            <w:r w:rsidRPr="000B71E3">
              <w:t>- INVALID_HN_PUBLIC_KEY_IDENTIFIER</w:t>
            </w:r>
          </w:p>
          <w:p w14:paraId="4BA97D29" w14:textId="77777777" w:rsidR="0090317F" w:rsidRPr="000B71E3" w:rsidRDefault="0090317F" w:rsidP="00C13412">
            <w:pPr>
              <w:pStyle w:val="TAL"/>
            </w:pPr>
            <w:r w:rsidRPr="000B71E3">
              <w:t>- INVALID_SCHEME_OUTPUT</w:t>
            </w:r>
          </w:p>
        </w:tc>
      </w:tr>
      <w:tr w:rsidR="0090317F" w:rsidRPr="000B71E3" w14:paraId="706E98BF"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EFCEA86"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7BDD4CC"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8995FD6"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5EFE8AC1" w14:textId="77777777"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61DEB2C" w14:textId="77777777" w:rsidR="0090317F" w:rsidRPr="000B71E3" w:rsidRDefault="0090317F" w:rsidP="00C13412">
            <w:pPr>
              <w:pStyle w:val="TAL"/>
            </w:pPr>
            <w:r w:rsidRPr="000B71E3">
              <w:t>The "cause" attribute shall be set to the following application error:</w:t>
            </w:r>
          </w:p>
          <w:p w14:paraId="24D3E7C1" w14:textId="77777777" w:rsidR="0090317F" w:rsidRPr="000B71E3" w:rsidRDefault="0090317F" w:rsidP="00C13412">
            <w:pPr>
              <w:pStyle w:val="TAL"/>
            </w:pPr>
            <w:r w:rsidRPr="000B71E3">
              <w:t>- UNSUPPORTED_PROTECTION_SCHEME</w:t>
            </w:r>
          </w:p>
        </w:tc>
      </w:tr>
      <w:tr w:rsidR="000C4776" w:rsidRPr="000B71E3" w14:paraId="7C9605D7" w14:textId="77777777"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E6DC15" w14:textId="77777777" w:rsidR="000C4776" w:rsidRPr="000B71E3" w:rsidRDefault="000C4776" w:rsidP="003D63AF">
            <w:pPr>
              <w:pStyle w:val="TAN"/>
            </w:pPr>
            <w:r w:rsidRPr="000B71E3">
              <w:t>NOTE:</w:t>
            </w:r>
            <w:r w:rsidR="000B71E3">
              <w:tab/>
            </w:r>
            <w:r w:rsidRPr="000B71E3">
              <w:t>In addition common data structures as listed in table 6.1.7-1 are supported.</w:t>
            </w:r>
          </w:p>
        </w:tc>
      </w:tr>
    </w:tbl>
    <w:p w14:paraId="226AFEBF" w14:textId="77777777" w:rsidR="00E46E51" w:rsidRPr="000B71E3" w:rsidRDefault="00E46E51" w:rsidP="00E46E51"/>
    <w:p w14:paraId="7DBB9FC1" w14:textId="77777777" w:rsidR="00E46E51" w:rsidRPr="000B71E3" w:rsidRDefault="00E46E51" w:rsidP="00E46E51">
      <w:pPr>
        <w:pStyle w:val="Heading4"/>
      </w:pPr>
      <w:bookmarkStart w:id="406" w:name="_Toc20118858"/>
      <w:r w:rsidRPr="000B71E3">
        <w:t>6.3.3.3</w:t>
      </w:r>
      <w:r w:rsidRPr="000B71E3">
        <w:tab/>
        <w:t xml:space="preserve">Resource: </w:t>
      </w:r>
      <w:r w:rsidR="00234848" w:rsidRPr="000B71E3">
        <w:t>AuthEvents</w:t>
      </w:r>
      <w:bookmarkEnd w:id="406"/>
    </w:p>
    <w:p w14:paraId="21EC9C10" w14:textId="77777777" w:rsidR="00234848" w:rsidRPr="000B71E3" w:rsidRDefault="00234848" w:rsidP="00234848">
      <w:pPr>
        <w:pStyle w:val="Heading5"/>
      </w:pPr>
      <w:bookmarkStart w:id="407" w:name="_Toc20118859"/>
      <w:r w:rsidRPr="000B71E3">
        <w:t>6.3.3.3.1</w:t>
      </w:r>
      <w:r w:rsidRPr="000B71E3">
        <w:tab/>
        <w:t>Description</w:t>
      </w:r>
      <w:bookmarkEnd w:id="407"/>
    </w:p>
    <w:p w14:paraId="0D2BC97D" w14:textId="77777777" w:rsidR="00234848" w:rsidRPr="000B71E3" w:rsidRDefault="00234848" w:rsidP="00234848">
      <w:r w:rsidRPr="000B71E3">
        <w:t>This resource represents the collection of UE authentication events.</w:t>
      </w:r>
    </w:p>
    <w:p w14:paraId="63DD724F" w14:textId="77777777" w:rsidR="00234848" w:rsidRPr="000B71E3" w:rsidRDefault="00234848" w:rsidP="00234848">
      <w:pPr>
        <w:pStyle w:val="Heading5"/>
      </w:pPr>
      <w:bookmarkStart w:id="408" w:name="_Toc20118860"/>
      <w:r w:rsidRPr="000B71E3">
        <w:lastRenderedPageBreak/>
        <w:t>6.3.3.3.2</w:t>
      </w:r>
      <w:r w:rsidRPr="000B71E3">
        <w:tab/>
        <w:t>Resource Definition</w:t>
      </w:r>
      <w:bookmarkEnd w:id="408"/>
    </w:p>
    <w:p w14:paraId="41773FDA" w14:textId="77777777" w:rsidR="00234848" w:rsidRPr="000B71E3" w:rsidRDefault="00234848" w:rsidP="00234848">
      <w:r w:rsidRPr="000B71E3">
        <w:t>Resource URI: {apiRoot}/nudm-ueau/v1/{supi}/auth-events</w:t>
      </w:r>
    </w:p>
    <w:p w14:paraId="16D97167" w14:textId="77777777"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14:paraId="2EE042C7" w14:textId="77777777"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14:paraId="5AD7063E"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E9545" w14:textId="77777777"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61751F" w14:textId="77777777" w:rsidR="00234848" w:rsidRPr="000B71E3" w:rsidRDefault="00234848" w:rsidP="003B34DE">
            <w:pPr>
              <w:pStyle w:val="TAH"/>
            </w:pPr>
            <w:r w:rsidRPr="000B71E3">
              <w:t>Definition</w:t>
            </w:r>
          </w:p>
        </w:tc>
      </w:tr>
      <w:tr w:rsidR="00234848" w:rsidRPr="000B71E3" w14:paraId="70543CBB"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176C84" w14:textId="77777777"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ABE52" w14:textId="77777777" w:rsidR="00234848" w:rsidRPr="000B71E3" w:rsidRDefault="00234848" w:rsidP="003B34DE">
            <w:pPr>
              <w:pStyle w:val="TAL"/>
            </w:pPr>
            <w:r w:rsidRPr="000B71E3">
              <w:t xml:space="preserve">See </w:t>
            </w:r>
            <w:r w:rsidR="000647B6">
              <w:t>clause</w:t>
            </w:r>
            <w:r w:rsidRPr="000B71E3">
              <w:rPr>
                <w:lang w:val="en-US" w:eastAsia="zh-CN"/>
              </w:rPr>
              <w:t> </w:t>
            </w:r>
            <w:r w:rsidRPr="000B71E3">
              <w:t>6.3.1</w:t>
            </w:r>
          </w:p>
        </w:tc>
      </w:tr>
      <w:tr w:rsidR="00234848" w:rsidRPr="000B71E3" w14:paraId="6D119751"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AAAD62E" w14:textId="77777777"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6E7937B" w14:textId="77777777" w:rsidR="00234848" w:rsidRPr="000B71E3" w:rsidRDefault="00234848" w:rsidP="003B34DE">
            <w:pPr>
              <w:pStyle w:val="TAL"/>
            </w:pPr>
            <w:r w:rsidRPr="000B71E3">
              <w:t xml:space="preserve">Represents the Subscription Permanent Identifier (see 3GPP TS 23.501 [2] </w:t>
            </w:r>
            <w:r w:rsidR="000647B6">
              <w:t>clause</w:t>
            </w:r>
            <w:r w:rsidRPr="000B71E3">
              <w:t xml:space="preserve"> 5.9.2)</w:t>
            </w:r>
            <w:r w:rsidRPr="000B71E3">
              <w:br/>
            </w:r>
            <w:r w:rsidRPr="000B71E3">
              <w:tab/>
              <w:t>pattern: "(imsi-[0-9]{5,15}|nai-.+|.+)"</w:t>
            </w:r>
          </w:p>
        </w:tc>
      </w:tr>
    </w:tbl>
    <w:p w14:paraId="56E7031F" w14:textId="77777777" w:rsidR="00234848" w:rsidRPr="000B71E3" w:rsidRDefault="00234848" w:rsidP="00234848"/>
    <w:p w14:paraId="776FB079" w14:textId="77777777" w:rsidR="00234848" w:rsidRPr="000B71E3" w:rsidRDefault="00234848" w:rsidP="00234848">
      <w:pPr>
        <w:pStyle w:val="Heading5"/>
      </w:pPr>
      <w:bookmarkStart w:id="409" w:name="_Toc20118861"/>
      <w:r w:rsidRPr="000B71E3">
        <w:t>6.3.3.3.3</w:t>
      </w:r>
      <w:r w:rsidRPr="000B71E3">
        <w:tab/>
        <w:t>Resource Standard Methods</w:t>
      </w:r>
      <w:bookmarkEnd w:id="409"/>
    </w:p>
    <w:p w14:paraId="12D20799" w14:textId="77777777" w:rsidR="00234848" w:rsidRPr="000B71E3" w:rsidRDefault="00234848" w:rsidP="00234848">
      <w:pPr>
        <w:pStyle w:val="Heading6"/>
      </w:pPr>
      <w:bookmarkStart w:id="410" w:name="_Toc20118862"/>
      <w:r w:rsidRPr="000B71E3">
        <w:t>6.3.3.3.3.1</w:t>
      </w:r>
      <w:r w:rsidRPr="000B71E3">
        <w:tab/>
        <w:t>POST</w:t>
      </w:r>
      <w:bookmarkEnd w:id="410"/>
    </w:p>
    <w:p w14:paraId="1E7A32F4" w14:textId="77777777" w:rsidR="00234848" w:rsidRPr="000B71E3" w:rsidRDefault="00234848" w:rsidP="00234848">
      <w:r w:rsidRPr="000B71E3">
        <w:t>This method shall support the URI query parameters specified in table 6.3.3.3.3.1-1.</w:t>
      </w:r>
    </w:p>
    <w:p w14:paraId="51018139" w14:textId="77777777" w:rsidR="00234848" w:rsidRPr="000B71E3" w:rsidRDefault="00234848" w:rsidP="00234848">
      <w:pPr>
        <w:pStyle w:val="TH"/>
        <w:rPr>
          <w:rFonts w:cs="Arial"/>
        </w:rPr>
      </w:pPr>
      <w:r w:rsidRPr="000B71E3">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14:paraId="75B6504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74598" w14:textId="77777777"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C5A28D" w14:textId="77777777"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B5E3" w14:textId="77777777"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C3CE49" w14:textId="77777777"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CCD9411" w14:textId="77777777" w:rsidR="00234848" w:rsidRPr="000B71E3" w:rsidRDefault="00234848" w:rsidP="003B34DE">
            <w:pPr>
              <w:pStyle w:val="TAH"/>
            </w:pPr>
            <w:r w:rsidRPr="000B71E3">
              <w:t>Description</w:t>
            </w:r>
          </w:p>
        </w:tc>
      </w:tr>
      <w:tr w:rsidR="00234848" w:rsidRPr="000B71E3" w14:paraId="79F99EF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38B30" w14:textId="77777777"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A6F9BF6" w14:textId="77777777"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36BEF905" w14:textId="77777777"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76407B0" w14:textId="77777777"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7C0BB" w14:textId="77777777" w:rsidR="00234848" w:rsidRPr="000B71E3" w:rsidRDefault="00234848" w:rsidP="003B34DE">
            <w:pPr>
              <w:pStyle w:val="TAL"/>
            </w:pPr>
          </w:p>
        </w:tc>
      </w:tr>
    </w:tbl>
    <w:p w14:paraId="7853A205" w14:textId="77777777" w:rsidR="00234848" w:rsidRPr="000B71E3" w:rsidRDefault="00234848" w:rsidP="00234848"/>
    <w:p w14:paraId="3B7BA09D" w14:textId="77777777" w:rsidR="00234848" w:rsidRPr="000B71E3" w:rsidRDefault="00234848" w:rsidP="00234848">
      <w:r w:rsidRPr="000B71E3">
        <w:t>This method shall support the request data structures specified in table 6.3.3.3.3.1-2 and the response data structures and response codes specified in table 6.3.3.3.3.1-3.</w:t>
      </w:r>
    </w:p>
    <w:p w14:paraId="10CD7830" w14:textId="77777777" w:rsidR="00234848" w:rsidRPr="000B71E3" w:rsidRDefault="00234848" w:rsidP="00234848">
      <w:pPr>
        <w:pStyle w:val="TH"/>
      </w:pPr>
      <w:r w:rsidRPr="000B71E3">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14:paraId="002A7350"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88720D" w14:textId="77777777"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C216E" w14:textId="77777777"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B6874" w14:textId="77777777"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130EC6" w14:textId="77777777" w:rsidR="00234848" w:rsidRPr="000B71E3" w:rsidRDefault="00234848" w:rsidP="003B34DE">
            <w:pPr>
              <w:pStyle w:val="TAH"/>
            </w:pPr>
            <w:r w:rsidRPr="000B71E3">
              <w:t>Description</w:t>
            </w:r>
          </w:p>
        </w:tc>
      </w:tr>
      <w:tr w:rsidR="00234848" w:rsidRPr="000B71E3" w14:paraId="1F7989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966C12" w14:textId="77777777"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14:paraId="60BCEE97" w14:textId="77777777"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B1A0F6A" w14:textId="77777777"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CE3950" w14:textId="77777777" w:rsidR="00234848" w:rsidRPr="000B71E3" w:rsidRDefault="00234848" w:rsidP="003B34DE">
            <w:pPr>
              <w:pStyle w:val="TAL"/>
            </w:pPr>
            <w:r w:rsidRPr="000B71E3">
              <w:t>The UE Authentication Event</w:t>
            </w:r>
          </w:p>
        </w:tc>
      </w:tr>
    </w:tbl>
    <w:p w14:paraId="14A87237" w14:textId="77777777" w:rsidR="00234848" w:rsidRPr="000B71E3" w:rsidRDefault="00234848" w:rsidP="00234848"/>
    <w:p w14:paraId="1D325B4F" w14:textId="77777777"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14:paraId="2AAB6F29"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E5A970" w14:textId="77777777"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A1E8F5" w14:textId="77777777"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72CC7C" w14:textId="77777777"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1B5D7B" w14:textId="77777777" w:rsidR="00234848" w:rsidRPr="000B71E3" w:rsidRDefault="00234848" w:rsidP="003B34DE">
            <w:pPr>
              <w:pStyle w:val="TAH"/>
            </w:pPr>
            <w:r w:rsidRPr="000B71E3">
              <w:t>Response</w:t>
            </w:r>
          </w:p>
          <w:p w14:paraId="2DDE0682" w14:textId="77777777"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AC865D" w14:textId="77777777" w:rsidR="00234848" w:rsidRPr="000B71E3" w:rsidRDefault="00234848" w:rsidP="003B34DE">
            <w:pPr>
              <w:pStyle w:val="TAH"/>
            </w:pPr>
            <w:r w:rsidRPr="000B71E3">
              <w:t>Description</w:t>
            </w:r>
          </w:p>
        </w:tc>
      </w:tr>
      <w:tr w:rsidR="00234848" w:rsidRPr="000B71E3" w14:paraId="266E90F9" w14:textId="77777777"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D4356A" w14:textId="77777777"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14:paraId="2111DBDB" w14:textId="77777777"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14:paraId="452C2AD0" w14:textId="77777777"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14:paraId="4A7347A0" w14:textId="77777777"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8FABB4" w14:textId="77777777" w:rsidR="00234848" w:rsidRPr="000B71E3" w:rsidRDefault="00234848" w:rsidP="003B34DE">
            <w:pPr>
              <w:pStyle w:val="TAL"/>
            </w:pPr>
            <w:r w:rsidRPr="000B71E3">
              <w:t>Upon success, a response body containing a representation of the created Authentication Event may be returned.</w:t>
            </w:r>
          </w:p>
          <w:p w14:paraId="79BAE56A" w14:textId="77777777" w:rsidR="00234848" w:rsidRPr="000B71E3" w:rsidRDefault="00234848" w:rsidP="003B34DE">
            <w:pPr>
              <w:pStyle w:val="TAL"/>
            </w:pPr>
          </w:p>
          <w:p w14:paraId="12000939" w14:textId="77777777"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14:paraId="33E1927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C5BF2"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7205BA9"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F6928E8" w14:textId="77777777"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052FCD6" w14:textId="77777777"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BA6C32" w14:textId="77777777" w:rsidR="0090317F" w:rsidRPr="000B71E3" w:rsidRDefault="0090317F" w:rsidP="00C13412">
            <w:pPr>
              <w:pStyle w:val="TAL"/>
            </w:pPr>
            <w:r w:rsidRPr="000B71E3">
              <w:t>The "cause" attribute shall be set to the following application error:</w:t>
            </w:r>
          </w:p>
          <w:p w14:paraId="4CD57475" w14:textId="77777777" w:rsidR="0090317F" w:rsidRPr="000B71E3" w:rsidRDefault="0090317F" w:rsidP="00C13412">
            <w:pPr>
              <w:pStyle w:val="TAL"/>
            </w:pPr>
            <w:r w:rsidRPr="000B71E3">
              <w:t>- USER_NOT_FOUND</w:t>
            </w:r>
          </w:p>
        </w:tc>
      </w:tr>
      <w:tr w:rsidR="00234848" w:rsidRPr="000B71E3" w14:paraId="4E4D0241" w14:textId="77777777"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FBD5AB0" w14:textId="77777777" w:rsidR="00234848" w:rsidRPr="000B71E3" w:rsidRDefault="00234848" w:rsidP="003D63AF">
            <w:pPr>
              <w:pStyle w:val="TAN"/>
            </w:pPr>
            <w:r w:rsidRPr="000B71E3">
              <w:t>NOTE:</w:t>
            </w:r>
            <w:r w:rsidR="000B71E3">
              <w:tab/>
            </w:r>
            <w:r w:rsidRPr="000B71E3">
              <w:t>In addition common data structures as listed in table 6.3.7-1 are supported.</w:t>
            </w:r>
          </w:p>
        </w:tc>
      </w:tr>
    </w:tbl>
    <w:p w14:paraId="7B5C5C3D" w14:textId="77777777" w:rsidR="00E43308" w:rsidRPr="000B71E3" w:rsidRDefault="00E43308" w:rsidP="00E43308"/>
    <w:p w14:paraId="214B8E31" w14:textId="77777777" w:rsidR="00C25E57" w:rsidRPr="000B71E3" w:rsidRDefault="00C25E57" w:rsidP="00C25E57">
      <w:pPr>
        <w:pStyle w:val="Heading3"/>
      </w:pPr>
      <w:bookmarkStart w:id="411" w:name="_Toc20118863"/>
      <w:r w:rsidRPr="000B71E3">
        <w:t>6.3.4</w:t>
      </w:r>
      <w:r w:rsidRPr="000B71E3">
        <w:tab/>
        <w:t>Custom Operations without associated resources</w:t>
      </w:r>
      <w:bookmarkEnd w:id="411"/>
      <w:r w:rsidRPr="000B71E3">
        <w:t xml:space="preserve"> </w:t>
      </w:r>
    </w:p>
    <w:p w14:paraId="6A9AB55B" w14:textId="77777777"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14:paraId="4C2C4FCE" w14:textId="77777777" w:rsidR="00C25E57" w:rsidRPr="000B71E3" w:rsidRDefault="00C25E57" w:rsidP="00C25E57">
      <w:pPr>
        <w:pStyle w:val="Heading3"/>
      </w:pPr>
      <w:bookmarkStart w:id="412" w:name="_Toc20118864"/>
      <w:r w:rsidRPr="000B71E3">
        <w:t>6.3.5</w:t>
      </w:r>
      <w:r w:rsidRPr="000B71E3">
        <w:tab/>
        <w:t>Notifications</w:t>
      </w:r>
      <w:bookmarkEnd w:id="412"/>
    </w:p>
    <w:p w14:paraId="5AFE7351" w14:textId="77777777"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14:paraId="6E9AD053" w14:textId="77777777" w:rsidR="00E46E51" w:rsidRPr="000B71E3" w:rsidRDefault="00E46E51" w:rsidP="00E46E51">
      <w:pPr>
        <w:pStyle w:val="Heading3"/>
      </w:pPr>
      <w:bookmarkStart w:id="413" w:name="_Toc20118865"/>
      <w:r w:rsidRPr="000B71E3">
        <w:lastRenderedPageBreak/>
        <w:t>6.3.6</w:t>
      </w:r>
      <w:r w:rsidRPr="000B71E3">
        <w:tab/>
        <w:t>Data Model</w:t>
      </w:r>
      <w:bookmarkEnd w:id="413"/>
    </w:p>
    <w:p w14:paraId="4437018E" w14:textId="77777777" w:rsidR="00E46E51" w:rsidRPr="000B71E3" w:rsidRDefault="00E46E51" w:rsidP="00E46E51">
      <w:pPr>
        <w:pStyle w:val="Heading4"/>
      </w:pPr>
      <w:bookmarkStart w:id="414" w:name="_Toc20118866"/>
      <w:r w:rsidRPr="000B71E3">
        <w:t>6.3.6.1</w:t>
      </w:r>
      <w:r w:rsidRPr="000B71E3">
        <w:tab/>
        <w:t>General</w:t>
      </w:r>
      <w:bookmarkEnd w:id="414"/>
    </w:p>
    <w:p w14:paraId="0D4372BD"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6F958171" w14:textId="77777777"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14:paraId="5593C283" w14:textId="77777777"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14:paraId="5B6B28FF"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14:paraId="2099FC2D" w14:textId="77777777"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E6C02FE" w14:textId="57BB4FED" w:rsidR="00E46E51" w:rsidRPr="000B71E3" w:rsidRDefault="005B47C9" w:rsidP="00E46E51">
            <w:pPr>
              <w:pStyle w:val="TAH"/>
            </w:pPr>
            <w:r>
              <w:t>Clause</w:t>
            </w:r>
            <w:r w:rsidR="00E46E51" w:rsidRPr="000B71E3">
              <w:t xml:space="preserv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20BBB067" w14:textId="77777777" w:rsidR="00E46E51" w:rsidRPr="000B71E3" w:rsidRDefault="00E46E51" w:rsidP="00E46E51">
            <w:pPr>
              <w:pStyle w:val="TAH"/>
            </w:pPr>
            <w:r w:rsidRPr="000B71E3">
              <w:t>Description</w:t>
            </w:r>
          </w:p>
        </w:tc>
      </w:tr>
      <w:tr w:rsidR="00702A5D" w:rsidRPr="000B71E3" w14:paraId="41D10C82"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3910A6B6" w14:textId="77777777"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14:paraId="4ED8796B" w14:textId="77777777"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14:paraId="61B6EDE3" w14:textId="77777777"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14:paraId="23FCACCE"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0BD9B869" w14:textId="77777777"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14:paraId="3A845E2D" w14:textId="77777777"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14:paraId="031DA983" w14:textId="77777777"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14:paraId="3C6121B3"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2F7E26BE" w14:textId="77777777"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14:paraId="15A11194" w14:textId="77777777"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14:paraId="5F2C2A57" w14:textId="77777777"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14:paraId="4D8D8E30"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75569E8D" w14:textId="77777777"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14:paraId="170D6EDA" w14:textId="77777777"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14:paraId="79625CC3" w14:textId="77777777"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14:paraId="3E37828A" w14:textId="77777777" w:rsidTr="003B34DE">
        <w:trPr>
          <w:jc w:val="center"/>
        </w:trPr>
        <w:tc>
          <w:tcPr>
            <w:tcW w:w="2319" w:type="dxa"/>
            <w:tcBorders>
              <w:top w:val="single" w:sz="4" w:space="0" w:color="auto"/>
              <w:left w:val="single" w:sz="4" w:space="0" w:color="auto"/>
              <w:bottom w:val="single" w:sz="4" w:space="0" w:color="auto"/>
              <w:right w:val="single" w:sz="4" w:space="0" w:color="auto"/>
            </w:tcBorders>
          </w:tcPr>
          <w:p w14:paraId="4A94B043" w14:textId="77777777"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14:paraId="453AD89A" w14:textId="77777777"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14:paraId="7D9452C0" w14:textId="77777777" w:rsidR="00E40343" w:rsidRPr="000B71E3" w:rsidRDefault="00E40343" w:rsidP="003B34DE">
            <w:pPr>
              <w:pStyle w:val="TAL"/>
              <w:rPr>
                <w:rFonts w:cs="Arial"/>
                <w:szCs w:val="18"/>
              </w:rPr>
            </w:pPr>
            <w:r w:rsidRPr="000B71E3">
              <w:rPr>
                <w:rFonts w:cs="Arial"/>
                <w:szCs w:val="18"/>
              </w:rPr>
              <w:t>Authentication Event</w:t>
            </w:r>
          </w:p>
        </w:tc>
      </w:tr>
      <w:tr w:rsidR="00116B07" w:rsidRPr="000B71E3" w14:paraId="7CAB2997" w14:textId="77777777" w:rsidTr="00116B07">
        <w:trPr>
          <w:jc w:val="center"/>
        </w:trPr>
        <w:tc>
          <w:tcPr>
            <w:tcW w:w="2319" w:type="dxa"/>
            <w:tcBorders>
              <w:top w:val="single" w:sz="4" w:space="0" w:color="auto"/>
              <w:left w:val="single" w:sz="4" w:space="0" w:color="auto"/>
              <w:bottom w:val="single" w:sz="4" w:space="0" w:color="auto"/>
              <w:right w:val="single" w:sz="4" w:space="0" w:color="auto"/>
            </w:tcBorders>
          </w:tcPr>
          <w:p w14:paraId="7297CC76" w14:textId="77777777"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14:paraId="448BAD06" w14:textId="77777777"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14:paraId="3D799739" w14:textId="77777777" w:rsidR="00116B07" w:rsidRPr="000B71E3" w:rsidRDefault="00116B07" w:rsidP="00B70591">
            <w:pPr>
              <w:pStyle w:val="TAL"/>
              <w:rPr>
                <w:rFonts w:cs="Arial"/>
                <w:szCs w:val="18"/>
              </w:rPr>
            </w:pPr>
            <w:r w:rsidRPr="000B71E3">
              <w:rPr>
                <w:rFonts w:cs="Arial"/>
                <w:szCs w:val="18"/>
              </w:rPr>
              <w:t>Contains RAND and AUTS</w:t>
            </w:r>
          </w:p>
        </w:tc>
      </w:tr>
      <w:tr w:rsidR="00BE7167" w:rsidRPr="000B71E3" w14:paraId="7E646EC4" w14:textId="77777777" w:rsidTr="00BE7167">
        <w:trPr>
          <w:jc w:val="center"/>
        </w:trPr>
        <w:tc>
          <w:tcPr>
            <w:tcW w:w="2319" w:type="dxa"/>
            <w:tcBorders>
              <w:top w:val="single" w:sz="4" w:space="0" w:color="auto"/>
              <w:left w:val="single" w:sz="4" w:space="0" w:color="auto"/>
              <w:bottom w:val="single" w:sz="4" w:space="0" w:color="auto"/>
              <w:right w:val="single" w:sz="4" w:space="0" w:color="auto"/>
            </w:tcBorders>
          </w:tcPr>
          <w:p w14:paraId="4D67756C" w14:textId="77777777"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14:paraId="15109BE9" w14:textId="77777777"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14:paraId="3939EDCC" w14:textId="77777777" w:rsidR="00BE7167" w:rsidRPr="000B71E3" w:rsidRDefault="00BE7167" w:rsidP="002B7B05">
            <w:pPr>
              <w:pStyle w:val="TAL"/>
              <w:rPr>
                <w:rFonts w:cs="Arial"/>
                <w:szCs w:val="18"/>
              </w:rPr>
            </w:pPr>
          </w:p>
        </w:tc>
      </w:tr>
    </w:tbl>
    <w:p w14:paraId="6DFA563A" w14:textId="77777777" w:rsidR="00E46E51" w:rsidRPr="000B71E3" w:rsidRDefault="00E46E51" w:rsidP="00AA15BA"/>
    <w:p w14:paraId="37CAE72E" w14:textId="77777777"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 xml:space="preserve">. </w:t>
      </w:r>
    </w:p>
    <w:p w14:paraId="7E13B024" w14:textId="77777777"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14:paraId="4B90521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54594C83"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0D92C1D" w14:textId="77777777"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267E04F1" w14:textId="77777777" w:rsidR="00E46E51" w:rsidRPr="000B71E3" w:rsidRDefault="00E46E51" w:rsidP="00E46E51">
            <w:pPr>
              <w:pStyle w:val="TAH"/>
            </w:pPr>
            <w:r w:rsidRPr="000B71E3">
              <w:t>Comments</w:t>
            </w:r>
          </w:p>
        </w:tc>
      </w:tr>
      <w:tr w:rsidR="00E46E51" w:rsidRPr="000B71E3" w14:paraId="2DB97E8A"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7AA92436" w14:textId="77777777"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45DF1F75" w14:textId="77777777"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BC69E74" w14:textId="77777777"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14:paraId="2ABF9C15"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0384907" w14:textId="77777777"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4A5663AA" w14:textId="77777777"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6F3A4D97" w14:textId="77777777"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14:paraId="08AC755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13D39FC8" w14:textId="77777777"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38A58071" w14:textId="77777777"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03D3F26" w14:textId="77777777" w:rsidR="00E40343" w:rsidRPr="000B71E3" w:rsidRDefault="00E40343" w:rsidP="003B34DE">
            <w:pPr>
              <w:pStyle w:val="TAL"/>
              <w:rPr>
                <w:rFonts w:cs="Arial"/>
                <w:szCs w:val="18"/>
              </w:rPr>
            </w:pPr>
          </w:p>
        </w:tc>
      </w:tr>
      <w:tr w:rsidR="00836C0C" w:rsidRPr="000B71E3" w14:paraId="02A9E640"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5B1D561A"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F7D0DB2" w14:textId="77777777"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B832EDE" w14:textId="77777777"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E7167" w:rsidRPr="000B71E3" w14:paraId="4DF2EE7F"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AF2D26E" w14:textId="77777777"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607FB41B" w14:textId="77777777"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E2D611A" w14:textId="77777777" w:rsidR="00BE7167" w:rsidRPr="000B71E3" w:rsidRDefault="00BE7167" w:rsidP="002B7B05">
            <w:pPr>
              <w:pStyle w:val="TAL"/>
              <w:rPr>
                <w:rFonts w:cs="Arial"/>
                <w:szCs w:val="18"/>
              </w:rPr>
            </w:pPr>
          </w:p>
        </w:tc>
      </w:tr>
    </w:tbl>
    <w:p w14:paraId="7BB465FC" w14:textId="77777777" w:rsidR="00E46E51" w:rsidRPr="000B71E3" w:rsidRDefault="00E46E51" w:rsidP="00AA15BA"/>
    <w:p w14:paraId="52B96B4F" w14:textId="77777777" w:rsidR="00E46E51" w:rsidRPr="000B71E3" w:rsidRDefault="00E46E51" w:rsidP="00E46E51">
      <w:pPr>
        <w:pStyle w:val="Heading4"/>
        <w:rPr>
          <w:lang w:val="en-US"/>
        </w:rPr>
      </w:pPr>
      <w:bookmarkStart w:id="415" w:name="_Toc20118867"/>
      <w:r w:rsidRPr="000B71E3">
        <w:rPr>
          <w:lang w:val="en-US"/>
        </w:rPr>
        <w:t>6.3.6.2</w:t>
      </w:r>
      <w:r w:rsidRPr="000B71E3">
        <w:rPr>
          <w:lang w:val="en-US"/>
        </w:rPr>
        <w:tab/>
        <w:t>Structured data types</w:t>
      </w:r>
      <w:bookmarkEnd w:id="415"/>
    </w:p>
    <w:p w14:paraId="2E568BCB" w14:textId="77777777" w:rsidR="00E46E51" w:rsidRPr="000B71E3" w:rsidRDefault="00E46E51" w:rsidP="00E46E51">
      <w:pPr>
        <w:pStyle w:val="Heading5"/>
      </w:pPr>
      <w:bookmarkStart w:id="416" w:name="_Toc20118868"/>
      <w:r w:rsidRPr="000B71E3">
        <w:t>6.3.6.2.1</w:t>
      </w:r>
      <w:r w:rsidRPr="000B71E3">
        <w:tab/>
        <w:t>Introduction</w:t>
      </w:r>
      <w:bookmarkEnd w:id="416"/>
    </w:p>
    <w:p w14:paraId="493DB945" w14:textId="77777777" w:rsidR="00E46E51" w:rsidRPr="000B71E3" w:rsidRDefault="00E46E51" w:rsidP="00E46E51">
      <w:r w:rsidRPr="000B71E3">
        <w:t xml:space="preserve">This </w:t>
      </w:r>
      <w:r w:rsidR="000647B6">
        <w:t>clause</w:t>
      </w:r>
      <w:r w:rsidRPr="000B71E3">
        <w:t xml:space="preserve"> defines the structures to be used in </w:t>
      </w:r>
      <w:r w:rsidR="009E0A7A" w:rsidRPr="000B71E3">
        <w:t>POST request / response bodies</w:t>
      </w:r>
      <w:r w:rsidRPr="000B71E3">
        <w:t xml:space="preserve">. </w:t>
      </w:r>
    </w:p>
    <w:p w14:paraId="5FF973B1" w14:textId="77777777" w:rsidR="00E46E51" w:rsidRPr="000B71E3" w:rsidRDefault="00E46E51" w:rsidP="00E46E51">
      <w:pPr>
        <w:pStyle w:val="Heading5"/>
      </w:pPr>
      <w:bookmarkStart w:id="417" w:name="_Toc20118869"/>
      <w:r w:rsidRPr="000B71E3">
        <w:t>6.3.6.2.2</w:t>
      </w:r>
      <w:r w:rsidRPr="000B71E3">
        <w:tab/>
        <w:t xml:space="preserve">Type: </w:t>
      </w:r>
      <w:r w:rsidR="009E0A7A" w:rsidRPr="000B71E3">
        <w:t>AuthenticationInfoRequest</w:t>
      </w:r>
      <w:bookmarkEnd w:id="417"/>
    </w:p>
    <w:p w14:paraId="7FD82F27" w14:textId="77777777"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14:paraId="45BD42A9"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395F3EA" w14:textId="77777777"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BB1E84" w14:textId="77777777"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78E84E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18C2D77" w14:textId="77777777"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9B8E886" w14:textId="77777777" w:rsidR="00E46E51" w:rsidRPr="000B71E3" w:rsidRDefault="00E46E51" w:rsidP="00E46E51">
            <w:pPr>
              <w:pStyle w:val="TAH"/>
              <w:rPr>
                <w:rFonts w:cs="Arial"/>
                <w:szCs w:val="18"/>
              </w:rPr>
            </w:pPr>
            <w:r w:rsidRPr="000B71E3">
              <w:rPr>
                <w:rFonts w:cs="Arial"/>
                <w:szCs w:val="18"/>
              </w:rPr>
              <w:t>Description</w:t>
            </w:r>
          </w:p>
        </w:tc>
      </w:tr>
      <w:tr w:rsidR="009E0A7A" w:rsidRPr="000B71E3" w14:paraId="3FBE86D4"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tcPr>
          <w:p w14:paraId="08B314A8" w14:textId="77777777"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14:paraId="592C1A8A" w14:textId="77777777"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14:paraId="0C03121A" w14:textId="77777777"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6CDA2D7C" w14:textId="77777777"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90FD72D" w14:textId="77777777"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xml:space="preserve">] </w:t>
            </w:r>
            <w:r w:rsidR="000647B6">
              <w:rPr>
                <w:rFonts w:cs="Arial"/>
                <w:szCs w:val="18"/>
              </w:rPr>
              <w:t>clause</w:t>
            </w:r>
            <w:r w:rsidRPr="000B71E3">
              <w:rPr>
                <w:rFonts w:cs="Arial"/>
                <w:szCs w:val="18"/>
              </w:rPr>
              <w:t xml:space="preserve"> 6.1.1.</w:t>
            </w:r>
            <w:r w:rsidR="00604996">
              <w:rPr>
                <w:rFonts w:cs="Arial"/>
                <w:szCs w:val="18"/>
              </w:rPr>
              <w:t>4</w:t>
            </w:r>
          </w:p>
        </w:tc>
      </w:tr>
      <w:tr w:rsidR="00116B07" w:rsidRPr="000B71E3" w14:paraId="0EFD2C7F" w14:textId="77777777" w:rsidTr="00116B07">
        <w:trPr>
          <w:jc w:val="center"/>
        </w:trPr>
        <w:tc>
          <w:tcPr>
            <w:tcW w:w="2231" w:type="dxa"/>
            <w:tcBorders>
              <w:top w:val="single" w:sz="4" w:space="0" w:color="auto"/>
              <w:left w:val="single" w:sz="4" w:space="0" w:color="auto"/>
              <w:bottom w:val="single" w:sz="4" w:space="0" w:color="auto"/>
              <w:right w:val="single" w:sz="4" w:space="0" w:color="auto"/>
            </w:tcBorders>
          </w:tcPr>
          <w:p w14:paraId="0B4756AC" w14:textId="77777777"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14:paraId="4AD4CE4A" w14:textId="77777777"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14:paraId="60FAC380" w14:textId="77777777"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0F2ADE71" w14:textId="77777777"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7AA45FD3" w14:textId="77777777" w:rsidR="00116B07" w:rsidRPr="000B71E3" w:rsidRDefault="00116B07" w:rsidP="00B70591">
            <w:pPr>
              <w:pStyle w:val="TAL"/>
              <w:rPr>
                <w:rFonts w:cs="Arial"/>
                <w:szCs w:val="18"/>
              </w:rPr>
            </w:pPr>
            <w:r w:rsidRPr="000B71E3">
              <w:rPr>
                <w:rFonts w:cs="Arial"/>
                <w:szCs w:val="18"/>
              </w:rPr>
              <w:t xml:space="preserve">Contains RAND and AUTS; see 3GPP TS 33.501 [6] </w:t>
            </w:r>
            <w:r w:rsidR="000647B6">
              <w:rPr>
                <w:rFonts w:cs="Arial"/>
                <w:szCs w:val="18"/>
              </w:rPr>
              <w:t>clause</w:t>
            </w:r>
            <w:r w:rsidRPr="000B71E3">
              <w:rPr>
                <w:rFonts w:cs="Arial"/>
                <w:szCs w:val="18"/>
              </w:rPr>
              <w:t xml:space="preserve"> 7.5</w:t>
            </w:r>
          </w:p>
        </w:tc>
      </w:tr>
      <w:tr w:rsidR="00836C0C" w:rsidRPr="000B71E3" w14:paraId="76BD1F78" w14:textId="77777777" w:rsidTr="00836C0C">
        <w:trPr>
          <w:jc w:val="center"/>
        </w:trPr>
        <w:tc>
          <w:tcPr>
            <w:tcW w:w="2231" w:type="dxa"/>
            <w:tcBorders>
              <w:top w:val="single" w:sz="4" w:space="0" w:color="auto"/>
              <w:left w:val="single" w:sz="4" w:space="0" w:color="auto"/>
              <w:bottom w:val="single" w:sz="4" w:space="0" w:color="auto"/>
              <w:right w:val="single" w:sz="4" w:space="0" w:color="auto"/>
            </w:tcBorders>
          </w:tcPr>
          <w:p w14:paraId="21A0CDF1" w14:textId="77777777"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31096D2B" w14:textId="77777777"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51ADE38F" w14:textId="77777777"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16FFD618" w14:textId="77777777"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FC514D5" w14:textId="77777777"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r w:rsidR="00943F88" w:rsidRPr="000B71E3" w14:paraId="179233F6" w14:textId="77777777" w:rsidTr="00943F88">
        <w:trPr>
          <w:jc w:val="center"/>
        </w:trPr>
        <w:tc>
          <w:tcPr>
            <w:tcW w:w="2231" w:type="dxa"/>
            <w:tcBorders>
              <w:top w:val="single" w:sz="4" w:space="0" w:color="auto"/>
              <w:left w:val="single" w:sz="4" w:space="0" w:color="auto"/>
              <w:bottom w:val="single" w:sz="4" w:space="0" w:color="auto"/>
              <w:right w:val="single" w:sz="4" w:space="0" w:color="auto"/>
            </w:tcBorders>
          </w:tcPr>
          <w:p w14:paraId="506D349B" w14:textId="77777777"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14:paraId="0887FB73" w14:textId="77777777"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14:paraId="63C615C9" w14:textId="77777777"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413EA3E6" w14:textId="77777777"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1B228D44" w14:textId="77777777" w:rsidR="00943F88" w:rsidRPr="000B71E3" w:rsidRDefault="00943F88" w:rsidP="00C13412">
            <w:pPr>
              <w:pStyle w:val="TAL"/>
              <w:rPr>
                <w:rFonts w:cs="Arial"/>
                <w:szCs w:val="18"/>
              </w:rPr>
            </w:pPr>
            <w:r w:rsidRPr="000B71E3">
              <w:rPr>
                <w:rFonts w:cs="Arial"/>
                <w:szCs w:val="18"/>
              </w:rPr>
              <w:t>NF Instance Id of the AUSF</w:t>
            </w:r>
          </w:p>
        </w:tc>
      </w:tr>
    </w:tbl>
    <w:p w14:paraId="5EE01811" w14:textId="77777777" w:rsidR="009E0A7A" w:rsidRPr="000B71E3" w:rsidRDefault="009E0A7A" w:rsidP="00CE4D97"/>
    <w:p w14:paraId="56082AC0" w14:textId="77777777" w:rsidR="00BE7167" w:rsidRPr="000B71E3" w:rsidRDefault="00E46E51" w:rsidP="00BE7167">
      <w:pPr>
        <w:pStyle w:val="Heading5"/>
      </w:pPr>
      <w:bookmarkStart w:id="418" w:name="_Toc20118870"/>
      <w:r w:rsidRPr="000B71E3">
        <w:lastRenderedPageBreak/>
        <w:t>6.3.6.2.3</w:t>
      </w:r>
      <w:r w:rsidRPr="000B71E3">
        <w:tab/>
        <w:t xml:space="preserve">Type: </w:t>
      </w:r>
      <w:r w:rsidR="009E0A7A" w:rsidRPr="000B71E3">
        <w:t>AuthenticationInfoResult</w:t>
      </w:r>
      <w:bookmarkEnd w:id="418"/>
    </w:p>
    <w:p w14:paraId="125CFB25" w14:textId="77777777"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14:paraId="568D1E8D"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41B636E" w14:textId="77777777"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9C23425" w14:textId="77777777"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A5770B2" w14:textId="77777777"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8B1CE0"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EDFB0C4" w14:textId="77777777" w:rsidR="00BE7167" w:rsidRPr="000B71E3" w:rsidRDefault="00BE7167" w:rsidP="002B7B05">
            <w:pPr>
              <w:pStyle w:val="TAH"/>
              <w:rPr>
                <w:rFonts w:cs="Arial"/>
                <w:szCs w:val="18"/>
              </w:rPr>
            </w:pPr>
            <w:r w:rsidRPr="000B71E3">
              <w:rPr>
                <w:rFonts w:cs="Arial"/>
                <w:szCs w:val="18"/>
              </w:rPr>
              <w:t>Description</w:t>
            </w:r>
          </w:p>
        </w:tc>
      </w:tr>
      <w:tr w:rsidR="006D73B7" w:rsidRPr="000B71E3" w14:paraId="1B9F34E7" w14:textId="77777777"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7ED9EEC5" w14:textId="77777777"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9A9FCD2" w14:textId="77777777"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5954C480" w14:textId="77777777"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40355E4" w14:textId="77777777"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2F02DB2E" w14:textId="77777777"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14:paraId="45FA3846"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45BD3671" w14:textId="77777777"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14:paraId="06DE738E" w14:textId="77777777"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14:paraId="1F03D4A5" w14:textId="77777777"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71019169" w14:textId="77777777"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14:paraId="64345052" w14:textId="77777777"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14:paraId="38E06C8C"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2B4DB125" w14:textId="77777777"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14:paraId="5E919881" w14:textId="77777777"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14:paraId="12947252" w14:textId="77777777"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63F26504"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51A3141" w14:textId="77777777"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14:paraId="18602842"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14B0F9D9" w14:textId="77777777"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646DBC24" w14:textId="77777777"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60D7A7C3" w14:textId="77777777"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4C4BD941"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14DA5E4B" w14:textId="77777777" w:rsidR="00BE7167" w:rsidRPr="000B71E3" w:rsidRDefault="00BE7167" w:rsidP="002B7B05">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bl>
    <w:p w14:paraId="3BF52A9E" w14:textId="77777777" w:rsidR="00BE7167" w:rsidRPr="000B71E3" w:rsidRDefault="00BE7167" w:rsidP="00BE7167"/>
    <w:p w14:paraId="4770C38B" w14:textId="77777777" w:rsidR="00EF02F6" w:rsidRPr="000B71E3" w:rsidRDefault="00EF02F6" w:rsidP="00EF02F6">
      <w:pPr>
        <w:pStyle w:val="Heading5"/>
      </w:pPr>
      <w:bookmarkStart w:id="419" w:name="_Toc20118871"/>
      <w:r w:rsidRPr="000B71E3">
        <w:t>6.3.6.2.4</w:t>
      </w:r>
      <w:r w:rsidRPr="000B71E3">
        <w:tab/>
        <w:t>Type: AvEapAkaPrime</w:t>
      </w:r>
      <w:bookmarkEnd w:id="419"/>
    </w:p>
    <w:p w14:paraId="4C0A84A9" w14:textId="77777777"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1F232C4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2714"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380262"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C03474"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AA93197"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E03376"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45ED9BC5"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3659328"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0ACB1B55"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2CE44F64"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67C0E"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291FEED"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91539ED"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477DADF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B875E3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5336C92F"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D1026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8567D64" w14:textId="77777777" w:rsidR="00EF02F6" w:rsidRPr="000B71E3" w:rsidRDefault="00EF02F6" w:rsidP="00526712">
            <w:pPr>
              <w:pStyle w:val="TAL"/>
              <w:rPr>
                <w:rFonts w:cs="Arial"/>
                <w:szCs w:val="18"/>
              </w:rPr>
            </w:pPr>
          </w:p>
        </w:tc>
      </w:tr>
      <w:tr w:rsidR="00EF02F6" w:rsidRPr="000B71E3" w14:paraId="4FE398A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5E5BEF58" w14:textId="77777777"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14:paraId="07F9F04B" w14:textId="77777777"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14:paraId="1A84214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9FC49F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EAEB85D" w14:textId="77777777" w:rsidR="00EF02F6" w:rsidRPr="000B71E3" w:rsidRDefault="00EF02F6" w:rsidP="00526712">
            <w:pPr>
              <w:pStyle w:val="TAL"/>
              <w:rPr>
                <w:rFonts w:cs="Arial"/>
                <w:szCs w:val="18"/>
              </w:rPr>
            </w:pPr>
          </w:p>
        </w:tc>
      </w:tr>
      <w:tr w:rsidR="00EF02F6" w:rsidRPr="000B71E3" w14:paraId="32C5BE5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9635850"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233FF09F"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66FECB64"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7CDAE0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9AB95C" w14:textId="77777777" w:rsidR="00EF02F6" w:rsidRPr="000B71E3" w:rsidRDefault="00EF02F6" w:rsidP="00526712">
            <w:pPr>
              <w:pStyle w:val="TAL"/>
              <w:rPr>
                <w:rFonts w:cs="Arial"/>
                <w:szCs w:val="18"/>
              </w:rPr>
            </w:pPr>
          </w:p>
        </w:tc>
      </w:tr>
      <w:tr w:rsidR="00EF02F6" w:rsidRPr="000B71E3" w14:paraId="459EE159"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723C0C2" w14:textId="77777777"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14:paraId="61A6B24F" w14:textId="77777777"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14:paraId="531366C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A59BCBA"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A9F167" w14:textId="77777777" w:rsidR="00EF02F6" w:rsidRPr="000B71E3" w:rsidRDefault="00EF02F6" w:rsidP="00526712">
            <w:pPr>
              <w:pStyle w:val="TAL"/>
              <w:rPr>
                <w:rFonts w:cs="Arial"/>
                <w:szCs w:val="18"/>
              </w:rPr>
            </w:pPr>
          </w:p>
        </w:tc>
      </w:tr>
      <w:tr w:rsidR="00EF02F6" w:rsidRPr="000B71E3" w14:paraId="1A00FBC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7B37E081" w14:textId="77777777"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14:paraId="29ACB884" w14:textId="77777777"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14:paraId="622F58F9"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752B10"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301E027" w14:textId="77777777" w:rsidR="00EF02F6" w:rsidRPr="000B71E3" w:rsidRDefault="00EF02F6" w:rsidP="00526712">
            <w:pPr>
              <w:pStyle w:val="TAL"/>
              <w:rPr>
                <w:rFonts w:cs="Arial"/>
                <w:szCs w:val="18"/>
              </w:rPr>
            </w:pPr>
          </w:p>
        </w:tc>
      </w:tr>
    </w:tbl>
    <w:p w14:paraId="32C6EECF" w14:textId="77777777" w:rsidR="00EF02F6" w:rsidRPr="000B71E3" w:rsidRDefault="00EF02F6" w:rsidP="00EF02F6"/>
    <w:p w14:paraId="14C450EC" w14:textId="77777777" w:rsidR="00EF02F6" w:rsidRPr="000B71E3" w:rsidRDefault="00EF02F6" w:rsidP="00EF02F6">
      <w:pPr>
        <w:pStyle w:val="Heading5"/>
      </w:pPr>
      <w:bookmarkStart w:id="420" w:name="_Toc20118872"/>
      <w:r w:rsidRPr="000B71E3">
        <w:t>6.3.6.2.5</w:t>
      </w:r>
      <w:r w:rsidRPr="000B71E3">
        <w:tab/>
        <w:t>Type: Av5G</w:t>
      </w:r>
      <w:r w:rsidR="00D50AA9" w:rsidRPr="000B71E3">
        <w:t>He</w:t>
      </w:r>
      <w:r w:rsidRPr="000B71E3">
        <w:t>Aka</w:t>
      </w:r>
      <w:bookmarkEnd w:id="420"/>
    </w:p>
    <w:p w14:paraId="4A61196B" w14:textId="77777777"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22EB1675"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8F3BE"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B79A4"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867C91"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5A769"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D42DB9"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0F10EFD3"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FC950E9"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5931BC48"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6410F47D"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980538C"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B121087"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1B378BE"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7CD30E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5D9805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741E019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30ED14"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603FAA5" w14:textId="77777777" w:rsidR="00EF02F6" w:rsidRPr="000B71E3" w:rsidRDefault="00EF02F6" w:rsidP="00526712">
            <w:pPr>
              <w:pStyle w:val="TAL"/>
              <w:rPr>
                <w:rFonts w:cs="Arial"/>
                <w:szCs w:val="18"/>
              </w:rPr>
            </w:pPr>
          </w:p>
        </w:tc>
      </w:tr>
      <w:tr w:rsidR="00EF02F6" w:rsidRPr="000B71E3" w14:paraId="0F2C2C1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D2BBA9C" w14:textId="77777777"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14:paraId="01A2C53F" w14:textId="77777777"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14:paraId="5C75BBC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B2B756"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3039F5" w14:textId="77777777" w:rsidR="00EF02F6" w:rsidRPr="000B71E3" w:rsidRDefault="00EF02F6" w:rsidP="00526712">
            <w:pPr>
              <w:pStyle w:val="TAL"/>
              <w:rPr>
                <w:rFonts w:cs="Arial"/>
                <w:szCs w:val="18"/>
              </w:rPr>
            </w:pPr>
          </w:p>
        </w:tc>
      </w:tr>
      <w:tr w:rsidR="00EF02F6" w:rsidRPr="000B71E3" w14:paraId="18232B3B"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CA36DA2"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14B1A816"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7E8A0B5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0E2D18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88D848E" w14:textId="77777777" w:rsidR="00EF02F6" w:rsidRPr="000B71E3" w:rsidRDefault="00EF02F6" w:rsidP="00526712">
            <w:pPr>
              <w:pStyle w:val="TAL"/>
              <w:rPr>
                <w:rFonts w:cs="Arial"/>
                <w:szCs w:val="18"/>
              </w:rPr>
            </w:pPr>
          </w:p>
        </w:tc>
      </w:tr>
      <w:tr w:rsidR="00EF02F6" w:rsidRPr="000B71E3" w14:paraId="6EE01CD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83E42A3" w14:textId="77777777"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14:paraId="278F36A4" w14:textId="77777777"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14:paraId="3C2FF9B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8C7811"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E6E4B1" w14:textId="77777777" w:rsidR="00EF02F6" w:rsidRPr="000B71E3" w:rsidRDefault="00EF02F6" w:rsidP="00526712">
            <w:pPr>
              <w:pStyle w:val="TAL"/>
              <w:rPr>
                <w:rFonts w:cs="Arial"/>
                <w:szCs w:val="18"/>
              </w:rPr>
            </w:pPr>
          </w:p>
        </w:tc>
      </w:tr>
    </w:tbl>
    <w:p w14:paraId="26BF22F9" w14:textId="77777777" w:rsidR="00EF02F6" w:rsidRPr="000B71E3" w:rsidRDefault="00EF02F6" w:rsidP="00EF02F6"/>
    <w:p w14:paraId="0DAD8426" w14:textId="77777777" w:rsidR="00EC35CE" w:rsidRPr="000B71E3" w:rsidRDefault="00EC35CE" w:rsidP="00EC35CE">
      <w:pPr>
        <w:pStyle w:val="Heading5"/>
      </w:pPr>
      <w:bookmarkStart w:id="421" w:name="_Toc20118873"/>
      <w:r w:rsidRPr="000B71E3">
        <w:t>6.3.6.2.</w:t>
      </w:r>
      <w:r w:rsidR="00803046" w:rsidRPr="000B71E3">
        <w:t>6</w:t>
      </w:r>
      <w:r w:rsidRPr="000B71E3">
        <w:tab/>
        <w:t>Type: ResynchronizationInfo</w:t>
      </w:r>
      <w:bookmarkEnd w:id="421"/>
    </w:p>
    <w:p w14:paraId="54B3698A" w14:textId="77777777"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14:paraId="7F511E39"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E4B4C5" w14:textId="77777777"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790AE" w14:textId="77777777"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763602" w14:textId="77777777"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02D08F" w14:textId="77777777"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07ABA8" w14:textId="77777777" w:rsidR="00EC35CE" w:rsidRPr="000B71E3" w:rsidRDefault="00EC35CE" w:rsidP="00B70591">
            <w:pPr>
              <w:pStyle w:val="TAH"/>
              <w:rPr>
                <w:rFonts w:cs="Arial"/>
                <w:szCs w:val="18"/>
              </w:rPr>
            </w:pPr>
            <w:r w:rsidRPr="000B71E3">
              <w:rPr>
                <w:rFonts w:cs="Arial"/>
                <w:szCs w:val="18"/>
              </w:rPr>
              <w:t>Description</w:t>
            </w:r>
          </w:p>
        </w:tc>
      </w:tr>
      <w:tr w:rsidR="00EC35CE" w:rsidRPr="000B71E3" w14:paraId="601B5B44"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6017ADF" w14:textId="77777777"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61D3BB1D" w14:textId="77777777"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12BE3C47"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71B231F"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71F1FFF" w14:textId="77777777" w:rsidR="00EC35CE" w:rsidRPr="000B71E3" w:rsidRDefault="00EC35CE" w:rsidP="00B70591">
            <w:pPr>
              <w:pStyle w:val="TAL"/>
              <w:rPr>
                <w:rFonts w:cs="Arial"/>
                <w:szCs w:val="18"/>
              </w:rPr>
            </w:pPr>
          </w:p>
        </w:tc>
      </w:tr>
      <w:tr w:rsidR="00EC35CE" w:rsidRPr="000B71E3" w14:paraId="59243F18"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489338C" w14:textId="77777777"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14:paraId="6E8B2E4A" w14:textId="77777777"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14:paraId="6C7BC211"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D109AC"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6D034C" w14:textId="77777777" w:rsidR="00EC35CE" w:rsidRPr="000B71E3" w:rsidRDefault="00EC35CE" w:rsidP="00B70591">
            <w:pPr>
              <w:pStyle w:val="TAL"/>
              <w:rPr>
                <w:rFonts w:cs="Arial"/>
                <w:szCs w:val="18"/>
              </w:rPr>
            </w:pPr>
          </w:p>
        </w:tc>
      </w:tr>
    </w:tbl>
    <w:p w14:paraId="5E95564E" w14:textId="77777777" w:rsidR="00EC35CE" w:rsidRPr="000B71E3" w:rsidRDefault="00EC35CE" w:rsidP="00EF02F6"/>
    <w:p w14:paraId="221CDF54" w14:textId="77777777" w:rsidR="00F23395" w:rsidRPr="000B71E3" w:rsidRDefault="00F23395" w:rsidP="00F23395">
      <w:pPr>
        <w:pStyle w:val="Heading5"/>
      </w:pPr>
      <w:bookmarkStart w:id="422" w:name="_Toc20118874"/>
      <w:r w:rsidRPr="000B71E3">
        <w:t>6.3.6.2.</w:t>
      </w:r>
      <w:r w:rsidR="00020ABF" w:rsidRPr="000B71E3">
        <w:t>7</w:t>
      </w:r>
      <w:r w:rsidRPr="000B71E3">
        <w:tab/>
        <w:t>Type: AuthEvent</w:t>
      </w:r>
      <w:bookmarkEnd w:id="422"/>
    </w:p>
    <w:p w14:paraId="48B0700F" w14:textId="77777777"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14:paraId="6D7E357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C7C16C" w14:textId="77777777"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541B23" w14:textId="77777777"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A1CB74" w14:textId="77777777"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0714C1" w14:textId="77777777"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4145E" w14:textId="77777777" w:rsidR="00F23395" w:rsidRPr="000B71E3" w:rsidRDefault="00F23395" w:rsidP="003B34DE">
            <w:pPr>
              <w:pStyle w:val="TAH"/>
              <w:rPr>
                <w:rFonts w:cs="Arial"/>
                <w:szCs w:val="18"/>
              </w:rPr>
            </w:pPr>
            <w:r w:rsidRPr="000B71E3">
              <w:rPr>
                <w:rFonts w:cs="Arial"/>
                <w:szCs w:val="18"/>
              </w:rPr>
              <w:t>Description</w:t>
            </w:r>
          </w:p>
        </w:tc>
      </w:tr>
      <w:tr w:rsidR="00F23395" w:rsidRPr="000B71E3" w14:paraId="30B55DC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D6BFFF" w14:textId="77777777"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52906D7B" w14:textId="77777777"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14:paraId="09C4EB58"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853268"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EBBCC3" w14:textId="77777777"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14:paraId="5DE3A562"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38DB8C6F" w14:textId="77777777"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14:paraId="59A762CD" w14:textId="77777777"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14:paraId="05864292"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AB4845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A454137" w14:textId="77777777"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14:paraId="6EBD641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014C889B" w14:textId="77777777"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0215A47" w14:textId="77777777"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A9149EF"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CE29AB"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A2168C6" w14:textId="77777777"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14:paraId="4753C911"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72B5E9C5" w14:textId="77777777"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14:paraId="47D630EA" w14:textId="77777777"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14:paraId="7F1F4EB4"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F1B5D7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7DD13F8" w14:textId="77777777"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14:paraId="06BB33FA" w14:textId="77777777" w:rsidTr="00F20C5A">
        <w:trPr>
          <w:jc w:val="center"/>
        </w:trPr>
        <w:tc>
          <w:tcPr>
            <w:tcW w:w="2090" w:type="dxa"/>
            <w:tcBorders>
              <w:top w:val="single" w:sz="4" w:space="0" w:color="auto"/>
              <w:left w:val="single" w:sz="4" w:space="0" w:color="auto"/>
              <w:bottom w:val="single" w:sz="4" w:space="0" w:color="auto"/>
              <w:right w:val="single" w:sz="4" w:space="0" w:color="auto"/>
            </w:tcBorders>
          </w:tcPr>
          <w:p w14:paraId="74555EF3" w14:textId="77777777"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14:paraId="0A287EF3" w14:textId="77777777"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14:paraId="4E9AEEB1" w14:textId="77777777"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C3E1E8" w14:textId="77777777"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DBE4071" w14:textId="77777777"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 xml:space="preserve">[6] </w:t>
            </w:r>
            <w:r w:rsidR="000647B6">
              <w:rPr>
                <w:rFonts w:cs="Arial"/>
                <w:szCs w:val="18"/>
              </w:rPr>
              <w:t>clause</w:t>
            </w:r>
            <w:r w:rsidRPr="0031438A">
              <w:rPr>
                <w:rFonts w:cs="Arial"/>
                <w:szCs w:val="18"/>
              </w:rPr>
              <w:t xml:space="preserve"> 6.1.1.</w:t>
            </w:r>
            <w:r>
              <w:rPr>
                <w:rFonts w:cs="Arial"/>
                <w:szCs w:val="18"/>
              </w:rPr>
              <w:t>4</w:t>
            </w:r>
          </w:p>
        </w:tc>
      </w:tr>
    </w:tbl>
    <w:p w14:paraId="56C5BA49" w14:textId="77777777" w:rsidR="00F23395" w:rsidRPr="000B71E3" w:rsidRDefault="00F23395" w:rsidP="00F23395"/>
    <w:p w14:paraId="7A8872C2" w14:textId="77777777" w:rsidR="00BE7167" w:rsidRPr="000B71E3" w:rsidRDefault="00BE7167" w:rsidP="00BE7167">
      <w:pPr>
        <w:pStyle w:val="Heading5"/>
      </w:pPr>
      <w:bookmarkStart w:id="423" w:name="_Toc20118875"/>
      <w:r w:rsidRPr="000B71E3">
        <w:lastRenderedPageBreak/>
        <w:t>6.3.6.2.</w:t>
      </w:r>
      <w:r w:rsidR="0017414F" w:rsidRPr="000B71E3">
        <w:t>8</w:t>
      </w:r>
      <w:r w:rsidRPr="000B71E3">
        <w:tab/>
        <w:t>Type: AuthenticationVector</w:t>
      </w:r>
      <w:bookmarkEnd w:id="423"/>
    </w:p>
    <w:p w14:paraId="5FA7806C" w14:textId="77777777"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14:paraId="26B17B68"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7F6AA7E" w14:textId="77777777"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F775E6"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C72AF08" w14:textId="77777777" w:rsidR="00BE7167" w:rsidRPr="000B71E3" w:rsidRDefault="00BE7167" w:rsidP="002B7B05">
            <w:pPr>
              <w:pStyle w:val="TAH"/>
              <w:rPr>
                <w:rFonts w:cs="Arial"/>
                <w:szCs w:val="18"/>
              </w:rPr>
            </w:pPr>
            <w:r w:rsidRPr="000B71E3">
              <w:rPr>
                <w:rFonts w:cs="Arial"/>
                <w:szCs w:val="18"/>
              </w:rPr>
              <w:t>Description</w:t>
            </w:r>
          </w:p>
        </w:tc>
      </w:tr>
      <w:tr w:rsidR="00BE7167" w:rsidRPr="000B71E3" w14:paraId="5F45A3AB"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1D812C9" w14:textId="77777777"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14:paraId="59555FDE"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3B4B9FFE" w14:textId="77777777" w:rsidR="00BE7167" w:rsidRPr="000B71E3" w:rsidRDefault="00BE7167" w:rsidP="002B7B05">
            <w:pPr>
              <w:pStyle w:val="TAL"/>
              <w:rPr>
                <w:rFonts w:cs="Arial"/>
                <w:szCs w:val="18"/>
              </w:rPr>
            </w:pPr>
          </w:p>
        </w:tc>
      </w:tr>
      <w:tr w:rsidR="00BE7167" w:rsidRPr="000B71E3" w14:paraId="17D34DE2"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DA4D381" w14:textId="77777777"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14:paraId="0752C36C"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D1FCB9F" w14:textId="77777777" w:rsidR="00BE7167" w:rsidRPr="000B71E3" w:rsidRDefault="00BE7167" w:rsidP="002B7B05">
            <w:pPr>
              <w:pStyle w:val="TAL"/>
              <w:rPr>
                <w:rFonts w:cs="Arial"/>
                <w:szCs w:val="18"/>
              </w:rPr>
            </w:pPr>
          </w:p>
        </w:tc>
      </w:tr>
    </w:tbl>
    <w:p w14:paraId="205F96A5" w14:textId="77777777" w:rsidR="00BE7167" w:rsidRPr="000B71E3" w:rsidRDefault="00BE7167" w:rsidP="00BE7167"/>
    <w:p w14:paraId="0E22EC9F" w14:textId="77777777" w:rsidR="00E46E51" w:rsidRPr="000B71E3" w:rsidRDefault="00E46E51" w:rsidP="00E46E51">
      <w:pPr>
        <w:pStyle w:val="Heading4"/>
        <w:rPr>
          <w:lang w:val="en-US"/>
        </w:rPr>
      </w:pPr>
      <w:bookmarkStart w:id="424" w:name="_Toc20118876"/>
      <w:r w:rsidRPr="000B71E3">
        <w:rPr>
          <w:lang w:val="en-US"/>
        </w:rPr>
        <w:t>6.3.6.3</w:t>
      </w:r>
      <w:r w:rsidRPr="000B71E3">
        <w:rPr>
          <w:lang w:val="en-US"/>
        </w:rPr>
        <w:tab/>
        <w:t>Simple data types and enumerations</w:t>
      </w:r>
      <w:bookmarkEnd w:id="424"/>
    </w:p>
    <w:p w14:paraId="6CDC3779" w14:textId="77777777" w:rsidR="00E46E51" w:rsidRPr="000B71E3" w:rsidRDefault="00E46E51" w:rsidP="00E46E51">
      <w:pPr>
        <w:pStyle w:val="Heading5"/>
      </w:pPr>
      <w:bookmarkStart w:id="425" w:name="_Toc20118877"/>
      <w:r w:rsidRPr="000B71E3">
        <w:t>6.3.6.3.1</w:t>
      </w:r>
      <w:r w:rsidRPr="000B71E3">
        <w:tab/>
        <w:t>Introduction</w:t>
      </w:r>
      <w:bookmarkEnd w:id="425"/>
    </w:p>
    <w:p w14:paraId="57490123"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26BD7003" w14:textId="77777777" w:rsidR="00E46E51" w:rsidRPr="000B71E3" w:rsidRDefault="00E46E51" w:rsidP="00E46E51">
      <w:pPr>
        <w:pStyle w:val="Heading5"/>
      </w:pPr>
      <w:bookmarkStart w:id="426" w:name="_Toc20118878"/>
      <w:r w:rsidRPr="000B71E3">
        <w:t>6.3.6.3.2</w:t>
      </w:r>
      <w:r w:rsidRPr="000B71E3">
        <w:tab/>
        <w:t>Simple data types</w:t>
      </w:r>
      <w:bookmarkEnd w:id="426"/>
      <w:r w:rsidRPr="000B71E3">
        <w:t xml:space="preserve"> </w:t>
      </w:r>
    </w:p>
    <w:p w14:paraId="4C7EE3D4" w14:textId="77777777" w:rsidR="00E46E51" w:rsidRPr="000B71E3" w:rsidRDefault="00E46E51" w:rsidP="00E46E51">
      <w:r w:rsidRPr="000B71E3">
        <w:t>The simple data types defined in table 6.3.6.3.2-1 shall be supported.</w:t>
      </w:r>
    </w:p>
    <w:p w14:paraId="3AF71375" w14:textId="77777777"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0A9D57B0"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B2485F"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98F2852"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40ABA63" w14:textId="77777777" w:rsidR="00E46E51" w:rsidRPr="000B71E3" w:rsidRDefault="00E46E51" w:rsidP="00E46E51">
            <w:pPr>
              <w:pStyle w:val="TAH"/>
            </w:pPr>
            <w:r w:rsidRPr="000B71E3">
              <w:t>Description</w:t>
            </w:r>
          </w:p>
        </w:tc>
      </w:tr>
      <w:tr w:rsidR="00EF02F6" w:rsidRPr="000B71E3" w14:paraId="106691A1"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39A7BE" w14:textId="77777777"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E515B1"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E7DEFD6" w14:textId="77777777" w:rsidR="00EF02F6" w:rsidRPr="000B71E3" w:rsidRDefault="00EF02F6" w:rsidP="00526712">
            <w:pPr>
              <w:pStyle w:val="TAL"/>
            </w:pPr>
            <w:r w:rsidRPr="000B71E3">
              <w:t>pattern: "[A-Fa-f0-9]{32}"</w:t>
            </w:r>
          </w:p>
        </w:tc>
      </w:tr>
      <w:tr w:rsidR="00EC35CE" w:rsidRPr="000B71E3" w14:paraId="670B13F1" w14:textId="77777777"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D7965" w14:textId="77777777"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570277" w14:textId="77777777"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14:paraId="430662DA" w14:textId="77777777" w:rsidR="00EC35CE" w:rsidRPr="000B71E3" w:rsidRDefault="00EC35CE" w:rsidP="00B70591">
            <w:pPr>
              <w:pStyle w:val="TAL"/>
            </w:pPr>
            <w:r w:rsidRPr="000B71E3">
              <w:t>pattern: "[A-Fa-f0-9]{28}"</w:t>
            </w:r>
          </w:p>
        </w:tc>
      </w:tr>
      <w:tr w:rsidR="00EF02F6" w:rsidRPr="000B71E3" w14:paraId="2288C17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F090115" w14:textId="77777777"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77B5820"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1F080C5" w14:textId="77777777" w:rsidR="00EF02F6" w:rsidRPr="000B71E3" w:rsidRDefault="00EF02F6" w:rsidP="00526712">
            <w:pPr>
              <w:pStyle w:val="TAL"/>
            </w:pPr>
            <w:r w:rsidRPr="000B71E3">
              <w:t>pattern: "[A-Fa-f0-9]{32}"</w:t>
            </w:r>
          </w:p>
        </w:tc>
      </w:tr>
      <w:tr w:rsidR="00EF02F6" w:rsidRPr="000B71E3" w14:paraId="69A7E6E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719E2E" w14:textId="77777777"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8CE494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4CDD8799" w14:textId="77777777" w:rsidR="00EF02F6" w:rsidRPr="000B71E3" w:rsidRDefault="00EF02F6" w:rsidP="00526712">
            <w:pPr>
              <w:pStyle w:val="TAL"/>
            </w:pPr>
            <w:r w:rsidRPr="000B71E3">
              <w:t>pattern: "[A-Fa-f0-9]{32}"</w:t>
            </w:r>
          </w:p>
        </w:tc>
      </w:tr>
      <w:tr w:rsidR="00EF02F6" w:rsidRPr="000B71E3" w14:paraId="1D06389C"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510799" w14:textId="77777777"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9D6BD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3E3F12" w14:textId="77777777" w:rsidR="00EF02F6" w:rsidRPr="000B71E3" w:rsidRDefault="00EF02F6" w:rsidP="00526712">
            <w:pPr>
              <w:pStyle w:val="TAL"/>
            </w:pPr>
            <w:r w:rsidRPr="000B71E3">
              <w:t>pattern: "[A-Fa-f0-9]{64}"</w:t>
            </w:r>
          </w:p>
        </w:tc>
      </w:tr>
      <w:tr w:rsidR="00EF02F6" w:rsidRPr="000B71E3" w14:paraId="30BE493B"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2B66C73" w14:textId="77777777"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6B3EF5"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5C5B2C45" w14:textId="77777777" w:rsidR="00EF02F6" w:rsidRPr="000B71E3" w:rsidRDefault="00EF02F6" w:rsidP="00526712">
            <w:pPr>
              <w:pStyle w:val="TAL"/>
            </w:pPr>
            <w:r w:rsidRPr="000B71E3">
              <w:t>pattern: "[A-Fa-f0-9]{32}"</w:t>
            </w:r>
          </w:p>
        </w:tc>
      </w:tr>
      <w:tr w:rsidR="00EF02F6" w:rsidRPr="000B71E3" w14:paraId="0A265197"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0C2112" w14:textId="77777777"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D71B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1EDFC8C8" w14:textId="77777777" w:rsidR="00EF02F6" w:rsidRPr="000B71E3" w:rsidRDefault="00EF02F6" w:rsidP="00526712">
            <w:pPr>
              <w:pStyle w:val="TAL"/>
            </w:pPr>
            <w:r w:rsidRPr="000B71E3">
              <w:t>See 3GPP TS 33.501 [</w:t>
            </w:r>
            <w:r w:rsidR="002221A0" w:rsidRPr="000B71E3">
              <w:t>6</w:t>
            </w:r>
            <w:r w:rsidRPr="000B71E3">
              <w:t xml:space="preserve">] </w:t>
            </w:r>
            <w:r w:rsidR="000647B6">
              <w:t>clause</w:t>
            </w:r>
            <w:r w:rsidRPr="000B71E3">
              <w:t xml:space="preserve"> 6.1.1.</w:t>
            </w:r>
            <w:r w:rsidR="00604996">
              <w:t>4</w:t>
            </w:r>
          </w:p>
        </w:tc>
      </w:tr>
      <w:tr w:rsidR="00F56886" w:rsidRPr="000B71E3" w14:paraId="395EF1C8" w14:textId="77777777"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14B26B" w14:textId="77777777"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0DA549" w14:textId="77777777"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14:paraId="7A8AC971" w14:textId="77777777" w:rsidR="00F56886" w:rsidRPr="000B71E3" w:rsidRDefault="00F56886" w:rsidP="003B34DE">
            <w:pPr>
              <w:pStyle w:val="TAL"/>
            </w:pPr>
            <w:r w:rsidRPr="000B71E3">
              <w:t>true indicates success, false indicates no success</w:t>
            </w:r>
          </w:p>
        </w:tc>
      </w:tr>
      <w:tr w:rsidR="00EF02F6" w:rsidRPr="000B71E3" w14:paraId="179CBBFF"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A6E57B5" w14:textId="77777777"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276A4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712445F5" w14:textId="77777777" w:rsidR="00EF02F6" w:rsidRPr="000B71E3" w:rsidRDefault="00EF02F6" w:rsidP="00526712">
            <w:pPr>
              <w:pStyle w:val="TAL"/>
            </w:pPr>
            <w:r w:rsidRPr="000B71E3">
              <w:t>pattern: "[A-Fa-f0-9]{8,32}"</w:t>
            </w:r>
          </w:p>
        </w:tc>
      </w:tr>
      <w:tr w:rsidR="00EF02F6" w:rsidRPr="000B71E3" w14:paraId="5C9DB39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E4E001" w14:textId="77777777"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72734F"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EBE7BBC" w14:textId="77777777" w:rsidR="00EF02F6" w:rsidRPr="000B71E3" w:rsidRDefault="00EF02F6" w:rsidP="00526712">
            <w:pPr>
              <w:pStyle w:val="TAL"/>
            </w:pPr>
            <w:r w:rsidRPr="000B71E3">
              <w:t>pattern: "[A-Fa-f0-9]{32}"</w:t>
            </w:r>
          </w:p>
        </w:tc>
      </w:tr>
    </w:tbl>
    <w:p w14:paraId="28FE741B" w14:textId="77777777" w:rsidR="00EF02F6" w:rsidRPr="000B71E3" w:rsidRDefault="00EF02F6" w:rsidP="00EF02F6"/>
    <w:p w14:paraId="44B8ECA7" w14:textId="77777777" w:rsidR="00E46E51" w:rsidRPr="000B71E3" w:rsidRDefault="00E46E51" w:rsidP="00E46E51">
      <w:pPr>
        <w:pStyle w:val="Heading5"/>
      </w:pPr>
      <w:bookmarkStart w:id="427" w:name="_Toc20118879"/>
      <w:r w:rsidRPr="000B71E3">
        <w:t>6.3.6.3.3</w:t>
      </w:r>
      <w:r w:rsidRPr="000B71E3">
        <w:tab/>
        <w:t xml:space="preserve">Enumeration: </w:t>
      </w:r>
      <w:r w:rsidR="002B1F82" w:rsidRPr="000B71E3">
        <w:t>AuthType</w:t>
      </w:r>
      <w:bookmarkEnd w:id="427"/>
      <w:r w:rsidR="002B1F82" w:rsidRPr="000B71E3">
        <w:t xml:space="preserve"> </w:t>
      </w:r>
    </w:p>
    <w:p w14:paraId="055B8908" w14:textId="77777777"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14:paraId="40E1656C"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A49A86" w14:textId="77777777"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C8DD5E" w14:textId="77777777" w:rsidR="002B1F82" w:rsidRPr="000B71E3" w:rsidRDefault="002B1F82" w:rsidP="003B34DE">
            <w:pPr>
              <w:pStyle w:val="TAH"/>
            </w:pPr>
            <w:r w:rsidRPr="000B71E3">
              <w:t>Description</w:t>
            </w:r>
          </w:p>
        </w:tc>
      </w:tr>
      <w:tr w:rsidR="002B1F82" w:rsidRPr="000B71E3" w14:paraId="0765C8C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FCA6E5" w14:textId="77777777"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B5DAE" w14:textId="77777777" w:rsidR="002B1F82" w:rsidRPr="000B71E3" w:rsidRDefault="002B1F82" w:rsidP="003B34DE">
            <w:pPr>
              <w:pStyle w:val="TAL"/>
            </w:pPr>
            <w:r w:rsidRPr="000B71E3">
              <w:t>EAP</w:t>
            </w:r>
            <w:r w:rsidR="006D73B7" w:rsidRPr="000B71E3">
              <w:t>-</w:t>
            </w:r>
            <w:r w:rsidRPr="000B71E3">
              <w:t>AKA'</w:t>
            </w:r>
          </w:p>
        </w:tc>
      </w:tr>
      <w:tr w:rsidR="002B1F82" w:rsidRPr="000B71E3" w14:paraId="40E7AE70"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D48223" w14:textId="77777777"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915E9F" w14:textId="77777777" w:rsidR="002B1F82" w:rsidRPr="000B71E3" w:rsidRDefault="002B1F82" w:rsidP="003B34DE">
            <w:pPr>
              <w:pStyle w:val="TAL"/>
            </w:pPr>
            <w:r w:rsidRPr="000B71E3">
              <w:t>5G AKA</w:t>
            </w:r>
          </w:p>
        </w:tc>
      </w:tr>
      <w:tr w:rsidR="006D73B7" w:rsidRPr="000B71E3" w14:paraId="75CF153F" w14:textId="77777777"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BCCC4" w14:textId="77777777"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8B447C" w14:textId="77777777" w:rsidR="006D73B7" w:rsidRPr="000B71E3" w:rsidRDefault="006D73B7" w:rsidP="00134DA5">
            <w:pPr>
              <w:pStyle w:val="TAL"/>
            </w:pPr>
            <w:r w:rsidRPr="000B71E3">
              <w:t>EAP-TLS. See NOTE</w:t>
            </w:r>
          </w:p>
        </w:tc>
      </w:tr>
      <w:tr w:rsidR="006D73B7" w:rsidRPr="000B71E3" w14:paraId="52864001" w14:textId="77777777"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6F07AD" w14:textId="77777777" w:rsidR="006D73B7" w:rsidRPr="000B71E3" w:rsidRDefault="006D73B7" w:rsidP="00134DA5">
            <w:pPr>
              <w:pStyle w:val="TAN"/>
            </w:pPr>
            <w:r w:rsidRPr="000B71E3">
              <w:t>NOTE:</w:t>
            </w:r>
            <w:r w:rsidRPr="000B71E3">
              <w:tab/>
              <w:t>EAP-TLS is described in the Informative Annex B of 3GPP TS 33.501 [6] and is not mandatory to support.</w:t>
            </w:r>
          </w:p>
        </w:tc>
      </w:tr>
    </w:tbl>
    <w:p w14:paraId="03523D22" w14:textId="77777777" w:rsidR="002B1F82" w:rsidRPr="000B71E3" w:rsidRDefault="002B1F82" w:rsidP="002B1F82">
      <w:pPr>
        <w:rPr>
          <w:lang w:val="en-US"/>
        </w:rPr>
      </w:pPr>
    </w:p>
    <w:p w14:paraId="050001DE" w14:textId="77777777" w:rsidR="00E46E51" w:rsidRPr="000B71E3" w:rsidRDefault="00E46E51" w:rsidP="00E46E51">
      <w:pPr>
        <w:pStyle w:val="Heading5"/>
      </w:pPr>
      <w:bookmarkStart w:id="428" w:name="_Toc20118880"/>
      <w:r w:rsidRPr="000B71E3">
        <w:t>6.3.6.3.4</w:t>
      </w:r>
      <w:r w:rsidRPr="000B71E3">
        <w:tab/>
        <w:t xml:space="preserve">Enumeration: </w:t>
      </w:r>
      <w:r w:rsidR="00D50AA9" w:rsidRPr="000B71E3">
        <w:t>AvType</w:t>
      </w:r>
      <w:bookmarkEnd w:id="428"/>
    </w:p>
    <w:p w14:paraId="6C54642F" w14:textId="77777777"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14:paraId="474BB90B"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45B4B" w14:textId="77777777"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7F4375" w14:textId="77777777" w:rsidR="00D50AA9" w:rsidRPr="000B71E3" w:rsidRDefault="00D50AA9" w:rsidP="003B34DE">
            <w:pPr>
              <w:pStyle w:val="TAH"/>
            </w:pPr>
            <w:r w:rsidRPr="000B71E3">
              <w:t>Description</w:t>
            </w:r>
          </w:p>
        </w:tc>
      </w:tr>
      <w:tr w:rsidR="00D50AA9" w:rsidRPr="000B71E3" w14:paraId="39CB5982"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6B729" w14:textId="77777777"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AD6367" w14:textId="77777777" w:rsidR="00D50AA9" w:rsidRPr="000B71E3" w:rsidRDefault="00D50AA9" w:rsidP="003B34DE">
            <w:pPr>
              <w:pStyle w:val="TAL"/>
            </w:pPr>
          </w:p>
        </w:tc>
      </w:tr>
      <w:tr w:rsidR="00D50AA9" w:rsidRPr="000B71E3" w14:paraId="2734A13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5AA11" w14:textId="77777777"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CA1FD9" w14:textId="77777777" w:rsidR="00D50AA9" w:rsidRPr="000B71E3" w:rsidRDefault="00D50AA9" w:rsidP="003B34DE">
            <w:pPr>
              <w:pStyle w:val="TAL"/>
            </w:pPr>
          </w:p>
        </w:tc>
      </w:tr>
    </w:tbl>
    <w:p w14:paraId="2919D5EF" w14:textId="77777777" w:rsidR="00D50AA9" w:rsidRPr="000B71E3" w:rsidRDefault="00D50AA9" w:rsidP="00D50AA9">
      <w:pPr>
        <w:rPr>
          <w:lang w:val="en-US"/>
        </w:rPr>
      </w:pPr>
    </w:p>
    <w:p w14:paraId="5F30FD93" w14:textId="77777777" w:rsidR="00AF7ADD" w:rsidRPr="000B71E3" w:rsidRDefault="00E46E51" w:rsidP="00AF7ADD">
      <w:pPr>
        <w:pStyle w:val="Heading3"/>
      </w:pPr>
      <w:bookmarkStart w:id="429" w:name="_Toc20118881"/>
      <w:r w:rsidRPr="000B71E3">
        <w:lastRenderedPageBreak/>
        <w:t>6.3.7</w:t>
      </w:r>
      <w:r w:rsidRPr="000B71E3">
        <w:tab/>
        <w:t>Error Handling</w:t>
      </w:r>
      <w:bookmarkEnd w:id="429"/>
      <w:r w:rsidR="00AF7ADD" w:rsidRPr="000B71E3">
        <w:t xml:space="preserve"> </w:t>
      </w:r>
    </w:p>
    <w:p w14:paraId="757CE2BD" w14:textId="77777777" w:rsidR="0090317F" w:rsidRPr="000B71E3" w:rsidRDefault="0090317F" w:rsidP="0090317F">
      <w:pPr>
        <w:pStyle w:val="Heading4"/>
      </w:pPr>
      <w:bookmarkStart w:id="430" w:name="_Toc20118882"/>
      <w:r w:rsidRPr="000B71E3">
        <w:t>6.3.7.1</w:t>
      </w:r>
      <w:r w:rsidRPr="000B71E3">
        <w:tab/>
        <w:t>General</w:t>
      </w:r>
      <w:bookmarkEnd w:id="430"/>
    </w:p>
    <w:p w14:paraId="531373E8" w14:textId="77777777" w:rsidR="0090317F" w:rsidRPr="000B71E3" w:rsidRDefault="0090317F" w:rsidP="0090317F">
      <w:pPr>
        <w:rPr>
          <w:rFonts w:eastAsia="Calibri"/>
        </w:rPr>
      </w:pPr>
      <w:r w:rsidRPr="000B71E3">
        <w:t xml:space="preserve">HTTP error handling shall be supported as specified in </w:t>
      </w:r>
      <w:r w:rsidR="000647B6">
        <w:t>clause</w:t>
      </w:r>
      <w:r w:rsidRPr="000B71E3">
        <w:t> 5.2.4 of 3GPP TS 29.500 [4].</w:t>
      </w:r>
    </w:p>
    <w:p w14:paraId="2C525FE0" w14:textId="77777777" w:rsidR="0090317F" w:rsidRPr="000B71E3" w:rsidRDefault="0090317F" w:rsidP="0090317F">
      <w:pPr>
        <w:pStyle w:val="Heading4"/>
      </w:pPr>
      <w:bookmarkStart w:id="431" w:name="_Toc20118883"/>
      <w:r w:rsidRPr="000B71E3">
        <w:t>6.3.7.2</w:t>
      </w:r>
      <w:r w:rsidRPr="000B71E3">
        <w:tab/>
        <w:t>Protocol Errors</w:t>
      </w:r>
      <w:bookmarkEnd w:id="431"/>
    </w:p>
    <w:p w14:paraId="6F34F0FC" w14:textId="77777777" w:rsidR="0090317F" w:rsidRPr="000B71E3" w:rsidRDefault="0090317F" w:rsidP="0090317F">
      <w:r w:rsidRPr="000B71E3">
        <w:t xml:space="preserve">Protocol errors handling shall be supported as specified in </w:t>
      </w:r>
      <w:r w:rsidR="000647B6">
        <w:t>clause</w:t>
      </w:r>
      <w:r w:rsidRPr="000B71E3">
        <w:t xml:space="preserve"> 5.2.7 of 3GPP TS 29.500 [4].</w:t>
      </w:r>
    </w:p>
    <w:p w14:paraId="5D0DE0DE" w14:textId="77777777" w:rsidR="0090317F" w:rsidRPr="000B71E3" w:rsidRDefault="0090317F" w:rsidP="0090317F">
      <w:pPr>
        <w:pStyle w:val="Heading4"/>
      </w:pPr>
      <w:bookmarkStart w:id="432" w:name="_Toc20118884"/>
      <w:r w:rsidRPr="000B71E3">
        <w:t>6.3.7.3</w:t>
      </w:r>
      <w:r w:rsidRPr="000B71E3">
        <w:tab/>
        <w:t>Application Errors</w:t>
      </w:r>
      <w:bookmarkEnd w:id="432"/>
    </w:p>
    <w:p w14:paraId="78787F15" w14:textId="77777777"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14:paraId="41B0520C" w14:textId="77777777"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14:paraId="618D9262"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2448754C" w14:textId="77777777"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0AC89D69" w14:textId="77777777"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4D4B6C7B" w14:textId="77777777" w:rsidR="0090317F" w:rsidRPr="000B71E3" w:rsidRDefault="0090317F" w:rsidP="00C13412">
            <w:pPr>
              <w:pStyle w:val="TAH"/>
            </w:pPr>
            <w:r w:rsidRPr="000B71E3">
              <w:t>Description</w:t>
            </w:r>
          </w:p>
        </w:tc>
      </w:tr>
      <w:tr w:rsidR="0090317F" w:rsidRPr="000B71E3" w14:paraId="632B0D5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F35A26E" w14:textId="77777777"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7A50DDC"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21177BB" w14:textId="77777777" w:rsidR="0090317F" w:rsidRPr="000B71E3" w:rsidRDefault="0090317F" w:rsidP="00C13412">
            <w:pPr>
              <w:pStyle w:val="TAL"/>
            </w:pPr>
            <w:r w:rsidRPr="000B71E3">
              <w:t>The user is cannot be authenticated with this authentication method e.g. only SIM data available</w:t>
            </w:r>
          </w:p>
        </w:tc>
      </w:tr>
      <w:tr w:rsidR="0090317F" w:rsidRPr="000B71E3" w14:paraId="17943D4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AC66C1" w14:textId="77777777"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1EEB5E8"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DC55D2B" w14:textId="77777777" w:rsidR="0090317F" w:rsidRPr="000B71E3" w:rsidRDefault="0090317F" w:rsidP="00C13412">
            <w:pPr>
              <w:pStyle w:val="TAL"/>
            </w:pPr>
            <w:r w:rsidRPr="000B71E3">
              <w:t>The requesting network is not authorized to request UE authentication information.</w:t>
            </w:r>
          </w:p>
        </w:tc>
      </w:tr>
      <w:tr w:rsidR="0090317F" w:rsidRPr="000B71E3" w14:paraId="6A9EFD23"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D005E0F" w14:textId="77777777"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22529F0" w14:textId="77777777"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6C69069" w14:textId="77777777" w:rsidR="0090317F" w:rsidRPr="000B71E3" w:rsidRDefault="0090317F" w:rsidP="00C13412">
            <w:pPr>
              <w:pStyle w:val="TAL"/>
            </w:pPr>
            <w:r w:rsidRPr="000B71E3">
              <w:t>The user does not exist in the HPLMN</w:t>
            </w:r>
          </w:p>
        </w:tc>
      </w:tr>
      <w:tr w:rsidR="0090317F" w:rsidRPr="000B71E3" w14:paraId="6CC178A5"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621542" w14:textId="77777777"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DD6743E" w14:textId="77777777"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273664B0" w14:textId="77777777" w:rsidR="0090317F" w:rsidRPr="000B71E3" w:rsidRDefault="0090317F" w:rsidP="00C13412">
            <w:pPr>
              <w:pStyle w:val="TAL"/>
            </w:pPr>
            <w:r w:rsidRPr="000B71E3">
              <w:t>The received protection scheme is not supported by HPLMN</w:t>
            </w:r>
          </w:p>
        </w:tc>
      </w:tr>
      <w:tr w:rsidR="0090317F" w:rsidRPr="000B71E3" w14:paraId="4196E11B"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53E416F" w14:textId="77777777"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06123F4"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9AD1F4F" w14:textId="77777777" w:rsidR="0090317F" w:rsidRPr="000B71E3" w:rsidRDefault="0090317F" w:rsidP="00C13412">
            <w:pPr>
              <w:pStyle w:val="TAL"/>
            </w:pPr>
            <w:r w:rsidRPr="000B71E3">
              <w:t>Invalid HN public key identifier received</w:t>
            </w:r>
          </w:p>
        </w:tc>
      </w:tr>
      <w:tr w:rsidR="0090317F" w:rsidRPr="000B71E3" w14:paraId="303EB397"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446A69E" w14:textId="77777777"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572E520"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3CCBB6B" w14:textId="77777777" w:rsidR="0090317F" w:rsidRPr="000B71E3" w:rsidRDefault="0090317F" w:rsidP="00C13412">
            <w:pPr>
              <w:pStyle w:val="TAL"/>
            </w:pPr>
            <w:r w:rsidRPr="000B71E3">
              <w:t>SUCI cannot be decrypted with received data</w:t>
            </w:r>
          </w:p>
        </w:tc>
      </w:tr>
    </w:tbl>
    <w:p w14:paraId="707C78C7" w14:textId="77777777" w:rsidR="0009500D" w:rsidRPr="000B71E3" w:rsidRDefault="0009500D" w:rsidP="0009500D"/>
    <w:p w14:paraId="72324AB9" w14:textId="77777777" w:rsidR="00AF7ADD" w:rsidRPr="000B71E3" w:rsidRDefault="00AF7ADD" w:rsidP="00AF7ADD">
      <w:pPr>
        <w:pStyle w:val="Heading3"/>
      </w:pPr>
      <w:bookmarkStart w:id="433" w:name="_Toc20118885"/>
      <w:r w:rsidRPr="000B71E3">
        <w:t>6.3.8</w:t>
      </w:r>
      <w:r w:rsidRPr="000B71E3">
        <w:tab/>
        <w:t>Feature Negotiation</w:t>
      </w:r>
      <w:bookmarkEnd w:id="433"/>
    </w:p>
    <w:p w14:paraId="0E6992B9" w14:textId="77777777"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032E6BE6" w14:textId="77777777"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495CEFB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6EDFBDF"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2E45F07"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E1E3ED2" w14:textId="77777777" w:rsidR="00AF7ADD" w:rsidRPr="000B71E3" w:rsidRDefault="00AF7ADD" w:rsidP="003B34DE">
            <w:pPr>
              <w:pStyle w:val="TAH"/>
            </w:pPr>
            <w:r w:rsidRPr="000B71E3">
              <w:t>Description</w:t>
            </w:r>
          </w:p>
        </w:tc>
      </w:tr>
      <w:tr w:rsidR="00AF7ADD" w:rsidRPr="000B71E3" w14:paraId="349F09E0"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65B2ED"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118DE759"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0BF0EC1F" w14:textId="77777777" w:rsidR="00AF7ADD" w:rsidRPr="000B71E3" w:rsidRDefault="00AF7ADD" w:rsidP="003B34DE">
            <w:pPr>
              <w:pStyle w:val="TAL"/>
              <w:rPr>
                <w:rFonts w:cs="Arial"/>
                <w:szCs w:val="18"/>
              </w:rPr>
            </w:pPr>
          </w:p>
        </w:tc>
      </w:tr>
    </w:tbl>
    <w:p w14:paraId="544A9B15" w14:textId="77777777" w:rsidR="0009500D" w:rsidRPr="000B71E3" w:rsidRDefault="0009500D" w:rsidP="0009500D"/>
    <w:p w14:paraId="4D2C641F" w14:textId="77777777" w:rsidR="00437CA4" w:rsidRPr="000B71E3" w:rsidRDefault="00437CA4" w:rsidP="00437CA4">
      <w:pPr>
        <w:pStyle w:val="Heading3"/>
        <w:rPr>
          <w:lang w:val="en-US"/>
        </w:rPr>
      </w:pPr>
      <w:bookmarkStart w:id="434" w:name="_Toc20118886"/>
      <w:r w:rsidRPr="000B71E3">
        <w:rPr>
          <w:lang w:val="en-US"/>
        </w:rPr>
        <w:t>6.3.</w:t>
      </w:r>
      <w:r w:rsidR="007A7D0C" w:rsidRPr="000B71E3">
        <w:rPr>
          <w:lang w:val="en-US"/>
        </w:rPr>
        <w:t>9</w:t>
      </w:r>
      <w:r w:rsidRPr="000B71E3">
        <w:rPr>
          <w:lang w:val="en-US"/>
        </w:rPr>
        <w:tab/>
        <w:t>Security</w:t>
      </w:r>
      <w:bookmarkEnd w:id="434"/>
    </w:p>
    <w:p w14:paraId="3B09DDE4"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4924B80" w14:textId="77777777"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7B670E8A"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14:paraId="3BA5C84F" w14:textId="77777777" w:rsidR="00437CA4" w:rsidRPr="000B71E3" w:rsidRDefault="00437CA4" w:rsidP="00437CA4">
      <w:pPr>
        <w:rPr>
          <w:lang w:val="en-US"/>
        </w:rPr>
      </w:pPr>
      <w:r w:rsidRPr="000B71E3">
        <w:rPr>
          <w:lang w:val="en-US"/>
        </w:rPr>
        <w:lastRenderedPageBreak/>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6202420F" w14:textId="77777777" w:rsidR="00E46E51" w:rsidRPr="000B71E3" w:rsidRDefault="00E46E51" w:rsidP="00E46E51">
      <w:pPr>
        <w:pStyle w:val="Heading2"/>
      </w:pPr>
      <w:bookmarkStart w:id="435" w:name="_Toc20118887"/>
      <w:r w:rsidRPr="000B71E3">
        <w:t>6.4</w:t>
      </w:r>
      <w:r w:rsidRPr="000B71E3">
        <w:tab/>
        <w:t>Nudm_EventExposure Service API</w:t>
      </w:r>
      <w:bookmarkEnd w:id="435"/>
      <w:r w:rsidRPr="000B71E3">
        <w:t xml:space="preserve"> </w:t>
      </w:r>
    </w:p>
    <w:p w14:paraId="0BAD1E9B" w14:textId="77777777" w:rsidR="00E46E51" w:rsidRPr="000B71E3" w:rsidRDefault="00E46E51" w:rsidP="00E46E51">
      <w:pPr>
        <w:pStyle w:val="Heading3"/>
      </w:pPr>
      <w:bookmarkStart w:id="436" w:name="_Toc20118888"/>
      <w:r w:rsidRPr="000B71E3">
        <w:t>6.4.1</w:t>
      </w:r>
      <w:r w:rsidRPr="000B71E3">
        <w:tab/>
      </w:r>
      <w:r w:rsidR="003175E2" w:rsidRPr="000B71E3">
        <w:t>API URI</w:t>
      </w:r>
      <w:bookmarkEnd w:id="436"/>
    </w:p>
    <w:p w14:paraId="0B7BDC08" w14:textId="77777777" w:rsidR="00AB01EC" w:rsidRPr="000B71E3" w:rsidRDefault="00AB01EC" w:rsidP="00AB01EC">
      <w:r w:rsidRPr="000B71E3">
        <w:t>URIs of this API shall have the following root:</w:t>
      </w:r>
    </w:p>
    <w:p w14:paraId="29B4C978" w14:textId="77777777" w:rsidR="00AB01EC" w:rsidRPr="000B71E3" w:rsidRDefault="00AB01EC" w:rsidP="00AB01EC">
      <w:r w:rsidRPr="000B71E3">
        <w:t>{apiRoot}/{apiName}/{apiVersion}/</w:t>
      </w:r>
    </w:p>
    <w:p w14:paraId="17A1BAAA" w14:textId="77777777" w:rsidR="00AB01EC" w:rsidRPr="000B71E3" w:rsidRDefault="00AB01EC"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"nudm-ee" and the "apiVersion" shall be set to "v1" for the current version of this specification.</w:t>
      </w:r>
    </w:p>
    <w:p w14:paraId="3282DCD5" w14:textId="77777777" w:rsidR="00E46E51" w:rsidRPr="000B71E3" w:rsidRDefault="00E46E51" w:rsidP="00E46E51">
      <w:pPr>
        <w:pStyle w:val="Heading3"/>
      </w:pPr>
      <w:bookmarkStart w:id="437" w:name="_Toc20118889"/>
      <w:r w:rsidRPr="000B71E3">
        <w:t>6.4.2</w:t>
      </w:r>
      <w:r w:rsidRPr="000B71E3">
        <w:tab/>
        <w:t>Usage of HTTP</w:t>
      </w:r>
      <w:bookmarkEnd w:id="437"/>
    </w:p>
    <w:p w14:paraId="615E9F62" w14:textId="77777777" w:rsidR="00E46E51" w:rsidRPr="000B71E3" w:rsidRDefault="00E46E51" w:rsidP="00E46E51">
      <w:pPr>
        <w:pStyle w:val="Heading4"/>
      </w:pPr>
      <w:bookmarkStart w:id="438" w:name="_Toc20118890"/>
      <w:r w:rsidRPr="000B71E3">
        <w:t>6.4.2.1</w:t>
      </w:r>
      <w:r w:rsidRPr="000B71E3">
        <w:tab/>
        <w:t>General</w:t>
      </w:r>
      <w:bookmarkEnd w:id="438"/>
    </w:p>
    <w:p w14:paraId="061561CD" w14:textId="77777777" w:rsidR="00456803" w:rsidRPr="000B71E3" w:rsidRDefault="00456803" w:rsidP="00456803">
      <w:r w:rsidRPr="000B71E3">
        <w:t>HTTP/2, as defined in IETF RFC 7540 [</w:t>
      </w:r>
      <w:r w:rsidR="00B947CB" w:rsidRPr="000B71E3">
        <w:t>13</w:t>
      </w:r>
      <w:r w:rsidRPr="000B71E3">
        <w:t>], shall be used as specified in clause 5 of 3GPP TS 29.500 [4].</w:t>
      </w:r>
    </w:p>
    <w:p w14:paraId="7D5597DD" w14:textId="77777777" w:rsidR="00456803" w:rsidRPr="000B71E3" w:rsidRDefault="00456803" w:rsidP="00456803">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57AFE16F" w14:textId="77777777" w:rsidR="00456803" w:rsidRPr="000B71E3" w:rsidRDefault="00456803" w:rsidP="00456803">
      <w:r w:rsidRPr="000B71E3">
        <w:t>HTTP messages and bodies for the Nudm_EE service shall comply with the OpenAPI [</w:t>
      </w:r>
      <w:r w:rsidR="00B947CB" w:rsidRPr="000B71E3">
        <w:t>14</w:t>
      </w:r>
      <w:r w:rsidRPr="000B71E3">
        <w:t xml:space="preserve">] specification contained in Annex A5. </w:t>
      </w:r>
    </w:p>
    <w:p w14:paraId="11684BC0" w14:textId="77777777" w:rsidR="00E46E51" w:rsidRPr="000B71E3" w:rsidRDefault="00E46E51" w:rsidP="00E46E51">
      <w:pPr>
        <w:pStyle w:val="Heading4"/>
      </w:pPr>
      <w:bookmarkStart w:id="439" w:name="_Toc20118891"/>
      <w:r w:rsidRPr="000B71E3">
        <w:t>6.4.2.2</w:t>
      </w:r>
      <w:r w:rsidRPr="000B71E3">
        <w:tab/>
        <w:t>HTTP standard headers</w:t>
      </w:r>
      <w:bookmarkEnd w:id="439"/>
    </w:p>
    <w:p w14:paraId="692EB1DB" w14:textId="77777777" w:rsidR="00E46E51" w:rsidRPr="000B71E3" w:rsidRDefault="00E46E51" w:rsidP="00E46E51">
      <w:pPr>
        <w:pStyle w:val="Heading5"/>
        <w:rPr>
          <w:lang w:eastAsia="zh-CN"/>
        </w:rPr>
      </w:pPr>
      <w:bookmarkStart w:id="440" w:name="_Toc20118892"/>
      <w:r w:rsidRPr="000B71E3">
        <w:t>6.4.2.2.1</w:t>
      </w:r>
      <w:r w:rsidRPr="000B71E3">
        <w:rPr>
          <w:rFonts w:hint="eastAsia"/>
          <w:lang w:eastAsia="zh-CN"/>
        </w:rPr>
        <w:tab/>
      </w:r>
      <w:r w:rsidRPr="000B71E3">
        <w:rPr>
          <w:lang w:eastAsia="zh-CN"/>
        </w:rPr>
        <w:t>General</w:t>
      </w:r>
      <w:bookmarkEnd w:id="440"/>
    </w:p>
    <w:p w14:paraId="3F6A05BC" w14:textId="77777777" w:rsidR="00456803" w:rsidRPr="000B71E3" w:rsidRDefault="00456803" w:rsidP="002127F7">
      <w:pPr>
        <w:rPr>
          <w:lang w:eastAsia="zh-CN"/>
        </w:rPr>
      </w:pPr>
      <w:r w:rsidRPr="000B71E3">
        <w:t xml:space="preserve">The usage of HTTP standard headers shall be supported as specified in </w:t>
      </w:r>
      <w:r w:rsidR="000647B6">
        <w:t>clause</w:t>
      </w:r>
      <w:r w:rsidRPr="000B71E3">
        <w:t> 5.2.2 of 3GPP TS 29.500 [4].</w:t>
      </w:r>
    </w:p>
    <w:p w14:paraId="616ADBB4" w14:textId="77777777" w:rsidR="00E46E51" w:rsidRPr="000B71E3" w:rsidRDefault="00E46E51" w:rsidP="00E46E51">
      <w:pPr>
        <w:pStyle w:val="Heading5"/>
      </w:pPr>
      <w:bookmarkStart w:id="441" w:name="_Toc20118893"/>
      <w:r w:rsidRPr="000B71E3">
        <w:t>6.4.2.2.2</w:t>
      </w:r>
      <w:r w:rsidRPr="000B71E3">
        <w:tab/>
        <w:t>Content type</w:t>
      </w:r>
      <w:bookmarkEnd w:id="441"/>
      <w:r w:rsidRPr="000B71E3">
        <w:t xml:space="preserve"> </w:t>
      </w:r>
    </w:p>
    <w:p w14:paraId="5B7B837F" w14:textId="77777777" w:rsidR="00456803" w:rsidRPr="000B71E3" w:rsidRDefault="00456803" w:rsidP="00456803">
      <w:r w:rsidRPr="000B71E3">
        <w:t>The following content types shall be supported:</w:t>
      </w:r>
    </w:p>
    <w:p w14:paraId="2C7089B0" w14:textId="77777777"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14:paraId="745EE3A6" w14:textId="77777777"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14:paraId="775058C7" w14:textId="77777777" w:rsidR="00E46E51" w:rsidRPr="000B71E3" w:rsidRDefault="00E46E51" w:rsidP="00E46E51">
      <w:pPr>
        <w:pStyle w:val="Heading4"/>
      </w:pPr>
      <w:bookmarkStart w:id="442" w:name="_Toc20118894"/>
      <w:r w:rsidRPr="000B71E3">
        <w:t>6.4.2.3</w:t>
      </w:r>
      <w:r w:rsidRPr="000B71E3">
        <w:tab/>
        <w:t>HTTP custom headers</w:t>
      </w:r>
      <w:bookmarkEnd w:id="442"/>
    </w:p>
    <w:p w14:paraId="606AC5B3" w14:textId="77777777" w:rsidR="00E46E51" w:rsidRPr="000B71E3" w:rsidRDefault="00E46E51" w:rsidP="00E46E51">
      <w:pPr>
        <w:pStyle w:val="Heading5"/>
        <w:rPr>
          <w:lang w:eastAsia="zh-CN"/>
        </w:rPr>
      </w:pPr>
      <w:bookmarkStart w:id="443" w:name="_Toc20118895"/>
      <w:r w:rsidRPr="000B71E3">
        <w:t>6.4.2.3.1</w:t>
      </w:r>
      <w:r w:rsidRPr="000B71E3">
        <w:rPr>
          <w:rFonts w:hint="eastAsia"/>
          <w:lang w:eastAsia="zh-CN"/>
        </w:rPr>
        <w:tab/>
      </w:r>
      <w:r w:rsidRPr="000B71E3">
        <w:rPr>
          <w:lang w:eastAsia="zh-CN"/>
        </w:rPr>
        <w:t>General</w:t>
      </w:r>
      <w:bookmarkEnd w:id="443"/>
    </w:p>
    <w:p w14:paraId="7B2F4428" w14:textId="77777777" w:rsidR="00456803" w:rsidRPr="000B71E3" w:rsidRDefault="00456803" w:rsidP="002127F7">
      <w:pPr>
        <w:rPr>
          <w:lang w:eastAsia="zh-CN"/>
        </w:rPr>
      </w:pPr>
      <w:r w:rsidRPr="000B71E3">
        <w:t xml:space="preserve">The usage of HTTP custom headers shall be supported as specified in </w:t>
      </w:r>
      <w:r w:rsidR="000647B6">
        <w:t>clause</w:t>
      </w:r>
      <w:r w:rsidRPr="000B71E3">
        <w:t> 5.2.3 of 3GPP TS 29.500 [4].</w:t>
      </w:r>
    </w:p>
    <w:p w14:paraId="5F56B475" w14:textId="77777777" w:rsidR="00E46E51" w:rsidRPr="000B71E3" w:rsidRDefault="00E46E51" w:rsidP="00E46E51">
      <w:pPr>
        <w:pStyle w:val="Heading3"/>
      </w:pPr>
      <w:bookmarkStart w:id="444" w:name="_Toc20118896"/>
      <w:r w:rsidRPr="000B71E3">
        <w:lastRenderedPageBreak/>
        <w:t>6.4.3</w:t>
      </w:r>
      <w:r w:rsidRPr="000B71E3">
        <w:tab/>
        <w:t>Resources</w:t>
      </w:r>
      <w:bookmarkEnd w:id="444"/>
      <w:r w:rsidRPr="000B71E3">
        <w:t xml:space="preserve"> </w:t>
      </w:r>
    </w:p>
    <w:p w14:paraId="1C55C526" w14:textId="77777777" w:rsidR="00E46E51" w:rsidRPr="000B71E3" w:rsidRDefault="00E46E51" w:rsidP="00E46E51">
      <w:pPr>
        <w:pStyle w:val="Heading4"/>
      </w:pPr>
      <w:bookmarkStart w:id="445" w:name="_Toc20118897"/>
      <w:r w:rsidRPr="000B71E3">
        <w:t>6.4.3.1</w:t>
      </w:r>
      <w:r w:rsidRPr="000B71E3">
        <w:tab/>
        <w:t>Overview</w:t>
      </w:r>
      <w:bookmarkEnd w:id="445"/>
    </w:p>
    <w:p w14:paraId="2178F1B6" w14:textId="77777777" w:rsidR="00E46E51" w:rsidRPr="000B71E3" w:rsidRDefault="00180864" w:rsidP="00AA15BA">
      <w:pPr>
        <w:pStyle w:val="TH"/>
        <w:rPr>
          <w:lang w:val="en-US"/>
        </w:rPr>
      </w:pPr>
      <w:r w:rsidRPr="000B71E3">
        <w:object w:dxaOrig="8375" w:dyaOrig="4955" w14:anchorId="1BC6E45F">
          <v:shape id="_x0000_i1499" type="#_x0000_t75" style="width:304.9pt;height:180.3pt" o:ole="">
            <v:imagedata r:id="rId119" o:title=""/>
          </v:shape>
          <o:OLEObject Type="Embed" ProgID="Visio.Drawing.11" ShapeID="_x0000_i1499" DrawAspect="Content" ObjectID="_1630731941" r:id="rId120"/>
        </w:object>
      </w:r>
    </w:p>
    <w:p w14:paraId="36206501" w14:textId="77777777" w:rsidR="00E46E51" w:rsidRPr="000B71E3" w:rsidRDefault="00E46E51" w:rsidP="00E46E51">
      <w:pPr>
        <w:pStyle w:val="TF"/>
      </w:pPr>
      <w:r w:rsidRPr="000B71E3">
        <w:t>Figure 6.4.3.1-1: Resource URI structure of the Nudm_</w:t>
      </w:r>
      <w:r w:rsidR="00E305AC" w:rsidRPr="000B71E3">
        <w:t>EE</w:t>
      </w:r>
      <w:r w:rsidRPr="000B71E3">
        <w:t xml:space="preserve"> API</w:t>
      </w:r>
    </w:p>
    <w:p w14:paraId="13CFA60A" w14:textId="77777777" w:rsidR="00E46E51" w:rsidRPr="000B71E3" w:rsidRDefault="00E46E51" w:rsidP="00E46E51">
      <w:r w:rsidRPr="000B71E3">
        <w:t>Table 6.4.3.1-1 provides an overview of the resources and applicable HTTP methods.</w:t>
      </w:r>
    </w:p>
    <w:p w14:paraId="20219CD6" w14:textId="77777777"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0B71E3" w14:paraId="3805BF4F" w14:textId="77777777"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8A70FE" w14:textId="77777777" w:rsidR="00E46E51" w:rsidRPr="000B71E3" w:rsidRDefault="00E46E51" w:rsidP="00E46E51">
            <w:pPr>
              <w:pStyle w:val="TAH"/>
            </w:pPr>
            <w:r w:rsidRPr="000B71E3">
              <w:t>Resource name</w:t>
            </w:r>
            <w:r w:rsidR="00B908EB"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DA368" w14:textId="77777777" w:rsidR="00E46E51" w:rsidRPr="000B71E3" w:rsidRDefault="00E46E51" w:rsidP="00E46E51">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128C2C" w14:textId="77777777" w:rsidR="00E46E51" w:rsidRPr="000B71E3" w:rsidRDefault="00E46E51" w:rsidP="00E46E51">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984116" w14:textId="77777777" w:rsidR="00E46E51" w:rsidRPr="000B71E3" w:rsidRDefault="00E46E51" w:rsidP="00E46E51">
            <w:pPr>
              <w:pStyle w:val="TAH"/>
            </w:pPr>
            <w:r w:rsidRPr="000B71E3">
              <w:t>Description</w:t>
            </w:r>
          </w:p>
        </w:tc>
      </w:tr>
      <w:tr w:rsidR="00BB1576" w:rsidRPr="000B71E3" w14:paraId="2CC57798" w14:textId="77777777" w:rsidTr="000C34F0">
        <w:trPr>
          <w:jc w:val="center"/>
        </w:trPr>
        <w:tc>
          <w:tcPr>
            <w:tcW w:w="0" w:type="auto"/>
            <w:tcBorders>
              <w:left w:val="single" w:sz="4" w:space="0" w:color="auto"/>
              <w:right w:val="single" w:sz="4" w:space="0" w:color="auto"/>
            </w:tcBorders>
          </w:tcPr>
          <w:p w14:paraId="4F891D21" w14:textId="77777777"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14:paraId="5A2F5640" w14:textId="77777777"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504" w:type="pct"/>
            <w:tcBorders>
              <w:top w:val="single" w:sz="4" w:space="0" w:color="auto"/>
              <w:left w:val="single" w:sz="4" w:space="0" w:color="auto"/>
              <w:bottom w:val="single" w:sz="4" w:space="0" w:color="auto"/>
              <w:right w:val="single" w:sz="4" w:space="0" w:color="auto"/>
            </w:tcBorders>
          </w:tcPr>
          <w:p w14:paraId="650CB83A" w14:textId="77777777" w:rsidR="00BB1576" w:rsidRPr="000B71E3" w:rsidRDefault="00BB1576" w:rsidP="00BB1576">
            <w:pPr>
              <w:pStyle w:val="TAL"/>
            </w:pPr>
            <w:r w:rsidRPr="000B71E3">
              <w:t>POST</w:t>
            </w:r>
          </w:p>
        </w:tc>
        <w:tc>
          <w:tcPr>
            <w:tcW w:w="1657" w:type="pct"/>
            <w:tcBorders>
              <w:top w:val="single" w:sz="4" w:space="0" w:color="auto"/>
              <w:left w:val="single" w:sz="4" w:space="0" w:color="auto"/>
              <w:bottom w:val="single" w:sz="4" w:space="0" w:color="auto"/>
              <w:right w:val="single" w:sz="4" w:space="0" w:color="auto"/>
            </w:tcBorders>
          </w:tcPr>
          <w:p w14:paraId="34048740" w14:textId="77777777" w:rsidR="00BB1576" w:rsidRPr="000B71E3" w:rsidRDefault="00BB1576" w:rsidP="00BB1576">
            <w:pPr>
              <w:pStyle w:val="TAL"/>
            </w:pPr>
            <w:r w:rsidRPr="000B71E3">
              <w:t>Create a subscription</w:t>
            </w:r>
          </w:p>
        </w:tc>
      </w:tr>
      <w:tr w:rsidR="000C34F0" w:rsidRPr="000B71E3" w14:paraId="0DFB0BEA" w14:textId="77777777" w:rsidTr="000C34F0">
        <w:trPr>
          <w:jc w:val="center"/>
        </w:trPr>
        <w:tc>
          <w:tcPr>
            <w:tcW w:w="0" w:type="auto"/>
            <w:vMerge w:val="restart"/>
            <w:tcBorders>
              <w:left w:val="single" w:sz="4" w:space="0" w:color="auto"/>
              <w:right w:val="single" w:sz="4" w:space="0" w:color="auto"/>
            </w:tcBorders>
          </w:tcPr>
          <w:p w14:paraId="2E89D7CA" w14:textId="77777777" w:rsidR="000C34F0" w:rsidRPr="000B71E3" w:rsidRDefault="000C34F0" w:rsidP="00BB1576">
            <w:pPr>
              <w:pStyle w:val="TAL"/>
            </w:pPr>
            <w:r w:rsidRPr="000B71E3">
              <w:t>Individual subscription</w:t>
            </w:r>
            <w:r w:rsidRPr="000B71E3">
              <w:br/>
              <w:t>(Document)</w:t>
            </w:r>
          </w:p>
        </w:tc>
        <w:tc>
          <w:tcPr>
            <w:tcW w:w="0" w:type="auto"/>
            <w:vMerge w:val="restart"/>
            <w:tcBorders>
              <w:left w:val="single" w:sz="4" w:space="0" w:color="auto"/>
              <w:right w:val="single" w:sz="4" w:space="0" w:color="auto"/>
            </w:tcBorders>
          </w:tcPr>
          <w:p w14:paraId="7928247D" w14:textId="77777777" w:rsidR="000C34F0" w:rsidRPr="000B71E3" w:rsidRDefault="000C34F0" w:rsidP="00BB1576">
            <w:pPr>
              <w:pStyle w:val="TAL"/>
            </w:pPr>
            <w:r w:rsidRPr="000B71E3">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140CD3E3" w14:textId="77777777" w:rsidR="000C34F0" w:rsidRPr="000B71E3" w:rsidRDefault="000C34F0" w:rsidP="00BB1576">
            <w:pPr>
              <w:pStyle w:val="TAL"/>
            </w:pPr>
            <w:r>
              <w:t>PATCH</w:t>
            </w:r>
          </w:p>
        </w:tc>
        <w:tc>
          <w:tcPr>
            <w:tcW w:w="1657" w:type="pct"/>
            <w:tcBorders>
              <w:top w:val="single" w:sz="4" w:space="0" w:color="auto"/>
              <w:left w:val="single" w:sz="4" w:space="0" w:color="auto"/>
              <w:bottom w:val="single" w:sz="4" w:space="0" w:color="auto"/>
              <w:right w:val="single" w:sz="4" w:space="0" w:color="auto"/>
            </w:tcBorders>
          </w:tcPr>
          <w:p w14:paraId="4B296456" w14:textId="77777777" w:rsidR="000C34F0" w:rsidRPr="000B71E3" w:rsidRDefault="000C34F0" w:rsidP="00BB1576">
            <w:pPr>
              <w:pStyle w:val="TAL"/>
            </w:pPr>
            <w:r w:rsidRPr="000C34F0">
              <w:rPr>
                <w:rFonts w:ascii="Times New Roman" w:eastAsia="SimSun" w:hAnsi="Times New Roman"/>
                <w:sz w:val="20"/>
              </w:rPr>
              <w:t>Update the subscription identified by {subscriptionId}</w:t>
            </w:r>
          </w:p>
        </w:tc>
      </w:tr>
      <w:tr w:rsidR="000C34F0" w:rsidRPr="000B71E3" w14:paraId="1D0C290E" w14:textId="77777777" w:rsidTr="000C34F0">
        <w:trPr>
          <w:jc w:val="center"/>
        </w:trPr>
        <w:tc>
          <w:tcPr>
            <w:tcW w:w="0" w:type="auto"/>
            <w:vMerge/>
            <w:tcBorders>
              <w:left w:val="single" w:sz="4" w:space="0" w:color="auto"/>
              <w:right w:val="single" w:sz="4" w:space="0" w:color="auto"/>
            </w:tcBorders>
          </w:tcPr>
          <w:p w14:paraId="7304CD39" w14:textId="77777777" w:rsidR="000C34F0" w:rsidRPr="000B71E3" w:rsidRDefault="000C34F0" w:rsidP="00BB1576">
            <w:pPr>
              <w:pStyle w:val="TAL"/>
            </w:pPr>
          </w:p>
        </w:tc>
        <w:tc>
          <w:tcPr>
            <w:tcW w:w="0" w:type="auto"/>
            <w:vMerge/>
            <w:tcBorders>
              <w:left w:val="single" w:sz="4" w:space="0" w:color="auto"/>
              <w:right w:val="single" w:sz="4" w:space="0" w:color="auto"/>
            </w:tcBorders>
          </w:tcPr>
          <w:p w14:paraId="1A41ECE9" w14:textId="77777777" w:rsidR="000C34F0" w:rsidRPr="000B71E3"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14:paraId="6E2A5B04" w14:textId="77777777" w:rsidR="000C34F0" w:rsidRPr="000B71E3" w:rsidRDefault="000C34F0" w:rsidP="00BB1576">
            <w:pPr>
              <w:pStyle w:val="TAL"/>
            </w:pPr>
            <w:r w:rsidRPr="000B71E3">
              <w:t>DELETE</w:t>
            </w:r>
          </w:p>
        </w:tc>
        <w:tc>
          <w:tcPr>
            <w:tcW w:w="1657" w:type="pct"/>
            <w:tcBorders>
              <w:top w:val="single" w:sz="4" w:space="0" w:color="auto"/>
              <w:left w:val="single" w:sz="4" w:space="0" w:color="auto"/>
              <w:bottom w:val="single" w:sz="4" w:space="0" w:color="auto"/>
              <w:right w:val="single" w:sz="4" w:space="0" w:color="auto"/>
            </w:tcBorders>
          </w:tcPr>
          <w:p w14:paraId="69F2A761" w14:textId="77777777" w:rsidR="000C34F0" w:rsidRPr="000B71E3" w:rsidRDefault="000C34F0" w:rsidP="00BB1576">
            <w:pPr>
              <w:pStyle w:val="TAL"/>
            </w:pPr>
            <w:r w:rsidRPr="000B71E3">
              <w:t>Delete the subscription identified by {subscriptionId}, i.e. unsubscribe</w:t>
            </w:r>
          </w:p>
        </w:tc>
      </w:tr>
    </w:tbl>
    <w:p w14:paraId="768FB861" w14:textId="77777777" w:rsidR="00E46E51" w:rsidRPr="000B71E3" w:rsidRDefault="00E46E51" w:rsidP="00AA15BA"/>
    <w:p w14:paraId="02A14738" w14:textId="77777777" w:rsidR="00E46E51" w:rsidRPr="000B71E3" w:rsidRDefault="00E46E51" w:rsidP="00E46E51">
      <w:pPr>
        <w:pStyle w:val="Heading4"/>
      </w:pPr>
      <w:bookmarkStart w:id="446" w:name="_Toc20118898"/>
      <w:r w:rsidRPr="000B71E3">
        <w:t>6.4.3.2</w:t>
      </w:r>
      <w:r w:rsidRPr="000B71E3">
        <w:tab/>
        <w:t xml:space="preserve">Resource: </w:t>
      </w:r>
      <w:r w:rsidR="00526712" w:rsidRPr="000B71E3">
        <w:t>EeSubscriptions</w:t>
      </w:r>
      <w:bookmarkEnd w:id="446"/>
    </w:p>
    <w:p w14:paraId="0035EB11" w14:textId="77777777" w:rsidR="00E46E51" w:rsidRPr="000B71E3" w:rsidRDefault="00E46E51" w:rsidP="00E46E51">
      <w:pPr>
        <w:pStyle w:val="Heading5"/>
      </w:pPr>
      <w:bookmarkStart w:id="447" w:name="_Toc20118899"/>
      <w:r w:rsidRPr="000B71E3">
        <w:t>6.4.3.2.1</w:t>
      </w:r>
      <w:r w:rsidRPr="000B71E3">
        <w:tab/>
        <w:t>Description</w:t>
      </w:r>
      <w:bookmarkEnd w:id="447"/>
    </w:p>
    <w:p w14:paraId="2F8795BD" w14:textId="77777777" w:rsidR="00526712" w:rsidRPr="000B71E3" w:rsidRDefault="00526712" w:rsidP="00CE4D97">
      <w:r w:rsidRPr="000B71E3">
        <w:t>This resource is used to represent subscriptions to notifications.</w:t>
      </w:r>
    </w:p>
    <w:p w14:paraId="7F8844B9" w14:textId="77777777" w:rsidR="00E46E51" w:rsidRPr="000B71E3" w:rsidRDefault="00E46E51" w:rsidP="00E46E51">
      <w:pPr>
        <w:pStyle w:val="Heading5"/>
      </w:pPr>
      <w:bookmarkStart w:id="448" w:name="_Toc20118900"/>
      <w:r w:rsidRPr="000B71E3">
        <w:t>6.4.3.2.2</w:t>
      </w:r>
      <w:r w:rsidRPr="000B71E3">
        <w:tab/>
        <w:t>Resource Definition</w:t>
      </w:r>
      <w:bookmarkEnd w:id="448"/>
    </w:p>
    <w:p w14:paraId="29C171AF" w14:textId="77777777"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14:paraId="7D32FF71" w14:textId="77777777"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14:paraId="287E8D16" w14:textId="77777777" w:rsidR="00E46E51" w:rsidRPr="000B71E3" w:rsidRDefault="00E46E51" w:rsidP="00E46E51">
      <w:pPr>
        <w:pStyle w:val="TH"/>
        <w:rPr>
          <w:rFonts w:cs="Arial"/>
        </w:rPr>
      </w:pPr>
      <w:r w:rsidRPr="000B71E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137714AA"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F7425C"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99432" w14:textId="77777777" w:rsidR="00E46E51" w:rsidRPr="000B71E3" w:rsidRDefault="00E46E51" w:rsidP="00E46E51">
            <w:pPr>
              <w:pStyle w:val="TAH"/>
            </w:pPr>
            <w:r w:rsidRPr="000B71E3">
              <w:t>Definition</w:t>
            </w:r>
          </w:p>
        </w:tc>
      </w:tr>
      <w:tr w:rsidR="00E46E51" w:rsidRPr="000B71E3" w14:paraId="22FDDBC0"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6070B5"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D0BD60"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6.4.1</w:t>
            </w:r>
          </w:p>
        </w:tc>
      </w:tr>
      <w:tr w:rsidR="00E46E51" w:rsidRPr="000B71E3" w14:paraId="0D8718C6"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7FE42059" w14:textId="77777777"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6DBA0119" w14:textId="77777777" w:rsidR="00BD1BEE" w:rsidRPr="000B71E3" w:rsidRDefault="00526712" w:rsidP="00BD1BEE">
            <w:pPr>
              <w:pStyle w:val="TAL"/>
            </w:pPr>
            <w:r w:rsidRPr="000B71E3">
              <w:t xml:space="preserve">Represents </w:t>
            </w:r>
            <w:r w:rsidR="008A2101" w:rsidRPr="000B71E3">
              <w:t>a single UE or a group of UEs or any UE.</w:t>
            </w:r>
            <w:r w:rsidRPr="000B71E3">
              <w:t xml:space="preserve"> </w:t>
            </w:r>
          </w:p>
          <w:p w14:paraId="13C90536" w14:textId="77777777" w:rsidR="00BD1BEE" w:rsidRPr="000B71E3" w:rsidRDefault="00BD1BEE" w:rsidP="00BD1BEE">
            <w:pPr>
              <w:pStyle w:val="B1"/>
            </w:pPr>
            <w:r w:rsidRPr="000B71E3">
              <w:t xml:space="preserve">- If representing a single UE, this parameter shall contain the </w:t>
            </w:r>
            <w:r w:rsidR="00526712" w:rsidRPr="000B71E3">
              <w:t xml:space="preserve">Generic Public Subscription Identifier (see 3GPP TS 23.501 [2] </w:t>
            </w:r>
            <w:r w:rsidR="000647B6">
              <w:t>clause</w:t>
            </w:r>
            <w:r w:rsidR="00526712" w:rsidRPr="000B71E3">
              <w:t xml:space="preserv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14:paraId="21D9961A" w14:textId="77777777" w:rsidR="00BD1BEE" w:rsidRPr="000B71E3" w:rsidRDefault="00BD1BEE" w:rsidP="00BD1BEE">
            <w:pPr>
              <w:pStyle w:val="B1"/>
            </w:pPr>
            <w:r w:rsidRPr="000B71E3">
              <w:t>- If representing a group of UEs, this parameter shall contain the External GroupId.</w:t>
            </w:r>
          </w:p>
          <w:p w14:paraId="336020BD" w14:textId="77777777" w:rsidR="00BD1BEE" w:rsidRPr="000B71E3" w:rsidRDefault="00BD1BEE" w:rsidP="00BD1BEE">
            <w:pPr>
              <w:pStyle w:val="B1"/>
            </w:pPr>
            <w:r w:rsidRPr="000B71E3">
              <w:tab/>
              <w:t>pattern: "^extgroupid-</w:t>
            </w:r>
            <w:r w:rsidR="0078463D">
              <w:t>[^@]+@[^@]</w:t>
            </w:r>
            <w:r w:rsidRPr="000B71E3">
              <w:t>+$"</w:t>
            </w:r>
          </w:p>
          <w:p w14:paraId="09D4BC78" w14:textId="77777777" w:rsidR="00180864" w:rsidRPr="000B71E3" w:rsidRDefault="00180864" w:rsidP="00180864">
            <w:pPr>
              <w:pStyle w:val="B1"/>
            </w:pPr>
            <w:r w:rsidRPr="000B71E3">
              <w:rPr>
                <w:rFonts w:hint="eastAsia"/>
              </w:rPr>
              <w:t>- If representing any UE, this parameter shall contain "anyUE".</w:t>
            </w:r>
          </w:p>
          <w:p w14:paraId="414EF7D9" w14:textId="77777777" w:rsidR="00BD1BEE" w:rsidRPr="000B71E3" w:rsidRDefault="00180864" w:rsidP="006E5C09">
            <w:pPr>
              <w:pStyle w:val="B1"/>
            </w:pPr>
            <w:r w:rsidRPr="000B71E3">
              <w:tab/>
              <w:t>pattern: "^anyUE$"</w:t>
            </w:r>
          </w:p>
        </w:tc>
      </w:tr>
    </w:tbl>
    <w:p w14:paraId="12CE2EB6" w14:textId="77777777" w:rsidR="00E46E51" w:rsidRPr="000B71E3" w:rsidRDefault="00E46E51" w:rsidP="00AA15BA"/>
    <w:p w14:paraId="0AE2BA3C" w14:textId="77777777" w:rsidR="00E46E51" w:rsidRPr="000B71E3" w:rsidRDefault="00E46E51" w:rsidP="00E46E51">
      <w:pPr>
        <w:pStyle w:val="Heading5"/>
      </w:pPr>
      <w:bookmarkStart w:id="449" w:name="_Toc20118901"/>
      <w:r w:rsidRPr="000B71E3">
        <w:t>6.4.3.2.3</w:t>
      </w:r>
      <w:r w:rsidRPr="000B71E3">
        <w:tab/>
        <w:t>Resource Standard Methods</w:t>
      </w:r>
      <w:bookmarkEnd w:id="449"/>
    </w:p>
    <w:p w14:paraId="370F5987" w14:textId="77777777" w:rsidR="00E46E51" w:rsidRPr="000B71E3" w:rsidRDefault="00E46E51" w:rsidP="00E46E51">
      <w:pPr>
        <w:pStyle w:val="Heading6"/>
      </w:pPr>
      <w:bookmarkStart w:id="450" w:name="_Toc20118902"/>
      <w:r w:rsidRPr="000B71E3">
        <w:t>6.4.3.2.3.1</w:t>
      </w:r>
      <w:r w:rsidRPr="000B71E3">
        <w:tab/>
      </w:r>
      <w:r w:rsidR="000375C7" w:rsidRPr="000B71E3">
        <w:t>POST</w:t>
      </w:r>
      <w:bookmarkEnd w:id="450"/>
    </w:p>
    <w:p w14:paraId="62EA5FB1" w14:textId="77777777" w:rsidR="00E46E51" w:rsidRPr="000B71E3" w:rsidRDefault="00E46E51" w:rsidP="00E46E51">
      <w:r w:rsidRPr="000B71E3">
        <w:t>This method shall support the URI query parameters specified in table 6.4.3.2.3.1-1.</w:t>
      </w:r>
    </w:p>
    <w:p w14:paraId="5465E65C" w14:textId="77777777"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1083BD7B"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434830"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54171"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1C4407"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6A67F4"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22EA50" w14:textId="77777777" w:rsidR="00E46E51" w:rsidRPr="000B71E3" w:rsidRDefault="00E46E51" w:rsidP="00E46E51">
            <w:pPr>
              <w:pStyle w:val="TAH"/>
            </w:pPr>
            <w:r w:rsidRPr="000B71E3">
              <w:t>Description</w:t>
            </w:r>
          </w:p>
        </w:tc>
      </w:tr>
      <w:tr w:rsidR="00E46E51" w:rsidRPr="000B71E3" w14:paraId="2829748E"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08D6ED"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32A1844"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10F1BE33"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251A67AC"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107ED5B" w14:textId="77777777" w:rsidR="00E46E51" w:rsidRPr="000B71E3" w:rsidRDefault="00E46E51" w:rsidP="00E46E51">
            <w:pPr>
              <w:pStyle w:val="TAL"/>
            </w:pPr>
          </w:p>
        </w:tc>
      </w:tr>
    </w:tbl>
    <w:p w14:paraId="596943C7" w14:textId="77777777" w:rsidR="00E46E51" w:rsidRPr="000B71E3" w:rsidRDefault="00E46E51" w:rsidP="00AA15BA"/>
    <w:p w14:paraId="365A069E" w14:textId="77777777" w:rsidR="00E46E51" w:rsidRPr="000B71E3" w:rsidRDefault="00E46E51" w:rsidP="00E46E51">
      <w:r w:rsidRPr="000B71E3">
        <w:t>This method shall support the request data structures specified in table 6.4.3.2.3.1-2 and the response data structures and response codes specified in table 6.4.3.2.3.1-3.</w:t>
      </w:r>
    </w:p>
    <w:p w14:paraId="36BCAAF9" w14:textId="77777777"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0CE4BC4C"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F7E88C"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A137C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48203"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C8EF3" w14:textId="77777777" w:rsidR="00E46E51" w:rsidRPr="000B71E3" w:rsidRDefault="00E46E51" w:rsidP="00E46E51">
            <w:pPr>
              <w:pStyle w:val="TAH"/>
            </w:pPr>
            <w:r w:rsidRPr="000B71E3">
              <w:t>Description</w:t>
            </w:r>
          </w:p>
        </w:tc>
      </w:tr>
      <w:tr w:rsidR="00E46E51" w:rsidRPr="000B71E3" w14:paraId="2CCFE617"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E18760B" w14:textId="77777777"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14:paraId="4B7553F2" w14:textId="77777777"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F223D7C" w14:textId="77777777"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9D9E55" w14:textId="77777777" w:rsidR="00E46E51" w:rsidRPr="000B71E3" w:rsidRDefault="008C5C80" w:rsidP="00E46E51">
            <w:pPr>
              <w:pStyle w:val="TAL"/>
            </w:pPr>
            <w:r w:rsidRPr="000B71E3">
              <w:t>The subscription that is to be created</w:t>
            </w:r>
          </w:p>
        </w:tc>
      </w:tr>
    </w:tbl>
    <w:p w14:paraId="3EBAD793" w14:textId="77777777" w:rsidR="00E46E51" w:rsidRPr="000B71E3" w:rsidRDefault="00E46E51" w:rsidP="00E46E51"/>
    <w:p w14:paraId="20ECE65D" w14:textId="77777777"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E56C306"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4E4DF6"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11977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ED1D9B"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2958792" w14:textId="77777777" w:rsidR="00E46E51" w:rsidRPr="000B71E3" w:rsidRDefault="00E46E51" w:rsidP="00E46E51">
            <w:pPr>
              <w:pStyle w:val="TAH"/>
            </w:pPr>
            <w:r w:rsidRPr="000B71E3">
              <w:t>Response</w:t>
            </w:r>
          </w:p>
          <w:p w14:paraId="7D7EB1B8"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74DD34" w14:textId="77777777" w:rsidR="00E46E51" w:rsidRPr="000B71E3" w:rsidRDefault="00E46E51" w:rsidP="00E46E51">
            <w:pPr>
              <w:pStyle w:val="TAH"/>
            </w:pPr>
            <w:r w:rsidRPr="000B71E3">
              <w:t>Description</w:t>
            </w:r>
          </w:p>
        </w:tc>
      </w:tr>
      <w:tr w:rsidR="00E46E51" w:rsidRPr="000B71E3" w14:paraId="2DD9C11E" w14:textId="77777777"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847A54" w14:textId="77777777"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14:paraId="52558985" w14:textId="77777777"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3689A0D4" w14:textId="77777777"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58EBA2C1" w14:textId="77777777"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CFB9BA" w14:textId="77777777" w:rsidR="007B0BEF" w:rsidRPr="000B71E3" w:rsidRDefault="007B0BEF" w:rsidP="007B0BEF">
            <w:pPr>
              <w:pStyle w:val="TAL"/>
            </w:pPr>
            <w:r w:rsidRPr="000B71E3">
              <w:t>Upon success, a response body containing a representation of the created Individual subscription resource shall be returned.</w:t>
            </w:r>
          </w:p>
          <w:p w14:paraId="5614F8D3" w14:textId="77777777" w:rsidR="007B0BEF" w:rsidRPr="000B71E3" w:rsidRDefault="007B0BEF" w:rsidP="007B0BEF">
            <w:pPr>
              <w:pStyle w:val="TAL"/>
            </w:pPr>
          </w:p>
          <w:p w14:paraId="7D9A91D6" w14:textId="77777777"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14:paraId="0A82FBE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277D7"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64C21B6"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1B61C34"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64F5F7" w14:textId="77777777"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3D0755" w14:textId="77777777" w:rsidR="000618DE" w:rsidRPr="000B71E3" w:rsidRDefault="000618DE" w:rsidP="00C13412">
            <w:pPr>
              <w:pStyle w:val="TAL"/>
            </w:pPr>
            <w:r w:rsidRPr="000B71E3">
              <w:t>The "cause" attribute shall be set to the following application error:</w:t>
            </w:r>
          </w:p>
          <w:p w14:paraId="0E4F1270" w14:textId="77777777" w:rsidR="000618DE" w:rsidRPr="000B71E3" w:rsidRDefault="000618DE" w:rsidP="00C13412">
            <w:pPr>
              <w:pStyle w:val="TAL"/>
            </w:pPr>
            <w:r w:rsidRPr="000B71E3">
              <w:t>- MONITORING_NOT_ALLOWED</w:t>
            </w:r>
          </w:p>
        </w:tc>
      </w:tr>
      <w:tr w:rsidR="000618DE" w:rsidRPr="000B71E3" w14:paraId="49331A6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067CA5"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9E8BAD5"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543EA5"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3FB70" w14:textId="77777777"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01B3B4" w14:textId="77777777" w:rsidR="000618DE" w:rsidRPr="000B71E3" w:rsidRDefault="000618DE" w:rsidP="00C13412">
            <w:pPr>
              <w:pStyle w:val="TAL"/>
            </w:pPr>
            <w:r w:rsidRPr="000B71E3">
              <w:t>The "cause" attribute shall be set to the following application error:</w:t>
            </w:r>
          </w:p>
          <w:p w14:paraId="7557ED2F" w14:textId="77777777" w:rsidR="000618DE" w:rsidRPr="000B71E3" w:rsidRDefault="000618DE" w:rsidP="00C13412">
            <w:pPr>
              <w:pStyle w:val="TAL"/>
            </w:pPr>
            <w:r w:rsidRPr="000B71E3">
              <w:t>- USER_NOT_FOUND</w:t>
            </w:r>
          </w:p>
        </w:tc>
      </w:tr>
      <w:tr w:rsidR="000618DE" w:rsidRPr="000B71E3" w14:paraId="0EA8ACB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81A9C"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71B9ED"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DF6781D"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36AC128" w14:textId="77777777"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810675" w14:textId="77777777" w:rsidR="000618DE" w:rsidRPr="000B71E3" w:rsidRDefault="000618DE" w:rsidP="00C13412">
            <w:pPr>
              <w:pStyle w:val="TAL"/>
            </w:pPr>
            <w:r w:rsidRPr="000B71E3">
              <w:t>The "cause" attribute shall be set to one of the following application errors:</w:t>
            </w:r>
          </w:p>
          <w:p w14:paraId="1DE171B3" w14:textId="77777777" w:rsidR="000618DE" w:rsidRPr="000B71E3" w:rsidRDefault="000618DE" w:rsidP="00C13412">
            <w:pPr>
              <w:pStyle w:val="TAL"/>
            </w:pPr>
            <w:r w:rsidRPr="000B71E3">
              <w:t>- UNSUPPORTED_MONITORING_EVENT_TYPE</w:t>
            </w:r>
          </w:p>
          <w:p w14:paraId="6CD3A688" w14:textId="77777777" w:rsidR="000618DE" w:rsidRPr="000B71E3" w:rsidRDefault="000618DE" w:rsidP="00C13412">
            <w:pPr>
              <w:pStyle w:val="TAL"/>
            </w:pPr>
            <w:r w:rsidRPr="000B71E3">
              <w:t>- UNSUPPORTED_MONITORING_REPORT_OPTIONS</w:t>
            </w:r>
          </w:p>
        </w:tc>
      </w:tr>
      <w:tr w:rsidR="00E62F9F" w:rsidRPr="000B71E3" w14:paraId="269678A0" w14:textId="77777777"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7F5AA62"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759E51E3" w14:textId="77777777"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14:paraId="55B86168" w14:textId="77777777" w:rsidR="00E46E51" w:rsidRPr="000B71E3" w:rsidRDefault="00E46E51" w:rsidP="00E46E51">
      <w:pPr>
        <w:pStyle w:val="Heading4"/>
      </w:pPr>
      <w:bookmarkStart w:id="451" w:name="_Toc20118903"/>
      <w:r w:rsidRPr="000B71E3">
        <w:lastRenderedPageBreak/>
        <w:t>6.4.3.3</w:t>
      </w:r>
      <w:r w:rsidRPr="000B71E3">
        <w:tab/>
        <w:t xml:space="preserve">Resource: </w:t>
      </w:r>
      <w:r w:rsidR="00E62F9F" w:rsidRPr="000B71E3">
        <w:t>Individual subscription</w:t>
      </w:r>
      <w:bookmarkEnd w:id="451"/>
    </w:p>
    <w:p w14:paraId="1D7DBB02" w14:textId="77777777" w:rsidR="00E62F9F" w:rsidRPr="000B71E3" w:rsidRDefault="00E62F9F" w:rsidP="00E62F9F">
      <w:pPr>
        <w:pStyle w:val="Heading5"/>
      </w:pPr>
      <w:bookmarkStart w:id="452" w:name="_Toc20118904"/>
      <w:r w:rsidRPr="000B71E3">
        <w:t>6.4.3.3.1</w:t>
      </w:r>
      <w:r w:rsidRPr="000B71E3">
        <w:tab/>
        <w:t>Resource Definition</w:t>
      </w:r>
      <w:bookmarkEnd w:id="452"/>
    </w:p>
    <w:p w14:paraId="7B7C089A" w14:textId="77777777"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14:paraId="6062E3B8" w14:textId="77777777"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14:paraId="4CC6F9B6" w14:textId="77777777"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14:paraId="5ED181A1"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669C3A" w14:textId="77777777"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42021" w14:textId="77777777" w:rsidR="00E62F9F" w:rsidRPr="000B71E3" w:rsidRDefault="00E62F9F" w:rsidP="00255AB9">
            <w:pPr>
              <w:pStyle w:val="TAH"/>
            </w:pPr>
            <w:r w:rsidRPr="000B71E3">
              <w:t>Definition</w:t>
            </w:r>
          </w:p>
        </w:tc>
      </w:tr>
      <w:tr w:rsidR="00E62F9F" w:rsidRPr="000B71E3" w14:paraId="5BFD21BF"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66F00E" w14:textId="77777777"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141882" w14:textId="77777777" w:rsidR="00E62F9F" w:rsidRPr="000B71E3" w:rsidRDefault="00E62F9F" w:rsidP="00255AB9">
            <w:pPr>
              <w:pStyle w:val="TAL"/>
            </w:pPr>
            <w:r w:rsidRPr="000B71E3">
              <w:t xml:space="preserve">See </w:t>
            </w:r>
            <w:r w:rsidR="000647B6">
              <w:t>clause</w:t>
            </w:r>
            <w:r w:rsidRPr="000B71E3">
              <w:rPr>
                <w:lang w:val="en-US" w:eastAsia="zh-CN"/>
              </w:rPr>
              <w:t> </w:t>
            </w:r>
            <w:r w:rsidRPr="000B71E3">
              <w:t>6.1.1</w:t>
            </w:r>
          </w:p>
        </w:tc>
      </w:tr>
      <w:tr w:rsidR="00E62F9F" w:rsidRPr="000B71E3" w14:paraId="1AD9CE6A"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19047328" w14:textId="77777777"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5AC2860B" w14:textId="77777777" w:rsidR="00B36E53" w:rsidRPr="000B71E3" w:rsidRDefault="00E62F9F" w:rsidP="00B36E53">
            <w:pPr>
              <w:pStyle w:val="TAL"/>
            </w:pPr>
            <w:r w:rsidRPr="000B71E3">
              <w:t xml:space="preserve">Represents </w:t>
            </w:r>
            <w:r w:rsidR="00B36E53" w:rsidRPr="000B71E3">
              <w:t xml:space="preserve">a single UE or a group of UEs or any UE. </w:t>
            </w:r>
          </w:p>
          <w:p w14:paraId="739D3CE5" w14:textId="77777777" w:rsidR="00AB4AC9" w:rsidRPr="000B71E3" w:rsidRDefault="00B36E53" w:rsidP="00AB4AC9">
            <w:pPr>
              <w:pStyle w:val="B1"/>
            </w:pPr>
            <w:r w:rsidRPr="000B71E3">
              <w:t xml:space="preserve">- If representing a single UE, this parameter shall contain </w:t>
            </w:r>
            <w:r w:rsidR="00E62F9F" w:rsidRPr="000B71E3">
              <w:t xml:space="preserve">the Generic Public Subscription Identifier (see 3GPP TS 23.501 [2] </w:t>
            </w:r>
            <w:r w:rsidR="000647B6">
              <w:t>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14:paraId="7236026B" w14:textId="77777777" w:rsidR="00AB4AC9" w:rsidRPr="000B71E3" w:rsidRDefault="00AB4AC9" w:rsidP="00AB4AC9">
            <w:pPr>
              <w:pStyle w:val="B1"/>
            </w:pPr>
            <w:r w:rsidRPr="000B71E3">
              <w:t>- If representing a group of UEs, this parameter shall contain the External GroupId.</w:t>
            </w:r>
          </w:p>
          <w:p w14:paraId="1D07ABFF" w14:textId="77777777" w:rsidR="00180864" w:rsidRPr="000B71E3" w:rsidRDefault="00AB4AC9" w:rsidP="00180864">
            <w:pPr>
              <w:pStyle w:val="B1"/>
            </w:pPr>
            <w:r w:rsidRPr="000B71E3">
              <w:tab/>
              <w:t>pattern: "^extgroupid-</w:t>
            </w:r>
            <w:r w:rsidR="0078463D">
              <w:t>[^@]+@[^@]</w:t>
            </w:r>
            <w:r w:rsidRPr="000B71E3">
              <w:t>+$"</w:t>
            </w:r>
          </w:p>
          <w:p w14:paraId="4A5E297B" w14:textId="77777777" w:rsidR="00180864" w:rsidRPr="000B71E3" w:rsidRDefault="00180864" w:rsidP="00180864">
            <w:pPr>
              <w:pStyle w:val="B1"/>
            </w:pPr>
            <w:r w:rsidRPr="000B71E3">
              <w:rPr>
                <w:rFonts w:hint="eastAsia"/>
              </w:rPr>
              <w:t>- If representing any UE, this parameter shall contain "anyUE".</w:t>
            </w:r>
          </w:p>
          <w:p w14:paraId="196A3757" w14:textId="77777777" w:rsidR="00E62F9F" w:rsidRPr="000B71E3" w:rsidRDefault="00180864" w:rsidP="006E5C09">
            <w:pPr>
              <w:pStyle w:val="B1"/>
            </w:pPr>
            <w:r w:rsidRPr="000B71E3">
              <w:tab/>
              <w:t>pattern: "^anyUE$"</w:t>
            </w:r>
          </w:p>
        </w:tc>
      </w:tr>
      <w:tr w:rsidR="00E62F9F" w:rsidRPr="000B71E3" w14:paraId="00629870"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30D068C3" w14:textId="77777777"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64FD9C8" w14:textId="77777777"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14:paraId="617EBECD" w14:textId="77777777" w:rsidR="00E62F9F" w:rsidRPr="000B71E3" w:rsidRDefault="00E62F9F" w:rsidP="00E62F9F"/>
    <w:p w14:paraId="566AAE91" w14:textId="77777777" w:rsidR="00E62F9F" w:rsidRPr="000B71E3" w:rsidRDefault="00E62F9F" w:rsidP="00E62F9F">
      <w:pPr>
        <w:pStyle w:val="Heading5"/>
      </w:pPr>
      <w:bookmarkStart w:id="453" w:name="_Toc20118905"/>
      <w:r w:rsidRPr="000B71E3">
        <w:t>6.4.3.3.</w:t>
      </w:r>
      <w:r w:rsidR="007B52B8" w:rsidRPr="000B71E3">
        <w:t>2</w:t>
      </w:r>
      <w:r w:rsidRPr="000B71E3">
        <w:tab/>
        <w:t>Resource Standard Methods</w:t>
      </w:r>
      <w:bookmarkEnd w:id="453"/>
    </w:p>
    <w:p w14:paraId="55B7CEB6" w14:textId="77777777" w:rsidR="00E62F9F" w:rsidRPr="000B71E3" w:rsidRDefault="00E62F9F" w:rsidP="00E62F9F">
      <w:pPr>
        <w:pStyle w:val="Heading6"/>
      </w:pPr>
      <w:bookmarkStart w:id="454" w:name="_Toc20118906"/>
      <w:r w:rsidRPr="000B71E3">
        <w:t>6.4.3.3.</w:t>
      </w:r>
      <w:r w:rsidR="007B52B8" w:rsidRPr="000B71E3">
        <w:t>2</w:t>
      </w:r>
      <w:r w:rsidRPr="000B71E3">
        <w:t>.1</w:t>
      </w:r>
      <w:r w:rsidRPr="000B71E3">
        <w:tab/>
        <w:t>DELETE</w:t>
      </w:r>
      <w:bookmarkEnd w:id="454"/>
    </w:p>
    <w:p w14:paraId="0781F463" w14:textId="77777777" w:rsidR="00E62F9F" w:rsidRPr="000B71E3" w:rsidRDefault="00E62F9F" w:rsidP="00E62F9F">
      <w:r w:rsidRPr="000B71E3">
        <w:t>This method shall support the URI query parameters specified in table 6.4.3.3.</w:t>
      </w:r>
      <w:r w:rsidR="007B52B8" w:rsidRPr="000B71E3">
        <w:t>2</w:t>
      </w:r>
      <w:r w:rsidRPr="000B71E3">
        <w:t>.1-1.</w:t>
      </w:r>
    </w:p>
    <w:p w14:paraId="1F892C65" w14:textId="77777777" w:rsidR="00E62F9F" w:rsidRPr="000B71E3" w:rsidRDefault="00E62F9F" w:rsidP="00E62F9F">
      <w:pPr>
        <w:pStyle w:val="TH"/>
        <w:rPr>
          <w:rFonts w:cs="Arial"/>
        </w:rPr>
      </w:pPr>
      <w:r w:rsidRPr="000B71E3">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14:paraId="13498037"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78DB88" w14:textId="77777777"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8ADD20" w14:textId="77777777"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52040B" w14:textId="77777777"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71F7BC" w14:textId="77777777"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9A3B0" w14:textId="77777777" w:rsidR="00E62F9F" w:rsidRPr="000B71E3" w:rsidRDefault="00E62F9F" w:rsidP="00255AB9">
            <w:pPr>
              <w:pStyle w:val="TAH"/>
            </w:pPr>
            <w:r w:rsidRPr="000B71E3">
              <w:t>Description</w:t>
            </w:r>
          </w:p>
        </w:tc>
      </w:tr>
      <w:tr w:rsidR="00E62F9F" w:rsidRPr="000B71E3" w14:paraId="4C432F47"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C87954" w14:textId="77777777"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E33998" w14:textId="77777777"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14:paraId="06257143" w14:textId="77777777"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14:paraId="6576C053" w14:textId="77777777"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17B5" w14:textId="77777777" w:rsidR="00E62F9F" w:rsidRPr="000B71E3" w:rsidRDefault="00E62F9F" w:rsidP="00255AB9">
            <w:pPr>
              <w:pStyle w:val="TAL"/>
            </w:pPr>
          </w:p>
        </w:tc>
      </w:tr>
    </w:tbl>
    <w:p w14:paraId="48799D4B" w14:textId="77777777" w:rsidR="00E62F9F" w:rsidRPr="000B71E3" w:rsidRDefault="00E62F9F" w:rsidP="00E62F9F"/>
    <w:p w14:paraId="7C9432AA" w14:textId="77777777"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14:paraId="5C689D97" w14:textId="77777777" w:rsidR="00E62F9F" w:rsidRPr="000B71E3" w:rsidRDefault="00E62F9F" w:rsidP="00E62F9F">
      <w:pPr>
        <w:pStyle w:val="TH"/>
      </w:pPr>
      <w:r w:rsidRPr="000B71E3">
        <w:t>Table 6.4.3.3.</w:t>
      </w:r>
      <w:r w:rsidR="007B52B8" w:rsidRPr="000B71E3">
        <w:t>2</w:t>
      </w:r>
      <w:r w:rsidRPr="000B71E3">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14:paraId="2D25DF70" w14:textId="77777777"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72912F" w14:textId="77777777"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387E0F" w14:textId="77777777"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8D1F3" w14:textId="77777777"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B4294" w14:textId="77777777" w:rsidR="00E62F9F" w:rsidRPr="000B71E3" w:rsidRDefault="00E62F9F" w:rsidP="00255AB9">
            <w:pPr>
              <w:pStyle w:val="TAH"/>
            </w:pPr>
            <w:r w:rsidRPr="000B71E3">
              <w:t>Description</w:t>
            </w:r>
          </w:p>
        </w:tc>
      </w:tr>
      <w:tr w:rsidR="00E62F9F" w:rsidRPr="000B71E3" w14:paraId="0EEC182B" w14:textId="77777777"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F9A3F5" w14:textId="77777777"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413A06F" w14:textId="77777777"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14:paraId="1FFE7F2B" w14:textId="77777777"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615AFC" w14:textId="77777777" w:rsidR="00E62F9F" w:rsidRPr="000B71E3" w:rsidRDefault="00E62F9F" w:rsidP="00255AB9">
            <w:pPr>
              <w:pStyle w:val="TAL"/>
            </w:pPr>
            <w:r w:rsidRPr="000B71E3">
              <w:t>The request body shall be empty.</w:t>
            </w:r>
          </w:p>
        </w:tc>
      </w:tr>
    </w:tbl>
    <w:p w14:paraId="1267D9F4" w14:textId="77777777" w:rsidR="00E62F9F" w:rsidRPr="000B71E3" w:rsidRDefault="00E62F9F" w:rsidP="00E62F9F"/>
    <w:p w14:paraId="35212AB0" w14:textId="77777777"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14:paraId="47F2F9A6"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F773E" w14:textId="77777777"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E6ACA" w14:textId="77777777"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93A0B3" w14:textId="77777777"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88BA48" w14:textId="77777777" w:rsidR="00E62F9F" w:rsidRPr="000B71E3" w:rsidRDefault="00E62F9F" w:rsidP="00255AB9">
            <w:pPr>
              <w:pStyle w:val="TAH"/>
            </w:pPr>
            <w:r w:rsidRPr="000B71E3">
              <w:t>Response</w:t>
            </w:r>
          </w:p>
          <w:p w14:paraId="265F5265" w14:textId="77777777"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E8B84C" w14:textId="77777777" w:rsidR="00E62F9F" w:rsidRPr="000B71E3" w:rsidRDefault="00E62F9F" w:rsidP="00255AB9">
            <w:pPr>
              <w:pStyle w:val="TAH"/>
            </w:pPr>
            <w:r w:rsidRPr="000B71E3">
              <w:t>Description</w:t>
            </w:r>
          </w:p>
        </w:tc>
      </w:tr>
      <w:tr w:rsidR="00E62F9F" w:rsidRPr="000B71E3" w14:paraId="1DAA172D"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03E6E" w14:textId="77777777"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7D5BB" w14:textId="77777777"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14:paraId="70DF439E" w14:textId="77777777"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14:paraId="4031F8B0" w14:textId="77777777"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1E4E2E" w14:textId="77777777" w:rsidR="00E62F9F" w:rsidRPr="000B71E3" w:rsidRDefault="00E62F9F" w:rsidP="00255AB9">
            <w:pPr>
              <w:pStyle w:val="TAL"/>
            </w:pPr>
            <w:r w:rsidRPr="000B71E3">
              <w:t>Upon success, an empty response body shall be returned.</w:t>
            </w:r>
          </w:p>
        </w:tc>
      </w:tr>
      <w:tr w:rsidR="00E62F9F" w:rsidRPr="000B71E3" w14:paraId="5B5E42C1" w14:textId="77777777"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7D25F"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4A33C173" w14:textId="77777777" w:rsidR="00E43308" w:rsidRPr="000B71E3" w:rsidRDefault="00E43308" w:rsidP="00E43308"/>
    <w:p w14:paraId="3E9142BA" w14:textId="77777777" w:rsidR="009E0FF6" w:rsidRPr="000B71E3" w:rsidRDefault="009E0FF6" w:rsidP="009E0FF6">
      <w:pPr>
        <w:pStyle w:val="Heading6"/>
      </w:pPr>
      <w:bookmarkStart w:id="455" w:name="_Toc20118907"/>
      <w:r w:rsidRPr="000B71E3">
        <w:t>6.4.3.3.2.</w:t>
      </w:r>
      <w:r w:rsidR="00DC7B40">
        <w:t>2</w:t>
      </w:r>
      <w:r w:rsidRPr="000B71E3">
        <w:tab/>
      </w:r>
      <w:r>
        <w:t>PATCH</w:t>
      </w:r>
      <w:bookmarkEnd w:id="455"/>
    </w:p>
    <w:p w14:paraId="65B9AD43" w14:textId="77777777" w:rsidR="009E0FF6" w:rsidRPr="000B71E3" w:rsidRDefault="009E0FF6" w:rsidP="009E0FF6">
      <w:r w:rsidRPr="000B71E3">
        <w:t>This method shall support the URI query parameters specified in table 6.4.3.3.2.</w:t>
      </w:r>
      <w:r w:rsidR="00DC7B40">
        <w:t>2</w:t>
      </w:r>
      <w:r w:rsidRPr="000B71E3">
        <w:t>-1.</w:t>
      </w:r>
    </w:p>
    <w:p w14:paraId="1F38DF6C" w14:textId="77777777" w:rsidR="009E0FF6" w:rsidRPr="000B71E3" w:rsidRDefault="009E0FF6" w:rsidP="009E0FF6">
      <w:pPr>
        <w:pStyle w:val="TH"/>
        <w:rPr>
          <w:rFonts w:cs="Arial"/>
        </w:rPr>
      </w:pPr>
      <w:r w:rsidRPr="000B71E3">
        <w:lastRenderedPageBreak/>
        <w:t>Table 6.4.3.3.</w:t>
      </w:r>
      <w:r>
        <w:t>2</w:t>
      </w:r>
      <w:r w:rsidRPr="000B71E3">
        <w:t>.</w:t>
      </w:r>
      <w:r w:rsidR="00DC7B40">
        <w:t>2</w:t>
      </w:r>
      <w:r w:rsidRPr="000B71E3">
        <w:t>-1: URI query parameters supported by the</w:t>
      </w:r>
      <w:r>
        <w:t xml:space="preserve"> 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0B71E3" w14:paraId="7B03E852"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00447" w14:textId="77777777" w:rsidR="009E0FF6" w:rsidRPr="000B71E3" w:rsidRDefault="009E0FF6" w:rsidP="00C2113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111407" w14:textId="77777777" w:rsidR="009E0FF6" w:rsidRPr="000B71E3" w:rsidRDefault="009E0FF6" w:rsidP="00C2113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A0A2A" w14:textId="77777777" w:rsidR="009E0FF6" w:rsidRPr="000B71E3" w:rsidRDefault="009E0FF6" w:rsidP="00C2113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A4BAE2" w14:textId="77777777" w:rsidR="009E0FF6" w:rsidRPr="000B71E3" w:rsidRDefault="009E0FF6" w:rsidP="00C21133">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A250D5" w14:textId="77777777" w:rsidR="009E0FF6" w:rsidRPr="000B71E3" w:rsidRDefault="009E0FF6" w:rsidP="00C21133">
            <w:pPr>
              <w:pStyle w:val="TAH"/>
            </w:pPr>
            <w:r w:rsidRPr="000B71E3">
              <w:t>Description</w:t>
            </w:r>
          </w:p>
        </w:tc>
      </w:tr>
      <w:tr w:rsidR="009E0FF6" w:rsidRPr="000B71E3" w14:paraId="63A11F48"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F49630" w14:textId="77777777" w:rsidR="009E0FF6" w:rsidRPr="000B71E3" w:rsidRDefault="009E0FF6" w:rsidP="00C21133">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53287C7" w14:textId="77777777" w:rsidR="009E0FF6" w:rsidRPr="000B71E3" w:rsidRDefault="009E0FF6" w:rsidP="00C21133">
            <w:pPr>
              <w:pStyle w:val="TAL"/>
            </w:pPr>
          </w:p>
        </w:tc>
        <w:tc>
          <w:tcPr>
            <w:tcW w:w="217" w:type="pct"/>
            <w:tcBorders>
              <w:top w:val="single" w:sz="4" w:space="0" w:color="auto"/>
              <w:left w:val="single" w:sz="6" w:space="0" w:color="000000"/>
              <w:bottom w:val="single" w:sz="6" w:space="0" w:color="000000"/>
              <w:right w:val="single" w:sz="6" w:space="0" w:color="000000"/>
            </w:tcBorders>
          </w:tcPr>
          <w:p w14:paraId="3E8FBD0D" w14:textId="77777777" w:rsidR="009E0FF6" w:rsidRPr="000B71E3" w:rsidRDefault="009E0FF6" w:rsidP="00C21133">
            <w:pPr>
              <w:pStyle w:val="TAC"/>
            </w:pPr>
          </w:p>
        </w:tc>
        <w:tc>
          <w:tcPr>
            <w:tcW w:w="581" w:type="pct"/>
            <w:tcBorders>
              <w:top w:val="single" w:sz="4" w:space="0" w:color="auto"/>
              <w:left w:val="single" w:sz="6" w:space="0" w:color="000000"/>
              <w:bottom w:val="single" w:sz="6" w:space="0" w:color="000000"/>
              <w:right w:val="single" w:sz="6" w:space="0" w:color="000000"/>
            </w:tcBorders>
          </w:tcPr>
          <w:p w14:paraId="2B547ACF" w14:textId="77777777" w:rsidR="009E0FF6" w:rsidRPr="000B71E3" w:rsidRDefault="009E0FF6" w:rsidP="00C21133">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F81DEE" w14:textId="77777777" w:rsidR="009E0FF6" w:rsidRPr="000B71E3" w:rsidRDefault="009E0FF6" w:rsidP="00C21133">
            <w:pPr>
              <w:pStyle w:val="TAL"/>
            </w:pPr>
          </w:p>
        </w:tc>
      </w:tr>
    </w:tbl>
    <w:p w14:paraId="3739F59B" w14:textId="77777777" w:rsidR="009E0FF6" w:rsidRPr="000B71E3" w:rsidRDefault="009E0FF6" w:rsidP="009E0FF6"/>
    <w:p w14:paraId="45901D17" w14:textId="77777777" w:rsidR="009E0FF6" w:rsidRPr="000B71E3" w:rsidRDefault="009E0FF6" w:rsidP="009E0FF6">
      <w:r w:rsidRPr="000B71E3">
        <w:t>This method shall support the request data structures specified in table 6.4.3.3.2.</w:t>
      </w:r>
      <w:r w:rsidR="00DC7B40">
        <w:t>2</w:t>
      </w:r>
      <w:r w:rsidRPr="000B71E3">
        <w:t>-</w:t>
      </w:r>
      <w:r>
        <w:t>2</w:t>
      </w:r>
      <w:r w:rsidRPr="000B71E3">
        <w:t xml:space="preserve"> and the response data structures and response codes specified in table 6.4.3.3.2.</w:t>
      </w:r>
      <w:r w:rsidR="00DC7B40">
        <w:t>2</w:t>
      </w:r>
      <w:r w:rsidRPr="000B71E3">
        <w:t>-3.</w:t>
      </w:r>
    </w:p>
    <w:p w14:paraId="44B8D6C5" w14:textId="77777777" w:rsidR="009E0FF6" w:rsidRPr="000B71E3" w:rsidRDefault="009E0FF6" w:rsidP="009E0FF6">
      <w:pPr>
        <w:pStyle w:val="TH"/>
      </w:pPr>
      <w:r w:rsidRPr="000B71E3">
        <w:t>Table 6.4.3.3.2.</w:t>
      </w:r>
      <w:r w:rsidR="00DC7B40">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0B71E3" w14:paraId="46DC01A0" w14:textId="77777777"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140E20" w14:textId="77777777" w:rsidR="009E0FF6" w:rsidRPr="000B71E3" w:rsidRDefault="009E0FF6"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6E8AD6" w14:textId="77777777" w:rsidR="009E0FF6" w:rsidRPr="000B71E3" w:rsidRDefault="009E0FF6" w:rsidP="00C2113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D109D6" w14:textId="77777777" w:rsidR="009E0FF6" w:rsidRPr="000B71E3" w:rsidRDefault="009E0FF6" w:rsidP="00C2113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733C46" w14:textId="77777777" w:rsidR="009E0FF6" w:rsidRPr="000B71E3" w:rsidRDefault="009E0FF6" w:rsidP="00C21133">
            <w:pPr>
              <w:pStyle w:val="TAH"/>
            </w:pPr>
            <w:r w:rsidRPr="000B71E3">
              <w:t>Description</w:t>
            </w:r>
          </w:p>
        </w:tc>
      </w:tr>
      <w:tr w:rsidR="009E0FF6" w:rsidRPr="000B71E3" w14:paraId="2551BB1B" w14:textId="77777777"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3739CF" w14:textId="77777777" w:rsidR="009E0FF6" w:rsidRPr="000B71E3" w:rsidRDefault="009E0FF6" w:rsidP="00C21133">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3EB17624" w14:textId="77777777" w:rsidR="009E0FF6" w:rsidRPr="000B71E3" w:rsidRDefault="009E0FF6" w:rsidP="00C21133">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90E28E8" w14:textId="77777777" w:rsidR="009E0FF6" w:rsidRPr="000B71E3" w:rsidRDefault="009E0FF6" w:rsidP="00C21133">
            <w:pPr>
              <w:pStyle w:val="TAL"/>
              <w:rPr>
                <w:lang w:eastAsia="zh-CN"/>
              </w:rPr>
            </w:pPr>
            <w:r>
              <w:rPr>
                <w:rFonts w:hint="eastAsia"/>
                <w:lang w:eastAsia="zh-CN"/>
              </w:rPr>
              <w:t xml:space="preserve"> </w:t>
            </w:r>
            <w:r>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442BD0" w14:textId="77777777" w:rsidR="009E0FF6" w:rsidRPr="000B71E3" w:rsidRDefault="009E0FF6" w:rsidP="00C21133">
            <w:pPr>
              <w:pStyle w:val="TAL"/>
            </w:pPr>
            <w:r>
              <w:t>Items describe the modifications to the Event Subscription</w:t>
            </w:r>
          </w:p>
        </w:tc>
      </w:tr>
    </w:tbl>
    <w:p w14:paraId="4B83CE0E" w14:textId="77777777" w:rsidR="009E0FF6" w:rsidRPr="000B71E3" w:rsidRDefault="009E0FF6" w:rsidP="009E0FF6"/>
    <w:p w14:paraId="1A84C15C" w14:textId="77777777" w:rsidR="009E0FF6" w:rsidRPr="000B71E3" w:rsidRDefault="009E0FF6" w:rsidP="009E0FF6">
      <w:pPr>
        <w:pStyle w:val="TH"/>
      </w:pPr>
      <w:r w:rsidRPr="000B71E3">
        <w:t>Table 6.4.3.3.2.</w:t>
      </w:r>
      <w:r w:rsidR="00DC7B40">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E0FF6" w:rsidRPr="000B71E3" w14:paraId="52990AE9"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FAAAD4" w14:textId="77777777" w:rsidR="009E0FF6" w:rsidRPr="000B71E3" w:rsidRDefault="009E0FF6" w:rsidP="00C21133">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788100" w14:textId="77777777" w:rsidR="009E0FF6" w:rsidRPr="000B71E3" w:rsidRDefault="009E0FF6" w:rsidP="00C2113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1F9ABC1" w14:textId="77777777" w:rsidR="009E0FF6" w:rsidRPr="000B71E3" w:rsidRDefault="009E0FF6" w:rsidP="00C2113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3EBAEA" w14:textId="77777777" w:rsidR="009E0FF6" w:rsidRPr="000B71E3" w:rsidRDefault="009E0FF6" w:rsidP="00C21133">
            <w:pPr>
              <w:pStyle w:val="TAH"/>
            </w:pPr>
            <w:r w:rsidRPr="000B71E3">
              <w:t>Response</w:t>
            </w:r>
          </w:p>
          <w:p w14:paraId="1B959EDF" w14:textId="77777777" w:rsidR="009E0FF6" w:rsidRPr="000B71E3" w:rsidRDefault="009E0FF6" w:rsidP="00C21133">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FC7ECB" w14:textId="77777777" w:rsidR="009E0FF6" w:rsidRPr="000B71E3" w:rsidRDefault="009E0FF6" w:rsidP="00C21133">
            <w:pPr>
              <w:pStyle w:val="TAH"/>
            </w:pPr>
            <w:r w:rsidRPr="000B71E3">
              <w:t>Description</w:t>
            </w:r>
          </w:p>
        </w:tc>
      </w:tr>
      <w:tr w:rsidR="009E0FF6" w:rsidRPr="000B71E3" w14:paraId="4F68083F"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446C54" w14:textId="77777777" w:rsidR="009E0FF6" w:rsidRPr="000B71E3" w:rsidRDefault="009E0FF6" w:rsidP="00C21133">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5FFCAAA1" w14:textId="77777777" w:rsidR="009E0FF6" w:rsidRPr="000B71E3" w:rsidRDefault="009E0FF6" w:rsidP="00C21133">
            <w:pPr>
              <w:pStyle w:val="TAC"/>
            </w:pPr>
          </w:p>
        </w:tc>
        <w:tc>
          <w:tcPr>
            <w:tcW w:w="649" w:type="pct"/>
            <w:tcBorders>
              <w:top w:val="single" w:sz="4" w:space="0" w:color="auto"/>
              <w:left w:val="single" w:sz="6" w:space="0" w:color="000000"/>
              <w:bottom w:val="single" w:sz="6" w:space="0" w:color="000000"/>
              <w:right w:val="single" w:sz="6" w:space="0" w:color="000000"/>
            </w:tcBorders>
          </w:tcPr>
          <w:p w14:paraId="7B2AD3B4" w14:textId="77777777" w:rsidR="009E0FF6" w:rsidRPr="000B71E3" w:rsidRDefault="009E0FF6" w:rsidP="00C21133">
            <w:pPr>
              <w:pStyle w:val="TAL"/>
            </w:pPr>
          </w:p>
        </w:tc>
        <w:tc>
          <w:tcPr>
            <w:tcW w:w="583" w:type="pct"/>
            <w:tcBorders>
              <w:top w:val="single" w:sz="4" w:space="0" w:color="auto"/>
              <w:left w:val="single" w:sz="6" w:space="0" w:color="000000"/>
              <w:bottom w:val="single" w:sz="6" w:space="0" w:color="000000"/>
              <w:right w:val="single" w:sz="6" w:space="0" w:color="000000"/>
            </w:tcBorders>
          </w:tcPr>
          <w:p w14:paraId="35088BD7" w14:textId="77777777" w:rsidR="009E0FF6" w:rsidRPr="000B71E3" w:rsidRDefault="009E0FF6" w:rsidP="00C21133">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E97CDE" w14:textId="77777777" w:rsidR="009E0FF6" w:rsidRPr="000B71E3" w:rsidRDefault="009E0FF6" w:rsidP="00C21133">
            <w:pPr>
              <w:pStyle w:val="TAL"/>
            </w:pPr>
            <w:r w:rsidRPr="000B71E3">
              <w:t>Upon success, an empty response body shall be returned.</w:t>
            </w:r>
          </w:p>
        </w:tc>
      </w:tr>
      <w:tr w:rsidR="009E0FF6" w:rsidRPr="000B71E3" w14:paraId="4FF44673" w14:textId="77777777" w:rsidTr="00C21133">
        <w:trPr>
          <w:jc w:val="center"/>
        </w:trPr>
        <w:tc>
          <w:tcPr>
            <w:tcW w:w="825" w:type="pct"/>
            <w:vMerge w:val="restart"/>
            <w:tcBorders>
              <w:top w:val="single" w:sz="4" w:space="0" w:color="auto"/>
              <w:left w:val="single" w:sz="6" w:space="0" w:color="000000"/>
              <w:right w:val="single" w:sz="6" w:space="0" w:color="000000"/>
            </w:tcBorders>
            <w:shd w:val="clear" w:color="auto" w:fill="auto"/>
          </w:tcPr>
          <w:p w14:paraId="65112A2F" w14:textId="77777777" w:rsidR="009E0FF6" w:rsidRPr="000B71E3" w:rsidRDefault="009E0FF6" w:rsidP="00C21133">
            <w:pPr>
              <w:pStyle w:val="TAL"/>
              <w:rPr>
                <w:lang w:eastAsia="zh-CN"/>
              </w:rPr>
            </w:pPr>
            <w:r>
              <w:rPr>
                <w:rFonts w:hint="eastAsia"/>
                <w:lang w:eastAsia="zh-CN"/>
              </w:rPr>
              <w:t>P</w:t>
            </w:r>
            <w:r>
              <w:rPr>
                <w:lang w:eastAsia="zh-CN"/>
              </w:rPr>
              <w:t>roblemDetails</w:t>
            </w:r>
          </w:p>
        </w:tc>
        <w:tc>
          <w:tcPr>
            <w:tcW w:w="225" w:type="pct"/>
            <w:tcBorders>
              <w:top w:val="single" w:sz="4" w:space="0" w:color="auto"/>
              <w:left w:val="single" w:sz="6" w:space="0" w:color="000000"/>
              <w:bottom w:val="single" w:sz="6" w:space="0" w:color="000000"/>
              <w:right w:val="single" w:sz="6" w:space="0" w:color="000000"/>
            </w:tcBorders>
          </w:tcPr>
          <w:p w14:paraId="5E8C29FC"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42338B61"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4E76D21E" w14:textId="77777777" w:rsidR="009E0FF6" w:rsidRPr="000B71E3" w:rsidRDefault="009E0FF6" w:rsidP="00C21133">
            <w:pPr>
              <w:pStyle w:val="TAL"/>
              <w:rPr>
                <w:lang w:eastAsia="zh-CN"/>
              </w:rPr>
            </w:pPr>
            <w:r>
              <w:rPr>
                <w:rFonts w:hint="eastAsia"/>
                <w:lang w:eastAsia="zh-CN"/>
              </w:rPr>
              <w:t>4</w:t>
            </w:r>
            <w:r>
              <w:rPr>
                <w:lang w:eastAsia="zh-CN"/>
              </w:rPr>
              <w:t>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7A67C" w14:textId="77777777" w:rsidR="009E0FF6" w:rsidRDefault="009E0FF6" w:rsidP="00C21133">
            <w:pPr>
              <w:pStyle w:val="TAL"/>
              <w:rPr>
                <w:lang w:eastAsia="zh-CN"/>
              </w:rPr>
            </w:pPr>
            <w:r>
              <w:rPr>
                <w:lang w:eastAsia="zh-CN"/>
              </w:rPr>
              <w:t xml:space="preserve">The resource corresponding to the </w:t>
            </w:r>
            <w:r>
              <w:rPr>
                <w:rFonts w:hint="eastAsia"/>
                <w:lang w:eastAsia="zh-CN"/>
              </w:rPr>
              <w:t>S</w:t>
            </w:r>
            <w:r>
              <w:rPr>
                <w:lang w:eastAsia="zh-CN"/>
              </w:rPr>
              <w:t>ubscriptionId can</w:t>
            </w:r>
            <w:r w:rsidR="00A521A6">
              <w:rPr>
                <w:lang w:eastAsia="zh-CN"/>
              </w:rPr>
              <w:t>'</w:t>
            </w:r>
            <w:r>
              <w:rPr>
                <w:lang w:eastAsia="zh-CN"/>
              </w:rPr>
              <w:t>t be found.</w:t>
            </w:r>
          </w:p>
          <w:p w14:paraId="066AB7DF" w14:textId="77777777" w:rsidR="009E0FF6" w:rsidRDefault="009E0FF6" w:rsidP="00C21133">
            <w:pPr>
              <w:pStyle w:val="TAL"/>
              <w:rPr>
                <w:lang w:eastAsia="zh-CN"/>
              </w:rPr>
            </w:pPr>
          </w:p>
          <w:p w14:paraId="471C8ACD" w14:textId="77777777" w:rsidR="009E0FF6" w:rsidRDefault="009E0FF6" w:rsidP="00C21133">
            <w:pPr>
              <w:pStyle w:val="TAL"/>
              <w:rPr>
                <w:lang w:eastAsia="zh-CN"/>
              </w:rPr>
            </w:pPr>
            <w:r>
              <w:rPr>
                <w:rFonts w:hint="eastAsia"/>
                <w:lang w:eastAsia="zh-CN"/>
              </w:rPr>
              <w:t>T</w:t>
            </w:r>
            <w:r>
              <w:rPr>
                <w:lang w:eastAsia="zh-CN"/>
              </w:rPr>
              <w:t xml:space="preserve">he </w:t>
            </w:r>
            <w:r w:rsidR="00A521A6">
              <w:rPr>
                <w:lang w:eastAsia="zh-CN"/>
              </w:rPr>
              <w:t>"</w:t>
            </w:r>
            <w:r>
              <w:rPr>
                <w:lang w:eastAsia="zh-CN"/>
              </w:rPr>
              <w:t>cause</w:t>
            </w:r>
            <w:r w:rsidR="00A521A6">
              <w:rPr>
                <w:lang w:eastAsia="zh-CN"/>
              </w:rPr>
              <w:t>"</w:t>
            </w:r>
            <w:r>
              <w:rPr>
                <w:lang w:eastAsia="zh-CN"/>
              </w:rPr>
              <w:t xml:space="preserve"> attribute shall be set to:</w:t>
            </w:r>
          </w:p>
          <w:p w14:paraId="2D05BB6E" w14:textId="77777777" w:rsidR="009E0FF6" w:rsidRPr="00BE2E81" w:rsidRDefault="009E0FF6" w:rsidP="00C21133">
            <w:pPr>
              <w:pStyle w:val="TAL"/>
              <w:rPr>
                <w:lang w:eastAsia="zh-CN"/>
              </w:rPr>
            </w:pPr>
            <w:r w:rsidRPr="00F67324">
              <w:rPr>
                <w:lang w:eastAsia="zh-CN"/>
              </w:rPr>
              <w:t>-</w:t>
            </w:r>
            <w:r>
              <w:rPr>
                <w:lang w:eastAsia="zh-CN"/>
              </w:rPr>
              <w:t xml:space="preserve"> SUBSCRIPTION_NOT_FOUND</w:t>
            </w:r>
          </w:p>
        </w:tc>
      </w:tr>
      <w:tr w:rsidR="009E0FF6" w:rsidRPr="000B71E3" w14:paraId="09B03750" w14:textId="77777777" w:rsidTr="00C21133">
        <w:trPr>
          <w:jc w:val="center"/>
        </w:trPr>
        <w:tc>
          <w:tcPr>
            <w:tcW w:w="825" w:type="pct"/>
            <w:vMerge/>
            <w:tcBorders>
              <w:left w:val="single" w:sz="6" w:space="0" w:color="000000"/>
              <w:bottom w:val="single" w:sz="6" w:space="0" w:color="000000"/>
              <w:right w:val="single" w:sz="6" w:space="0" w:color="000000"/>
            </w:tcBorders>
            <w:shd w:val="clear" w:color="auto" w:fill="auto"/>
          </w:tcPr>
          <w:p w14:paraId="693F7B4C" w14:textId="77777777" w:rsidR="009E0FF6" w:rsidRPr="000B71E3" w:rsidRDefault="009E0FF6" w:rsidP="00C21133">
            <w:pPr>
              <w:pStyle w:val="TAL"/>
              <w:rPr>
                <w:lang w:eastAsia="zh-CN"/>
              </w:rPr>
            </w:pPr>
          </w:p>
        </w:tc>
        <w:tc>
          <w:tcPr>
            <w:tcW w:w="225" w:type="pct"/>
            <w:tcBorders>
              <w:top w:val="single" w:sz="4" w:space="0" w:color="auto"/>
              <w:left w:val="single" w:sz="6" w:space="0" w:color="000000"/>
              <w:bottom w:val="single" w:sz="6" w:space="0" w:color="000000"/>
              <w:right w:val="single" w:sz="6" w:space="0" w:color="000000"/>
            </w:tcBorders>
          </w:tcPr>
          <w:p w14:paraId="436A046D"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5538A010"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7861772D" w14:textId="77777777" w:rsidR="009E0FF6" w:rsidRDefault="009E0FF6" w:rsidP="00C21133">
            <w:pPr>
              <w:pStyle w:val="TAL"/>
              <w:rPr>
                <w:lang w:eastAsia="zh-CN"/>
              </w:rPr>
            </w:pPr>
            <w:r>
              <w:rPr>
                <w:rFonts w:hint="eastAsia"/>
                <w:lang w:eastAsia="zh-CN"/>
              </w:rPr>
              <w:t>4</w:t>
            </w:r>
            <w:r>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25F2BB" w14:textId="77777777" w:rsidR="009E0FF6" w:rsidRDefault="009E0FF6" w:rsidP="00C21133">
            <w:pPr>
              <w:pStyle w:val="TAL"/>
              <w:rPr>
                <w:lang w:eastAsia="zh-CN"/>
              </w:rPr>
            </w:pPr>
            <w:r>
              <w:rPr>
                <w:lang w:eastAsia="zh-CN"/>
              </w:rPr>
              <w:t>One or more attributes are not allowed to be modified.</w:t>
            </w:r>
          </w:p>
          <w:p w14:paraId="20DDD3AA" w14:textId="77777777" w:rsidR="009E0FF6" w:rsidRDefault="009E0FF6" w:rsidP="00C21133">
            <w:pPr>
              <w:pStyle w:val="TAL"/>
              <w:rPr>
                <w:lang w:eastAsia="zh-CN"/>
              </w:rPr>
            </w:pPr>
          </w:p>
          <w:p w14:paraId="790DF187" w14:textId="77777777" w:rsidR="009E0FF6" w:rsidRDefault="009E0FF6" w:rsidP="00C21133">
            <w:pPr>
              <w:pStyle w:val="TAL"/>
              <w:rPr>
                <w:lang w:eastAsia="zh-CN"/>
              </w:rPr>
            </w:pPr>
            <w:r>
              <w:rPr>
                <w:lang w:eastAsia="zh-CN"/>
              </w:rPr>
              <w:t xml:space="preserve">The </w:t>
            </w:r>
            <w:r w:rsidR="00A521A6">
              <w:rPr>
                <w:lang w:eastAsia="zh-CN"/>
              </w:rPr>
              <w:t>"</w:t>
            </w:r>
            <w:r>
              <w:rPr>
                <w:lang w:eastAsia="zh-CN"/>
              </w:rPr>
              <w:t>cause</w:t>
            </w:r>
            <w:r w:rsidR="00A521A6">
              <w:rPr>
                <w:lang w:eastAsia="zh-CN"/>
              </w:rPr>
              <w:t>"</w:t>
            </w:r>
            <w:r>
              <w:rPr>
                <w:lang w:eastAsia="zh-CN"/>
              </w:rPr>
              <w:t xml:space="preserve"> attribute shall be set to:</w:t>
            </w:r>
          </w:p>
          <w:p w14:paraId="26F7C0E7" w14:textId="77777777" w:rsidR="009E0FF6" w:rsidRPr="000B71E3" w:rsidRDefault="009E0FF6" w:rsidP="00C21133">
            <w:pPr>
              <w:pStyle w:val="TAL"/>
              <w:rPr>
                <w:lang w:eastAsia="zh-CN"/>
              </w:rPr>
            </w:pPr>
            <w:r>
              <w:rPr>
                <w:lang w:eastAsia="zh-CN"/>
              </w:rPr>
              <w:t xml:space="preserve">- </w:t>
            </w:r>
            <w:r>
              <w:rPr>
                <w:rFonts w:hint="eastAsia"/>
                <w:lang w:eastAsia="zh-CN"/>
              </w:rPr>
              <w:t>M</w:t>
            </w:r>
            <w:r>
              <w:rPr>
                <w:lang w:eastAsia="zh-CN"/>
              </w:rPr>
              <w:t>ODIFY_NOT_ALLOWED</w:t>
            </w:r>
          </w:p>
        </w:tc>
      </w:tr>
      <w:tr w:rsidR="009E0FF6" w:rsidRPr="000B71E3" w14:paraId="587212D9" w14:textId="77777777" w:rsidTr="00C2113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469FED" w14:textId="77777777" w:rsidR="009E0FF6" w:rsidRPr="000B71E3" w:rsidRDefault="009E0FF6" w:rsidP="00C21133">
            <w:pPr>
              <w:pStyle w:val="TAN"/>
            </w:pPr>
            <w:r w:rsidRPr="000B71E3">
              <w:t>NOTE:</w:t>
            </w:r>
            <w:r>
              <w:tab/>
            </w:r>
            <w:r w:rsidRPr="000B71E3">
              <w:t>In addition common data structures as listed in table 6.4.</w:t>
            </w:r>
            <w:r>
              <w:t>6.1</w:t>
            </w:r>
            <w:r w:rsidRPr="000B71E3">
              <w:t>-</w:t>
            </w:r>
            <w:r>
              <w:t>2</w:t>
            </w:r>
            <w:r w:rsidRPr="000B71E3">
              <w:t xml:space="preserve"> are supported.</w:t>
            </w:r>
          </w:p>
        </w:tc>
      </w:tr>
    </w:tbl>
    <w:p w14:paraId="2B4A012D" w14:textId="77777777" w:rsidR="009E0FF6" w:rsidRDefault="009E0FF6" w:rsidP="009E0FF6">
      <w:pPr>
        <w:rPr>
          <w:noProof/>
        </w:rPr>
      </w:pPr>
    </w:p>
    <w:p w14:paraId="511BD5DE" w14:textId="77777777" w:rsidR="009A7E8B" w:rsidRPr="000B71E3" w:rsidRDefault="009A7E8B" w:rsidP="009A7E8B">
      <w:pPr>
        <w:pStyle w:val="Heading3"/>
      </w:pPr>
      <w:bookmarkStart w:id="456" w:name="_Toc20118908"/>
      <w:r w:rsidRPr="000B71E3">
        <w:t>6.4.4</w:t>
      </w:r>
      <w:r w:rsidRPr="000B71E3">
        <w:tab/>
        <w:t>Custom Operations without associated resources</w:t>
      </w:r>
      <w:bookmarkEnd w:id="456"/>
      <w:r w:rsidRPr="000B71E3">
        <w:t xml:space="preserve"> </w:t>
      </w:r>
    </w:p>
    <w:p w14:paraId="33E87A2B" w14:textId="77777777"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14:paraId="78A39943" w14:textId="77777777" w:rsidR="00E46E51" w:rsidRPr="000B71E3" w:rsidRDefault="00E46E51" w:rsidP="00E46E51">
      <w:pPr>
        <w:pStyle w:val="Heading3"/>
      </w:pPr>
      <w:bookmarkStart w:id="457" w:name="_Toc20118909"/>
      <w:r w:rsidRPr="000B71E3">
        <w:t>6.4.5</w:t>
      </w:r>
      <w:r w:rsidRPr="000B71E3">
        <w:tab/>
        <w:t>Notifications</w:t>
      </w:r>
      <w:bookmarkEnd w:id="457"/>
    </w:p>
    <w:p w14:paraId="373B90C8" w14:textId="77777777" w:rsidR="00E46E51" w:rsidRPr="000B71E3" w:rsidRDefault="00E46E51" w:rsidP="00E46E51">
      <w:pPr>
        <w:pStyle w:val="Heading4"/>
      </w:pPr>
      <w:bookmarkStart w:id="458" w:name="_Toc20118910"/>
      <w:r w:rsidRPr="000B71E3">
        <w:t>6.4.5.1</w:t>
      </w:r>
      <w:r w:rsidRPr="000B71E3">
        <w:tab/>
        <w:t>General</w:t>
      </w:r>
      <w:bookmarkEnd w:id="458"/>
    </w:p>
    <w:p w14:paraId="032E22CD" w14:textId="77777777" w:rsidR="00E46E51" w:rsidRPr="000B71E3" w:rsidRDefault="00E46E51" w:rsidP="00B96D05">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F9B34B" w14:textId="77777777" w:rsidR="00E46E51" w:rsidRPr="000B71E3" w:rsidRDefault="00E46E51" w:rsidP="00E46E51">
      <w:pPr>
        <w:pStyle w:val="Heading4"/>
      </w:pPr>
      <w:bookmarkStart w:id="459" w:name="_Toc20118911"/>
      <w:r w:rsidRPr="000B71E3">
        <w:t>6.4.5.2</w:t>
      </w:r>
      <w:r w:rsidRPr="000B71E3">
        <w:tab/>
      </w:r>
      <w:r w:rsidR="007156D2" w:rsidRPr="000B71E3">
        <w:t>Event Occurrence Notification</w:t>
      </w:r>
      <w:bookmarkEnd w:id="459"/>
    </w:p>
    <w:p w14:paraId="55600D27" w14:textId="77777777" w:rsidR="007156D2" w:rsidRPr="000B71E3" w:rsidRDefault="007156D2" w:rsidP="007156D2">
      <w:r w:rsidRPr="000B71E3">
        <w:t>The POST method shall be used for Event Occurrence Notifications and the URI shall be as provided during the subscription procedure.</w:t>
      </w:r>
    </w:p>
    <w:p w14:paraId="60E577E5" w14:textId="77777777" w:rsidR="007156D2" w:rsidRPr="000B71E3" w:rsidRDefault="007156D2" w:rsidP="007156D2">
      <w:r w:rsidRPr="000B71E3">
        <w:t>Resource URI: {callbackReference}</w:t>
      </w:r>
      <w:r w:rsidRPr="000B71E3">
        <w:rPr>
          <w:b/>
        </w:rPr>
        <w:t xml:space="preserve"> </w:t>
      </w:r>
    </w:p>
    <w:p w14:paraId="5E356727" w14:textId="77777777" w:rsidR="007156D2" w:rsidRPr="000B71E3" w:rsidRDefault="007156D2" w:rsidP="007156D2">
      <w:r w:rsidRPr="000B71E3">
        <w:t>Support of URI query parameters is specified in table 6.4.5.2-1.</w:t>
      </w:r>
    </w:p>
    <w:p w14:paraId="41C330A3" w14:textId="77777777" w:rsidR="007156D2" w:rsidRPr="000B71E3" w:rsidRDefault="007156D2" w:rsidP="007156D2">
      <w:pPr>
        <w:pStyle w:val="TH"/>
        <w:rPr>
          <w:rFonts w:cs="Arial"/>
        </w:rPr>
      </w:pPr>
      <w:r w:rsidRPr="000B71E3">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14:paraId="440B35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2DC583" w14:textId="77777777"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FF2CCD" w14:textId="77777777"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671D6" w14:textId="77777777"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2A15E0" w14:textId="77777777"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962B62" w14:textId="77777777" w:rsidR="007156D2" w:rsidRPr="000B71E3" w:rsidRDefault="007156D2" w:rsidP="00B70591">
            <w:pPr>
              <w:pStyle w:val="TAH"/>
            </w:pPr>
            <w:r w:rsidRPr="000B71E3">
              <w:t>Description</w:t>
            </w:r>
          </w:p>
        </w:tc>
      </w:tr>
      <w:tr w:rsidR="007156D2" w:rsidRPr="000B71E3" w14:paraId="7E5E374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20B171" w14:textId="77777777"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A442EEA" w14:textId="77777777"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54C8B261" w14:textId="77777777"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270183E" w14:textId="77777777"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ED6AC" w14:textId="77777777" w:rsidR="007156D2" w:rsidRPr="000B71E3" w:rsidRDefault="007156D2" w:rsidP="00B70591">
            <w:pPr>
              <w:pStyle w:val="TAL"/>
            </w:pPr>
          </w:p>
        </w:tc>
      </w:tr>
    </w:tbl>
    <w:p w14:paraId="7F7BCB33" w14:textId="77777777" w:rsidR="007156D2" w:rsidRPr="000B71E3" w:rsidRDefault="007156D2" w:rsidP="007156D2"/>
    <w:p w14:paraId="4B2F6215" w14:textId="77777777" w:rsidR="007156D2" w:rsidRPr="000B71E3" w:rsidRDefault="007156D2" w:rsidP="007156D2">
      <w:r w:rsidRPr="000B71E3">
        <w:t>Support of request data structures is specified in table 6.4.5.2-2 and of response data structures and response codes is specified in table 6.4.5.2-3.</w:t>
      </w:r>
    </w:p>
    <w:p w14:paraId="73D29186" w14:textId="77777777" w:rsidR="007156D2" w:rsidRPr="000B71E3" w:rsidRDefault="007156D2" w:rsidP="007156D2">
      <w:pPr>
        <w:pStyle w:val="TH"/>
      </w:pPr>
      <w:r w:rsidRPr="000B71E3">
        <w:lastRenderedPageBreak/>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14:paraId="7B89BEC6"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25AFF9" w14:textId="77777777"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DCCBAE" w14:textId="77777777"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7EC586" w14:textId="77777777"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6C947F" w14:textId="77777777" w:rsidR="007156D2" w:rsidRPr="000B71E3" w:rsidRDefault="007156D2" w:rsidP="00B70591">
            <w:pPr>
              <w:pStyle w:val="TAH"/>
            </w:pPr>
            <w:r w:rsidRPr="000B71E3">
              <w:t>Description</w:t>
            </w:r>
          </w:p>
        </w:tc>
      </w:tr>
      <w:tr w:rsidR="007156D2" w:rsidRPr="000B71E3" w14:paraId="296571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68AEAF" w14:textId="77777777"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14:paraId="41025A0C" w14:textId="77777777"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12455C8C" w14:textId="77777777"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FC26B4" w14:textId="77777777"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14:paraId="33C2F85C" w14:textId="77777777" w:rsidR="007156D2" w:rsidRPr="000B71E3" w:rsidRDefault="007156D2" w:rsidP="007156D2"/>
    <w:p w14:paraId="59BEA0BC" w14:textId="77777777"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14:paraId="5D72BF50"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2938CC" w14:textId="77777777"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49E30" w14:textId="77777777"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5E55422" w14:textId="77777777"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D96046" w14:textId="77777777" w:rsidR="007156D2" w:rsidRPr="000B71E3" w:rsidRDefault="007156D2" w:rsidP="00B70591">
            <w:pPr>
              <w:pStyle w:val="TAH"/>
            </w:pPr>
            <w:r w:rsidRPr="000B71E3">
              <w:t>Response</w:t>
            </w:r>
          </w:p>
          <w:p w14:paraId="334F3D4D" w14:textId="77777777"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EF894B" w14:textId="77777777" w:rsidR="007156D2" w:rsidRPr="000B71E3" w:rsidRDefault="007156D2" w:rsidP="00B70591">
            <w:pPr>
              <w:pStyle w:val="TAH"/>
            </w:pPr>
            <w:r w:rsidRPr="000B71E3">
              <w:t>Description</w:t>
            </w:r>
          </w:p>
        </w:tc>
      </w:tr>
      <w:tr w:rsidR="007156D2" w:rsidRPr="000B71E3" w14:paraId="520C715D"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23B55" w14:textId="77777777"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AD923" w14:textId="77777777"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6478E276" w14:textId="77777777"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0C94C567" w14:textId="77777777"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65AF8C" w14:textId="77777777" w:rsidR="007156D2" w:rsidRPr="000B71E3" w:rsidRDefault="007156D2" w:rsidP="00B70591">
            <w:pPr>
              <w:pStyle w:val="TAL"/>
            </w:pPr>
            <w:r w:rsidRPr="000B71E3">
              <w:t>Upon success, an empty response body shall be returned.</w:t>
            </w:r>
          </w:p>
        </w:tc>
      </w:tr>
      <w:tr w:rsidR="00DD677E" w:rsidRPr="000B71E3" w14:paraId="405B0F2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65DF04" w14:textId="77777777"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9297B50" w14:textId="77777777"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76C8441" w14:textId="77777777"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1A8370" w14:textId="77777777"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3120A6" w14:textId="77777777" w:rsidR="00DD677E" w:rsidRPr="000B71E3" w:rsidRDefault="00DD677E" w:rsidP="00C13412">
            <w:pPr>
              <w:pStyle w:val="TAL"/>
            </w:pPr>
            <w:r w:rsidRPr="000B71E3">
              <w:t>The "cause" attribute shall be set to the following application error:</w:t>
            </w:r>
          </w:p>
          <w:p w14:paraId="4CBE6CA7" w14:textId="77777777" w:rsidR="00DD677E" w:rsidRPr="000B71E3" w:rsidRDefault="00DD677E" w:rsidP="00C13412">
            <w:pPr>
              <w:pStyle w:val="TAL"/>
            </w:pPr>
            <w:r w:rsidRPr="000B71E3">
              <w:t>- CONTEXT_NOT_FOUND</w:t>
            </w:r>
          </w:p>
        </w:tc>
      </w:tr>
      <w:tr w:rsidR="007156D2" w:rsidRPr="000B71E3" w14:paraId="43724868"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61CFEC" w14:textId="77777777" w:rsidR="007156D2" w:rsidRPr="000B71E3" w:rsidRDefault="007156D2" w:rsidP="003D63AF">
            <w:pPr>
              <w:pStyle w:val="TAN"/>
            </w:pPr>
            <w:r w:rsidRPr="000B71E3">
              <w:t>NOTE:</w:t>
            </w:r>
            <w:r w:rsidR="000B71E3">
              <w:tab/>
            </w:r>
            <w:r w:rsidRPr="000B71E3">
              <w:t>In addition common data structures as listed in table 6.1.7-1 are supported.</w:t>
            </w:r>
          </w:p>
        </w:tc>
      </w:tr>
    </w:tbl>
    <w:p w14:paraId="1250960D" w14:textId="77777777" w:rsidR="007156D2" w:rsidRPr="000B71E3" w:rsidRDefault="007156D2" w:rsidP="005173DD"/>
    <w:p w14:paraId="38993189" w14:textId="77777777" w:rsidR="00E46E51" w:rsidRPr="000B71E3" w:rsidRDefault="00E46E51" w:rsidP="00E46E51">
      <w:pPr>
        <w:pStyle w:val="Heading3"/>
      </w:pPr>
      <w:bookmarkStart w:id="460" w:name="_Toc20118912"/>
      <w:r w:rsidRPr="000B71E3">
        <w:t>6.4.6</w:t>
      </w:r>
      <w:r w:rsidRPr="000B71E3">
        <w:tab/>
        <w:t>Data Model</w:t>
      </w:r>
      <w:bookmarkEnd w:id="460"/>
    </w:p>
    <w:p w14:paraId="680E332D" w14:textId="77777777" w:rsidR="00E46E51" w:rsidRPr="000B71E3" w:rsidRDefault="00E46E51" w:rsidP="00E46E51">
      <w:pPr>
        <w:pStyle w:val="Heading4"/>
      </w:pPr>
      <w:bookmarkStart w:id="461" w:name="_Toc20118913"/>
      <w:r w:rsidRPr="000B71E3">
        <w:t>6.4.6.</w:t>
      </w:r>
      <w:r w:rsidR="00AF7ADD" w:rsidRPr="000B71E3">
        <w:t>1</w:t>
      </w:r>
      <w:r w:rsidRPr="000B71E3">
        <w:tab/>
        <w:t>General</w:t>
      </w:r>
      <w:bookmarkEnd w:id="461"/>
    </w:p>
    <w:p w14:paraId="03CE4075"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1A8B8CB1" w14:textId="77777777"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14:paraId="76A12103" w14:textId="77777777"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14:paraId="70385882"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E7C7191" w14:textId="77777777"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271D9CB9" w14:textId="4A38E7B7" w:rsidR="00E46E51" w:rsidRPr="000B71E3" w:rsidRDefault="005B47C9" w:rsidP="00E46E51">
            <w:pPr>
              <w:pStyle w:val="TAH"/>
            </w:pPr>
            <w:r>
              <w:t>Clause</w:t>
            </w:r>
            <w:r w:rsidR="00E46E51" w:rsidRPr="000B71E3">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121EE7" w14:textId="77777777" w:rsidR="00E46E51" w:rsidRPr="000B71E3" w:rsidRDefault="00E46E51" w:rsidP="00E46E51">
            <w:pPr>
              <w:pStyle w:val="TAH"/>
            </w:pPr>
            <w:r w:rsidRPr="000B71E3">
              <w:t>Description</w:t>
            </w:r>
          </w:p>
        </w:tc>
      </w:tr>
      <w:tr w:rsidR="004C21D4" w:rsidRPr="000B71E3" w14:paraId="65570440"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3CA87634" w14:textId="77777777"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14:paraId="25CB6FDA" w14:textId="77777777"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14:paraId="088EB233" w14:textId="77777777"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14:paraId="7DA4959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4AEE28" w14:textId="77777777"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14:paraId="139F4562" w14:textId="77777777"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14:paraId="603573B3" w14:textId="77777777" w:rsidR="004C21D4" w:rsidRPr="000B71E3" w:rsidRDefault="004C21D4" w:rsidP="00255AB9">
            <w:pPr>
              <w:pStyle w:val="TAL"/>
              <w:rPr>
                <w:rFonts w:cs="Arial"/>
                <w:szCs w:val="18"/>
              </w:rPr>
            </w:pPr>
            <w:r w:rsidRPr="000B71E3">
              <w:rPr>
                <w:rFonts w:cs="Arial"/>
                <w:szCs w:val="18"/>
              </w:rPr>
              <w:t>Monitoring Configuration</w:t>
            </w:r>
          </w:p>
        </w:tc>
      </w:tr>
      <w:tr w:rsidR="006010D2" w:rsidRPr="000B71E3" w14:paraId="3FAFCCFD"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2E0B6320" w14:textId="77777777"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14:paraId="05E68EFB" w14:textId="77777777"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14:paraId="7907EA2E" w14:textId="77777777" w:rsidR="006010D2" w:rsidRPr="000B71E3" w:rsidRDefault="006010D2" w:rsidP="00B70591">
            <w:pPr>
              <w:pStyle w:val="TAL"/>
              <w:rPr>
                <w:rFonts w:cs="Arial"/>
                <w:szCs w:val="18"/>
              </w:rPr>
            </w:pPr>
            <w:r w:rsidRPr="000B71E3">
              <w:rPr>
                <w:rFonts w:cs="Arial"/>
                <w:szCs w:val="18"/>
              </w:rPr>
              <w:t>Monitoring Report</w:t>
            </w:r>
          </w:p>
        </w:tc>
      </w:tr>
      <w:tr w:rsidR="003854BB" w:rsidRPr="000B71E3" w14:paraId="3501344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57DD80" w14:textId="77777777"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14:paraId="03D95E4E" w14:textId="77777777"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14:paraId="450391E7" w14:textId="77777777" w:rsidR="00B8641B" w:rsidRPr="000B71E3" w:rsidRDefault="00B8641B" w:rsidP="002B7B05">
            <w:pPr>
              <w:pStyle w:val="TAL"/>
              <w:rPr>
                <w:rFonts w:cs="Arial"/>
                <w:szCs w:val="18"/>
              </w:rPr>
            </w:pPr>
          </w:p>
        </w:tc>
      </w:tr>
      <w:tr w:rsidR="003854BB" w:rsidRPr="000B71E3" w14:paraId="615B8476"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A3EFD62" w14:textId="77777777"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14:paraId="2D8B4290" w14:textId="77777777"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14:paraId="52855D5C" w14:textId="77777777" w:rsidR="00B8641B" w:rsidRPr="000B71E3" w:rsidRDefault="00B8641B" w:rsidP="002B7B05">
            <w:pPr>
              <w:pStyle w:val="TAL"/>
              <w:rPr>
                <w:rFonts w:cs="Arial"/>
                <w:szCs w:val="18"/>
              </w:rPr>
            </w:pPr>
          </w:p>
        </w:tc>
      </w:tr>
      <w:tr w:rsidR="003854BB" w:rsidRPr="000B71E3" w14:paraId="335662A9"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EF58E3E" w14:textId="77777777"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7D5E9F29" w14:textId="77777777"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14:paraId="320CE267" w14:textId="77777777" w:rsidR="00B8641B" w:rsidRPr="000B71E3" w:rsidRDefault="00B8641B" w:rsidP="002B7B05">
            <w:pPr>
              <w:pStyle w:val="TAL"/>
              <w:rPr>
                <w:rFonts w:cs="Arial"/>
                <w:szCs w:val="18"/>
              </w:rPr>
            </w:pPr>
          </w:p>
        </w:tc>
      </w:tr>
      <w:tr w:rsidR="003854BB" w:rsidRPr="000B71E3" w14:paraId="50042AA1"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1413ADB0" w14:textId="77777777"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14:paraId="51FAE691" w14:textId="77777777"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14:paraId="216C3A45" w14:textId="77777777" w:rsidR="00B8641B" w:rsidRPr="000B71E3" w:rsidRDefault="00B8641B" w:rsidP="002B7B05">
            <w:pPr>
              <w:pStyle w:val="TAL"/>
              <w:rPr>
                <w:rFonts w:cs="Arial"/>
                <w:szCs w:val="18"/>
              </w:rPr>
            </w:pPr>
          </w:p>
        </w:tc>
      </w:tr>
      <w:tr w:rsidR="00AB4AC9" w:rsidRPr="000B71E3" w14:paraId="5829B28C"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4AE439DB" w14:textId="77777777"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308C5875" w14:textId="77777777"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14:paraId="132A4870" w14:textId="77777777" w:rsidR="00AB4AC9" w:rsidRPr="000B71E3" w:rsidRDefault="00AB4AC9" w:rsidP="00256888">
            <w:pPr>
              <w:pStyle w:val="TAL"/>
              <w:rPr>
                <w:rFonts w:cs="Arial"/>
                <w:szCs w:val="18"/>
              </w:rPr>
            </w:pPr>
          </w:p>
        </w:tc>
      </w:tr>
      <w:tr w:rsidR="00BC4980" w14:paraId="5E41C1D5" w14:textId="77777777" w:rsidTr="00BC4980">
        <w:trPr>
          <w:jc w:val="center"/>
        </w:trPr>
        <w:tc>
          <w:tcPr>
            <w:tcW w:w="3038" w:type="dxa"/>
            <w:tcBorders>
              <w:top w:val="single" w:sz="4" w:space="0" w:color="auto"/>
              <w:left w:val="single" w:sz="4" w:space="0" w:color="auto"/>
              <w:bottom w:val="single" w:sz="4" w:space="0" w:color="auto"/>
              <w:right w:val="single" w:sz="4" w:space="0" w:color="auto"/>
            </w:tcBorders>
          </w:tcPr>
          <w:p w14:paraId="52B39819" w14:textId="77777777"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EDEDEDB" w14:textId="77777777"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14:paraId="5718675A" w14:textId="77777777" w:rsidR="00BC4980" w:rsidRDefault="00BC4980" w:rsidP="00DE75AC">
            <w:pPr>
              <w:pStyle w:val="TAL"/>
              <w:rPr>
                <w:rFonts w:cs="Arial"/>
                <w:szCs w:val="18"/>
              </w:rPr>
            </w:pPr>
          </w:p>
        </w:tc>
      </w:tr>
    </w:tbl>
    <w:p w14:paraId="1BB5F5ED" w14:textId="77777777" w:rsidR="00E46E51" w:rsidRPr="000B71E3" w:rsidRDefault="00E46E51" w:rsidP="00AA15BA"/>
    <w:p w14:paraId="2EA84E01" w14:textId="77777777"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 xml:space="preserve">. </w:t>
      </w:r>
    </w:p>
    <w:p w14:paraId="09C54C17" w14:textId="77777777"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14:paraId="41D2C81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7104CC05"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013C876" w14:textId="77777777"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71FE3F64" w14:textId="77777777" w:rsidR="00E46E51" w:rsidRPr="000B71E3" w:rsidRDefault="00E46E51" w:rsidP="00E46E51">
            <w:pPr>
              <w:pStyle w:val="TAH"/>
            </w:pPr>
            <w:r w:rsidRPr="000B71E3">
              <w:t>Comments</w:t>
            </w:r>
          </w:p>
        </w:tc>
      </w:tr>
      <w:tr w:rsidR="00A63B90" w:rsidRPr="000B71E3" w14:paraId="165DD2A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4E527EB5" w14:textId="77777777"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4DD3BE9E" w14:textId="77777777"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4F449D92" w14:textId="77777777" w:rsidR="00A63B90" w:rsidRPr="000B71E3" w:rsidRDefault="00A63B90" w:rsidP="00255AB9">
            <w:pPr>
              <w:pStyle w:val="TAL"/>
              <w:rPr>
                <w:rFonts w:cs="Arial"/>
                <w:szCs w:val="18"/>
              </w:rPr>
            </w:pPr>
            <w:r w:rsidRPr="000B71E3">
              <w:rPr>
                <w:rFonts w:cs="Arial"/>
                <w:szCs w:val="18"/>
              </w:rPr>
              <w:t>Uniform Resource Identifier</w:t>
            </w:r>
          </w:p>
        </w:tc>
      </w:tr>
      <w:tr w:rsidR="00AF7ADD" w:rsidRPr="000B71E3" w14:paraId="3B167C15"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2866A6EF" w14:textId="77777777"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51EF200" w14:textId="77777777"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0F368EF1" w14:textId="77777777" w:rsidR="00AF7ADD" w:rsidRPr="000B71E3" w:rsidRDefault="00AF7ADD"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8641B" w:rsidRPr="000B71E3" w14:paraId="33FEA31A"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68A304DF" w14:textId="77777777"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50FED7A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BA3BFB6" w14:textId="77777777" w:rsidR="00B8641B" w:rsidRPr="000B71E3" w:rsidRDefault="00B8641B" w:rsidP="002B7B05">
            <w:pPr>
              <w:pStyle w:val="TAL"/>
              <w:rPr>
                <w:rFonts w:cs="Arial"/>
                <w:szCs w:val="18"/>
              </w:rPr>
            </w:pPr>
          </w:p>
        </w:tc>
      </w:tr>
      <w:tr w:rsidR="00B8641B" w:rsidRPr="000B71E3" w14:paraId="6676B50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4AC3EB32" w14:textId="77777777"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5922B35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3469960" w14:textId="77777777" w:rsidR="00B8641B" w:rsidRPr="000B71E3" w:rsidRDefault="00B8641B" w:rsidP="002B7B05">
            <w:pPr>
              <w:pStyle w:val="TAL"/>
              <w:rPr>
                <w:rFonts w:cs="Arial"/>
                <w:szCs w:val="18"/>
              </w:rPr>
            </w:pPr>
          </w:p>
        </w:tc>
      </w:tr>
      <w:tr w:rsidR="00B8641B" w:rsidRPr="000B71E3" w14:paraId="6579AF8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730B3CAE" w14:textId="77777777"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1123E470"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8FF4EAB" w14:textId="77777777" w:rsidR="00B8641B" w:rsidRPr="000B71E3" w:rsidRDefault="00B8641B" w:rsidP="002B7B05">
            <w:pPr>
              <w:pStyle w:val="TAL"/>
              <w:rPr>
                <w:rFonts w:cs="Arial"/>
                <w:szCs w:val="18"/>
              </w:rPr>
            </w:pPr>
          </w:p>
        </w:tc>
      </w:tr>
      <w:tr w:rsidR="00AB4AC9" w:rsidRPr="000B71E3" w14:paraId="4F26C9C2" w14:textId="77777777" w:rsidTr="00AB4AC9">
        <w:trPr>
          <w:jc w:val="center"/>
        </w:trPr>
        <w:tc>
          <w:tcPr>
            <w:tcW w:w="1959" w:type="dxa"/>
            <w:tcBorders>
              <w:top w:val="single" w:sz="4" w:space="0" w:color="auto"/>
              <w:left w:val="single" w:sz="4" w:space="0" w:color="auto"/>
              <w:bottom w:val="single" w:sz="4" w:space="0" w:color="auto"/>
              <w:right w:val="single" w:sz="4" w:space="0" w:color="auto"/>
            </w:tcBorders>
          </w:tcPr>
          <w:p w14:paraId="084F3A0A" w14:textId="77777777"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6272585D" w14:textId="77777777"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7B4D39B" w14:textId="77777777" w:rsidR="00AB4AC9" w:rsidRPr="000B71E3" w:rsidRDefault="00AB4AC9" w:rsidP="00256888">
            <w:pPr>
              <w:pStyle w:val="TAL"/>
              <w:rPr>
                <w:rFonts w:cs="Arial"/>
                <w:szCs w:val="18"/>
              </w:rPr>
            </w:pPr>
          </w:p>
        </w:tc>
      </w:tr>
    </w:tbl>
    <w:p w14:paraId="1E16F943" w14:textId="77777777" w:rsidR="00E46E51" w:rsidRPr="000B71E3" w:rsidRDefault="00E46E51" w:rsidP="00AA15BA"/>
    <w:p w14:paraId="72653463" w14:textId="77777777" w:rsidR="00E46E51" w:rsidRPr="000B71E3" w:rsidRDefault="00E46E51" w:rsidP="00E46E51">
      <w:pPr>
        <w:pStyle w:val="Heading4"/>
        <w:rPr>
          <w:lang w:val="en-US"/>
        </w:rPr>
      </w:pPr>
      <w:bookmarkStart w:id="462" w:name="_Toc20118914"/>
      <w:r w:rsidRPr="000B71E3">
        <w:rPr>
          <w:lang w:val="en-US"/>
        </w:rPr>
        <w:t>6.4.6.2</w:t>
      </w:r>
      <w:r w:rsidRPr="000B71E3">
        <w:rPr>
          <w:lang w:val="en-US"/>
        </w:rPr>
        <w:tab/>
        <w:t>Structured data types</w:t>
      </w:r>
      <w:bookmarkEnd w:id="462"/>
    </w:p>
    <w:p w14:paraId="2F97AAE2" w14:textId="77777777" w:rsidR="00E46E51" w:rsidRPr="000B71E3" w:rsidRDefault="00E46E51" w:rsidP="00E46E51">
      <w:pPr>
        <w:pStyle w:val="Heading5"/>
      </w:pPr>
      <w:bookmarkStart w:id="463" w:name="_Toc20118915"/>
      <w:r w:rsidRPr="000B71E3">
        <w:t>6.4.6.2.1</w:t>
      </w:r>
      <w:r w:rsidRPr="000B71E3">
        <w:tab/>
        <w:t>Introduction</w:t>
      </w:r>
      <w:bookmarkEnd w:id="463"/>
    </w:p>
    <w:p w14:paraId="68836FC0" w14:textId="77777777" w:rsidR="00E46E51" w:rsidRPr="000B71E3" w:rsidRDefault="00E46E51" w:rsidP="00E46E51">
      <w:r w:rsidRPr="000B71E3">
        <w:t xml:space="preserve">This </w:t>
      </w:r>
      <w:r w:rsidR="000647B6">
        <w:t>clause</w:t>
      </w:r>
      <w:r w:rsidRPr="000B71E3">
        <w:t xml:space="preserve"> defines the structures to be used in resource representations. </w:t>
      </w:r>
    </w:p>
    <w:p w14:paraId="1562F5D0" w14:textId="77777777" w:rsidR="00E46E51" w:rsidRPr="000B71E3" w:rsidRDefault="00E46E51" w:rsidP="00E46E51">
      <w:pPr>
        <w:pStyle w:val="Heading5"/>
      </w:pPr>
      <w:bookmarkStart w:id="464" w:name="_Toc20118916"/>
      <w:r w:rsidRPr="000B71E3">
        <w:lastRenderedPageBreak/>
        <w:t>6.4.6.2.2</w:t>
      </w:r>
      <w:r w:rsidRPr="000B71E3">
        <w:tab/>
        <w:t xml:space="preserve">Type: </w:t>
      </w:r>
      <w:r w:rsidR="0012262A" w:rsidRPr="000B71E3">
        <w:t>EeSubscription</w:t>
      </w:r>
      <w:bookmarkEnd w:id="464"/>
    </w:p>
    <w:p w14:paraId="107CF6F8" w14:textId="77777777"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14:paraId="3A0CB87D"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51B49BC" w14:textId="77777777"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2E86945"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1B49D7" w14:textId="77777777"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ECABC7" w14:textId="77777777"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86AFA2" w14:textId="77777777" w:rsidR="00E46E51" w:rsidRPr="000B71E3" w:rsidRDefault="00E46E51" w:rsidP="00E46E51">
            <w:pPr>
              <w:pStyle w:val="TAH"/>
              <w:rPr>
                <w:rFonts w:cs="Arial"/>
                <w:szCs w:val="18"/>
              </w:rPr>
            </w:pPr>
            <w:r w:rsidRPr="000B71E3">
              <w:rPr>
                <w:rFonts w:cs="Arial"/>
                <w:szCs w:val="18"/>
              </w:rPr>
              <w:t>Description</w:t>
            </w:r>
          </w:p>
        </w:tc>
      </w:tr>
      <w:tr w:rsidR="0012262A" w:rsidRPr="000B71E3" w14:paraId="55356E6A"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150E56B3" w14:textId="77777777"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14:paraId="6220C8D9" w14:textId="77777777"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14:paraId="1EC61309"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FD510D2" w14:textId="77777777"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BF305E2" w14:textId="77777777"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14:paraId="0597548D"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7DD9C500" w14:textId="77777777"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14:paraId="266791CE" w14:textId="77777777"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14:paraId="6E51489A"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5B21B3" w14:textId="77777777"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26289D48" w14:textId="77777777"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6.4.6.3.2</w:t>
            </w:r>
            <w:r w:rsidRPr="000B71E3">
              <w:rPr>
                <w:rFonts w:cs="Arial"/>
                <w:szCs w:val="18"/>
              </w:rPr>
              <w:t>) of MonitoringConfigurations;</w:t>
            </w:r>
          </w:p>
          <w:p w14:paraId="7F26910B" w14:textId="77777777" w:rsidR="0012262A" w:rsidRPr="000B71E3" w:rsidRDefault="0012262A" w:rsidP="00255AB9">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6.4.6.2.3</w:t>
            </w:r>
          </w:p>
        </w:tc>
      </w:tr>
      <w:tr w:rsidR="00AB4AC9" w:rsidRPr="000B71E3" w14:paraId="788E5DE9" w14:textId="77777777" w:rsidTr="00256888">
        <w:trPr>
          <w:jc w:val="center"/>
        </w:trPr>
        <w:tc>
          <w:tcPr>
            <w:tcW w:w="2231" w:type="dxa"/>
            <w:tcBorders>
              <w:top w:val="single" w:sz="4" w:space="0" w:color="auto"/>
              <w:left w:val="single" w:sz="4" w:space="0" w:color="auto"/>
              <w:bottom w:val="single" w:sz="4" w:space="0" w:color="auto"/>
              <w:right w:val="single" w:sz="4" w:space="0" w:color="auto"/>
            </w:tcBorders>
          </w:tcPr>
          <w:p w14:paraId="19935AF3" w14:textId="77777777"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4514D8D2" w14:textId="77777777"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14:paraId="4BCEC123"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D4352E"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908FAE7" w14:textId="77777777"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14:paraId="52DE9D1C" w14:textId="77777777" w:rsidTr="00AF7ADD">
        <w:trPr>
          <w:jc w:val="center"/>
        </w:trPr>
        <w:tc>
          <w:tcPr>
            <w:tcW w:w="2231" w:type="dxa"/>
            <w:tcBorders>
              <w:top w:val="single" w:sz="4" w:space="0" w:color="auto"/>
              <w:left w:val="single" w:sz="4" w:space="0" w:color="auto"/>
              <w:bottom w:val="single" w:sz="4" w:space="0" w:color="auto"/>
              <w:right w:val="single" w:sz="4" w:space="0" w:color="auto"/>
            </w:tcBorders>
          </w:tcPr>
          <w:p w14:paraId="08B5A65D" w14:textId="77777777"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14:paraId="3BBBF4DC" w14:textId="77777777"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34AD62CE" w14:textId="77777777"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AB44C3A" w14:textId="77777777"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1DD53A4" w14:textId="77777777" w:rsidR="00AF7ADD" w:rsidRPr="000B71E3" w:rsidRDefault="00AF7ADD"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6.4.8</w:t>
            </w:r>
          </w:p>
        </w:tc>
      </w:tr>
      <w:tr w:rsidR="00F87963" w:rsidRPr="000B71E3" w14:paraId="098ACB86" w14:textId="77777777" w:rsidTr="00F87963">
        <w:trPr>
          <w:jc w:val="center"/>
        </w:trPr>
        <w:tc>
          <w:tcPr>
            <w:tcW w:w="2231" w:type="dxa"/>
            <w:tcBorders>
              <w:top w:val="single" w:sz="4" w:space="0" w:color="auto"/>
              <w:left w:val="single" w:sz="4" w:space="0" w:color="auto"/>
              <w:bottom w:val="single" w:sz="4" w:space="0" w:color="auto"/>
              <w:right w:val="single" w:sz="4" w:space="0" w:color="auto"/>
            </w:tcBorders>
          </w:tcPr>
          <w:p w14:paraId="413E0F9E" w14:textId="77777777" w:rsidR="00F87963" w:rsidRPr="000B71E3" w:rsidRDefault="00F87963" w:rsidP="00454E66">
            <w:pPr>
              <w:pStyle w:val="TAL"/>
            </w:pPr>
            <w:r>
              <w:t>subscriptionId</w:t>
            </w:r>
          </w:p>
        </w:tc>
        <w:tc>
          <w:tcPr>
            <w:tcW w:w="1418" w:type="dxa"/>
            <w:tcBorders>
              <w:top w:val="single" w:sz="4" w:space="0" w:color="auto"/>
              <w:left w:val="single" w:sz="4" w:space="0" w:color="auto"/>
              <w:bottom w:val="single" w:sz="4" w:space="0" w:color="auto"/>
              <w:right w:val="single" w:sz="4" w:space="0" w:color="auto"/>
            </w:tcBorders>
          </w:tcPr>
          <w:p w14:paraId="04E9EF14" w14:textId="77777777" w:rsidR="00F87963" w:rsidRPr="000B71E3" w:rsidRDefault="00F87963" w:rsidP="00454E6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D857B1B" w14:textId="77777777" w:rsidR="00F87963" w:rsidRPr="000B71E3" w:rsidRDefault="00F87963" w:rsidP="00454E6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D06E10" w14:textId="77777777" w:rsidR="00F87963" w:rsidRPr="000B71E3" w:rsidRDefault="00F87963" w:rsidP="00454E6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1B1894" w14:textId="77777777" w:rsidR="00F87963" w:rsidRPr="000B71E3" w:rsidRDefault="00F87963" w:rsidP="00454E66">
            <w:pPr>
              <w:pStyle w:val="TAL"/>
              <w:rPr>
                <w:rFonts w:cs="Arial"/>
                <w:szCs w:val="18"/>
              </w:rPr>
            </w:pPr>
            <w:r>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14:paraId="2CAE7A92" w14:textId="77777777" w:rsidR="00E46E51" w:rsidRPr="000B71E3" w:rsidRDefault="00E46E51" w:rsidP="00AA15BA">
      <w:pPr>
        <w:rPr>
          <w:lang w:val="en-US"/>
        </w:rPr>
      </w:pPr>
    </w:p>
    <w:p w14:paraId="3CA0F0EE" w14:textId="77777777" w:rsidR="00195FEF" w:rsidRPr="000B71E3" w:rsidRDefault="00195FEF" w:rsidP="00195FEF">
      <w:pPr>
        <w:pStyle w:val="Heading5"/>
      </w:pPr>
      <w:bookmarkStart w:id="465" w:name="_Toc20118917"/>
      <w:r w:rsidRPr="000B71E3">
        <w:t>6.4.6.2.3</w:t>
      </w:r>
      <w:r w:rsidRPr="000B71E3">
        <w:tab/>
        <w:t>Type: MonitoringConfiguration</w:t>
      </w:r>
      <w:bookmarkEnd w:id="465"/>
    </w:p>
    <w:p w14:paraId="0547B5A7" w14:textId="77777777"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14:paraId="21C8B68C"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107D51" w14:textId="77777777"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A4685D" w14:textId="77777777"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48CC0" w14:textId="77777777"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D8A134" w14:textId="77777777"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AD209C" w14:textId="77777777" w:rsidR="00195FEF" w:rsidRPr="000B71E3" w:rsidRDefault="00195FEF" w:rsidP="00255AB9">
            <w:pPr>
              <w:pStyle w:val="TAH"/>
              <w:rPr>
                <w:rFonts w:cs="Arial"/>
                <w:szCs w:val="18"/>
              </w:rPr>
            </w:pPr>
            <w:r w:rsidRPr="000B71E3">
              <w:rPr>
                <w:rFonts w:cs="Arial"/>
                <w:szCs w:val="18"/>
              </w:rPr>
              <w:t>Description</w:t>
            </w:r>
          </w:p>
        </w:tc>
      </w:tr>
      <w:tr w:rsidR="00195FEF" w:rsidRPr="000B71E3" w14:paraId="4D2464D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2C0FE357" w14:textId="77777777"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78914935" w14:textId="77777777"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78B276D4" w14:textId="77777777"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1859787" w14:textId="77777777"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D130144" w14:textId="77777777" w:rsidR="00195FEF" w:rsidRPr="000B71E3" w:rsidRDefault="00195FEF" w:rsidP="00255AB9">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tc>
      </w:tr>
      <w:tr w:rsidR="00AB4AC9" w:rsidRPr="000B71E3" w14:paraId="08CE0F4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083D95D4" w14:textId="77777777"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14:paraId="3DA993F2" w14:textId="77777777"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D9D9204"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0F77AE6"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1327C0F" w14:textId="77777777"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14:paraId="3EF84A2D" w14:textId="77777777" w:rsidTr="00BC4980">
        <w:trPr>
          <w:jc w:val="center"/>
        </w:trPr>
        <w:tc>
          <w:tcPr>
            <w:tcW w:w="2090" w:type="dxa"/>
            <w:tcBorders>
              <w:top w:val="single" w:sz="4" w:space="0" w:color="auto"/>
              <w:left w:val="single" w:sz="4" w:space="0" w:color="auto"/>
              <w:bottom w:val="single" w:sz="4" w:space="0" w:color="auto"/>
              <w:right w:val="single" w:sz="4" w:space="0" w:color="auto"/>
            </w:tcBorders>
          </w:tcPr>
          <w:p w14:paraId="642C3F93" w14:textId="77777777"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108FE5A0" w14:textId="77777777"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7B68E69D"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1DC9"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7482A" w14:textId="77777777"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bl>
    <w:p w14:paraId="564285CD" w14:textId="77777777" w:rsidR="00195FEF" w:rsidRPr="000B71E3" w:rsidRDefault="00195FEF" w:rsidP="00195FEF">
      <w:pPr>
        <w:rPr>
          <w:lang w:val="en-US"/>
        </w:rPr>
      </w:pPr>
    </w:p>
    <w:p w14:paraId="5113E110" w14:textId="77777777" w:rsidR="006010D2" w:rsidRPr="000B71E3" w:rsidRDefault="006010D2" w:rsidP="006010D2">
      <w:pPr>
        <w:pStyle w:val="Heading5"/>
      </w:pPr>
      <w:bookmarkStart w:id="466" w:name="_Toc20118918"/>
      <w:r w:rsidRPr="000B71E3">
        <w:t>6.4.6.2.4</w:t>
      </w:r>
      <w:r w:rsidRPr="000B71E3">
        <w:tab/>
        <w:t>Type: MonitoringReport</w:t>
      </w:r>
      <w:bookmarkEnd w:id="466"/>
    </w:p>
    <w:p w14:paraId="02AE099E" w14:textId="77777777"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14:paraId="44656D8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3ADF7" w14:textId="77777777"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25C615" w14:textId="77777777"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2CECF2" w14:textId="77777777"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8AC72B" w14:textId="77777777"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07B2DB" w14:textId="77777777" w:rsidR="006010D2" w:rsidRPr="000B71E3" w:rsidRDefault="006010D2" w:rsidP="00B70591">
            <w:pPr>
              <w:pStyle w:val="TAH"/>
              <w:rPr>
                <w:rFonts w:cs="Arial"/>
                <w:szCs w:val="18"/>
              </w:rPr>
            </w:pPr>
            <w:r w:rsidRPr="000B71E3">
              <w:rPr>
                <w:rFonts w:cs="Arial"/>
                <w:szCs w:val="18"/>
              </w:rPr>
              <w:t>Description</w:t>
            </w:r>
          </w:p>
        </w:tc>
      </w:tr>
      <w:tr w:rsidR="00B8641B" w:rsidRPr="000B71E3" w14:paraId="63A3ED60"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02279216" w14:textId="77777777"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431C18C1" w14:textId="77777777"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7EE77E3"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27A0CCC"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F498C9C" w14:textId="77777777" w:rsidR="00B8641B" w:rsidRPr="000B71E3" w:rsidRDefault="00B8641B" w:rsidP="002B7B05">
            <w:pPr>
              <w:pStyle w:val="TAL"/>
              <w:rPr>
                <w:rFonts w:cs="Arial"/>
                <w:szCs w:val="18"/>
              </w:rPr>
            </w:pPr>
          </w:p>
        </w:tc>
      </w:tr>
      <w:tr w:rsidR="006010D2" w:rsidRPr="000B71E3" w14:paraId="005A053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22D66F44" w14:textId="77777777"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1777530E" w14:textId="77777777"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57BA0146" w14:textId="77777777"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5CFB552" w14:textId="77777777"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C6BCAED" w14:textId="77777777" w:rsidR="006010D2" w:rsidRPr="000B71E3" w:rsidRDefault="006010D2"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p w14:paraId="2E54D285" w14:textId="77777777" w:rsidR="006010D2" w:rsidRPr="000B71E3" w:rsidRDefault="006010D2" w:rsidP="00B70591">
            <w:pPr>
              <w:pStyle w:val="TAL"/>
              <w:rPr>
                <w:rFonts w:cs="Arial"/>
                <w:szCs w:val="18"/>
              </w:rPr>
            </w:pPr>
            <w:r w:rsidRPr="000B71E3">
              <w:rPr>
                <w:rFonts w:cs="Arial"/>
                <w:szCs w:val="18"/>
              </w:rPr>
              <w:t>only the following values are allowed:</w:t>
            </w:r>
          </w:p>
          <w:p w14:paraId="071D0BCA" w14:textId="77777777"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14:paraId="59F9AF77"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18862D94" w14:textId="77777777"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14:paraId="6E8F3525" w14:textId="77777777"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14:paraId="06F6C55C" w14:textId="77777777"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3FE1C4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68FE966" w14:textId="77777777"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14:paraId="012DEB43" w14:textId="77777777" w:rsidTr="00AB4AC9">
        <w:trPr>
          <w:jc w:val="center"/>
        </w:trPr>
        <w:tc>
          <w:tcPr>
            <w:tcW w:w="2090" w:type="dxa"/>
            <w:tcBorders>
              <w:top w:val="single" w:sz="4" w:space="0" w:color="auto"/>
              <w:left w:val="single" w:sz="4" w:space="0" w:color="auto"/>
              <w:bottom w:val="single" w:sz="4" w:space="0" w:color="auto"/>
              <w:right w:val="single" w:sz="4" w:space="0" w:color="auto"/>
            </w:tcBorders>
          </w:tcPr>
          <w:p w14:paraId="5ACD5806" w14:textId="77777777"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14:paraId="12B6B852" w14:textId="77777777"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14:paraId="06C9E8FA" w14:textId="77777777"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AFB615E" w14:textId="77777777"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8D2FC82" w14:textId="77777777"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14:paraId="53E940D3" w14:textId="77777777" w:rsidTr="00262034">
        <w:trPr>
          <w:jc w:val="center"/>
        </w:trPr>
        <w:tc>
          <w:tcPr>
            <w:tcW w:w="2090" w:type="dxa"/>
            <w:tcBorders>
              <w:top w:val="single" w:sz="4" w:space="0" w:color="auto"/>
              <w:left w:val="single" w:sz="4" w:space="0" w:color="auto"/>
              <w:bottom w:val="single" w:sz="4" w:space="0" w:color="auto"/>
              <w:right w:val="single" w:sz="4" w:space="0" w:color="auto"/>
            </w:tcBorders>
          </w:tcPr>
          <w:p w14:paraId="59A70942" w14:textId="77777777"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81B115A" w14:textId="77777777"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1758FF9" w14:textId="77777777"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6211B0C" w14:textId="77777777"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178229" w14:textId="77777777" w:rsidR="00F27A75" w:rsidRPr="000B71E3" w:rsidRDefault="00F27A75" w:rsidP="00DD1A36">
            <w:pPr>
              <w:pStyle w:val="TAL"/>
              <w:rPr>
                <w:rFonts w:cs="Arial"/>
                <w:szCs w:val="18"/>
              </w:rPr>
            </w:pPr>
            <w:r w:rsidRPr="000B71E3">
              <w:rPr>
                <w:rFonts w:cs="Arial"/>
                <w:szCs w:val="18"/>
              </w:rPr>
              <w:t>Point in time at which the event occured</w:t>
            </w:r>
          </w:p>
        </w:tc>
      </w:tr>
    </w:tbl>
    <w:p w14:paraId="3668C801" w14:textId="77777777" w:rsidR="006010D2" w:rsidRPr="000B71E3" w:rsidRDefault="006010D2" w:rsidP="00195FEF">
      <w:pPr>
        <w:rPr>
          <w:lang w:val="en-US"/>
        </w:rPr>
      </w:pPr>
    </w:p>
    <w:p w14:paraId="6CCD90AC" w14:textId="77777777" w:rsidR="00B8641B" w:rsidRPr="000B71E3" w:rsidRDefault="00B8641B" w:rsidP="00B8641B">
      <w:pPr>
        <w:pStyle w:val="Heading5"/>
      </w:pPr>
      <w:bookmarkStart w:id="467" w:name="_Toc20118919"/>
      <w:r w:rsidRPr="000B71E3">
        <w:lastRenderedPageBreak/>
        <w:t>6.4.6.2.</w:t>
      </w:r>
      <w:r w:rsidR="00083F91" w:rsidRPr="000B71E3">
        <w:t>5</w:t>
      </w:r>
      <w:r w:rsidRPr="000B71E3">
        <w:tab/>
        <w:t>Type: Report</w:t>
      </w:r>
      <w:bookmarkEnd w:id="467"/>
    </w:p>
    <w:p w14:paraId="25340D2C" w14:textId="77777777"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14:paraId="5930CC86"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8EA2008" w14:textId="77777777"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DBC4F3" w14:textId="77777777"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21F634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640B88C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402304D3" w14:textId="77777777"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A7CEBD2"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456F909C" w14:textId="77777777" w:rsidR="00B8641B" w:rsidRPr="000B71E3" w:rsidRDefault="00B8641B" w:rsidP="002B7B05">
            <w:pPr>
              <w:pStyle w:val="TAL"/>
              <w:rPr>
                <w:rFonts w:cs="Arial"/>
                <w:szCs w:val="18"/>
              </w:rPr>
            </w:pPr>
          </w:p>
        </w:tc>
      </w:tr>
      <w:tr w:rsidR="00B8641B" w:rsidRPr="000B71E3" w14:paraId="33E7BF2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298B783D" w14:textId="77777777"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14:paraId="6690813E"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50BB137F" w14:textId="77777777" w:rsidR="00B8641B" w:rsidRPr="000B71E3" w:rsidRDefault="00B8641B" w:rsidP="002B7B05">
            <w:pPr>
              <w:pStyle w:val="TAL"/>
              <w:rPr>
                <w:rFonts w:cs="Arial"/>
                <w:szCs w:val="18"/>
              </w:rPr>
            </w:pPr>
          </w:p>
        </w:tc>
      </w:tr>
    </w:tbl>
    <w:p w14:paraId="5C9D616F" w14:textId="77777777" w:rsidR="00B8641B" w:rsidRPr="000B71E3" w:rsidRDefault="00B8641B" w:rsidP="00B8641B"/>
    <w:p w14:paraId="1CAFBB7D" w14:textId="77777777" w:rsidR="00B8641B" w:rsidRPr="000B71E3" w:rsidRDefault="00B8641B" w:rsidP="00B8641B">
      <w:pPr>
        <w:pStyle w:val="Heading5"/>
      </w:pPr>
      <w:bookmarkStart w:id="468" w:name="_Toc20118920"/>
      <w:r w:rsidRPr="000B71E3">
        <w:t>6.4.6.2.</w:t>
      </w:r>
      <w:r w:rsidR="00083F91" w:rsidRPr="000B71E3">
        <w:t>6</w:t>
      </w:r>
      <w:r w:rsidRPr="000B71E3">
        <w:tab/>
        <w:t>Type: ReportingOptions</w:t>
      </w:r>
      <w:bookmarkEnd w:id="468"/>
    </w:p>
    <w:p w14:paraId="1CB86DEC" w14:textId="77777777"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14:paraId="54644477"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5DC375" w14:textId="77777777"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2A205FB5" w14:textId="77777777"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3704746D" w14:textId="77777777"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0F352FD"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C38222"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153B5B3A"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5A37B93" w14:textId="77777777"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14:paraId="0BC870ED" w14:textId="77777777"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14:paraId="23A0E241" w14:textId="77777777"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14:paraId="6E14AD41"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A47880E" w14:textId="77777777"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14:paraId="7DF37A28"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1278741" w14:textId="77777777"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14:paraId="047C9186" w14:textId="77777777"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14:paraId="39E76B0A" w14:textId="77777777"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E0242A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7C43A0B" w14:textId="77777777"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14:paraId="00A23949" w14:textId="77777777" w:rsidR="00B8641B" w:rsidRPr="000B71E3" w:rsidRDefault="00B8641B" w:rsidP="00B8641B">
      <w:pPr>
        <w:rPr>
          <w:lang w:val="en-US"/>
        </w:rPr>
      </w:pPr>
    </w:p>
    <w:p w14:paraId="6A7C5698" w14:textId="77777777" w:rsidR="00B8641B" w:rsidRPr="000B71E3" w:rsidRDefault="00B8641B" w:rsidP="00B8641B">
      <w:pPr>
        <w:pStyle w:val="Heading5"/>
      </w:pPr>
      <w:bookmarkStart w:id="469" w:name="_Toc20118921"/>
      <w:r w:rsidRPr="000B71E3">
        <w:t>6.4.6.2.</w:t>
      </w:r>
      <w:r w:rsidR="00083F91" w:rsidRPr="000B71E3">
        <w:t>7</w:t>
      </w:r>
      <w:r w:rsidRPr="000B71E3">
        <w:tab/>
        <w:t>Type: ChangeOfSupiPeiAssociationReport</w:t>
      </w:r>
      <w:bookmarkEnd w:id="469"/>
    </w:p>
    <w:p w14:paraId="3F130473" w14:textId="77777777"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2F428A9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9E7F0D"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7CF64D"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01ED59"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B2F18"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4A9BA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8FE07C2"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6CCC2A4" w14:textId="77777777"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14:paraId="1853CEFE" w14:textId="77777777"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6238AFB4"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3B96688"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A9F3696" w14:textId="77777777" w:rsidR="00B8641B" w:rsidRPr="000B71E3" w:rsidRDefault="00B8641B" w:rsidP="002B7B05">
            <w:pPr>
              <w:pStyle w:val="TAL"/>
              <w:rPr>
                <w:rFonts w:cs="Arial"/>
                <w:szCs w:val="18"/>
              </w:rPr>
            </w:pPr>
            <w:r w:rsidRPr="000B71E3">
              <w:rPr>
                <w:rFonts w:cs="Arial"/>
                <w:szCs w:val="18"/>
              </w:rPr>
              <w:t>the new PEI</w:t>
            </w:r>
          </w:p>
        </w:tc>
      </w:tr>
    </w:tbl>
    <w:p w14:paraId="447C9390" w14:textId="77777777" w:rsidR="00B8641B" w:rsidRPr="000B71E3" w:rsidRDefault="00B8641B" w:rsidP="00B8641B">
      <w:pPr>
        <w:rPr>
          <w:lang w:val="en-US"/>
        </w:rPr>
      </w:pPr>
    </w:p>
    <w:p w14:paraId="7A35DF57" w14:textId="77777777" w:rsidR="00B8641B" w:rsidRPr="000B71E3" w:rsidRDefault="00B8641B" w:rsidP="00B8641B">
      <w:pPr>
        <w:pStyle w:val="Heading5"/>
      </w:pPr>
      <w:bookmarkStart w:id="470" w:name="_Toc20118922"/>
      <w:r w:rsidRPr="000B71E3">
        <w:t>6.4.6.2.</w:t>
      </w:r>
      <w:r w:rsidR="00083F91" w:rsidRPr="000B71E3">
        <w:t>8</w:t>
      </w:r>
      <w:r w:rsidRPr="000B71E3">
        <w:tab/>
        <w:t>Type: RoamingStatusReport</w:t>
      </w:r>
      <w:bookmarkEnd w:id="470"/>
    </w:p>
    <w:p w14:paraId="7FC5F93F" w14:textId="77777777"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4762ED54"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7F4C6"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7638C2"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6C225F"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6F83AF"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1B9D01"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9D5F4DD"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93791AC" w14:textId="77777777"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14:paraId="23DC4B61" w14:textId="77777777"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14:paraId="55447E30"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A9C8E3"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8C70F2" w14:textId="77777777"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14:paraId="417CDAF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01FB35B" w14:textId="77777777"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14:paraId="7B306147" w14:textId="77777777"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0A10DBFB"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3D3D0F9"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004C16A" w14:textId="77777777" w:rsidR="00B8641B" w:rsidRPr="000B71E3" w:rsidRDefault="00B8641B" w:rsidP="002B7B05">
            <w:pPr>
              <w:pStyle w:val="TAL"/>
              <w:rPr>
                <w:rFonts w:cs="Arial"/>
                <w:szCs w:val="18"/>
              </w:rPr>
            </w:pPr>
            <w:r w:rsidRPr="000B71E3">
              <w:rPr>
                <w:rFonts w:cs="Arial"/>
                <w:szCs w:val="18"/>
              </w:rPr>
              <w:t>the new Serving PLMN</w:t>
            </w:r>
          </w:p>
        </w:tc>
      </w:tr>
    </w:tbl>
    <w:p w14:paraId="6DEA3A28" w14:textId="77777777" w:rsidR="00B8641B" w:rsidRPr="000B71E3" w:rsidRDefault="00B8641B" w:rsidP="00B8641B">
      <w:pPr>
        <w:rPr>
          <w:lang w:val="en-US"/>
        </w:rPr>
      </w:pPr>
    </w:p>
    <w:p w14:paraId="4DC60259" w14:textId="77777777" w:rsidR="00AB4AC9" w:rsidRPr="000B71E3" w:rsidRDefault="00AB4AC9" w:rsidP="00AB4AC9">
      <w:pPr>
        <w:pStyle w:val="Heading5"/>
      </w:pPr>
      <w:bookmarkStart w:id="471" w:name="_Toc20118923"/>
      <w:r w:rsidRPr="000B71E3">
        <w:lastRenderedPageBreak/>
        <w:t>6.4.6.2.9</w:t>
      </w:r>
      <w:r w:rsidRPr="000B71E3">
        <w:tab/>
        <w:t>Type: CreatedEeSubscription</w:t>
      </w:r>
      <w:bookmarkEnd w:id="471"/>
    </w:p>
    <w:p w14:paraId="4054E6E0" w14:textId="77777777"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14:paraId="03AF7F9F"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9F159" w14:textId="77777777"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CB23C" w14:textId="77777777"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EE6589" w14:textId="77777777"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BA2C63" w14:textId="77777777"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458FEF" w14:textId="77777777" w:rsidR="00AB4AC9" w:rsidRPr="000B71E3" w:rsidRDefault="00AB4AC9" w:rsidP="00256888">
            <w:pPr>
              <w:pStyle w:val="TAH"/>
              <w:rPr>
                <w:rFonts w:cs="Arial"/>
                <w:szCs w:val="18"/>
              </w:rPr>
            </w:pPr>
            <w:r w:rsidRPr="000B71E3">
              <w:rPr>
                <w:rFonts w:cs="Arial"/>
                <w:szCs w:val="18"/>
              </w:rPr>
              <w:t>Description</w:t>
            </w:r>
          </w:p>
        </w:tc>
      </w:tr>
      <w:tr w:rsidR="00AB4AC9" w:rsidRPr="000B71E3" w14:paraId="4DE48FE9"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7EBFA849" w14:textId="77777777"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19A7FB32" w14:textId="77777777"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14:paraId="5C5C7E9C" w14:textId="77777777"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721185" w14:textId="77777777"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16F5E8" w14:textId="77777777"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14:paraId="4E1662EB"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5471B430" w14:textId="77777777"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291A6769" w14:textId="77777777"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74FDF60B" w14:textId="77777777"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DD4E81A"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BD8FAB1" w14:textId="77777777"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14:paraId="20005821"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4BDDACB5" w14:textId="77777777"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14:paraId="123785B5" w14:textId="77777777"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14:paraId="77111E15"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BC07B5" w14:textId="77777777"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680A32A" w14:textId="77777777"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14:paraId="4841A39C" w14:textId="77777777" w:rsidR="00AB4AC9" w:rsidRPr="000B71E3" w:rsidRDefault="00AB4AC9" w:rsidP="00AB4AC9"/>
    <w:p w14:paraId="192E654D" w14:textId="77777777" w:rsidR="00BC4980" w:rsidRDefault="00BC4980" w:rsidP="00BC4980">
      <w:pPr>
        <w:pStyle w:val="Heading5"/>
      </w:pPr>
      <w:bookmarkStart w:id="472" w:name="_Hlk524598209"/>
      <w:bookmarkStart w:id="473" w:name="_Toc20118924"/>
      <w:r>
        <w:t>6.4.6.2.</w:t>
      </w:r>
      <w:r w:rsidR="00DE75AC">
        <w:t>10</w:t>
      </w:r>
      <w:r>
        <w:tab/>
        <w:t>Type: LocationReportingConfiguration</w:t>
      </w:r>
      <w:bookmarkEnd w:id="473"/>
    </w:p>
    <w:p w14:paraId="23F0F558" w14:textId="77777777"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14:paraId="34981FE4"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F78C" w14:textId="77777777"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25BA1C" w14:textId="77777777"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618E93" w14:textId="77777777"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9A78568" w14:textId="77777777"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B59EC1" w14:textId="77777777" w:rsidR="00BC4980" w:rsidRDefault="00BC4980" w:rsidP="00DE75AC">
            <w:pPr>
              <w:pStyle w:val="TAH"/>
              <w:rPr>
                <w:rFonts w:cs="Arial"/>
                <w:szCs w:val="18"/>
              </w:rPr>
            </w:pPr>
            <w:r>
              <w:rPr>
                <w:rFonts w:cs="Arial"/>
                <w:szCs w:val="18"/>
              </w:rPr>
              <w:t>Description</w:t>
            </w:r>
          </w:p>
        </w:tc>
      </w:tr>
      <w:tr w:rsidR="00BC4980" w:rsidRPr="00FD48E5" w14:paraId="792333AB"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B0C3622" w14:textId="77777777"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14:paraId="2E859B0E"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69A46B8" w14:textId="77777777"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797EA7D" w14:textId="77777777"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A0BC1F6" w14:textId="77777777" w:rsidR="00BC4980" w:rsidRDefault="00BC4980" w:rsidP="00DE75AC">
            <w:pPr>
              <w:pStyle w:val="TAL"/>
              <w:rPr>
                <w:rFonts w:cs="Arial"/>
                <w:szCs w:val="18"/>
              </w:rPr>
            </w:pPr>
            <w:r>
              <w:rPr>
                <w:rFonts w:cs="Arial"/>
                <w:szCs w:val="18"/>
              </w:rPr>
              <w:t>When true: Indicates that current location is requested.</w:t>
            </w:r>
          </w:p>
          <w:p w14:paraId="501CBA48" w14:textId="77777777" w:rsidR="00BC4980" w:rsidRDefault="00BC4980" w:rsidP="00DE75AC">
            <w:pPr>
              <w:pStyle w:val="TAL"/>
              <w:rPr>
                <w:rFonts w:cs="Arial"/>
                <w:szCs w:val="18"/>
              </w:rPr>
            </w:pPr>
            <w:r>
              <w:rPr>
                <w:rFonts w:cs="Arial"/>
                <w:szCs w:val="18"/>
              </w:rPr>
              <w:t>When false: Indicates that last known location is requested.</w:t>
            </w:r>
          </w:p>
        </w:tc>
      </w:tr>
      <w:tr w:rsidR="00BC4980" w:rsidRPr="00FD48E5" w14:paraId="013ACE5F"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56822D51" w14:textId="77777777"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14:paraId="5B11628D"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4FEAB2A"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F95254"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86C2F" w14:textId="77777777" w:rsidR="00BC4980" w:rsidRDefault="00BC4980" w:rsidP="00DE75AC">
            <w:pPr>
              <w:pStyle w:val="TAL"/>
              <w:rPr>
                <w:rFonts w:cs="Arial"/>
                <w:szCs w:val="18"/>
              </w:rPr>
            </w:pPr>
            <w:r>
              <w:rPr>
                <w:rFonts w:cs="Arial"/>
                <w:szCs w:val="18"/>
              </w:rPr>
              <w:t>When true: Indicates that a single report is requested.</w:t>
            </w:r>
          </w:p>
          <w:p w14:paraId="7CBB10BA" w14:textId="77777777" w:rsidR="00BC4980" w:rsidRDefault="00BC4980" w:rsidP="00DE75AC">
            <w:pPr>
              <w:pStyle w:val="TAL"/>
              <w:rPr>
                <w:rFonts w:cs="Arial"/>
                <w:szCs w:val="18"/>
              </w:rPr>
            </w:pPr>
            <w:r>
              <w:rPr>
                <w:rFonts w:cs="Arial"/>
                <w:szCs w:val="18"/>
              </w:rPr>
              <w:t>When false or absent: Indicates that continuous reporting is requested.</w:t>
            </w:r>
          </w:p>
          <w:p w14:paraId="2F7D9E9E" w14:textId="77777777" w:rsidR="00BC4980" w:rsidRDefault="00BC4980" w:rsidP="00DE75AC">
            <w:pPr>
              <w:pStyle w:val="TAL"/>
              <w:rPr>
                <w:rFonts w:cs="Arial"/>
                <w:szCs w:val="18"/>
              </w:rPr>
            </w:pPr>
            <w:r>
              <w:rPr>
                <w:rFonts w:cs="Arial"/>
                <w:szCs w:val="18"/>
              </w:rPr>
              <w:t>Shall not be absent or set to false when currentLocation is false.</w:t>
            </w:r>
          </w:p>
        </w:tc>
      </w:tr>
      <w:tr w:rsidR="00BC4980" w14:paraId="2F61E18D"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80BC41D" w14:textId="77777777"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066F6FD2" w14:textId="77777777"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7C217DB6"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E0B8B0" w14:textId="77777777"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719FE4B" w14:textId="77777777" w:rsidR="00BC4980" w:rsidRDefault="00BC4980" w:rsidP="00DE75AC">
            <w:pPr>
              <w:pStyle w:val="TAL"/>
              <w:rPr>
                <w:rFonts w:cs="Arial"/>
                <w:szCs w:val="18"/>
              </w:rPr>
            </w:pPr>
            <w:r>
              <w:rPr>
                <w:rFonts w:cs="Arial"/>
                <w:szCs w:val="18"/>
              </w:rPr>
              <w:t>Indicates whether Cell-level or TA-level accuracy is requested.</w:t>
            </w:r>
          </w:p>
          <w:p w14:paraId="6B3D7296" w14:textId="77777777" w:rsidR="00BC4980" w:rsidRDefault="00BC4980" w:rsidP="00DE75AC">
            <w:pPr>
              <w:pStyle w:val="TAL"/>
              <w:rPr>
                <w:rFonts w:cs="Arial"/>
                <w:szCs w:val="18"/>
              </w:rPr>
            </w:pPr>
            <w:r>
              <w:rPr>
                <w:rFonts w:cs="Arial"/>
                <w:szCs w:val="18"/>
              </w:rPr>
              <w:t>Shall be present if continuous reporting is requested</w:t>
            </w:r>
          </w:p>
        </w:tc>
      </w:tr>
    </w:tbl>
    <w:p w14:paraId="591697D7" w14:textId="77777777" w:rsidR="00BC4980" w:rsidRDefault="00BC4980" w:rsidP="00BC4980">
      <w:pPr>
        <w:rPr>
          <w:lang w:val="en-US"/>
        </w:rPr>
      </w:pPr>
    </w:p>
    <w:p w14:paraId="52CC0718" w14:textId="77777777" w:rsidR="00E46E51" w:rsidRPr="000B71E3" w:rsidRDefault="00E46E51" w:rsidP="00E46E51">
      <w:pPr>
        <w:pStyle w:val="Heading4"/>
        <w:rPr>
          <w:lang w:val="en-US"/>
        </w:rPr>
      </w:pPr>
      <w:bookmarkStart w:id="474" w:name="_Toc20118925"/>
      <w:bookmarkEnd w:id="472"/>
      <w:r w:rsidRPr="000B71E3">
        <w:rPr>
          <w:lang w:val="en-US"/>
        </w:rPr>
        <w:t>6.4.6.3</w:t>
      </w:r>
      <w:r w:rsidRPr="000B71E3">
        <w:rPr>
          <w:lang w:val="en-US"/>
        </w:rPr>
        <w:tab/>
        <w:t>Simple data types and enumerations</w:t>
      </w:r>
      <w:bookmarkEnd w:id="474"/>
    </w:p>
    <w:p w14:paraId="78390473" w14:textId="77777777" w:rsidR="00E46E51" w:rsidRPr="000B71E3" w:rsidRDefault="00E46E51" w:rsidP="00E46E51">
      <w:pPr>
        <w:pStyle w:val="Heading5"/>
      </w:pPr>
      <w:bookmarkStart w:id="475" w:name="_Toc20118926"/>
      <w:r w:rsidRPr="000B71E3">
        <w:t>6.4.6.3.1</w:t>
      </w:r>
      <w:r w:rsidRPr="000B71E3">
        <w:tab/>
        <w:t>Introduction</w:t>
      </w:r>
      <w:bookmarkEnd w:id="475"/>
    </w:p>
    <w:p w14:paraId="3E6C9CB9"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67C5433D" w14:textId="77777777" w:rsidR="00E46E51" w:rsidRPr="000B71E3" w:rsidRDefault="00E46E51" w:rsidP="00E46E51">
      <w:pPr>
        <w:pStyle w:val="Heading5"/>
      </w:pPr>
      <w:bookmarkStart w:id="476" w:name="_Toc20118927"/>
      <w:r w:rsidRPr="000B71E3">
        <w:t>6.4.6.3.2</w:t>
      </w:r>
      <w:r w:rsidRPr="000B71E3">
        <w:tab/>
        <w:t>Simple data types</w:t>
      </w:r>
      <w:bookmarkEnd w:id="476"/>
      <w:r w:rsidRPr="000B71E3">
        <w:t xml:space="preserve"> </w:t>
      </w:r>
    </w:p>
    <w:p w14:paraId="15B179CB" w14:textId="77777777" w:rsidR="00E46E51" w:rsidRPr="000B71E3" w:rsidRDefault="00E46E51" w:rsidP="00E46E51">
      <w:r w:rsidRPr="000B71E3">
        <w:t>The simple data types defined in table 6.4.6.3.2-1 shall be supported.</w:t>
      </w:r>
    </w:p>
    <w:p w14:paraId="549A132C" w14:textId="77777777"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4F15F911"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5DE6231"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F69B829"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5CAC5E1" w14:textId="77777777" w:rsidR="00E46E51" w:rsidRPr="000B71E3" w:rsidRDefault="00E46E51" w:rsidP="00E46E51">
            <w:pPr>
              <w:pStyle w:val="TAH"/>
            </w:pPr>
            <w:r w:rsidRPr="000B71E3">
              <w:t>Description</w:t>
            </w:r>
          </w:p>
        </w:tc>
      </w:tr>
      <w:tr w:rsidR="00E46E51" w:rsidRPr="000B71E3" w14:paraId="6D13B2FF"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00E116" w14:textId="77777777"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7CFA6" w14:textId="77777777"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14:paraId="7975F828" w14:textId="77777777" w:rsidR="00B8641B" w:rsidRPr="000B71E3" w:rsidRDefault="00B8641B" w:rsidP="00B8641B">
            <w:pPr>
              <w:pStyle w:val="TAL"/>
            </w:pPr>
            <w:r w:rsidRPr="000B71E3">
              <w:t xml:space="preserve">Maximum number of reports. </w:t>
            </w:r>
          </w:p>
          <w:p w14:paraId="3DBE031A" w14:textId="77777777" w:rsidR="00B8641B" w:rsidRPr="000B71E3" w:rsidRDefault="00B8641B" w:rsidP="00B8641B">
            <w:pPr>
              <w:pStyle w:val="TAL"/>
            </w:pPr>
            <w:r w:rsidRPr="000B71E3">
              <w:t>Minimum: 1</w:t>
            </w:r>
          </w:p>
          <w:p w14:paraId="3D89DDED" w14:textId="77777777" w:rsidR="00E46E51" w:rsidRPr="000B71E3" w:rsidRDefault="00E46E51" w:rsidP="00E46E51">
            <w:pPr>
              <w:pStyle w:val="TAL"/>
            </w:pPr>
          </w:p>
        </w:tc>
      </w:tr>
      <w:tr w:rsidR="00B8641B" w:rsidRPr="000B71E3" w14:paraId="04F804F0" w14:textId="77777777"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7C6E20A" w14:textId="77777777"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DA67C9" w14:textId="77777777"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14:paraId="3CCC4ECE" w14:textId="77777777" w:rsidR="00B8641B" w:rsidRPr="000B71E3" w:rsidRDefault="000162FA" w:rsidP="002B7B05">
            <w:pPr>
              <w:pStyle w:val="TAL"/>
            </w:pPr>
            <w:r>
              <w:t xml:space="preserve">ReferenceId is used as key in a map of MonitoringConfigurations; see </w:t>
            </w:r>
            <w:r w:rsidR="000647B6">
              <w:t>clause</w:t>
            </w:r>
            <w:r>
              <w:t xml:space="preserve"> 6.4.6.2.2.</w:t>
            </w:r>
          </w:p>
        </w:tc>
      </w:tr>
    </w:tbl>
    <w:p w14:paraId="39E22555" w14:textId="77777777" w:rsidR="00E46E51" w:rsidRPr="000B71E3" w:rsidRDefault="00E46E51" w:rsidP="00E46E51"/>
    <w:p w14:paraId="33BF05EC" w14:textId="77777777" w:rsidR="00E46E51" w:rsidRPr="000B71E3" w:rsidRDefault="00E46E51" w:rsidP="00E46E51">
      <w:pPr>
        <w:pStyle w:val="Heading5"/>
      </w:pPr>
      <w:bookmarkStart w:id="477" w:name="_Toc20118928"/>
      <w:r w:rsidRPr="000B71E3">
        <w:lastRenderedPageBreak/>
        <w:t>6.4.6.3.3</w:t>
      </w:r>
      <w:r w:rsidRPr="000B71E3">
        <w:tab/>
        <w:t xml:space="preserve">Enumeration: </w:t>
      </w:r>
      <w:r w:rsidR="007A5C70" w:rsidRPr="000B71E3">
        <w:t>EventType</w:t>
      </w:r>
      <w:bookmarkEnd w:id="477"/>
    </w:p>
    <w:p w14:paraId="4252F29F" w14:textId="77777777"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14:paraId="2F507310" w14:textId="77777777"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3286F8" w14:textId="77777777"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709D54" w14:textId="77777777" w:rsidR="00E46E51" w:rsidRPr="000B71E3" w:rsidRDefault="00E46E51" w:rsidP="00E46E51">
            <w:pPr>
              <w:pStyle w:val="TAH"/>
            </w:pPr>
            <w:r w:rsidRPr="000B71E3">
              <w:t>Description</w:t>
            </w:r>
          </w:p>
        </w:tc>
      </w:tr>
      <w:tr w:rsidR="007A5C70" w:rsidRPr="000B71E3" w14:paraId="14F65DC8"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5B0B99" w14:textId="77777777"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D8BDCF" w14:textId="77777777" w:rsidR="007A5C70" w:rsidRPr="000B71E3" w:rsidRDefault="007A5C70" w:rsidP="00255AB9">
            <w:pPr>
              <w:pStyle w:val="TAL"/>
            </w:pPr>
            <w:r w:rsidRPr="000B71E3">
              <w:t>Loss of connectivity</w:t>
            </w:r>
          </w:p>
        </w:tc>
      </w:tr>
      <w:tr w:rsidR="007A5C70" w:rsidRPr="000B71E3" w14:paraId="2D63017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78823E" w14:textId="77777777"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97465" w14:textId="77777777" w:rsidR="007A5C70" w:rsidRPr="000B71E3" w:rsidRDefault="007A5C70" w:rsidP="00255AB9">
            <w:pPr>
              <w:pStyle w:val="TAL"/>
            </w:pPr>
            <w:r w:rsidRPr="000B71E3">
              <w:t>UE reachability for data</w:t>
            </w:r>
          </w:p>
        </w:tc>
      </w:tr>
      <w:tr w:rsidR="007A5C70" w:rsidRPr="000B71E3" w14:paraId="01E91A1D"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3AE8BF" w14:textId="77777777"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FD707" w14:textId="77777777" w:rsidR="007A5C70" w:rsidRPr="000B71E3" w:rsidRDefault="007A5C70" w:rsidP="00255AB9">
            <w:pPr>
              <w:pStyle w:val="TAL"/>
            </w:pPr>
            <w:r w:rsidRPr="000B71E3">
              <w:t>UE reachability for SMS</w:t>
            </w:r>
          </w:p>
        </w:tc>
      </w:tr>
      <w:tr w:rsidR="007A5C70" w:rsidRPr="000B71E3" w14:paraId="64F44C6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9B7398" w14:textId="77777777"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AE7CBD" w14:textId="77777777" w:rsidR="007A5C70" w:rsidRPr="000B71E3" w:rsidRDefault="007A5C70" w:rsidP="00255AB9">
            <w:pPr>
              <w:pStyle w:val="TAL"/>
            </w:pPr>
            <w:r w:rsidRPr="000B71E3">
              <w:t>Location Reporting</w:t>
            </w:r>
          </w:p>
        </w:tc>
      </w:tr>
      <w:tr w:rsidR="007A5C70" w:rsidRPr="000B71E3" w14:paraId="082815E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4F5DA" w14:textId="77777777"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8502A" w14:textId="77777777" w:rsidR="007A5C70" w:rsidRPr="000B71E3" w:rsidRDefault="007A5C70" w:rsidP="00255AB9">
            <w:pPr>
              <w:pStyle w:val="TAL"/>
            </w:pPr>
            <w:r w:rsidRPr="000B71E3">
              <w:t>Change of SUPI-PEI association</w:t>
            </w:r>
          </w:p>
        </w:tc>
      </w:tr>
      <w:tr w:rsidR="007A5C70" w:rsidRPr="000B71E3" w14:paraId="7C0A78BC"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E078F" w14:textId="77777777"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D49FFC" w14:textId="77777777" w:rsidR="007A5C70" w:rsidRPr="000B71E3" w:rsidRDefault="007A5C70" w:rsidP="00255AB9">
            <w:pPr>
              <w:pStyle w:val="TAL"/>
            </w:pPr>
            <w:r w:rsidRPr="000B71E3">
              <w:t>Roaming Status</w:t>
            </w:r>
          </w:p>
        </w:tc>
      </w:tr>
      <w:tr w:rsidR="007A5C70" w:rsidRPr="000B71E3" w14:paraId="232C274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6BD9B" w14:textId="77777777"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64C025" w14:textId="77777777" w:rsidR="007A5C70" w:rsidRPr="000B71E3" w:rsidRDefault="007A5C70" w:rsidP="00255AB9">
            <w:pPr>
              <w:pStyle w:val="TAL"/>
            </w:pPr>
            <w:r w:rsidRPr="000B71E3">
              <w:t>Communication Failure</w:t>
            </w:r>
          </w:p>
        </w:tc>
      </w:tr>
      <w:tr w:rsidR="007A5C70" w:rsidRPr="000B71E3" w14:paraId="768EAB7A"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CA955" w14:textId="77777777" w:rsidR="007A5C70" w:rsidRPr="000B71E3" w:rsidRDefault="007A5C70" w:rsidP="00255AB9">
            <w:pPr>
              <w:pStyle w:val="TAL"/>
            </w:pPr>
            <w:r w:rsidRPr="000B71E3">
              <w:t>"AVAILABILITY_AFTER_DNN_FAILURE"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92573" w14:textId="77777777" w:rsidR="007A5C70" w:rsidRPr="000B71E3" w:rsidRDefault="007A5C70" w:rsidP="00255AB9">
            <w:pPr>
              <w:pStyle w:val="TAL"/>
            </w:pPr>
            <w:r w:rsidRPr="000B71E3">
              <w:t>Availability after DNN failure</w:t>
            </w:r>
          </w:p>
        </w:tc>
      </w:tr>
    </w:tbl>
    <w:p w14:paraId="5A556D71" w14:textId="77777777" w:rsidR="00E46E51" w:rsidRPr="000B71E3" w:rsidRDefault="00E46E51" w:rsidP="00E46E51">
      <w:pPr>
        <w:rPr>
          <w:lang w:val="en-US"/>
        </w:rPr>
      </w:pPr>
    </w:p>
    <w:p w14:paraId="1A54674A" w14:textId="77777777" w:rsidR="00BC4980" w:rsidRPr="00BC662F" w:rsidRDefault="00BC4980" w:rsidP="00BC4980">
      <w:pPr>
        <w:pStyle w:val="Heading5"/>
      </w:pPr>
      <w:bookmarkStart w:id="478" w:name="_Toc20118929"/>
      <w:r>
        <w:t>6.4.6.3.</w:t>
      </w:r>
      <w:r w:rsidR="0034081B">
        <w:t>4</w:t>
      </w:r>
      <w:r w:rsidRPr="00BC662F">
        <w:tab/>
        <w:t xml:space="preserve">Enumeration: </w:t>
      </w:r>
      <w:r>
        <w:t>LocationAccuracy</w:t>
      </w:r>
      <w:bookmarkEnd w:id="478"/>
    </w:p>
    <w:p w14:paraId="330B3031" w14:textId="77777777"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14:paraId="7E578867" w14:textId="7777777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448504" w14:textId="77777777"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AFD3A8" w14:textId="77777777" w:rsidR="00BC4980" w:rsidRDefault="00BC4980" w:rsidP="00DE75AC">
            <w:pPr>
              <w:pStyle w:val="TAH"/>
            </w:pPr>
            <w:r>
              <w:t>Description</w:t>
            </w:r>
          </w:p>
        </w:tc>
      </w:tr>
      <w:tr w:rsidR="00BC4980" w:rsidRPr="0015708C" w14:paraId="1F7FF364"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18D658" w14:textId="77777777"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3E2C7" w14:textId="77777777" w:rsidR="00BC4980" w:rsidRDefault="00BC4980" w:rsidP="00DE75AC">
            <w:pPr>
              <w:pStyle w:val="TAL"/>
            </w:pPr>
            <w:r>
              <w:t>change of cell shall be reported</w:t>
            </w:r>
          </w:p>
        </w:tc>
      </w:tr>
      <w:tr w:rsidR="00BC4980" w:rsidRPr="0015708C" w14:paraId="62D04EA0"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09FD" w14:textId="77777777"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ED67" w14:textId="77777777" w:rsidR="00BC4980" w:rsidRDefault="00BC4980" w:rsidP="00DE75AC">
            <w:pPr>
              <w:pStyle w:val="TAL"/>
            </w:pPr>
            <w:r>
              <w:t>change of TA shall be reported</w:t>
            </w:r>
          </w:p>
        </w:tc>
      </w:tr>
    </w:tbl>
    <w:p w14:paraId="6C653188" w14:textId="77777777" w:rsidR="00BC4980" w:rsidRDefault="00BC4980" w:rsidP="00BC4980">
      <w:pPr>
        <w:rPr>
          <w:lang w:val="en-US"/>
        </w:rPr>
      </w:pPr>
    </w:p>
    <w:p w14:paraId="012A0D58" w14:textId="77777777" w:rsidR="00AF7ADD" w:rsidRPr="000B71E3" w:rsidRDefault="00E46E51" w:rsidP="00AF7ADD">
      <w:pPr>
        <w:pStyle w:val="Heading3"/>
      </w:pPr>
      <w:bookmarkStart w:id="479" w:name="_Toc20118930"/>
      <w:r w:rsidRPr="000B71E3">
        <w:t>6.4.7</w:t>
      </w:r>
      <w:r w:rsidRPr="000B71E3">
        <w:tab/>
        <w:t>Error Handling</w:t>
      </w:r>
      <w:bookmarkEnd w:id="479"/>
      <w:r w:rsidR="00AF7ADD" w:rsidRPr="000B71E3">
        <w:t xml:space="preserve"> </w:t>
      </w:r>
    </w:p>
    <w:p w14:paraId="454EA1D7" w14:textId="77777777" w:rsidR="00E54FD1" w:rsidRPr="000B71E3" w:rsidRDefault="00E54FD1" w:rsidP="00E54FD1">
      <w:pPr>
        <w:pStyle w:val="Heading4"/>
      </w:pPr>
      <w:bookmarkStart w:id="480" w:name="_Toc20118931"/>
      <w:r w:rsidRPr="000B71E3">
        <w:t>6.4.7.1</w:t>
      </w:r>
      <w:r w:rsidRPr="000B71E3">
        <w:tab/>
        <w:t>General</w:t>
      </w:r>
      <w:bookmarkEnd w:id="480"/>
    </w:p>
    <w:p w14:paraId="74A389C6" w14:textId="77777777" w:rsidR="00E54FD1" w:rsidRPr="000B71E3" w:rsidRDefault="00E54FD1" w:rsidP="00E54FD1">
      <w:pPr>
        <w:rPr>
          <w:rFonts w:eastAsia="Calibri"/>
        </w:rPr>
      </w:pPr>
      <w:r w:rsidRPr="000B71E3">
        <w:t xml:space="preserve">HTTP error handling shall be supported as specified in </w:t>
      </w:r>
      <w:r w:rsidR="000647B6">
        <w:t>clause</w:t>
      </w:r>
      <w:r w:rsidRPr="000B71E3">
        <w:t> 5.2.4 of 3GPP TS 29.500 [4].</w:t>
      </w:r>
    </w:p>
    <w:p w14:paraId="40E95FF9" w14:textId="77777777" w:rsidR="00E54FD1" w:rsidRPr="000B71E3" w:rsidRDefault="00E54FD1" w:rsidP="00E54FD1">
      <w:pPr>
        <w:pStyle w:val="Heading4"/>
      </w:pPr>
      <w:bookmarkStart w:id="481" w:name="_Toc20118932"/>
      <w:r w:rsidRPr="000B71E3">
        <w:t>6.4.7.2</w:t>
      </w:r>
      <w:r w:rsidRPr="000B71E3">
        <w:tab/>
        <w:t>Protocol Errors</w:t>
      </w:r>
      <w:bookmarkEnd w:id="481"/>
    </w:p>
    <w:p w14:paraId="5413B4CA" w14:textId="77777777" w:rsidR="00E54FD1" w:rsidRPr="000B71E3" w:rsidRDefault="00E54FD1" w:rsidP="00E54FD1">
      <w:r w:rsidRPr="000B71E3">
        <w:t xml:space="preserve">Protocol errors handling shall be supported as specified in </w:t>
      </w:r>
      <w:r w:rsidR="000647B6">
        <w:t>clause</w:t>
      </w:r>
      <w:r w:rsidRPr="000B71E3">
        <w:t xml:space="preserve"> 5.2.7 of 3GPP TS 29.500 [4].</w:t>
      </w:r>
    </w:p>
    <w:p w14:paraId="130B815A" w14:textId="77777777" w:rsidR="00E54FD1" w:rsidRPr="000B71E3" w:rsidRDefault="00E54FD1" w:rsidP="00E54FD1">
      <w:pPr>
        <w:pStyle w:val="Heading4"/>
      </w:pPr>
      <w:bookmarkStart w:id="482" w:name="_Toc20118933"/>
      <w:r w:rsidRPr="000B71E3">
        <w:t>6.4.7.3</w:t>
      </w:r>
      <w:r w:rsidRPr="000B71E3">
        <w:tab/>
        <w:t>Application Errors</w:t>
      </w:r>
      <w:bookmarkEnd w:id="482"/>
    </w:p>
    <w:p w14:paraId="3B6E169D" w14:textId="77777777"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14:paraId="0966525D" w14:textId="77777777"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14:paraId="762764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5727EA5" w14:textId="77777777"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04715703" w14:textId="77777777"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0B23C41E" w14:textId="77777777" w:rsidR="00E54FD1" w:rsidRPr="000B71E3" w:rsidRDefault="00E54FD1" w:rsidP="00C13412">
            <w:pPr>
              <w:pStyle w:val="TAH"/>
            </w:pPr>
            <w:r w:rsidRPr="000B71E3">
              <w:t>Description</w:t>
            </w:r>
          </w:p>
        </w:tc>
      </w:tr>
      <w:tr w:rsidR="00E54FD1" w:rsidRPr="000B71E3" w14:paraId="5D05F0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6058A501" w14:textId="77777777"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14:paraId="43BEF267" w14:textId="77777777"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14:paraId="0F66277F" w14:textId="77777777"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14:paraId="5EC2D8CB"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7F994DC" w14:textId="77777777" w:rsidR="00E54FD1" w:rsidRPr="000B71E3" w:rsidRDefault="00E54FD1" w:rsidP="00C13412">
            <w:pPr>
              <w:pStyle w:val="TAL"/>
            </w:pPr>
            <w:r w:rsidRPr="000B71E3">
              <w:t>USER</w:t>
            </w:r>
            <w:r w:rsidR="00D8488D">
              <w:t>_</w:t>
            </w:r>
            <w:r w:rsidRPr="000B71E3">
              <w:t>NOT</w:t>
            </w:r>
            <w:r w:rsidR="00D8488D">
              <w:t>_</w:t>
            </w:r>
            <w:r w:rsidRPr="000B71E3">
              <w:t>FOUND</w:t>
            </w:r>
          </w:p>
        </w:tc>
        <w:tc>
          <w:tcPr>
            <w:tcW w:w="1475" w:type="dxa"/>
            <w:tcBorders>
              <w:top w:val="single" w:sz="4" w:space="0" w:color="auto"/>
              <w:left w:val="single" w:sz="4" w:space="0" w:color="auto"/>
              <w:bottom w:val="single" w:sz="4" w:space="0" w:color="auto"/>
              <w:right w:val="single" w:sz="4" w:space="0" w:color="auto"/>
            </w:tcBorders>
          </w:tcPr>
          <w:p w14:paraId="4CD09C0E"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79FFA0A5" w14:textId="77777777" w:rsidR="00E54FD1" w:rsidRPr="000B71E3" w:rsidRDefault="00E54FD1" w:rsidP="00C13412">
            <w:pPr>
              <w:pStyle w:val="TAL"/>
            </w:pPr>
            <w:r w:rsidRPr="000B71E3">
              <w:t>The user does not exist</w:t>
            </w:r>
          </w:p>
        </w:tc>
      </w:tr>
      <w:tr w:rsidR="00E54FD1" w:rsidRPr="000B71E3" w14:paraId="3E4A7577"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403D183" w14:textId="77777777"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14:paraId="518992C3"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25D02C91" w14:textId="77777777" w:rsidR="00E54FD1" w:rsidRPr="000B71E3" w:rsidRDefault="00E54FD1" w:rsidP="00C13412">
            <w:pPr>
              <w:pStyle w:val="TAL"/>
            </w:pPr>
            <w:r w:rsidRPr="000B71E3">
              <w:t>It is used when no corresponding context exists.</w:t>
            </w:r>
          </w:p>
        </w:tc>
      </w:tr>
      <w:tr w:rsidR="00E54FD1" w:rsidRPr="000B71E3" w14:paraId="5509B241"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9893850" w14:textId="77777777"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04225FD"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74B814FA" w14:textId="77777777" w:rsidR="00E54FD1" w:rsidRPr="000B71E3" w:rsidRDefault="00E54FD1" w:rsidP="00C13412">
            <w:pPr>
              <w:pStyle w:val="TAL"/>
            </w:pPr>
            <w:r w:rsidRPr="000B71E3">
              <w:t>The monitoring configuration contains unsupported event type.</w:t>
            </w:r>
          </w:p>
        </w:tc>
      </w:tr>
      <w:tr w:rsidR="00E54FD1" w:rsidRPr="000B71E3" w14:paraId="6A615A92"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0085621" w14:textId="77777777"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0ADD2D1F"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6218BEEC" w14:textId="77777777" w:rsidR="00E54FD1" w:rsidRPr="000B71E3" w:rsidRDefault="00E54FD1" w:rsidP="00C13412">
            <w:pPr>
              <w:pStyle w:val="TAL"/>
            </w:pPr>
            <w:r w:rsidRPr="000B71E3">
              <w:t>The monitoring configuration contains unsupported report options.</w:t>
            </w:r>
          </w:p>
        </w:tc>
      </w:tr>
    </w:tbl>
    <w:p w14:paraId="33DC7007" w14:textId="77777777" w:rsidR="00E54FD1" w:rsidRPr="000B71E3" w:rsidRDefault="00E54FD1" w:rsidP="00E54FD1"/>
    <w:p w14:paraId="2AC27FFB" w14:textId="77777777" w:rsidR="00AF7ADD" w:rsidRPr="000B71E3" w:rsidRDefault="00D9134D" w:rsidP="00AF7ADD">
      <w:pPr>
        <w:pStyle w:val="Heading3"/>
      </w:pPr>
      <w:r w:rsidRPr="000B71E3">
        <w:br w:type="page"/>
      </w:r>
      <w:bookmarkStart w:id="483" w:name="_Toc20118934"/>
      <w:r w:rsidR="00AF7ADD" w:rsidRPr="000B71E3">
        <w:lastRenderedPageBreak/>
        <w:t>6.4.8</w:t>
      </w:r>
      <w:r w:rsidR="00AF7ADD" w:rsidRPr="000B71E3">
        <w:tab/>
        <w:t>Feature Negotiation</w:t>
      </w:r>
      <w:bookmarkEnd w:id="483"/>
    </w:p>
    <w:p w14:paraId="02B485F2" w14:textId="77777777" w:rsidR="00AF7ADD" w:rsidRPr="000B71E3" w:rsidRDefault="00AF7ADD" w:rsidP="005F1FE3">
      <w:r w:rsidRPr="000B71E3">
        <w:t xml:space="preserve">The optional features in table 6.4.8-1 are defined for the Nudm_EE API. They shall be negotiated using the extensibility mechanism defined in </w:t>
      </w:r>
      <w:r w:rsidR="000647B6">
        <w:t>clause</w:t>
      </w:r>
      <w:r w:rsidRPr="000B71E3">
        <w:t> 6.6 of 3GPP TS 29.500 [4].</w:t>
      </w:r>
    </w:p>
    <w:p w14:paraId="62834C82" w14:textId="77777777"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2921E612"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1B0EE3"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3170E61"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68F7900" w14:textId="77777777" w:rsidR="00AF7ADD" w:rsidRPr="000B71E3" w:rsidRDefault="00AF7ADD" w:rsidP="003B34DE">
            <w:pPr>
              <w:pStyle w:val="TAH"/>
            </w:pPr>
            <w:r w:rsidRPr="000B71E3">
              <w:t>Description</w:t>
            </w:r>
          </w:p>
        </w:tc>
      </w:tr>
      <w:tr w:rsidR="00AF7ADD" w:rsidRPr="000B71E3" w14:paraId="444B799D"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1483F7B0"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25C1E8CA"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1B0C5CA9" w14:textId="77777777" w:rsidR="00AF7ADD" w:rsidRPr="000B71E3" w:rsidRDefault="00AF7ADD" w:rsidP="003B34DE">
            <w:pPr>
              <w:pStyle w:val="TAL"/>
              <w:rPr>
                <w:rFonts w:cs="Arial"/>
                <w:szCs w:val="18"/>
              </w:rPr>
            </w:pPr>
          </w:p>
        </w:tc>
      </w:tr>
    </w:tbl>
    <w:p w14:paraId="1E855B0C" w14:textId="77777777" w:rsidR="00AF7ADD" w:rsidRPr="000B71E3" w:rsidRDefault="00AF7ADD" w:rsidP="00AF7ADD"/>
    <w:p w14:paraId="7D029B1F" w14:textId="77777777" w:rsidR="00437CA4" w:rsidRPr="000B71E3" w:rsidRDefault="00437CA4" w:rsidP="00437CA4">
      <w:pPr>
        <w:pStyle w:val="Heading3"/>
        <w:rPr>
          <w:lang w:val="en-US"/>
        </w:rPr>
      </w:pPr>
      <w:bookmarkStart w:id="484" w:name="_Toc20118935"/>
      <w:r w:rsidRPr="000B71E3">
        <w:rPr>
          <w:lang w:val="en-US"/>
        </w:rPr>
        <w:t>6.4.</w:t>
      </w:r>
      <w:r w:rsidR="007A7D0C" w:rsidRPr="000B71E3">
        <w:rPr>
          <w:lang w:val="en-US"/>
        </w:rPr>
        <w:t>9</w:t>
      </w:r>
      <w:r w:rsidRPr="000B71E3">
        <w:rPr>
          <w:lang w:val="en-US"/>
        </w:rPr>
        <w:tab/>
        <w:t>Security</w:t>
      </w:r>
      <w:bookmarkEnd w:id="484"/>
    </w:p>
    <w:p w14:paraId="6805E434"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4510871E" w14:textId="77777777"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261C56C7"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14:paraId="2839D1B5" w14:textId="77777777"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14:paraId="4D2ED62F" w14:textId="77777777" w:rsidR="0010373E" w:rsidRPr="000B71E3" w:rsidRDefault="0010373E" w:rsidP="0010373E">
      <w:pPr>
        <w:pStyle w:val="Heading2"/>
      </w:pPr>
      <w:bookmarkStart w:id="485" w:name="_Toc20118936"/>
      <w:r w:rsidRPr="000B71E3">
        <w:t>6.5</w:t>
      </w:r>
      <w:r w:rsidRPr="000B71E3">
        <w:tab/>
        <w:t>Nudm_ParameterProvision Service API</w:t>
      </w:r>
      <w:bookmarkEnd w:id="485"/>
      <w:r w:rsidRPr="000B71E3">
        <w:t xml:space="preserve"> </w:t>
      </w:r>
    </w:p>
    <w:p w14:paraId="18DBA337" w14:textId="77777777" w:rsidR="0010373E" w:rsidRPr="000B71E3" w:rsidRDefault="0010373E" w:rsidP="0010373E">
      <w:pPr>
        <w:pStyle w:val="Heading3"/>
      </w:pPr>
      <w:bookmarkStart w:id="486" w:name="_Toc20118937"/>
      <w:r w:rsidRPr="000B71E3">
        <w:t>6.5.1</w:t>
      </w:r>
      <w:r w:rsidRPr="000B71E3">
        <w:tab/>
        <w:t>API URI</w:t>
      </w:r>
      <w:bookmarkEnd w:id="486"/>
    </w:p>
    <w:p w14:paraId="3D113C2A" w14:textId="77777777" w:rsidR="0010373E" w:rsidRPr="000B71E3" w:rsidRDefault="0010373E" w:rsidP="0010373E">
      <w:r w:rsidRPr="000B71E3">
        <w:t>URIs of this API shall have the following root:</w:t>
      </w:r>
    </w:p>
    <w:p w14:paraId="593DE029" w14:textId="77777777" w:rsidR="0010373E" w:rsidRPr="000B71E3" w:rsidRDefault="0010373E" w:rsidP="0010373E">
      <w:r w:rsidRPr="000B71E3">
        <w:t>{apiRoot}/{apiName}/{apiVersion}/</w:t>
      </w:r>
    </w:p>
    <w:p w14:paraId="35CD7AFC" w14:textId="77777777" w:rsidR="0010373E" w:rsidRPr="000B71E3" w:rsidRDefault="0010373E" w:rsidP="0010373E">
      <w:r w:rsidRPr="000B71E3">
        <w:t xml:space="preserve">where </w:t>
      </w:r>
      <w:r w:rsidR="006D3C1C">
        <w:t xml:space="preserve">"apiRoot" is defined in </w:t>
      </w:r>
      <w:r w:rsidR="000647B6">
        <w:t>clause</w:t>
      </w:r>
      <w:r w:rsidR="006D3C1C">
        <w:t xml:space="preserve"> 4.4.1 of 3GPP TS 29.501 [5], </w:t>
      </w:r>
      <w:r w:rsidRPr="000B71E3">
        <w:t>the "apiName" shall be set to "nudm-pp" and the "apiVersion" shall be set to "v1" for the current version of this specification.</w:t>
      </w:r>
    </w:p>
    <w:p w14:paraId="26F3D337" w14:textId="77777777" w:rsidR="0010373E" w:rsidRPr="000B71E3" w:rsidRDefault="0010373E" w:rsidP="0010373E">
      <w:pPr>
        <w:pStyle w:val="Heading3"/>
      </w:pPr>
      <w:bookmarkStart w:id="487" w:name="_Toc20118938"/>
      <w:r w:rsidRPr="000B71E3">
        <w:t>6.5.2</w:t>
      </w:r>
      <w:r w:rsidRPr="000B71E3">
        <w:tab/>
        <w:t>Usage of HTTP</w:t>
      </w:r>
      <w:bookmarkEnd w:id="487"/>
    </w:p>
    <w:p w14:paraId="72FAAB43" w14:textId="77777777" w:rsidR="0010373E" w:rsidRPr="000B71E3" w:rsidRDefault="0010373E" w:rsidP="0010373E">
      <w:pPr>
        <w:pStyle w:val="Heading4"/>
      </w:pPr>
      <w:bookmarkStart w:id="488" w:name="_Toc20118939"/>
      <w:r w:rsidRPr="000B71E3">
        <w:t>6.5.2.1</w:t>
      </w:r>
      <w:r w:rsidRPr="000B71E3">
        <w:tab/>
        <w:t>General</w:t>
      </w:r>
      <w:bookmarkEnd w:id="488"/>
    </w:p>
    <w:p w14:paraId="158911B8" w14:textId="77777777" w:rsidR="00017CA4" w:rsidRPr="000B71E3" w:rsidRDefault="00017CA4" w:rsidP="00017CA4">
      <w:r w:rsidRPr="000B71E3">
        <w:t>HTTP/2, as defined in IETF RFC 7540 [</w:t>
      </w:r>
      <w:r w:rsidR="00B947CB" w:rsidRPr="000B71E3">
        <w:t>13</w:t>
      </w:r>
      <w:r w:rsidRPr="000B71E3">
        <w:t>], shall be used as specified in clause 5 of 3GPP TS 29.500 [4].</w:t>
      </w:r>
    </w:p>
    <w:p w14:paraId="4679745E" w14:textId="77777777" w:rsidR="00017CA4" w:rsidRPr="000B71E3" w:rsidRDefault="00017CA4" w:rsidP="00017CA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3C7220A7" w14:textId="77777777" w:rsidR="00017CA4" w:rsidRPr="000B71E3" w:rsidRDefault="00017CA4" w:rsidP="00017CA4">
      <w:r w:rsidRPr="000B71E3">
        <w:t>HTTP messages and bodies for the Nudm_PP service shall comply with the OpenAPI [</w:t>
      </w:r>
      <w:r w:rsidR="00B947CB" w:rsidRPr="000B71E3">
        <w:t>14</w:t>
      </w:r>
      <w:r w:rsidRPr="000B71E3">
        <w:t xml:space="preserve">] specification contained in Annex A6. </w:t>
      </w:r>
    </w:p>
    <w:p w14:paraId="015B6CBB" w14:textId="77777777" w:rsidR="0010373E" w:rsidRPr="000B71E3" w:rsidRDefault="0010373E" w:rsidP="0010373E">
      <w:pPr>
        <w:pStyle w:val="Heading4"/>
      </w:pPr>
      <w:bookmarkStart w:id="489" w:name="_Toc20118940"/>
      <w:r w:rsidRPr="000B71E3">
        <w:t>6.5.2.2</w:t>
      </w:r>
      <w:r w:rsidRPr="000B71E3">
        <w:tab/>
        <w:t>HTTP standard headers</w:t>
      </w:r>
      <w:bookmarkEnd w:id="489"/>
    </w:p>
    <w:p w14:paraId="2B66EF0B" w14:textId="77777777" w:rsidR="0010373E" w:rsidRPr="000B71E3" w:rsidRDefault="0010373E" w:rsidP="0010373E">
      <w:pPr>
        <w:pStyle w:val="Heading5"/>
        <w:rPr>
          <w:lang w:eastAsia="zh-CN"/>
        </w:rPr>
      </w:pPr>
      <w:bookmarkStart w:id="490" w:name="_Toc20118941"/>
      <w:r w:rsidRPr="000B71E3">
        <w:t>6.5.2.2.1</w:t>
      </w:r>
      <w:r w:rsidRPr="000B71E3">
        <w:rPr>
          <w:rFonts w:hint="eastAsia"/>
          <w:lang w:eastAsia="zh-CN"/>
        </w:rPr>
        <w:tab/>
      </w:r>
      <w:r w:rsidRPr="000B71E3">
        <w:rPr>
          <w:lang w:eastAsia="zh-CN"/>
        </w:rPr>
        <w:t>General</w:t>
      </w:r>
      <w:bookmarkEnd w:id="490"/>
    </w:p>
    <w:p w14:paraId="26ED39D0" w14:textId="77777777" w:rsidR="00017CA4" w:rsidRPr="000B71E3" w:rsidRDefault="00017CA4" w:rsidP="002127F7">
      <w:pPr>
        <w:rPr>
          <w:lang w:eastAsia="zh-CN"/>
        </w:rPr>
      </w:pPr>
      <w:r w:rsidRPr="000B71E3">
        <w:t xml:space="preserve">The usage of HTTP standard headers shall be supported as specified in </w:t>
      </w:r>
      <w:r w:rsidR="000647B6">
        <w:t>clause</w:t>
      </w:r>
      <w:r w:rsidRPr="000B71E3">
        <w:t> 5.2.2 of 3GPP TS 29.500 [4].</w:t>
      </w:r>
    </w:p>
    <w:p w14:paraId="75CFA41B" w14:textId="77777777" w:rsidR="0010373E" w:rsidRPr="000B71E3" w:rsidRDefault="0010373E" w:rsidP="0010373E">
      <w:pPr>
        <w:pStyle w:val="Heading5"/>
      </w:pPr>
      <w:bookmarkStart w:id="491" w:name="_Toc20118942"/>
      <w:r w:rsidRPr="000B71E3">
        <w:t>6.5.2.2.2</w:t>
      </w:r>
      <w:r w:rsidRPr="000B71E3">
        <w:tab/>
        <w:t>Content type</w:t>
      </w:r>
      <w:bookmarkEnd w:id="491"/>
      <w:r w:rsidRPr="000B71E3">
        <w:t xml:space="preserve"> </w:t>
      </w:r>
    </w:p>
    <w:p w14:paraId="39D7A991" w14:textId="77777777" w:rsidR="00017CA4" w:rsidRPr="000B71E3" w:rsidRDefault="00017CA4" w:rsidP="00017CA4">
      <w:r w:rsidRPr="000B71E3">
        <w:t>The following content types shall be supported:</w:t>
      </w:r>
    </w:p>
    <w:p w14:paraId="2190E463" w14:textId="77777777"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14:paraId="4E967318" w14:textId="77777777"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14:paraId="7CCA4458" w14:textId="77777777"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14:paraId="76ACE1FF" w14:textId="77777777" w:rsidR="0010373E" w:rsidRPr="000B71E3" w:rsidRDefault="0010373E" w:rsidP="0010373E">
      <w:pPr>
        <w:pStyle w:val="Heading4"/>
      </w:pPr>
      <w:bookmarkStart w:id="492" w:name="_Toc20118943"/>
      <w:r w:rsidRPr="000B71E3">
        <w:t>6.5.2.3</w:t>
      </w:r>
      <w:r w:rsidRPr="000B71E3">
        <w:tab/>
        <w:t>HTTP custom headers</w:t>
      </w:r>
      <w:bookmarkEnd w:id="492"/>
    </w:p>
    <w:p w14:paraId="6166E18E" w14:textId="77777777" w:rsidR="0010373E" w:rsidRPr="000B71E3" w:rsidRDefault="0010373E" w:rsidP="0010373E">
      <w:pPr>
        <w:pStyle w:val="Heading5"/>
        <w:rPr>
          <w:lang w:eastAsia="zh-CN"/>
        </w:rPr>
      </w:pPr>
      <w:bookmarkStart w:id="493" w:name="_Toc20118944"/>
      <w:r w:rsidRPr="000B71E3">
        <w:t>6.5.2.3.1</w:t>
      </w:r>
      <w:r w:rsidRPr="000B71E3">
        <w:rPr>
          <w:rFonts w:hint="eastAsia"/>
          <w:lang w:eastAsia="zh-CN"/>
        </w:rPr>
        <w:tab/>
      </w:r>
      <w:r w:rsidRPr="000B71E3">
        <w:rPr>
          <w:lang w:eastAsia="zh-CN"/>
        </w:rPr>
        <w:t>General</w:t>
      </w:r>
      <w:bookmarkEnd w:id="493"/>
    </w:p>
    <w:p w14:paraId="42E7F068" w14:textId="77777777" w:rsidR="00017CA4" w:rsidRPr="000B71E3" w:rsidRDefault="00017CA4" w:rsidP="002127F7">
      <w:pPr>
        <w:rPr>
          <w:lang w:eastAsia="zh-CN"/>
        </w:rPr>
      </w:pPr>
      <w:r w:rsidRPr="000B71E3">
        <w:t xml:space="preserve">The usage of HTTP custom headers shall be supported as specified in </w:t>
      </w:r>
      <w:r w:rsidR="000647B6">
        <w:t>clause</w:t>
      </w:r>
      <w:r w:rsidRPr="000B71E3">
        <w:t> 5.2.3 of 3GPP TS 29.500 [4].</w:t>
      </w:r>
    </w:p>
    <w:p w14:paraId="56FEAE3B" w14:textId="77777777" w:rsidR="0010373E" w:rsidRPr="000B71E3" w:rsidRDefault="0010373E" w:rsidP="0010373E">
      <w:pPr>
        <w:pStyle w:val="Heading3"/>
      </w:pPr>
      <w:bookmarkStart w:id="494" w:name="_Toc20118945"/>
      <w:r w:rsidRPr="000B71E3">
        <w:t>6.5.3</w:t>
      </w:r>
      <w:r w:rsidRPr="000B71E3">
        <w:tab/>
        <w:t>Resources</w:t>
      </w:r>
      <w:bookmarkEnd w:id="494"/>
      <w:r w:rsidRPr="000B71E3">
        <w:t xml:space="preserve"> </w:t>
      </w:r>
    </w:p>
    <w:p w14:paraId="036EEF38" w14:textId="77777777" w:rsidR="0010373E" w:rsidRPr="000B71E3" w:rsidRDefault="0010373E" w:rsidP="0010373E">
      <w:pPr>
        <w:pStyle w:val="Heading4"/>
      </w:pPr>
      <w:bookmarkStart w:id="495" w:name="_Toc20118946"/>
      <w:r w:rsidRPr="000B71E3">
        <w:t>6.5.3.1</w:t>
      </w:r>
      <w:r w:rsidRPr="000B71E3">
        <w:tab/>
        <w:t>Overview</w:t>
      </w:r>
      <w:bookmarkEnd w:id="495"/>
    </w:p>
    <w:p w14:paraId="51DBEC64" w14:textId="77777777" w:rsidR="0010373E" w:rsidRPr="000B71E3" w:rsidRDefault="0010373E" w:rsidP="0010373E">
      <w:pPr>
        <w:pStyle w:val="TH"/>
        <w:rPr>
          <w:lang w:val="en-US"/>
        </w:rPr>
      </w:pPr>
      <w:r w:rsidRPr="000B71E3">
        <w:object w:dxaOrig="6506" w:dyaOrig="3875" w14:anchorId="6012E23C">
          <v:shape id="_x0000_i1500" type="#_x0000_t75" style="width:237.3pt;height:140.85pt" o:ole="">
            <v:imagedata r:id="rId121" o:title=""/>
          </v:shape>
          <o:OLEObject Type="Embed" ProgID="Visio.Drawing.11" ShapeID="_x0000_i1500" DrawAspect="Content" ObjectID="_1630731942" r:id="rId122"/>
        </w:object>
      </w:r>
    </w:p>
    <w:p w14:paraId="2EFEFCA1" w14:textId="77777777" w:rsidR="0010373E" w:rsidRPr="000B71E3" w:rsidRDefault="0010373E" w:rsidP="0010373E">
      <w:pPr>
        <w:pStyle w:val="TF"/>
      </w:pPr>
      <w:r w:rsidRPr="000B71E3">
        <w:t>Figure 6.5.3.1-1: Resource URI structure of the Nudm_PP API</w:t>
      </w:r>
    </w:p>
    <w:p w14:paraId="072E6BF5" w14:textId="77777777" w:rsidR="0010373E" w:rsidRPr="000B71E3" w:rsidRDefault="0010373E" w:rsidP="0010373E">
      <w:r w:rsidRPr="000B71E3">
        <w:t>Table 6.5.3.1-1 provides an overview of the resources and applicable HTTP methods.</w:t>
      </w:r>
    </w:p>
    <w:p w14:paraId="1AF043B6" w14:textId="77777777"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14:paraId="29A11007" w14:textId="77777777"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626F51" w14:textId="77777777"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5533DD" w14:textId="77777777"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B3A363" w14:textId="77777777"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9001C7" w14:textId="77777777" w:rsidR="0010373E" w:rsidRPr="000B71E3" w:rsidRDefault="0010373E" w:rsidP="00155923">
            <w:pPr>
              <w:pStyle w:val="TAH"/>
            </w:pPr>
            <w:r w:rsidRPr="000B71E3">
              <w:t>Description</w:t>
            </w:r>
          </w:p>
        </w:tc>
      </w:tr>
      <w:tr w:rsidR="0010373E" w:rsidRPr="000B71E3" w14:paraId="06026CE1" w14:textId="77777777" w:rsidTr="00155923">
        <w:trPr>
          <w:jc w:val="center"/>
        </w:trPr>
        <w:tc>
          <w:tcPr>
            <w:tcW w:w="0" w:type="auto"/>
            <w:tcBorders>
              <w:left w:val="single" w:sz="4" w:space="0" w:color="auto"/>
              <w:right w:val="single" w:sz="4" w:space="0" w:color="auto"/>
            </w:tcBorders>
          </w:tcPr>
          <w:p w14:paraId="22F0A321" w14:textId="77777777"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14:paraId="04AEE084" w14:textId="77777777"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14:paraId="43E7CBEB" w14:textId="77777777"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14:paraId="2E86D768" w14:textId="77777777" w:rsidR="0010373E" w:rsidRPr="000B71E3" w:rsidRDefault="0010373E" w:rsidP="00155923">
            <w:pPr>
              <w:pStyle w:val="TAL"/>
            </w:pPr>
            <w:r w:rsidRPr="000B71E3">
              <w:t>Modify the UE's modifiable subscription data</w:t>
            </w:r>
          </w:p>
        </w:tc>
      </w:tr>
    </w:tbl>
    <w:p w14:paraId="26179AC7" w14:textId="77777777" w:rsidR="0010373E" w:rsidRPr="000B71E3" w:rsidRDefault="0010373E" w:rsidP="0010373E"/>
    <w:p w14:paraId="7299901E" w14:textId="77777777" w:rsidR="0010373E" w:rsidRPr="000B71E3" w:rsidRDefault="0010373E" w:rsidP="0010373E">
      <w:pPr>
        <w:pStyle w:val="Heading4"/>
      </w:pPr>
      <w:bookmarkStart w:id="496" w:name="_Toc20118947"/>
      <w:r w:rsidRPr="000B71E3">
        <w:t>6.5.3.2</w:t>
      </w:r>
      <w:r w:rsidRPr="000B71E3">
        <w:tab/>
        <w:t>Resource: PpData</w:t>
      </w:r>
      <w:bookmarkEnd w:id="496"/>
    </w:p>
    <w:p w14:paraId="083AC836" w14:textId="77777777" w:rsidR="0010373E" w:rsidRPr="000B71E3" w:rsidRDefault="0010373E" w:rsidP="0010373E">
      <w:pPr>
        <w:pStyle w:val="Heading5"/>
      </w:pPr>
      <w:bookmarkStart w:id="497" w:name="_Toc20118948"/>
      <w:r w:rsidRPr="000B71E3">
        <w:t>6.5.3.2.1</w:t>
      </w:r>
      <w:r w:rsidRPr="000B71E3">
        <w:tab/>
        <w:t>Description</w:t>
      </w:r>
      <w:bookmarkEnd w:id="497"/>
    </w:p>
    <w:p w14:paraId="521F7617" w14:textId="77777777" w:rsidR="0010373E" w:rsidRPr="000B71E3" w:rsidRDefault="0010373E" w:rsidP="0010373E">
      <w:r w:rsidRPr="000B71E3">
        <w:t>This resource is used to represent Parameter Provisioning Data.</w:t>
      </w:r>
    </w:p>
    <w:p w14:paraId="1C022C38" w14:textId="77777777" w:rsidR="0010373E" w:rsidRPr="000B71E3" w:rsidRDefault="0010373E" w:rsidP="0010373E">
      <w:pPr>
        <w:pStyle w:val="Heading5"/>
      </w:pPr>
      <w:bookmarkStart w:id="498" w:name="_Toc20118949"/>
      <w:r w:rsidRPr="000B71E3">
        <w:t>6.5.3.2.2</w:t>
      </w:r>
      <w:r w:rsidRPr="000B71E3">
        <w:tab/>
        <w:t>Resource Definition</w:t>
      </w:r>
      <w:bookmarkEnd w:id="498"/>
    </w:p>
    <w:p w14:paraId="1A672E59" w14:textId="77777777" w:rsidR="0010373E" w:rsidRPr="000B71E3" w:rsidRDefault="0010373E" w:rsidP="0010373E">
      <w:r w:rsidRPr="000B71E3">
        <w:t>Resource URI: {apiRoot}/nudm-pp/v1/{gpsi}/pp-data</w:t>
      </w:r>
    </w:p>
    <w:p w14:paraId="0369C32F" w14:textId="77777777"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14:paraId="0B71940E" w14:textId="77777777"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14:paraId="697C0B4C"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49967C" w14:textId="77777777"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1ECBC4" w14:textId="77777777" w:rsidR="0010373E" w:rsidRPr="000B71E3" w:rsidRDefault="0010373E" w:rsidP="00155923">
            <w:pPr>
              <w:pStyle w:val="TAH"/>
            </w:pPr>
            <w:r w:rsidRPr="000B71E3">
              <w:t>Definition</w:t>
            </w:r>
          </w:p>
        </w:tc>
      </w:tr>
      <w:tr w:rsidR="0010373E" w:rsidRPr="000B71E3" w14:paraId="040F2FE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CA4E6E" w14:textId="77777777"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2FBA6A" w14:textId="77777777" w:rsidR="0010373E" w:rsidRPr="000B71E3" w:rsidRDefault="0010373E" w:rsidP="00155923">
            <w:pPr>
              <w:pStyle w:val="TAL"/>
            </w:pPr>
            <w:r w:rsidRPr="000B71E3">
              <w:t xml:space="preserve">See </w:t>
            </w:r>
            <w:r w:rsidR="000647B6">
              <w:t>clause</w:t>
            </w:r>
            <w:r w:rsidRPr="000B71E3">
              <w:rPr>
                <w:lang w:val="en-US" w:eastAsia="zh-CN"/>
              </w:rPr>
              <w:t> </w:t>
            </w:r>
            <w:r w:rsidRPr="000B71E3">
              <w:t>6.5.1</w:t>
            </w:r>
          </w:p>
        </w:tc>
      </w:tr>
      <w:tr w:rsidR="0010373E" w:rsidRPr="000B71E3" w14:paraId="64031903"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55AE7282" w14:textId="77777777"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BD625" w14:textId="77777777" w:rsidR="0010373E" w:rsidRPr="000B71E3" w:rsidRDefault="0010373E" w:rsidP="00155923">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8463D">
              <w:t>[^@]+@[^@]</w:t>
            </w:r>
            <w:r w:rsidRPr="000B71E3">
              <w:t>+|.+)"</w:t>
            </w:r>
          </w:p>
        </w:tc>
      </w:tr>
    </w:tbl>
    <w:p w14:paraId="65E3848B" w14:textId="77777777" w:rsidR="0010373E" w:rsidRPr="000B71E3" w:rsidRDefault="0010373E" w:rsidP="0010373E"/>
    <w:p w14:paraId="6460BD62" w14:textId="77777777" w:rsidR="0010373E" w:rsidRPr="000B71E3" w:rsidRDefault="0010373E" w:rsidP="0010373E">
      <w:pPr>
        <w:pStyle w:val="Heading5"/>
      </w:pPr>
      <w:bookmarkStart w:id="499" w:name="_Toc20118950"/>
      <w:r w:rsidRPr="000B71E3">
        <w:t>6.5.3.2.3</w:t>
      </w:r>
      <w:r w:rsidRPr="000B71E3">
        <w:tab/>
        <w:t>Resource Standard Methods</w:t>
      </w:r>
      <w:bookmarkEnd w:id="499"/>
    </w:p>
    <w:p w14:paraId="6E4E403A" w14:textId="77777777" w:rsidR="0010373E" w:rsidRPr="000B71E3" w:rsidRDefault="0010373E" w:rsidP="0010373E">
      <w:pPr>
        <w:pStyle w:val="Heading6"/>
      </w:pPr>
      <w:bookmarkStart w:id="500" w:name="_Toc20118951"/>
      <w:r w:rsidRPr="000B71E3">
        <w:t>6.5.3.2.3.1</w:t>
      </w:r>
      <w:r w:rsidRPr="000B71E3">
        <w:tab/>
        <w:t>PATCH</w:t>
      </w:r>
      <w:bookmarkEnd w:id="500"/>
    </w:p>
    <w:p w14:paraId="4B02D2ED" w14:textId="77777777" w:rsidR="001A62A9" w:rsidRPr="000B71E3" w:rsidRDefault="001A62A9" w:rsidP="001A62A9">
      <w:r w:rsidRPr="000B71E3">
        <w:t xml:space="preserve"> This method shall support the URI query parameters specified in table 6.5.3.2.3.1-1.</w:t>
      </w:r>
    </w:p>
    <w:p w14:paraId="4662B0A1" w14:textId="77777777" w:rsidR="001A62A9" w:rsidRPr="000B71E3" w:rsidRDefault="001A62A9" w:rsidP="001A62A9">
      <w:pPr>
        <w:pStyle w:val="TH"/>
        <w:rPr>
          <w:rFonts w:cs="Arial"/>
        </w:rPr>
      </w:pPr>
      <w:r w:rsidRPr="000B71E3">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14:paraId="79026078"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1EE4DB" w14:textId="77777777"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3E93A0" w14:textId="77777777"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B25ACE" w14:textId="77777777"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29070" w14:textId="77777777"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7BFF6A" w14:textId="77777777" w:rsidR="001A62A9" w:rsidRPr="000B71E3" w:rsidRDefault="001A62A9" w:rsidP="0037193F">
            <w:pPr>
              <w:pStyle w:val="TAH"/>
            </w:pPr>
            <w:r w:rsidRPr="000B71E3">
              <w:t>Description</w:t>
            </w:r>
          </w:p>
        </w:tc>
      </w:tr>
      <w:tr w:rsidR="001A62A9" w:rsidRPr="000B71E3" w14:paraId="0E2E8739" w14:textId="77777777"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BC910" w14:textId="77777777"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F9D532F" w14:textId="77777777"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14:paraId="018D3354" w14:textId="77777777"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14:paraId="20F6DDBB" w14:textId="77777777"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A51BF6" w14:textId="77777777" w:rsidR="001A62A9" w:rsidRPr="000B71E3" w:rsidRDefault="001A62A9" w:rsidP="0037193F">
            <w:pPr>
              <w:pStyle w:val="TAL"/>
            </w:pPr>
          </w:p>
        </w:tc>
      </w:tr>
    </w:tbl>
    <w:p w14:paraId="2A063F38" w14:textId="77777777" w:rsidR="001A62A9" w:rsidRPr="000B71E3" w:rsidRDefault="001A62A9" w:rsidP="00B96D05"/>
    <w:p w14:paraId="4CB412F2" w14:textId="77777777" w:rsidR="001A62A9" w:rsidRPr="000B71E3" w:rsidRDefault="001A62A9" w:rsidP="001A62A9">
      <w:r w:rsidRPr="000B71E3">
        <w:t>This method shall support the request data structures specified in table 6.5.3.2.3.1-2 and the response data structures and response codes specified in table 6.5.3.2.3.1-3.</w:t>
      </w:r>
    </w:p>
    <w:p w14:paraId="3347B252" w14:textId="77777777" w:rsidR="001A62A9" w:rsidRPr="000B71E3" w:rsidRDefault="001A62A9" w:rsidP="001A62A9">
      <w:pPr>
        <w:pStyle w:val="TH"/>
      </w:pPr>
      <w:r w:rsidRPr="000B71E3">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14:paraId="5C64D87D" w14:textId="77777777"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90B68C" w14:textId="77777777"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B812FE" w14:textId="77777777"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BD76F5" w14:textId="77777777"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989894A" w14:textId="77777777" w:rsidR="001A62A9" w:rsidRPr="000B71E3" w:rsidRDefault="001A62A9" w:rsidP="0037193F">
            <w:pPr>
              <w:pStyle w:val="TAH"/>
            </w:pPr>
            <w:r w:rsidRPr="000B71E3">
              <w:t>Description</w:t>
            </w:r>
          </w:p>
        </w:tc>
      </w:tr>
      <w:tr w:rsidR="001A62A9" w:rsidRPr="000B71E3" w14:paraId="122351DE" w14:textId="77777777"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D20FE0" w14:textId="77777777"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14:paraId="4CB7BD65" w14:textId="77777777"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E9AE4C" w14:textId="77777777"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D074F3" w14:textId="77777777" w:rsidR="001A62A9" w:rsidRPr="000B71E3" w:rsidRDefault="001A62A9" w:rsidP="0037193F">
            <w:pPr>
              <w:pStyle w:val="TAL"/>
            </w:pPr>
            <w:r w:rsidRPr="000B71E3">
              <w:t>The AMF registration for non 3GPP access is modified with the received information.</w:t>
            </w:r>
          </w:p>
        </w:tc>
      </w:tr>
    </w:tbl>
    <w:p w14:paraId="70085EFB" w14:textId="77777777" w:rsidR="001A62A9" w:rsidRPr="000B71E3" w:rsidRDefault="001A62A9" w:rsidP="001A62A9"/>
    <w:p w14:paraId="0C30AFE8" w14:textId="77777777"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14:paraId="31E4E1AD"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D92056" w14:textId="77777777"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BA60E8" w14:textId="77777777"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F2459B4" w14:textId="77777777"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923BC9" w14:textId="77777777" w:rsidR="001A62A9" w:rsidRPr="000B71E3" w:rsidRDefault="001A62A9" w:rsidP="0037193F">
            <w:pPr>
              <w:pStyle w:val="TAH"/>
            </w:pPr>
            <w:r w:rsidRPr="000B71E3">
              <w:t>Response</w:t>
            </w:r>
          </w:p>
          <w:p w14:paraId="650C6F59" w14:textId="77777777"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18A7AA" w14:textId="77777777" w:rsidR="001A62A9" w:rsidRPr="000B71E3" w:rsidRDefault="001A62A9" w:rsidP="0037193F">
            <w:pPr>
              <w:pStyle w:val="TAH"/>
            </w:pPr>
            <w:r w:rsidRPr="000B71E3">
              <w:t>Description</w:t>
            </w:r>
          </w:p>
        </w:tc>
      </w:tr>
      <w:tr w:rsidR="001A62A9" w:rsidRPr="000B71E3" w14:paraId="363F7991" w14:textId="77777777"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B2772D" w14:textId="77777777"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3D92BE35" w14:textId="77777777"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14:paraId="4197CE52" w14:textId="77777777"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14:paraId="77D2FC2C" w14:textId="77777777"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122C3" w14:textId="77777777" w:rsidR="001A62A9" w:rsidRPr="000B71E3" w:rsidRDefault="001A62A9" w:rsidP="0037193F">
            <w:pPr>
              <w:pStyle w:val="TAL"/>
            </w:pPr>
            <w:r w:rsidRPr="000B71E3">
              <w:t>Upon success, an empty response body shall be returned</w:t>
            </w:r>
          </w:p>
        </w:tc>
      </w:tr>
      <w:tr w:rsidR="00B040A6" w:rsidRPr="000B71E3" w14:paraId="7E4AB89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78AB7"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4015C8E"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4897C4"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F30E6D" w14:textId="77777777"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7D255E" w14:textId="77777777" w:rsidR="00B040A6" w:rsidRPr="000B71E3" w:rsidRDefault="00B040A6" w:rsidP="00C13412">
            <w:pPr>
              <w:pStyle w:val="TAL"/>
            </w:pPr>
            <w:r w:rsidRPr="000B71E3">
              <w:t>The "cause" attribute shall be set to the following application error:</w:t>
            </w:r>
          </w:p>
          <w:p w14:paraId="190F62B7" w14:textId="77777777" w:rsidR="00B040A6" w:rsidRPr="000B71E3" w:rsidRDefault="00B040A6" w:rsidP="00C13412">
            <w:pPr>
              <w:pStyle w:val="TAL"/>
            </w:pPr>
            <w:r w:rsidRPr="000B71E3">
              <w:t>- USER_NOT_FOUND</w:t>
            </w:r>
          </w:p>
        </w:tc>
      </w:tr>
      <w:tr w:rsidR="00B040A6" w:rsidRPr="000B71E3" w14:paraId="3C72814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990002"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FA1FD34"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47BA1BD"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5F88E3B" w14:textId="77777777"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75143F" w14:textId="77777777" w:rsidR="00B040A6" w:rsidRPr="000B71E3" w:rsidRDefault="00B040A6" w:rsidP="00C13412">
            <w:pPr>
              <w:pStyle w:val="TAL"/>
            </w:pPr>
            <w:r w:rsidRPr="000B71E3">
              <w:t>The "cause" attribute shall be set to the following application error:</w:t>
            </w:r>
          </w:p>
          <w:p w14:paraId="4596922C" w14:textId="77777777" w:rsidR="00B040A6" w:rsidRPr="000B71E3" w:rsidRDefault="00B040A6" w:rsidP="00C13412">
            <w:pPr>
              <w:pStyle w:val="TAL"/>
            </w:pPr>
            <w:r w:rsidRPr="000B71E3">
              <w:t>- MODIFICATION_NOT_ALLOWED</w:t>
            </w:r>
          </w:p>
        </w:tc>
      </w:tr>
      <w:tr w:rsidR="001A62A9" w:rsidRPr="000B71E3" w14:paraId="44A3BE8F" w14:textId="77777777"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FD6F5E3" w14:textId="77777777" w:rsidR="001A62A9" w:rsidRPr="000B71E3" w:rsidRDefault="001A62A9" w:rsidP="003D63AF">
            <w:pPr>
              <w:pStyle w:val="TAN"/>
            </w:pPr>
            <w:r w:rsidRPr="000B71E3">
              <w:t>NOTE:</w:t>
            </w:r>
            <w:r w:rsidR="000B71E3">
              <w:tab/>
            </w:r>
            <w:r w:rsidRPr="000B71E3">
              <w:t>In addition common data structures as listed in table 6.2.7-1 are supported.</w:t>
            </w:r>
          </w:p>
        </w:tc>
      </w:tr>
    </w:tbl>
    <w:p w14:paraId="58D25D86" w14:textId="77777777" w:rsidR="0010373E" w:rsidRPr="000B71E3" w:rsidRDefault="0010373E" w:rsidP="0010373E"/>
    <w:p w14:paraId="195AB4E6" w14:textId="77777777" w:rsidR="0010373E" w:rsidRPr="000B71E3" w:rsidRDefault="0010373E" w:rsidP="0010373E">
      <w:pPr>
        <w:pStyle w:val="Heading3"/>
      </w:pPr>
      <w:bookmarkStart w:id="501" w:name="_Toc20118952"/>
      <w:r w:rsidRPr="000B71E3">
        <w:t>6.5.4</w:t>
      </w:r>
      <w:r w:rsidRPr="000B71E3">
        <w:tab/>
        <w:t>Custom Operations without associated resources</w:t>
      </w:r>
      <w:bookmarkEnd w:id="501"/>
      <w:r w:rsidRPr="000B71E3">
        <w:t xml:space="preserve"> </w:t>
      </w:r>
    </w:p>
    <w:p w14:paraId="47DA9F84" w14:textId="77777777"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14:paraId="29265B21" w14:textId="77777777" w:rsidR="0010373E" w:rsidRPr="000B71E3" w:rsidRDefault="0010373E" w:rsidP="0010373E">
      <w:pPr>
        <w:pStyle w:val="Heading3"/>
      </w:pPr>
      <w:bookmarkStart w:id="502" w:name="_Toc20118953"/>
      <w:r w:rsidRPr="000B71E3">
        <w:t>6.5.5</w:t>
      </w:r>
      <w:r w:rsidRPr="000B71E3">
        <w:tab/>
        <w:t>Notifications</w:t>
      </w:r>
      <w:bookmarkEnd w:id="502"/>
    </w:p>
    <w:p w14:paraId="3F82C21A" w14:textId="77777777"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14:paraId="165D335E" w14:textId="77777777" w:rsidR="0010373E" w:rsidRPr="000B71E3" w:rsidRDefault="0010373E" w:rsidP="0010373E">
      <w:pPr>
        <w:pStyle w:val="Heading3"/>
      </w:pPr>
      <w:bookmarkStart w:id="503" w:name="_Toc20118954"/>
      <w:r w:rsidRPr="000B71E3">
        <w:t>6.5.6</w:t>
      </w:r>
      <w:r w:rsidRPr="000B71E3">
        <w:tab/>
        <w:t>Data Model</w:t>
      </w:r>
      <w:bookmarkEnd w:id="503"/>
    </w:p>
    <w:p w14:paraId="10886169" w14:textId="77777777" w:rsidR="0010373E" w:rsidRPr="000B71E3" w:rsidRDefault="0010373E" w:rsidP="0010373E">
      <w:pPr>
        <w:pStyle w:val="Heading4"/>
      </w:pPr>
      <w:bookmarkStart w:id="504" w:name="_Toc20118955"/>
      <w:r w:rsidRPr="000B71E3">
        <w:t>6.5.6.1</w:t>
      </w:r>
      <w:r w:rsidRPr="000B71E3">
        <w:tab/>
        <w:t>General</w:t>
      </w:r>
      <w:bookmarkEnd w:id="504"/>
    </w:p>
    <w:p w14:paraId="5B0DBED4" w14:textId="77777777" w:rsidR="0010373E" w:rsidRPr="000B71E3" w:rsidRDefault="0010373E" w:rsidP="0010373E">
      <w:r w:rsidRPr="000B71E3">
        <w:t xml:space="preserve">This </w:t>
      </w:r>
      <w:r w:rsidR="000647B6">
        <w:t>clause</w:t>
      </w:r>
      <w:r w:rsidRPr="000B71E3">
        <w:t xml:space="preserve"> specifies the application data model supported by the API.</w:t>
      </w:r>
    </w:p>
    <w:p w14:paraId="395EA202" w14:textId="77777777" w:rsidR="0010373E" w:rsidRPr="000B71E3" w:rsidRDefault="0010373E" w:rsidP="0010373E">
      <w:r w:rsidRPr="000B71E3">
        <w:t>Table 6.5.6.1-1 specifies the data types defined for the Nudm_PP service API.</w:t>
      </w:r>
    </w:p>
    <w:p w14:paraId="7E79FC24" w14:textId="77777777"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14:paraId="51FDE332"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14:paraId="28CAF3FB" w14:textId="77777777"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14:paraId="0CFEA440" w14:textId="164E1D57" w:rsidR="0010373E" w:rsidRPr="000B71E3" w:rsidRDefault="005B47C9" w:rsidP="00155923">
            <w:pPr>
              <w:pStyle w:val="TAH"/>
            </w:pPr>
            <w:r>
              <w:t>Clause</w:t>
            </w:r>
            <w:r w:rsidR="0010373E" w:rsidRPr="000B71E3">
              <w:t xml:space="preserve">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1FEFEA58" w14:textId="77777777" w:rsidR="0010373E" w:rsidRPr="000B71E3" w:rsidRDefault="0010373E" w:rsidP="00155923">
            <w:pPr>
              <w:pStyle w:val="TAH"/>
            </w:pPr>
            <w:r w:rsidRPr="000B71E3">
              <w:t>Description</w:t>
            </w:r>
          </w:p>
        </w:tc>
      </w:tr>
      <w:tr w:rsidR="0010373E" w:rsidRPr="000B71E3" w14:paraId="085441B4"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401DBF8" w14:textId="77777777"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14:paraId="266074AA" w14:textId="77777777"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14:paraId="5D6860BE" w14:textId="77777777" w:rsidR="0010373E" w:rsidRPr="000B71E3" w:rsidRDefault="0010373E" w:rsidP="00155923">
            <w:pPr>
              <w:pStyle w:val="TAL"/>
              <w:rPr>
                <w:rFonts w:cs="Arial"/>
                <w:szCs w:val="18"/>
              </w:rPr>
            </w:pPr>
            <w:r w:rsidRPr="000B71E3">
              <w:rPr>
                <w:rFonts w:cs="Arial"/>
                <w:szCs w:val="18"/>
              </w:rPr>
              <w:t>Parameter Provision Data</w:t>
            </w:r>
          </w:p>
        </w:tc>
      </w:tr>
      <w:tr w:rsidR="0010373E" w:rsidRPr="000B71E3" w14:paraId="700F532F"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2369405A" w14:textId="77777777"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14:paraId="17D68BBF" w14:textId="77777777"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14:paraId="1CBBEA11" w14:textId="77777777"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14:paraId="7F97F561"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6F71715" w14:textId="77777777"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14:paraId="203D2E6A" w14:textId="77777777"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14:paraId="662A4B4F" w14:textId="77777777" w:rsidR="0010373E" w:rsidRPr="000B71E3" w:rsidRDefault="0010373E" w:rsidP="00155923">
            <w:pPr>
              <w:pStyle w:val="TAL"/>
              <w:rPr>
                <w:rFonts w:cs="Arial"/>
                <w:szCs w:val="18"/>
              </w:rPr>
            </w:pPr>
          </w:p>
        </w:tc>
      </w:tr>
      <w:tr w:rsidR="001A62A9" w:rsidRPr="000B71E3" w14:paraId="18010325"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03AD88B9" w14:textId="77777777"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14:paraId="3362C5B3" w14:textId="77777777"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14:paraId="6F47291C" w14:textId="77777777" w:rsidR="001A62A9" w:rsidRPr="000B71E3" w:rsidRDefault="001A62A9" w:rsidP="0037193F">
            <w:pPr>
              <w:pStyle w:val="TAL"/>
              <w:rPr>
                <w:rFonts w:cs="Arial"/>
                <w:szCs w:val="18"/>
              </w:rPr>
            </w:pPr>
          </w:p>
        </w:tc>
      </w:tr>
    </w:tbl>
    <w:p w14:paraId="79E27289" w14:textId="77777777" w:rsidR="0010373E" w:rsidRPr="000B71E3" w:rsidRDefault="0010373E" w:rsidP="0010373E"/>
    <w:p w14:paraId="7F50F8A3" w14:textId="77777777" w:rsidR="0010373E" w:rsidRPr="000B71E3" w:rsidRDefault="0010373E" w:rsidP="0010373E">
      <w:r w:rsidRPr="000B71E3">
        <w:t xml:space="preserve">Table 6.5.6.1-2 specifies data types re-used by the Nudm_PP service API from other APIs, including a reference and when needed, a short description of their use within the Nudm_PP service API. </w:t>
      </w:r>
    </w:p>
    <w:p w14:paraId="605F839E" w14:textId="77777777"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14:paraId="0C166767"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4B492EB9" w14:textId="77777777"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51923F61" w14:textId="77777777"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729653B6" w14:textId="77777777" w:rsidR="0010373E" w:rsidRPr="000B71E3" w:rsidRDefault="0010373E" w:rsidP="00155923">
            <w:pPr>
              <w:pStyle w:val="TAH"/>
            </w:pPr>
            <w:r w:rsidRPr="000B71E3">
              <w:t>Comments</w:t>
            </w:r>
          </w:p>
        </w:tc>
      </w:tr>
      <w:tr w:rsidR="0010373E" w:rsidRPr="000B71E3" w14:paraId="7C3D167D"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52899EAD" w14:textId="77777777"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14:paraId="04993EE6" w14:textId="77777777"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060EAE30" w14:textId="77777777" w:rsidR="0010373E" w:rsidRPr="000B71E3" w:rsidRDefault="00BB531A" w:rsidP="00155923">
            <w:pPr>
              <w:pStyle w:val="TAL"/>
              <w:rPr>
                <w:rFonts w:cs="Arial"/>
                <w:szCs w:val="18"/>
              </w:rPr>
            </w:pPr>
            <w:r w:rsidRPr="000B71E3">
              <w:rPr>
                <w:rFonts w:cs="Arial"/>
                <w:szCs w:val="18"/>
              </w:rPr>
              <w:t>Time value in seconds</w:t>
            </w:r>
          </w:p>
        </w:tc>
      </w:tr>
      <w:tr w:rsidR="001A62A9" w:rsidRPr="000B71E3" w14:paraId="4D8034D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E94BC4F" w14:textId="77777777"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14:paraId="3B09092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AFF613" w14:textId="77777777" w:rsidR="001A62A9" w:rsidRPr="000B71E3" w:rsidRDefault="001A62A9" w:rsidP="0037193F">
            <w:pPr>
              <w:pStyle w:val="TAL"/>
              <w:rPr>
                <w:rFonts w:cs="Arial"/>
                <w:szCs w:val="18"/>
              </w:rPr>
            </w:pPr>
          </w:p>
        </w:tc>
      </w:tr>
      <w:tr w:rsidR="001A62A9" w:rsidRPr="000B71E3" w14:paraId="2E33EBAC"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A789C5C" w14:textId="77777777"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14:paraId="1013575B"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10B010B" w14:textId="77777777" w:rsidR="001A62A9" w:rsidRPr="000B71E3" w:rsidRDefault="001A62A9" w:rsidP="0037193F">
            <w:pPr>
              <w:pStyle w:val="TAL"/>
              <w:rPr>
                <w:rFonts w:cs="Arial"/>
                <w:szCs w:val="18"/>
              </w:rPr>
            </w:pPr>
          </w:p>
        </w:tc>
      </w:tr>
      <w:tr w:rsidR="001A62A9" w:rsidRPr="000B71E3" w14:paraId="6CAC4678"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18E4F5CF" w14:textId="77777777"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14:paraId="22B6D54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B1FC3ED" w14:textId="77777777" w:rsidR="001A62A9" w:rsidRPr="000B71E3" w:rsidRDefault="001A62A9" w:rsidP="0037193F">
            <w:pPr>
              <w:pStyle w:val="TAL"/>
              <w:rPr>
                <w:rFonts w:cs="Arial"/>
                <w:szCs w:val="18"/>
              </w:rPr>
            </w:pPr>
          </w:p>
        </w:tc>
      </w:tr>
      <w:tr w:rsidR="001A62A9" w:rsidRPr="000B71E3" w14:paraId="473CF2F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28184E99" w14:textId="77777777"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14:paraId="478C17BA"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7713BC" w14:textId="77777777" w:rsidR="001A62A9" w:rsidRPr="000B71E3" w:rsidRDefault="001A62A9" w:rsidP="0037193F">
            <w:pPr>
              <w:pStyle w:val="TAL"/>
              <w:rPr>
                <w:rFonts w:cs="Arial"/>
                <w:szCs w:val="18"/>
              </w:rPr>
            </w:pPr>
          </w:p>
        </w:tc>
      </w:tr>
    </w:tbl>
    <w:p w14:paraId="08425F4E" w14:textId="77777777" w:rsidR="0010373E" w:rsidRPr="000B71E3" w:rsidRDefault="0010373E" w:rsidP="0010373E"/>
    <w:p w14:paraId="754ED7D3" w14:textId="77777777" w:rsidR="0010373E" w:rsidRPr="000B71E3" w:rsidRDefault="0010373E" w:rsidP="0010373E">
      <w:pPr>
        <w:pStyle w:val="Heading4"/>
        <w:rPr>
          <w:lang w:val="en-US"/>
        </w:rPr>
      </w:pPr>
      <w:bookmarkStart w:id="505" w:name="_Toc20118956"/>
      <w:r w:rsidRPr="000B71E3">
        <w:rPr>
          <w:lang w:val="en-US"/>
        </w:rPr>
        <w:t>6.5.6.2</w:t>
      </w:r>
      <w:r w:rsidRPr="000B71E3">
        <w:rPr>
          <w:lang w:val="en-US"/>
        </w:rPr>
        <w:tab/>
        <w:t>Structured data types</w:t>
      </w:r>
      <w:bookmarkEnd w:id="505"/>
    </w:p>
    <w:p w14:paraId="6CBAA519" w14:textId="77777777" w:rsidR="0010373E" w:rsidRPr="000B71E3" w:rsidRDefault="0010373E" w:rsidP="0010373E">
      <w:pPr>
        <w:pStyle w:val="Heading5"/>
      </w:pPr>
      <w:bookmarkStart w:id="506" w:name="_Toc20118957"/>
      <w:r w:rsidRPr="000B71E3">
        <w:t>6.5.6.2.1</w:t>
      </w:r>
      <w:r w:rsidRPr="000B71E3">
        <w:tab/>
        <w:t>Introduction</w:t>
      </w:r>
      <w:bookmarkEnd w:id="506"/>
    </w:p>
    <w:p w14:paraId="4F5C9C34" w14:textId="77777777" w:rsidR="0010373E" w:rsidRPr="000B71E3" w:rsidRDefault="0010373E" w:rsidP="0010373E">
      <w:r w:rsidRPr="000B71E3">
        <w:t xml:space="preserve">This </w:t>
      </w:r>
      <w:r w:rsidR="000647B6">
        <w:t>clause</w:t>
      </w:r>
      <w:r w:rsidRPr="000B71E3">
        <w:t xml:space="preserve"> defines the structures to be used in resource representations. </w:t>
      </w:r>
    </w:p>
    <w:p w14:paraId="2EE154ED" w14:textId="77777777" w:rsidR="0010373E" w:rsidRPr="000B71E3" w:rsidRDefault="0010373E" w:rsidP="0010373E">
      <w:pPr>
        <w:pStyle w:val="Heading5"/>
      </w:pPr>
      <w:bookmarkStart w:id="507" w:name="_Toc20118958"/>
      <w:r w:rsidRPr="000B71E3">
        <w:t>6.5.6.2.2</w:t>
      </w:r>
      <w:r w:rsidRPr="000B71E3">
        <w:tab/>
        <w:t>Type: PpData</w:t>
      </w:r>
      <w:bookmarkEnd w:id="507"/>
    </w:p>
    <w:p w14:paraId="1583E05E" w14:textId="77777777"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14:paraId="76491541"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432892" w14:textId="77777777"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78729B" w14:textId="77777777"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D19107" w14:textId="77777777"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6BB5A8E2" w14:textId="77777777"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1CE34F" w14:textId="77777777" w:rsidR="0010373E" w:rsidRPr="000B71E3" w:rsidRDefault="0010373E" w:rsidP="00155923">
            <w:pPr>
              <w:pStyle w:val="TAH"/>
              <w:rPr>
                <w:rFonts w:cs="Arial"/>
                <w:szCs w:val="18"/>
              </w:rPr>
            </w:pPr>
            <w:r w:rsidRPr="000B71E3">
              <w:rPr>
                <w:rFonts w:cs="Arial"/>
                <w:szCs w:val="18"/>
              </w:rPr>
              <w:t>Description</w:t>
            </w:r>
          </w:p>
        </w:tc>
      </w:tr>
      <w:tr w:rsidR="00E16651" w:rsidRPr="000B71E3" w14:paraId="6C90DDF9" w14:textId="77777777"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14:paraId="6CC14A5C" w14:textId="77777777"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4E4E8D0E" w14:textId="77777777"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36861FA3" w14:textId="77777777"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527889FA" w14:textId="77777777"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14:paraId="75522CE2" w14:textId="77777777" w:rsidR="001A62A9" w:rsidRPr="000B71E3" w:rsidRDefault="001A62A9" w:rsidP="0037193F">
            <w:pPr>
              <w:pStyle w:val="TAL"/>
              <w:rPr>
                <w:rFonts w:cs="Arial"/>
                <w:szCs w:val="18"/>
              </w:rPr>
            </w:pPr>
          </w:p>
        </w:tc>
      </w:tr>
      <w:tr w:rsidR="00E16651" w:rsidRPr="000B71E3" w14:paraId="1F7758CD"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CA08DAD" w14:textId="77777777"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14:paraId="0667CED6" w14:textId="77777777"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14:paraId="5776A8EE" w14:textId="77777777"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7E3B8D58" w14:textId="77777777"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14:paraId="4DAA75D5" w14:textId="77777777" w:rsidR="0010373E" w:rsidRPr="000B71E3" w:rsidRDefault="0010373E" w:rsidP="00155923">
            <w:pPr>
              <w:pStyle w:val="TAL"/>
              <w:rPr>
                <w:rFonts w:cs="Arial"/>
                <w:szCs w:val="18"/>
              </w:rPr>
            </w:pPr>
            <w:r w:rsidRPr="000B71E3">
              <w:rPr>
                <w:rFonts w:cs="Arial"/>
                <w:szCs w:val="18"/>
              </w:rPr>
              <w:t>communication characteristics</w:t>
            </w:r>
          </w:p>
        </w:tc>
      </w:tr>
    </w:tbl>
    <w:p w14:paraId="409683F1" w14:textId="77777777" w:rsidR="0010373E" w:rsidRPr="000B71E3" w:rsidRDefault="0010373E" w:rsidP="0010373E">
      <w:pPr>
        <w:rPr>
          <w:lang w:val="en-US"/>
        </w:rPr>
      </w:pPr>
    </w:p>
    <w:p w14:paraId="69509BBA" w14:textId="77777777" w:rsidR="0010373E" w:rsidRPr="000B71E3" w:rsidRDefault="0010373E" w:rsidP="0010373E">
      <w:pPr>
        <w:pStyle w:val="Heading5"/>
      </w:pPr>
      <w:bookmarkStart w:id="508" w:name="_Toc20118959"/>
      <w:r w:rsidRPr="000B71E3">
        <w:t>6.5.6.2.3</w:t>
      </w:r>
      <w:r w:rsidRPr="000B71E3">
        <w:tab/>
        <w:t>Type: CommunicationCharacteristics</w:t>
      </w:r>
      <w:bookmarkEnd w:id="508"/>
    </w:p>
    <w:p w14:paraId="54730CFB" w14:textId="77777777"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14:paraId="4062F3E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C5CDED" w14:textId="77777777"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79E7A6" w14:textId="77777777"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88A04" w14:textId="77777777"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93BCEF" w14:textId="77777777"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C3CB82" w14:textId="77777777" w:rsidR="0010373E" w:rsidRPr="000B71E3" w:rsidRDefault="0010373E" w:rsidP="00155923">
            <w:pPr>
              <w:pStyle w:val="TAH"/>
              <w:rPr>
                <w:rFonts w:cs="Arial"/>
                <w:szCs w:val="18"/>
              </w:rPr>
            </w:pPr>
            <w:r w:rsidRPr="000B71E3">
              <w:rPr>
                <w:rFonts w:cs="Arial"/>
                <w:szCs w:val="18"/>
              </w:rPr>
              <w:t>Description</w:t>
            </w:r>
          </w:p>
        </w:tc>
      </w:tr>
      <w:tr w:rsidR="0010373E" w:rsidRPr="000B71E3" w14:paraId="2CDCCBA5"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F347954" w14:textId="77777777"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14:paraId="0B1F6821" w14:textId="77777777"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14:paraId="4EEA80F2" w14:textId="77777777"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5619E48" w14:textId="77777777"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5D01E5E1" w14:textId="77777777"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14:paraId="1F2D1B6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D7D49CA" w14:textId="77777777"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14:paraId="3A84A3D9" w14:textId="77777777"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14:paraId="0D8E910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15E812D"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18E67B4" w14:textId="77777777"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14:paraId="300A6E1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0808B3F" w14:textId="77777777"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14:paraId="7E6AA109" w14:textId="77777777"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14:paraId="5BB0DC7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B06A75C"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94F3E01" w14:textId="77777777"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14:paraId="1B2DB435" w14:textId="77777777" w:rsidR="0010373E" w:rsidRPr="000B71E3" w:rsidRDefault="0010373E" w:rsidP="0010373E">
      <w:pPr>
        <w:rPr>
          <w:lang w:val="en-US"/>
        </w:rPr>
      </w:pPr>
    </w:p>
    <w:p w14:paraId="43671EE9" w14:textId="77777777" w:rsidR="00E16651" w:rsidRPr="000B71E3" w:rsidRDefault="00E16651" w:rsidP="00E16651">
      <w:pPr>
        <w:pStyle w:val="Heading5"/>
      </w:pPr>
      <w:bookmarkStart w:id="509" w:name="_Toc20118960"/>
      <w:r w:rsidRPr="000B71E3">
        <w:t>6.5.6.2.4</w:t>
      </w:r>
      <w:r w:rsidRPr="000B71E3">
        <w:tab/>
        <w:t>Type: PpSubsRegTimer</w:t>
      </w:r>
      <w:bookmarkEnd w:id="509"/>
    </w:p>
    <w:p w14:paraId="66199953" w14:textId="77777777"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35FBF4E0"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1BE655"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03B45"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CEB197"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FBA83"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2E019"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17E98EF4"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1DEE0E64" w14:textId="77777777"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14:paraId="50AAE413"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46FC8D43"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1C40D71"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9449A8B"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F5C26E8"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761DF2EA"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5FCF7C3"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04B9DE51"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992813F"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4753417"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56E949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5D4D4FD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79FE03B0"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0E06370"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B5373C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B8CE2E6" w14:textId="77777777" w:rsidR="00E16651" w:rsidRPr="000B71E3" w:rsidRDefault="00E16651" w:rsidP="0037193F">
            <w:pPr>
              <w:pStyle w:val="TAL"/>
              <w:rPr>
                <w:rFonts w:cs="Arial"/>
                <w:szCs w:val="18"/>
              </w:rPr>
            </w:pPr>
            <w:r w:rsidRPr="000B71E3">
              <w:rPr>
                <w:rFonts w:cs="Arial"/>
                <w:szCs w:val="18"/>
              </w:rPr>
              <w:t>Transaction Reference ID</w:t>
            </w:r>
          </w:p>
        </w:tc>
      </w:tr>
    </w:tbl>
    <w:p w14:paraId="4EC7CD0B" w14:textId="77777777" w:rsidR="00E16651" w:rsidRPr="000B71E3" w:rsidRDefault="00E16651" w:rsidP="00E16651">
      <w:pPr>
        <w:rPr>
          <w:lang w:val="en-US"/>
        </w:rPr>
      </w:pPr>
    </w:p>
    <w:p w14:paraId="6211F4F0" w14:textId="77777777" w:rsidR="00E16651" w:rsidRPr="000B71E3" w:rsidRDefault="00E16651" w:rsidP="00E16651">
      <w:pPr>
        <w:pStyle w:val="Heading5"/>
      </w:pPr>
      <w:bookmarkStart w:id="510" w:name="_Toc20118961"/>
      <w:r w:rsidRPr="000B71E3">
        <w:lastRenderedPageBreak/>
        <w:t>6.5.6.2.5</w:t>
      </w:r>
      <w:r w:rsidRPr="000B71E3">
        <w:tab/>
        <w:t>Type: PpActiveTime</w:t>
      </w:r>
      <w:bookmarkEnd w:id="510"/>
    </w:p>
    <w:p w14:paraId="65EE8223" w14:textId="77777777"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630480F5"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036896"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FFD3C"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32D039"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AE3FD"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B92D1D"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0B64B90C"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ED42586" w14:textId="77777777"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14:paraId="6BB05C72"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67D7684A"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8C7D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A808C2"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DC43BCF"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21BA82C"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6A0F7D45"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6F459F5F"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D00018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446DE1F"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0E313697"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C3720E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29F73529"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BF328D"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102F7B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E696BA" w14:textId="77777777" w:rsidR="00E16651" w:rsidRPr="000B71E3" w:rsidRDefault="00E16651" w:rsidP="0037193F">
            <w:pPr>
              <w:pStyle w:val="TAL"/>
              <w:rPr>
                <w:rFonts w:cs="Arial"/>
                <w:szCs w:val="18"/>
              </w:rPr>
            </w:pPr>
            <w:r w:rsidRPr="000B71E3">
              <w:rPr>
                <w:rFonts w:cs="Arial"/>
                <w:szCs w:val="18"/>
              </w:rPr>
              <w:t>Transaction Reference ID</w:t>
            </w:r>
          </w:p>
        </w:tc>
      </w:tr>
    </w:tbl>
    <w:p w14:paraId="1107EA3E" w14:textId="77777777" w:rsidR="00E16651" w:rsidRPr="000B71E3" w:rsidRDefault="00E16651" w:rsidP="0010373E">
      <w:pPr>
        <w:rPr>
          <w:lang w:val="en-US"/>
        </w:rPr>
      </w:pPr>
    </w:p>
    <w:p w14:paraId="77B20684" w14:textId="77777777" w:rsidR="0010373E" w:rsidRPr="000B71E3" w:rsidRDefault="0010373E" w:rsidP="0010373E">
      <w:pPr>
        <w:pStyle w:val="Heading4"/>
        <w:rPr>
          <w:lang w:val="en-US"/>
        </w:rPr>
      </w:pPr>
      <w:bookmarkStart w:id="511" w:name="_Toc20118962"/>
      <w:r w:rsidRPr="000B71E3">
        <w:rPr>
          <w:lang w:val="en-US"/>
        </w:rPr>
        <w:t>6.5.6.3</w:t>
      </w:r>
      <w:r w:rsidRPr="000B71E3">
        <w:rPr>
          <w:lang w:val="en-US"/>
        </w:rPr>
        <w:tab/>
        <w:t>Simple data types and enumerations</w:t>
      </w:r>
      <w:bookmarkEnd w:id="511"/>
    </w:p>
    <w:p w14:paraId="03B0E66D" w14:textId="77777777" w:rsidR="0010373E" w:rsidRPr="000B71E3" w:rsidRDefault="0010373E" w:rsidP="0010373E">
      <w:pPr>
        <w:pStyle w:val="Heading5"/>
      </w:pPr>
      <w:bookmarkStart w:id="512" w:name="_Toc20118963"/>
      <w:r w:rsidRPr="000B71E3">
        <w:t>6.5.6.3.1</w:t>
      </w:r>
      <w:r w:rsidRPr="000B71E3">
        <w:tab/>
        <w:t>Introduction</w:t>
      </w:r>
      <w:bookmarkEnd w:id="512"/>
    </w:p>
    <w:p w14:paraId="34848970" w14:textId="77777777" w:rsidR="0010373E" w:rsidRPr="000B71E3" w:rsidRDefault="0010373E" w:rsidP="0010373E">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5B995D1C" w14:textId="77777777" w:rsidR="0010373E" w:rsidRPr="000B71E3" w:rsidRDefault="0010373E" w:rsidP="0010373E">
      <w:pPr>
        <w:pStyle w:val="Heading5"/>
      </w:pPr>
      <w:bookmarkStart w:id="513" w:name="_Toc20118964"/>
      <w:r w:rsidRPr="000B71E3">
        <w:t>6.5.6.3.2</w:t>
      </w:r>
      <w:r w:rsidRPr="000B71E3">
        <w:tab/>
        <w:t>Simple data types</w:t>
      </w:r>
      <w:bookmarkEnd w:id="513"/>
      <w:r w:rsidRPr="000B71E3">
        <w:t xml:space="preserve"> </w:t>
      </w:r>
    </w:p>
    <w:p w14:paraId="2595E9B1" w14:textId="77777777" w:rsidR="0010373E" w:rsidRPr="000B71E3" w:rsidRDefault="0010373E" w:rsidP="0010373E">
      <w:r w:rsidRPr="000B71E3">
        <w:t>The simple data types defined in table 6.5.6.3.2-1 shall be supported.</w:t>
      </w:r>
    </w:p>
    <w:p w14:paraId="03330212" w14:textId="77777777"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14:paraId="4E3CF742" w14:textId="77777777"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6E32D0D" w14:textId="77777777"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44349F" w14:textId="77777777"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7A3B3FF" w14:textId="77777777" w:rsidR="0010373E" w:rsidRPr="000B71E3" w:rsidRDefault="0010373E" w:rsidP="00155923">
            <w:pPr>
              <w:pStyle w:val="TAH"/>
            </w:pPr>
            <w:r w:rsidRPr="000B71E3">
              <w:t>Description</w:t>
            </w:r>
          </w:p>
        </w:tc>
      </w:tr>
      <w:tr w:rsidR="0010373E" w:rsidRPr="000B71E3" w14:paraId="0EBCCEA2" w14:textId="77777777"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E66C9B" w14:textId="77777777"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E130AE" w14:textId="77777777"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14:paraId="1F1549CC" w14:textId="77777777" w:rsidR="0010373E" w:rsidRPr="000B71E3" w:rsidRDefault="0010373E" w:rsidP="00155923">
            <w:pPr>
              <w:pStyle w:val="TAL"/>
            </w:pPr>
          </w:p>
        </w:tc>
      </w:tr>
      <w:tr w:rsidR="00767E11" w:rsidRPr="000B71E3" w14:paraId="31A85AF5" w14:textId="77777777"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4FE72D" w14:textId="77777777"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4B0BF" w14:textId="77777777"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14:paraId="51DD4B8E" w14:textId="77777777" w:rsidR="00767E11" w:rsidRPr="000B71E3" w:rsidRDefault="00767E11" w:rsidP="0037193F">
            <w:pPr>
              <w:pStyle w:val="TAL"/>
            </w:pPr>
            <w:r w:rsidRPr="000B71E3">
              <w:t>nullable</w:t>
            </w:r>
          </w:p>
        </w:tc>
      </w:tr>
    </w:tbl>
    <w:p w14:paraId="22B630B6" w14:textId="77777777" w:rsidR="0010373E" w:rsidRPr="000B71E3" w:rsidRDefault="0010373E" w:rsidP="0010373E"/>
    <w:p w14:paraId="42778970" w14:textId="77777777" w:rsidR="0010373E" w:rsidRPr="000B71E3" w:rsidRDefault="0010373E" w:rsidP="0010373E">
      <w:pPr>
        <w:pStyle w:val="Heading5"/>
      </w:pPr>
      <w:bookmarkStart w:id="514" w:name="_Toc20118965"/>
      <w:r w:rsidRPr="000B71E3">
        <w:t>6.5.6.3.3</w:t>
      </w:r>
      <w:r w:rsidRPr="000B71E3">
        <w:tab/>
        <w:t>Enumeration: &lt;EnumType1&gt;</w:t>
      </w:r>
      <w:bookmarkEnd w:id="514"/>
    </w:p>
    <w:p w14:paraId="7EE066EC" w14:textId="77777777"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14:paraId="2F58F75C" w14:textId="77777777"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D978C1" w14:textId="77777777"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FA31E6" w14:textId="77777777" w:rsidR="0010373E" w:rsidRPr="000B71E3" w:rsidRDefault="0010373E" w:rsidP="00155923">
            <w:pPr>
              <w:pStyle w:val="TAH"/>
            </w:pPr>
            <w:r w:rsidRPr="000B71E3">
              <w:t>Description</w:t>
            </w:r>
          </w:p>
        </w:tc>
      </w:tr>
      <w:tr w:rsidR="0010373E" w:rsidRPr="000B71E3" w14:paraId="340A7E5E" w14:textId="77777777"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654C0" w14:textId="77777777"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BDF271" w14:textId="77777777" w:rsidR="0010373E" w:rsidRPr="000B71E3" w:rsidRDefault="0010373E" w:rsidP="00155923">
            <w:pPr>
              <w:pStyle w:val="TAL"/>
            </w:pPr>
          </w:p>
        </w:tc>
      </w:tr>
    </w:tbl>
    <w:p w14:paraId="119EB827" w14:textId="77777777" w:rsidR="0010373E" w:rsidRPr="000B71E3" w:rsidRDefault="0010373E" w:rsidP="0010373E">
      <w:pPr>
        <w:rPr>
          <w:lang w:val="en-US"/>
        </w:rPr>
      </w:pPr>
    </w:p>
    <w:p w14:paraId="110B7CDC" w14:textId="77777777" w:rsidR="0010373E" w:rsidRPr="000B71E3" w:rsidRDefault="0010373E" w:rsidP="0010373E">
      <w:pPr>
        <w:pStyle w:val="Heading3"/>
      </w:pPr>
      <w:bookmarkStart w:id="515" w:name="_Toc20118966"/>
      <w:r w:rsidRPr="000B71E3">
        <w:t>6.5.7</w:t>
      </w:r>
      <w:r w:rsidRPr="000B71E3">
        <w:tab/>
        <w:t>Error Handling</w:t>
      </w:r>
      <w:bookmarkEnd w:id="515"/>
    </w:p>
    <w:p w14:paraId="00C1C719" w14:textId="77777777" w:rsidR="00B040A6" w:rsidRPr="000B71E3" w:rsidRDefault="00B040A6" w:rsidP="00B040A6">
      <w:pPr>
        <w:pStyle w:val="Heading4"/>
      </w:pPr>
      <w:bookmarkStart w:id="516" w:name="_Toc20118967"/>
      <w:r w:rsidRPr="000B71E3">
        <w:t>6.5.7.1</w:t>
      </w:r>
      <w:r w:rsidRPr="000B71E3">
        <w:tab/>
        <w:t>General</w:t>
      </w:r>
      <w:bookmarkEnd w:id="516"/>
    </w:p>
    <w:p w14:paraId="24FFCAA2" w14:textId="77777777" w:rsidR="00B040A6" w:rsidRPr="000B71E3" w:rsidRDefault="00B040A6" w:rsidP="00B040A6">
      <w:pPr>
        <w:rPr>
          <w:rFonts w:eastAsia="Calibri"/>
        </w:rPr>
      </w:pPr>
      <w:r w:rsidRPr="000B71E3">
        <w:t xml:space="preserve">HTTP error handling shall be supported as specified in </w:t>
      </w:r>
      <w:r w:rsidR="000647B6">
        <w:t>clause</w:t>
      </w:r>
      <w:r w:rsidRPr="000B71E3">
        <w:t> 5.2.4 of 3GPP TS 29.500 [4].</w:t>
      </w:r>
    </w:p>
    <w:p w14:paraId="040D820F" w14:textId="77777777" w:rsidR="00B040A6" w:rsidRPr="000B71E3" w:rsidRDefault="00B040A6" w:rsidP="00B040A6">
      <w:pPr>
        <w:pStyle w:val="Heading4"/>
      </w:pPr>
      <w:bookmarkStart w:id="517" w:name="_Toc20118968"/>
      <w:r w:rsidRPr="000B71E3">
        <w:t>6.5.7.2</w:t>
      </w:r>
      <w:r w:rsidRPr="000B71E3">
        <w:tab/>
        <w:t>Protocol Errors</w:t>
      </w:r>
      <w:bookmarkEnd w:id="517"/>
    </w:p>
    <w:p w14:paraId="15432E94" w14:textId="77777777" w:rsidR="00B040A6" w:rsidRPr="000B71E3" w:rsidRDefault="00B040A6" w:rsidP="00B040A6">
      <w:r w:rsidRPr="000B71E3">
        <w:t xml:space="preserve">Protocol errors handling shall be supported as specified in </w:t>
      </w:r>
      <w:r w:rsidR="000647B6">
        <w:t>clause</w:t>
      </w:r>
      <w:r w:rsidRPr="000B71E3">
        <w:t xml:space="preserve"> 5.2.7 of 3GPP TS 29.500 [4].</w:t>
      </w:r>
    </w:p>
    <w:p w14:paraId="4D5E8EED" w14:textId="77777777" w:rsidR="00B040A6" w:rsidRPr="000B71E3" w:rsidRDefault="00B040A6" w:rsidP="00B040A6">
      <w:pPr>
        <w:pStyle w:val="Heading4"/>
      </w:pPr>
      <w:bookmarkStart w:id="518" w:name="_Toc20118969"/>
      <w:r w:rsidRPr="000B71E3">
        <w:t>6.5.7.3</w:t>
      </w:r>
      <w:r w:rsidRPr="000B71E3">
        <w:tab/>
        <w:t>Application Errors</w:t>
      </w:r>
      <w:bookmarkEnd w:id="518"/>
    </w:p>
    <w:p w14:paraId="3F9DE58D" w14:textId="77777777"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14:paraId="277C28B1" w14:textId="77777777" w:rsidR="00B040A6" w:rsidRPr="000B71E3" w:rsidRDefault="00B040A6" w:rsidP="00B040A6">
      <w:r w:rsidRPr="000B71E3">
        <w:t>The application errors defined for the Nudm_UECM service are listed in Table 6.5.7.3-1.</w:t>
      </w:r>
    </w:p>
    <w:p w14:paraId="6131D94D" w14:textId="77777777"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14:paraId="6492BD0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14:paraId="506A585B" w14:textId="77777777"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ACC7ECA" w14:textId="77777777"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3228DC28" w14:textId="77777777" w:rsidR="00B040A6" w:rsidRPr="000B71E3" w:rsidRDefault="00B040A6" w:rsidP="00C13412">
            <w:pPr>
              <w:pStyle w:val="TAH"/>
            </w:pPr>
            <w:r w:rsidRPr="000B71E3">
              <w:t>Description</w:t>
            </w:r>
          </w:p>
        </w:tc>
      </w:tr>
      <w:tr w:rsidR="00B040A6" w:rsidRPr="000B71E3" w14:paraId="62F946F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6C6A8EDB" w14:textId="77777777"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14:paraId="4EF7552E" w14:textId="77777777"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14:paraId="018B95AA" w14:textId="77777777"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14:paraId="26FB002A"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10245205" w14:textId="77777777"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14:paraId="5C6B320D" w14:textId="77777777"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14:paraId="176C0B52" w14:textId="77777777" w:rsidR="00B040A6" w:rsidRPr="000B71E3" w:rsidRDefault="00B040A6" w:rsidP="00C13412">
            <w:pPr>
              <w:pStyle w:val="TAL"/>
              <w:rPr>
                <w:rFonts w:cs="Arial"/>
                <w:szCs w:val="18"/>
              </w:rPr>
            </w:pPr>
            <w:r w:rsidRPr="000B71E3">
              <w:rPr>
                <w:rFonts w:cs="Arial"/>
                <w:szCs w:val="18"/>
              </w:rPr>
              <w:t>The User does not exist.</w:t>
            </w:r>
          </w:p>
        </w:tc>
      </w:tr>
    </w:tbl>
    <w:p w14:paraId="064207A7" w14:textId="77777777" w:rsidR="00B040A6" w:rsidRPr="000B71E3" w:rsidRDefault="00B040A6" w:rsidP="00B040A6"/>
    <w:p w14:paraId="2E2C5495" w14:textId="77777777" w:rsidR="002C1C18" w:rsidRPr="000B71E3" w:rsidRDefault="002C1C18" w:rsidP="002C1C18">
      <w:pPr>
        <w:pStyle w:val="Heading3"/>
      </w:pPr>
      <w:bookmarkStart w:id="519" w:name="_Toc20118970"/>
      <w:r w:rsidRPr="000B71E3">
        <w:t>6.5.8</w:t>
      </w:r>
      <w:r w:rsidRPr="000B71E3">
        <w:tab/>
        <w:t>Feature Negotiation</w:t>
      </w:r>
      <w:bookmarkEnd w:id="519"/>
    </w:p>
    <w:p w14:paraId="75B59378" w14:textId="77777777" w:rsidR="002C1C18" w:rsidRPr="000B71E3" w:rsidRDefault="002C1C18" w:rsidP="002C1C18">
      <w:r w:rsidRPr="000B71E3">
        <w:t xml:space="preserve">The optional features in table 6.5.8-1 are defined for the Nudm_PP API. They shall be negotiated using the extensibility mechanism defined in </w:t>
      </w:r>
      <w:r w:rsidR="000647B6">
        <w:t>clause</w:t>
      </w:r>
      <w:r w:rsidRPr="000B71E3">
        <w:t> 6.6 of 3GPP TS 29.500 [4].</w:t>
      </w:r>
    </w:p>
    <w:p w14:paraId="51E75D67" w14:textId="77777777"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14:paraId="1C8BC8E2"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3F7072B" w14:textId="77777777"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6DAD2CA" w14:textId="77777777"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3D564E1" w14:textId="77777777" w:rsidR="002C1C18" w:rsidRPr="000B71E3" w:rsidRDefault="002C1C18" w:rsidP="00256888">
            <w:pPr>
              <w:pStyle w:val="TAH"/>
            </w:pPr>
            <w:r w:rsidRPr="000B71E3">
              <w:t>Description</w:t>
            </w:r>
          </w:p>
        </w:tc>
      </w:tr>
      <w:tr w:rsidR="002C1C18" w:rsidRPr="000B71E3" w14:paraId="29C71234"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tcPr>
          <w:p w14:paraId="39A641F8" w14:textId="77777777"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14:paraId="3A3DA5F4" w14:textId="77777777"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14:paraId="6A1459D4" w14:textId="77777777" w:rsidR="002C1C18" w:rsidRPr="000B71E3" w:rsidRDefault="002C1C18" w:rsidP="00256888">
            <w:pPr>
              <w:pStyle w:val="TAL"/>
              <w:rPr>
                <w:rFonts w:cs="Arial"/>
                <w:szCs w:val="18"/>
              </w:rPr>
            </w:pPr>
          </w:p>
        </w:tc>
      </w:tr>
    </w:tbl>
    <w:p w14:paraId="551215DA" w14:textId="77777777" w:rsidR="002C1C18" w:rsidRPr="000B71E3" w:rsidRDefault="002C1C18" w:rsidP="002C1C18"/>
    <w:p w14:paraId="31DD388B" w14:textId="77777777" w:rsidR="00437CA4" w:rsidRPr="000B71E3" w:rsidRDefault="00437CA4" w:rsidP="00437CA4">
      <w:pPr>
        <w:pStyle w:val="Heading3"/>
        <w:rPr>
          <w:lang w:val="en-US"/>
        </w:rPr>
      </w:pPr>
      <w:bookmarkStart w:id="520" w:name="_Toc20118971"/>
      <w:r w:rsidRPr="000B71E3">
        <w:rPr>
          <w:lang w:val="en-US"/>
        </w:rPr>
        <w:t>6.5.</w:t>
      </w:r>
      <w:r w:rsidR="002C1C18" w:rsidRPr="000B71E3">
        <w:rPr>
          <w:lang w:val="en-US"/>
        </w:rPr>
        <w:t>9</w:t>
      </w:r>
      <w:r w:rsidRPr="000B71E3">
        <w:rPr>
          <w:lang w:val="en-US"/>
        </w:rPr>
        <w:tab/>
        <w:t>Security</w:t>
      </w:r>
      <w:bookmarkEnd w:id="520"/>
    </w:p>
    <w:p w14:paraId="0ECEF900"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353339EF" w14:textId="77777777"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5.8</w:t>
      </w:r>
      <w:r w:rsidR="00437CA4" w:rsidRPr="000B71E3">
        <w:rPr>
          <w:lang w:val="en-US"/>
        </w:rPr>
        <w:t>.2.2.</w:t>
      </w:r>
    </w:p>
    <w:p w14:paraId="094263DD"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14:paraId="52FDC730" w14:textId="77777777"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14:paraId="6CCF553A" w14:textId="77777777" w:rsidR="007B24EB" w:rsidRPr="000B71E3" w:rsidRDefault="00080512">
      <w:pPr>
        <w:pStyle w:val="Heading8"/>
      </w:pPr>
      <w:bookmarkStart w:id="521" w:name="_Toc20118972"/>
      <w:r w:rsidRPr="000B71E3">
        <w:t>Annex A (normative):</w:t>
      </w:r>
      <w:r w:rsidRPr="000B71E3">
        <w:br/>
      </w:r>
      <w:r w:rsidR="00F24ED9" w:rsidRPr="000B71E3">
        <w:t xml:space="preserve">OpenAPI </w:t>
      </w:r>
      <w:r w:rsidR="00CA0EC8" w:rsidRPr="000B71E3">
        <w:t>specification</w:t>
      </w:r>
      <w:bookmarkEnd w:id="521"/>
    </w:p>
    <w:p w14:paraId="69057546" w14:textId="77777777" w:rsidR="00CA0EC8" w:rsidRPr="000B71E3" w:rsidRDefault="00CA0EC8" w:rsidP="00CA0EC8">
      <w:pPr>
        <w:pStyle w:val="Heading2"/>
      </w:pPr>
      <w:bookmarkStart w:id="522" w:name="_Toc20118973"/>
      <w:r w:rsidRPr="000B71E3">
        <w:t>A.1</w:t>
      </w:r>
      <w:r w:rsidRPr="000B71E3">
        <w:tab/>
        <w:t>General</w:t>
      </w:r>
      <w:bookmarkEnd w:id="522"/>
      <w:r w:rsidRPr="000B71E3">
        <w:t xml:space="preserve"> </w:t>
      </w:r>
    </w:p>
    <w:p w14:paraId="1170EB27" w14:textId="77777777" w:rsidR="00411BEC" w:rsidRPr="000B71E3" w:rsidRDefault="00411BEC" w:rsidP="00411BEC">
      <w:pPr>
        <w:rPr>
          <w:lang w:val="en-US"/>
        </w:rPr>
      </w:pPr>
      <w:r w:rsidRPr="000B71E3">
        <w:rPr>
          <w:lang w:val="en-US"/>
        </w:rPr>
        <w:t xml:space="preserve">This Annex specifies the formal definition of the Nudm Service API(s). It consists of OpenAPI 3.0.0 specifications, in YAML format. </w:t>
      </w:r>
    </w:p>
    <w:p w14:paraId="33FA0026" w14:textId="77777777" w:rsidR="00193E8E" w:rsidRPr="00EA7D0A" w:rsidRDefault="00193E8E" w:rsidP="00193E8E">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18E48880" w14:textId="77777777" w:rsidR="00193E8E" w:rsidRPr="004D2E9A" w:rsidRDefault="00193E8E" w:rsidP="00193E8E">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255500C" w14:textId="77777777" w:rsidR="00C21133" w:rsidRDefault="00C21133" w:rsidP="00C21133">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w:t>
      </w:r>
      <w:r w:rsidR="00193E8E">
        <w:rPr>
          <w:lang w:eastAsia="zh-CN"/>
        </w:rPr>
        <w:t>R</w:t>
      </w:r>
      <w:r>
        <w:rPr>
          <w:lang w:eastAsia="zh-CN"/>
        </w:rPr>
        <w:t> 21.900 [</w:t>
      </w:r>
      <w:r w:rsidR="001020E7">
        <w:rPr>
          <w:lang w:eastAsia="zh-CN"/>
        </w:rPr>
        <w:t>30</w:t>
      </w:r>
      <w:r>
        <w:rPr>
          <w:lang w:eastAsia="zh-CN"/>
        </w:rPr>
        <w:t>] for further information)</w:t>
      </w:r>
      <w:r>
        <w:t>:</w:t>
      </w:r>
    </w:p>
    <w:p w14:paraId="6DECA304" w14:textId="77777777" w:rsidR="00C21133" w:rsidRDefault="00C21133" w:rsidP="00C21133">
      <w:pPr>
        <w:pStyle w:val="B1"/>
        <w:rPr>
          <w:lang w:eastAsia="zh-CN"/>
        </w:rPr>
      </w:pPr>
      <w:r>
        <w:t>-</w:t>
      </w:r>
      <w:r>
        <w:tab/>
      </w:r>
      <w:hyperlink r:id="rId123" w:history="1">
        <w:r w:rsidRPr="00D35B0A">
          <w:rPr>
            <w:rStyle w:val="Hyperlink"/>
          </w:rPr>
          <w:t>https://www.3gpp.org/ftp/Specs/archive/OpenAPI/&lt;Release&gt;/</w:t>
        </w:r>
      </w:hyperlink>
      <w:r>
        <w:rPr>
          <w:lang w:eastAsia="zh-CN"/>
        </w:rPr>
        <w:t>, and</w:t>
      </w:r>
    </w:p>
    <w:p w14:paraId="2A36B54F" w14:textId="77777777" w:rsidR="00C21133" w:rsidRPr="00D27A4B" w:rsidRDefault="00C21133" w:rsidP="00C21133">
      <w:pPr>
        <w:pStyle w:val="B1"/>
        <w:rPr>
          <w:lang w:eastAsia="zh-CN"/>
        </w:rPr>
      </w:pPr>
      <w:r>
        <w:rPr>
          <w:lang w:eastAsia="zh-CN"/>
        </w:rPr>
        <w:t>-</w:t>
      </w:r>
      <w:r>
        <w:rPr>
          <w:lang w:eastAsia="zh-CN"/>
        </w:rPr>
        <w:tab/>
      </w:r>
      <w:hyperlink r:id="rId124"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FD65E0F" w14:textId="77777777" w:rsidR="00193E8E" w:rsidRPr="006D6534" w:rsidRDefault="00193E8E" w:rsidP="00193E8E">
      <w:pPr>
        <w:pStyle w:val="NO"/>
      </w:pPr>
      <w:r w:rsidRPr="006D6534">
        <w:lastRenderedPageBreak/>
        <w:t>NOTE</w:t>
      </w:r>
      <w:r>
        <w:t> 2</w:t>
      </w:r>
      <w:r w:rsidRPr="006D6534">
        <w:t>:</w:t>
      </w:r>
      <w:bookmarkStart w:id="523"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523"/>
    </w:p>
    <w:p w14:paraId="2DE32E6E" w14:textId="77777777" w:rsidR="00080512" w:rsidRPr="000B71E3" w:rsidRDefault="007B24EB" w:rsidP="007B24EB">
      <w:pPr>
        <w:pStyle w:val="Heading2"/>
      </w:pPr>
      <w:bookmarkStart w:id="524" w:name="_Hlk9329589"/>
      <w:bookmarkStart w:id="525" w:name="_Toc20118974"/>
      <w:r w:rsidRPr="000B71E3">
        <w:t>A.</w:t>
      </w:r>
      <w:r w:rsidR="00CA0EC8" w:rsidRPr="000B71E3">
        <w:t>2</w:t>
      </w:r>
      <w:r w:rsidRPr="000B71E3">
        <w:tab/>
      </w:r>
      <w:r w:rsidR="002E7F0F" w:rsidRPr="000B71E3">
        <w:t>Nudm_SDM</w:t>
      </w:r>
      <w:r w:rsidR="00C94E86" w:rsidRPr="000B71E3">
        <w:t xml:space="preserve"> </w:t>
      </w:r>
      <w:r w:rsidR="00CA0EC8" w:rsidRPr="000B71E3">
        <w:t>API</w:t>
      </w:r>
      <w:bookmarkEnd w:id="525"/>
    </w:p>
    <w:p w14:paraId="7F7908A6" w14:textId="77777777" w:rsidR="00207B40" w:rsidRPr="000B71E3" w:rsidRDefault="00207B40" w:rsidP="00207B40">
      <w:pPr>
        <w:pStyle w:val="PL"/>
      </w:pPr>
      <w:r w:rsidRPr="000B71E3">
        <w:t>openapi: 3.0.0</w:t>
      </w:r>
    </w:p>
    <w:p w14:paraId="614DCE93" w14:textId="77777777" w:rsidR="00207B40" w:rsidRPr="000B71E3" w:rsidRDefault="00207B40" w:rsidP="00207B40">
      <w:pPr>
        <w:pStyle w:val="PL"/>
      </w:pPr>
    </w:p>
    <w:p w14:paraId="00FACA6D" w14:textId="77777777" w:rsidR="00207B40" w:rsidRPr="000B71E3" w:rsidRDefault="00207B40" w:rsidP="00207B40">
      <w:pPr>
        <w:pStyle w:val="PL"/>
      </w:pPr>
      <w:r w:rsidRPr="000B71E3">
        <w:t>info:</w:t>
      </w:r>
    </w:p>
    <w:p w14:paraId="30347617" w14:textId="6B7B8C1E" w:rsidR="00207B40" w:rsidRPr="000B71E3" w:rsidRDefault="00207B40" w:rsidP="00207B40">
      <w:pPr>
        <w:pStyle w:val="PL"/>
      </w:pPr>
      <w:r w:rsidRPr="000B71E3">
        <w:t xml:space="preserve">  version: '</w:t>
      </w:r>
      <w:r w:rsidR="008B2ECF">
        <w:t>2</w:t>
      </w:r>
      <w:r w:rsidRPr="000B71E3">
        <w:t>.</w:t>
      </w:r>
      <w:r w:rsidR="00AA3CF7">
        <w:t>0</w:t>
      </w:r>
      <w:r w:rsidRPr="000B71E3">
        <w:t>.</w:t>
      </w:r>
      <w:r w:rsidR="00134DB6">
        <w:t>2</w:t>
      </w:r>
      <w:r w:rsidRPr="000B71E3">
        <w:t>'</w:t>
      </w:r>
    </w:p>
    <w:p w14:paraId="67A31690" w14:textId="77777777" w:rsidR="00207B40" w:rsidRPr="000B71E3" w:rsidRDefault="00207B40" w:rsidP="00207B40">
      <w:pPr>
        <w:pStyle w:val="PL"/>
      </w:pPr>
      <w:r w:rsidRPr="000B71E3">
        <w:t xml:space="preserve">  title: 'Nudm_SDM'</w:t>
      </w:r>
    </w:p>
    <w:bookmarkEnd w:id="524"/>
    <w:p w14:paraId="76A57F38" w14:textId="77777777" w:rsidR="00032A2F" w:rsidRDefault="00207B40" w:rsidP="00032A2F">
      <w:pPr>
        <w:pStyle w:val="PL"/>
      </w:pPr>
      <w:r w:rsidRPr="000B71E3">
        <w:t xml:space="preserve">  description: </w:t>
      </w:r>
      <w:r w:rsidR="00032A2F">
        <w:t>|</w:t>
      </w:r>
    </w:p>
    <w:p w14:paraId="460E74E4" w14:textId="77777777" w:rsidR="00032A2F" w:rsidRDefault="00032A2F" w:rsidP="00032A2F">
      <w:pPr>
        <w:pStyle w:val="PL"/>
      </w:pPr>
      <w:r>
        <w:t xml:space="preserve">    </w:t>
      </w:r>
      <w:r w:rsidR="00207B40" w:rsidRPr="000B71E3">
        <w:t>Nudm Subscriber Data Management Service</w:t>
      </w:r>
      <w:r>
        <w:t>.</w:t>
      </w:r>
    </w:p>
    <w:p w14:paraId="33A717E2" w14:textId="77777777" w:rsidR="00032A2F" w:rsidRDefault="00032A2F" w:rsidP="00032A2F">
      <w:pPr>
        <w:pStyle w:val="PL"/>
      </w:pPr>
      <w:r>
        <w:t xml:space="preserve">    © 2019, 3GPP Organizational Partners (ARIB, ATIS, CCSA, ETSI, TSDSI, TTA, TTC).</w:t>
      </w:r>
    </w:p>
    <w:p w14:paraId="2C4C16C3" w14:textId="77777777" w:rsidR="00207B40" w:rsidRPr="000B71E3" w:rsidRDefault="00032A2F" w:rsidP="00032A2F">
      <w:pPr>
        <w:pStyle w:val="PL"/>
      </w:pPr>
      <w:r>
        <w:t xml:space="preserve">    All rights reserved.</w:t>
      </w:r>
    </w:p>
    <w:p w14:paraId="7E1212A0" w14:textId="77777777" w:rsidR="00A04F30" w:rsidRDefault="00A04F30" w:rsidP="00A04F30">
      <w:pPr>
        <w:pStyle w:val="PL"/>
        <w:rPr>
          <w:lang w:val="en-US"/>
        </w:rPr>
      </w:pPr>
    </w:p>
    <w:p w14:paraId="16617186" w14:textId="77777777" w:rsidR="00A04F30" w:rsidRPr="00F267AF" w:rsidRDefault="00A04F30" w:rsidP="00A04F30">
      <w:pPr>
        <w:pStyle w:val="PL"/>
        <w:rPr>
          <w:lang w:val="en-US"/>
        </w:rPr>
      </w:pPr>
      <w:r w:rsidRPr="00F267AF">
        <w:rPr>
          <w:lang w:val="en-US"/>
        </w:rPr>
        <w:t>externalDocs:</w:t>
      </w:r>
    </w:p>
    <w:p w14:paraId="334CDCA6" w14:textId="09BD1D8A"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134DB6">
        <w:rPr>
          <w:lang w:val="en-US"/>
        </w:rPr>
        <w:t>5</w:t>
      </w:r>
      <w:r w:rsidRPr="00F267AF">
        <w:rPr>
          <w:lang w:val="en-US"/>
        </w:rPr>
        <w:t>.</w:t>
      </w:r>
      <w:r w:rsidR="008B2ECF">
        <w:rPr>
          <w:lang w:val="en-US"/>
        </w:rPr>
        <w:t>0</w:t>
      </w:r>
    </w:p>
    <w:p w14:paraId="26B9A44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ADFCE59" w14:textId="77777777" w:rsidR="00207B40" w:rsidRPr="000B71E3" w:rsidRDefault="00207B40" w:rsidP="00207B40">
      <w:pPr>
        <w:pStyle w:val="PL"/>
      </w:pPr>
    </w:p>
    <w:p w14:paraId="36FBF9A9" w14:textId="77777777" w:rsidR="00207B40" w:rsidRPr="000B71E3" w:rsidRDefault="00207B40" w:rsidP="00207B40">
      <w:pPr>
        <w:pStyle w:val="PL"/>
      </w:pPr>
      <w:r w:rsidRPr="000B71E3">
        <w:t>servers:</w:t>
      </w:r>
    </w:p>
    <w:p w14:paraId="7BA58D40" w14:textId="77777777" w:rsidR="00207B40" w:rsidRPr="000B71E3" w:rsidRDefault="00207B40" w:rsidP="00207B40">
      <w:pPr>
        <w:pStyle w:val="PL"/>
      </w:pPr>
      <w:r w:rsidRPr="000B71E3">
        <w:t xml:space="preserve">  - url: </w:t>
      </w:r>
      <w:r w:rsidR="00C56875" w:rsidRPr="000B71E3">
        <w:t>'</w:t>
      </w:r>
      <w:r w:rsidRPr="000B71E3">
        <w:t>{apiRoot}/nudm-sdm/v</w:t>
      </w:r>
      <w:r w:rsidR="008B2ECF">
        <w:t>2</w:t>
      </w:r>
      <w:r w:rsidR="00C56875" w:rsidRPr="000B71E3">
        <w:t>'</w:t>
      </w:r>
    </w:p>
    <w:p w14:paraId="1928CDAF" w14:textId="77777777" w:rsidR="00207B40" w:rsidRPr="000B71E3" w:rsidRDefault="00207B40" w:rsidP="00207B40">
      <w:pPr>
        <w:pStyle w:val="PL"/>
      </w:pPr>
      <w:r w:rsidRPr="000B71E3">
        <w:t xml:space="preserve">    variables:</w:t>
      </w:r>
    </w:p>
    <w:p w14:paraId="4D6768BF" w14:textId="77777777" w:rsidR="00207B40" w:rsidRPr="000B71E3" w:rsidRDefault="00207B40" w:rsidP="00207B40">
      <w:pPr>
        <w:pStyle w:val="PL"/>
      </w:pPr>
      <w:r w:rsidRPr="000B71E3">
        <w:t xml:space="preserve">      apiRoot:</w:t>
      </w:r>
    </w:p>
    <w:p w14:paraId="132A4DBE" w14:textId="77777777" w:rsidR="00207B40" w:rsidRPr="000B71E3" w:rsidRDefault="00207B40" w:rsidP="00207B40">
      <w:pPr>
        <w:pStyle w:val="PL"/>
      </w:pPr>
      <w:r w:rsidRPr="000B71E3">
        <w:t xml:space="preserve">        default: https://</w:t>
      </w:r>
      <w:r w:rsidR="00C56875" w:rsidRPr="000B71E3">
        <w:t>example</w:t>
      </w:r>
      <w:r w:rsidRPr="000B71E3">
        <w:t>.com</w:t>
      </w:r>
    </w:p>
    <w:p w14:paraId="58F52A25" w14:textId="77777777" w:rsidR="00207B40" w:rsidRPr="000B71E3" w:rsidRDefault="00207B40" w:rsidP="00207B40">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05EA927" w14:textId="77777777" w:rsidR="00207B40" w:rsidRPr="000B71E3" w:rsidRDefault="00207B40" w:rsidP="00207B40">
      <w:pPr>
        <w:pStyle w:val="PL"/>
      </w:pPr>
    </w:p>
    <w:p w14:paraId="5A8C2398" w14:textId="77777777" w:rsidR="00967D88" w:rsidRPr="000B71E3" w:rsidRDefault="00967D88" w:rsidP="00967D88">
      <w:pPr>
        <w:pStyle w:val="PL"/>
        <w:rPr>
          <w:lang w:val="en-US"/>
        </w:rPr>
      </w:pPr>
      <w:bookmarkStart w:id="526" w:name="_Hlk515254785"/>
      <w:r w:rsidRPr="000B71E3">
        <w:rPr>
          <w:lang w:val="en-US"/>
        </w:rPr>
        <w:t>security:</w:t>
      </w:r>
    </w:p>
    <w:p w14:paraId="4D3E63AC" w14:textId="77777777" w:rsidR="007B72A2" w:rsidRDefault="00967D88" w:rsidP="007B72A2">
      <w:pPr>
        <w:pStyle w:val="PL"/>
        <w:rPr>
          <w:lang w:val="en-US"/>
        </w:rPr>
      </w:pPr>
      <w:r w:rsidRPr="000B71E3">
        <w:rPr>
          <w:lang w:val="en-US"/>
        </w:rPr>
        <w:t xml:space="preserve">  - oAuth2ClientCredentials:</w:t>
      </w:r>
    </w:p>
    <w:p w14:paraId="6D829513" w14:textId="77777777" w:rsidR="00967D88" w:rsidRPr="000B71E3" w:rsidRDefault="007B72A2" w:rsidP="007B72A2">
      <w:pPr>
        <w:pStyle w:val="PL"/>
        <w:rPr>
          <w:lang w:val="en-US"/>
        </w:rPr>
      </w:pPr>
      <w:r>
        <w:rPr>
          <w:lang w:val="en-US"/>
        </w:rPr>
        <w:t xml:space="preserve">    - nudm-sdm</w:t>
      </w:r>
    </w:p>
    <w:p w14:paraId="459DE0B4" w14:textId="77777777" w:rsidR="00C56875" w:rsidRPr="000B71E3" w:rsidRDefault="00C56875" w:rsidP="00967D88">
      <w:pPr>
        <w:pStyle w:val="PL"/>
        <w:rPr>
          <w:lang w:val="en-US"/>
        </w:rPr>
      </w:pPr>
      <w:r w:rsidRPr="000B71E3">
        <w:rPr>
          <w:lang w:val="en-US"/>
        </w:rPr>
        <w:t xml:space="preserve">  - {}</w:t>
      </w:r>
    </w:p>
    <w:p w14:paraId="54C23B52" w14:textId="77777777" w:rsidR="00967D88" w:rsidRPr="000B71E3" w:rsidRDefault="00967D88" w:rsidP="00967D88">
      <w:pPr>
        <w:pStyle w:val="PL"/>
        <w:rPr>
          <w:lang w:val="en-US"/>
        </w:rPr>
      </w:pPr>
    </w:p>
    <w:bookmarkEnd w:id="526"/>
    <w:p w14:paraId="3A6AA224" w14:textId="77777777" w:rsidR="00207B40" w:rsidRPr="000B71E3" w:rsidRDefault="00207B40" w:rsidP="00207B40">
      <w:pPr>
        <w:pStyle w:val="PL"/>
      </w:pPr>
      <w:r w:rsidRPr="000B71E3">
        <w:t>paths:</w:t>
      </w:r>
    </w:p>
    <w:p w14:paraId="27DB0164" w14:textId="77777777" w:rsidR="00207B40" w:rsidRPr="000B71E3" w:rsidRDefault="00207B40" w:rsidP="00207B40">
      <w:pPr>
        <w:pStyle w:val="PL"/>
      </w:pPr>
      <w:r w:rsidRPr="000B71E3">
        <w:t xml:space="preserve">  /{supi}:</w:t>
      </w:r>
    </w:p>
    <w:p w14:paraId="17D129A7" w14:textId="77777777" w:rsidR="00207B40" w:rsidRPr="000B71E3" w:rsidRDefault="00207B40" w:rsidP="00207B40">
      <w:pPr>
        <w:pStyle w:val="PL"/>
      </w:pPr>
      <w:r w:rsidRPr="000B71E3">
        <w:t xml:space="preserve">    get:</w:t>
      </w:r>
    </w:p>
    <w:p w14:paraId="4E37BAB7" w14:textId="77777777" w:rsidR="00207B40" w:rsidRPr="000B71E3" w:rsidRDefault="00207B40" w:rsidP="00207B40">
      <w:pPr>
        <w:pStyle w:val="PL"/>
      </w:pPr>
      <w:r w:rsidRPr="000B71E3">
        <w:t xml:space="preserve">      summary: retrieve multiple data sets</w:t>
      </w:r>
    </w:p>
    <w:p w14:paraId="4B02F085" w14:textId="77777777" w:rsidR="00207B40" w:rsidRPr="000B71E3" w:rsidRDefault="00207B40" w:rsidP="00207B40">
      <w:pPr>
        <w:pStyle w:val="PL"/>
      </w:pPr>
      <w:r w:rsidRPr="000B71E3">
        <w:t xml:space="preserve">      operationId: Get</w:t>
      </w:r>
      <w:r w:rsidR="00F14A8E">
        <w:t>DataSets</w:t>
      </w:r>
    </w:p>
    <w:p w14:paraId="4AD209B0" w14:textId="77777777" w:rsidR="00207B40" w:rsidRPr="000B71E3" w:rsidRDefault="00207B40" w:rsidP="00207B40">
      <w:pPr>
        <w:pStyle w:val="PL"/>
      </w:pPr>
      <w:r w:rsidRPr="000B71E3">
        <w:t xml:space="preserve">      tags:</w:t>
      </w:r>
    </w:p>
    <w:p w14:paraId="76CA89F0" w14:textId="77777777" w:rsidR="00207B40" w:rsidRPr="000B71E3" w:rsidRDefault="00207B40" w:rsidP="00207B40">
      <w:pPr>
        <w:pStyle w:val="PL"/>
      </w:pPr>
      <w:r w:rsidRPr="000B71E3">
        <w:t xml:space="preserve">        - Retrieval of multiple data sets</w:t>
      </w:r>
    </w:p>
    <w:p w14:paraId="531AB6B2" w14:textId="77777777" w:rsidR="00207B40" w:rsidRPr="000B71E3" w:rsidRDefault="00207B40" w:rsidP="00207B40">
      <w:pPr>
        <w:pStyle w:val="PL"/>
      </w:pPr>
      <w:r w:rsidRPr="000B71E3">
        <w:t xml:space="preserve">      parameters:</w:t>
      </w:r>
    </w:p>
    <w:p w14:paraId="42DFA3E7" w14:textId="77777777" w:rsidR="00207B40" w:rsidRPr="000B71E3" w:rsidRDefault="00207B40" w:rsidP="00207B40">
      <w:pPr>
        <w:pStyle w:val="PL"/>
      </w:pPr>
      <w:r w:rsidRPr="000B71E3">
        <w:t xml:space="preserve">        - name: supi</w:t>
      </w:r>
    </w:p>
    <w:p w14:paraId="189FBB93" w14:textId="77777777" w:rsidR="00207B40" w:rsidRPr="000B71E3" w:rsidRDefault="00207B40" w:rsidP="00207B40">
      <w:pPr>
        <w:pStyle w:val="PL"/>
      </w:pPr>
      <w:r w:rsidRPr="000B71E3">
        <w:t xml:space="preserve">          in: path</w:t>
      </w:r>
    </w:p>
    <w:p w14:paraId="42EBA409" w14:textId="77777777" w:rsidR="00207B40" w:rsidRPr="000B71E3" w:rsidRDefault="00207B40" w:rsidP="00207B40">
      <w:pPr>
        <w:pStyle w:val="PL"/>
      </w:pPr>
      <w:r w:rsidRPr="000B71E3">
        <w:t xml:space="preserve">          description: Identifier of the UE</w:t>
      </w:r>
    </w:p>
    <w:p w14:paraId="6500B87F" w14:textId="77777777" w:rsidR="00207B40" w:rsidRPr="000B71E3" w:rsidRDefault="00207B40" w:rsidP="00207B40">
      <w:pPr>
        <w:pStyle w:val="PL"/>
      </w:pPr>
      <w:r w:rsidRPr="000B71E3">
        <w:t xml:space="preserve">          required: true</w:t>
      </w:r>
    </w:p>
    <w:p w14:paraId="67B2C80F" w14:textId="77777777" w:rsidR="00207B40" w:rsidRPr="000B71E3" w:rsidRDefault="00207B40" w:rsidP="00207B40">
      <w:pPr>
        <w:pStyle w:val="PL"/>
      </w:pPr>
      <w:r w:rsidRPr="000B71E3">
        <w:t xml:space="preserve">          schema:</w:t>
      </w:r>
    </w:p>
    <w:p w14:paraId="50B1E52E" w14:textId="77777777" w:rsidR="004316CB" w:rsidRPr="000B71E3" w:rsidRDefault="00207B40" w:rsidP="00207B40">
      <w:pPr>
        <w:pStyle w:val="PL"/>
      </w:pPr>
      <w:r w:rsidRPr="000B71E3">
        <w:t xml:space="preserve">            $ref: '</w:t>
      </w:r>
      <w:r w:rsidR="004316CB" w:rsidRPr="000B71E3">
        <w:t>TS29571_CommonData.yaml</w:t>
      </w:r>
      <w:r w:rsidRPr="000B71E3">
        <w:t>#/components/schemas/Supi'</w:t>
      </w:r>
    </w:p>
    <w:p w14:paraId="53B1E79B" w14:textId="77777777" w:rsidR="00207B40" w:rsidRPr="000B71E3" w:rsidRDefault="00207B40" w:rsidP="00207B40">
      <w:pPr>
        <w:pStyle w:val="PL"/>
      </w:pPr>
      <w:r w:rsidRPr="000B71E3">
        <w:t xml:space="preserve">        - name: dataset-names</w:t>
      </w:r>
    </w:p>
    <w:p w14:paraId="6B0F139A" w14:textId="77777777" w:rsidR="00C56875" w:rsidRPr="000B71E3" w:rsidRDefault="00207B40" w:rsidP="00C56875">
      <w:pPr>
        <w:pStyle w:val="PL"/>
      </w:pPr>
      <w:r w:rsidRPr="000B71E3">
        <w:t xml:space="preserve">          in: query</w:t>
      </w:r>
    </w:p>
    <w:p w14:paraId="3C6FE32C" w14:textId="77777777" w:rsidR="00C56875" w:rsidRPr="000B71E3" w:rsidRDefault="00C56875" w:rsidP="00C56875">
      <w:pPr>
        <w:pStyle w:val="PL"/>
      </w:pPr>
      <w:r w:rsidRPr="000B71E3">
        <w:t xml:space="preserve">          style: form</w:t>
      </w:r>
    </w:p>
    <w:p w14:paraId="2B6ADBF0" w14:textId="77777777" w:rsidR="00207B40" w:rsidRPr="000B71E3" w:rsidRDefault="00C56875" w:rsidP="00C56875">
      <w:pPr>
        <w:pStyle w:val="PL"/>
      </w:pPr>
      <w:r w:rsidRPr="000B71E3">
        <w:t xml:space="preserve">          explode: false</w:t>
      </w:r>
    </w:p>
    <w:p w14:paraId="3D844E92" w14:textId="77777777" w:rsidR="00207B40" w:rsidRPr="000B71E3" w:rsidRDefault="00207B40" w:rsidP="00207B40">
      <w:pPr>
        <w:pStyle w:val="PL"/>
      </w:pPr>
      <w:r w:rsidRPr="000B71E3">
        <w:t xml:space="preserve">          description: List of dataset names</w:t>
      </w:r>
    </w:p>
    <w:p w14:paraId="17C6FC5A" w14:textId="77777777" w:rsidR="00207B40" w:rsidRPr="000B71E3" w:rsidRDefault="00207B40" w:rsidP="00207B40">
      <w:pPr>
        <w:pStyle w:val="PL"/>
      </w:pPr>
      <w:r w:rsidRPr="000B71E3">
        <w:t xml:space="preserve">          required: true</w:t>
      </w:r>
    </w:p>
    <w:p w14:paraId="47CBBCD8" w14:textId="77777777" w:rsidR="00207B40" w:rsidRPr="000B71E3" w:rsidRDefault="00207B40" w:rsidP="00207B40">
      <w:pPr>
        <w:pStyle w:val="PL"/>
      </w:pPr>
      <w:r w:rsidRPr="000B71E3">
        <w:t xml:space="preserve">          schema:</w:t>
      </w:r>
    </w:p>
    <w:p w14:paraId="6E18947D" w14:textId="77777777" w:rsidR="00207B40" w:rsidRPr="000B71E3" w:rsidRDefault="00207B40" w:rsidP="00207B40">
      <w:pPr>
        <w:pStyle w:val="PL"/>
      </w:pPr>
      <w:r w:rsidRPr="000B71E3">
        <w:t xml:space="preserve">             $ref: '#/components/schemas/DatasetNames'</w:t>
      </w:r>
    </w:p>
    <w:p w14:paraId="40058070" w14:textId="77777777" w:rsidR="00207B40" w:rsidRPr="000B71E3" w:rsidRDefault="00207B40" w:rsidP="00207B40">
      <w:pPr>
        <w:pStyle w:val="PL"/>
      </w:pPr>
      <w:r w:rsidRPr="000B71E3">
        <w:t xml:space="preserve">        - name: plmn-id</w:t>
      </w:r>
    </w:p>
    <w:p w14:paraId="2E1D1A70" w14:textId="77777777" w:rsidR="00207B40" w:rsidRPr="000B71E3" w:rsidRDefault="00207B40" w:rsidP="00207B40">
      <w:pPr>
        <w:pStyle w:val="PL"/>
      </w:pPr>
      <w:r w:rsidRPr="000B71E3">
        <w:t xml:space="preserve">          in: query</w:t>
      </w:r>
    </w:p>
    <w:p w14:paraId="2D8BF4AF" w14:textId="77777777" w:rsidR="00207B40" w:rsidRPr="000B71E3" w:rsidRDefault="00207B40" w:rsidP="00207B40">
      <w:pPr>
        <w:pStyle w:val="PL"/>
      </w:pPr>
      <w:r w:rsidRPr="000B71E3">
        <w:t xml:space="preserve">          description: serving PLMN ID</w:t>
      </w:r>
    </w:p>
    <w:p w14:paraId="6D36A7AD" w14:textId="77777777" w:rsidR="00475448" w:rsidRPr="000B71E3" w:rsidRDefault="00207B40" w:rsidP="00475448">
      <w:pPr>
        <w:pStyle w:val="PL"/>
      </w:pPr>
      <w:r w:rsidRPr="000B71E3">
        <w:t xml:space="preserve">          </w:t>
      </w:r>
      <w:r w:rsidR="00475448" w:rsidRPr="000B71E3">
        <w:t>content:</w:t>
      </w:r>
    </w:p>
    <w:p w14:paraId="64CB8A56" w14:textId="77777777" w:rsidR="00475448" w:rsidRPr="000B71E3" w:rsidRDefault="00475448" w:rsidP="00475448">
      <w:pPr>
        <w:pStyle w:val="PL"/>
      </w:pPr>
      <w:r w:rsidRPr="000B71E3">
        <w:t xml:space="preserve">            application/json:</w:t>
      </w:r>
    </w:p>
    <w:p w14:paraId="6F86F40F" w14:textId="77777777" w:rsidR="00207B40" w:rsidRPr="000B71E3" w:rsidRDefault="00475448" w:rsidP="00475448">
      <w:pPr>
        <w:pStyle w:val="PL"/>
      </w:pPr>
      <w:r w:rsidRPr="000B71E3">
        <w:t xml:space="preserve">              </w:t>
      </w:r>
      <w:r w:rsidR="00207B40" w:rsidRPr="000B71E3">
        <w:t>schema:</w:t>
      </w:r>
    </w:p>
    <w:p w14:paraId="274DD617"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701B06E5" w14:textId="77777777" w:rsidR="00207B40" w:rsidRPr="000B71E3" w:rsidRDefault="00207B40" w:rsidP="00207B40">
      <w:pPr>
        <w:pStyle w:val="PL"/>
      </w:pPr>
      <w:r w:rsidRPr="000B71E3">
        <w:t xml:space="preserve">        - name: supported</w:t>
      </w:r>
      <w:r w:rsidR="002C1C18" w:rsidRPr="000B71E3">
        <w:t>-f</w:t>
      </w:r>
      <w:r w:rsidRPr="000B71E3">
        <w:t>eatures</w:t>
      </w:r>
    </w:p>
    <w:p w14:paraId="57E47786" w14:textId="77777777" w:rsidR="00207B40" w:rsidRPr="000B71E3" w:rsidRDefault="00207B40" w:rsidP="00207B40">
      <w:pPr>
        <w:pStyle w:val="PL"/>
      </w:pPr>
      <w:r w:rsidRPr="000B71E3">
        <w:t xml:space="preserve">          in: query</w:t>
      </w:r>
    </w:p>
    <w:p w14:paraId="72CA4517" w14:textId="77777777" w:rsidR="00207B40" w:rsidRPr="000B71E3" w:rsidRDefault="00207B40" w:rsidP="00207B40">
      <w:pPr>
        <w:pStyle w:val="PL"/>
      </w:pPr>
      <w:r w:rsidRPr="000B71E3">
        <w:t xml:space="preserve">          description: Supported Features</w:t>
      </w:r>
    </w:p>
    <w:p w14:paraId="54C97565" w14:textId="77777777" w:rsidR="00207B40" w:rsidRPr="000B71E3" w:rsidRDefault="00207B40" w:rsidP="00207B40">
      <w:pPr>
        <w:pStyle w:val="PL"/>
      </w:pPr>
      <w:r w:rsidRPr="000B71E3">
        <w:t xml:space="preserve">          schema:</w:t>
      </w:r>
    </w:p>
    <w:p w14:paraId="4FA98F36"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6E7FD8F" w14:textId="77777777" w:rsidR="00AB32D9" w:rsidRDefault="00AB32D9" w:rsidP="00AB32D9">
      <w:pPr>
        <w:pStyle w:val="PL"/>
        <w:rPr>
          <w:lang w:val="en-US"/>
        </w:rPr>
      </w:pPr>
      <w:r>
        <w:rPr>
          <w:lang w:val="en-US"/>
        </w:rPr>
        <w:t xml:space="preserve">        - name: If-None-Match</w:t>
      </w:r>
    </w:p>
    <w:p w14:paraId="7CF722D9" w14:textId="77777777" w:rsidR="00AB32D9" w:rsidRDefault="00AB32D9" w:rsidP="00AB32D9">
      <w:pPr>
        <w:pStyle w:val="PL"/>
        <w:rPr>
          <w:lang w:val="en-US"/>
        </w:rPr>
      </w:pPr>
      <w:r>
        <w:rPr>
          <w:lang w:val="en-US"/>
        </w:rPr>
        <w:t xml:space="preserve">          in: header</w:t>
      </w:r>
    </w:p>
    <w:p w14:paraId="3000DF1C" w14:textId="77777777" w:rsidR="00AB32D9" w:rsidRDefault="00AB32D9" w:rsidP="00AB32D9">
      <w:pPr>
        <w:pStyle w:val="PL"/>
        <w:rPr>
          <w:lang w:val="en-US"/>
        </w:rPr>
      </w:pPr>
      <w:r>
        <w:rPr>
          <w:lang w:val="en-US"/>
        </w:rPr>
        <w:t xml:space="preserve">          description: Validator for conditional requests, as described in RFC 7232, 3.2 </w:t>
      </w:r>
    </w:p>
    <w:p w14:paraId="2C7C0DD0" w14:textId="77777777" w:rsidR="00AB32D9" w:rsidRDefault="00AB32D9" w:rsidP="00AB32D9">
      <w:pPr>
        <w:pStyle w:val="PL"/>
        <w:rPr>
          <w:lang w:val="en-US"/>
        </w:rPr>
      </w:pPr>
      <w:r>
        <w:rPr>
          <w:lang w:val="en-US"/>
        </w:rPr>
        <w:t xml:space="preserve">          schema:</w:t>
      </w:r>
    </w:p>
    <w:p w14:paraId="2E2AB9D5" w14:textId="77777777" w:rsidR="00AB32D9" w:rsidRDefault="00AB32D9" w:rsidP="00AB32D9">
      <w:pPr>
        <w:pStyle w:val="PL"/>
        <w:rPr>
          <w:lang w:val="en-US"/>
        </w:rPr>
      </w:pPr>
      <w:r>
        <w:rPr>
          <w:lang w:val="en-US"/>
        </w:rPr>
        <w:t xml:space="preserve">            type: string</w:t>
      </w:r>
    </w:p>
    <w:p w14:paraId="3827EEFB" w14:textId="77777777" w:rsidR="00AB32D9" w:rsidRDefault="00AB32D9" w:rsidP="00AB32D9">
      <w:pPr>
        <w:pStyle w:val="PL"/>
        <w:rPr>
          <w:lang w:val="en-US"/>
        </w:rPr>
      </w:pPr>
      <w:r>
        <w:rPr>
          <w:lang w:val="en-US"/>
        </w:rPr>
        <w:t xml:space="preserve">        - name: If-Modified-Since</w:t>
      </w:r>
    </w:p>
    <w:p w14:paraId="6F07DB69" w14:textId="77777777" w:rsidR="00AB32D9" w:rsidRDefault="00AB32D9" w:rsidP="00AB32D9">
      <w:pPr>
        <w:pStyle w:val="PL"/>
        <w:rPr>
          <w:lang w:val="en-US"/>
        </w:rPr>
      </w:pPr>
      <w:r>
        <w:rPr>
          <w:lang w:val="en-US"/>
        </w:rPr>
        <w:t xml:space="preserve">          in: header</w:t>
      </w:r>
    </w:p>
    <w:p w14:paraId="1B794F3F" w14:textId="77777777" w:rsidR="00AB32D9" w:rsidRDefault="00AB32D9" w:rsidP="00AB32D9">
      <w:pPr>
        <w:pStyle w:val="PL"/>
        <w:rPr>
          <w:lang w:val="en-US"/>
        </w:rPr>
      </w:pPr>
      <w:r>
        <w:rPr>
          <w:lang w:val="en-US"/>
        </w:rPr>
        <w:t xml:space="preserve">          description: Validator for conditional requests, as described in RFC 7232, 3.3 </w:t>
      </w:r>
    </w:p>
    <w:p w14:paraId="17E1E05B" w14:textId="77777777" w:rsidR="00AB32D9" w:rsidRDefault="00AB32D9" w:rsidP="00AB32D9">
      <w:pPr>
        <w:pStyle w:val="PL"/>
        <w:rPr>
          <w:lang w:val="en-US"/>
        </w:rPr>
      </w:pPr>
      <w:r>
        <w:rPr>
          <w:lang w:val="en-US"/>
        </w:rPr>
        <w:lastRenderedPageBreak/>
        <w:t xml:space="preserve">          schema:</w:t>
      </w:r>
    </w:p>
    <w:p w14:paraId="4F68CCF0" w14:textId="77777777" w:rsidR="00AB32D9" w:rsidRDefault="00AB32D9" w:rsidP="00AB32D9">
      <w:pPr>
        <w:pStyle w:val="PL"/>
        <w:rPr>
          <w:lang w:val="en-US"/>
        </w:rPr>
      </w:pPr>
      <w:r>
        <w:rPr>
          <w:lang w:val="en-US"/>
        </w:rPr>
        <w:t xml:space="preserve">            type: string</w:t>
      </w:r>
    </w:p>
    <w:p w14:paraId="028AF0C7" w14:textId="77777777" w:rsidR="00207B40" w:rsidRPr="000B71E3" w:rsidRDefault="00207B40" w:rsidP="00207B40">
      <w:pPr>
        <w:pStyle w:val="PL"/>
      </w:pPr>
      <w:r w:rsidRPr="000B71E3">
        <w:t xml:space="preserve">      responses:</w:t>
      </w:r>
    </w:p>
    <w:p w14:paraId="2743B0C0" w14:textId="77777777" w:rsidR="00207B40" w:rsidRPr="000B71E3" w:rsidRDefault="00207B40" w:rsidP="00207B40">
      <w:pPr>
        <w:pStyle w:val="PL"/>
      </w:pPr>
      <w:r w:rsidRPr="000B71E3">
        <w:t xml:space="preserve">        '200':</w:t>
      </w:r>
    </w:p>
    <w:p w14:paraId="6AE080E7" w14:textId="77777777" w:rsidR="00207B40" w:rsidRPr="000B71E3" w:rsidRDefault="00207B40" w:rsidP="00207B40">
      <w:pPr>
        <w:pStyle w:val="PL"/>
      </w:pPr>
      <w:r w:rsidRPr="000B71E3">
        <w:t xml:space="preserve">          description: Expected response to a valid request</w:t>
      </w:r>
    </w:p>
    <w:p w14:paraId="41BE15E1" w14:textId="77777777" w:rsidR="00207B40" w:rsidRPr="000B71E3" w:rsidRDefault="00207B40" w:rsidP="00207B40">
      <w:pPr>
        <w:pStyle w:val="PL"/>
      </w:pPr>
      <w:r w:rsidRPr="000B71E3">
        <w:t xml:space="preserve">          content:</w:t>
      </w:r>
    </w:p>
    <w:p w14:paraId="345A2B3C" w14:textId="77777777" w:rsidR="00207B40" w:rsidRPr="000B71E3" w:rsidRDefault="00207B40" w:rsidP="00207B40">
      <w:pPr>
        <w:pStyle w:val="PL"/>
      </w:pPr>
      <w:r w:rsidRPr="000B71E3">
        <w:t xml:space="preserve">            application/json:</w:t>
      </w:r>
    </w:p>
    <w:p w14:paraId="0239761E" w14:textId="77777777" w:rsidR="00207B40" w:rsidRPr="000B71E3" w:rsidRDefault="00207B40" w:rsidP="00207B40">
      <w:pPr>
        <w:pStyle w:val="PL"/>
      </w:pPr>
      <w:r w:rsidRPr="000B71E3">
        <w:t xml:space="preserve">              schema:</w:t>
      </w:r>
    </w:p>
    <w:p w14:paraId="7174FDCA" w14:textId="77777777" w:rsidR="00207B40" w:rsidRPr="000B71E3" w:rsidRDefault="00207B40" w:rsidP="00207B40">
      <w:pPr>
        <w:pStyle w:val="PL"/>
      </w:pPr>
      <w:r w:rsidRPr="000B71E3">
        <w:t xml:space="preserve">                $ref: '#/components/schemas/SubscriptionDataSets'</w:t>
      </w:r>
    </w:p>
    <w:p w14:paraId="303924A0" w14:textId="77777777" w:rsidR="00AB32D9" w:rsidRPr="004E4F32" w:rsidRDefault="00AB32D9" w:rsidP="00AB32D9">
      <w:pPr>
        <w:pStyle w:val="PL"/>
        <w:rPr>
          <w:lang w:val="en-US"/>
        </w:rPr>
      </w:pPr>
      <w:r>
        <w:rPr>
          <w:lang w:val="en-US"/>
        </w:rPr>
        <w:t xml:space="preserve">          </w:t>
      </w:r>
      <w:r w:rsidRPr="004E4F32">
        <w:rPr>
          <w:lang w:val="en-US"/>
        </w:rPr>
        <w:t>headers:</w:t>
      </w:r>
    </w:p>
    <w:p w14:paraId="1B3ECA72"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52E9335B" w14:textId="77777777" w:rsidR="00AB32D9" w:rsidRDefault="00AB32D9" w:rsidP="00AB32D9">
      <w:pPr>
        <w:pStyle w:val="PL"/>
        <w:rPr>
          <w:lang w:val="en-US"/>
        </w:rPr>
      </w:pPr>
      <w:r>
        <w:rPr>
          <w:lang w:val="en-US"/>
        </w:rPr>
        <w:t xml:space="preserve">              description: Cache-Control containing max-age, as described in RFC 7234, 5.2</w:t>
      </w:r>
    </w:p>
    <w:p w14:paraId="57640FE3" w14:textId="77777777" w:rsidR="00AB32D9" w:rsidRPr="004E4F32" w:rsidRDefault="00AB32D9" w:rsidP="00AB32D9">
      <w:pPr>
        <w:pStyle w:val="PL"/>
        <w:rPr>
          <w:lang w:val="en-US"/>
        </w:rPr>
      </w:pPr>
      <w:r w:rsidRPr="004E4F32">
        <w:rPr>
          <w:lang w:val="en-US"/>
        </w:rPr>
        <w:t xml:space="preserve">              schema:</w:t>
      </w:r>
    </w:p>
    <w:p w14:paraId="34C24B89" w14:textId="77777777" w:rsidR="00AB32D9" w:rsidRPr="004E4F32" w:rsidRDefault="00AB32D9" w:rsidP="00AB32D9">
      <w:pPr>
        <w:pStyle w:val="PL"/>
        <w:rPr>
          <w:lang w:val="en-US"/>
        </w:rPr>
      </w:pPr>
      <w:r w:rsidRPr="004E4F32">
        <w:rPr>
          <w:lang w:val="en-US"/>
        </w:rPr>
        <w:t xml:space="preserve">                type: string</w:t>
      </w:r>
    </w:p>
    <w:p w14:paraId="1CD898F8" w14:textId="77777777" w:rsidR="00AB32D9" w:rsidRPr="004E4F32" w:rsidRDefault="00AB32D9" w:rsidP="00AB32D9">
      <w:pPr>
        <w:pStyle w:val="PL"/>
        <w:rPr>
          <w:lang w:val="en-US"/>
        </w:rPr>
      </w:pPr>
      <w:r w:rsidRPr="004E4F32">
        <w:rPr>
          <w:lang w:val="en-US"/>
        </w:rPr>
        <w:t xml:space="preserve">            ETag:</w:t>
      </w:r>
    </w:p>
    <w:p w14:paraId="3C711F89" w14:textId="77777777" w:rsidR="00AB32D9" w:rsidRDefault="00AB32D9" w:rsidP="00AB32D9">
      <w:pPr>
        <w:pStyle w:val="PL"/>
        <w:rPr>
          <w:lang w:val="en-US"/>
        </w:rPr>
      </w:pPr>
      <w:r>
        <w:rPr>
          <w:lang w:val="en-US"/>
        </w:rPr>
        <w:t xml:space="preserve">              description: Entity Tag, containing a strong validator, as described in RFC 7232, 2.3 </w:t>
      </w:r>
    </w:p>
    <w:p w14:paraId="5AD3A282" w14:textId="77777777" w:rsidR="00AB32D9" w:rsidRPr="004E4F32" w:rsidRDefault="00AB32D9" w:rsidP="00AB32D9">
      <w:pPr>
        <w:pStyle w:val="PL"/>
        <w:rPr>
          <w:lang w:val="en-US"/>
        </w:rPr>
      </w:pPr>
      <w:r w:rsidRPr="004E4F32">
        <w:rPr>
          <w:lang w:val="en-US"/>
        </w:rPr>
        <w:t xml:space="preserve">              schema:</w:t>
      </w:r>
    </w:p>
    <w:p w14:paraId="040E49F8" w14:textId="77777777" w:rsidR="00AB32D9" w:rsidRDefault="00AB32D9" w:rsidP="00AB32D9">
      <w:pPr>
        <w:pStyle w:val="PL"/>
        <w:rPr>
          <w:lang w:val="en-US"/>
        </w:rPr>
      </w:pPr>
      <w:r w:rsidRPr="004E4F32">
        <w:rPr>
          <w:lang w:val="en-US"/>
        </w:rPr>
        <w:t xml:space="preserve">                type: string</w:t>
      </w:r>
    </w:p>
    <w:p w14:paraId="3338626C"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5248CF9" w14:textId="77777777"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3640E7BA" w14:textId="77777777" w:rsidR="00AB32D9" w:rsidRPr="004E4F32" w:rsidRDefault="00AB32D9" w:rsidP="00AB32D9">
      <w:pPr>
        <w:pStyle w:val="PL"/>
        <w:rPr>
          <w:lang w:val="en-US"/>
        </w:rPr>
      </w:pPr>
      <w:r w:rsidRPr="004E4F32">
        <w:rPr>
          <w:lang w:val="en-US"/>
        </w:rPr>
        <w:t xml:space="preserve">              schema:</w:t>
      </w:r>
    </w:p>
    <w:p w14:paraId="7306980B" w14:textId="77777777" w:rsidR="00AB32D9" w:rsidRDefault="00AB32D9" w:rsidP="00AB32D9">
      <w:pPr>
        <w:pStyle w:val="PL"/>
        <w:rPr>
          <w:lang w:val="en-US"/>
        </w:rPr>
      </w:pPr>
      <w:r w:rsidRPr="004E4F32">
        <w:rPr>
          <w:lang w:val="en-US"/>
        </w:rPr>
        <w:t xml:space="preserve">                type: string</w:t>
      </w:r>
    </w:p>
    <w:p w14:paraId="5F03D727" w14:textId="77777777"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14:paraId="3161E86F"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41EA811" w14:textId="77777777" w:rsidR="00207B40" w:rsidRPr="000B71E3" w:rsidRDefault="00207B40" w:rsidP="00207B40">
      <w:pPr>
        <w:pStyle w:val="PL"/>
      </w:pPr>
      <w:r w:rsidRPr="000B71E3">
        <w:t xml:space="preserve">        '404':</w:t>
      </w:r>
    </w:p>
    <w:p w14:paraId="7722616C" w14:textId="77777777"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D0076D9" w14:textId="77777777"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14:paraId="15DC6489"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43099F6E" w14:textId="77777777" w:rsidR="00FE71C6" w:rsidRDefault="00FE71C6" w:rsidP="00FE71C6">
      <w:pPr>
        <w:pStyle w:val="PL"/>
        <w:rPr>
          <w:lang w:val="en-US"/>
        </w:rPr>
      </w:pPr>
      <w:r w:rsidRPr="002E5CBA">
        <w:rPr>
          <w:lang w:val="en-US"/>
        </w:rPr>
        <w:t xml:space="preserve">        '</w:t>
      </w:r>
      <w:r>
        <w:rPr>
          <w:lang w:val="en-US"/>
        </w:rPr>
        <w:t>503</w:t>
      </w:r>
      <w:r w:rsidRPr="002E5CBA">
        <w:rPr>
          <w:lang w:val="en-US"/>
        </w:rPr>
        <w:t>':</w:t>
      </w:r>
    </w:p>
    <w:p w14:paraId="6336199F" w14:textId="77777777"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14:paraId="2D81E0B9" w14:textId="77777777" w:rsidR="00207B40" w:rsidRPr="000B71E3" w:rsidRDefault="00207B40" w:rsidP="00207B40">
      <w:pPr>
        <w:pStyle w:val="PL"/>
      </w:pPr>
      <w:r w:rsidRPr="000B71E3">
        <w:t xml:space="preserve">        default:</w:t>
      </w:r>
    </w:p>
    <w:p w14:paraId="6A96EBA0" w14:textId="77777777" w:rsidR="00207B40" w:rsidRPr="000B71E3" w:rsidRDefault="00207B40" w:rsidP="00207B40">
      <w:pPr>
        <w:pStyle w:val="PL"/>
      </w:pPr>
      <w:r w:rsidRPr="000B71E3">
        <w:t xml:space="preserve">          description: Unexpected error</w:t>
      </w:r>
    </w:p>
    <w:p w14:paraId="3ADA51D6" w14:textId="77777777" w:rsidR="00207B40" w:rsidRPr="000B71E3" w:rsidRDefault="00207B40" w:rsidP="00207B40">
      <w:pPr>
        <w:pStyle w:val="PL"/>
      </w:pPr>
      <w:r w:rsidRPr="000B71E3">
        <w:t xml:space="preserve">  /{supi}/nssai:</w:t>
      </w:r>
    </w:p>
    <w:p w14:paraId="64824A1E" w14:textId="77777777" w:rsidR="00207B40" w:rsidRPr="000B71E3" w:rsidRDefault="00207B40" w:rsidP="00207B40">
      <w:pPr>
        <w:pStyle w:val="PL"/>
      </w:pPr>
      <w:r w:rsidRPr="000B71E3">
        <w:t xml:space="preserve">    get:</w:t>
      </w:r>
    </w:p>
    <w:p w14:paraId="756256C2" w14:textId="77777777" w:rsidR="00207B40" w:rsidRPr="000B71E3" w:rsidRDefault="00207B40" w:rsidP="00207B40">
      <w:pPr>
        <w:pStyle w:val="PL"/>
      </w:pPr>
      <w:r w:rsidRPr="000B71E3">
        <w:t xml:space="preserve">      summary: retrieve a UE's subscribed NSSAI</w:t>
      </w:r>
    </w:p>
    <w:p w14:paraId="58A745F7" w14:textId="77777777" w:rsidR="00207B40" w:rsidRPr="000B71E3" w:rsidRDefault="00207B40" w:rsidP="00207B40">
      <w:pPr>
        <w:pStyle w:val="PL"/>
      </w:pPr>
      <w:r w:rsidRPr="000B71E3">
        <w:t xml:space="preserve">      operationId: Get</w:t>
      </w:r>
      <w:r w:rsidR="00F14A8E">
        <w:t>NSSAI</w:t>
      </w:r>
    </w:p>
    <w:p w14:paraId="2433E761" w14:textId="77777777" w:rsidR="00207B40" w:rsidRPr="000B71E3" w:rsidRDefault="00207B40" w:rsidP="00207B40">
      <w:pPr>
        <w:pStyle w:val="PL"/>
      </w:pPr>
      <w:r w:rsidRPr="000B71E3">
        <w:t xml:space="preserve">      tags:</w:t>
      </w:r>
    </w:p>
    <w:p w14:paraId="76403520" w14:textId="77777777"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14:paraId="1842F201" w14:textId="77777777" w:rsidR="00207B40" w:rsidRPr="000B71E3" w:rsidRDefault="00207B40" w:rsidP="00207B40">
      <w:pPr>
        <w:pStyle w:val="PL"/>
      </w:pPr>
      <w:r w:rsidRPr="000B71E3">
        <w:t xml:space="preserve">      parameters:</w:t>
      </w:r>
    </w:p>
    <w:p w14:paraId="5B4AE10F" w14:textId="77777777" w:rsidR="00207B40" w:rsidRPr="000B71E3" w:rsidRDefault="00207B40" w:rsidP="00207B40">
      <w:pPr>
        <w:pStyle w:val="PL"/>
      </w:pPr>
      <w:r w:rsidRPr="000B71E3">
        <w:t xml:space="preserve">        - name: supi</w:t>
      </w:r>
    </w:p>
    <w:p w14:paraId="62A8EE57" w14:textId="77777777" w:rsidR="00207B40" w:rsidRPr="000B71E3" w:rsidRDefault="00207B40" w:rsidP="00207B40">
      <w:pPr>
        <w:pStyle w:val="PL"/>
      </w:pPr>
      <w:r w:rsidRPr="000B71E3">
        <w:t xml:space="preserve">          in: path</w:t>
      </w:r>
    </w:p>
    <w:p w14:paraId="05CC5D0C" w14:textId="77777777" w:rsidR="00207B40" w:rsidRPr="000B71E3" w:rsidRDefault="00207B40" w:rsidP="00207B40">
      <w:pPr>
        <w:pStyle w:val="PL"/>
      </w:pPr>
      <w:r w:rsidRPr="000B71E3">
        <w:t xml:space="preserve">          description: Identifier of the UE</w:t>
      </w:r>
    </w:p>
    <w:p w14:paraId="0C1A35E2" w14:textId="77777777" w:rsidR="00207B40" w:rsidRPr="000B71E3" w:rsidRDefault="00207B40" w:rsidP="00207B40">
      <w:pPr>
        <w:pStyle w:val="PL"/>
      </w:pPr>
      <w:r w:rsidRPr="000B71E3">
        <w:t xml:space="preserve">          required: true</w:t>
      </w:r>
    </w:p>
    <w:p w14:paraId="6491CC22" w14:textId="77777777" w:rsidR="00207B40" w:rsidRPr="000B71E3" w:rsidRDefault="00207B40" w:rsidP="00207B40">
      <w:pPr>
        <w:pStyle w:val="PL"/>
      </w:pPr>
      <w:r w:rsidRPr="000B71E3">
        <w:t xml:space="preserve">          schema:</w:t>
      </w:r>
    </w:p>
    <w:p w14:paraId="4851148F"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98E947A" w14:textId="77777777" w:rsidR="00207B40" w:rsidRPr="000B71E3" w:rsidRDefault="00207B40" w:rsidP="00207B40">
      <w:pPr>
        <w:pStyle w:val="PL"/>
      </w:pPr>
      <w:r w:rsidRPr="000B71E3">
        <w:t xml:space="preserve">        - name: supported</w:t>
      </w:r>
      <w:r w:rsidR="002C1C18" w:rsidRPr="000B71E3">
        <w:t>-f</w:t>
      </w:r>
      <w:r w:rsidRPr="000B71E3">
        <w:t>eatures</w:t>
      </w:r>
    </w:p>
    <w:p w14:paraId="1DE3070E" w14:textId="77777777" w:rsidR="00207B40" w:rsidRPr="000B71E3" w:rsidRDefault="00207B40" w:rsidP="00207B40">
      <w:pPr>
        <w:pStyle w:val="PL"/>
      </w:pPr>
      <w:r w:rsidRPr="000B71E3">
        <w:t xml:space="preserve">          in: query</w:t>
      </w:r>
    </w:p>
    <w:p w14:paraId="29926BCB" w14:textId="77777777" w:rsidR="00207B40" w:rsidRPr="000B71E3" w:rsidRDefault="00207B40" w:rsidP="00207B40">
      <w:pPr>
        <w:pStyle w:val="PL"/>
      </w:pPr>
      <w:r w:rsidRPr="000B71E3">
        <w:t xml:space="preserve">          description: Supported Features</w:t>
      </w:r>
    </w:p>
    <w:p w14:paraId="713E1E10" w14:textId="77777777" w:rsidR="00207B40" w:rsidRPr="000B71E3" w:rsidRDefault="00207B40" w:rsidP="00207B40">
      <w:pPr>
        <w:pStyle w:val="PL"/>
      </w:pPr>
      <w:r w:rsidRPr="000B71E3">
        <w:t xml:space="preserve">          schema:</w:t>
      </w:r>
    </w:p>
    <w:p w14:paraId="77144B6A"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09E083C" w14:textId="77777777" w:rsidR="00207B40" w:rsidRPr="000B71E3" w:rsidRDefault="00207B40" w:rsidP="00207B40">
      <w:pPr>
        <w:pStyle w:val="PL"/>
      </w:pPr>
      <w:r w:rsidRPr="000B71E3">
        <w:t xml:space="preserve">        - name: plmn-id</w:t>
      </w:r>
    </w:p>
    <w:p w14:paraId="29AEC0D6" w14:textId="77777777" w:rsidR="00207B40" w:rsidRPr="000B71E3" w:rsidRDefault="00207B40" w:rsidP="00207B40">
      <w:pPr>
        <w:pStyle w:val="PL"/>
      </w:pPr>
      <w:r w:rsidRPr="000B71E3">
        <w:t xml:space="preserve">          in: query</w:t>
      </w:r>
    </w:p>
    <w:p w14:paraId="30289FD2" w14:textId="77777777" w:rsidR="00207B40" w:rsidRPr="000B71E3" w:rsidRDefault="00207B40" w:rsidP="00207B40">
      <w:pPr>
        <w:pStyle w:val="PL"/>
      </w:pPr>
      <w:r w:rsidRPr="000B71E3">
        <w:t xml:space="preserve">          description: serving PLMN ID</w:t>
      </w:r>
    </w:p>
    <w:p w14:paraId="2187F91B" w14:textId="77777777" w:rsidR="00475448" w:rsidRPr="000B71E3" w:rsidRDefault="00207B40" w:rsidP="00475448">
      <w:pPr>
        <w:pStyle w:val="PL"/>
      </w:pPr>
      <w:r w:rsidRPr="000B71E3">
        <w:t xml:space="preserve">          </w:t>
      </w:r>
      <w:r w:rsidR="00475448" w:rsidRPr="000B71E3">
        <w:t>content:</w:t>
      </w:r>
    </w:p>
    <w:p w14:paraId="786C5506" w14:textId="77777777" w:rsidR="00475448" w:rsidRPr="000B71E3" w:rsidRDefault="00475448" w:rsidP="00475448">
      <w:pPr>
        <w:pStyle w:val="PL"/>
      </w:pPr>
      <w:r w:rsidRPr="000B71E3">
        <w:t xml:space="preserve">            application/json:</w:t>
      </w:r>
    </w:p>
    <w:p w14:paraId="6F06CDAC" w14:textId="77777777" w:rsidR="00207B40" w:rsidRPr="000B71E3" w:rsidRDefault="00475448" w:rsidP="00475448">
      <w:pPr>
        <w:pStyle w:val="PL"/>
      </w:pPr>
      <w:r w:rsidRPr="000B71E3">
        <w:t xml:space="preserve">              </w:t>
      </w:r>
      <w:r w:rsidR="00207B40" w:rsidRPr="000B71E3">
        <w:t>schema:</w:t>
      </w:r>
    </w:p>
    <w:p w14:paraId="730D417B"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5E961194" w14:textId="77777777" w:rsidR="00AB32D9" w:rsidRDefault="00AB32D9" w:rsidP="00AB32D9">
      <w:pPr>
        <w:pStyle w:val="PL"/>
        <w:rPr>
          <w:lang w:val="en-US"/>
        </w:rPr>
      </w:pPr>
      <w:r>
        <w:rPr>
          <w:lang w:val="en-US"/>
        </w:rPr>
        <w:t xml:space="preserve">        - name: If-None-Match</w:t>
      </w:r>
    </w:p>
    <w:p w14:paraId="3E2D4B62" w14:textId="77777777" w:rsidR="00AB32D9" w:rsidRDefault="00AB32D9" w:rsidP="00AB32D9">
      <w:pPr>
        <w:pStyle w:val="PL"/>
        <w:rPr>
          <w:lang w:val="en-US"/>
        </w:rPr>
      </w:pPr>
      <w:r>
        <w:rPr>
          <w:lang w:val="en-US"/>
        </w:rPr>
        <w:t xml:space="preserve">          in: header</w:t>
      </w:r>
    </w:p>
    <w:p w14:paraId="6AB1C8AA" w14:textId="77777777" w:rsidR="00AB32D9" w:rsidRDefault="00AB32D9" w:rsidP="00AB32D9">
      <w:pPr>
        <w:pStyle w:val="PL"/>
        <w:rPr>
          <w:lang w:val="en-US"/>
        </w:rPr>
      </w:pPr>
      <w:r>
        <w:rPr>
          <w:lang w:val="en-US"/>
        </w:rPr>
        <w:t xml:space="preserve">          description: Validator for conditional requests, as described in RFC 7232, 3.2 </w:t>
      </w:r>
    </w:p>
    <w:p w14:paraId="416C0856" w14:textId="77777777" w:rsidR="00AB32D9" w:rsidRDefault="00AB32D9" w:rsidP="00AB32D9">
      <w:pPr>
        <w:pStyle w:val="PL"/>
        <w:rPr>
          <w:lang w:val="en-US"/>
        </w:rPr>
      </w:pPr>
      <w:r>
        <w:rPr>
          <w:lang w:val="en-US"/>
        </w:rPr>
        <w:t xml:space="preserve">          schema:</w:t>
      </w:r>
    </w:p>
    <w:p w14:paraId="68889844" w14:textId="77777777" w:rsidR="00AB32D9" w:rsidRDefault="00AB32D9" w:rsidP="00AB32D9">
      <w:pPr>
        <w:pStyle w:val="PL"/>
        <w:rPr>
          <w:lang w:val="en-US"/>
        </w:rPr>
      </w:pPr>
      <w:r>
        <w:rPr>
          <w:lang w:val="en-US"/>
        </w:rPr>
        <w:t xml:space="preserve">            type: string</w:t>
      </w:r>
    </w:p>
    <w:p w14:paraId="5B465E6A" w14:textId="77777777" w:rsidR="00AB32D9" w:rsidRDefault="00AB32D9" w:rsidP="00AB32D9">
      <w:pPr>
        <w:pStyle w:val="PL"/>
        <w:rPr>
          <w:lang w:val="en-US"/>
        </w:rPr>
      </w:pPr>
      <w:r>
        <w:rPr>
          <w:lang w:val="en-US"/>
        </w:rPr>
        <w:t xml:space="preserve">        - name: If-Modified-Since</w:t>
      </w:r>
    </w:p>
    <w:p w14:paraId="35A0F00F" w14:textId="77777777" w:rsidR="00AB32D9" w:rsidRDefault="00AB32D9" w:rsidP="00AB32D9">
      <w:pPr>
        <w:pStyle w:val="PL"/>
        <w:rPr>
          <w:lang w:val="en-US"/>
        </w:rPr>
      </w:pPr>
      <w:r>
        <w:rPr>
          <w:lang w:val="en-US"/>
        </w:rPr>
        <w:t xml:space="preserve">          in: header</w:t>
      </w:r>
    </w:p>
    <w:p w14:paraId="7A264A56" w14:textId="77777777" w:rsidR="00AB32D9" w:rsidRDefault="00AB32D9" w:rsidP="00AB32D9">
      <w:pPr>
        <w:pStyle w:val="PL"/>
        <w:rPr>
          <w:lang w:val="en-US"/>
        </w:rPr>
      </w:pPr>
      <w:r>
        <w:rPr>
          <w:lang w:val="en-US"/>
        </w:rPr>
        <w:t xml:space="preserve">          description: Validator for conditional requests, as described in RFC 7232, 3.3 </w:t>
      </w:r>
    </w:p>
    <w:p w14:paraId="29FEABBF" w14:textId="77777777" w:rsidR="00AB32D9" w:rsidRDefault="00AB32D9" w:rsidP="00AB32D9">
      <w:pPr>
        <w:pStyle w:val="PL"/>
        <w:rPr>
          <w:lang w:val="en-US"/>
        </w:rPr>
      </w:pPr>
      <w:r>
        <w:rPr>
          <w:lang w:val="en-US"/>
        </w:rPr>
        <w:t xml:space="preserve">          schema:</w:t>
      </w:r>
    </w:p>
    <w:p w14:paraId="2A0F8472" w14:textId="77777777" w:rsidR="00AB32D9" w:rsidRDefault="00AB32D9" w:rsidP="00AB32D9">
      <w:pPr>
        <w:pStyle w:val="PL"/>
        <w:rPr>
          <w:lang w:val="en-US"/>
        </w:rPr>
      </w:pPr>
      <w:r>
        <w:rPr>
          <w:lang w:val="en-US"/>
        </w:rPr>
        <w:t xml:space="preserve">            type: string</w:t>
      </w:r>
    </w:p>
    <w:p w14:paraId="3058DCE3" w14:textId="77777777" w:rsidR="00207B40" w:rsidRPr="000B71E3" w:rsidRDefault="00207B40" w:rsidP="00207B40">
      <w:pPr>
        <w:pStyle w:val="PL"/>
      </w:pPr>
      <w:r w:rsidRPr="000B71E3">
        <w:t xml:space="preserve">      responses:</w:t>
      </w:r>
    </w:p>
    <w:p w14:paraId="5C1EB147" w14:textId="77777777" w:rsidR="00207B40" w:rsidRPr="000B71E3" w:rsidRDefault="00207B40" w:rsidP="00207B40">
      <w:pPr>
        <w:pStyle w:val="PL"/>
      </w:pPr>
      <w:r w:rsidRPr="000B71E3">
        <w:t xml:space="preserve">        '200':</w:t>
      </w:r>
    </w:p>
    <w:p w14:paraId="2083CF34" w14:textId="77777777" w:rsidR="00207B40" w:rsidRPr="000B71E3" w:rsidRDefault="00207B40" w:rsidP="00207B40">
      <w:pPr>
        <w:pStyle w:val="PL"/>
      </w:pPr>
      <w:r w:rsidRPr="000B71E3">
        <w:t xml:space="preserve">          description: Expected response to a valid request</w:t>
      </w:r>
    </w:p>
    <w:p w14:paraId="7BB0D2A2" w14:textId="77777777" w:rsidR="00207B40" w:rsidRPr="000B71E3" w:rsidRDefault="00207B40" w:rsidP="00207B40">
      <w:pPr>
        <w:pStyle w:val="PL"/>
      </w:pPr>
      <w:r w:rsidRPr="000B71E3">
        <w:t xml:space="preserve">          content:</w:t>
      </w:r>
    </w:p>
    <w:p w14:paraId="498D7B66" w14:textId="77777777" w:rsidR="00207B40" w:rsidRPr="000B71E3" w:rsidRDefault="00207B40" w:rsidP="00207B40">
      <w:pPr>
        <w:pStyle w:val="PL"/>
      </w:pPr>
      <w:r w:rsidRPr="000B71E3">
        <w:t xml:space="preserve">            application/json:</w:t>
      </w:r>
    </w:p>
    <w:p w14:paraId="53C3DD48" w14:textId="77777777" w:rsidR="00207B40" w:rsidRPr="000B71E3" w:rsidRDefault="00207B40" w:rsidP="00207B40">
      <w:pPr>
        <w:pStyle w:val="PL"/>
      </w:pPr>
      <w:r w:rsidRPr="000B71E3">
        <w:t xml:space="preserve">              schema:</w:t>
      </w:r>
    </w:p>
    <w:p w14:paraId="1C0CFC35" w14:textId="77777777" w:rsidR="00207B40" w:rsidRPr="000B71E3" w:rsidRDefault="00207B40" w:rsidP="00207B40">
      <w:pPr>
        <w:pStyle w:val="PL"/>
      </w:pPr>
      <w:r w:rsidRPr="000B71E3">
        <w:t xml:space="preserve">                $ref: '#/components/schemas/Nssai'</w:t>
      </w:r>
    </w:p>
    <w:p w14:paraId="39344A0E" w14:textId="77777777" w:rsidR="00AB32D9" w:rsidRPr="004E4F32" w:rsidRDefault="00AB32D9" w:rsidP="00AB32D9">
      <w:pPr>
        <w:pStyle w:val="PL"/>
        <w:rPr>
          <w:lang w:val="en-US"/>
        </w:rPr>
      </w:pPr>
      <w:r>
        <w:rPr>
          <w:lang w:val="en-US"/>
        </w:rPr>
        <w:t xml:space="preserve">          </w:t>
      </w:r>
      <w:r w:rsidRPr="004E4F32">
        <w:rPr>
          <w:lang w:val="en-US"/>
        </w:rPr>
        <w:t>headers:</w:t>
      </w:r>
    </w:p>
    <w:p w14:paraId="2609DBE5"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6345ADBE" w14:textId="77777777" w:rsidR="00AB32D9" w:rsidRDefault="00AB32D9" w:rsidP="00AB32D9">
      <w:pPr>
        <w:pStyle w:val="PL"/>
        <w:rPr>
          <w:lang w:val="en-US"/>
        </w:rPr>
      </w:pPr>
      <w:r>
        <w:rPr>
          <w:lang w:val="en-US"/>
        </w:rPr>
        <w:t xml:space="preserve">              description: Cache-Control containing max-age, as described in RFC 7234, 5.2 </w:t>
      </w:r>
    </w:p>
    <w:p w14:paraId="03272BCB" w14:textId="77777777" w:rsidR="00AB32D9" w:rsidRPr="004E4F32" w:rsidRDefault="00AB32D9" w:rsidP="00AB32D9">
      <w:pPr>
        <w:pStyle w:val="PL"/>
        <w:rPr>
          <w:lang w:val="en-US"/>
        </w:rPr>
      </w:pPr>
      <w:r w:rsidRPr="004E4F32">
        <w:rPr>
          <w:lang w:val="en-US"/>
        </w:rPr>
        <w:lastRenderedPageBreak/>
        <w:t xml:space="preserve">              schema:</w:t>
      </w:r>
    </w:p>
    <w:p w14:paraId="10C7AF17" w14:textId="77777777" w:rsidR="00AB32D9" w:rsidRPr="004E4F32" w:rsidRDefault="00AB32D9" w:rsidP="00AB32D9">
      <w:pPr>
        <w:pStyle w:val="PL"/>
        <w:rPr>
          <w:lang w:val="en-US"/>
        </w:rPr>
      </w:pPr>
      <w:r w:rsidRPr="004E4F32">
        <w:rPr>
          <w:lang w:val="en-US"/>
        </w:rPr>
        <w:t xml:space="preserve">                type: string</w:t>
      </w:r>
    </w:p>
    <w:p w14:paraId="5794BC81" w14:textId="77777777" w:rsidR="00AB32D9" w:rsidRPr="004E4F32" w:rsidRDefault="00AB32D9" w:rsidP="00AB32D9">
      <w:pPr>
        <w:pStyle w:val="PL"/>
        <w:rPr>
          <w:lang w:val="en-US"/>
        </w:rPr>
      </w:pPr>
      <w:r w:rsidRPr="004E4F32">
        <w:rPr>
          <w:lang w:val="en-US"/>
        </w:rPr>
        <w:t xml:space="preserve">            ETag:</w:t>
      </w:r>
    </w:p>
    <w:p w14:paraId="001085B9" w14:textId="77777777" w:rsidR="00AB32D9" w:rsidRDefault="00AB32D9" w:rsidP="00AB32D9">
      <w:pPr>
        <w:pStyle w:val="PL"/>
        <w:rPr>
          <w:lang w:val="en-US"/>
        </w:rPr>
      </w:pPr>
      <w:r>
        <w:rPr>
          <w:lang w:val="en-US"/>
        </w:rPr>
        <w:t xml:space="preserve">              description: Entity Tag, containing a strong validator, as described in RFC 7232, 2.3 </w:t>
      </w:r>
    </w:p>
    <w:p w14:paraId="14E6AA0E" w14:textId="77777777" w:rsidR="00AB32D9" w:rsidRPr="004E4F32" w:rsidRDefault="00AB32D9" w:rsidP="00AB32D9">
      <w:pPr>
        <w:pStyle w:val="PL"/>
        <w:rPr>
          <w:lang w:val="en-US"/>
        </w:rPr>
      </w:pPr>
      <w:r w:rsidRPr="004E4F32">
        <w:rPr>
          <w:lang w:val="en-US"/>
        </w:rPr>
        <w:t xml:space="preserve">              schema:</w:t>
      </w:r>
    </w:p>
    <w:p w14:paraId="70169621" w14:textId="77777777" w:rsidR="00AB32D9" w:rsidRDefault="00AB32D9" w:rsidP="00AB32D9">
      <w:pPr>
        <w:pStyle w:val="PL"/>
        <w:rPr>
          <w:lang w:val="en-US"/>
        </w:rPr>
      </w:pPr>
      <w:r w:rsidRPr="004E4F32">
        <w:rPr>
          <w:lang w:val="en-US"/>
        </w:rPr>
        <w:t xml:space="preserve">                type: string</w:t>
      </w:r>
    </w:p>
    <w:p w14:paraId="2D8A5C94"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300E7375" w14:textId="77777777"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3570133D" w14:textId="77777777" w:rsidR="00AB32D9" w:rsidRPr="004E4F32" w:rsidRDefault="00AB32D9" w:rsidP="00AB32D9">
      <w:pPr>
        <w:pStyle w:val="PL"/>
        <w:rPr>
          <w:lang w:val="en-US"/>
        </w:rPr>
      </w:pPr>
      <w:r w:rsidRPr="004E4F32">
        <w:rPr>
          <w:lang w:val="en-US"/>
        </w:rPr>
        <w:t xml:space="preserve">              schema:</w:t>
      </w:r>
    </w:p>
    <w:p w14:paraId="279EECCB" w14:textId="77777777" w:rsidR="00AB32D9" w:rsidRDefault="00AB32D9" w:rsidP="00AB32D9">
      <w:pPr>
        <w:pStyle w:val="PL"/>
        <w:rPr>
          <w:lang w:val="en-US"/>
        </w:rPr>
      </w:pPr>
      <w:r w:rsidRPr="004E4F32">
        <w:rPr>
          <w:lang w:val="en-US"/>
        </w:rPr>
        <w:t xml:space="preserve">                type: string</w:t>
      </w:r>
    </w:p>
    <w:p w14:paraId="16EEF53A"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8425E8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53049B0" w14:textId="77777777" w:rsidR="00207B40" w:rsidRPr="000B71E3" w:rsidRDefault="00207B40" w:rsidP="00207B40">
      <w:pPr>
        <w:pStyle w:val="PL"/>
      </w:pPr>
      <w:r w:rsidRPr="000B71E3">
        <w:t xml:space="preserve">        '404':</w:t>
      </w:r>
    </w:p>
    <w:p w14:paraId="3887C213"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B2D2446"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1DD5755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21023669"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CEE24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6F7371F" w14:textId="77777777" w:rsidR="00207B40" w:rsidRPr="000B71E3" w:rsidRDefault="00207B40" w:rsidP="00207B40">
      <w:pPr>
        <w:pStyle w:val="PL"/>
      </w:pPr>
      <w:r w:rsidRPr="000B71E3">
        <w:t xml:space="preserve">        default:</w:t>
      </w:r>
    </w:p>
    <w:p w14:paraId="550A60A0" w14:textId="77777777" w:rsidR="00207B40" w:rsidRPr="000B71E3" w:rsidRDefault="00207B40" w:rsidP="00207B40">
      <w:pPr>
        <w:pStyle w:val="PL"/>
      </w:pPr>
      <w:r w:rsidRPr="000B71E3">
        <w:t xml:space="preserve">          description: Unexpected error</w:t>
      </w:r>
    </w:p>
    <w:p w14:paraId="0A29B517" w14:textId="77777777" w:rsidR="00207B40" w:rsidRPr="000B71E3" w:rsidRDefault="00207B40" w:rsidP="00207B40">
      <w:pPr>
        <w:pStyle w:val="PL"/>
      </w:pPr>
      <w:r w:rsidRPr="000B71E3">
        <w:t xml:space="preserve">  /{supi}/am-data:</w:t>
      </w:r>
    </w:p>
    <w:p w14:paraId="7D14FA76" w14:textId="77777777" w:rsidR="00207B40" w:rsidRPr="000B71E3" w:rsidRDefault="00207B40" w:rsidP="00207B40">
      <w:pPr>
        <w:pStyle w:val="PL"/>
      </w:pPr>
      <w:r w:rsidRPr="000B71E3">
        <w:t xml:space="preserve">    get:</w:t>
      </w:r>
    </w:p>
    <w:p w14:paraId="28D9692B" w14:textId="77777777" w:rsidR="00207B40" w:rsidRPr="000B71E3" w:rsidRDefault="00207B40" w:rsidP="00207B40">
      <w:pPr>
        <w:pStyle w:val="PL"/>
      </w:pPr>
      <w:r w:rsidRPr="000B71E3">
        <w:t xml:space="preserve">      summary: retrieve a UE's Access and Mobility Subscription Data</w:t>
      </w:r>
    </w:p>
    <w:p w14:paraId="37A46A77" w14:textId="77777777" w:rsidR="00207B40" w:rsidRPr="000B71E3" w:rsidRDefault="00207B40" w:rsidP="00207B40">
      <w:pPr>
        <w:pStyle w:val="PL"/>
      </w:pPr>
      <w:r w:rsidRPr="000B71E3">
        <w:t xml:space="preserve">      operationId: Get</w:t>
      </w:r>
      <w:r w:rsidR="00F14A8E">
        <w:t>AmData</w:t>
      </w:r>
    </w:p>
    <w:p w14:paraId="39953AE3" w14:textId="77777777" w:rsidR="00207B40" w:rsidRPr="000B71E3" w:rsidRDefault="00207B40" w:rsidP="00207B40">
      <w:pPr>
        <w:pStyle w:val="PL"/>
      </w:pPr>
      <w:r w:rsidRPr="000B71E3">
        <w:t xml:space="preserve">      tags:</w:t>
      </w:r>
    </w:p>
    <w:p w14:paraId="2D00E045" w14:textId="77777777" w:rsidR="00207B40" w:rsidRPr="000B71E3" w:rsidRDefault="00207B40" w:rsidP="00207B40">
      <w:pPr>
        <w:pStyle w:val="PL"/>
      </w:pPr>
      <w:r w:rsidRPr="000B71E3">
        <w:t xml:space="preserve">        - Access and Mobility Subscription Data Retrieval</w:t>
      </w:r>
    </w:p>
    <w:p w14:paraId="15A88DB0" w14:textId="77777777" w:rsidR="00207B40" w:rsidRPr="000B71E3" w:rsidRDefault="00207B40" w:rsidP="00207B40">
      <w:pPr>
        <w:pStyle w:val="PL"/>
      </w:pPr>
      <w:r w:rsidRPr="000B71E3">
        <w:t xml:space="preserve">      parameters:</w:t>
      </w:r>
    </w:p>
    <w:p w14:paraId="7E504B83" w14:textId="77777777" w:rsidR="00207B40" w:rsidRPr="000B71E3" w:rsidRDefault="00207B40" w:rsidP="00207B40">
      <w:pPr>
        <w:pStyle w:val="PL"/>
      </w:pPr>
      <w:r w:rsidRPr="000B71E3">
        <w:t xml:space="preserve">        - name: supi</w:t>
      </w:r>
    </w:p>
    <w:p w14:paraId="696DD1BB" w14:textId="77777777" w:rsidR="00207B40" w:rsidRPr="000B71E3" w:rsidRDefault="00207B40" w:rsidP="00207B40">
      <w:pPr>
        <w:pStyle w:val="PL"/>
      </w:pPr>
      <w:r w:rsidRPr="000B71E3">
        <w:t xml:space="preserve">          in: path</w:t>
      </w:r>
    </w:p>
    <w:p w14:paraId="3513D790" w14:textId="77777777" w:rsidR="00207B40" w:rsidRPr="000B71E3" w:rsidRDefault="00207B40" w:rsidP="00207B40">
      <w:pPr>
        <w:pStyle w:val="PL"/>
      </w:pPr>
      <w:r w:rsidRPr="000B71E3">
        <w:t xml:space="preserve">          description: Identifier of the UE</w:t>
      </w:r>
    </w:p>
    <w:p w14:paraId="554186FA" w14:textId="77777777" w:rsidR="00207B40" w:rsidRPr="000B71E3" w:rsidRDefault="00207B40" w:rsidP="00207B40">
      <w:pPr>
        <w:pStyle w:val="PL"/>
      </w:pPr>
      <w:r w:rsidRPr="000B71E3">
        <w:t xml:space="preserve">          required: true</w:t>
      </w:r>
    </w:p>
    <w:p w14:paraId="4DE41297" w14:textId="77777777" w:rsidR="00207B40" w:rsidRPr="000B71E3" w:rsidRDefault="00207B40" w:rsidP="00207B40">
      <w:pPr>
        <w:pStyle w:val="PL"/>
      </w:pPr>
      <w:r w:rsidRPr="000B71E3">
        <w:t xml:space="preserve">          schema:</w:t>
      </w:r>
    </w:p>
    <w:p w14:paraId="41AA08A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31B4B7C" w14:textId="77777777" w:rsidR="00207B40" w:rsidRPr="000B71E3" w:rsidRDefault="00207B40" w:rsidP="00207B40">
      <w:pPr>
        <w:pStyle w:val="PL"/>
      </w:pPr>
      <w:r w:rsidRPr="000B71E3">
        <w:t xml:space="preserve">        - name: supported</w:t>
      </w:r>
      <w:r w:rsidR="002C1C18" w:rsidRPr="000B71E3">
        <w:t>-f</w:t>
      </w:r>
      <w:r w:rsidRPr="000B71E3">
        <w:t>eatures</w:t>
      </w:r>
    </w:p>
    <w:p w14:paraId="392B92D6" w14:textId="77777777" w:rsidR="00207B40" w:rsidRPr="000B71E3" w:rsidRDefault="00207B40" w:rsidP="00207B40">
      <w:pPr>
        <w:pStyle w:val="PL"/>
      </w:pPr>
      <w:r w:rsidRPr="000B71E3">
        <w:t xml:space="preserve">          in: query</w:t>
      </w:r>
    </w:p>
    <w:p w14:paraId="57ACFDD2" w14:textId="77777777" w:rsidR="00207B40" w:rsidRPr="000B71E3" w:rsidRDefault="00207B40" w:rsidP="00207B40">
      <w:pPr>
        <w:pStyle w:val="PL"/>
      </w:pPr>
      <w:r w:rsidRPr="000B71E3">
        <w:t xml:space="preserve">          description: Supported Features</w:t>
      </w:r>
    </w:p>
    <w:p w14:paraId="22925894" w14:textId="77777777" w:rsidR="00207B40" w:rsidRPr="000B71E3" w:rsidRDefault="00207B40" w:rsidP="00207B40">
      <w:pPr>
        <w:pStyle w:val="PL"/>
      </w:pPr>
      <w:r w:rsidRPr="000B71E3">
        <w:t xml:space="preserve">          schema:</w:t>
      </w:r>
    </w:p>
    <w:p w14:paraId="635CDFD5"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7D03E5D0" w14:textId="77777777" w:rsidR="00207B40" w:rsidRPr="000B71E3" w:rsidRDefault="00207B40" w:rsidP="00207B40">
      <w:pPr>
        <w:pStyle w:val="PL"/>
      </w:pPr>
      <w:r w:rsidRPr="000B71E3">
        <w:t xml:space="preserve">        - name: plmn-id</w:t>
      </w:r>
    </w:p>
    <w:p w14:paraId="19944AEF" w14:textId="77777777" w:rsidR="00207B40" w:rsidRPr="000B71E3" w:rsidRDefault="00207B40" w:rsidP="00207B40">
      <w:pPr>
        <w:pStyle w:val="PL"/>
      </w:pPr>
      <w:r w:rsidRPr="000B71E3">
        <w:t xml:space="preserve">          in: query</w:t>
      </w:r>
    </w:p>
    <w:p w14:paraId="690B7BBA" w14:textId="77777777" w:rsidR="00207B40" w:rsidRPr="000B71E3" w:rsidRDefault="00207B40" w:rsidP="00207B40">
      <w:pPr>
        <w:pStyle w:val="PL"/>
      </w:pPr>
      <w:r w:rsidRPr="000B71E3">
        <w:t xml:space="preserve">          description: serving PLMN ID</w:t>
      </w:r>
    </w:p>
    <w:p w14:paraId="789684A7" w14:textId="77777777" w:rsidR="00475448" w:rsidRPr="000B71E3" w:rsidRDefault="00207B40" w:rsidP="00475448">
      <w:pPr>
        <w:pStyle w:val="PL"/>
      </w:pPr>
      <w:r w:rsidRPr="000B71E3">
        <w:t xml:space="preserve">          </w:t>
      </w:r>
      <w:r w:rsidR="00475448" w:rsidRPr="000B71E3">
        <w:t>content:</w:t>
      </w:r>
    </w:p>
    <w:p w14:paraId="416C0510" w14:textId="77777777" w:rsidR="00475448" w:rsidRPr="000B71E3" w:rsidRDefault="00475448" w:rsidP="00475448">
      <w:pPr>
        <w:pStyle w:val="PL"/>
      </w:pPr>
      <w:r w:rsidRPr="000B71E3">
        <w:t xml:space="preserve">            application/json:</w:t>
      </w:r>
    </w:p>
    <w:p w14:paraId="680AFD2B" w14:textId="77777777" w:rsidR="00207B40" w:rsidRPr="000B71E3" w:rsidRDefault="00475448" w:rsidP="00475448">
      <w:pPr>
        <w:pStyle w:val="PL"/>
      </w:pPr>
      <w:r w:rsidRPr="000B71E3">
        <w:t xml:space="preserve">              </w:t>
      </w:r>
      <w:r w:rsidR="00207B40" w:rsidRPr="000B71E3">
        <w:t>schema:</w:t>
      </w:r>
    </w:p>
    <w:p w14:paraId="089F49F8"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61E55F6C" w14:textId="77777777" w:rsidR="00AB32D9" w:rsidRDefault="00AB32D9" w:rsidP="00AB32D9">
      <w:pPr>
        <w:pStyle w:val="PL"/>
        <w:rPr>
          <w:lang w:val="en-US"/>
        </w:rPr>
      </w:pPr>
      <w:r>
        <w:rPr>
          <w:lang w:val="en-US"/>
        </w:rPr>
        <w:t xml:space="preserve">        - name: If-None-Match</w:t>
      </w:r>
    </w:p>
    <w:p w14:paraId="378A9225" w14:textId="77777777" w:rsidR="00AB32D9" w:rsidRDefault="00AB32D9" w:rsidP="00AB32D9">
      <w:pPr>
        <w:pStyle w:val="PL"/>
        <w:rPr>
          <w:lang w:val="en-US"/>
        </w:rPr>
      </w:pPr>
      <w:r>
        <w:rPr>
          <w:lang w:val="en-US"/>
        </w:rPr>
        <w:t xml:space="preserve">          in: header</w:t>
      </w:r>
    </w:p>
    <w:p w14:paraId="5A155C19" w14:textId="77777777" w:rsidR="00AB32D9" w:rsidRDefault="00AB32D9" w:rsidP="00AB32D9">
      <w:pPr>
        <w:pStyle w:val="PL"/>
        <w:rPr>
          <w:lang w:val="en-US"/>
        </w:rPr>
      </w:pPr>
      <w:r>
        <w:rPr>
          <w:lang w:val="en-US"/>
        </w:rPr>
        <w:t xml:space="preserve">          description: Validator for conditional requests, as described in RFC 7232, 3.2 </w:t>
      </w:r>
    </w:p>
    <w:p w14:paraId="007B0FF1" w14:textId="77777777" w:rsidR="00AB32D9" w:rsidRDefault="00AB32D9" w:rsidP="00AB32D9">
      <w:pPr>
        <w:pStyle w:val="PL"/>
        <w:rPr>
          <w:lang w:val="en-US"/>
        </w:rPr>
      </w:pPr>
      <w:r>
        <w:rPr>
          <w:lang w:val="en-US"/>
        </w:rPr>
        <w:t xml:space="preserve">          schema:</w:t>
      </w:r>
    </w:p>
    <w:p w14:paraId="0C1F3066" w14:textId="77777777" w:rsidR="00AB32D9" w:rsidRDefault="00AB32D9" w:rsidP="00AB32D9">
      <w:pPr>
        <w:pStyle w:val="PL"/>
        <w:rPr>
          <w:lang w:val="en-US"/>
        </w:rPr>
      </w:pPr>
      <w:r>
        <w:rPr>
          <w:lang w:val="en-US"/>
        </w:rPr>
        <w:t xml:space="preserve">            type: string</w:t>
      </w:r>
    </w:p>
    <w:p w14:paraId="2390741A" w14:textId="77777777" w:rsidR="00AB32D9" w:rsidRDefault="00AB32D9" w:rsidP="00AB32D9">
      <w:pPr>
        <w:pStyle w:val="PL"/>
        <w:rPr>
          <w:lang w:val="en-US"/>
        </w:rPr>
      </w:pPr>
      <w:r>
        <w:rPr>
          <w:lang w:val="en-US"/>
        </w:rPr>
        <w:t xml:space="preserve">        - name: If-Modified-Since</w:t>
      </w:r>
    </w:p>
    <w:p w14:paraId="77C2CD84" w14:textId="77777777" w:rsidR="00AB32D9" w:rsidRDefault="00AB32D9" w:rsidP="00AB32D9">
      <w:pPr>
        <w:pStyle w:val="PL"/>
        <w:rPr>
          <w:lang w:val="en-US"/>
        </w:rPr>
      </w:pPr>
      <w:r>
        <w:rPr>
          <w:lang w:val="en-US"/>
        </w:rPr>
        <w:t xml:space="preserve">          in: header</w:t>
      </w:r>
    </w:p>
    <w:p w14:paraId="07532EC4" w14:textId="77777777" w:rsidR="00AB32D9" w:rsidRDefault="00AB32D9" w:rsidP="00AB32D9">
      <w:pPr>
        <w:pStyle w:val="PL"/>
        <w:rPr>
          <w:lang w:val="en-US"/>
        </w:rPr>
      </w:pPr>
      <w:r>
        <w:rPr>
          <w:lang w:val="en-US"/>
        </w:rPr>
        <w:t xml:space="preserve">          description: Validator for conditional requests, as described in RFC 7232, 3.3 </w:t>
      </w:r>
    </w:p>
    <w:p w14:paraId="1D35BCFE" w14:textId="77777777" w:rsidR="00AB32D9" w:rsidRDefault="00AB32D9" w:rsidP="00AB32D9">
      <w:pPr>
        <w:pStyle w:val="PL"/>
        <w:rPr>
          <w:lang w:val="en-US"/>
        </w:rPr>
      </w:pPr>
      <w:r>
        <w:rPr>
          <w:lang w:val="en-US"/>
        </w:rPr>
        <w:t xml:space="preserve">          schema:</w:t>
      </w:r>
    </w:p>
    <w:p w14:paraId="31A0210F" w14:textId="77777777" w:rsidR="00AB32D9" w:rsidRDefault="00AB32D9" w:rsidP="00AB32D9">
      <w:pPr>
        <w:pStyle w:val="PL"/>
        <w:rPr>
          <w:lang w:val="en-US"/>
        </w:rPr>
      </w:pPr>
      <w:r>
        <w:rPr>
          <w:lang w:val="en-US"/>
        </w:rPr>
        <w:t xml:space="preserve">            type: string</w:t>
      </w:r>
    </w:p>
    <w:p w14:paraId="67210C8C" w14:textId="77777777" w:rsidR="00207B40" w:rsidRPr="000B71E3" w:rsidRDefault="00207B40" w:rsidP="00207B40">
      <w:pPr>
        <w:pStyle w:val="PL"/>
      </w:pPr>
      <w:r w:rsidRPr="000B71E3">
        <w:t xml:space="preserve">      responses:</w:t>
      </w:r>
    </w:p>
    <w:p w14:paraId="79EB375D" w14:textId="77777777" w:rsidR="00207B40" w:rsidRPr="000B71E3" w:rsidRDefault="00207B40" w:rsidP="00207B40">
      <w:pPr>
        <w:pStyle w:val="PL"/>
      </w:pPr>
      <w:r w:rsidRPr="000B71E3">
        <w:t xml:space="preserve">        '200':</w:t>
      </w:r>
    </w:p>
    <w:p w14:paraId="4FB7E930" w14:textId="77777777" w:rsidR="00207B40" w:rsidRPr="000B71E3" w:rsidRDefault="00207B40" w:rsidP="00207B40">
      <w:pPr>
        <w:pStyle w:val="PL"/>
      </w:pPr>
      <w:r w:rsidRPr="000B71E3">
        <w:t xml:space="preserve">          description: Expected response to a valid request</w:t>
      </w:r>
    </w:p>
    <w:p w14:paraId="5D79C0C2" w14:textId="77777777" w:rsidR="00207B40" w:rsidRPr="000B71E3" w:rsidRDefault="00207B40" w:rsidP="00207B40">
      <w:pPr>
        <w:pStyle w:val="PL"/>
      </w:pPr>
      <w:r w:rsidRPr="000B71E3">
        <w:t xml:space="preserve">          content:</w:t>
      </w:r>
    </w:p>
    <w:p w14:paraId="22E4C904" w14:textId="77777777" w:rsidR="00207B40" w:rsidRPr="000B71E3" w:rsidRDefault="00207B40" w:rsidP="00207B40">
      <w:pPr>
        <w:pStyle w:val="PL"/>
      </w:pPr>
      <w:r w:rsidRPr="000B71E3">
        <w:t xml:space="preserve">            application/json:</w:t>
      </w:r>
    </w:p>
    <w:p w14:paraId="3E005F91" w14:textId="77777777" w:rsidR="00207B40" w:rsidRPr="000B71E3" w:rsidRDefault="00207B40" w:rsidP="00207B40">
      <w:pPr>
        <w:pStyle w:val="PL"/>
      </w:pPr>
      <w:r w:rsidRPr="000B71E3">
        <w:t xml:space="preserve">              schema:</w:t>
      </w:r>
    </w:p>
    <w:p w14:paraId="2F5F1199" w14:textId="77777777" w:rsidR="00207B40" w:rsidRPr="000B71E3" w:rsidRDefault="00207B40" w:rsidP="00207B40">
      <w:pPr>
        <w:pStyle w:val="PL"/>
      </w:pPr>
      <w:r w:rsidRPr="000B71E3">
        <w:t xml:space="preserve">                $ref: '#/components/schemas/AccessAndMobilitySubscriptionData'</w:t>
      </w:r>
    </w:p>
    <w:p w14:paraId="6D32DED7" w14:textId="77777777" w:rsidR="00AB32D9" w:rsidRPr="004E4F32" w:rsidRDefault="00AB32D9" w:rsidP="00AB32D9">
      <w:pPr>
        <w:pStyle w:val="PL"/>
        <w:rPr>
          <w:lang w:val="en-US"/>
        </w:rPr>
      </w:pPr>
      <w:r>
        <w:rPr>
          <w:lang w:val="en-US"/>
        </w:rPr>
        <w:t xml:space="preserve">          </w:t>
      </w:r>
      <w:r w:rsidRPr="004E4F32">
        <w:rPr>
          <w:lang w:val="en-US"/>
        </w:rPr>
        <w:t>headers:</w:t>
      </w:r>
    </w:p>
    <w:p w14:paraId="539BCA2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1AA71150" w14:textId="77777777" w:rsidR="00AB32D9" w:rsidRDefault="00AB32D9" w:rsidP="00AB32D9">
      <w:pPr>
        <w:pStyle w:val="PL"/>
        <w:rPr>
          <w:lang w:val="en-US"/>
        </w:rPr>
      </w:pPr>
      <w:r>
        <w:rPr>
          <w:lang w:val="en-US"/>
        </w:rPr>
        <w:t xml:space="preserve">              description: Cache-Control containing max-age, as described in RFC 7234, 5.2</w:t>
      </w:r>
    </w:p>
    <w:p w14:paraId="164FE70F" w14:textId="77777777" w:rsidR="00AB32D9" w:rsidRPr="004E4F32" w:rsidRDefault="00AB32D9" w:rsidP="00AB32D9">
      <w:pPr>
        <w:pStyle w:val="PL"/>
        <w:rPr>
          <w:lang w:val="en-US"/>
        </w:rPr>
      </w:pPr>
      <w:r w:rsidRPr="004E4F32">
        <w:rPr>
          <w:lang w:val="en-US"/>
        </w:rPr>
        <w:t xml:space="preserve">              schema:</w:t>
      </w:r>
    </w:p>
    <w:p w14:paraId="125FD862" w14:textId="77777777" w:rsidR="00AB32D9" w:rsidRPr="004E4F32" w:rsidRDefault="00AB32D9" w:rsidP="00AB32D9">
      <w:pPr>
        <w:pStyle w:val="PL"/>
        <w:rPr>
          <w:lang w:val="en-US"/>
        </w:rPr>
      </w:pPr>
      <w:r w:rsidRPr="004E4F32">
        <w:rPr>
          <w:lang w:val="en-US"/>
        </w:rPr>
        <w:t xml:space="preserve">                type: string</w:t>
      </w:r>
    </w:p>
    <w:p w14:paraId="01FCE858" w14:textId="77777777" w:rsidR="00AB32D9" w:rsidRPr="004E4F32" w:rsidRDefault="00AB32D9" w:rsidP="00AB32D9">
      <w:pPr>
        <w:pStyle w:val="PL"/>
        <w:rPr>
          <w:lang w:val="en-US"/>
        </w:rPr>
      </w:pPr>
      <w:r w:rsidRPr="004E4F32">
        <w:rPr>
          <w:lang w:val="en-US"/>
        </w:rPr>
        <w:t xml:space="preserve">            ETag:</w:t>
      </w:r>
    </w:p>
    <w:p w14:paraId="5E6A290C" w14:textId="77777777" w:rsidR="00AB32D9" w:rsidRDefault="00AB32D9" w:rsidP="00AB32D9">
      <w:pPr>
        <w:pStyle w:val="PL"/>
        <w:rPr>
          <w:lang w:val="en-US"/>
        </w:rPr>
      </w:pPr>
      <w:r>
        <w:rPr>
          <w:lang w:val="en-US"/>
        </w:rPr>
        <w:t xml:space="preserve">              description: Entity Tag, containing a strong validator, as described in RFC 7232, 2.3 </w:t>
      </w:r>
    </w:p>
    <w:p w14:paraId="29B58A3A" w14:textId="77777777" w:rsidR="00AB32D9" w:rsidRPr="004E4F32" w:rsidRDefault="00AB32D9" w:rsidP="00AB32D9">
      <w:pPr>
        <w:pStyle w:val="PL"/>
        <w:rPr>
          <w:lang w:val="en-US"/>
        </w:rPr>
      </w:pPr>
      <w:r w:rsidRPr="004E4F32">
        <w:rPr>
          <w:lang w:val="en-US"/>
        </w:rPr>
        <w:t xml:space="preserve">              schema:</w:t>
      </w:r>
    </w:p>
    <w:p w14:paraId="3484ADE2" w14:textId="77777777" w:rsidR="00AB32D9" w:rsidRDefault="00AB32D9" w:rsidP="00AB32D9">
      <w:pPr>
        <w:pStyle w:val="PL"/>
        <w:rPr>
          <w:lang w:val="en-US"/>
        </w:rPr>
      </w:pPr>
      <w:r w:rsidRPr="004E4F32">
        <w:rPr>
          <w:lang w:val="en-US"/>
        </w:rPr>
        <w:t xml:space="preserve">                type: string</w:t>
      </w:r>
    </w:p>
    <w:p w14:paraId="610F96A2"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2E12B565" w14:textId="77777777"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1EC5B6CA" w14:textId="77777777" w:rsidR="00AB32D9" w:rsidRPr="004E4F32" w:rsidRDefault="00AB32D9" w:rsidP="00AB32D9">
      <w:pPr>
        <w:pStyle w:val="PL"/>
        <w:rPr>
          <w:lang w:val="en-US"/>
        </w:rPr>
      </w:pPr>
      <w:r w:rsidRPr="004E4F32">
        <w:rPr>
          <w:lang w:val="en-US"/>
        </w:rPr>
        <w:t xml:space="preserve">              schema:</w:t>
      </w:r>
    </w:p>
    <w:p w14:paraId="220227B8" w14:textId="77777777" w:rsidR="00AB32D9" w:rsidRDefault="00AB32D9" w:rsidP="00AB32D9">
      <w:pPr>
        <w:pStyle w:val="PL"/>
        <w:rPr>
          <w:lang w:val="en-US"/>
        </w:rPr>
      </w:pPr>
      <w:r w:rsidRPr="004E4F32">
        <w:rPr>
          <w:lang w:val="en-US"/>
        </w:rPr>
        <w:t xml:space="preserve">                type: string</w:t>
      </w:r>
    </w:p>
    <w:p w14:paraId="47BA8A7F"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5A5FFD02" w14:textId="77777777" w:rsidR="004C238A" w:rsidRDefault="004C238A" w:rsidP="004C238A">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14:paraId="2F7A0B85" w14:textId="77777777" w:rsidR="00207B40" w:rsidRPr="000B71E3" w:rsidRDefault="00207B40" w:rsidP="00207B40">
      <w:pPr>
        <w:pStyle w:val="PL"/>
      </w:pPr>
      <w:r w:rsidRPr="000B71E3">
        <w:t xml:space="preserve">        '404':</w:t>
      </w:r>
    </w:p>
    <w:p w14:paraId="7818C65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7D7CA0"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0E22E69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BF3CD05"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030D273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AA52558" w14:textId="77777777" w:rsidR="00207B40" w:rsidRPr="000B71E3" w:rsidRDefault="00207B40" w:rsidP="00207B40">
      <w:pPr>
        <w:pStyle w:val="PL"/>
      </w:pPr>
      <w:r w:rsidRPr="000B71E3">
        <w:t xml:space="preserve">        default:</w:t>
      </w:r>
    </w:p>
    <w:p w14:paraId="1C9670B3" w14:textId="77777777" w:rsidR="00207B40" w:rsidRPr="000B71E3" w:rsidRDefault="00207B40" w:rsidP="00207B40">
      <w:pPr>
        <w:pStyle w:val="PL"/>
      </w:pPr>
      <w:r w:rsidRPr="000B71E3">
        <w:t xml:space="preserve">          description: Unexpected error</w:t>
      </w:r>
    </w:p>
    <w:p w14:paraId="526E3155" w14:textId="77777777" w:rsidR="00207B40" w:rsidRPr="000B71E3" w:rsidRDefault="00207B40" w:rsidP="00207B40">
      <w:pPr>
        <w:pStyle w:val="PL"/>
      </w:pPr>
      <w:r w:rsidRPr="000B71E3">
        <w:t xml:space="preserve">  /{supi}/smf-select-data:</w:t>
      </w:r>
    </w:p>
    <w:p w14:paraId="68676D75" w14:textId="77777777" w:rsidR="00207B40" w:rsidRPr="000B71E3" w:rsidRDefault="00207B40" w:rsidP="00207B40">
      <w:pPr>
        <w:pStyle w:val="PL"/>
      </w:pPr>
      <w:r w:rsidRPr="000B71E3">
        <w:t xml:space="preserve">    get:</w:t>
      </w:r>
    </w:p>
    <w:p w14:paraId="62DF0AB4" w14:textId="77777777" w:rsidR="00207B40" w:rsidRPr="000B71E3" w:rsidRDefault="00207B40" w:rsidP="00207B40">
      <w:pPr>
        <w:pStyle w:val="PL"/>
      </w:pPr>
      <w:r w:rsidRPr="000B71E3">
        <w:t xml:space="preserve">      summary: retrieve a UE's SMF Selection Subscription Data</w:t>
      </w:r>
    </w:p>
    <w:p w14:paraId="21AA7622" w14:textId="77777777" w:rsidR="00207B40" w:rsidRPr="000B71E3" w:rsidRDefault="00207B40" w:rsidP="00207B40">
      <w:pPr>
        <w:pStyle w:val="PL"/>
      </w:pPr>
      <w:r w:rsidRPr="000B71E3">
        <w:t xml:space="preserve">      operationId: Get</w:t>
      </w:r>
      <w:r w:rsidR="00F14A8E">
        <w:t>SmfSelData</w:t>
      </w:r>
    </w:p>
    <w:p w14:paraId="2382A88E" w14:textId="77777777" w:rsidR="00207B40" w:rsidRPr="000B71E3" w:rsidRDefault="00207B40" w:rsidP="00207B40">
      <w:pPr>
        <w:pStyle w:val="PL"/>
      </w:pPr>
      <w:r w:rsidRPr="000B71E3">
        <w:t xml:space="preserve">      tags:</w:t>
      </w:r>
    </w:p>
    <w:p w14:paraId="66891DE2" w14:textId="77777777" w:rsidR="00207B40" w:rsidRPr="000B71E3" w:rsidRDefault="00207B40" w:rsidP="00207B40">
      <w:pPr>
        <w:pStyle w:val="PL"/>
      </w:pPr>
      <w:r w:rsidRPr="000B71E3">
        <w:t xml:space="preserve">        - SMF Selection Subscription Data Retrieval</w:t>
      </w:r>
    </w:p>
    <w:p w14:paraId="354C6030" w14:textId="77777777" w:rsidR="00207B40" w:rsidRPr="000B71E3" w:rsidRDefault="00207B40" w:rsidP="00207B40">
      <w:pPr>
        <w:pStyle w:val="PL"/>
      </w:pPr>
      <w:r w:rsidRPr="000B71E3">
        <w:t xml:space="preserve">      parameters:</w:t>
      </w:r>
    </w:p>
    <w:p w14:paraId="4E12D94B" w14:textId="77777777" w:rsidR="00207B40" w:rsidRPr="000B71E3" w:rsidRDefault="00207B40" w:rsidP="00207B40">
      <w:pPr>
        <w:pStyle w:val="PL"/>
      </w:pPr>
      <w:r w:rsidRPr="000B71E3">
        <w:t xml:space="preserve">        - name: supi</w:t>
      </w:r>
    </w:p>
    <w:p w14:paraId="4426F381" w14:textId="77777777" w:rsidR="00207B40" w:rsidRPr="000B71E3" w:rsidRDefault="00207B40" w:rsidP="00207B40">
      <w:pPr>
        <w:pStyle w:val="PL"/>
      </w:pPr>
      <w:r w:rsidRPr="000B71E3">
        <w:t xml:space="preserve">          in: path</w:t>
      </w:r>
    </w:p>
    <w:p w14:paraId="25586CDD" w14:textId="77777777" w:rsidR="00207B40" w:rsidRPr="000B71E3" w:rsidRDefault="00207B40" w:rsidP="00207B40">
      <w:pPr>
        <w:pStyle w:val="PL"/>
      </w:pPr>
      <w:r w:rsidRPr="000B71E3">
        <w:t xml:space="preserve">          description: Identifier of the UE</w:t>
      </w:r>
    </w:p>
    <w:p w14:paraId="4C551B53" w14:textId="77777777" w:rsidR="00207B40" w:rsidRPr="000B71E3" w:rsidRDefault="00207B40" w:rsidP="00207B40">
      <w:pPr>
        <w:pStyle w:val="PL"/>
      </w:pPr>
      <w:r w:rsidRPr="000B71E3">
        <w:t xml:space="preserve">          required: true</w:t>
      </w:r>
    </w:p>
    <w:p w14:paraId="78060C1A" w14:textId="77777777" w:rsidR="00207B40" w:rsidRPr="000B71E3" w:rsidRDefault="00207B40" w:rsidP="00207B40">
      <w:pPr>
        <w:pStyle w:val="PL"/>
      </w:pPr>
      <w:r w:rsidRPr="000B71E3">
        <w:t xml:space="preserve">          schema:</w:t>
      </w:r>
    </w:p>
    <w:p w14:paraId="1B0B3031"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7448D43" w14:textId="77777777" w:rsidR="00207B40" w:rsidRPr="000B71E3" w:rsidRDefault="00207B40" w:rsidP="00207B40">
      <w:pPr>
        <w:pStyle w:val="PL"/>
      </w:pPr>
      <w:r w:rsidRPr="000B71E3">
        <w:t xml:space="preserve">        - name: supported</w:t>
      </w:r>
      <w:r w:rsidR="002C1C18" w:rsidRPr="000B71E3">
        <w:t>-f</w:t>
      </w:r>
      <w:r w:rsidRPr="000B71E3">
        <w:t>eatures</w:t>
      </w:r>
    </w:p>
    <w:p w14:paraId="3BEC056D" w14:textId="77777777" w:rsidR="00207B40" w:rsidRPr="000B71E3" w:rsidRDefault="00207B40" w:rsidP="00207B40">
      <w:pPr>
        <w:pStyle w:val="PL"/>
      </w:pPr>
      <w:r w:rsidRPr="000B71E3">
        <w:t xml:space="preserve">          in: query</w:t>
      </w:r>
    </w:p>
    <w:p w14:paraId="68990860" w14:textId="77777777" w:rsidR="00207B40" w:rsidRPr="000B71E3" w:rsidRDefault="00207B40" w:rsidP="00207B40">
      <w:pPr>
        <w:pStyle w:val="PL"/>
      </w:pPr>
      <w:r w:rsidRPr="000B71E3">
        <w:t xml:space="preserve">          description: Supported Features</w:t>
      </w:r>
    </w:p>
    <w:p w14:paraId="51E34CA6" w14:textId="77777777" w:rsidR="00207B40" w:rsidRPr="000B71E3" w:rsidRDefault="00207B40" w:rsidP="00207B40">
      <w:pPr>
        <w:pStyle w:val="PL"/>
      </w:pPr>
      <w:r w:rsidRPr="000B71E3">
        <w:t xml:space="preserve">          schema:</w:t>
      </w:r>
    </w:p>
    <w:p w14:paraId="18006D39"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36AF347" w14:textId="77777777" w:rsidR="00207B40" w:rsidRPr="000B71E3" w:rsidRDefault="00207B40" w:rsidP="00207B40">
      <w:pPr>
        <w:pStyle w:val="PL"/>
      </w:pPr>
      <w:r w:rsidRPr="000B71E3">
        <w:t xml:space="preserve">        - name: plmn-id</w:t>
      </w:r>
    </w:p>
    <w:p w14:paraId="1903E740" w14:textId="77777777" w:rsidR="00207B40" w:rsidRPr="000B71E3" w:rsidRDefault="00207B40" w:rsidP="00207B40">
      <w:pPr>
        <w:pStyle w:val="PL"/>
      </w:pPr>
      <w:r w:rsidRPr="000B71E3">
        <w:t xml:space="preserve">          in: query</w:t>
      </w:r>
    </w:p>
    <w:p w14:paraId="45CB50C6" w14:textId="77777777" w:rsidR="00207B40" w:rsidRPr="000B71E3" w:rsidRDefault="00207B40" w:rsidP="00207B40">
      <w:pPr>
        <w:pStyle w:val="PL"/>
      </w:pPr>
      <w:r w:rsidRPr="000B71E3">
        <w:t xml:space="preserve">          description: serving PLMN ID</w:t>
      </w:r>
    </w:p>
    <w:p w14:paraId="23E6A38F" w14:textId="77777777" w:rsidR="00475448" w:rsidRPr="000B71E3" w:rsidRDefault="00207B40" w:rsidP="00475448">
      <w:pPr>
        <w:pStyle w:val="PL"/>
      </w:pPr>
      <w:r w:rsidRPr="000B71E3">
        <w:t xml:space="preserve">          </w:t>
      </w:r>
      <w:r w:rsidR="00475448" w:rsidRPr="000B71E3">
        <w:t>content:</w:t>
      </w:r>
    </w:p>
    <w:p w14:paraId="621D6071" w14:textId="77777777" w:rsidR="00475448" w:rsidRPr="000B71E3" w:rsidRDefault="00475448" w:rsidP="00475448">
      <w:pPr>
        <w:pStyle w:val="PL"/>
      </w:pPr>
      <w:r w:rsidRPr="000B71E3">
        <w:t xml:space="preserve">            application/json:</w:t>
      </w:r>
    </w:p>
    <w:p w14:paraId="1C09B16F" w14:textId="77777777" w:rsidR="00207B40" w:rsidRPr="000B71E3" w:rsidRDefault="00475448" w:rsidP="00475448">
      <w:pPr>
        <w:pStyle w:val="PL"/>
      </w:pPr>
      <w:r w:rsidRPr="000B71E3">
        <w:t xml:space="preserve">              </w:t>
      </w:r>
      <w:r w:rsidR="00207B40" w:rsidRPr="000B71E3">
        <w:t>schema:</w:t>
      </w:r>
    </w:p>
    <w:p w14:paraId="3AE8B5C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C91A36E" w14:textId="77777777" w:rsidR="00AB32D9" w:rsidRDefault="00AB32D9" w:rsidP="00AB32D9">
      <w:pPr>
        <w:pStyle w:val="PL"/>
        <w:rPr>
          <w:lang w:val="en-US"/>
        </w:rPr>
      </w:pPr>
      <w:r>
        <w:rPr>
          <w:lang w:val="en-US"/>
        </w:rPr>
        <w:t xml:space="preserve">        - name: If-None-Match</w:t>
      </w:r>
    </w:p>
    <w:p w14:paraId="4A375F2B" w14:textId="77777777" w:rsidR="00AB32D9" w:rsidRDefault="00AB32D9" w:rsidP="00AB32D9">
      <w:pPr>
        <w:pStyle w:val="PL"/>
        <w:rPr>
          <w:lang w:val="en-US"/>
        </w:rPr>
      </w:pPr>
      <w:r>
        <w:rPr>
          <w:lang w:val="en-US"/>
        </w:rPr>
        <w:t xml:space="preserve">          in: header</w:t>
      </w:r>
    </w:p>
    <w:p w14:paraId="494AD4E7" w14:textId="77777777" w:rsidR="00AB32D9" w:rsidRDefault="00AB32D9" w:rsidP="00AB32D9">
      <w:pPr>
        <w:pStyle w:val="PL"/>
        <w:rPr>
          <w:lang w:val="en-US"/>
        </w:rPr>
      </w:pPr>
      <w:r>
        <w:rPr>
          <w:lang w:val="en-US"/>
        </w:rPr>
        <w:t xml:space="preserve">          description: Validator for conditional requests, as described in RFC 7232, 3.2 </w:t>
      </w:r>
    </w:p>
    <w:p w14:paraId="56D68B6A" w14:textId="77777777" w:rsidR="00AB32D9" w:rsidRDefault="00AB32D9" w:rsidP="00AB32D9">
      <w:pPr>
        <w:pStyle w:val="PL"/>
        <w:rPr>
          <w:lang w:val="en-US"/>
        </w:rPr>
      </w:pPr>
      <w:r>
        <w:rPr>
          <w:lang w:val="en-US"/>
        </w:rPr>
        <w:t xml:space="preserve">          schema:</w:t>
      </w:r>
    </w:p>
    <w:p w14:paraId="7FAF581E" w14:textId="77777777" w:rsidR="00AB32D9" w:rsidRDefault="00AB32D9" w:rsidP="00AB32D9">
      <w:pPr>
        <w:pStyle w:val="PL"/>
        <w:rPr>
          <w:lang w:val="en-US"/>
        </w:rPr>
      </w:pPr>
      <w:r>
        <w:rPr>
          <w:lang w:val="en-US"/>
        </w:rPr>
        <w:t xml:space="preserve">            type: string</w:t>
      </w:r>
    </w:p>
    <w:p w14:paraId="04D46559" w14:textId="77777777" w:rsidR="00AB32D9" w:rsidRDefault="00AB32D9" w:rsidP="00AB32D9">
      <w:pPr>
        <w:pStyle w:val="PL"/>
        <w:rPr>
          <w:lang w:val="en-US"/>
        </w:rPr>
      </w:pPr>
      <w:r>
        <w:rPr>
          <w:lang w:val="en-US"/>
        </w:rPr>
        <w:t xml:space="preserve">        - name: If-Modified-Since</w:t>
      </w:r>
    </w:p>
    <w:p w14:paraId="6340B0EA" w14:textId="77777777" w:rsidR="00AB32D9" w:rsidRDefault="00AB32D9" w:rsidP="00AB32D9">
      <w:pPr>
        <w:pStyle w:val="PL"/>
        <w:rPr>
          <w:lang w:val="en-US"/>
        </w:rPr>
      </w:pPr>
      <w:r>
        <w:rPr>
          <w:lang w:val="en-US"/>
        </w:rPr>
        <w:t xml:space="preserve">          in: header</w:t>
      </w:r>
    </w:p>
    <w:p w14:paraId="43CFF9F1" w14:textId="77777777" w:rsidR="00AB32D9" w:rsidRDefault="00AB32D9" w:rsidP="00AB32D9">
      <w:pPr>
        <w:pStyle w:val="PL"/>
        <w:rPr>
          <w:lang w:val="en-US"/>
        </w:rPr>
      </w:pPr>
      <w:r>
        <w:rPr>
          <w:lang w:val="en-US"/>
        </w:rPr>
        <w:t xml:space="preserve">          description: Validator for conditional requests, as described in RFC 7232, 3.3 </w:t>
      </w:r>
    </w:p>
    <w:p w14:paraId="1CB472D6" w14:textId="77777777" w:rsidR="00AB32D9" w:rsidRDefault="00AB32D9" w:rsidP="00AB32D9">
      <w:pPr>
        <w:pStyle w:val="PL"/>
        <w:rPr>
          <w:lang w:val="en-US"/>
        </w:rPr>
      </w:pPr>
      <w:r>
        <w:rPr>
          <w:lang w:val="en-US"/>
        </w:rPr>
        <w:t xml:space="preserve">          schema:</w:t>
      </w:r>
    </w:p>
    <w:p w14:paraId="51A63EE1" w14:textId="77777777" w:rsidR="00AB32D9" w:rsidRDefault="00AB32D9" w:rsidP="00AB32D9">
      <w:pPr>
        <w:pStyle w:val="PL"/>
        <w:rPr>
          <w:lang w:val="en-US"/>
        </w:rPr>
      </w:pPr>
      <w:r>
        <w:rPr>
          <w:lang w:val="en-US"/>
        </w:rPr>
        <w:t xml:space="preserve">            type: string</w:t>
      </w:r>
    </w:p>
    <w:p w14:paraId="71C70DFC" w14:textId="77777777" w:rsidR="00207B40" w:rsidRPr="000B71E3" w:rsidRDefault="00207B40" w:rsidP="00207B40">
      <w:pPr>
        <w:pStyle w:val="PL"/>
      </w:pPr>
      <w:r w:rsidRPr="000B71E3">
        <w:t xml:space="preserve">      responses:</w:t>
      </w:r>
    </w:p>
    <w:p w14:paraId="7C706AFD" w14:textId="77777777" w:rsidR="00207B40" w:rsidRPr="000B71E3" w:rsidRDefault="00207B40" w:rsidP="00207B40">
      <w:pPr>
        <w:pStyle w:val="PL"/>
      </w:pPr>
      <w:r w:rsidRPr="000B71E3">
        <w:t xml:space="preserve">        '200':</w:t>
      </w:r>
    </w:p>
    <w:p w14:paraId="7FC56238" w14:textId="77777777" w:rsidR="00207B40" w:rsidRPr="000B71E3" w:rsidRDefault="00207B40" w:rsidP="00207B40">
      <w:pPr>
        <w:pStyle w:val="PL"/>
      </w:pPr>
      <w:r w:rsidRPr="000B71E3">
        <w:t xml:space="preserve">          description: Expected response to a valid request</w:t>
      </w:r>
    </w:p>
    <w:p w14:paraId="5255F75A" w14:textId="77777777" w:rsidR="00207B40" w:rsidRPr="000B71E3" w:rsidRDefault="00207B40" w:rsidP="00207B40">
      <w:pPr>
        <w:pStyle w:val="PL"/>
      </w:pPr>
      <w:r w:rsidRPr="000B71E3">
        <w:t xml:space="preserve">          content:</w:t>
      </w:r>
    </w:p>
    <w:p w14:paraId="46FF1F05" w14:textId="77777777" w:rsidR="00207B40" w:rsidRPr="000B71E3" w:rsidRDefault="00207B40" w:rsidP="00207B40">
      <w:pPr>
        <w:pStyle w:val="PL"/>
      </w:pPr>
      <w:r w:rsidRPr="000B71E3">
        <w:t xml:space="preserve">            application/json:</w:t>
      </w:r>
    </w:p>
    <w:p w14:paraId="4455EF2A" w14:textId="77777777" w:rsidR="00207B40" w:rsidRPr="000B71E3" w:rsidRDefault="00207B40" w:rsidP="00207B40">
      <w:pPr>
        <w:pStyle w:val="PL"/>
      </w:pPr>
      <w:r w:rsidRPr="000B71E3">
        <w:t xml:space="preserve">              schema:</w:t>
      </w:r>
    </w:p>
    <w:p w14:paraId="2FC4EAC3" w14:textId="77777777" w:rsidR="00207B40" w:rsidRPr="000B71E3" w:rsidRDefault="00207B40" w:rsidP="00207B40">
      <w:pPr>
        <w:pStyle w:val="PL"/>
      </w:pPr>
      <w:r w:rsidRPr="000B71E3">
        <w:t xml:space="preserve">                $ref: '#/components/schemas/SmfSelectionSubscriptionData'</w:t>
      </w:r>
    </w:p>
    <w:p w14:paraId="306EFFC6" w14:textId="77777777" w:rsidR="00AB32D9" w:rsidRPr="004E4F32" w:rsidRDefault="00AB32D9" w:rsidP="00AB32D9">
      <w:pPr>
        <w:pStyle w:val="PL"/>
        <w:rPr>
          <w:lang w:val="en-US"/>
        </w:rPr>
      </w:pPr>
      <w:r>
        <w:rPr>
          <w:lang w:val="en-US"/>
        </w:rPr>
        <w:t xml:space="preserve">          </w:t>
      </w:r>
      <w:r w:rsidRPr="004E4F32">
        <w:rPr>
          <w:lang w:val="en-US"/>
        </w:rPr>
        <w:t>headers:</w:t>
      </w:r>
    </w:p>
    <w:p w14:paraId="2D572CF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0464D800" w14:textId="77777777" w:rsidR="00AB32D9" w:rsidRDefault="00AB32D9" w:rsidP="00AB32D9">
      <w:pPr>
        <w:pStyle w:val="PL"/>
        <w:rPr>
          <w:lang w:val="en-US"/>
        </w:rPr>
      </w:pPr>
      <w:r>
        <w:rPr>
          <w:lang w:val="en-US"/>
        </w:rPr>
        <w:t xml:space="preserve">              description: Cache-Control containing max-age, as described in RFC 7234, 5.2</w:t>
      </w:r>
    </w:p>
    <w:p w14:paraId="2BBF2A6E" w14:textId="77777777" w:rsidR="00AB32D9" w:rsidRPr="004E4F32" w:rsidRDefault="00AB32D9" w:rsidP="00AB32D9">
      <w:pPr>
        <w:pStyle w:val="PL"/>
        <w:rPr>
          <w:lang w:val="en-US"/>
        </w:rPr>
      </w:pPr>
      <w:r w:rsidRPr="004E4F32">
        <w:rPr>
          <w:lang w:val="en-US"/>
        </w:rPr>
        <w:t xml:space="preserve">              schema:</w:t>
      </w:r>
    </w:p>
    <w:p w14:paraId="5FCB7ACD" w14:textId="77777777" w:rsidR="00AB32D9" w:rsidRPr="004E4F32" w:rsidRDefault="00AB32D9" w:rsidP="00AB32D9">
      <w:pPr>
        <w:pStyle w:val="PL"/>
        <w:rPr>
          <w:lang w:val="en-US"/>
        </w:rPr>
      </w:pPr>
      <w:r w:rsidRPr="004E4F32">
        <w:rPr>
          <w:lang w:val="en-US"/>
        </w:rPr>
        <w:t xml:space="preserve">                type: string</w:t>
      </w:r>
    </w:p>
    <w:p w14:paraId="1C32F732" w14:textId="77777777" w:rsidR="00AB32D9" w:rsidRPr="004E4F32" w:rsidRDefault="00AB32D9" w:rsidP="00AB32D9">
      <w:pPr>
        <w:pStyle w:val="PL"/>
        <w:rPr>
          <w:lang w:val="en-US"/>
        </w:rPr>
      </w:pPr>
      <w:r w:rsidRPr="004E4F32">
        <w:rPr>
          <w:lang w:val="en-US"/>
        </w:rPr>
        <w:t xml:space="preserve">            ETag:</w:t>
      </w:r>
    </w:p>
    <w:p w14:paraId="6A420224" w14:textId="77777777" w:rsidR="00AB32D9" w:rsidRDefault="00AB32D9" w:rsidP="00AB32D9">
      <w:pPr>
        <w:pStyle w:val="PL"/>
        <w:rPr>
          <w:lang w:val="en-US"/>
        </w:rPr>
      </w:pPr>
      <w:r>
        <w:rPr>
          <w:lang w:val="en-US"/>
        </w:rPr>
        <w:t xml:space="preserve">              description: Entity Tag, containing a strong validator, as described in RFC 7232, 2.3 </w:t>
      </w:r>
    </w:p>
    <w:p w14:paraId="01591C23" w14:textId="77777777" w:rsidR="00AB32D9" w:rsidRPr="004E4F32" w:rsidRDefault="00AB32D9" w:rsidP="00AB32D9">
      <w:pPr>
        <w:pStyle w:val="PL"/>
        <w:rPr>
          <w:lang w:val="en-US"/>
        </w:rPr>
      </w:pPr>
      <w:r w:rsidRPr="004E4F32">
        <w:rPr>
          <w:lang w:val="en-US"/>
        </w:rPr>
        <w:t xml:space="preserve">              schema:</w:t>
      </w:r>
    </w:p>
    <w:p w14:paraId="52992442" w14:textId="77777777" w:rsidR="00AB32D9" w:rsidRDefault="00AB32D9" w:rsidP="00AB32D9">
      <w:pPr>
        <w:pStyle w:val="PL"/>
        <w:rPr>
          <w:lang w:val="en-US"/>
        </w:rPr>
      </w:pPr>
      <w:r w:rsidRPr="004E4F32">
        <w:rPr>
          <w:lang w:val="en-US"/>
        </w:rPr>
        <w:t xml:space="preserve">                type: string</w:t>
      </w:r>
    </w:p>
    <w:p w14:paraId="5810E4FF"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B2DFAF5" w14:textId="77777777"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4E014732" w14:textId="77777777" w:rsidR="00AB32D9" w:rsidRPr="004E4F32" w:rsidRDefault="00AB32D9" w:rsidP="00AB32D9">
      <w:pPr>
        <w:pStyle w:val="PL"/>
        <w:rPr>
          <w:lang w:val="en-US"/>
        </w:rPr>
      </w:pPr>
      <w:r w:rsidRPr="004E4F32">
        <w:rPr>
          <w:lang w:val="en-US"/>
        </w:rPr>
        <w:t xml:space="preserve">              schema:</w:t>
      </w:r>
    </w:p>
    <w:p w14:paraId="221519DD" w14:textId="77777777" w:rsidR="00AB32D9" w:rsidRDefault="00AB32D9" w:rsidP="00AB32D9">
      <w:pPr>
        <w:pStyle w:val="PL"/>
        <w:rPr>
          <w:lang w:val="en-US"/>
        </w:rPr>
      </w:pPr>
      <w:r w:rsidRPr="004E4F32">
        <w:rPr>
          <w:lang w:val="en-US"/>
        </w:rPr>
        <w:t xml:space="preserve">                type: string</w:t>
      </w:r>
    </w:p>
    <w:p w14:paraId="1E8DFED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48754EF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76479E2" w14:textId="77777777" w:rsidR="00207B40" w:rsidRPr="000B71E3" w:rsidRDefault="00207B40" w:rsidP="00207B40">
      <w:pPr>
        <w:pStyle w:val="PL"/>
      </w:pPr>
      <w:r w:rsidRPr="000B71E3">
        <w:t xml:space="preserve">        '404':</w:t>
      </w:r>
    </w:p>
    <w:p w14:paraId="44A4A67F"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B94365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FF5B07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F80F2F3"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0F4FCA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318DDBED" w14:textId="77777777" w:rsidR="00207B40" w:rsidRPr="000B71E3" w:rsidRDefault="00207B40" w:rsidP="00207B40">
      <w:pPr>
        <w:pStyle w:val="PL"/>
      </w:pPr>
      <w:r w:rsidRPr="000B71E3">
        <w:t xml:space="preserve">        default:</w:t>
      </w:r>
    </w:p>
    <w:p w14:paraId="2A3AE898" w14:textId="77777777" w:rsidR="00207B40" w:rsidRPr="000B71E3" w:rsidRDefault="00207B40" w:rsidP="00207B40">
      <w:pPr>
        <w:pStyle w:val="PL"/>
      </w:pPr>
      <w:r w:rsidRPr="000B71E3">
        <w:t xml:space="preserve">          description: Unexpected error</w:t>
      </w:r>
    </w:p>
    <w:p w14:paraId="30F9CC5D" w14:textId="77777777" w:rsidR="00207B40" w:rsidRPr="000B71E3" w:rsidRDefault="00207B40" w:rsidP="00207B40">
      <w:pPr>
        <w:pStyle w:val="PL"/>
      </w:pPr>
      <w:r w:rsidRPr="000B71E3">
        <w:t xml:space="preserve">  /{supi}/ue-context-in-smf-data:</w:t>
      </w:r>
    </w:p>
    <w:p w14:paraId="7A21C7A6" w14:textId="77777777" w:rsidR="00207B40" w:rsidRPr="000B71E3" w:rsidRDefault="00207B40" w:rsidP="00207B40">
      <w:pPr>
        <w:pStyle w:val="PL"/>
      </w:pPr>
      <w:r w:rsidRPr="000B71E3">
        <w:t xml:space="preserve">    get:</w:t>
      </w:r>
    </w:p>
    <w:p w14:paraId="7CF53086" w14:textId="77777777" w:rsidR="00207B40" w:rsidRPr="000B71E3" w:rsidRDefault="00207B40" w:rsidP="00207B40">
      <w:pPr>
        <w:pStyle w:val="PL"/>
      </w:pPr>
      <w:r w:rsidRPr="000B71E3">
        <w:t xml:space="preserve">      summary: retrieve a UE's UE Context In SMF Data</w:t>
      </w:r>
    </w:p>
    <w:p w14:paraId="65538362" w14:textId="77777777" w:rsidR="00207B40" w:rsidRPr="000B71E3" w:rsidRDefault="00207B40" w:rsidP="00207B40">
      <w:pPr>
        <w:pStyle w:val="PL"/>
      </w:pPr>
      <w:r w:rsidRPr="000B71E3">
        <w:lastRenderedPageBreak/>
        <w:t xml:space="preserve">      operationId: Get</w:t>
      </w:r>
      <w:r w:rsidR="00F14A8E">
        <w:t>UeCtxInSmfData</w:t>
      </w:r>
    </w:p>
    <w:p w14:paraId="4FE4266F" w14:textId="77777777" w:rsidR="00207B40" w:rsidRPr="000B71E3" w:rsidRDefault="00207B40" w:rsidP="00207B40">
      <w:pPr>
        <w:pStyle w:val="PL"/>
      </w:pPr>
      <w:r w:rsidRPr="000B71E3">
        <w:t xml:space="preserve">      tags:</w:t>
      </w:r>
    </w:p>
    <w:p w14:paraId="7EA35660" w14:textId="77777777" w:rsidR="00207B40" w:rsidRPr="000B71E3" w:rsidRDefault="00207B40" w:rsidP="00207B40">
      <w:pPr>
        <w:pStyle w:val="PL"/>
      </w:pPr>
      <w:r w:rsidRPr="000B71E3">
        <w:t xml:space="preserve">        - UE Context In SMF Data Retrieval</w:t>
      </w:r>
    </w:p>
    <w:p w14:paraId="5B3589D9" w14:textId="77777777" w:rsidR="00207B40" w:rsidRPr="000B71E3" w:rsidRDefault="00207B40" w:rsidP="00207B40">
      <w:pPr>
        <w:pStyle w:val="PL"/>
      </w:pPr>
      <w:r w:rsidRPr="000B71E3">
        <w:t xml:space="preserve">      parameters:</w:t>
      </w:r>
    </w:p>
    <w:p w14:paraId="2FF6361B" w14:textId="77777777" w:rsidR="00207B40" w:rsidRPr="000B71E3" w:rsidRDefault="00207B40" w:rsidP="00207B40">
      <w:pPr>
        <w:pStyle w:val="PL"/>
      </w:pPr>
      <w:r w:rsidRPr="000B71E3">
        <w:t xml:space="preserve">        - name: supi</w:t>
      </w:r>
    </w:p>
    <w:p w14:paraId="13866F58" w14:textId="77777777" w:rsidR="00207B40" w:rsidRPr="000B71E3" w:rsidRDefault="00207B40" w:rsidP="00207B40">
      <w:pPr>
        <w:pStyle w:val="PL"/>
      </w:pPr>
      <w:r w:rsidRPr="000B71E3">
        <w:t xml:space="preserve">          in: path</w:t>
      </w:r>
    </w:p>
    <w:p w14:paraId="276A4C07" w14:textId="77777777" w:rsidR="00207B40" w:rsidRPr="000B71E3" w:rsidRDefault="00207B40" w:rsidP="00207B40">
      <w:pPr>
        <w:pStyle w:val="PL"/>
      </w:pPr>
      <w:r w:rsidRPr="000B71E3">
        <w:t xml:space="preserve">          description: Identifier of the UE</w:t>
      </w:r>
    </w:p>
    <w:p w14:paraId="33F35FD7" w14:textId="77777777" w:rsidR="00207B40" w:rsidRPr="000B71E3" w:rsidRDefault="00207B40" w:rsidP="00207B40">
      <w:pPr>
        <w:pStyle w:val="PL"/>
      </w:pPr>
      <w:r w:rsidRPr="000B71E3">
        <w:t xml:space="preserve">          required: true</w:t>
      </w:r>
    </w:p>
    <w:p w14:paraId="1AB096E5" w14:textId="77777777" w:rsidR="00207B40" w:rsidRPr="000B71E3" w:rsidRDefault="00207B40" w:rsidP="00207B40">
      <w:pPr>
        <w:pStyle w:val="PL"/>
      </w:pPr>
      <w:r w:rsidRPr="000B71E3">
        <w:t xml:space="preserve">          schema:</w:t>
      </w:r>
    </w:p>
    <w:p w14:paraId="0399963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624EA0A" w14:textId="77777777" w:rsidR="00207B40" w:rsidRPr="000B71E3" w:rsidRDefault="00207B40" w:rsidP="00207B40">
      <w:pPr>
        <w:pStyle w:val="PL"/>
      </w:pPr>
      <w:r w:rsidRPr="000B71E3">
        <w:t xml:space="preserve">        - name: supported</w:t>
      </w:r>
      <w:r w:rsidR="002C1C18" w:rsidRPr="000B71E3">
        <w:t>-f</w:t>
      </w:r>
      <w:r w:rsidRPr="000B71E3">
        <w:t>eatures</w:t>
      </w:r>
    </w:p>
    <w:p w14:paraId="41335999" w14:textId="77777777" w:rsidR="00207B40" w:rsidRPr="000B71E3" w:rsidRDefault="00207B40" w:rsidP="00207B40">
      <w:pPr>
        <w:pStyle w:val="PL"/>
      </w:pPr>
      <w:r w:rsidRPr="000B71E3">
        <w:t xml:space="preserve">          in: query</w:t>
      </w:r>
    </w:p>
    <w:p w14:paraId="6A0125DC" w14:textId="77777777" w:rsidR="00207B40" w:rsidRPr="000B71E3" w:rsidRDefault="00207B40" w:rsidP="00207B40">
      <w:pPr>
        <w:pStyle w:val="PL"/>
      </w:pPr>
      <w:r w:rsidRPr="000B71E3">
        <w:t xml:space="preserve">          description: Supported Features</w:t>
      </w:r>
    </w:p>
    <w:p w14:paraId="49165C9C" w14:textId="77777777" w:rsidR="00207B40" w:rsidRPr="000B71E3" w:rsidRDefault="00207B40" w:rsidP="00207B40">
      <w:pPr>
        <w:pStyle w:val="PL"/>
      </w:pPr>
      <w:r w:rsidRPr="000B71E3">
        <w:t xml:space="preserve">          schema:</w:t>
      </w:r>
    </w:p>
    <w:p w14:paraId="79EBB7E4"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2FAA342" w14:textId="77777777" w:rsidR="00207B40" w:rsidRPr="000B71E3" w:rsidRDefault="00207B40" w:rsidP="00207B40">
      <w:pPr>
        <w:pStyle w:val="PL"/>
      </w:pPr>
      <w:r w:rsidRPr="000B71E3">
        <w:t xml:space="preserve">      responses:</w:t>
      </w:r>
    </w:p>
    <w:p w14:paraId="4455F783" w14:textId="77777777" w:rsidR="00207B40" w:rsidRPr="000B71E3" w:rsidRDefault="00207B40" w:rsidP="00207B40">
      <w:pPr>
        <w:pStyle w:val="PL"/>
      </w:pPr>
      <w:r w:rsidRPr="000B71E3">
        <w:t xml:space="preserve">        '200':</w:t>
      </w:r>
    </w:p>
    <w:p w14:paraId="310542F1" w14:textId="77777777" w:rsidR="00207B40" w:rsidRPr="000B71E3" w:rsidRDefault="00207B40" w:rsidP="00207B40">
      <w:pPr>
        <w:pStyle w:val="PL"/>
      </w:pPr>
      <w:r w:rsidRPr="000B71E3">
        <w:t xml:space="preserve">          description: Expected response to a valid request</w:t>
      </w:r>
    </w:p>
    <w:p w14:paraId="31E5F609" w14:textId="77777777" w:rsidR="00207B40" w:rsidRPr="000B71E3" w:rsidRDefault="00207B40" w:rsidP="00207B40">
      <w:pPr>
        <w:pStyle w:val="PL"/>
      </w:pPr>
      <w:r w:rsidRPr="000B71E3">
        <w:t xml:space="preserve">          content:</w:t>
      </w:r>
    </w:p>
    <w:p w14:paraId="5E1C92FB" w14:textId="77777777" w:rsidR="00207B40" w:rsidRPr="000B71E3" w:rsidRDefault="00207B40" w:rsidP="00207B40">
      <w:pPr>
        <w:pStyle w:val="PL"/>
      </w:pPr>
      <w:r w:rsidRPr="000B71E3">
        <w:t xml:space="preserve">            application/json:</w:t>
      </w:r>
    </w:p>
    <w:p w14:paraId="093F8D9D" w14:textId="77777777" w:rsidR="00207B40" w:rsidRPr="000B71E3" w:rsidRDefault="00207B40" w:rsidP="00207B40">
      <w:pPr>
        <w:pStyle w:val="PL"/>
      </w:pPr>
      <w:r w:rsidRPr="000B71E3">
        <w:t xml:space="preserve">              schema:</w:t>
      </w:r>
    </w:p>
    <w:p w14:paraId="66287F1F" w14:textId="77777777" w:rsidR="00207B40" w:rsidRPr="000B71E3" w:rsidRDefault="00207B40" w:rsidP="00207B40">
      <w:pPr>
        <w:pStyle w:val="PL"/>
      </w:pPr>
      <w:r w:rsidRPr="000B71E3">
        <w:t xml:space="preserve">                $ref: '#/components/schemas/UeContextInSmfData'</w:t>
      </w:r>
    </w:p>
    <w:p w14:paraId="3AA1C638"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B3E12C8"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7636496" w14:textId="77777777" w:rsidR="00207B40" w:rsidRPr="000B71E3" w:rsidRDefault="00207B40" w:rsidP="00207B40">
      <w:pPr>
        <w:pStyle w:val="PL"/>
      </w:pPr>
      <w:r w:rsidRPr="000B71E3">
        <w:t xml:space="preserve">        '404':</w:t>
      </w:r>
    </w:p>
    <w:p w14:paraId="4B16B7E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19A7BA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E8681DE"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31176F"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1B5CEBD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6D0943C" w14:textId="77777777" w:rsidR="00207B40" w:rsidRPr="000B71E3" w:rsidRDefault="00207B40" w:rsidP="00207B40">
      <w:pPr>
        <w:pStyle w:val="PL"/>
      </w:pPr>
      <w:r w:rsidRPr="000B71E3">
        <w:t xml:space="preserve">        default:</w:t>
      </w:r>
    </w:p>
    <w:p w14:paraId="1AD3A8AD" w14:textId="77777777" w:rsidR="00207B40" w:rsidRPr="000B71E3" w:rsidRDefault="00207B40" w:rsidP="00207B40">
      <w:pPr>
        <w:pStyle w:val="PL"/>
      </w:pPr>
      <w:r w:rsidRPr="000B71E3">
        <w:t xml:space="preserve">          description: Unexpected error</w:t>
      </w:r>
    </w:p>
    <w:p w14:paraId="44FAB762" w14:textId="77777777" w:rsidR="00B95347" w:rsidRPr="000B71E3" w:rsidRDefault="00B95347" w:rsidP="00B95347">
      <w:pPr>
        <w:pStyle w:val="PL"/>
      </w:pPr>
      <w:r w:rsidRPr="000B71E3">
        <w:t xml:space="preserve">  /{supi}/ue-context-in-sm</w:t>
      </w:r>
      <w:r>
        <w:t>s</w:t>
      </w:r>
      <w:r w:rsidRPr="000B71E3">
        <w:t>f-data:</w:t>
      </w:r>
    </w:p>
    <w:p w14:paraId="615A0FD4" w14:textId="77777777" w:rsidR="00B95347" w:rsidRPr="000B71E3" w:rsidRDefault="00B95347" w:rsidP="00B95347">
      <w:pPr>
        <w:pStyle w:val="PL"/>
      </w:pPr>
      <w:r w:rsidRPr="000B71E3">
        <w:t xml:space="preserve">    get:</w:t>
      </w:r>
    </w:p>
    <w:p w14:paraId="571E2110" w14:textId="77777777" w:rsidR="00B95347" w:rsidRPr="000B71E3" w:rsidRDefault="00B95347" w:rsidP="00B95347">
      <w:pPr>
        <w:pStyle w:val="PL"/>
      </w:pPr>
      <w:r w:rsidRPr="000B71E3">
        <w:t xml:space="preserve">      summary: retrieve a UE's UE Context In SM</w:t>
      </w:r>
      <w:r>
        <w:t>S</w:t>
      </w:r>
      <w:r w:rsidRPr="000B71E3">
        <w:t>F Data</w:t>
      </w:r>
    </w:p>
    <w:p w14:paraId="39E755FA" w14:textId="77777777" w:rsidR="00B95347" w:rsidRPr="000B71E3" w:rsidRDefault="00B95347" w:rsidP="00B95347">
      <w:pPr>
        <w:pStyle w:val="PL"/>
      </w:pPr>
      <w:r w:rsidRPr="000B71E3">
        <w:t xml:space="preserve">      operationId: Get</w:t>
      </w:r>
      <w:r w:rsidR="00F14A8E">
        <w:t>UeCtxInSmsfData</w:t>
      </w:r>
    </w:p>
    <w:p w14:paraId="7ADA38A0" w14:textId="77777777" w:rsidR="00B95347" w:rsidRPr="000B71E3" w:rsidRDefault="00B95347" w:rsidP="00B95347">
      <w:pPr>
        <w:pStyle w:val="PL"/>
      </w:pPr>
      <w:r w:rsidRPr="000B71E3">
        <w:t xml:space="preserve">      tags:</w:t>
      </w:r>
    </w:p>
    <w:p w14:paraId="20BB460B" w14:textId="77777777" w:rsidR="00B95347" w:rsidRPr="000B71E3" w:rsidRDefault="00B95347" w:rsidP="00B95347">
      <w:pPr>
        <w:pStyle w:val="PL"/>
      </w:pPr>
      <w:r w:rsidRPr="000B71E3">
        <w:t xml:space="preserve">        - UE Context In SM</w:t>
      </w:r>
      <w:r>
        <w:t>S</w:t>
      </w:r>
      <w:r w:rsidRPr="000B71E3">
        <w:t>F Data Retrieval</w:t>
      </w:r>
    </w:p>
    <w:p w14:paraId="4B7AC779" w14:textId="77777777" w:rsidR="00B95347" w:rsidRPr="000B71E3" w:rsidRDefault="00B95347" w:rsidP="00B95347">
      <w:pPr>
        <w:pStyle w:val="PL"/>
      </w:pPr>
      <w:r w:rsidRPr="000B71E3">
        <w:t xml:space="preserve">      parameters:</w:t>
      </w:r>
    </w:p>
    <w:p w14:paraId="40433EA1" w14:textId="77777777" w:rsidR="00B95347" w:rsidRPr="000B71E3" w:rsidRDefault="00B95347" w:rsidP="00B95347">
      <w:pPr>
        <w:pStyle w:val="PL"/>
      </w:pPr>
      <w:r w:rsidRPr="000B71E3">
        <w:t xml:space="preserve">        - name: supi</w:t>
      </w:r>
    </w:p>
    <w:p w14:paraId="6EC67FE0" w14:textId="77777777" w:rsidR="00B95347" w:rsidRPr="000B71E3" w:rsidRDefault="00B95347" w:rsidP="00B95347">
      <w:pPr>
        <w:pStyle w:val="PL"/>
      </w:pPr>
      <w:r w:rsidRPr="000B71E3">
        <w:t xml:space="preserve">          in: path</w:t>
      </w:r>
    </w:p>
    <w:p w14:paraId="5024A8F6" w14:textId="77777777" w:rsidR="00B95347" w:rsidRPr="000B71E3" w:rsidRDefault="00B95347" w:rsidP="00B95347">
      <w:pPr>
        <w:pStyle w:val="PL"/>
      </w:pPr>
      <w:r w:rsidRPr="000B71E3">
        <w:t xml:space="preserve">          description: Identifier of the UE</w:t>
      </w:r>
    </w:p>
    <w:p w14:paraId="2972D77C" w14:textId="77777777" w:rsidR="00B95347" w:rsidRPr="000B71E3" w:rsidRDefault="00B95347" w:rsidP="00B95347">
      <w:pPr>
        <w:pStyle w:val="PL"/>
      </w:pPr>
      <w:r w:rsidRPr="000B71E3">
        <w:t xml:space="preserve">          required: true</w:t>
      </w:r>
    </w:p>
    <w:p w14:paraId="35C17C06" w14:textId="77777777" w:rsidR="00B95347" w:rsidRPr="000B71E3" w:rsidRDefault="00B95347" w:rsidP="00B95347">
      <w:pPr>
        <w:pStyle w:val="PL"/>
      </w:pPr>
      <w:r w:rsidRPr="000B71E3">
        <w:t xml:space="preserve">          schema:</w:t>
      </w:r>
    </w:p>
    <w:p w14:paraId="5ABFD310" w14:textId="77777777" w:rsidR="00B95347" w:rsidRPr="000B71E3" w:rsidRDefault="00B95347" w:rsidP="00B95347">
      <w:pPr>
        <w:pStyle w:val="PL"/>
      </w:pPr>
      <w:r w:rsidRPr="000B71E3">
        <w:t xml:space="preserve">            $ref: 'TS29571_CommonData.yaml#/components/schemas/Supi'</w:t>
      </w:r>
    </w:p>
    <w:p w14:paraId="0C10E156" w14:textId="77777777" w:rsidR="00B95347" w:rsidRPr="000B71E3" w:rsidRDefault="00B95347" w:rsidP="00B95347">
      <w:pPr>
        <w:pStyle w:val="PL"/>
      </w:pPr>
      <w:r w:rsidRPr="000B71E3">
        <w:t xml:space="preserve">        - name: supported-features</w:t>
      </w:r>
    </w:p>
    <w:p w14:paraId="7EA14F85" w14:textId="77777777" w:rsidR="00B95347" w:rsidRPr="000B71E3" w:rsidRDefault="00B95347" w:rsidP="00B95347">
      <w:pPr>
        <w:pStyle w:val="PL"/>
      </w:pPr>
      <w:r w:rsidRPr="000B71E3">
        <w:t xml:space="preserve">          in: query</w:t>
      </w:r>
    </w:p>
    <w:p w14:paraId="0D7492C3" w14:textId="77777777" w:rsidR="00B95347" w:rsidRPr="000B71E3" w:rsidRDefault="00B95347" w:rsidP="00B95347">
      <w:pPr>
        <w:pStyle w:val="PL"/>
      </w:pPr>
      <w:r w:rsidRPr="000B71E3">
        <w:t xml:space="preserve">          description: Supported Features</w:t>
      </w:r>
    </w:p>
    <w:p w14:paraId="4C2EF69D" w14:textId="77777777" w:rsidR="00B95347" w:rsidRPr="000B71E3" w:rsidRDefault="00B95347" w:rsidP="00B95347">
      <w:pPr>
        <w:pStyle w:val="PL"/>
      </w:pPr>
      <w:r w:rsidRPr="000B71E3">
        <w:t xml:space="preserve">          schema:</w:t>
      </w:r>
    </w:p>
    <w:p w14:paraId="40B7D295" w14:textId="77777777" w:rsidR="00B95347" w:rsidRPr="000B71E3" w:rsidRDefault="00B95347" w:rsidP="00B95347">
      <w:pPr>
        <w:pStyle w:val="PL"/>
      </w:pPr>
      <w:r w:rsidRPr="000B71E3">
        <w:t xml:space="preserve">             $ref: 'TS29571_CommonData.yaml#/components/schemas/SupportedFeatures'</w:t>
      </w:r>
    </w:p>
    <w:p w14:paraId="67166708" w14:textId="77777777" w:rsidR="00B95347" w:rsidRPr="000B71E3" w:rsidRDefault="00B95347" w:rsidP="00B95347">
      <w:pPr>
        <w:pStyle w:val="PL"/>
      </w:pPr>
      <w:r w:rsidRPr="000B71E3">
        <w:t xml:space="preserve">      responses:</w:t>
      </w:r>
    </w:p>
    <w:p w14:paraId="617B93FE" w14:textId="77777777" w:rsidR="00B95347" w:rsidRPr="000B71E3" w:rsidRDefault="00B95347" w:rsidP="00B95347">
      <w:pPr>
        <w:pStyle w:val="PL"/>
      </w:pPr>
      <w:r w:rsidRPr="000B71E3">
        <w:t xml:space="preserve">        '200':</w:t>
      </w:r>
    </w:p>
    <w:p w14:paraId="5CE95B4D" w14:textId="77777777" w:rsidR="00B95347" w:rsidRPr="000B71E3" w:rsidRDefault="00B95347" w:rsidP="00B95347">
      <w:pPr>
        <w:pStyle w:val="PL"/>
      </w:pPr>
      <w:r w:rsidRPr="000B71E3">
        <w:t xml:space="preserve">          description: Expected response to a valid request</w:t>
      </w:r>
    </w:p>
    <w:p w14:paraId="7F60859D" w14:textId="77777777" w:rsidR="00B95347" w:rsidRPr="000B71E3" w:rsidRDefault="00B95347" w:rsidP="00B95347">
      <w:pPr>
        <w:pStyle w:val="PL"/>
      </w:pPr>
      <w:r w:rsidRPr="000B71E3">
        <w:t xml:space="preserve">          content:</w:t>
      </w:r>
    </w:p>
    <w:p w14:paraId="34F2E6C6" w14:textId="77777777" w:rsidR="00B95347" w:rsidRPr="000B71E3" w:rsidRDefault="00B95347" w:rsidP="00B95347">
      <w:pPr>
        <w:pStyle w:val="PL"/>
      </w:pPr>
      <w:r w:rsidRPr="000B71E3">
        <w:t xml:space="preserve">            application/json:</w:t>
      </w:r>
    </w:p>
    <w:p w14:paraId="658C14D1" w14:textId="77777777" w:rsidR="00B95347" w:rsidRPr="000B71E3" w:rsidRDefault="00B95347" w:rsidP="00B95347">
      <w:pPr>
        <w:pStyle w:val="PL"/>
      </w:pPr>
      <w:r w:rsidRPr="000B71E3">
        <w:t xml:space="preserve">              schema:</w:t>
      </w:r>
    </w:p>
    <w:p w14:paraId="4A077C6D" w14:textId="77777777" w:rsidR="00B95347" w:rsidRPr="000B71E3" w:rsidRDefault="00B95347" w:rsidP="00B95347">
      <w:pPr>
        <w:pStyle w:val="PL"/>
      </w:pPr>
      <w:r w:rsidRPr="000B71E3">
        <w:t xml:space="preserve">                $ref: '#/components/schemas/UeContextInSm</w:t>
      </w:r>
      <w:r>
        <w:t>s</w:t>
      </w:r>
      <w:r w:rsidRPr="000B71E3">
        <w:t>fData'</w:t>
      </w:r>
    </w:p>
    <w:p w14:paraId="1C3D4E05" w14:textId="77777777"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14:paraId="76E6E949"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3907CB3" w14:textId="77777777" w:rsidR="00B95347" w:rsidRPr="000B71E3" w:rsidRDefault="00B95347" w:rsidP="00B95347">
      <w:pPr>
        <w:pStyle w:val="PL"/>
      </w:pPr>
      <w:r w:rsidRPr="000B71E3">
        <w:t xml:space="preserve">        '404':</w:t>
      </w:r>
    </w:p>
    <w:p w14:paraId="290C9726" w14:textId="77777777"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30F6884" w14:textId="77777777"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14:paraId="61297661"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EAF4CB2" w14:textId="77777777" w:rsidR="00B95347" w:rsidRDefault="00B95347" w:rsidP="00B95347">
      <w:pPr>
        <w:pStyle w:val="PL"/>
        <w:rPr>
          <w:lang w:val="en-US"/>
        </w:rPr>
      </w:pPr>
      <w:r w:rsidRPr="002E5CBA">
        <w:rPr>
          <w:lang w:val="en-US"/>
        </w:rPr>
        <w:t xml:space="preserve">        '</w:t>
      </w:r>
      <w:r>
        <w:rPr>
          <w:lang w:val="en-US"/>
        </w:rPr>
        <w:t>503</w:t>
      </w:r>
      <w:r w:rsidRPr="002E5CBA">
        <w:rPr>
          <w:lang w:val="en-US"/>
        </w:rPr>
        <w:t>':</w:t>
      </w:r>
    </w:p>
    <w:p w14:paraId="761DF9E4" w14:textId="77777777"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14:paraId="770886A0" w14:textId="77777777" w:rsidR="00B95347" w:rsidRPr="000B71E3" w:rsidRDefault="00B95347" w:rsidP="00B95347">
      <w:pPr>
        <w:pStyle w:val="PL"/>
      </w:pPr>
      <w:r w:rsidRPr="000B71E3">
        <w:t xml:space="preserve">        default:</w:t>
      </w:r>
    </w:p>
    <w:p w14:paraId="1D21B06C" w14:textId="77777777" w:rsidR="00B95347" w:rsidRPr="000B71E3" w:rsidRDefault="00B95347" w:rsidP="00B95347">
      <w:pPr>
        <w:pStyle w:val="PL"/>
      </w:pPr>
      <w:r w:rsidRPr="000B71E3">
        <w:t xml:space="preserve">          description: Unexpected error</w:t>
      </w:r>
    </w:p>
    <w:p w14:paraId="3079E24C" w14:textId="77777777" w:rsidR="00211EEC" w:rsidRPr="000B71E3" w:rsidRDefault="00211EEC" w:rsidP="00211EEC">
      <w:pPr>
        <w:pStyle w:val="PL"/>
      </w:pPr>
      <w:r w:rsidRPr="000B71E3">
        <w:t xml:space="preserve">  /{supi}/trace-data:</w:t>
      </w:r>
    </w:p>
    <w:p w14:paraId="4EEB46E3" w14:textId="77777777" w:rsidR="00211EEC" w:rsidRPr="000B71E3" w:rsidRDefault="00211EEC" w:rsidP="00211EEC">
      <w:pPr>
        <w:pStyle w:val="PL"/>
      </w:pPr>
      <w:r w:rsidRPr="000B71E3">
        <w:t xml:space="preserve">    get:</w:t>
      </w:r>
    </w:p>
    <w:p w14:paraId="330B6508" w14:textId="77777777" w:rsidR="00211EEC" w:rsidRPr="000B71E3" w:rsidRDefault="00211EEC" w:rsidP="00211EEC">
      <w:pPr>
        <w:pStyle w:val="PL"/>
      </w:pPr>
      <w:r w:rsidRPr="000B71E3">
        <w:t xml:space="preserve">      summary: retrieve a UE's Trace Configuration Data</w:t>
      </w:r>
    </w:p>
    <w:p w14:paraId="572FB354" w14:textId="77777777" w:rsidR="00211EEC" w:rsidRPr="000B71E3" w:rsidRDefault="00211EEC" w:rsidP="00211EEC">
      <w:pPr>
        <w:pStyle w:val="PL"/>
      </w:pPr>
      <w:r w:rsidRPr="000B71E3">
        <w:t xml:space="preserve">      operationId: Get</w:t>
      </w:r>
      <w:r w:rsidR="00F14A8E">
        <w:t>TraceConfigData</w:t>
      </w:r>
    </w:p>
    <w:p w14:paraId="5BFF8C09" w14:textId="77777777" w:rsidR="00211EEC" w:rsidRPr="000B71E3" w:rsidRDefault="00211EEC" w:rsidP="00211EEC">
      <w:pPr>
        <w:pStyle w:val="PL"/>
      </w:pPr>
      <w:r w:rsidRPr="000B71E3">
        <w:t xml:space="preserve">      tags:</w:t>
      </w:r>
    </w:p>
    <w:p w14:paraId="75AC0C09" w14:textId="77777777" w:rsidR="00211EEC" w:rsidRPr="000B71E3" w:rsidRDefault="00211EEC" w:rsidP="00211EEC">
      <w:pPr>
        <w:pStyle w:val="PL"/>
      </w:pPr>
      <w:r w:rsidRPr="000B71E3">
        <w:t xml:space="preserve">        - Trace Configuration Data Retrieval</w:t>
      </w:r>
    </w:p>
    <w:p w14:paraId="64569C25" w14:textId="77777777" w:rsidR="00211EEC" w:rsidRPr="000B71E3" w:rsidRDefault="00211EEC" w:rsidP="00211EEC">
      <w:pPr>
        <w:pStyle w:val="PL"/>
      </w:pPr>
      <w:r w:rsidRPr="000B71E3">
        <w:t xml:space="preserve">      parameters:</w:t>
      </w:r>
    </w:p>
    <w:p w14:paraId="69B1206A" w14:textId="77777777" w:rsidR="00211EEC" w:rsidRPr="000B71E3" w:rsidRDefault="00211EEC" w:rsidP="00211EEC">
      <w:pPr>
        <w:pStyle w:val="PL"/>
      </w:pPr>
      <w:r w:rsidRPr="000B71E3">
        <w:t xml:space="preserve">        - name: supi</w:t>
      </w:r>
    </w:p>
    <w:p w14:paraId="4B356EB4" w14:textId="77777777" w:rsidR="00211EEC" w:rsidRPr="000B71E3" w:rsidRDefault="00211EEC" w:rsidP="00211EEC">
      <w:pPr>
        <w:pStyle w:val="PL"/>
      </w:pPr>
      <w:r w:rsidRPr="000B71E3">
        <w:t xml:space="preserve">          in: path</w:t>
      </w:r>
    </w:p>
    <w:p w14:paraId="5BE4D451" w14:textId="77777777" w:rsidR="00211EEC" w:rsidRPr="000B71E3" w:rsidRDefault="00211EEC" w:rsidP="00211EEC">
      <w:pPr>
        <w:pStyle w:val="PL"/>
      </w:pPr>
      <w:r w:rsidRPr="000B71E3">
        <w:t xml:space="preserve">          description: Identifier of the UE</w:t>
      </w:r>
    </w:p>
    <w:p w14:paraId="74B21AF6" w14:textId="77777777" w:rsidR="00211EEC" w:rsidRPr="000B71E3" w:rsidRDefault="00211EEC" w:rsidP="00211EEC">
      <w:pPr>
        <w:pStyle w:val="PL"/>
      </w:pPr>
      <w:r w:rsidRPr="000B71E3">
        <w:t xml:space="preserve">          required: true</w:t>
      </w:r>
    </w:p>
    <w:p w14:paraId="6FC15303" w14:textId="77777777" w:rsidR="00211EEC" w:rsidRPr="000B71E3" w:rsidRDefault="00211EEC" w:rsidP="00211EEC">
      <w:pPr>
        <w:pStyle w:val="PL"/>
      </w:pPr>
      <w:r w:rsidRPr="000B71E3">
        <w:lastRenderedPageBreak/>
        <w:t xml:space="preserve">          schema:</w:t>
      </w:r>
    </w:p>
    <w:p w14:paraId="669A9FD6" w14:textId="77777777" w:rsidR="00211EEC" w:rsidRPr="000B71E3" w:rsidRDefault="00211EEC" w:rsidP="00211EEC">
      <w:pPr>
        <w:pStyle w:val="PL"/>
      </w:pPr>
      <w:r w:rsidRPr="000B71E3">
        <w:t xml:space="preserve">            $ref: 'TS29571_CommonData.yaml#/components/schemas/Supi'</w:t>
      </w:r>
    </w:p>
    <w:p w14:paraId="54F2B76C" w14:textId="77777777" w:rsidR="00211EEC" w:rsidRPr="000B71E3" w:rsidRDefault="00211EEC" w:rsidP="00211EEC">
      <w:pPr>
        <w:pStyle w:val="PL"/>
      </w:pPr>
      <w:r w:rsidRPr="000B71E3">
        <w:t xml:space="preserve">        - name: supported-features</w:t>
      </w:r>
    </w:p>
    <w:p w14:paraId="7E738C89" w14:textId="77777777" w:rsidR="00211EEC" w:rsidRPr="000B71E3" w:rsidRDefault="00211EEC" w:rsidP="00211EEC">
      <w:pPr>
        <w:pStyle w:val="PL"/>
      </w:pPr>
      <w:r w:rsidRPr="000B71E3">
        <w:t xml:space="preserve">          in: query</w:t>
      </w:r>
    </w:p>
    <w:p w14:paraId="31E36FF6" w14:textId="77777777" w:rsidR="00211EEC" w:rsidRPr="000B71E3" w:rsidRDefault="00211EEC" w:rsidP="00211EEC">
      <w:pPr>
        <w:pStyle w:val="PL"/>
      </w:pPr>
      <w:r w:rsidRPr="000B71E3">
        <w:t xml:space="preserve">          description: Supported Features</w:t>
      </w:r>
    </w:p>
    <w:p w14:paraId="7D4B0482" w14:textId="77777777" w:rsidR="00211EEC" w:rsidRPr="000B71E3" w:rsidRDefault="00211EEC" w:rsidP="00211EEC">
      <w:pPr>
        <w:pStyle w:val="PL"/>
      </w:pPr>
      <w:r w:rsidRPr="000B71E3">
        <w:t xml:space="preserve">          schema:</w:t>
      </w:r>
    </w:p>
    <w:p w14:paraId="41F8EEC1" w14:textId="77777777" w:rsidR="00211EEC" w:rsidRPr="000B71E3" w:rsidRDefault="00211EEC" w:rsidP="00211EEC">
      <w:pPr>
        <w:pStyle w:val="PL"/>
      </w:pPr>
      <w:r w:rsidRPr="000B71E3">
        <w:t xml:space="preserve">             $ref: 'TS29571_CommonData.yaml#/components/schemas/SupportedFeatures'</w:t>
      </w:r>
    </w:p>
    <w:p w14:paraId="05EC41F3" w14:textId="77777777" w:rsidR="00211EEC" w:rsidRPr="000B71E3" w:rsidRDefault="00211EEC" w:rsidP="00211EEC">
      <w:pPr>
        <w:pStyle w:val="PL"/>
      </w:pPr>
      <w:r w:rsidRPr="000B71E3">
        <w:t xml:space="preserve">        - name: plmn-id</w:t>
      </w:r>
    </w:p>
    <w:p w14:paraId="53AAC6F7" w14:textId="77777777" w:rsidR="00211EEC" w:rsidRPr="000B71E3" w:rsidRDefault="00211EEC" w:rsidP="00211EEC">
      <w:pPr>
        <w:pStyle w:val="PL"/>
      </w:pPr>
      <w:r w:rsidRPr="000B71E3">
        <w:t xml:space="preserve">          in: query</w:t>
      </w:r>
    </w:p>
    <w:p w14:paraId="599FDAB4" w14:textId="77777777" w:rsidR="00211EEC" w:rsidRPr="000B71E3" w:rsidRDefault="00211EEC" w:rsidP="00211EEC">
      <w:pPr>
        <w:pStyle w:val="PL"/>
      </w:pPr>
      <w:r w:rsidRPr="000B71E3">
        <w:t xml:space="preserve">          description: serving PLMN ID</w:t>
      </w:r>
    </w:p>
    <w:p w14:paraId="64961796" w14:textId="77777777" w:rsidR="00211EEC" w:rsidRPr="000B71E3" w:rsidRDefault="00211EEC" w:rsidP="00211EEC">
      <w:pPr>
        <w:pStyle w:val="PL"/>
      </w:pPr>
      <w:r w:rsidRPr="000B71E3">
        <w:t xml:space="preserve">          content:</w:t>
      </w:r>
    </w:p>
    <w:p w14:paraId="6D13BA6B" w14:textId="77777777" w:rsidR="00211EEC" w:rsidRPr="000B71E3" w:rsidRDefault="00211EEC" w:rsidP="00211EEC">
      <w:pPr>
        <w:pStyle w:val="PL"/>
      </w:pPr>
      <w:r w:rsidRPr="000B71E3">
        <w:t xml:space="preserve">            application/json:</w:t>
      </w:r>
    </w:p>
    <w:p w14:paraId="28E38E6A" w14:textId="77777777" w:rsidR="00211EEC" w:rsidRPr="000B71E3" w:rsidRDefault="00211EEC" w:rsidP="00211EEC">
      <w:pPr>
        <w:pStyle w:val="PL"/>
      </w:pPr>
      <w:r w:rsidRPr="000B71E3">
        <w:t xml:space="preserve">              schema:</w:t>
      </w:r>
    </w:p>
    <w:p w14:paraId="3CDB2F95" w14:textId="77777777" w:rsidR="00211EEC" w:rsidRPr="000B71E3" w:rsidRDefault="00211EEC" w:rsidP="00211EEC">
      <w:pPr>
        <w:pStyle w:val="PL"/>
      </w:pPr>
      <w:r w:rsidRPr="000B71E3">
        <w:t xml:space="preserve">                $ref: 'TS29571_CommonData.yaml#/components/schemas/PlmnId'</w:t>
      </w:r>
    </w:p>
    <w:p w14:paraId="3FBD2E03" w14:textId="77777777" w:rsidR="00287B7D" w:rsidRDefault="00287B7D" w:rsidP="00287B7D">
      <w:pPr>
        <w:pStyle w:val="PL"/>
        <w:rPr>
          <w:lang w:val="en-US"/>
        </w:rPr>
      </w:pPr>
      <w:r>
        <w:rPr>
          <w:lang w:val="en-US"/>
        </w:rPr>
        <w:t xml:space="preserve">        - name: If-None-Match</w:t>
      </w:r>
    </w:p>
    <w:p w14:paraId="579AFC7C" w14:textId="77777777" w:rsidR="00287B7D" w:rsidRDefault="00287B7D" w:rsidP="00287B7D">
      <w:pPr>
        <w:pStyle w:val="PL"/>
        <w:rPr>
          <w:lang w:val="en-US"/>
        </w:rPr>
      </w:pPr>
      <w:r>
        <w:rPr>
          <w:lang w:val="en-US"/>
        </w:rPr>
        <w:t xml:space="preserve">          in: header</w:t>
      </w:r>
    </w:p>
    <w:p w14:paraId="6FD50141" w14:textId="77777777" w:rsidR="00287B7D" w:rsidRDefault="00287B7D" w:rsidP="00287B7D">
      <w:pPr>
        <w:pStyle w:val="PL"/>
        <w:rPr>
          <w:lang w:val="en-US"/>
        </w:rPr>
      </w:pPr>
      <w:r>
        <w:rPr>
          <w:lang w:val="en-US"/>
        </w:rPr>
        <w:t xml:space="preserve">          description: Validator for conditional requests, as described in RFC 7232, 3.2 </w:t>
      </w:r>
    </w:p>
    <w:p w14:paraId="599DFD25" w14:textId="77777777" w:rsidR="00287B7D" w:rsidRDefault="00287B7D" w:rsidP="00287B7D">
      <w:pPr>
        <w:pStyle w:val="PL"/>
        <w:rPr>
          <w:lang w:val="en-US"/>
        </w:rPr>
      </w:pPr>
      <w:r>
        <w:rPr>
          <w:lang w:val="en-US"/>
        </w:rPr>
        <w:t xml:space="preserve">          schema:</w:t>
      </w:r>
    </w:p>
    <w:p w14:paraId="1D0548E3" w14:textId="77777777" w:rsidR="00287B7D" w:rsidRDefault="00287B7D" w:rsidP="00287B7D">
      <w:pPr>
        <w:pStyle w:val="PL"/>
        <w:rPr>
          <w:lang w:val="en-US"/>
        </w:rPr>
      </w:pPr>
      <w:r>
        <w:rPr>
          <w:lang w:val="en-US"/>
        </w:rPr>
        <w:t xml:space="preserve">            type: string</w:t>
      </w:r>
    </w:p>
    <w:p w14:paraId="6EC9FB23" w14:textId="77777777" w:rsidR="00287B7D" w:rsidRDefault="00287B7D" w:rsidP="00287B7D">
      <w:pPr>
        <w:pStyle w:val="PL"/>
        <w:rPr>
          <w:lang w:val="en-US"/>
        </w:rPr>
      </w:pPr>
      <w:r>
        <w:rPr>
          <w:lang w:val="en-US"/>
        </w:rPr>
        <w:t xml:space="preserve">        - name: If-Modified-Since</w:t>
      </w:r>
    </w:p>
    <w:p w14:paraId="55B46347" w14:textId="77777777" w:rsidR="00287B7D" w:rsidRDefault="00287B7D" w:rsidP="00287B7D">
      <w:pPr>
        <w:pStyle w:val="PL"/>
        <w:rPr>
          <w:lang w:val="en-US"/>
        </w:rPr>
      </w:pPr>
      <w:r>
        <w:rPr>
          <w:lang w:val="en-US"/>
        </w:rPr>
        <w:t xml:space="preserve">          in: header</w:t>
      </w:r>
    </w:p>
    <w:p w14:paraId="0451747C" w14:textId="77777777" w:rsidR="00287B7D" w:rsidRDefault="00287B7D" w:rsidP="00287B7D">
      <w:pPr>
        <w:pStyle w:val="PL"/>
        <w:rPr>
          <w:lang w:val="en-US"/>
        </w:rPr>
      </w:pPr>
      <w:r>
        <w:rPr>
          <w:lang w:val="en-US"/>
        </w:rPr>
        <w:t xml:space="preserve">          description: Validator for conditional requests, as described in RFC 7232, 3.3 </w:t>
      </w:r>
    </w:p>
    <w:p w14:paraId="43EE7CC8" w14:textId="77777777" w:rsidR="00287B7D" w:rsidRDefault="00287B7D" w:rsidP="00287B7D">
      <w:pPr>
        <w:pStyle w:val="PL"/>
        <w:rPr>
          <w:lang w:val="en-US"/>
        </w:rPr>
      </w:pPr>
      <w:r>
        <w:rPr>
          <w:lang w:val="en-US"/>
        </w:rPr>
        <w:t xml:space="preserve">          schema:</w:t>
      </w:r>
    </w:p>
    <w:p w14:paraId="2F35E64A" w14:textId="77777777" w:rsidR="00287B7D" w:rsidRDefault="00287B7D" w:rsidP="00287B7D">
      <w:pPr>
        <w:pStyle w:val="PL"/>
        <w:rPr>
          <w:lang w:val="en-US"/>
        </w:rPr>
      </w:pPr>
      <w:r>
        <w:rPr>
          <w:lang w:val="en-US"/>
        </w:rPr>
        <w:t xml:space="preserve">            type: string</w:t>
      </w:r>
    </w:p>
    <w:p w14:paraId="41D0725C" w14:textId="77777777" w:rsidR="00211EEC" w:rsidRPr="000B71E3" w:rsidRDefault="00211EEC" w:rsidP="00211EEC">
      <w:pPr>
        <w:pStyle w:val="PL"/>
      </w:pPr>
      <w:r w:rsidRPr="000B71E3">
        <w:t xml:space="preserve">      responses:</w:t>
      </w:r>
    </w:p>
    <w:p w14:paraId="74C00637" w14:textId="77777777" w:rsidR="00211EEC" w:rsidRPr="000B71E3" w:rsidRDefault="00211EEC" w:rsidP="00211EEC">
      <w:pPr>
        <w:pStyle w:val="PL"/>
      </w:pPr>
      <w:r w:rsidRPr="000B71E3">
        <w:t xml:space="preserve">        '200':</w:t>
      </w:r>
    </w:p>
    <w:p w14:paraId="05BB612C" w14:textId="77777777" w:rsidR="00211EEC" w:rsidRPr="000B71E3" w:rsidRDefault="00211EEC" w:rsidP="00211EEC">
      <w:pPr>
        <w:pStyle w:val="PL"/>
      </w:pPr>
      <w:r w:rsidRPr="000B71E3">
        <w:t xml:space="preserve">          description: Expected response to a valid request</w:t>
      </w:r>
    </w:p>
    <w:p w14:paraId="008B8BC3" w14:textId="77777777" w:rsidR="00211EEC" w:rsidRPr="000B71E3" w:rsidRDefault="00211EEC" w:rsidP="00211EEC">
      <w:pPr>
        <w:pStyle w:val="PL"/>
      </w:pPr>
      <w:r w:rsidRPr="000B71E3">
        <w:t xml:space="preserve">          content:</w:t>
      </w:r>
    </w:p>
    <w:p w14:paraId="047D62DA" w14:textId="77777777" w:rsidR="00211EEC" w:rsidRPr="000B71E3" w:rsidRDefault="00211EEC" w:rsidP="00211EEC">
      <w:pPr>
        <w:pStyle w:val="PL"/>
      </w:pPr>
      <w:r w:rsidRPr="000B71E3">
        <w:t xml:space="preserve">            application/json:</w:t>
      </w:r>
    </w:p>
    <w:p w14:paraId="594602B6" w14:textId="77777777" w:rsidR="00211EEC" w:rsidRPr="000B71E3" w:rsidRDefault="00211EEC" w:rsidP="00211EEC">
      <w:pPr>
        <w:pStyle w:val="PL"/>
      </w:pPr>
      <w:r w:rsidRPr="000B71E3">
        <w:t xml:space="preserve">              schema:</w:t>
      </w:r>
    </w:p>
    <w:p w14:paraId="6DE2EA52" w14:textId="77777777" w:rsidR="00211EEC" w:rsidRPr="000B71E3" w:rsidRDefault="00211EEC" w:rsidP="00211EEC">
      <w:pPr>
        <w:pStyle w:val="PL"/>
      </w:pPr>
      <w:r w:rsidRPr="000B71E3">
        <w:t xml:space="preserve">                $ref: </w:t>
      </w:r>
      <w:bookmarkStart w:id="527" w:name="_Hlk519761766"/>
      <w:r w:rsidRPr="000B71E3">
        <w:t>'#/components/schemas/TraceData</w:t>
      </w:r>
      <w:r w:rsidR="00BC663F">
        <w:t>Response</w:t>
      </w:r>
      <w:r w:rsidRPr="000B71E3">
        <w:t>'</w:t>
      </w:r>
      <w:bookmarkEnd w:id="527"/>
    </w:p>
    <w:p w14:paraId="35444373" w14:textId="77777777" w:rsidR="00287B7D" w:rsidRPr="004E4F32" w:rsidRDefault="00287B7D" w:rsidP="00287B7D">
      <w:pPr>
        <w:pStyle w:val="PL"/>
        <w:rPr>
          <w:lang w:val="en-US"/>
        </w:rPr>
      </w:pPr>
      <w:r>
        <w:rPr>
          <w:lang w:val="en-US"/>
        </w:rPr>
        <w:t xml:space="preserve">          </w:t>
      </w:r>
      <w:r w:rsidRPr="004E4F32">
        <w:rPr>
          <w:lang w:val="en-US"/>
        </w:rPr>
        <w:t>headers:</w:t>
      </w:r>
    </w:p>
    <w:p w14:paraId="16DC6F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1B875A4" w14:textId="77777777" w:rsidR="00287B7D" w:rsidRDefault="00287B7D" w:rsidP="00287B7D">
      <w:pPr>
        <w:pStyle w:val="PL"/>
        <w:rPr>
          <w:lang w:val="en-US"/>
        </w:rPr>
      </w:pPr>
      <w:r>
        <w:rPr>
          <w:lang w:val="en-US"/>
        </w:rPr>
        <w:t xml:space="preserve">              description: Cache-Control containing max-age, as described in RFC 7234, 5.2</w:t>
      </w:r>
    </w:p>
    <w:p w14:paraId="3C85DA56" w14:textId="77777777" w:rsidR="00287B7D" w:rsidRPr="004E4F32" w:rsidRDefault="00287B7D" w:rsidP="00287B7D">
      <w:pPr>
        <w:pStyle w:val="PL"/>
        <w:rPr>
          <w:lang w:val="en-US"/>
        </w:rPr>
      </w:pPr>
      <w:r w:rsidRPr="004E4F32">
        <w:rPr>
          <w:lang w:val="en-US"/>
        </w:rPr>
        <w:t xml:space="preserve">              schema:</w:t>
      </w:r>
    </w:p>
    <w:p w14:paraId="7615F333" w14:textId="77777777" w:rsidR="00287B7D" w:rsidRPr="004E4F32" w:rsidRDefault="00287B7D" w:rsidP="00287B7D">
      <w:pPr>
        <w:pStyle w:val="PL"/>
        <w:rPr>
          <w:lang w:val="en-US"/>
        </w:rPr>
      </w:pPr>
      <w:r w:rsidRPr="004E4F32">
        <w:rPr>
          <w:lang w:val="en-US"/>
        </w:rPr>
        <w:t xml:space="preserve">                type: string</w:t>
      </w:r>
    </w:p>
    <w:p w14:paraId="431FE330" w14:textId="77777777" w:rsidR="00287B7D" w:rsidRPr="004E4F32" w:rsidRDefault="00287B7D" w:rsidP="00287B7D">
      <w:pPr>
        <w:pStyle w:val="PL"/>
        <w:rPr>
          <w:lang w:val="en-US"/>
        </w:rPr>
      </w:pPr>
      <w:r w:rsidRPr="004E4F32">
        <w:rPr>
          <w:lang w:val="en-US"/>
        </w:rPr>
        <w:t xml:space="preserve">            ETag:</w:t>
      </w:r>
    </w:p>
    <w:p w14:paraId="395B856D" w14:textId="77777777" w:rsidR="00287B7D" w:rsidRDefault="00287B7D" w:rsidP="00287B7D">
      <w:pPr>
        <w:pStyle w:val="PL"/>
        <w:rPr>
          <w:lang w:val="en-US"/>
        </w:rPr>
      </w:pPr>
      <w:r>
        <w:rPr>
          <w:lang w:val="en-US"/>
        </w:rPr>
        <w:t xml:space="preserve">              description: Entity Tag, containing a strong validator, as described in RFC 7232, 2.3 </w:t>
      </w:r>
    </w:p>
    <w:p w14:paraId="071A6A09" w14:textId="77777777" w:rsidR="00287B7D" w:rsidRPr="004E4F32" w:rsidRDefault="00287B7D" w:rsidP="00287B7D">
      <w:pPr>
        <w:pStyle w:val="PL"/>
        <w:rPr>
          <w:lang w:val="en-US"/>
        </w:rPr>
      </w:pPr>
      <w:r w:rsidRPr="004E4F32">
        <w:rPr>
          <w:lang w:val="en-US"/>
        </w:rPr>
        <w:t xml:space="preserve">              schema:</w:t>
      </w:r>
    </w:p>
    <w:p w14:paraId="1B62A108" w14:textId="77777777" w:rsidR="00287B7D" w:rsidRDefault="00287B7D" w:rsidP="00287B7D">
      <w:pPr>
        <w:pStyle w:val="PL"/>
        <w:rPr>
          <w:lang w:val="en-US"/>
        </w:rPr>
      </w:pPr>
      <w:r w:rsidRPr="004E4F32">
        <w:rPr>
          <w:lang w:val="en-US"/>
        </w:rPr>
        <w:t xml:space="preserve">                type: string</w:t>
      </w:r>
    </w:p>
    <w:p w14:paraId="31C867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0379128" w14:textId="77777777"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1EC8AECF" w14:textId="77777777" w:rsidR="00287B7D" w:rsidRPr="004E4F32" w:rsidRDefault="00287B7D" w:rsidP="00287B7D">
      <w:pPr>
        <w:pStyle w:val="PL"/>
        <w:rPr>
          <w:lang w:val="en-US"/>
        </w:rPr>
      </w:pPr>
      <w:r w:rsidRPr="004E4F32">
        <w:rPr>
          <w:lang w:val="en-US"/>
        </w:rPr>
        <w:t xml:space="preserve">              schema:</w:t>
      </w:r>
    </w:p>
    <w:p w14:paraId="13E6F7AB" w14:textId="77777777" w:rsidR="00287B7D" w:rsidRDefault="00287B7D" w:rsidP="00287B7D">
      <w:pPr>
        <w:pStyle w:val="PL"/>
        <w:rPr>
          <w:lang w:val="en-US"/>
        </w:rPr>
      </w:pPr>
      <w:r w:rsidRPr="004E4F32">
        <w:rPr>
          <w:lang w:val="en-US"/>
        </w:rPr>
        <w:t xml:space="preserve">                type: string</w:t>
      </w:r>
    </w:p>
    <w:p w14:paraId="1EB8250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9704E9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0483A551" w14:textId="77777777" w:rsidR="00211EEC" w:rsidRPr="000B71E3" w:rsidRDefault="00211EEC" w:rsidP="00211EEC">
      <w:pPr>
        <w:pStyle w:val="PL"/>
      </w:pPr>
      <w:r w:rsidRPr="000B71E3">
        <w:t xml:space="preserve">        '404':</w:t>
      </w:r>
    </w:p>
    <w:p w14:paraId="4969B937"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7F353EF"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CE7F9AD"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7A623371"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245C6ED6"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914DA18" w14:textId="77777777" w:rsidR="00211EEC" w:rsidRPr="000B71E3" w:rsidRDefault="00211EEC" w:rsidP="00211EEC">
      <w:pPr>
        <w:pStyle w:val="PL"/>
      </w:pPr>
      <w:r w:rsidRPr="000B71E3">
        <w:t xml:space="preserve">        default:</w:t>
      </w:r>
    </w:p>
    <w:p w14:paraId="7FFF6FBB" w14:textId="77777777" w:rsidR="004C238A" w:rsidRPr="00207B40" w:rsidRDefault="004C238A" w:rsidP="004C238A">
      <w:pPr>
        <w:pStyle w:val="PL"/>
      </w:pPr>
      <w:r w:rsidRPr="00207B40">
        <w:t xml:space="preserve">          description: Unexpected error</w:t>
      </w:r>
    </w:p>
    <w:p w14:paraId="056E4ECD" w14:textId="77777777" w:rsidR="00207B40" w:rsidRPr="000B71E3" w:rsidRDefault="00207B40" w:rsidP="00207B40">
      <w:pPr>
        <w:pStyle w:val="PL"/>
      </w:pPr>
      <w:r w:rsidRPr="000B71E3">
        <w:t xml:space="preserve">  /{supi}/sm-data:</w:t>
      </w:r>
    </w:p>
    <w:p w14:paraId="73D1B74E" w14:textId="77777777" w:rsidR="00207B40" w:rsidRPr="000B71E3" w:rsidRDefault="00207B40" w:rsidP="00207B40">
      <w:pPr>
        <w:pStyle w:val="PL"/>
      </w:pPr>
      <w:r w:rsidRPr="000B71E3">
        <w:t xml:space="preserve">    get:</w:t>
      </w:r>
    </w:p>
    <w:p w14:paraId="4F722B50" w14:textId="77777777" w:rsidR="00207B40" w:rsidRPr="000B71E3" w:rsidRDefault="00207B40" w:rsidP="00207B40">
      <w:pPr>
        <w:pStyle w:val="PL"/>
      </w:pPr>
      <w:r w:rsidRPr="000B71E3">
        <w:t xml:space="preserve">      summary: retrieve a UE's Session Management Subscription Data</w:t>
      </w:r>
    </w:p>
    <w:p w14:paraId="69F47F31" w14:textId="77777777" w:rsidR="00207B40" w:rsidRPr="000B71E3" w:rsidRDefault="00207B40" w:rsidP="00207B40">
      <w:pPr>
        <w:pStyle w:val="PL"/>
      </w:pPr>
      <w:r w:rsidRPr="000B71E3">
        <w:t xml:space="preserve">      operationId: Get</w:t>
      </w:r>
      <w:r w:rsidR="00F14A8E">
        <w:t>SmData</w:t>
      </w:r>
    </w:p>
    <w:p w14:paraId="63C0608D" w14:textId="77777777" w:rsidR="00207B40" w:rsidRPr="000B71E3" w:rsidRDefault="00207B40" w:rsidP="00207B40">
      <w:pPr>
        <w:pStyle w:val="PL"/>
      </w:pPr>
      <w:r w:rsidRPr="000B71E3">
        <w:t xml:space="preserve">      tags:</w:t>
      </w:r>
    </w:p>
    <w:p w14:paraId="6644F4AF" w14:textId="77777777" w:rsidR="00207B40" w:rsidRPr="000B71E3" w:rsidRDefault="00207B40" w:rsidP="00207B40">
      <w:pPr>
        <w:pStyle w:val="PL"/>
      </w:pPr>
      <w:r w:rsidRPr="000B71E3">
        <w:t xml:space="preserve">        - Session Management Subscription Data Retrieval</w:t>
      </w:r>
    </w:p>
    <w:p w14:paraId="7E6BDA40" w14:textId="77777777" w:rsidR="00207B40" w:rsidRPr="000B71E3" w:rsidRDefault="00207B40" w:rsidP="00207B40">
      <w:pPr>
        <w:pStyle w:val="PL"/>
      </w:pPr>
      <w:r w:rsidRPr="000B71E3">
        <w:t xml:space="preserve">      parameters:</w:t>
      </w:r>
    </w:p>
    <w:p w14:paraId="0AA0D30C" w14:textId="77777777" w:rsidR="00207B40" w:rsidRPr="000B71E3" w:rsidRDefault="00207B40" w:rsidP="00207B40">
      <w:pPr>
        <w:pStyle w:val="PL"/>
      </w:pPr>
      <w:r w:rsidRPr="000B71E3">
        <w:t xml:space="preserve">        - name: supi</w:t>
      </w:r>
    </w:p>
    <w:p w14:paraId="56CD2855" w14:textId="77777777" w:rsidR="00207B40" w:rsidRPr="000B71E3" w:rsidRDefault="00207B40" w:rsidP="00207B40">
      <w:pPr>
        <w:pStyle w:val="PL"/>
      </w:pPr>
      <w:r w:rsidRPr="000B71E3">
        <w:t xml:space="preserve">          in: path</w:t>
      </w:r>
    </w:p>
    <w:p w14:paraId="17912ED5" w14:textId="77777777" w:rsidR="00207B40" w:rsidRPr="000B71E3" w:rsidRDefault="00207B40" w:rsidP="00207B40">
      <w:pPr>
        <w:pStyle w:val="PL"/>
      </w:pPr>
      <w:r w:rsidRPr="000B71E3">
        <w:t xml:space="preserve">          description: Identifier of the UE</w:t>
      </w:r>
    </w:p>
    <w:p w14:paraId="37BE4EB6" w14:textId="77777777" w:rsidR="00207B40" w:rsidRPr="000B71E3" w:rsidRDefault="00207B40" w:rsidP="00207B40">
      <w:pPr>
        <w:pStyle w:val="PL"/>
      </w:pPr>
      <w:r w:rsidRPr="000B71E3">
        <w:t xml:space="preserve">          required: true</w:t>
      </w:r>
    </w:p>
    <w:p w14:paraId="1ADE71D6" w14:textId="77777777" w:rsidR="00207B40" w:rsidRPr="000B71E3" w:rsidRDefault="00207B40" w:rsidP="00207B40">
      <w:pPr>
        <w:pStyle w:val="PL"/>
      </w:pPr>
      <w:r w:rsidRPr="000B71E3">
        <w:t xml:space="preserve">          schema:</w:t>
      </w:r>
    </w:p>
    <w:p w14:paraId="62C1F0C9"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453F4B40" w14:textId="77777777" w:rsidR="00207B40" w:rsidRPr="000B71E3" w:rsidRDefault="00207B40" w:rsidP="00207B40">
      <w:pPr>
        <w:pStyle w:val="PL"/>
      </w:pPr>
      <w:r w:rsidRPr="000B71E3">
        <w:t xml:space="preserve">        - name: supported</w:t>
      </w:r>
      <w:r w:rsidR="002C1C18" w:rsidRPr="000B71E3">
        <w:t>-f</w:t>
      </w:r>
      <w:r w:rsidRPr="000B71E3">
        <w:t>eatures</w:t>
      </w:r>
    </w:p>
    <w:p w14:paraId="2836B63C" w14:textId="77777777" w:rsidR="00207B40" w:rsidRPr="000B71E3" w:rsidRDefault="00207B40" w:rsidP="00207B40">
      <w:pPr>
        <w:pStyle w:val="PL"/>
      </w:pPr>
      <w:r w:rsidRPr="000B71E3">
        <w:t xml:space="preserve">          in: query</w:t>
      </w:r>
    </w:p>
    <w:p w14:paraId="55F9E96C" w14:textId="77777777" w:rsidR="00207B40" w:rsidRPr="000B71E3" w:rsidRDefault="00207B40" w:rsidP="00207B40">
      <w:pPr>
        <w:pStyle w:val="PL"/>
      </w:pPr>
      <w:r w:rsidRPr="000B71E3">
        <w:t xml:space="preserve">          description: Supported Features</w:t>
      </w:r>
    </w:p>
    <w:p w14:paraId="6F7CB4F7" w14:textId="77777777" w:rsidR="00207B40" w:rsidRPr="000B71E3" w:rsidRDefault="00207B40" w:rsidP="00207B40">
      <w:pPr>
        <w:pStyle w:val="PL"/>
      </w:pPr>
      <w:r w:rsidRPr="000B71E3">
        <w:t xml:space="preserve">          schema:</w:t>
      </w:r>
    </w:p>
    <w:p w14:paraId="1E3754AE"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4BB84EE2" w14:textId="77777777" w:rsidR="00207B40" w:rsidRPr="000B71E3" w:rsidRDefault="00207B40" w:rsidP="00207B40">
      <w:pPr>
        <w:pStyle w:val="PL"/>
      </w:pPr>
      <w:r w:rsidRPr="000B71E3">
        <w:t xml:space="preserve">        - name: single</w:t>
      </w:r>
      <w:r w:rsidR="002C1C18" w:rsidRPr="000B71E3">
        <w:t>-n</w:t>
      </w:r>
      <w:r w:rsidRPr="000B71E3">
        <w:t>ssai</w:t>
      </w:r>
    </w:p>
    <w:p w14:paraId="78B70C5D" w14:textId="77777777" w:rsidR="00207B40" w:rsidRPr="000B71E3" w:rsidRDefault="00207B40" w:rsidP="00207B40">
      <w:pPr>
        <w:pStyle w:val="PL"/>
      </w:pPr>
      <w:r w:rsidRPr="000B71E3">
        <w:t xml:space="preserve">          in: query</w:t>
      </w:r>
    </w:p>
    <w:p w14:paraId="21624AF1" w14:textId="77777777" w:rsidR="00C077AF" w:rsidRPr="000B71E3" w:rsidRDefault="00207B40" w:rsidP="00207B40">
      <w:pPr>
        <w:pStyle w:val="PL"/>
      </w:pPr>
      <w:r w:rsidRPr="000B71E3">
        <w:t xml:space="preserve">          </w:t>
      </w:r>
      <w:r w:rsidR="00C077AF" w:rsidRPr="000B71E3">
        <w:t>content:</w:t>
      </w:r>
    </w:p>
    <w:p w14:paraId="52E1BC77" w14:textId="77777777" w:rsidR="00C077AF" w:rsidRPr="000B71E3" w:rsidRDefault="00C077AF" w:rsidP="00207B40">
      <w:pPr>
        <w:pStyle w:val="PL"/>
      </w:pPr>
      <w:r w:rsidRPr="000B71E3">
        <w:t xml:space="preserve">            application/json:</w:t>
      </w:r>
    </w:p>
    <w:p w14:paraId="390814EC" w14:textId="77777777" w:rsidR="00207B40" w:rsidRPr="000B71E3" w:rsidRDefault="00C077AF" w:rsidP="00207B40">
      <w:pPr>
        <w:pStyle w:val="PL"/>
      </w:pPr>
      <w:r w:rsidRPr="000B71E3">
        <w:t xml:space="preserve">              </w:t>
      </w:r>
      <w:r w:rsidR="00207B40" w:rsidRPr="000B71E3">
        <w:t>schema:</w:t>
      </w:r>
    </w:p>
    <w:p w14:paraId="06176699" w14:textId="77777777" w:rsidR="00207B40" w:rsidRPr="000B71E3" w:rsidRDefault="00207B40" w:rsidP="00207B40">
      <w:pPr>
        <w:pStyle w:val="PL"/>
      </w:pPr>
      <w:r w:rsidRPr="000B71E3">
        <w:lastRenderedPageBreak/>
        <w:t xml:space="preserve">             </w:t>
      </w:r>
      <w:r w:rsidR="00C077AF" w:rsidRPr="000B71E3">
        <w:t xml:space="preserve">  </w:t>
      </w:r>
      <w:r w:rsidRPr="000B71E3">
        <w:t>$ref: '</w:t>
      </w:r>
      <w:r w:rsidR="004316CB" w:rsidRPr="000B71E3">
        <w:t>TS29571_CommonData.yaml</w:t>
      </w:r>
      <w:r w:rsidRPr="000B71E3">
        <w:t>#/components/schemas/Snssai'</w:t>
      </w:r>
    </w:p>
    <w:p w14:paraId="4AC7AC49" w14:textId="77777777" w:rsidR="00207B40" w:rsidRPr="000B71E3" w:rsidRDefault="00207B40" w:rsidP="00207B40">
      <w:pPr>
        <w:pStyle w:val="PL"/>
      </w:pPr>
      <w:r w:rsidRPr="000B71E3">
        <w:t xml:space="preserve">        - name: dnn</w:t>
      </w:r>
    </w:p>
    <w:p w14:paraId="692948E7" w14:textId="77777777" w:rsidR="00207B40" w:rsidRPr="000B71E3" w:rsidRDefault="00207B40" w:rsidP="00207B40">
      <w:pPr>
        <w:pStyle w:val="PL"/>
      </w:pPr>
      <w:r w:rsidRPr="000B71E3">
        <w:t xml:space="preserve">          in: query</w:t>
      </w:r>
    </w:p>
    <w:p w14:paraId="6FDEC4B2" w14:textId="77777777" w:rsidR="00207B40" w:rsidRPr="000B71E3" w:rsidRDefault="00207B40" w:rsidP="00207B40">
      <w:pPr>
        <w:pStyle w:val="PL"/>
      </w:pPr>
      <w:r w:rsidRPr="000B71E3">
        <w:t xml:space="preserve">          schema:</w:t>
      </w:r>
    </w:p>
    <w:p w14:paraId="502CC764" w14:textId="77777777" w:rsidR="00207B40" w:rsidRPr="000B71E3" w:rsidRDefault="00207B40" w:rsidP="00207B40">
      <w:pPr>
        <w:pStyle w:val="PL"/>
      </w:pPr>
      <w:r w:rsidRPr="000B71E3">
        <w:t xml:space="preserve">             $ref: '</w:t>
      </w:r>
      <w:r w:rsidR="004316CB" w:rsidRPr="000B71E3">
        <w:t>TS29571_CommonData.yaml</w:t>
      </w:r>
      <w:r w:rsidRPr="000B71E3">
        <w:t>#/components/schemas/Dnn'</w:t>
      </w:r>
    </w:p>
    <w:p w14:paraId="60EA225D" w14:textId="77777777" w:rsidR="00207B40" w:rsidRPr="000B71E3" w:rsidRDefault="00207B40" w:rsidP="00207B40">
      <w:pPr>
        <w:pStyle w:val="PL"/>
      </w:pPr>
      <w:r w:rsidRPr="000B71E3">
        <w:t xml:space="preserve">        - name: plmn</w:t>
      </w:r>
      <w:r w:rsidR="002C1C18" w:rsidRPr="000B71E3">
        <w:t>-i</w:t>
      </w:r>
      <w:r w:rsidRPr="000B71E3">
        <w:t>d</w:t>
      </w:r>
    </w:p>
    <w:p w14:paraId="11353E3A" w14:textId="77777777" w:rsidR="00207B40" w:rsidRPr="000B71E3" w:rsidRDefault="00207B40" w:rsidP="00207B40">
      <w:pPr>
        <w:pStyle w:val="PL"/>
      </w:pPr>
      <w:r w:rsidRPr="000B71E3">
        <w:t xml:space="preserve">          in: query</w:t>
      </w:r>
    </w:p>
    <w:p w14:paraId="42A0F4E3" w14:textId="77777777" w:rsidR="00475448" w:rsidRPr="000B71E3" w:rsidRDefault="00207B40" w:rsidP="00475448">
      <w:pPr>
        <w:pStyle w:val="PL"/>
      </w:pPr>
      <w:r w:rsidRPr="000B71E3">
        <w:t xml:space="preserve">          </w:t>
      </w:r>
      <w:r w:rsidR="00475448" w:rsidRPr="000B71E3">
        <w:t>content:</w:t>
      </w:r>
    </w:p>
    <w:p w14:paraId="33DF7CAF" w14:textId="77777777" w:rsidR="00475448" w:rsidRPr="000B71E3" w:rsidRDefault="00475448" w:rsidP="00475448">
      <w:pPr>
        <w:pStyle w:val="PL"/>
      </w:pPr>
      <w:r w:rsidRPr="000B71E3">
        <w:t xml:space="preserve">            application/json:</w:t>
      </w:r>
    </w:p>
    <w:p w14:paraId="1FBF25B6" w14:textId="77777777" w:rsidR="00207B40" w:rsidRPr="000B71E3" w:rsidRDefault="00475448" w:rsidP="00475448">
      <w:pPr>
        <w:pStyle w:val="PL"/>
      </w:pPr>
      <w:r w:rsidRPr="000B71E3">
        <w:t xml:space="preserve">              </w:t>
      </w:r>
      <w:r w:rsidR="00207B40" w:rsidRPr="000B71E3">
        <w:t>schema:</w:t>
      </w:r>
    </w:p>
    <w:p w14:paraId="03166C5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E4637EB" w14:textId="77777777" w:rsidR="00287B7D" w:rsidRDefault="00287B7D" w:rsidP="00287B7D">
      <w:pPr>
        <w:pStyle w:val="PL"/>
        <w:rPr>
          <w:lang w:val="en-US"/>
        </w:rPr>
      </w:pPr>
      <w:r>
        <w:rPr>
          <w:lang w:val="en-US"/>
        </w:rPr>
        <w:t xml:space="preserve">        - name: If-None-Match</w:t>
      </w:r>
    </w:p>
    <w:p w14:paraId="36DBF9B5" w14:textId="77777777" w:rsidR="00287B7D" w:rsidRDefault="00287B7D" w:rsidP="00287B7D">
      <w:pPr>
        <w:pStyle w:val="PL"/>
        <w:rPr>
          <w:lang w:val="en-US"/>
        </w:rPr>
      </w:pPr>
      <w:r>
        <w:rPr>
          <w:lang w:val="en-US"/>
        </w:rPr>
        <w:t xml:space="preserve">          in: header</w:t>
      </w:r>
    </w:p>
    <w:p w14:paraId="30075C3D" w14:textId="77777777" w:rsidR="00287B7D" w:rsidRDefault="00287B7D" w:rsidP="00287B7D">
      <w:pPr>
        <w:pStyle w:val="PL"/>
        <w:rPr>
          <w:lang w:val="en-US"/>
        </w:rPr>
      </w:pPr>
      <w:r>
        <w:rPr>
          <w:lang w:val="en-US"/>
        </w:rPr>
        <w:t xml:space="preserve">          description: Validator for conditional requests, as described in RFC 7232, 3.2 </w:t>
      </w:r>
    </w:p>
    <w:p w14:paraId="256A4E94" w14:textId="77777777" w:rsidR="00287B7D" w:rsidRDefault="00287B7D" w:rsidP="00287B7D">
      <w:pPr>
        <w:pStyle w:val="PL"/>
        <w:rPr>
          <w:lang w:val="en-US"/>
        </w:rPr>
      </w:pPr>
      <w:r>
        <w:rPr>
          <w:lang w:val="en-US"/>
        </w:rPr>
        <w:t xml:space="preserve">          schema:</w:t>
      </w:r>
    </w:p>
    <w:p w14:paraId="7A554300" w14:textId="77777777" w:rsidR="00287B7D" w:rsidRDefault="00287B7D" w:rsidP="00287B7D">
      <w:pPr>
        <w:pStyle w:val="PL"/>
        <w:rPr>
          <w:lang w:val="en-US"/>
        </w:rPr>
      </w:pPr>
      <w:r>
        <w:rPr>
          <w:lang w:val="en-US"/>
        </w:rPr>
        <w:t xml:space="preserve">            type: string</w:t>
      </w:r>
    </w:p>
    <w:p w14:paraId="33F862E4" w14:textId="77777777" w:rsidR="00287B7D" w:rsidRDefault="00287B7D" w:rsidP="00287B7D">
      <w:pPr>
        <w:pStyle w:val="PL"/>
        <w:rPr>
          <w:lang w:val="en-US"/>
        </w:rPr>
      </w:pPr>
      <w:r>
        <w:rPr>
          <w:lang w:val="en-US"/>
        </w:rPr>
        <w:t xml:space="preserve">        - name: If-Modified-Since</w:t>
      </w:r>
    </w:p>
    <w:p w14:paraId="5AF6A376" w14:textId="77777777" w:rsidR="00287B7D" w:rsidRDefault="00287B7D" w:rsidP="00287B7D">
      <w:pPr>
        <w:pStyle w:val="PL"/>
        <w:rPr>
          <w:lang w:val="en-US"/>
        </w:rPr>
      </w:pPr>
      <w:r>
        <w:rPr>
          <w:lang w:val="en-US"/>
        </w:rPr>
        <w:t xml:space="preserve">          in: header</w:t>
      </w:r>
    </w:p>
    <w:p w14:paraId="42E9CF84" w14:textId="77777777" w:rsidR="00287B7D" w:rsidRDefault="00287B7D" w:rsidP="00287B7D">
      <w:pPr>
        <w:pStyle w:val="PL"/>
        <w:rPr>
          <w:lang w:val="en-US"/>
        </w:rPr>
      </w:pPr>
      <w:r>
        <w:rPr>
          <w:lang w:val="en-US"/>
        </w:rPr>
        <w:t xml:space="preserve">          description: Validator for conditional requests, as described in RFC 7232, 3.3 </w:t>
      </w:r>
    </w:p>
    <w:p w14:paraId="1ECAD924" w14:textId="77777777" w:rsidR="00287B7D" w:rsidRDefault="00287B7D" w:rsidP="00287B7D">
      <w:pPr>
        <w:pStyle w:val="PL"/>
        <w:rPr>
          <w:lang w:val="en-US"/>
        </w:rPr>
      </w:pPr>
      <w:r>
        <w:rPr>
          <w:lang w:val="en-US"/>
        </w:rPr>
        <w:t xml:space="preserve">          schema:</w:t>
      </w:r>
    </w:p>
    <w:p w14:paraId="66F8F9EA" w14:textId="77777777" w:rsidR="00287B7D" w:rsidRDefault="00287B7D" w:rsidP="00287B7D">
      <w:pPr>
        <w:pStyle w:val="PL"/>
        <w:rPr>
          <w:lang w:val="en-US"/>
        </w:rPr>
      </w:pPr>
      <w:r>
        <w:rPr>
          <w:lang w:val="en-US"/>
        </w:rPr>
        <w:t xml:space="preserve">            type: string</w:t>
      </w:r>
    </w:p>
    <w:p w14:paraId="78987CEA" w14:textId="77777777" w:rsidR="00207B40" w:rsidRPr="000B71E3" w:rsidRDefault="00207B40" w:rsidP="00207B40">
      <w:pPr>
        <w:pStyle w:val="PL"/>
      </w:pPr>
      <w:r w:rsidRPr="000B71E3">
        <w:t xml:space="preserve">      responses:</w:t>
      </w:r>
    </w:p>
    <w:p w14:paraId="0CFD2754" w14:textId="77777777" w:rsidR="00207B40" w:rsidRPr="000B71E3" w:rsidRDefault="00207B40" w:rsidP="00207B40">
      <w:pPr>
        <w:pStyle w:val="PL"/>
      </w:pPr>
      <w:r w:rsidRPr="000B71E3">
        <w:t xml:space="preserve">        '200':</w:t>
      </w:r>
    </w:p>
    <w:p w14:paraId="66DA80FA" w14:textId="77777777" w:rsidR="00207B40" w:rsidRPr="000B71E3" w:rsidRDefault="00207B40" w:rsidP="00207B40">
      <w:pPr>
        <w:pStyle w:val="PL"/>
      </w:pPr>
      <w:r w:rsidRPr="000B71E3">
        <w:t xml:space="preserve">          description: Expected response to a valid request</w:t>
      </w:r>
    </w:p>
    <w:p w14:paraId="6792F140" w14:textId="77777777" w:rsidR="00207B40" w:rsidRPr="000B71E3" w:rsidRDefault="00207B40" w:rsidP="00207B40">
      <w:pPr>
        <w:pStyle w:val="PL"/>
      </w:pPr>
      <w:r w:rsidRPr="000B71E3">
        <w:t xml:space="preserve">          content:</w:t>
      </w:r>
    </w:p>
    <w:p w14:paraId="0B3E1CD0" w14:textId="77777777" w:rsidR="00207B40" w:rsidRPr="000B71E3" w:rsidRDefault="00207B40" w:rsidP="00207B40">
      <w:pPr>
        <w:pStyle w:val="PL"/>
      </w:pPr>
      <w:r w:rsidRPr="000B71E3">
        <w:t xml:space="preserve">            application/json:</w:t>
      </w:r>
    </w:p>
    <w:p w14:paraId="68E41500" w14:textId="77777777" w:rsidR="00207B40" w:rsidRPr="000B71E3" w:rsidRDefault="00207B40" w:rsidP="00207B40">
      <w:pPr>
        <w:pStyle w:val="PL"/>
      </w:pPr>
      <w:r w:rsidRPr="000B71E3">
        <w:t xml:space="preserve">              schema:</w:t>
      </w:r>
    </w:p>
    <w:p w14:paraId="11069F1C" w14:textId="77777777" w:rsidR="00207B40" w:rsidRPr="000B71E3" w:rsidRDefault="00207B40" w:rsidP="00207B40">
      <w:pPr>
        <w:pStyle w:val="PL"/>
      </w:pPr>
      <w:r w:rsidRPr="000B71E3">
        <w:t xml:space="preserve">                type: array</w:t>
      </w:r>
    </w:p>
    <w:p w14:paraId="46129D2F" w14:textId="77777777" w:rsidR="00207B40" w:rsidRPr="000B71E3" w:rsidRDefault="00207B40" w:rsidP="00207B40">
      <w:pPr>
        <w:pStyle w:val="PL"/>
      </w:pPr>
      <w:r w:rsidRPr="000B71E3">
        <w:t xml:space="preserve">                items:</w:t>
      </w:r>
    </w:p>
    <w:p w14:paraId="5324EDC3" w14:textId="77777777" w:rsidR="00207B40" w:rsidRPr="000B71E3" w:rsidRDefault="00207B40" w:rsidP="00207B40">
      <w:pPr>
        <w:pStyle w:val="PL"/>
      </w:pPr>
      <w:r w:rsidRPr="000B71E3">
        <w:t xml:space="preserve">                  $ref: '#/components/schemas/SessionManagementSubscriptionData'</w:t>
      </w:r>
    </w:p>
    <w:p w14:paraId="4AC23BF0" w14:textId="77777777" w:rsidR="00207B40" w:rsidRPr="000B71E3" w:rsidRDefault="00207B40" w:rsidP="00207B40">
      <w:pPr>
        <w:pStyle w:val="PL"/>
      </w:pPr>
      <w:r w:rsidRPr="000B71E3">
        <w:t xml:space="preserve">                minItems: 1</w:t>
      </w:r>
    </w:p>
    <w:p w14:paraId="188247D2" w14:textId="77777777" w:rsidR="00287B7D" w:rsidRPr="004E4F32" w:rsidRDefault="00287B7D" w:rsidP="00287B7D">
      <w:pPr>
        <w:pStyle w:val="PL"/>
        <w:rPr>
          <w:lang w:val="en-US"/>
        </w:rPr>
      </w:pPr>
      <w:r>
        <w:rPr>
          <w:lang w:val="en-US"/>
        </w:rPr>
        <w:t xml:space="preserve">          </w:t>
      </w:r>
      <w:r w:rsidRPr="004E4F32">
        <w:rPr>
          <w:lang w:val="en-US"/>
        </w:rPr>
        <w:t>headers:</w:t>
      </w:r>
    </w:p>
    <w:p w14:paraId="590A10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723201FF" w14:textId="77777777" w:rsidR="00287B7D" w:rsidRDefault="00287B7D" w:rsidP="00287B7D">
      <w:pPr>
        <w:pStyle w:val="PL"/>
        <w:rPr>
          <w:lang w:val="en-US"/>
        </w:rPr>
      </w:pPr>
      <w:r>
        <w:rPr>
          <w:lang w:val="en-US"/>
        </w:rPr>
        <w:t xml:space="preserve">              description: Cache-Control containing max-age, as described in RFC 7234, 5.2</w:t>
      </w:r>
    </w:p>
    <w:p w14:paraId="038388D4" w14:textId="77777777" w:rsidR="00287B7D" w:rsidRPr="004E4F32" w:rsidRDefault="00287B7D" w:rsidP="00287B7D">
      <w:pPr>
        <w:pStyle w:val="PL"/>
        <w:rPr>
          <w:lang w:val="en-US"/>
        </w:rPr>
      </w:pPr>
      <w:r w:rsidRPr="004E4F32">
        <w:rPr>
          <w:lang w:val="en-US"/>
        </w:rPr>
        <w:t xml:space="preserve">              schema:</w:t>
      </w:r>
    </w:p>
    <w:p w14:paraId="6824E3C9" w14:textId="77777777" w:rsidR="00287B7D" w:rsidRPr="004E4F32" w:rsidRDefault="00287B7D" w:rsidP="00287B7D">
      <w:pPr>
        <w:pStyle w:val="PL"/>
        <w:rPr>
          <w:lang w:val="en-US"/>
        </w:rPr>
      </w:pPr>
      <w:r w:rsidRPr="004E4F32">
        <w:rPr>
          <w:lang w:val="en-US"/>
        </w:rPr>
        <w:t xml:space="preserve">                type: string</w:t>
      </w:r>
    </w:p>
    <w:p w14:paraId="6A438DC1" w14:textId="77777777" w:rsidR="00287B7D" w:rsidRPr="004E4F32" w:rsidRDefault="00287B7D" w:rsidP="00287B7D">
      <w:pPr>
        <w:pStyle w:val="PL"/>
        <w:rPr>
          <w:lang w:val="en-US"/>
        </w:rPr>
      </w:pPr>
      <w:r w:rsidRPr="004E4F32">
        <w:rPr>
          <w:lang w:val="en-US"/>
        </w:rPr>
        <w:t xml:space="preserve">            ETag:</w:t>
      </w:r>
    </w:p>
    <w:p w14:paraId="3CA208FE" w14:textId="77777777" w:rsidR="00287B7D" w:rsidRDefault="00287B7D" w:rsidP="00287B7D">
      <w:pPr>
        <w:pStyle w:val="PL"/>
        <w:rPr>
          <w:lang w:val="en-US"/>
        </w:rPr>
      </w:pPr>
      <w:r>
        <w:rPr>
          <w:lang w:val="en-US"/>
        </w:rPr>
        <w:t xml:space="preserve">              description: Entity Tag, containing a strong validator, as described in RFC 7232, 2.3 </w:t>
      </w:r>
    </w:p>
    <w:p w14:paraId="2F3FD6FC" w14:textId="77777777" w:rsidR="00287B7D" w:rsidRPr="004E4F32" w:rsidRDefault="00287B7D" w:rsidP="00287B7D">
      <w:pPr>
        <w:pStyle w:val="PL"/>
        <w:rPr>
          <w:lang w:val="en-US"/>
        </w:rPr>
      </w:pPr>
      <w:r w:rsidRPr="004E4F32">
        <w:rPr>
          <w:lang w:val="en-US"/>
        </w:rPr>
        <w:t xml:space="preserve">              schema:</w:t>
      </w:r>
    </w:p>
    <w:p w14:paraId="3F274BCD" w14:textId="77777777" w:rsidR="00287B7D" w:rsidRDefault="00287B7D" w:rsidP="00287B7D">
      <w:pPr>
        <w:pStyle w:val="PL"/>
        <w:rPr>
          <w:lang w:val="en-US"/>
        </w:rPr>
      </w:pPr>
      <w:r w:rsidRPr="004E4F32">
        <w:rPr>
          <w:lang w:val="en-US"/>
        </w:rPr>
        <w:t xml:space="preserve">                type: string</w:t>
      </w:r>
    </w:p>
    <w:p w14:paraId="6193D18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EDA5B58" w14:textId="77777777"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19EF325C" w14:textId="77777777" w:rsidR="00287B7D" w:rsidRPr="004E4F32" w:rsidRDefault="00287B7D" w:rsidP="00287B7D">
      <w:pPr>
        <w:pStyle w:val="PL"/>
        <w:rPr>
          <w:lang w:val="en-US"/>
        </w:rPr>
      </w:pPr>
      <w:r w:rsidRPr="004E4F32">
        <w:rPr>
          <w:lang w:val="en-US"/>
        </w:rPr>
        <w:t xml:space="preserve">              schema:</w:t>
      </w:r>
    </w:p>
    <w:p w14:paraId="086BC2C6" w14:textId="77777777" w:rsidR="00287B7D" w:rsidRDefault="00287B7D" w:rsidP="00287B7D">
      <w:pPr>
        <w:pStyle w:val="PL"/>
        <w:rPr>
          <w:lang w:val="en-US"/>
        </w:rPr>
      </w:pPr>
      <w:r w:rsidRPr="004E4F32">
        <w:rPr>
          <w:lang w:val="en-US"/>
        </w:rPr>
        <w:t xml:space="preserve">                type: string</w:t>
      </w:r>
    </w:p>
    <w:p w14:paraId="291BE71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2E7E44C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3D21B986" w14:textId="77777777" w:rsidR="00207B40" w:rsidRPr="000B71E3" w:rsidRDefault="00207B40" w:rsidP="00207B40">
      <w:pPr>
        <w:pStyle w:val="PL"/>
      </w:pPr>
      <w:r w:rsidRPr="000B71E3">
        <w:t xml:space="preserve">        '404':</w:t>
      </w:r>
    </w:p>
    <w:p w14:paraId="51D70FBD"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2839921"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D966E2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1F0D1FAB"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584B7DD"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F8E83D5" w14:textId="77777777" w:rsidR="00207B40" w:rsidRPr="000B71E3" w:rsidRDefault="00207B40" w:rsidP="00207B40">
      <w:pPr>
        <w:pStyle w:val="PL"/>
      </w:pPr>
      <w:r w:rsidRPr="000B71E3">
        <w:t xml:space="preserve">        default:</w:t>
      </w:r>
    </w:p>
    <w:p w14:paraId="79646774" w14:textId="77777777" w:rsidR="00207B40" w:rsidRPr="000B71E3" w:rsidRDefault="00207B40" w:rsidP="00207B40">
      <w:pPr>
        <w:pStyle w:val="PL"/>
      </w:pPr>
      <w:r w:rsidRPr="000B71E3">
        <w:t xml:space="preserve">          description: Unexpected error</w:t>
      </w:r>
    </w:p>
    <w:p w14:paraId="1BE1CE9F" w14:textId="77777777" w:rsidR="00207B40" w:rsidRPr="000B71E3" w:rsidRDefault="00207B40" w:rsidP="00207B40">
      <w:pPr>
        <w:pStyle w:val="PL"/>
      </w:pPr>
      <w:r w:rsidRPr="000B71E3">
        <w:t xml:space="preserve">  /{supi}/sms-data:</w:t>
      </w:r>
    </w:p>
    <w:p w14:paraId="40C05871" w14:textId="77777777" w:rsidR="00207B40" w:rsidRPr="000B71E3" w:rsidRDefault="00207B40" w:rsidP="00207B40">
      <w:pPr>
        <w:pStyle w:val="PL"/>
      </w:pPr>
      <w:r w:rsidRPr="000B71E3">
        <w:t xml:space="preserve">    get:</w:t>
      </w:r>
    </w:p>
    <w:p w14:paraId="2E0DC71C" w14:textId="77777777" w:rsidR="00207B40" w:rsidRPr="000B71E3" w:rsidRDefault="00207B40" w:rsidP="00207B40">
      <w:pPr>
        <w:pStyle w:val="PL"/>
      </w:pPr>
      <w:r w:rsidRPr="000B71E3">
        <w:t xml:space="preserve">      summary: retrieve a UE's SMS Subscription Data</w:t>
      </w:r>
    </w:p>
    <w:p w14:paraId="619C51C4" w14:textId="77777777" w:rsidR="00207B40" w:rsidRPr="000B71E3" w:rsidRDefault="00207B40" w:rsidP="00207B40">
      <w:pPr>
        <w:pStyle w:val="PL"/>
      </w:pPr>
      <w:r w:rsidRPr="000B71E3">
        <w:t xml:space="preserve">      operationId: Get</w:t>
      </w:r>
      <w:r w:rsidR="00F14A8E">
        <w:t>SmsData</w:t>
      </w:r>
    </w:p>
    <w:p w14:paraId="44F9A8D1" w14:textId="77777777" w:rsidR="00207B40" w:rsidRPr="000B71E3" w:rsidRDefault="00207B40" w:rsidP="00207B40">
      <w:pPr>
        <w:pStyle w:val="PL"/>
      </w:pPr>
      <w:r w:rsidRPr="000B71E3">
        <w:t xml:space="preserve">      tags:</w:t>
      </w:r>
    </w:p>
    <w:p w14:paraId="38CE20E2" w14:textId="77777777" w:rsidR="00207B40" w:rsidRPr="000B71E3" w:rsidRDefault="00207B40" w:rsidP="00207B40">
      <w:pPr>
        <w:pStyle w:val="PL"/>
      </w:pPr>
      <w:r w:rsidRPr="000B71E3">
        <w:t xml:space="preserve">        - SMS Subscription Data Retrieval</w:t>
      </w:r>
    </w:p>
    <w:p w14:paraId="56D05877" w14:textId="77777777" w:rsidR="00207B40" w:rsidRPr="000B71E3" w:rsidRDefault="00207B40" w:rsidP="00207B40">
      <w:pPr>
        <w:pStyle w:val="PL"/>
      </w:pPr>
      <w:r w:rsidRPr="000B71E3">
        <w:t xml:space="preserve">      parameters:</w:t>
      </w:r>
    </w:p>
    <w:p w14:paraId="11DEA952" w14:textId="77777777" w:rsidR="00207B40" w:rsidRPr="000B71E3" w:rsidRDefault="00207B40" w:rsidP="00207B40">
      <w:pPr>
        <w:pStyle w:val="PL"/>
      </w:pPr>
      <w:r w:rsidRPr="000B71E3">
        <w:t xml:space="preserve">        - name: supi</w:t>
      </w:r>
    </w:p>
    <w:p w14:paraId="26126B55" w14:textId="77777777" w:rsidR="00207B40" w:rsidRPr="000B71E3" w:rsidRDefault="00207B40" w:rsidP="00207B40">
      <w:pPr>
        <w:pStyle w:val="PL"/>
      </w:pPr>
      <w:r w:rsidRPr="000B71E3">
        <w:t xml:space="preserve">          in: path</w:t>
      </w:r>
    </w:p>
    <w:p w14:paraId="2BAC6CBA" w14:textId="77777777" w:rsidR="00207B40" w:rsidRPr="000B71E3" w:rsidRDefault="00207B40" w:rsidP="00207B40">
      <w:pPr>
        <w:pStyle w:val="PL"/>
      </w:pPr>
      <w:r w:rsidRPr="000B71E3">
        <w:t xml:space="preserve">          description: Identifier of the UE</w:t>
      </w:r>
    </w:p>
    <w:p w14:paraId="10D3F50A" w14:textId="77777777" w:rsidR="00207B40" w:rsidRPr="000B71E3" w:rsidRDefault="00207B40" w:rsidP="00207B40">
      <w:pPr>
        <w:pStyle w:val="PL"/>
      </w:pPr>
      <w:r w:rsidRPr="000B71E3">
        <w:t xml:space="preserve">          required: true</w:t>
      </w:r>
    </w:p>
    <w:p w14:paraId="2E6C2F77" w14:textId="77777777" w:rsidR="00207B40" w:rsidRPr="000B71E3" w:rsidRDefault="00207B40" w:rsidP="00207B40">
      <w:pPr>
        <w:pStyle w:val="PL"/>
      </w:pPr>
      <w:r w:rsidRPr="000B71E3">
        <w:t xml:space="preserve">          schema:</w:t>
      </w:r>
    </w:p>
    <w:p w14:paraId="0765AFDE"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3187DA3" w14:textId="77777777" w:rsidR="00207B40" w:rsidRPr="000B71E3" w:rsidRDefault="00207B40" w:rsidP="00207B40">
      <w:pPr>
        <w:pStyle w:val="PL"/>
      </w:pPr>
      <w:r w:rsidRPr="000B71E3">
        <w:t xml:space="preserve">        - name: supported</w:t>
      </w:r>
      <w:r w:rsidR="002C1C18" w:rsidRPr="000B71E3">
        <w:t>-f</w:t>
      </w:r>
      <w:r w:rsidRPr="000B71E3">
        <w:t>eatures</w:t>
      </w:r>
    </w:p>
    <w:p w14:paraId="3D98B393" w14:textId="77777777" w:rsidR="00207B40" w:rsidRPr="000B71E3" w:rsidRDefault="00207B40" w:rsidP="00207B40">
      <w:pPr>
        <w:pStyle w:val="PL"/>
      </w:pPr>
      <w:r w:rsidRPr="000B71E3">
        <w:t xml:space="preserve">          in: query</w:t>
      </w:r>
    </w:p>
    <w:p w14:paraId="262DF4AE" w14:textId="77777777" w:rsidR="00207B40" w:rsidRPr="000B71E3" w:rsidRDefault="00207B40" w:rsidP="00207B40">
      <w:pPr>
        <w:pStyle w:val="PL"/>
      </w:pPr>
      <w:r w:rsidRPr="000B71E3">
        <w:t xml:space="preserve">          description: Supported Features</w:t>
      </w:r>
    </w:p>
    <w:p w14:paraId="4C108EBA" w14:textId="77777777" w:rsidR="00207B40" w:rsidRPr="000B71E3" w:rsidRDefault="00207B40" w:rsidP="00207B40">
      <w:pPr>
        <w:pStyle w:val="PL"/>
      </w:pPr>
      <w:r w:rsidRPr="000B71E3">
        <w:t xml:space="preserve">          schema:</w:t>
      </w:r>
    </w:p>
    <w:p w14:paraId="32405568"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9193678" w14:textId="77777777" w:rsidR="00207B40" w:rsidRPr="000B71E3" w:rsidRDefault="00207B40" w:rsidP="00207B40">
      <w:pPr>
        <w:pStyle w:val="PL"/>
      </w:pPr>
      <w:r w:rsidRPr="000B71E3">
        <w:t xml:space="preserve">        - name: plmn</w:t>
      </w:r>
      <w:r w:rsidR="002C1C18" w:rsidRPr="000B71E3">
        <w:t>-i</w:t>
      </w:r>
      <w:r w:rsidRPr="000B71E3">
        <w:t>d</w:t>
      </w:r>
    </w:p>
    <w:p w14:paraId="074B8292" w14:textId="77777777" w:rsidR="00207B40" w:rsidRPr="000B71E3" w:rsidRDefault="00207B40" w:rsidP="00207B40">
      <w:pPr>
        <w:pStyle w:val="PL"/>
      </w:pPr>
      <w:r w:rsidRPr="000B71E3">
        <w:t xml:space="preserve">          in: query</w:t>
      </w:r>
    </w:p>
    <w:p w14:paraId="76DCE0DF" w14:textId="77777777" w:rsidR="00475448" w:rsidRPr="000B71E3" w:rsidRDefault="00207B40" w:rsidP="00475448">
      <w:pPr>
        <w:pStyle w:val="PL"/>
      </w:pPr>
      <w:r w:rsidRPr="000B71E3">
        <w:t xml:space="preserve">          </w:t>
      </w:r>
      <w:r w:rsidR="00475448" w:rsidRPr="000B71E3">
        <w:t>content:</w:t>
      </w:r>
    </w:p>
    <w:p w14:paraId="12ABAFF1" w14:textId="77777777" w:rsidR="00475448" w:rsidRPr="000B71E3" w:rsidRDefault="00475448" w:rsidP="00475448">
      <w:pPr>
        <w:pStyle w:val="PL"/>
      </w:pPr>
      <w:r w:rsidRPr="000B71E3">
        <w:t xml:space="preserve">            application/json:</w:t>
      </w:r>
    </w:p>
    <w:p w14:paraId="5F897DCD" w14:textId="77777777" w:rsidR="00207B40" w:rsidRPr="000B71E3" w:rsidRDefault="00475448" w:rsidP="00475448">
      <w:pPr>
        <w:pStyle w:val="PL"/>
      </w:pPr>
      <w:r w:rsidRPr="000B71E3">
        <w:t xml:space="preserve">              </w:t>
      </w:r>
      <w:r w:rsidR="00207B40" w:rsidRPr="000B71E3">
        <w:t>schema:</w:t>
      </w:r>
    </w:p>
    <w:p w14:paraId="38AC05BA" w14:textId="77777777" w:rsidR="00207B40" w:rsidRPr="000B71E3" w:rsidRDefault="00207B40" w:rsidP="00207B40">
      <w:pPr>
        <w:pStyle w:val="PL"/>
      </w:pPr>
      <w:r w:rsidRPr="000B71E3">
        <w:lastRenderedPageBreak/>
        <w:t xml:space="preserve">             </w:t>
      </w:r>
      <w:r w:rsidR="00475448" w:rsidRPr="000B71E3">
        <w:t xml:space="preserve">   </w:t>
      </w:r>
      <w:r w:rsidRPr="000B71E3">
        <w:t>$ref: '</w:t>
      </w:r>
      <w:r w:rsidR="004316CB" w:rsidRPr="000B71E3">
        <w:t>TS29571_CommonData.yaml</w:t>
      </w:r>
      <w:r w:rsidRPr="000B71E3">
        <w:t>#/components/schemas/PlmnId'</w:t>
      </w:r>
    </w:p>
    <w:p w14:paraId="3A648BC2" w14:textId="77777777" w:rsidR="00287B7D" w:rsidRDefault="00287B7D" w:rsidP="00287B7D">
      <w:pPr>
        <w:pStyle w:val="PL"/>
        <w:rPr>
          <w:lang w:val="en-US"/>
        </w:rPr>
      </w:pPr>
      <w:r>
        <w:rPr>
          <w:lang w:val="en-US"/>
        </w:rPr>
        <w:t xml:space="preserve">        - name: If-None-Match</w:t>
      </w:r>
    </w:p>
    <w:p w14:paraId="3E526D7D" w14:textId="77777777" w:rsidR="00287B7D" w:rsidRDefault="00287B7D" w:rsidP="00287B7D">
      <w:pPr>
        <w:pStyle w:val="PL"/>
        <w:rPr>
          <w:lang w:val="en-US"/>
        </w:rPr>
      </w:pPr>
      <w:r>
        <w:rPr>
          <w:lang w:val="en-US"/>
        </w:rPr>
        <w:t xml:space="preserve">          in: header</w:t>
      </w:r>
    </w:p>
    <w:p w14:paraId="7B3F3058" w14:textId="77777777" w:rsidR="00287B7D" w:rsidRDefault="00287B7D" w:rsidP="00287B7D">
      <w:pPr>
        <w:pStyle w:val="PL"/>
        <w:rPr>
          <w:lang w:val="en-US"/>
        </w:rPr>
      </w:pPr>
      <w:r>
        <w:rPr>
          <w:lang w:val="en-US"/>
        </w:rPr>
        <w:t xml:space="preserve">          description: Validator for conditional requests, as described in RFC 7232, 3.2 </w:t>
      </w:r>
    </w:p>
    <w:p w14:paraId="422E9B4D" w14:textId="77777777" w:rsidR="00287B7D" w:rsidRDefault="00287B7D" w:rsidP="00287B7D">
      <w:pPr>
        <w:pStyle w:val="PL"/>
        <w:rPr>
          <w:lang w:val="en-US"/>
        </w:rPr>
      </w:pPr>
      <w:r>
        <w:rPr>
          <w:lang w:val="en-US"/>
        </w:rPr>
        <w:t xml:space="preserve">          schema:</w:t>
      </w:r>
    </w:p>
    <w:p w14:paraId="1108B237" w14:textId="77777777" w:rsidR="00287B7D" w:rsidRDefault="00287B7D" w:rsidP="00287B7D">
      <w:pPr>
        <w:pStyle w:val="PL"/>
        <w:rPr>
          <w:lang w:val="en-US"/>
        </w:rPr>
      </w:pPr>
      <w:r>
        <w:rPr>
          <w:lang w:val="en-US"/>
        </w:rPr>
        <w:t xml:space="preserve">            type: string</w:t>
      </w:r>
    </w:p>
    <w:p w14:paraId="15A9A846" w14:textId="77777777" w:rsidR="00287B7D" w:rsidRDefault="00287B7D" w:rsidP="00287B7D">
      <w:pPr>
        <w:pStyle w:val="PL"/>
        <w:rPr>
          <w:lang w:val="en-US"/>
        </w:rPr>
      </w:pPr>
      <w:r>
        <w:rPr>
          <w:lang w:val="en-US"/>
        </w:rPr>
        <w:t xml:space="preserve">        - name: If-Modified-Since</w:t>
      </w:r>
    </w:p>
    <w:p w14:paraId="28A93310" w14:textId="77777777" w:rsidR="00287B7D" w:rsidRDefault="00287B7D" w:rsidP="00287B7D">
      <w:pPr>
        <w:pStyle w:val="PL"/>
        <w:rPr>
          <w:lang w:val="en-US"/>
        </w:rPr>
      </w:pPr>
      <w:r>
        <w:rPr>
          <w:lang w:val="en-US"/>
        </w:rPr>
        <w:t xml:space="preserve">          in: header</w:t>
      </w:r>
    </w:p>
    <w:p w14:paraId="7E18B809" w14:textId="77777777" w:rsidR="00287B7D" w:rsidRDefault="00287B7D" w:rsidP="00287B7D">
      <w:pPr>
        <w:pStyle w:val="PL"/>
        <w:rPr>
          <w:lang w:val="en-US"/>
        </w:rPr>
      </w:pPr>
      <w:r>
        <w:rPr>
          <w:lang w:val="en-US"/>
        </w:rPr>
        <w:t xml:space="preserve">          description: Validator for conditional requests, as described in RFC 7232, 3.3 </w:t>
      </w:r>
    </w:p>
    <w:p w14:paraId="15593F90" w14:textId="77777777" w:rsidR="00287B7D" w:rsidRDefault="00287B7D" w:rsidP="00287B7D">
      <w:pPr>
        <w:pStyle w:val="PL"/>
        <w:rPr>
          <w:lang w:val="en-US"/>
        </w:rPr>
      </w:pPr>
      <w:r>
        <w:rPr>
          <w:lang w:val="en-US"/>
        </w:rPr>
        <w:t xml:space="preserve">          schema:</w:t>
      </w:r>
    </w:p>
    <w:p w14:paraId="1BE82865" w14:textId="77777777" w:rsidR="00287B7D" w:rsidRDefault="00287B7D" w:rsidP="00287B7D">
      <w:pPr>
        <w:pStyle w:val="PL"/>
        <w:rPr>
          <w:lang w:val="en-US"/>
        </w:rPr>
      </w:pPr>
      <w:r>
        <w:rPr>
          <w:lang w:val="en-US"/>
        </w:rPr>
        <w:t xml:space="preserve">            type: string</w:t>
      </w:r>
    </w:p>
    <w:p w14:paraId="34625D32" w14:textId="77777777" w:rsidR="00207B40" w:rsidRPr="000B71E3" w:rsidRDefault="00207B40" w:rsidP="00207B40">
      <w:pPr>
        <w:pStyle w:val="PL"/>
      </w:pPr>
      <w:r w:rsidRPr="000B71E3">
        <w:t xml:space="preserve">      responses:</w:t>
      </w:r>
    </w:p>
    <w:p w14:paraId="3C9E0AFA" w14:textId="77777777" w:rsidR="00207B40" w:rsidRPr="000B71E3" w:rsidRDefault="00207B40" w:rsidP="00207B40">
      <w:pPr>
        <w:pStyle w:val="PL"/>
      </w:pPr>
      <w:r w:rsidRPr="000B71E3">
        <w:t xml:space="preserve">        '200':</w:t>
      </w:r>
    </w:p>
    <w:p w14:paraId="1617DB0F" w14:textId="77777777" w:rsidR="00207B40" w:rsidRPr="000B71E3" w:rsidRDefault="00207B40" w:rsidP="00207B40">
      <w:pPr>
        <w:pStyle w:val="PL"/>
      </w:pPr>
      <w:r w:rsidRPr="000B71E3">
        <w:t xml:space="preserve">          description: Expected response to a valid request</w:t>
      </w:r>
    </w:p>
    <w:p w14:paraId="2C3B97CE" w14:textId="77777777" w:rsidR="00207B40" w:rsidRPr="000B71E3" w:rsidRDefault="00207B40" w:rsidP="00207B40">
      <w:pPr>
        <w:pStyle w:val="PL"/>
      </w:pPr>
      <w:r w:rsidRPr="000B71E3">
        <w:t xml:space="preserve">          content:</w:t>
      </w:r>
    </w:p>
    <w:p w14:paraId="053B8D03" w14:textId="77777777" w:rsidR="00207B40" w:rsidRPr="000B71E3" w:rsidRDefault="00207B40" w:rsidP="00207B40">
      <w:pPr>
        <w:pStyle w:val="PL"/>
      </w:pPr>
      <w:r w:rsidRPr="000B71E3">
        <w:t xml:space="preserve">            application/json:</w:t>
      </w:r>
    </w:p>
    <w:p w14:paraId="589D5107" w14:textId="77777777" w:rsidR="00207B40" w:rsidRPr="000B71E3" w:rsidRDefault="00207B40" w:rsidP="00207B40">
      <w:pPr>
        <w:pStyle w:val="PL"/>
      </w:pPr>
      <w:r w:rsidRPr="000B71E3">
        <w:t xml:space="preserve">              schema:</w:t>
      </w:r>
    </w:p>
    <w:p w14:paraId="263A6870" w14:textId="77777777" w:rsidR="00207B40" w:rsidRPr="000B71E3" w:rsidRDefault="00207B40" w:rsidP="00207B40">
      <w:pPr>
        <w:pStyle w:val="PL"/>
      </w:pPr>
      <w:r w:rsidRPr="000B71E3">
        <w:t xml:space="preserve">                $ref: '#/components/schemas/SmsSubscriptionData'</w:t>
      </w:r>
    </w:p>
    <w:p w14:paraId="29C563EF" w14:textId="77777777" w:rsidR="00287B7D" w:rsidRPr="004E4F32" w:rsidRDefault="00287B7D" w:rsidP="00287B7D">
      <w:pPr>
        <w:pStyle w:val="PL"/>
        <w:rPr>
          <w:lang w:val="en-US"/>
        </w:rPr>
      </w:pPr>
      <w:r>
        <w:rPr>
          <w:lang w:val="en-US"/>
        </w:rPr>
        <w:t xml:space="preserve">          </w:t>
      </w:r>
      <w:r w:rsidRPr="004E4F32">
        <w:rPr>
          <w:lang w:val="en-US"/>
        </w:rPr>
        <w:t>headers:</w:t>
      </w:r>
    </w:p>
    <w:p w14:paraId="14979A19"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6FF757F" w14:textId="77777777" w:rsidR="00287B7D" w:rsidRDefault="00287B7D" w:rsidP="00287B7D">
      <w:pPr>
        <w:pStyle w:val="PL"/>
        <w:rPr>
          <w:lang w:val="en-US"/>
        </w:rPr>
      </w:pPr>
      <w:r>
        <w:rPr>
          <w:lang w:val="en-US"/>
        </w:rPr>
        <w:t xml:space="preserve">              description: Cache-Control containing max-age, as described in RFC 7234, 5.2</w:t>
      </w:r>
    </w:p>
    <w:p w14:paraId="614B3664" w14:textId="77777777" w:rsidR="00287B7D" w:rsidRPr="004E4F32" w:rsidRDefault="00287B7D" w:rsidP="00287B7D">
      <w:pPr>
        <w:pStyle w:val="PL"/>
        <w:rPr>
          <w:lang w:val="en-US"/>
        </w:rPr>
      </w:pPr>
      <w:r w:rsidRPr="004E4F32">
        <w:rPr>
          <w:lang w:val="en-US"/>
        </w:rPr>
        <w:t xml:space="preserve">              schema:</w:t>
      </w:r>
    </w:p>
    <w:p w14:paraId="1D728F72" w14:textId="77777777" w:rsidR="00287B7D" w:rsidRPr="004E4F32" w:rsidRDefault="00287B7D" w:rsidP="00287B7D">
      <w:pPr>
        <w:pStyle w:val="PL"/>
        <w:rPr>
          <w:lang w:val="en-US"/>
        </w:rPr>
      </w:pPr>
      <w:r w:rsidRPr="004E4F32">
        <w:rPr>
          <w:lang w:val="en-US"/>
        </w:rPr>
        <w:t xml:space="preserve">                type: string</w:t>
      </w:r>
    </w:p>
    <w:p w14:paraId="4EF5B838" w14:textId="77777777" w:rsidR="00287B7D" w:rsidRPr="004E4F32" w:rsidRDefault="00287B7D" w:rsidP="00287B7D">
      <w:pPr>
        <w:pStyle w:val="PL"/>
        <w:rPr>
          <w:lang w:val="en-US"/>
        </w:rPr>
      </w:pPr>
      <w:r w:rsidRPr="004E4F32">
        <w:rPr>
          <w:lang w:val="en-US"/>
        </w:rPr>
        <w:t xml:space="preserve">            ETag:</w:t>
      </w:r>
    </w:p>
    <w:p w14:paraId="43A911D6" w14:textId="77777777" w:rsidR="00287B7D" w:rsidRDefault="00287B7D" w:rsidP="00287B7D">
      <w:pPr>
        <w:pStyle w:val="PL"/>
        <w:rPr>
          <w:lang w:val="en-US"/>
        </w:rPr>
      </w:pPr>
      <w:r>
        <w:rPr>
          <w:lang w:val="en-US"/>
        </w:rPr>
        <w:t xml:space="preserve">              description: Entity Tag, containing a strong validator, as described in RFC 7232, 2.3 </w:t>
      </w:r>
    </w:p>
    <w:p w14:paraId="481E223F" w14:textId="77777777" w:rsidR="00287B7D" w:rsidRPr="004E4F32" w:rsidRDefault="00287B7D" w:rsidP="00287B7D">
      <w:pPr>
        <w:pStyle w:val="PL"/>
        <w:rPr>
          <w:lang w:val="en-US"/>
        </w:rPr>
      </w:pPr>
      <w:r w:rsidRPr="004E4F32">
        <w:rPr>
          <w:lang w:val="en-US"/>
        </w:rPr>
        <w:t xml:space="preserve">              schema:</w:t>
      </w:r>
    </w:p>
    <w:p w14:paraId="4714AD1E" w14:textId="77777777" w:rsidR="00287B7D" w:rsidRDefault="00287B7D" w:rsidP="00287B7D">
      <w:pPr>
        <w:pStyle w:val="PL"/>
        <w:rPr>
          <w:lang w:val="en-US"/>
        </w:rPr>
      </w:pPr>
      <w:r w:rsidRPr="004E4F32">
        <w:rPr>
          <w:lang w:val="en-US"/>
        </w:rPr>
        <w:t xml:space="preserve">                type: string</w:t>
      </w:r>
    </w:p>
    <w:p w14:paraId="7F4236C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A3B88AB" w14:textId="77777777" w:rsidR="00287B7D" w:rsidRDefault="00287B7D" w:rsidP="00287B7D">
      <w:pPr>
        <w:pStyle w:val="PL"/>
        <w:rPr>
          <w:lang w:val="en-US"/>
        </w:rPr>
      </w:pPr>
      <w:r>
        <w:rPr>
          <w:lang w:val="en-US"/>
        </w:rPr>
        <w:t xml:space="preserve">              description: </w:t>
      </w:r>
      <w:r w:rsidRPr="002D1B7E">
        <w:rPr>
          <w:lang w:val="en-US"/>
        </w:rPr>
        <w:t>Timestamp for last modification of the resource</w:t>
      </w:r>
      <w:r>
        <w:rPr>
          <w:lang w:val="en-US"/>
        </w:rPr>
        <w:t xml:space="preserve">, as described in RFC 7232, 2.2 </w:t>
      </w:r>
    </w:p>
    <w:p w14:paraId="48F6DA04" w14:textId="77777777" w:rsidR="00287B7D" w:rsidRPr="004E4F32" w:rsidRDefault="00287B7D" w:rsidP="00287B7D">
      <w:pPr>
        <w:pStyle w:val="PL"/>
        <w:rPr>
          <w:lang w:val="en-US"/>
        </w:rPr>
      </w:pPr>
      <w:r w:rsidRPr="004E4F32">
        <w:rPr>
          <w:lang w:val="en-US"/>
        </w:rPr>
        <w:t xml:space="preserve">              schema:</w:t>
      </w:r>
    </w:p>
    <w:p w14:paraId="4116B9BF" w14:textId="77777777" w:rsidR="00287B7D" w:rsidRDefault="00287B7D" w:rsidP="00287B7D">
      <w:pPr>
        <w:pStyle w:val="PL"/>
        <w:rPr>
          <w:lang w:val="en-US"/>
        </w:rPr>
      </w:pPr>
      <w:r w:rsidRPr="004E4F32">
        <w:rPr>
          <w:lang w:val="en-US"/>
        </w:rPr>
        <w:t xml:space="preserve">                type: string</w:t>
      </w:r>
    </w:p>
    <w:p w14:paraId="1FE0BC9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BB09FE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1F3956C" w14:textId="77777777" w:rsidR="00207B40" w:rsidRPr="000B71E3" w:rsidRDefault="00207B40" w:rsidP="00207B40">
      <w:pPr>
        <w:pStyle w:val="PL"/>
      </w:pPr>
      <w:r w:rsidRPr="000B71E3">
        <w:t xml:space="preserve">        '404':</w:t>
      </w:r>
    </w:p>
    <w:p w14:paraId="48B819A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9BD68E5"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26E06BC"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2054990"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FE40F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6B2FA015" w14:textId="77777777" w:rsidR="00207B40" w:rsidRPr="000B71E3" w:rsidRDefault="00207B40" w:rsidP="00207B40">
      <w:pPr>
        <w:pStyle w:val="PL"/>
      </w:pPr>
      <w:r w:rsidRPr="000B71E3">
        <w:t xml:space="preserve">        default:</w:t>
      </w:r>
    </w:p>
    <w:p w14:paraId="1D1D325A" w14:textId="77777777" w:rsidR="00207B40" w:rsidRPr="000B71E3" w:rsidRDefault="00207B40" w:rsidP="00207B40">
      <w:pPr>
        <w:pStyle w:val="PL"/>
      </w:pPr>
      <w:r w:rsidRPr="000B71E3">
        <w:t xml:space="preserve">          description: Unexpected error</w:t>
      </w:r>
    </w:p>
    <w:p w14:paraId="04216FC1" w14:textId="77777777" w:rsidR="00207B40" w:rsidRPr="000B71E3" w:rsidRDefault="00207B40" w:rsidP="00207B40">
      <w:pPr>
        <w:pStyle w:val="PL"/>
      </w:pPr>
      <w:r w:rsidRPr="000B71E3">
        <w:t xml:space="preserve">  /{supi}/sms-mng-data:</w:t>
      </w:r>
    </w:p>
    <w:p w14:paraId="11C8F66A" w14:textId="77777777" w:rsidR="00207B40" w:rsidRPr="000B71E3" w:rsidRDefault="00207B40" w:rsidP="00207B40">
      <w:pPr>
        <w:pStyle w:val="PL"/>
      </w:pPr>
      <w:r w:rsidRPr="000B71E3">
        <w:t xml:space="preserve">    get:</w:t>
      </w:r>
    </w:p>
    <w:p w14:paraId="65A1F5EE" w14:textId="77777777" w:rsidR="00207B40" w:rsidRPr="000B71E3" w:rsidRDefault="00207B40" w:rsidP="00207B40">
      <w:pPr>
        <w:pStyle w:val="PL"/>
      </w:pPr>
      <w:r w:rsidRPr="000B71E3">
        <w:t xml:space="preserve">      summary: retrieve a UE's SMS Management Subscription Data</w:t>
      </w:r>
    </w:p>
    <w:p w14:paraId="116498DC" w14:textId="77777777" w:rsidR="00207B40" w:rsidRPr="000B71E3" w:rsidRDefault="00207B40" w:rsidP="00207B40">
      <w:pPr>
        <w:pStyle w:val="PL"/>
      </w:pPr>
      <w:r w:rsidRPr="000B71E3">
        <w:t xml:space="preserve">      operationId: Get</w:t>
      </w:r>
      <w:r w:rsidR="00F14A8E">
        <w:t>SmsMngtData</w:t>
      </w:r>
    </w:p>
    <w:p w14:paraId="5B48EAE4" w14:textId="77777777" w:rsidR="00207B40" w:rsidRPr="000B71E3" w:rsidRDefault="00207B40" w:rsidP="00207B40">
      <w:pPr>
        <w:pStyle w:val="PL"/>
      </w:pPr>
      <w:r w:rsidRPr="000B71E3">
        <w:t xml:space="preserve">      tags:</w:t>
      </w:r>
    </w:p>
    <w:p w14:paraId="176804CC" w14:textId="77777777" w:rsidR="00207B40" w:rsidRPr="000B71E3" w:rsidRDefault="00207B40" w:rsidP="00207B40">
      <w:pPr>
        <w:pStyle w:val="PL"/>
      </w:pPr>
      <w:r w:rsidRPr="000B71E3">
        <w:t xml:space="preserve">        - SMS Management Subscription Data Retrieval</w:t>
      </w:r>
    </w:p>
    <w:p w14:paraId="0C8CC308" w14:textId="77777777" w:rsidR="00207B40" w:rsidRPr="000B71E3" w:rsidRDefault="00207B40" w:rsidP="00207B40">
      <w:pPr>
        <w:pStyle w:val="PL"/>
      </w:pPr>
      <w:r w:rsidRPr="000B71E3">
        <w:t xml:space="preserve">      parameters:</w:t>
      </w:r>
    </w:p>
    <w:p w14:paraId="0F22B0DF" w14:textId="77777777" w:rsidR="00207B40" w:rsidRPr="000B71E3" w:rsidRDefault="00207B40" w:rsidP="00207B40">
      <w:pPr>
        <w:pStyle w:val="PL"/>
      </w:pPr>
      <w:r w:rsidRPr="000B71E3">
        <w:t xml:space="preserve">        - name: supi</w:t>
      </w:r>
    </w:p>
    <w:p w14:paraId="40E81FDF" w14:textId="77777777" w:rsidR="00207B40" w:rsidRPr="000B71E3" w:rsidRDefault="00207B40" w:rsidP="00207B40">
      <w:pPr>
        <w:pStyle w:val="PL"/>
      </w:pPr>
      <w:r w:rsidRPr="000B71E3">
        <w:t xml:space="preserve">          in: path</w:t>
      </w:r>
    </w:p>
    <w:p w14:paraId="241B8515" w14:textId="77777777" w:rsidR="00207B40" w:rsidRPr="000B71E3" w:rsidRDefault="00207B40" w:rsidP="00207B40">
      <w:pPr>
        <w:pStyle w:val="PL"/>
      </w:pPr>
      <w:r w:rsidRPr="000B71E3">
        <w:t xml:space="preserve">          description: Identifier of the UE</w:t>
      </w:r>
    </w:p>
    <w:p w14:paraId="4ECD2CA7" w14:textId="77777777" w:rsidR="00207B40" w:rsidRPr="000B71E3" w:rsidRDefault="00207B40" w:rsidP="00207B40">
      <w:pPr>
        <w:pStyle w:val="PL"/>
      </w:pPr>
      <w:r w:rsidRPr="000B71E3">
        <w:t xml:space="preserve">          required: true</w:t>
      </w:r>
    </w:p>
    <w:p w14:paraId="3036DB16" w14:textId="77777777" w:rsidR="00207B40" w:rsidRPr="000B71E3" w:rsidRDefault="00207B40" w:rsidP="00207B40">
      <w:pPr>
        <w:pStyle w:val="PL"/>
      </w:pPr>
      <w:r w:rsidRPr="000B71E3">
        <w:t xml:space="preserve">          schema:</w:t>
      </w:r>
    </w:p>
    <w:p w14:paraId="437F9B5B"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177CD06" w14:textId="77777777" w:rsidR="00207B40" w:rsidRPr="000B71E3" w:rsidRDefault="00207B40" w:rsidP="00207B40">
      <w:pPr>
        <w:pStyle w:val="PL"/>
      </w:pPr>
      <w:r w:rsidRPr="000B71E3">
        <w:t xml:space="preserve">        - name: supported</w:t>
      </w:r>
      <w:r w:rsidR="002C1C18" w:rsidRPr="000B71E3">
        <w:t>-f</w:t>
      </w:r>
      <w:r w:rsidRPr="000B71E3">
        <w:t>eatures</w:t>
      </w:r>
    </w:p>
    <w:p w14:paraId="3C01264A" w14:textId="77777777" w:rsidR="00207B40" w:rsidRPr="000B71E3" w:rsidRDefault="00207B40" w:rsidP="00207B40">
      <w:pPr>
        <w:pStyle w:val="PL"/>
      </w:pPr>
      <w:r w:rsidRPr="000B71E3">
        <w:t xml:space="preserve">          in: query</w:t>
      </w:r>
    </w:p>
    <w:p w14:paraId="1326A6D3" w14:textId="77777777" w:rsidR="00207B40" w:rsidRPr="000B71E3" w:rsidRDefault="00207B40" w:rsidP="00207B40">
      <w:pPr>
        <w:pStyle w:val="PL"/>
      </w:pPr>
      <w:r w:rsidRPr="000B71E3">
        <w:t xml:space="preserve">          description: Supported Features</w:t>
      </w:r>
    </w:p>
    <w:p w14:paraId="4CDA9A22" w14:textId="77777777" w:rsidR="00207B40" w:rsidRPr="000B71E3" w:rsidRDefault="00207B40" w:rsidP="00207B40">
      <w:pPr>
        <w:pStyle w:val="PL"/>
      </w:pPr>
      <w:r w:rsidRPr="000B71E3">
        <w:t xml:space="preserve">          schema:</w:t>
      </w:r>
    </w:p>
    <w:p w14:paraId="7957EE01"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D528C88" w14:textId="77777777" w:rsidR="00207B40" w:rsidRPr="000B71E3" w:rsidRDefault="00207B40" w:rsidP="00207B40">
      <w:pPr>
        <w:pStyle w:val="PL"/>
      </w:pPr>
      <w:r w:rsidRPr="000B71E3">
        <w:t xml:space="preserve">        - name: plmn</w:t>
      </w:r>
      <w:r w:rsidR="002C1C18" w:rsidRPr="000B71E3">
        <w:t>-i</w:t>
      </w:r>
      <w:r w:rsidRPr="000B71E3">
        <w:t>d</w:t>
      </w:r>
    </w:p>
    <w:p w14:paraId="22E6141A" w14:textId="77777777" w:rsidR="00207B40" w:rsidRPr="000B71E3" w:rsidRDefault="00207B40" w:rsidP="00207B40">
      <w:pPr>
        <w:pStyle w:val="PL"/>
      </w:pPr>
      <w:r w:rsidRPr="000B71E3">
        <w:t xml:space="preserve">          in: query</w:t>
      </w:r>
    </w:p>
    <w:p w14:paraId="6F9DE2FD" w14:textId="77777777" w:rsidR="00475448" w:rsidRPr="000B71E3" w:rsidRDefault="00207B40" w:rsidP="00475448">
      <w:pPr>
        <w:pStyle w:val="PL"/>
      </w:pPr>
      <w:r w:rsidRPr="000B71E3">
        <w:t xml:space="preserve">          </w:t>
      </w:r>
      <w:r w:rsidR="00475448" w:rsidRPr="000B71E3">
        <w:t>content:</w:t>
      </w:r>
    </w:p>
    <w:p w14:paraId="1719F0EF" w14:textId="77777777" w:rsidR="00475448" w:rsidRPr="000B71E3" w:rsidRDefault="00475448" w:rsidP="00475448">
      <w:pPr>
        <w:pStyle w:val="PL"/>
      </w:pPr>
      <w:r w:rsidRPr="000B71E3">
        <w:t xml:space="preserve">            application/json:</w:t>
      </w:r>
    </w:p>
    <w:p w14:paraId="593CBF63" w14:textId="77777777" w:rsidR="00207B40" w:rsidRPr="000B71E3" w:rsidRDefault="00475448" w:rsidP="00475448">
      <w:pPr>
        <w:pStyle w:val="PL"/>
      </w:pPr>
      <w:r w:rsidRPr="000B71E3">
        <w:t xml:space="preserve">              </w:t>
      </w:r>
      <w:r w:rsidR="00207B40" w:rsidRPr="000B71E3">
        <w:t>schema:</w:t>
      </w:r>
    </w:p>
    <w:p w14:paraId="0A872C82" w14:textId="77777777"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14:paraId="7EC32E25" w14:textId="77777777" w:rsidR="00287B7D" w:rsidRDefault="00287B7D" w:rsidP="00287B7D">
      <w:pPr>
        <w:pStyle w:val="PL"/>
        <w:rPr>
          <w:lang w:val="en-US"/>
        </w:rPr>
      </w:pPr>
      <w:r>
        <w:rPr>
          <w:lang w:val="en-US"/>
        </w:rPr>
        <w:t xml:space="preserve">        - name: If-None-Match</w:t>
      </w:r>
    </w:p>
    <w:p w14:paraId="20CE471E" w14:textId="77777777" w:rsidR="00287B7D" w:rsidRDefault="00287B7D" w:rsidP="00287B7D">
      <w:pPr>
        <w:pStyle w:val="PL"/>
        <w:rPr>
          <w:lang w:val="en-US"/>
        </w:rPr>
      </w:pPr>
      <w:r>
        <w:rPr>
          <w:lang w:val="en-US"/>
        </w:rPr>
        <w:t xml:space="preserve">          in: header</w:t>
      </w:r>
    </w:p>
    <w:p w14:paraId="248AFF2D" w14:textId="77777777" w:rsidR="00287B7D" w:rsidRDefault="00287B7D" w:rsidP="00287B7D">
      <w:pPr>
        <w:pStyle w:val="PL"/>
        <w:rPr>
          <w:lang w:val="en-US"/>
        </w:rPr>
      </w:pPr>
      <w:r>
        <w:rPr>
          <w:lang w:val="en-US"/>
        </w:rPr>
        <w:t xml:space="preserve">          description: Validator for conditional requests, as described in RFC 7232, 3.2 </w:t>
      </w:r>
    </w:p>
    <w:p w14:paraId="036C1A72" w14:textId="77777777" w:rsidR="00287B7D" w:rsidRDefault="00287B7D" w:rsidP="00287B7D">
      <w:pPr>
        <w:pStyle w:val="PL"/>
        <w:rPr>
          <w:lang w:val="en-US"/>
        </w:rPr>
      </w:pPr>
      <w:r>
        <w:rPr>
          <w:lang w:val="en-US"/>
        </w:rPr>
        <w:t xml:space="preserve">          schema:</w:t>
      </w:r>
    </w:p>
    <w:p w14:paraId="653F4A9F" w14:textId="77777777" w:rsidR="00287B7D" w:rsidRDefault="00287B7D" w:rsidP="00287B7D">
      <w:pPr>
        <w:pStyle w:val="PL"/>
        <w:rPr>
          <w:lang w:val="en-US"/>
        </w:rPr>
      </w:pPr>
      <w:r>
        <w:rPr>
          <w:lang w:val="en-US"/>
        </w:rPr>
        <w:t xml:space="preserve">            type: string</w:t>
      </w:r>
    </w:p>
    <w:p w14:paraId="481EB357" w14:textId="77777777" w:rsidR="00287B7D" w:rsidRDefault="00287B7D" w:rsidP="00287B7D">
      <w:pPr>
        <w:pStyle w:val="PL"/>
        <w:rPr>
          <w:lang w:val="en-US"/>
        </w:rPr>
      </w:pPr>
      <w:r>
        <w:rPr>
          <w:lang w:val="en-US"/>
        </w:rPr>
        <w:t xml:space="preserve">        - name: If-Modified-Since</w:t>
      </w:r>
    </w:p>
    <w:p w14:paraId="5CD2FAED" w14:textId="77777777" w:rsidR="00287B7D" w:rsidRDefault="00287B7D" w:rsidP="00287B7D">
      <w:pPr>
        <w:pStyle w:val="PL"/>
        <w:rPr>
          <w:lang w:val="en-US"/>
        </w:rPr>
      </w:pPr>
      <w:r>
        <w:rPr>
          <w:lang w:val="en-US"/>
        </w:rPr>
        <w:t xml:space="preserve">          in: header</w:t>
      </w:r>
    </w:p>
    <w:p w14:paraId="24F14CA3" w14:textId="77777777" w:rsidR="00287B7D" w:rsidRDefault="00287B7D" w:rsidP="00287B7D">
      <w:pPr>
        <w:pStyle w:val="PL"/>
        <w:rPr>
          <w:lang w:val="en-US"/>
        </w:rPr>
      </w:pPr>
      <w:r>
        <w:rPr>
          <w:lang w:val="en-US"/>
        </w:rPr>
        <w:t xml:space="preserve">          description: Validator for conditional requests, as described in RFC 7232, 3.3 </w:t>
      </w:r>
    </w:p>
    <w:p w14:paraId="5815CA54" w14:textId="77777777" w:rsidR="00287B7D" w:rsidRDefault="00287B7D" w:rsidP="00287B7D">
      <w:pPr>
        <w:pStyle w:val="PL"/>
        <w:rPr>
          <w:lang w:val="en-US"/>
        </w:rPr>
      </w:pPr>
      <w:r>
        <w:rPr>
          <w:lang w:val="en-US"/>
        </w:rPr>
        <w:t xml:space="preserve">          schema:</w:t>
      </w:r>
    </w:p>
    <w:p w14:paraId="56FFCC6F" w14:textId="77777777" w:rsidR="00287B7D" w:rsidRDefault="00287B7D" w:rsidP="00287B7D">
      <w:pPr>
        <w:pStyle w:val="PL"/>
        <w:rPr>
          <w:lang w:val="en-US"/>
        </w:rPr>
      </w:pPr>
      <w:r>
        <w:rPr>
          <w:lang w:val="en-US"/>
        </w:rPr>
        <w:t xml:space="preserve">            type: string</w:t>
      </w:r>
    </w:p>
    <w:p w14:paraId="2E52A8F3" w14:textId="77777777" w:rsidR="00207B40" w:rsidRPr="000B71E3" w:rsidRDefault="00207B40" w:rsidP="00207B40">
      <w:pPr>
        <w:pStyle w:val="PL"/>
      </w:pPr>
      <w:r w:rsidRPr="000B71E3">
        <w:t xml:space="preserve">      responses:</w:t>
      </w:r>
    </w:p>
    <w:p w14:paraId="342837F6" w14:textId="77777777" w:rsidR="00207B40" w:rsidRPr="000B71E3" w:rsidRDefault="00207B40" w:rsidP="00207B40">
      <w:pPr>
        <w:pStyle w:val="PL"/>
      </w:pPr>
      <w:r w:rsidRPr="000B71E3">
        <w:t xml:space="preserve">        '200':</w:t>
      </w:r>
    </w:p>
    <w:p w14:paraId="05F7AF5D" w14:textId="77777777" w:rsidR="00207B40" w:rsidRPr="000B71E3" w:rsidRDefault="00207B40" w:rsidP="00207B40">
      <w:pPr>
        <w:pStyle w:val="PL"/>
      </w:pPr>
      <w:r w:rsidRPr="000B71E3">
        <w:lastRenderedPageBreak/>
        <w:t xml:space="preserve">          description: Expected response to a valid request</w:t>
      </w:r>
    </w:p>
    <w:p w14:paraId="0A0F31D8" w14:textId="77777777" w:rsidR="00207B40" w:rsidRPr="000B71E3" w:rsidRDefault="00207B40" w:rsidP="00207B40">
      <w:pPr>
        <w:pStyle w:val="PL"/>
      </w:pPr>
      <w:r w:rsidRPr="000B71E3">
        <w:t xml:space="preserve">          content:</w:t>
      </w:r>
    </w:p>
    <w:p w14:paraId="03F7E1A5" w14:textId="77777777" w:rsidR="00207B40" w:rsidRPr="000B71E3" w:rsidRDefault="00207B40" w:rsidP="00207B40">
      <w:pPr>
        <w:pStyle w:val="PL"/>
      </w:pPr>
      <w:r w:rsidRPr="000B71E3">
        <w:t xml:space="preserve">            application/json:</w:t>
      </w:r>
    </w:p>
    <w:p w14:paraId="579836EE" w14:textId="77777777" w:rsidR="00207B40" w:rsidRPr="000B71E3" w:rsidRDefault="00207B40" w:rsidP="00207B40">
      <w:pPr>
        <w:pStyle w:val="PL"/>
      </w:pPr>
      <w:r w:rsidRPr="000B71E3">
        <w:t xml:space="preserve">              schema:</w:t>
      </w:r>
    </w:p>
    <w:p w14:paraId="058026F3" w14:textId="77777777" w:rsidR="00207B40" w:rsidRPr="000B71E3" w:rsidRDefault="00207B40" w:rsidP="00207B40">
      <w:pPr>
        <w:pStyle w:val="PL"/>
      </w:pPr>
      <w:r w:rsidRPr="000B71E3">
        <w:t xml:space="preserve">                $ref: '#/components/schemas/SmsManagementSubscriptionData'</w:t>
      </w:r>
    </w:p>
    <w:p w14:paraId="2062EDA1" w14:textId="77777777" w:rsidR="00287B7D" w:rsidRPr="004E4F32" w:rsidRDefault="00287B7D" w:rsidP="00287B7D">
      <w:pPr>
        <w:pStyle w:val="PL"/>
        <w:rPr>
          <w:lang w:val="en-US"/>
        </w:rPr>
      </w:pPr>
      <w:r>
        <w:rPr>
          <w:lang w:val="en-US"/>
        </w:rPr>
        <w:t xml:space="preserve">          </w:t>
      </w:r>
      <w:r w:rsidRPr="004E4F32">
        <w:rPr>
          <w:lang w:val="en-US"/>
        </w:rPr>
        <w:t>headers:</w:t>
      </w:r>
    </w:p>
    <w:p w14:paraId="0E42F98E"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3A6C7BAD" w14:textId="77777777" w:rsidR="00287B7D" w:rsidRDefault="00287B7D" w:rsidP="00287B7D">
      <w:pPr>
        <w:pStyle w:val="PL"/>
        <w:rPr>
          <w:lang w:val="en-US"/>
        </w:rPr>
      </w:pPr>
      <w:r>
        <w:rPr>
          <w:lang w:val="en-US"/>
        </w:rPr>
        <w:t xml:space="preserve">              description: Cache-Control containing max-age, as described in RFC 7234, 5.2</w:t>
      </w:r>
    </w:p>
    <w:p w14:paraId="6ED17370" w14:textId="77777777" w:rsidR="00287B7D" w:rsidRPr="004E4F32" w:rsidRDefault="00287B7D" w:rsidP="00287B7D">
      <w:pPr>
        <w:pStyle w:val="PL"/>
        <w:rPr>
          <w:lang w:val="en-US"/>
        </w:rPr>
      </w:pPr>
      <w:r w:rsidRPr="004E4F32">
        <w:rPr>
          <w:lang w:val="en-US"/>
        </w:rPr>
        <w:t xml:space="preserve">              schema:</w:t>
      </w:r>
    </w:p>
    <w:p w14:paraId="7446767C" w14:textId="77777777" w:rsidR="00287B7D" w:rsidRPr="004E4F32" w:rsidRDefault="00287B7D" w:rsidP="00287B7D">
      <w:pPr>
        <w:pStyle w:val="PL"/>
        <w:rPr>
          <w:lang w:val="en-US"/>
        </w:rPr>
      </w:pPr>
      <w:r w:rsidRPr="004E4F32">
        <w:rPr>
          <w:lang w:val="en-US"/>
        </w:rPr>
        <w:t xml:space="preserve">                type: string</w:t>
      </w:r>
    </w:p>
    <w:p w14:paraId="4E3C7B57" w14:textId="77777777" w:rsidR="00287B7D" w:rsidRPr="004E4F32" w:rsidRDefault="00287B7D" w:rsidP="00287B7D">
      <w:pPr>
        <w:pStyle w:val="PL"/>
        <w:rPr>
          <w:lang w:val="en-US"/>
        </w:rPr>
      </w:pPr>
      <w:r w:rsidRPr="004E4F32">
        <w:rPr>
          <w:lang w:val="en-US"/>
        </w:rPr>
        <w:t xml:space="preserve">            ETag:</w:t>
      </w:r>
    </w:p>
    <w:p w14:paraId="0154A209" w14:textId="77777777" w:rsidR="00287B7D" w:rsidRDefault="00287B7D" w:rsidP="00287B7D">
      <w:pPr>
        <w:pStyle w:val="PL"/>
        <w:rPr>
          <w:lang w:val="en-US"/>
        </w:rPr>
      </w:pPr>
      <w:r>
        <w:rPr>
          <w:lang w:val="en-US"/>
        </w:rPr>
        <w:t xml:space="preserve">              description: Entity Tag, containing a strong validator, as described in RFC 7232, 2.3 </w:t>
      </w:r>
    </w:p>
    <w:p w14:paraId="26D8D630" w14:textId="77777777" w:rsidR="00287B7D" w:rsidRPr="004E4F32" w:rsidRDefault="00287B7D" w:rsidP="00287B7D">
      <w:pPr>
        <w:pStyle w:val="PL"/>
        <w:rPr>
          <w:lang w:val="en-US"/>
        </w:rPr>
      </w:pPr>
      <w:r w:rsidRPr="004E4F32">
        <w:rPr>
          <w:lang w:val="en-US"/>
        </w:rPr>
        <w:t xml:space="preserve">              schema:</w:t>
      </w:r>
    </w:p>
    <w:p w14:paraId="679DBBA3" w14:textId="77777777" w:rsidR="00287B7D" w:rsidRDefault="00287B7D" w:rsidP="00287B7D">
      <w:pPr>
        <w:pStyle w:val="PL"/>
        <w:rPr>
          <w:lang w:val="en-US"/>
        </w:rPr>
      </w:pPr>
      <w:r w:rsidRPr="004E4F32">
        <w:rPr>
          <w:lang w:val="en-US"/>
        </w:rPr>
        <w:t xml:space="preserve">                type: string</w:t>
      </w:r>
    </w:p>
    <w:p w14:paraId="29345D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58F3F4A1" w14:textId="77777777"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21FCAB5E" w14:textId="77777777" w:rsidR="00287B7D" w:rsidRPr="004E4F32" w:rsidRDefault="00287B7D" w:rsidP="00287B7D">
      <w:pPr>
        <w:pStyle w:val="PL"/>
        <w:rPr>
          <w:lang w:val="en-US"/>
        </w:rPr>
      </w:pPr>
      <w:r w:rsidRPr="004E4F32">
        <w:rPr>
          <w:lang w:val="en-US"/>
        </w:rPr>
        <w:t xml:space="preserve">              schema:</w:t>
      </w:r>
    </w:p>
    <w:p w14:paraId="7546F7AF" w14:textId="77777777" w:rsidR="00287B7D" w:rsidRDefault="00287B7D" w:rsidP="00287B7D">
      <w:pPr>
        <w:pStyle w:val="PL"/>
        <w:rPr>
          <w:lang w:val="en-US"/>
        </w:rPr>
      </w:pPr>
      <w:r w:rsidRPr="004E4F32">
        <w:rPr>
          <w:lang w:val="en-US"/>
        </w:rPr>
        <w:t xml:space="preserve">                type: string</w:t>
      </w:r>
    </w:p>
    <w:p w14:paraId="3E98D9C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8E8769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91A9F5A" w14:textId="77777777" w:rsidR="00207B40" w:rsidRPr="000B71E3" w:rsidRDefault="00207B40" w:rsidP="00207B40">
      <w:pPr>
        <w:pStyle w:val="PL"/>
      </w:pPr>
      <w:r w:rsidRPr="000B71E3">
        <w:t xml:space="preserve">        '404':</w:t>
      </w:r>
    </w:p>
    <w:p w14:paraId="6D601C61"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1B2DA988"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1CD7649"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23FAAFC"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F8F3E9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15602349" w14:textId="77777777" w:rsidR="00207B40" w:rsidRPr="000B71E3" w:rsidRDefault="00207B40" w:rsidP="00207B40">
      <w:pPr>
        <w:pStyle w:val="PL"/>
      </w:pPr>
      <w:r w:rsidRPr="000B71E3">
        <w:t xml:space="preserve">        default:</w:t>
      </w:r>
    </w:p>
    <w:p w14:paraId="24367380" w14:textId="77777777" w:rsidR="00207B40" w:rsidRPr="000B71E3" w:rsidRDefault="00207B40" w:rsidP="00207B40">
      <w:pPr>
        <w:pStyle w:val="PL"/>
      </w:pPr>
      <w:r w:rsidRPr="000B71E3">
        <w:t xml:space="preserve">          description: Unexpected error</w:t>
      </w:r>
    </w:p>
    <w:p w14:paraId="57F9B005" w14:textId="77777777" w:rsidR="00207B40" w:rsidRPr="000B71E3" w:rsidRDefault="00207B40" w:rsidP="00207B40">
      <w:pPr>
        <w:pStyle w:val="PL"/>
      </w:pPr>
      <w:r w:rsidRPr="000B71E3">
        <w:t xml:space="preserve">  /{supi}/sdm-subscriptions:</w:t>
      </w:r>
    </w:p>
    <w:p w14:paraId="20E28456" w14:textId="77777777" w:rsidR="00207B40" w:rsidRPr="000B71E3" w:rsidRDefault="00207B40" w:rsidP="00207B40">
      <w:pPr>
        <w:pStyle w:val="PL"/>
      </w:pPr>
      <w:r w:rsidRPr="000B71E3">
        <w:t xml:space="preserve">    post:</w:t>
      </w:r>
    </w:p>
    <w:p w14:paraId="2CFBACE3" w14:textId="77777777" w:rsidR="00207B40" w:rsidRPr="000B71E3" w:rsidRDefault="00207B40" w:rsidP="00207B40">
      <w:pPr>
        <w:pStyle w:val="PL"/>
      </w:pPr>
      <w:r w:rsidRPr="000B71E3">
        <w:t xml:space="preserve">      summary: subscribe to notifications</w:t>
      </w:r>
    </w:p>
    <w:p w14:paraId="4E244B8B" w14:textId="77777777" w:rsidR="00207B40" w:rsidRPr="000B71E3" w:rsidRDefault="00207B40" w:rsidP="00207B40">
      <w:pPr>
        <w:pStyle w:val="PL"/>
      </w:pPr>
      <w:r w:rsidRPr="000B71E3">
        <w:t xml:space="preserve">      operationId: Subscribe</w:t>
      </w:r>
    </w:p>
    <w:p w14:paraId="6172ED7C" w14:textId="77777777" w:rsidR="00207B40" w:rsidRPr="000B71E3" w:rsidRDefault="00207B40" w:rsidP="00207B40">
      <w:pPr>
        <w:pStyle w:val="PL"/>
      </w:pPr>
      <w:r w:rsidRPr="000B71E3">
        <w:t xml:space="preserve">      tags:</w:t>
      </w:r>
    </w:p>
    <w:p w14:paraId="110D8DA9" w14:textId="77777777" w:rsidR="00207B40" w:rsidRPr="000B71E3" w:rsidRDefault="00207B40" w:rsidP="00207B40">
      <w:pPr>
        <w:pStyle w:val="PL"/>
      </w:pPr>
      <w:r w:rsidRPr="000B71E3">
        <w:t xml:space="preserve">        - Subscription Creation</w:t>
      </w:r>
    </w:p>
    <w:p w14:paraId="5000372E" w14:textId="77777777" w:rsidR="00207B40" w:rsidRPr="000B71E3" w:rsidRDefault="00207B40" w:rsidP="00207B40">
      <w:pPr>
        <w:pStyle w:val="PL"/>
      </w:pPr>
      <w:r w:rsidRPr="000B71E3">
        <w:t xml:space="preserve">      parameters:</w:t>
      </w:r>
    </w:p>
    <w:p w14:paraId="3351AEB0" w14:textId="77777777" w:rsidR="00207B40" w:rsidRPr="000B71E3" w:rsidRDefault="00207B40" w:rsidP="00207B40">
      <w:pPr>
        <w:pStyle w:val="PL"/>
      </w:pPr>
      <w:r w:rsidRPr="000B71E3">
        <w:t xml:space="preserve">        - name: supi</w:t>
      </w:r>
    </w:p>
    <w:p w14:paraId="5FA75AA5" w14:textId="77777777" w:rsidR="00207B40" w:rsidRPr="000B71E3" w:rsidRDefault="00207B40" w:rsidP="00207B40">
      <w:pPr>
        <w:pStyle w:val="PL"/>
      </w:pPr>
      <w:r w:rsidRPr="000B71E3">
        <w:t xml:space="preserve">          in: path</w:t>
      </w:r>
    </w:p>
    <w:p w14:paraId="324D5B70" w14:textId="77777777" w:rsidR="00207B40" w:rsidRPr="000B71E3" w:rsidRDefault="00207B40" w:rsidP="00207B40">
      <w:pPr>
        <w:pStyle w:val="PL"/>
      </w:pPr>
      <w:r w:rsidRPr="000B71E3">
        <w:t xml:space="preserve">          description: SUPI of the user</w:t>
      </w:r>
    </w:p>
    <w:p w14:paraId="5CB995F4" w14:textId="77777777" w:rsidR="00207B40" w:rsidRPr="000B71E3" w:rsidRDefault="00207B40" w:rsidP="00207B40">
      <w:pPr>
        <w:pStyle w:val="PL"/>
      </w:pPr>
      <w:r w:rsidRPr="000B71E3">
        <w:t xml:space="preserve">          required: true</w:t>
      </w:r>
    </w:p>
    <w:p w14:paraId="56BA894E" w14:textId="77777777" w:rsidR="00207B40" w:rsidRPr="000B71E3" w:rsidRDefault="00207B40" w:rsidP="00207B40">
      <w:pPr>
        <w:pStyle w:val="PL"/>
      </w:pPr>
      <w:r w:rsidRPr="000B71E3">
        <w:t xml:space="preserve">          schema:</w:t>
      </w:r>
    </w:p>
    <w:p w14:paraId="4D32631B"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2110E09F" w14:textId="77777777" w:rsidR="00207B40" w:rsidRPr="000B71E3" w:rsidRDefault="00207B40" w:rsidP="00207B40">
      <w:pPr>
        <w:pStyle w:val="PL"/>
      </w:pPr>
      <w:r w:rsidRPr="000B71E3">
        <w:t xml:space="preserve">      requestBody:</w:t>
      </w:r>
    </w:p>
    <w:p w14:paraId="1F85F720" w14:textId="77777777" w:rsidR="00207B40" w:rsidRPr="000B71E3" w:rsidRDefault="00207B40" w:rsidP="00207B40">
      <w:pPr>
        <w:pStyle w:val="PL"/>
      </w:pPr>
      <w:r w:rsidRPr="000B71E3">
        <w:t xml:space="preserve">        content:</w:t>
      </w:r>
    </w:p>
    <w:p w14:paraId="7166456A" w14:textId="77777777" w:rsidR="00207B40" w:rsidRPr="000B71E3" w:rsidRDefault="00207B40" w:rsidP="00207B40">
      <w:pPr>
        <w:pStyle w:val="PL"/>
      </w:pPr>
      <w:r w:rsidRPr="000B71E3">
        <w:t xml:space="preserve">          application/json:</w:t>
      </w:r>
    </w:p>
    <w:p w14:paraId="7B81D596" w14:textId="77777777" w:rsidR="00207B40" w:rsidRPr="000B71E3" w:rsidRDefault="00207B40" w:rsidP="00207B40">
      <w:pPr>
        <w:pStyle w:val="PL"/>
      </w:pPr>
      <w:r w:rsidRPr="000B71E3">
        <w:t xml:space="preserve">            schema:</w:t>
      </w:r>
    </w:p>
    <w:p w14:paraId="3EEBD2DA" w14:textId="77777777" w:rsidR="00207B40" w:rsidRPr="000B71E3" w:rsidRDefault="00207B40" w:rsidP="00207B40">
      <w:pPr>
        <w:pStyle w:val="PL"/>
      </w:pPr>
      <w:r w:rsidRPr="000B71E3">
        <w:t xml:space="preserve">              $ref: '#/components/schemas/SdmSubscription'</w:t>
      </w:r>
    </w:p>
    <w:p w14:paraId="7804DCAB" w14:textId="77777777" w:rsidR="00207B40" w:rsidRPr="000B71E3" w:rsidRDefault="00207B40" w:rsidP="00207B40">
      <w:pPr>
        <w:pStyle w:val="PL"/>
      </w:pPr>
      <w:r w:rsidRPr="000B71E3">
        <w:t xml:space="preserve">        required: true</w:t>
      </w:r>
    </w:p>
    <w:p w14:paraId="6D928667" w14:textId="77777777" w:rsidR="00207B40" w:rsidRPr="000B71E3" w:rsidRDefault="00207B40" w:rsidP="00207B40">
      <w:pPr>
        <w:pStyle w:val="PL"/>
      </w:pPr>
      <w:r w:rsidRPr="000B71E3">
        <w:t xml:space="preserve">      responses:</w:t>
      </w:r>
    </w:p>
    <w:p w14:paraId="293B080B" w14:textId="77777777" w:rsidR="00207B40" w:rsidRPr="000B71E3" w:rsidRDefault="00207B40" w:rsidP="00207B40">
      <w:pPr>
        <w:pStyle w:val="PL"/>
      </w:pPr>
      <w:r w:rsidRPr="000B71E3">
        <w:t xml:space="preserve">        '201':</w:t>
      </w:r>
    </w:p>
    <w:p w14:paraId="58B053C1" w14:textId="77777777" w:rsidR="00207B40" w:rsidRPr="000B71E3" w:rsidRDefault="00207B40" w:rsidP="00207B40">
      <w:pPr>
        <w:pStyle w:val="PL"/>
      </w:pPr>
      <w:r w:rsidRPr="000B71E3">
        <w:t xml:space="preserve">          description: Expected response to a valid request</w:t>
      </w:r>
    </w:p>
    <w:p w14:paraId="7F89F112" w14:textId="77777777" w:rsidR="00207B40" w:rsidRPr="000B71E3" w:rsidRDefault="00207B40" w:rsidP="00207B40">
      <w:pPr>
        <w:pStyle w:val="PL"/>
      </w:pPr>
      <w:r w:rsidRPr="000B71E3">
        <w:t xml:space="preserve">          content:</w:t>
      </w:r>
    </w:p>
    <w:p w14:paraId="69F23733" w14:textId="77777777" w:rsidR="00207B40" w:rsidRPr="000B71E3" w:rsidRDefault="00207B40" w:rsidP="00207B40">
      <w:pPr>
        <w:pStyle w:val="PL"/>
      </w:pPr>
      <w:r w:rsidRPr="000B71E3">
        <w:t xml:space="preserve">            application/json:</w:t>
      </w:r>
    </w:p>
    <w:p w14:paraId="0C3C7C84" w14:textId="77777777" w:rsidR="00207B40" w:rsidRPr="000B71E3" w:rsidRDefault="00207B40" w:rsidP="00207B40">
      <w:pPr>
        <w:pStyle w:val="PL"/>
      </w:pPr>
      <w:r w:rsidRPr="000B71E3">
        <w:t xml:space="preserve">              schema:</w:t>
      </w:r>
    </w:p>
    <w:p w14:paraId="07819764" w14:textId="77777777" w:rsidR="00207B40" w:rsidRPr="000B71E3" w:rsidRDefault="00207B40" w:rsidP="00207B40">
      <w:pPr>
        <w:pStyle w:val="PL"/>
      </w:pPr>
      <w:r w:rsidRPr="000B71E3">
        <w:t xml:space="preserve">                $ref: '#/components/schemas/SdmSubscription'</w:t>
      </w:r>
    </w:p>
    <w:p w14:paraId="11999D17" w14:textId="77777777" w:rsidR="00A3345B" w:rsidRDefault="00A3345B" w:rsidP="00A3345B">
      <w:pPr>
        <w:pStyle w:val="PL"/>
      </w:pPr>
      <w:r>
        <w:t xml:space="preserve">          headers:</w:t>
      </w:r>
    </w:p>
    <w:p w14:paraId="4D2C32F4" w14:textId="77777777" w:rsidR="00A3345B" w:rsidRDefault="00A3345B" w:rsidP="00A3345B">
      <w:pPr>
        <w:pStyle w:val="PL"/>
      </w:pPr>
      <w:r>
        <w:t xml:space="preserve">            Location:</w:t>
      </w:r>
    </w:p>
    <w:p w14:paraId="33AB8BF0" w14:textId="77777777" w:rsidR="00A3345B" w:rsidRDefault="00A3345B" w:rsidP="00A3345B">
      <w:pPr>
        <w:pStyle w:val="PL"/>
      </w:pPr>
      <w:r>
        <w:t xml:space="preserve">              description: 'Contains the URI of the newly created resource, according to the structure: {apiRoot}/nudm-sdm/</w:t>
      </w:r>
      <w:r w:rsidR="00762CDE">
        <w:t>&lt;apiVersion&gt;</w:t>
      </w:r>
      <w:r>
        <w:t>/{supi}/sdm-subscriptions/{subscriptionId}'</w:t>
      </w:r>
    </w:p>
    <w:p w14:paraId="57245319" w14:textId="77777777" w:rsidR="00A3345B" w:rsidRDefault="00A3345B" w:rsidP="00A3345B">
      <w:pPr>
        <w:pStyle w:val="PL"/>
      </w:pPr>
      <w:r>
        <w:t xml:space="preserve">              required: true</w:t>
      </w:r>
    </w:p>
    <w:p w14:paraId="2794C8EA" w14:textId="77777777" w:rsidR="00A3345B" w:rsidRDefault="00A3345B" w:rsidP="00A3345B">
      <w:pPr>
        <w:pStyle w:val="PL"/>
      </w:pPr>
      <w:r>
        <w:t xml:space="preserve">              schema:</w:t>
      </w:r>
    </w:p>
    <w:p w14:paraId="11EC82E4" w14:textId="77777777" w:rsidR="00A3345B" w:rsidRPr="002857AD" w:rsidRDefault="00A3345B" w:rsidP="00A3345B">
      <w:pPr>
        <w:pStyle w:val="PL"/>
      </w:pPr>
      <w:r>
        <w:t xml:space="preserve">                type: string</w:t>
      </w:r>
    </w:p>
    <w:p w14:paraId="39661C0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D4EF38B"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8E1E6A5" w14:textId="77777777" w:rsidR="00207B40" w:rsidRPr="000B71E3" w:rsidRDefault="00207B40" w:rsidP="00207B40">
      <w:pPr>
        <w:pStyle w:val="PL"/>
      </w:pPr>
      <w:r w:rsidRPr="000B71E3">
        <w:t xml:space="preserve">        '404':</w:t>
      </w:r>
    </w:p>
    <w:p w14:paraId="0D5A4F4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C9F98FA"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1BC8E4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AB235D" w14:textId="77777777"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14:paraId="6578A47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14:paraId="60494DFA"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741623C"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2627FA6" w14:textId="77777777" w:rsidR="00207B40" w:rsidRPr="000B71E3" w:rsidRDefault="00207B40" w:rsidP="00207B40">
      <w:pPr>
        <w:pStyle w:val="PL"/>
      </w:pPr>
      <w:r w:rsidRPr="000B71E3">
        <w:t xml:space="preserve">        default:</w:t>
      </w:r>
    </w:p>
    <w:p w14:paraId="37C7D3DA" w14:textId="77777777" w:rsidR="00207B40" w:rsidRPr="000B71E3" w:rsidRDefault="00207B40" w:rsidP="00207B40">
      <w:pPr>
        <w:pStyle w:val="PL"/>
      </w:pPr>
      <w:r w:rsidRPr="000B71E3">
        <w:t xml:space="preserve">          description: Unexpected error</w:t>
      </w:r>
    </w:p>
    <w:p w14:paraId="08173627" w14:textId="77777777" w:rsidR="00207B40" w:rsidRPr="000B71E3" w:rsidRDefault="00207B40" w:rsidP="00207B40">
      <w:pPr>
        <w:pStyle w:val="PL"/>
      </w:pPr>
      <w:r w:rsidRPr="000B71E3">
        <w:t xml:space="preserve">      callbacks:</w:t>
      </w:r>
    </w:p>
    <w:p w14:paraId="7D85357B" w14:textId="77777777" w:rsidR="00207B40" w:rsidRPr="000B71E3" w:rsidRDefault="00207B40" w:rsidP="00207B40">
      <w:pPr>
        <w:pStyle w:val="PL"/>
      </w:pPr>
      <w:r w:rsidRPr="000B71E3">
        <w:t xml:space="preserve">        datachangeNotification:</w:t>
      </w:r>
    </w:p>
    <w:p w14:paraId="7A619C2D" w14:textId="77777777" w:rsidR="00207B40" w:rsidRPr="000B71E3" w:rsidRDefault="00207B40" w:rsidP="00207B40">
      <w:pPr>
        <w:pStyle w:val="PL"/>
      </w:pPr>
      <w:r w:rsidRPr="000B71E3">
        <w:t xml:space="preserve">          '{request.body#/callbackReference}':</w:t>
      </w:r>
    </w:p>
    <w:p w14:paraId="0DB16B27" w14:textId="77777777" w:rsidR="00207B40" w:rsidRPr="000B71E3" w:rsidRDefault="00207B40" w:rsidP="00207B40">
      <w:pPr>
        <w:pStyle w:val="PL"/>
      </w:pPr>
      <w:r w:rsidRPr="000B71E3">
        <w:t xml:space="preserve">            post:</w:t>
      </w:r>
    </w:p>
    <w:p w14:paraId="6A6873EF" w14:textId="77777777" w:rsidR="00207B40" w:rsidRPr="000B71E3" w:rsidRDefault="00207B40" w:rsidP="00207B40">
      <w:pPr>
        <w:pStyle w:val="PL"/>
      </w:pPr>
      <w:r w:rsidRPr="000B71E3">
        <w:lastRenderedPageBreak/>
        <w:t xml:space="preserve">              requestBody:</w:t>
      </w:r>
    </w:p>
    <w:p w14:paraId="44347D94" w14:textId="77777777" w:rsidR="00207B40" w:rsidRPr="000B71E3" w:rsidRDefault="00207B40" w:rsidP="00207B40">
      <w:pPr>
        <w:pStyle w:val="PL"/>
      </w:pPr>
      <w:r w:rsidRPr="000B71E3">
        <w:t xml:space="preserve">                required: true</w:t>
      </w:r>
    </w:p>
    <w:p w14:paraId="2CC263DE" w14:textId="77777777" w:rsidR="00207B40" w:rsidRPr="000B71E3" w:rsidRDefault="00207B40" w:rsidP="00207B40">
      <w:pPr>
        <w:pStyle w:val="PL"/>
      </w:pPr>
      <w:r w:rsidRPr="000B71E3">
        <w:t xml:space="preserve">                content:</w:t>
      </w:r>
    </w:p>
    <w:p w14:paraId="387E11F7" w14:textId="77777777" w:rsidR="00207B40" w:rsidRPr="000B71E3" w:rsidRDefault="00207B40" w:rsidP="00207B40">
      <w:pPr>
        <w:pStyle w:val="PL"/>
      </w:pPr>
      <w:r w:rsidRPr="000B71E3">
        <w:t xml:space="preserve">                  application/json:</w:t>
      </w:r>
    </w:p>
    <w:p w14:paraId="57841429" w14:textId="77777777" w:rsidR="00207B40" w:rsidRPr="000B71E3" w:rsidRDefault="00207B40" w:rsidP="00207B40">
      <w:pPr>
        <w:pStyle w:val="PL"/>
      </w:pPr>
      <w:r w:rsidRPr="000B71E3">
        <w:t xml:space="preserve">                    schema:</w:t>
      </w:r>
    </w:p>
    <w:p w14:paraId="01064429" w14:textId="77777777" w:rsidR="00207B40" w:rsidRPr="000B71E3" w:rsidRDefault="00207B40" w:rsidP="00207B40">
      <w:pPr>
        <w:pStyle w:val="PL"/>
      </w:pPr>
      <w:r w:rsidRPr="000B71E3">
        <w:t xml:space="preserve">                      $ref: '#/components/schemas/ModificationNotification'</w:t>
      </w:r>
    </w:p>
    <w:p w14:paraId="68719582" w14:textId="77777777" w:rsidR="00207B40" w:rsidRPr="000B71E3" w:rsidRDefault="00207B40" w:rsidP="00207B40">
      <w:pPr>
        <w:pStyle w:val="PL"/>
      </w:pPr>
      <w:r w:rsidRPr="000B71E3">
        <w:t xml:space="preserve">              responses:</w:t>
      </w:r>
    </w:p>
    <w:p w14:paraId="68819A68" w14:textId="77777777" w:rsidR="00207B40" w:rsidRPr="000B71E3" w:rsidRDefault="00207B40" w:rsidP="00207B40">
      <w:pPr>
        <w:pStyle w:val="PL"/>
      </w:pPr>
      <w:r w:rsidRPr="000B71E3">
        <w:t xml:space="preserve">                '204':</w:t>
      </w:r>
    </w:p>
    <w:p w14:paraId="4F0D6897" w14:textId="77777777" w:rsidR="00207B40" w:rsidRPr="000B71E3" w:rsidRDefault="00207B40" w:rsidP="00207B40">
      <w:pPr>
        <w:pStyle w:val="PL"/>
      </w:pPr>
      <w:r w:rsidRPr="000B71E3">
        <w:t xml:space="preserve">                  description: Successful Notification response</w:t>
      </w:r>
    </w:p>
    <w:p w14:paraId="50723668" w14:textId="77777777" w:rsidR="00DB25B3" w:rsidRPr="000B71E3" w:rsidRDefault="00DB25B3" w:rsidP="00DB25B3">
      <w:pPr>
        <w:pStyle w:val="PL"/>
      </w:pPr>
      <w:r w:rsidRPr="000B71E3">
        <w:t xml:space="preserve">                '307':</w:t>
      </w:r>
    </w:p>
    <w:p w14:paraId="489E0D8C" w14:textId="77777777" w:rsidR="00DB25B3" w:rsidRPr="000B71E3" w:rsidRDefault="00DB25B3" w:rsidP="00DB25B3">
      <w:pPr>
        <w:pStyle w:val="PL"/>
      </w:pPr>
      <w:r w:rsidRPr="000B71E3">
        <w:t xml:space="preserve">                  description: </w:t>
      </w:r>
      <w:r w:rsidRPr="000B71E3">
        <w:rPr>
          <w:rFonts w:hint="eastAsia"/>
        </w:rPr>
        <w:t>Temporary Redirect</w:t>
      </w:r>
    </w:p>
    <w:p w14:paraId="727A7E8F" w14:textId="77777777" w:rsidR="00DB25B3" w:rsidRPr="000B71E3" w:rsidRDefault="00DB25B3" w:rsidP="00DB25B3">
      <w:pPr>
        <w:pStyle w:val="PL"/>
      </w:pPr>
      <w:r w:rsidRPr="000B71E3">
        <w:t xml:space="preserve">                  content:</w:t>
      </w:r>
    </w:p>
    <w:p w14:paraId="605637D2" w14:textId="77777777" w:rsidR="00DB25B3" w:rsidRPr="000B71E3" w:rsidRDefault="00DB25B3" w:rsidP="00DB25B3">
      <w:pPr>
        <w:pStyle w:val="PL"/>
      </w:pPr>
      <w:r w:rsidRPr="000B71E3">
        <w:t xml:space="preserve">                    application/problem+json:</w:t>
      </w:r>
    </w:p>
    <w:p w14:paraId="66A86780" w14:textId="77777777" w:rsidR="00DB25B3" w:rsidRPr="000B71E3" w:rsidRDefault="00DB25B3" w:rsidP="00DB25B3">
      <w:pPr>
        <w:pStyle w:val="PL"/>
      </w:pPr>
      <w:r w:rsidRPr="000B71E3">
        <w:t xml:space="preserve">                      schema:</w:t>
      </w:r>
    </w:p>
    <w:p w14:paraId="65978F23" w14:textId="77777777" w:rsidR="00C75EEC" w:rsidRDefault="00DB25B3" w:rsidP="00C75EEC">
      <w:pPr>
        <w:pStyle w:val="PL"/>
        <w:rPr>
          <w:lang w:eastAsia="zh-CN"/>
        </w:rPr>
      </w:pPr>
      <w:r w:rsidRPr="000B71E3">
        <w:t xml:space="preserve">                        $ref: 'TS29571_CommonData.yaml#/components/schemas/ProblemDetails'</w:t>
      </w:r>
    </w:p>
    <w:p w14:paraId="025B124D" w14:textId="77777777" w:rsidR="00C75EEC" w:rsidRDefault="00C75EEC" w:rsidP="00C75EEC">
      <w:pPr>
        <w:pStyle w:val="PL"/>
      </w:pPr>
      <w:r>
        <w:t xml:space="preserve">          </w:t>
      </w:r>
      <w:r>
        <w:rPr>
          <w:rFonts w:hint="eastAsia"/>
          <w:lang w:eastAsia="zh-CN"/>
        </w:rPr>
        <w:t xml:space="preserve">        </w:t>
      </w:r>
      <w:r>
        <w:t>headers:</w:t>
      </w:r>
    </w:p>
    <w:p w14:paraId="7AD9CC9D" w14:textId="77777777" w:rsidR="00C75EEC" w:rsidRDefault="00C75EEC" w:rsidP="00C75EEC">
      <w:pPr>
        <w:pStyle w:val="PL"/>
      </w:pPr>
      <w:r>
        <w:t xml:space="preserve">            </w:t>
      </w:r>
      <w:r>
        <w:rPr>
          <w:rFonts w:hint="eastAsia"/>
          <w:lang w:eastAsia="zh-CN"/>
        </w:rPr>
        <w:t xml:space="preserve">        </w:t>
      </w:r>
      <w:r>
        <w:t>Location:</w:t>
      </w:r>
    </w:p>
    <w:p w14:paraId="108BAF88"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59D9AEA0" w14:textId="77777777" w:rsidR="00C75EEC" w:rsidRDefault="00C75EEC" w:rsidP="00C75EEC">
      <w:pPr>
        <w:pStyle w:val="PL"/>
      </w:pPr>
      <w:r>
        <w:t xml:space="preserve">              </w:t>
      </w:r>
      <w:r>
        <w:rPr>
          <w:rFonts w:hint="eastAsia"/>
          <w:lang w:eastAsia="zh-CN"/>
        </w:rPr>
        <w:t xml:space="preserve">        </w:t>
      </w:r>
      <w:r>
        <w:t>required: true</w:t>
      </w:r>
    </w:p>
    <w:p w14:paraId="0F0D0F23" w14:textId="77777777" w:rsidR="00C75EEC" w:rsidRDefault="00C75EEC" w:rsidP="00C75EEC">
      <w:pPr>
        <w:pStyle w:val="PL"/>
      </w:pPr>
      <w:r>
        <w:t xml:space="preserve">              </w:t>
      </w:r>
      <w:r>
        <w:rPr>
          <w:rFonts w:hint="eastAsia"/>
          <w:lang w:eastAsia="zh-CN"/>
        </w:rPr>
        <w:t xml:space="preserve">        </w:t>
      </w:r>
      <w:r>
        <w:t>schema:</w:t>
      </w:r>
    </w:p>
    <w:p w14:paraId="030A717C" w14:textId="77777777" w:rsidR="00DB25B3" w:rsidRPr="000B71E3" w:rsidRDefault="00C75EEC" w:rsidP="00C75EEC">
      <w:pPr>
        <w:pStyle w:val="PL"/>
      </w:pPr>
      <w:r>
        <w:t xml:space="preserve">                </w:t>
      </w:r>
      <w:r>
        <w:rPr>
          <w:rFonts w:hint="eastAsia"/>
          <w:lang w:eastAsia="zh-CN"/>
        </w:rPr>
        <w:t xml:space="preserve">        </w:t>
      </w:r>
      <w:r>
        <w:t>type: string</w:t>
      </w:r>
    </w:p>
    <w:p w14:paraId="42B04543" w14:textId="77777777" w:rsidR="00DB25B3" w:rsidRPr="000B71E3" w:rsidRDefault="00DB25B3" w:rsidP="00DB25B3">
      <w:pPr>
        <w:pStyle w:val="PL"/>
      </w:pPr>
      <w:r w:rsidRPr="000B71E3">
        <w:t xml:space="preserve">                '308':</w:t>
      </w:r>
    </w:p>
    <w:p w14:paraId="7F5E036A" w14:textId="77777777" w:rsidR="00DB25B3" w:rsidRPr="000B71E3" w:rsidRDefault="00DB25B3" w:rsidP="00DB25B3">
      <w:pPr>
        <w:pStyle w:val="PL"/>
      </w:pPr>
      <w:r w:rsidRPr="000B71E3">
        <w:t xml:space="preserve">                  description: Permanent Redirect</w:t>
      </w:r>
    </w:p>
    <w:p w14:paraId="54B5F5D0" w14:textId="77777777" w:rsidR="00DB25B3" w:rsidRPr="000B71E3" w:rsidRDefault="00DB25B3" w:rsidP="00DB25B3">
      <w:pPr>
        <w:pStyle w:val="PL"/>
      </w:pPr>
      <w:r w:rsidRPr="000B71E3">
        <w:t xml:space="preserve">                  content:</w:t>
      </w:r>
    </w:p>
    <w:p w14:paraId="63A41396" w14:textId="77777777" w:rsidR="00DB25B3" w:rsidRPr="000B71E3" w:rsidRDefault="00DB25B3" w:rsidP="00DB25B3">
      <w:pPr>
        <w:pStyle w:val="PL"/>
      </w:pPr>
      <w:r w:rsidRPr="000B71E3">
        <w:t xml:space="preserve">                    application/problem+json:</w:t>
      </w:r>
    </w:p>
    <w:p w14:paraId="28905855" w14:textId="77777777" w:rsidR="00DB25B3" w:rsidRPr="000B71E3" w:rsidRDefault="00DB25B3" w:rsidP="00DB25B3">
      <w:pPr>
        <w:pStyle w:val="PL"/>
      </w:pPr>
      <w:r w:rsidRPr="000B71E3">
        <w:t xml:space="preserve">                      schema:</w:t>
      </w:r>
    </w:p>
    <w:p w14:paraId="44996B80" w14:textId="77777777" w:rsidR="00C75EEC" w:rsidRDefault="00DB25B3" w:rsidP="00C75EEC">
      <w:pPr>
        <w:pStyle w:val="PL"/>
        <w:rPr>
          <w:lang w:eastAsia="zh-CN"/>
        </w:rPr>
      </w:pPr>
      <w:r w:rsidRPr="000B71E3">
        <w:t xml:space="preserve">                        $ref: 'TS29571_CommonData.yaml#/components/schemas/ProblemDetails'</w:t>
      </w:r>
    </w:p>
    <w:p w14:paraId="4CBDF74C" w14:textId="77777777" w:rsidR="00C75EEC" w:rsidRDefault="00C75EEC" w:rsidP="00C75EEC">
      <w:pPr>
        <w:pStyle w:val="PL"/>
      </w:pPr>
      <w:r>
        <w:t xml:space="preserve">          </w:t>
      </w:r>
      <w:r>
        <w:rPr>
          <w:rFonts w:hint="eastAsia"/>
          <w:lang w:eastAsia="zh-CN"/>
        </w:rPr>
        <w:t xml:space="preserve">        </w:t>
      </w:r>
      <w:r>
        <w:t>headers:</w:t>
      </w:r>
    </w:p>
    <w:p w14:paraId="2EC50ABB" w14:textId="77777777" w:rsidR="00C75EEC" w:rsidRDefault="00C75EEC" w:rsidP="00C75EEC">
      <w:pPr>
        <w:pStyle w:val="PL"/>
      </w:pPr>
      <w:r>
        <w:t xml:space="preserve">            </w:t>
      </w:r>
      <w:r>
        <w:rPr>
          <w:rFonts w:hint="eastAsia"/>
          <w:lang w:eastAsia="zh-CN"/>
        </w:rPr>
        <w:t xml:space="preserve">        </w:t>
      </w:r>
      <w:r>
        <w:t>Location:</w:t>
      </w:r>
    </w:p>
    <w:p w14:paraId="583985E4"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31D2737D" w14:textId="77777777" w:rsidR="00C75EEC" w:rsidRDefault="00C75EEC" w:rsidP="00C75EEC">
      <w:pPr>
        <w:pStyle w:val="PL"/>
      </w:pPr>
      <w:r>
        <w:t xml:space="preserve">              </w:t>
      </w:r>
      <w:r>
        <w:rPr>
          <w:rFonts w:hint="eastAsia"/>
          <w:lang w:eastAsia="zh-CN"/>
        </w:rPr>
        <w:t xml:space="preserve">        </w:t>
      </w:r>
      <w:r>
        <w:t>required: true</w:t>
      </w:r>
    </w:p>
    <w:p w14:paraId="71A55F52" w14:textId="77777777" w:rsidR="00C75EEC" w:rsidRDefault="00C75EEC" w:rsidP="00C75EEC">
      <w:pPr>
        <w:pStyle w:val="PL"/>
      </w:pPr>
      <w:r>
        <w:t xml:space="preserve">              </w:t>
      </w:r>
      <w:r>
        <w:rPr>
          <w:rFonts w:hint="eastAsia"/>
          <w:lang w:eastAsia="zh-CN"/>
        </w:rPr>
        <w:t xml:space="preserve">        </w:t>
      </w:r>
      <w:r>
        <w:t>schema:</w:t>
      </w:r>
    </w:p>
    <w:p w14:paraId="7046AF9E" w14:textId="77777777" w:rsidR="00DB25B3" w:rsidRPr="000B71E3" w:rsidRDefault="00C75EEC" w:rsidP="00C75EEC">
      <w:pPr>
        <w:pStyle w:val="PL"/>
      </w:pPr>
      <w:r>
        <w:t xml:space="preserve">                </w:t>
      </w:r>
      <w:r>
        <w:rPr>
          <w:rFonts w:hint="eastAsia"/>
          <w:lang w:eastAsia="zh-CN"/>
        </w:rPr>
        <w:t xml:space="preserve">        </w:t>
      </w:r>
      <w:r>
        <w:t>type: string</w:t>
      </w:r>
    </w:p>
    <w:p w14:paraId="62CC30B7"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E75C11C"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167E26D7" w14:textId="77777777" w:rsidR="00275229" w:rsidRPr="00207B40" w:rsidRDefault="00275229" w:rsidP="00275229">
      <w:pPr>
        <w:pStyle w:val="PL"/>
      </w:pPr>
      <w:r w:rsidRPr="00207B40">
        <w:t xml:space="preserve">      </w:t>
      </w:r>
      <w:r>
        <w:t xml:space="preserve">        </w:t>
      </w:r>
      <w:r w:rsidRPr="00207B40">
        <w:t xml:space="preserve">  '404':</w:t>
      </w:r>
    </w:p>
    <w:p w14:paraId="00A4CD84"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4D6CF86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68824AC7"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97BA4E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77258B5"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8C1FE56" w14:textId="77777777" w:rsidR="00275229" w:rsidRPr="00207B40" w:rsidRDefault="00275229" w:rsidP="00275229">
      <w:pPr>
        <w:pStyle w:val="PL"/>
      </w:pPr>
      <w:r>
        <w:t xml:space="preserve">        </w:t>
      </w:r>
      <w:r w:rsidRPr="00207B40">
        <w:t xml:space="preserve">        default:</w:t>
      </w:r>
    </w:p>
    <w:p w14:paraId="1546CFE8" w14:textId="77777777" w:rsidR="00DB25B3" w:rsidRPr="000B71E3" w:rsidRDefault="00275229" w:rsidP="00275229">
      <w:pPr>
        <w:pStyle w:val="PL"/>
      </w:pPr>
      <w:r w:rsidRPr="00207B40">
        <w:t xml:space="preserve">   </w:t>
      </w:r>
      <w:r>
        <w:t xml:space="preserve">        </w:t>
      </w:r>
      <w:r w:rsidRPr="00207B40">
        <w:t xml:space="preserve">       description: Unexpected error</w:t>
      </w:r>
    </w:p>
    <w:p w14:paraId="58A2C6A1" w14:textId="77777777" w:rsidR="00207B40" w:rsidRPr="000B71E3" w:rsidRDefault="00207B40" w:rsidP="00207B40">
      <w:pPr>
        <w:pStyle w:val="PL"/>
      </w:pPr>
      <w:r w:rsidRPr="000B71E3">
        <w:t xml:space="preserve">  /{supi}/sdm-subscriptions/{subscriptionId}:</w:t>
      </w:r>
    </w:p>
    <w:p w14:paraId="77AAF609" w14:textId="77777777" w:rsidR="00207B40" w:rsidRPr="000B71E3" w:rsidRDefault="00207B40" w:rsidP="00207B40">
      <w:pPr>
        <w:pStyle w:val="PL"/>
      </w:pPr>
      <w:r w:rsidRPr="000B71E3">
        <w:t xml:space="preserve">    delete:</w:t>
      </w:r>
    </w:p>
    <w:p w14:paraId="74ADB885" w14:textId="77777777" w:rsidR="00207B40" w:rsidRPr="000B71E3" w:rsidRDefault="00207B40" w:rsidP="00207B40">
      <w:pPr>
        <w:pStyle w:val="PL"/>
      </w:pPr>
      <w:r w:rsidRPr="000B71E3">
        <w:t xml:space="preserve">      summary: unsubscribe from notifications</w:t>
      </w:r>
    </w:p>
    <w:p w14:paraId="478CACE5" w14:textId="77777777" w:rsidR="00207B40" w:rsidRPr="000B71E3" w:rsidRDefault="00207B40" w:rsidP="00207B40">
      <w:pPr>
        <w:pStyle w:val="PL"/>
      </w:pPr>
      <w:r w:rsidRPr="000B71E3">
        <w:t xml:space="preserve">      operationId: Unsubscribe</w:t>
      </w:r>
    </w:p>
    <w:p w14:paraId="7AD19A4A" w14:textId="77777777" w:rsidR="00207B40" w:rsidRPr="000B71E3" w:rsidRDefault="00207B40" w:rsidP="00207B40">
      <w:pPr>
        <w:pStyle w:val="PL"/>
      </w:pPr>
      <w:r w:rsidRPr="000B71E3">
        <w:t xml:space="preserve">      tags:</w:t>
      </w:r>
    </w:p>
    <w:p w14:paraId="56190590" w14:textId="77777777" w:rsidR="00207B40" w:rsidRPr="000B71E3" w:rsidRDefault="00207B40" w:rsidP="00207B40">
      <w:pPr>
        <w:pStyle w:val="PL"/>
      </w:pPr>
      <w:r w:rsidRPr="000B71E3">
        <w:t xml:space="preserve">        - Subscription Deletion</w:t>
      </w:r>
    </w:p>
    <w:p w14:paraId="18F748BF" w14:textId="77777777" w:rsidR="00207B40" w:rsidRPr="000B71E3" w:rsidRDefault="00207B40" w:rsidP="00207B40">
      <w:pPr>
        <w:pStyle w:val="PL"/>
      </w:pPr>
      <w:r w:rsidRPr="000B71E3">
        <w:t xml:space="preserve">      parameters:</w:t>
      </w:r>
    </w:p>
    <w:p w14:paraId="61AE7C49" w14:textId="77777777" w:rsidR="00207B40" w:rsidRPr="000B71E3" w:rsidRDefault="00207B40" w:rsidP="00207B40">
      <w:pPr>
        <w:pStyle w:val="PL"/>
      </w:pPr>
      <w:r w:rsidRPr="000B71E3">
        <w:t xml:space="preserve">        - name: supi</w:t>
      </w:r>
    </w:p>
    <w:p w14:paraId="7DE2DF7F" w14:textId="77777777" w:rsidR="00207B40" w:rsidRPr="000B71E3" w:rsidRDefault="00207B40" w:rsidP="00207B40">
      <w:pPr>
        <w:pStyle w:val="PL"/>
      </w:pPr>
      <w:r w:rsidRPr="000B71E3">
        <w:t xml:space="preserve">          in: path</w:t>
      </w:r>
    </w:p>
    <w:p w14:paraId="03A50952" w14:textId="77777777" w:rsidR="00207B40" w:rsidRPr="000B71E3" w:rsidRDefault="00207B40" w:rsidP="00207B40">
      <w:pPr>
        <w:pStyle w:val="PL"/>
      </w:pPr>
      <w:r w:rsidRPr="000B71E3">
        <w:t xml:space="preserve">          description: SUPI of the user</w:t>
      </w:r>
    </w:p>
    <w:p w14:paraId="6D633DC4" w14:textId="77777777" w:rsidR="00207B40" w:rsidRPr="000B71E3" w:rsidRDefault="00207B40" w:rsidP="00207B40">
      <w:pPr>
        <w:pStyle w:val="PL"/>
      </w:pPr>
      <w:r w:rsidRPr="000B71E3">
        <w:t xml:space="preserve">          required: true</w:t>
      </w:r>
    </w:p>
    <w:p w14:paraId="13458423" w14:textId="77777777" w:rsidR="00207B40" w:rsidRPr="000B71E3" w:rsidRDefault="00207B40" w:rsidP="00207B40">
      <w:pPr>
        <w:pStyle w:val="PL"/>
      </w:pPr>
      <w:r w:rsidRPr="000B71E3">
        <w:t xml:space="preserve">          schema:</w:t>
      </w:r>
    </w:p>
    <w:p w14:paraId="6CEAF6F9"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0D119A82" w14:textId="77777777" w:rsidR="00207B40" w:rsidRPr="000B71E3" w:rsidRDefault="00207B40" w:rsidP="00207B40">
      <w:pPr>
        <w:pStyle w:val="PL"/>
      </w:pPr>
      <w:r w:rsidRPr="000B71E3">
        <w:t xml:space="preserve">        - name: subscriptionId</w:t>
      </w:r>
    </w:p>
    <w:p w14:paraId="77611E00" w14:textId="77777777" w:rsidR="00207B40" w:rsidRPr="000B71E3" w:rsidRDefault="00207B40" w:rsidP="00207B40">
      <w:pPr>
        <w:pStyle w:val="PL"/>
      </w:pPr>
      <w:r w:rsidRPr="000B71E3">
        <w:t xml:space="preserve">          in: path</w:t>
      </w:r>
    </w:p>
    <w:p w14:paraId="63C8EFB7" w14:textId="77777777" w:rsidR="00207B40" w:rsidRPr="000B71E3" w:rsidRDefault="00207B40" w:rsidP="00207B40">
      <w:pPr>
        <w:pStyle w:val="PL"/>
      </w:pPr>
      <w:r w:rsidRPr="000B71E3">
        <w:t xml:space="preserve">          description: Id of the SDM Subscription</w:t>
      </w:r>
    </w:p>
    <w:p w14:paraId="2EA13A4A" w14:textId="77777777" w:rsidR="00207B40" w:rsidRPr="000B71E3" w:rsidRDefault="00207B40" w:rsidP="00207B40">
      <w:pPr>
        <w:pStyle w:val="PL"/>
      </w:pPr>
      <w:r w:rsidRPr="000B71E3">
        <w:t xml:space="preserve">          required: true</w:t>
      </w:r>
    </w:p>
    <w:p w14:paraId="7A45F78E" w14:textId="77777777" w:rsidR="00207B40" w:rsidRPr="000B71E3" w:rsidRDefault="00207B40" w:rsidP="00207B40">
      <w:pPr>
        <w:pStyle w:val="PL"/>
      </w:pPr>
      <w:r w:rsidRPr="000B71E3">
        <w:t xml:space="preserve">          schema:</w:t>
      </w:r>
    </w:p>
    <w:p w14:paraId="6936F825" w14:textId="77777777" w:rsidR="00207B40" w:rsidRPr="000B71E3" w:rsidRDefault="00207B40" w:rsidP="00207B40">
      <w:pPr>
        <w:pStyle w:val="PL"/>
      </w:pPr>
      <w:r w:rsidRPr="000B71E3">
        <w:t xml:space="preserve">            type: string</w:t>
      </w:r>
    </w:p>
    <w:p w14:paraId="7CDAA37E" w14:textId="77777777" w:rsidR="00207B40" w:rsidRPr="000B71E3" w:rsidRDefault="00207B40" w:rsidP="00207B40">
      <w:pPr>
        <w:pStyle w:val="PL"/>
      </w:pPr>
      <w:r w:rsidRPr="000B71E3">
        <w:t xml:space="preserve">      responses:</w:t>
      </w:r>
    </w:p>
    <w:p w14:paraId="6ABF02DF" w14:textId="77777777" w:rsidR="00207B40" w:rsidRPr="000B71E3" w:rsidRDefault="00207B40" w:rsidP="00207B40">
      <w:pPr>
        <w:pStyle w:val="PL"/>
      </w:pPr>
      <w:r w:rsidRPr="000B71E3">
        <w:t xml:space="preserve">        '204':</w:t>
      </w:r>
    </w:p>
    <w:p w14:paraId="3CDE06A5" w14:textId="77777777" w:rsidR="00207B40" w:rsidRPr="000B71E3" w:rsidRDefault="00207B40" w:rsidP="00207B40">
      <w:pPr>
        <w:pStyle w:val="PL"/>
      </w:pPr>
      <w:r w:rsidRPr="000B71E3">
        <w:t xml:space="preserve">          description: Successful response</w:t>
      </w:r>
    </w:p>
    <w:p w14:paraId="2CB1B56B"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38899CAB"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24C1AF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B2930E"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9C02B1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1C421B9A"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F299B4B" w14:textId="77777777" w:rsidR="00275229" w:rsidRPr="00207B40" w:rsidRDefault="00275229" w:rsidP="00275229">
      <w:pPr>
        <w:pStyle w:val="PL"/>
      </w:pPr>
      <w:r w:rsidRPr="00207B40">
        <w:t xml:space="preserve">        default:</w:t>
      </w:r>
    </w:p>
    <w:p w14:paraId="6A37567F" w14:textId="77777777" w:rsidR="00275229" w:rsidRPr="00207B40" w:rsidRDefault="00275229" w:rsidP="00275229">
      <w:pPr>
        <w:pStyle w:val="PL"/>
      </w:pPr>
      <w:r w:rsidRPr="00207B40">
        <w:t xml:space="preserve">          description: Unexpected error</w:t>
      </w:r>
    </w:p>
    <w:p w14:paraId="67FE4690" w14:textId="77777777" w:rsidR="006E35B4" w:rsidRPr="000B71E3" w:rsidRDefault="006E35B4" w:rsidP="006E35B4">
      <w:pPr>
        <w:pStyle w:val="PL"/>
      </w:pPr>
      <w:r w:rsidRPr="000B71E3">
        <w:t xml:space="preserve">    </w:t>
      </w:r>
      <w:r>
        <w:t>patch</w:t>
      </w:r>
      <w:r w:rsidRPr="000B71E3">
        <w:t>:</w:t>
      </w:r>
    </w:p>
    <w:p w14:paraId="20E5E8E4" w14:textId="77777777" w:rsidR="006E35B4" w:rsidRPr="000B71E3" w:rsidRDefault="006E35B4" w:rsidP="006E35B4">
      <w:pPr>
        <w:pStyle w:val="PL"/>
      </w:pPr>
      <w:r w:rsidRPr="000B71E3">
        <w:t xml:space="preserve">      summary: </w:t>
      </w:r>
      <w:r>
        <w:t>modify the subscription</w:t>
      </w:r>
    </w:p>
    <w:p w14:paraId="2F243FDB" w14:textId="77777777" w:rsidR="006E35B4" w:rsidRPr="000B71E3" w:rsidRDefault="006E35B4" w:rsidP="006E35B4">
      <w:pPr>
        <w:pStyle w:val="PL"/>
      </w:pPr>
      <w:r w:rsidRPr="000B71E3">
        <w:t xml:space="preserve">      operationId: </w:t>
      </w:r>
      <w:r>
        <w:t>Modify</w:t>
      </w:r>
    </w:p>
    <w:p w14:paraId="1CB283E9" w14:textId="77777777" w:rsidR="006E35B4" w:rsidRPr="000B71E3" w:rsidRDefault="006E35B4" w:rsidP="006E35B4">
      <w:pPr>
        <w:pStyle w:val="PL"/>
      </w:pPr>
      <w:r w:rsidRPr="000B71E3">
        <w:lastRenderedPageBreak/>
        <w:t xml:space="preserve">      tags:</w:t>
      </w:r>
    </w:p>
    <w:p w14:paraId="077B42D6" w14:textId="77777777" w:rsidR="006E35B4" w:rsidRPr="000B71E3" w:rsidRDefault="006E35B4" w:rsidP="006E35B4">
      <w:pPr>
        <w:pStyle w:val="PL"/>
      </w:pPr>
      <w:r w:rsidRPr="000B71E3">
        <w:t xml:space="preserve">        - Subscription </w:t>
      </w:r>
      <w:r>
        <w:t>Modification</w:t>
      </w:r>
    </w:p>
    <w:p w14:paraId="1EBFC045" w14:textId="77777777" w:rsidR="006E35B4" w:rsidRPr="000B71E3" w:rsidRDefault="006E35B4" w:rsidP="006E35B4">
      <w:pPr>
        <w:pStyle w:val="PL"/>
      </w:pPr>
      <w:r w:rsidRPr="000B71E3">
        <w:t xml:space="preserve">      parameters:</w:t>
      </w:r>
    </w:p>
    <w:p w14:paraId="3D3FD735" w14:textId="77777777" w:rsidR="006E35B4" w:rsidRPr="000B71E3" w:rsidRDefault="006E35B4" w:rsidP="006E35B4">
      <w:pPr>
        <w:pStyle w:val="PL"/>
      </w:pPr>
      <w:r w:rsidRPr="000B71E3">
        <w:t xml:space="preserve">        - name: supi</w:t>
      </w:r>
    </w:p>
    <w:p w14:paraId="552FD250" w14:textId="77777777" w:rsidR="006E35B4" w:rsidRPr="000B71E3" w:rsidRDefault="006E35B4" w:rsidP="006E35B4">
      <w:pPr>
        <w:pStyle w:val="PL"/>
      </w:pPr>
      <w:r w:rsidRPr="000B71E3">
        <w:t xml:space="preserve">          in: path</w:t>
      </w:r>
    </w:p>
    <w:p w14:paraId="26A41A89" w14:textId="77777777" w:rsidR="006E35B4" w:rsidRPr="000B71E3" w:rsidRDefault="006E35B4" w:rsidP="006E35B4">
      <w:pPr>
        <w:pStyle w:val="PL"/>
      </w:pPr>
      <w:r w:rsidRPr="000B71E3">
        <w:t xml:space="preserve">          description: SUPI of the user</w:t>
      </w:r>
    </w:p>
    <w:p w14:paraId="009ABA96" w14:textId="77777777" w:rsidR="006E35B4" w:rsidRPr="000B71E3" w:rsidRDefault="006E35B4" w:rsidP="006E35B4">
      <w:pPr>
        <w:pStyle w:val="PL"/>
      </w:pPr>
      <w:r w:rsidRPr="000B71E3">
        <w:t xml:space="preserve">          required: true</w:t>
      </w:r>
    </w:p>
    <w:p w14:paraId="4AF4C48A" w14:textId="77777777" w:rsidR="006E35B4" w:rsidRPr="000B71E3" w:rsidRDefault="006E35B4" w:rsidP="006E35B4">
      <w:pPr>
        <w:pStyle w:val="PL"/>
      </w:pPr>
      <w:r w:rsidRPr="000B71E3">
        <w:t xml:space="preserve">          schema:</w:t>
      </w:r>
    </w:p>
    <w:p w14:paraId="2B24B6E1" w14:textId="77777777" w:rsidR="006E35B4" w:rsidRPr="000B71E3" w:rsidRDefault="006E35B4" w:rsidP="006E35B4">
      <w:pPr>
        <w:pStyle w:val="PL"/>
      </w:pPr>
      <w:r w:rsidRPr="000B71E3">
        <w:t xml:space="preserve">            $ref: 'TS29571_CommonData.yaml#/components/schemas/Supi'</w:t>
      </w:r>
    </w:p>
    <w:p w14:paraId="3A88A563" w14:textId="77777777" w:rsidR="006E35B4" w:rsidRPr="000B71E3" w:rsidRDefault="006E35B4" w:rsidP="006E35B4">
      <w:pPr>
        <w:pStyle w:val="PL"/>
      </w:pPr>
      <w:r w:rsidRPr="000B71E3">
        <w:t xml:space="preserve">        - name: subscriptionId</w:t>
      </w:r>
    </w:p>
    <w:p w14:paraId="273DA407" w14:textId="77777777" w:rsidR="006E35B4" w:rsidRPr="000B71E3" w:rsidRDefault="006E35B4" w:rsidP="006E35B4">
      <w:pPr>
        <w:pStyle w:val="PL"/>
      </w:pPr>
      <w:r w:rsidRPr="000B71E3">
        <w:t xml:space="preserve">          in: path</w:t>
      </w:r>
    </w:p>
    <w:p w14:paraId="02CA6AF3" w14:textId="77777777" w:rsidR="006E35B4" w:rsidRPr="000B71E3" w:rsidRDefault="006E35B4" w:rsidP="006E35B4">
      <w:pPr>
        <w:pStyle w:val="PL"/>
      </w:pPr>
      <w:r w:rsidRPr="000B71E3">
        <w:t xml:space="preserve">          description: Id of the SDM Subscription</w:t>
      </w:r>
    </w:p>
    <w:p w14:paraId="2A75ADEB" w14:textId="77777777" w:rsidR="006E35B4" w:rsidRPr="000B71E3" w:rsidRDefault="006E35B4" w:rsidP="006E35B4">
      <w:pPr>
        <w:pStyle w:val="PL"/>
      </w:pPr>
      <w:r w:rsidRPr="000B71E3">
        <w:t xml:space="preserve">          required: true</w:t>
      </w:r>
    </w:p>
    <w:p w14:paraId="7F9DC857" w14:textId="77777777" w:rsidR="006E35B4" w:rsidRPr="000B71E3" w:rsidRDefault="006E35B4" w:rsidP="006E35B4">
      <w:pPr>
        <w:pStyle w:val="PL"/>
      </w:pPr>
      <w:r w:rsidRPr="000B71E3">
        <w:t xml:space="preserve">          schema:</w:t>
      </w:r>
    </w:p>
    <w:p w14:paraId="631BBCBF" w14:textId="77777777" w:rsidR="006E35B4" w:rsidRPr="000B71E3" w:rsidRDefault="006E35B4" w:rsidP="006E35B4">
      <w:pPr>
        <w:pStyle w:val="PL"/>
      </w:pPr>
      <w:r w:rsidRPr="000B71E3">
        <w:t xml:space="preserve">            type: string</w:t>
      </w:r>
    </w:p>
    <w:p w14:paraId="3A24D111" w14:textId="77777777" w:rsidR="006E35B4" w:rsidRPr="000B71E3" w:rsidRDefault="006E35B4" w:rsidP="006E35B4">
      <w:pPr>
        <w:pStyle w:val="PL"/>
      </w:pPr>
      <w:r w:rsidRPr="000B71E3">
        <w:t xml:space="preserve">      requestBody:</w:t>
      </w:r>
    </w:p>
    <w:p w14:paraId="31753F4F" w14:textId="77777777" w:rsidR="006E35B4" w:rsidRPr="000B71E3" w:rsidRDefault="006E35B4" w:rsidP="006E35B4">
      <w:pPr>
        <w:pStyle w:val="PL"/>
      </w:pPr>
      <w:r w:rsidRPr="000B71E3">
        <w:t xml:space="preserve">        content:</w:t>
      </w:r>
    </w:p>
    <w:p w14:paraId="7A0A9422" w14:textId="77777777" w:rsidR="006E35B4" w:rsidRPr="000B71E3" w:rsidRDefault="006E35B4" w:rsidP="006E35B4">
      <w:pPr>
        <w:pStyle w:val="PL"/>
      </w:pPr>
      <w:r w:rsidRPr="000B71E3">
        <w:t xml:space="preserve">          application/</w:t>
      </w:r>
      <w:r w:rsidRPr="000B71E3">
        <w:rPr>
          <w:lang w:val="en-US"/>
        </w:rPr>
        <w:t>merge-patch+</w:t>
      </w:r>
      <w:r w:rsidRPr="000B71E3">
        <w:t>json:</w:t>
      </w:r>
    </w:p>
    <w:p w14:paraId="02E1E5C6" w14:textId="77777777" w:rsidR="006E35B4" w:rsidRPr="000B71E3" w:rsidRDefault="006E35B4" w:rsidP="006E35B4">
      <w:pPr>
        <w:pStyle w:val="PL"/>
      </w:pPr>
      <w:r w:rsidRPr="000B71E3">
        <w:t xml:space="preserve">            schema:</w:t>
      </w:r>
    </w:p>
    <w:p w14:paraId="2F389580" w14:textId="77777777" w:rsidR="006E35B4" w:rsidRPr="000B71E3" w:rsidRDefault="006E35B4" w:rsidP="006E35B4">
      <w:pPr>
        <w:pStyle w:val="PL"/>
      </w:pPr>
      <w:r w:rsidRPr="000B71E3">
        <w:t xml:space="preserve">              $ref: '#/components/schemas/SdmSubs</w:t>
      </w:r>
      <w:r>
        <w:t>Modification</w:t>
      </w:r>
      <w:r w:rsidRPr="000B71E3">
        <w:t>'</w:t>
      </w:r>
    </w:p>
    <w:p w14:paraId="28CC2EAA" w14:textId="77777777" w:rsidR="006E35B4" w:rsidRPr="000B71E3" w:rsidRDefault="006E35B4" w:rsidP="006E35B4">
      <w:pPr>
        <w:pStyle w:val="PL"/>
      </w:pPr>
      <w:r w:rsidRPr="000B71E3">
        <w:t xml:space="preserve">        required: true</w:t>
      </w:r>
    </w:p>
    <w:p w14:paraId="3C26EE19" w14:textId="77777777" w:rsidR="006E35B4" w:rsidRPr="000B71E3" w:rsidRDefault="006E35B4" w:rsidP="006E35B4">
      <w:pPr>
        <w:pStyle w:val="PL"/>
      </w:pPr>
      <w:r w:rsidRPr="000B71E3">
        <w:t xml:space="preserve">      responses:</w:t>
      </w:r>
    </w:p>
    <w:p w14:paraId="3C8913B8" w14:textId="77777777" w:rsidR="006E35B4" w:rsidRPr="000B71E3" w:rsidRDefault="006E35B4" w:rsidP="006E35B4">
      <w:pPr>
        <w:pStyle w:val="PL"/>
      </w:pPr>
      <w:r w:rsidRPr="000B71E3">
        <w:t xml:space="preserve">        '20</w:t>
      </w:r>
      <w:r>
        <w:t>0</w:t>
      </w:r>
      <w:r w:rsidRPr="000B71E3">
        <w:t>':</w:t>
      </w:r>
    </w:p>
    <w:p w14:paraId="71C63D20" w14:textId="77777777" w:rsidR="006E35B4" w:rsidRPr="000B71E3" w:rsidRDefault="006E35B4" w:rsidP="006E35B4">
      <w:pPr>
        <w:pStyle w:val="PL"/>
      </w:pPr>
      <w:r w:rsidRPr="000B71E3">
        <w:t xml:space="preserve">          description: Expected response to a valid request</w:t>
      </w:r>
    </w:p>
    <w:p w14:paraId="5D23F92C" w14:textId="77777777" w:rsidR="006E35B4" w:rsidRPr="000B71E3" w:rsidRDefault="006E35B4" w:rsidP="006E35B4">
      <w:pPr>
        <w:pStyle w:val="PL"/>
      </w:pPr>
      <w:r w:rsidRPr="000B71E3">
        <w:t xml:space="preserve">          content:</w:t>
      </w:r>
    </w:p>
    <w:p w14:paraId="481AF343" w14:textId="77777777" w:rsidR="006E35B4" w:rsidRPr="000B71E3" w:rsidRDefault="006E35B4" w:rsidP="006E35B4">
      <w:pPr>
        <w:pStyle w:val="PL"/>
      </w:pPr>
      <w:r w:rsidRPr="000B71E3">
        <w:t xml:space="preserve">            application/json:</w:t>
      </w:r>
    </w:p>
    <w:p w14:paraId="4CF328DB" w14:textId="77777777" w:rsidR="006E35B4" w:rsidRPr="000B71E3" w:rsidRDefault="006E35B4" w:rsidP="006E35B4">
      <w:pPr>
        <w:pStyle w:val="PL"/>
      </w:pPr>
      <w:r w:rsidRPr="000B71E3">
        <w:t xml:space="preserve">              schema:</w:t>
      </w:r>
    </w:p>
    <w:p w14:paraId="27733965" w14:textId="77777777" w:rsidR="006E35B4" w:rsidRPr="000B71E3" w:rsidRDefault="006E35B4" w:rsidP="006E35B4">
      <w:pPr>
        <w:pStyle w:val="PL"/>
      </w:pPr>
      <w:r w:rsidRPr="000B71E3">
        <w:t xml:space="preserve">                $ref: '#/components/schemas/SdmSubscription'</w:t>
      </w:r>
    </w:p>
    <w:p w14:paraId="0A6D9762"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29554D37"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87FFCD0" w14:textId="77777777" w:rsidR="006E35B4" w:rsidRPr="000B71E3" w:rsidRDefault="006E35B4" w:rsidP="006E35B4">
      <w:pPr>
        <w:pStyle w:val="PL"/>
        <w:rPr>
          <w:lang w:val="en-US"/>
        </w:rPr>
      </w:pPr>
      <w:r w:rsidRPr="000B71E3">
        <w:rPr>
          <w:lang w:val="en-US"/>
        </w:rPr>
        <w:t xml:space="preserve">        '404':</w:t>
      </w:r>
    </w:p>
    <w:p w14:paraId="71129C7D" w14:textId="77777777" w:rsidR="006E35B4" w:rsidRPr="000B71E3" w:rsidRDefault="006E35B4" w:rsidP="006E35B4">
      <w:pPr>
        <w:pStyle w:val="PL"/>
        <w:rPr>
          <w:lang w:val="en-US"/>
        </w:rPr>
      </w:pPr>
      <w:r w:rsidRPr="000B71E3">
        <w:rPr>
          <w:lang w:val="en-US"/>
        </w:rPr>
        <w:t xml:space="preserve">          $ref: 'TS29571_CommonData.yaml#/components/responses/404'</w:t>
      </w:r>
    </w:p>
    <w:p w14:paraId="720A5AF2"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124FF9B7"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212BA871"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2E9AB0E"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953EDCE" w14:textId="77777777" w:rsidR="006E35B4" w:rsidRPr="00207B40" w:rsidRDefault="006E35B4" w:rsidP="006E35B4">
      <w:pPr>
        <w:pStyle w:val="PL"/>
      </w:pPr>
      <w:r w:rsidRPr="00207B40">
        <w:t xml:space="preserve">        default:</w:t>
      </w:r>
    </w:p>
    <w:p w14:paraId="23D7011B" w14:textId="77777777" w:rsidR="006E35B4" w:rsidRDefault="006E35B4" w:rsidP="006E35B4">
      <w:pPr>
        <w:pStyle w:val="PL"/>
      </w:pPr>
      <w:r w:rsidRPr="00207B40">
        <w:t xml:space="preserve">          description: Unexpected error</w:t>
      </w:r>
    </w:p>
    <w:p w14:paraId="0A5239A9" w14:textId="77777777" w:rsidR="00207B40" w:rsidRPr="000B71E3" w:rsidRDefault="00207B40" w:rsidP="00207B40">
      <w:pPr>
        <w:pStyle w:val="PL"/>
      </w:pPr>
      <w:r w:rsidRPr="000B71E3">
        <w:t xml:space="preserve">  /{gpsi}/id-translation-result:</w:t>
      </w:r>
    </w:p>
    <w:p w14:paraId="0F7ABB80" w14:textId="77777777" w:rsidR="00207B40" w:rsidRPr="000B71E3" w:rsidRDefault="00207B40" w:rsidP="00207B40">
      <w:pPr>
        <w:pStyle w:val="PL"/>
      </w:pPr>
      <w:r w:rsidRPr="000B71E3">
        <w:t xml:space="preserve">    get:</w:t>
      </w:r>
    </w:p>
    <w:p w14:paraId="7277CC54" w14:textId="77777777" w:rsidR="00207B40" w:rsidRPr="000B71E3" w:rsidRDefault="00207B40" w:rsidP="00207B40">
      <w:pPr>
        <w:pStyle w:val="PL"/>
      </w:pPr>
      <w:r w:rsidRPr="000B71E3">
        <w:t xml:space="preserve">      summary: retrieve a UE's SUPI</w:t>
      </w:r>
    </w:p>
    <w:p w14:paraId="78E6A082" w14:textId="77777777" w:rsidR="00207B40" w:rsidRPr="000B71E3" w:rsidRDefault="00207B40" w:rsidP="00207B40">
      <w:pPr>
        <w:pStyle w:val="PL"/>
      </w:pPr>
      <w:r w:rsidRPr="000B71E3">
        <w:t xml:space="preserve">      operationId: Get</w:t>
      </w:r>
      <w:r w:rsidR="00F14A8E">
        <w:t>Supi</w:t>
      </w:r>
    </w:p>
    <w:p w14:paraId="42A88DF1" w14:textId="77777777" w:rsidR="00207B40" w:rsidRPr="000B71E3" w:rsidRDefault="00207B40" w:rsidP="00207B40">
      <w:pPr>
        <w:pStyle w:val="PL"/>
      </w:pPr>
      <w:r w:rsidRPr="000B71E3">
        <w:t xml:space="preserve">      tags:</w:t>
      </w:r>
    </w:p>
    <w:p w14:paraId="575A33FC" w14:textId="77777777" w:rsidR="00207B40" w:rsidRPr="000B71E3" w:rsidRDefault="00207B40" w:rsidP="00207B40">
      <w:pPr>
        <w:pStyle w:val="PL"/>
      </w:pPr>
      <w:r w:rsidRPr="000B71E3">
        <w:t xml:space="preserve">        - GPSI to SUPI Translation</w:t>
      </w:r>
    </w:p>
    <w:p w14:paraId="3A8937CB" w14:textId="77777777" w:rsidR="00207B40" w:rsidRPr="000B71E3" w:rsidRDefault="00207B40" w:rsidP="00207B40">
      <w:pPr>
        <w:pStyle w:val="PL"/>
      </w:pPr>
      <w:r w:rsidRPr="000B71E3">
        <w:t xml:space="preserve">      parameters:</w:t>
      </w:r>
    </w:p>
    <w:p w14:paraId="3D2E3A24" w14:textId="77777777" w:rsidR="00207B40" w:rsidRPr="000B71E3" w:rsidRDefault="00207B40" w:rsidP="00207B40">
      <w:pPr>
        <w:pStyle w:val="PL"/>
      </w:pPr>
      <w:r w:rsidRPr="000B71E3">
        <w:t xml:space="preserve">        - name: gpsi</w:t>
      </w:r>
    </w:p>
    <w:p w14:paraId="3179574A" w14:textId="77777777" w:rsidR="00207B40" w:rsidRPr="000B71E3" w:rsidRDefault="00207B40" w:rsidP="00207B40">
      <w:pPr>
        <w:pStyle w:val="PL"/>
      </w:pPr>
      <w:r w:rsidRPr="000B71E3">
        <w:t xml:space="preserve">          in: path</w:t>
      </w:r>
    </w:p>
    <w:p w14:paraId="17166E0E" w14:textId="77777777" w:rsidR="00207B40" w:rsidRPr="000B71E3" w:rsidRDefault="00207B40" w:rsidP="00207B40">
      <w:pPr>
        <w:pStyle w:val="PL"/>
      </w:pPr>
      <w:r w:rsidRPr="000B71E3">
        <w:t xml:space="preserve">          description: Identifier of the UE</w:t>
      </w:r>
    </w:p>
    <w:p w14:paraId="5288BD17" w14:textId="77777777" w:rsidR="00207B40" w:rsidRPr="000B71E3" w:rsidRDefault="00207B40" w:rsidP="00207B40">
      <w:pPr>
        <w:pStyle w:val="PL"/>
      </w:pPr>
      <w:r w:rsidRPr="000B71E3">
        <w:t xml:space="preserve">          required: true</w:t>
      </w:r>
    </w:p>
    <w:p w14:paraId="62CB096C" w14:textId="77777777" w:rsidR="00207B40" w:rsidRPr="000B71E3" w:rsidRDefault="00207B40" w:rsidP="00207B40">
      <w:pPr>
        <w:pStyle w:val="PL"/>
      </w:pPr>
      <w:r w:rsidRPr="000B71E3">
        <w:t xml:space="preserve">          schema:</w:t>
      </w:r>
    </w:p>
    <w:p w14:paraId="22356DEC"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76C6A99C" w14:textId="77777777" w:rsidR="00207B40" w:rsidRPr="000B71E3" w:rsidRDefault="00207B40" w:rsidP="00207B40">
      <w:pPr>
        <w:pStyle w:val="PL"/>
      </w:pPr>
      <w:r w:rsidRPr="000B71E3">
        <w:t xml:space="preserve">        - name: supported</w:t>
      </w:r>
      <w:r w:rsidR="002C1C18" w:rsidRPr="000B71E3">
        <w:t>-f</w:t>
      </w:r>
      <w:r w:rsidRPr="000B71E3">
        <w:t>eatures</w:t>
      </w:r>
    </w:p>
    <w:p w14:paraId="3E65AC53" w14:textId="77777777" w:rsidR="00207B40" w:rsidRPr="000B71E3" w:rsidRDefault="00207B40" w:rsidP="00207B40">
      <w:pPr>
        <w:pStyle w:val="PL"/>
      </w:pPr>
      <w:r w:rsidRPr="000B71E3">
        <w:t xml:space="preserve">          in: query</w:t>
      </w:r>
    </w:p>
    <w:p w14:paraId="5D90C04C" w14:textId="77777777" w:rsidR="00207B40" w:rsidRPr="000B71E3" w:rsidRDefault="00207B40" w:rsidP="00207B40">
      <w:pPr>
        <w:pStyle w:val="PL"/>
      </w:pPr>
      <w:r w:rsidRPr="000B71E3">
        <w:t xml:space="preserve">          description: Supported Features</w:t>
      </w:r>
    </w:p>
    <w:p w14:paraId="152DFCC7" w14:textId="77777777" w:rsidR="00207B40" w:rsidRPr="000B71E3" w:rsidRDefault="00207B40" w:rsidP="00207B40">
      <w:pPr>
        <w:pStyle w:val="PL"/>
      </w:pPr>
      <w:r w:rsidRPr="000B71E3">
        <w:t xml:space="preserve">          schema:</w:t>
      </w:r>
    </w:p>
    <w:p w14:paraId="2047179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261BA26" w14:textId="77777777" w:rsidR="00287B7D" w:rsidRDefault="00287B7D" w:rsidP="00287B7D">
      <w:pPr>
        <w:pStyle w:val="PL"/>
        <w:rPr>
          <w:lang w:val="en-US"/>
        </w:rPr>
      </w:pPr>
      <w:r>
        <w:rPr>
          <w:lang w:val="en-US"/>
        </w:rPr>
        <w:t xml:space="preserve">        - name: If-None-Match</w:t>
      </w:r>
    </w:p>
    <w:p w14:paraId="5A2F3505" w14:textId="77777777" w:rsidR="00287B7D" w:rsidRDefault="00287B7D" w:rsidP="00287B7D">
      <w:pPr>
        <w:pStyle w:val="PL"/>
        <w:rPr>
          <w:lang w:val="en-US"/>
        </w:rPr>
      </w:pPr>
      <w:r>
        <w:rPr>
          <w:lang w:val="en-US"/>
        </w:rPr>
        <w:t xml:space="preserve">          in: header</w:t>
      </w:r>
    </w:p>
    <w:p w14:paraId="6011EC43" w14:textId="77777777" w:rsidR="00287B7D" w:rsidRDefault="00287B7D" w:rsidP="00287B7D">
      <w:pPr>
        <w:pStyle w:val="PL"/>
        <w:rPr>
          <w:lang w:val="en-US"/>
        </w:rPr>
      </w:pPr>
      <w:r>
        <w:rPr>
          <w:lang w:val="en-US"/>
        </w:rPr>
        <w:t xml:space="preserve">          description: Validator for conditional requests, as described in RFC 7232, 3.2 </w:t>
      </w:r>
    </w:p>
    <w:p w14:paraId="2AA1B250" w14:textId="77777777" w:rsidR="00287B7D" w:rsidRDefault="00287B7D" w:rsidP="00287B7D">
      <w:pPr>
        <w:pStyle w:val="PL"/>
        <w:rPr>
          <w:lang w:val="en-US"/>
        </w:rPr>
      </w:pPr>
      <w:r>
        <w:rPr>
          <w:lang w:val="en-US"/>
        </w:rPr>
        <w:t xml:space="preserve">          schema:</w:t>
      </w:r>
    </w:p>
    <w:p w14:paraId="18427717" w14:textId="77777777" w:rsidR="00287B7D" w:rsidRDefault="00287B7D" w:rsidP="00287B7D">
      <w:pPr>
        <w:pStyle w:val="PL"/>
        <w:rPr>
          <w:lang w:val="en-US"/>
        </w:rPr>
      </w:pPr>
      <w:r>
        <w:rPr>
          <w:lang w:val="en-US"/>
        </w:rPr>
        <w:t xml:space="preserve">            type: string</w:t>
      </w:r>
    </w:p>
    <w:p w14:paraId="48DF6088" w14:textId="77777777" w:rsidR="00287B7D" w:rsidRDefault="00287B7D" w:rsidP="00287B7D">
      <w:pPr>
        <w:pStyle w:val="PL"/>
        <w:rPr>
          <w:lang w:val="en-US"/>
        </w:rPr>
      </w:pPr>
      <w:r>
        <w:rPr>
          <w:lang w:val="en-US"/>
        </w:rPr>
        <w:t xml:space="preserve">        - name: If-Modified-Since</w:t>
      </w:r>
    </w:p>
    <w:p w14:paraId="3C871D92" w14:textId="77777777" w:rsidR="00287B7D" w:rsidRDefault="00287B7D" w:rsidP="00287B7D">
      <w:pPr>
        <w:pStyle w:val="PL"/>
        <w:rPr>
          <w:lang w:val="en-US"/>
        </w:rPr>
      </w:pPr>
      <w:r>
        <w:rPr>
          <w:lang w:val="en-US"/>
        </w:rPr>
        <w:t xml:space="preserve">          in: header</w:t>
      </w:r>
    </w:p>
    <w:p w14:paraId="26862D8D" w14:textId="77777777" w:rsidR="00287B7D" w:rsidRDefault="00287B7D" w:rsidP="00287B7D">
      <w:pPr>
        <w:pStyle w:val="PL"/>
        <w:rPr>
          <w:lang w:val="en-US"/>
        </w:rPr>
      </w:pPr>
      <w:r>
        <w:rPr>
          <w:lang w:val="en-US"/>
        </w:rPr>
        <w:t xml:space="preserve">          description: Validator for conditional requests, as described in RFC 7232, 3.3 </w:t>
      </w:r>
    </w:p>
    <w:p w14:paraId="048E46F4" w14:textId="77777777" w:rsidR="00287B7D" w:rsidRDefault="00287B7D" w:rsidP="00287B7D">
      <w:pPr>
        <w:pStyle w:val="PL"/>
        <w:rPr>
          <w:lang w:val="en-US"/>
        </w:rPr>
      </w:pPr>
      <w:r>
        <w:rPr>
          <w:lang w:val="en-US"/>
        </w:rPr>
        <w:t xml:space="preserve">          schema:</w:t>
      </w:r>
    </w:p>
    <w:p w14:paraId="6144B21D" w14:textId="77777777" w:rsidR="00287B7D" w:rsidRDefault="00287B7D" w:rsidP="00287B7D">
      <w:pPr>
        <w:pStyle w:val="PL"/>
        <w:rPr>
          <w:lang w:val="en-US"/>
        </w:rPr>
      </w:pPr>
      <w:r>
        <w:rPr>
          <w:lang w:val="en-US"/>
        </w:rPr>
        <w:t xml:space="preserve">            type: string</w:t>
      </w:r>
    </w:p>
    <w:p w14:paraId="2371FA93" w14:textId="77777777" w:rsidR="00207B40" w:rsidRPr="000B71E3" w:rsidRDefault="00207B40" w:rsidP="00207B40">
      <w:pPr>
        <w:pStyle w:val="PL"/>
      </w:pPr>
      <w:r w:rsidRPr="000B71E3">
        <w:t xml:space="preserve">      responses:</w:t>
      </w:r>
    </w:p>
    <w:p w14:paraId="66A68C6D" w14:textId="77777777" w:rsidR="00207B40" w:rsidRPr="000B71E3" w:rsidRDefault="00207B40" w:rsidP="00207B40">
      <w:pPr>
        <w:pStyle w:val="PL"/>
      </w:pPr>
      <w:r w:rsidRPr="000B71E3">
        <w:t xml:space="preserve">        '200':</w:t>
      </w:r>
    </w:p>
    <w:p w14:paraId="1E662630" w14:textId="77777777" w:rsidR="00207B40" w:rsidRPr="000B71E3" w:rsidRDefault="00207B40" w:rsidP="00207B40">
      <w:pPr>
        <w:pStyle w:val="PL"/>
      </w:pPr>
      <w:r w:rsidRPr="000B71E3">
        <w:t xml:space="preserve">          description: Expected response to a valid request</w:t>
      </w:r>
    </w:p>
    <w:p w14:paraId="4FD3CB30" w14:textId="77777777" w:rsidR="00207B40" w:rsidRPr="000B71E3" w:rsidRDefault="00207B40" w:rsidP="00207B40">
      <w:pPr>
        <w:pStyle w:val="PL"/>
      </w:pPr>
      <w:r w:rsidRPr="000B71E3">
        <w:t xml:space="preserve">          content:</w:t>
      </w:r>
    </w:p>
    <w:p w14:paraId="0B26E2C8" w14:textId="77777777" w:rsidR="00207B40" w:rsidRPr="000B71E3" w:rsidRDefault="00207B40" w:rsidP="00207B40">
      <w:pPr>
        <w:pStyle w:val="PL"/>
      </w:pPr>
      <w:r w:rsidRPr="000B71E3">
        <w:t xml:space="preserve">            application/json:</w:t>
      </w:r>
    </w:p>
    <w:p w14:paraId="6DD6CD2C" w14:textId="77777777" w:rsidR="00207B40" w:rsidRPr="000B71E3" w:rsidRDefault="00207B40" w:rsidP="00207B40">
      <w:pPr>
        <w:pStyle w:val="PL"/>
      </w:pPr>
      <w:r w:rsidRPr="000B71E3">
        <w:t xml:space="preserve">              schema:</w:t>
      </w:r>
    </w:p>
    <w:p w14:paraId="648A0BDD" w14:textId="77777777" w:rsidR="00207B40" w:rsidRPr="000B71E3" w:rsidRDefault="00207B40" w:rsidP="00207B40">
      <w:pPr>
        <w:pStyle w:val="PL"/>
      </w:pPr>
      <w:r w:rsidRPr="000B71E3">
        <w:t xml:space="preserve">                $ref: '#/components/schemas/IdTranslationResult'</w:t>
      </w:r>
    </w:p>
    <w:p w14:paraId="1EF6194B" w14:textId="77777777" w:rsidR="00287B7D" w:rsidRPr="004E4F32" w:rsidRDefault="00287B7D" w:rsidP="00287B7D">
      <w:pPr>
        <w:pStyle w:val="PL"/>
        <w:rPr>
          <w:lang w:val="en-US"/>
        </w:rPr>
      </w:pPr>
      <w:r>
        <w:rPr>
          <w:lang w:val="en-US"/>
        </w:rPr>
        <w:t xml:space="preserve">          </w:t>
      </w:r>
      <w:r w:rsidRPr="004E4F32">
        <w:rPr>
          <w:lang w:val="en-US"/>
        </w:rPr>
        <w:t>headers:</w:t>
      </w:r>
    </w:p>
    <w:p w14:paraId="62351D5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AB2D325" w14:textId="77777777" w:rsidR="00287B7D" w:rsidRDefault="00287B7D" w:rsidP="00287B7D">
      <w:pPr>
        <w:pStyle w:val="PL"/>
        <w:rPr>
          <w:lang w:val="en-US"/>
        </w:rPr>
      </w:pPr>
      <w:r>
        <w:rPr>
          <w:lang w:val="en-US"/>
        </w:rPr>
        <w:t xml:space="preserve">              description: Cache-Control containing max-age, as described in RFC 7234, 5.2</w:t>
      </w:r>
    </w:p>
    <w:p w14:paraId="295AEBB0" w14:textId="77777777" w:rsidR="00287B7D" w:rsidRPr="004E4F32" w:rsidRDefault="00287B7D" w:rsidP="00287B7D">
      <w:pPr>
        <w:pStyle w:val="PL"/>
        <w:rPr>
          <w:lang w:val="en-US"/>
        </w:rPr>
      </w:pPr>
      <w:r w:rsidRPr="004E4F32">
        <w:rPr>
          <w:lang w:val="en-US"/>
        </w:rPr>
        <w:t xml:space="preserve">              schema:</w:t>
      </w:r>
    </w:p>
    <w:p w14:paraId="20109016" w14:textId="77777777" w:rsidR="00287B7D" w:rsidRPr="004E4F32" w:rsidRDefault="00287B7D" w:rsidP="00287B7D">
      <w:pPr>
        <w:pStyle w:val="PL"/>
        <w:rPr>
          <w:lang w:val="en-US"/>
        </w:rPr>
      </w:pPr>
      <w:r w:rsidRPr="004E4F32">
        <w:rPr>
          <w:lang w:val="en-US"/>
        </w:rPr>
        <w:t xml:space="preserve">                type: string</w:t>
      </w:r>
    </w:p>
    <w:p w14:paraId="36746AF8" w14:textId="77777777" w:rsidR="00287B7D" w:rsidRPr="004E4F32" w:rsidRDefault="00287B7D" w:rsidP="00287B7D">
      <w:pPr>
        <w:pStyle w:val="PL"/>
        <w:rPr>
          <w:lang w:val="en-US"/>
        </w:rPr>
      </w:pPr>
      <w:r w:rsidRPr="004E4F32">
        <w:rPr>
          <w:lang w:val="en-US"/>
        </w:rPr>
        <w:lastRenderedPageBreak/>
        <w:t xml:space="preserve">            ETag:</w:t>
      </w:r>
    </w:p>
    <w:p w14:paraId="2B3870CE" w14:textId="77777777" w:rsidR="00287B7D" w:rsidRDefault="00287B7D" w:rsidP="00287B7D">
      <w:pPr>
        <w:pStyle w:val="PL"/>
        <w:rPr>
          <w:lang w:val="en-US"/>
        </w:rPr>
      </w:pPr>
      <w:r>
        <w:rPr>
          <w:lang w:val="en-US"/>
        </w:rPr>
        <w:t xml:space="preserve">              description: Entity Tag, containing a strong validator, as described in RFC 7232, 2.3 </w:t>
      </w:r>
    </w:p>
    <w:p w14:paraId="2F4C57F8" w14:textId="77777777" w:rsidR="00287B7D" w:rsidRPr="004E4F32" w:rsidRDefault="00287B7D" w:rsidP="00287B7D">
      <w:pPr>
        <w:pStyle w:val="PL"/>
        <w:rPr>
          <w:lang w:val="en-US"/>
        </w:rPr>
      </w:pPr>
      <w:r w:rsidRPr="004E4F32">
        <w:rPr>
          <w:lang w:val="en-US"/>
        </w:rPr>
        <w:t xml:space="preserve">              schema:</w:t>
      </w:r>
    </w:p>
    <w:p w14:paraId="1ED7835D" w14:textId="77777777" w:rsidR="00287B7D" w:rsidRDefault="00287B7D" w:rsidP="00287B7D">
      <w:pPr>
        <w:pStyle w:val="PL"/>
        <w:rPr>
          <w:lang w:val="en-US"/>
        </w:rPr>
      </w:pPr>
      <w:r w:rsidRPr="004E4F32">
        <w:rPr>
          <w:lang w:val="en-US"/>
        </w:rPr>
        <w:t xml:space="preserve">                type: string</w:t>
      </w:r>
    </w:p>
    <w:p w14:paraId="4CD73816"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78F91C2" w14:textId="77777777"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59D7C3A6" w14:textId="77777777" w:rsidR="00287B7D" w:rsidRPr="004E4F32" w:rsidRDefault="00287B7D" w:rsidP="00287B7D">
      <w:pPr>
        <w:pStyle w:val="PL"/>
        <w:rPr>
          <w:lang w:val="en-US"/>
        </w:rPr>
      </w:pPr>
      <w:r w:rsidRPr="004E4F32">
        <w:rPr>
          <w:lang w:val="en-US"/>
        </w:rPr>
        <w:t xml:space="preserve">              schema:</w:t>
      </w:r>
    </w:p>
    <w:p w14:paraId="4579A107" w14:textId="77777777" w:rsidR="00287B7D" w:rsidRDefault="00287B7D" w:rsidP="00287B7D">
      <w:pPr>
        <w:pStyle w:val="PL"/>
        <w:rPr>
          <w:lang w:val="en-US"/>
        </w:rPr>
      </w:pPr>
      <w:r w:rsidRPr="004E4F32">
        <w:rPr>
          <w:lang w:val="en-US"/>
        </w:rPr>
        <w:t xml:space="preserve">                type: string</w:t>
      </w:r>
    </w:p>
    <w:p w14:paraId="66236EB2"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85A84B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3A3644F" w14:textId="77777777" w:rsidR="00207B40" w:rsidRPr="000B71E3" w:rsidRDefault="00207B40" w:rsidP="00207B40">
      <w:pPr>
        <w:pStyle w:val="PL"/>
      </w:pPr>
      <w:r w:rsidRPr="000B71E3">
        <w:t xml:space="preserve">        '404':</w:t>
      </w:r>
    </w:p>
    <w:p w14:paraId="6E4C0B21"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653E86C"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0865C2"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93473F5"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2C51457D"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44E38AD3" w14:textId="77777777" w:rsidR="00207B40" w:rsidRPr="000B71E3" w:rsidRDefault="00207B40" w:rsidP="00207B40">
      <w:pPr>
        <w:pStyle w:val="PL"/>
      </w:pPr>
      <w:r w:rsidRPr="000B71E3">
        <w:t xml:space="preserve">        default:</w:t>
      </w:r>
    </w:p>
    <w:p w14:paraId="6851A641" w14:textId="77777777" w:rsidR="00207B40" w:rsidRPr="000B71E3" w:rsidRDefault="00207B40" w:rsidP="00207B40">
      <w:pPr>
        <w:pStyle w:val="PL"/>
      </w:pPr>
      <w:r w:rsidRPr="000B71E3">
        <w:t xml:space="preserve">          description: Unexpected error</w:t>
      </w:r>
    </w:p>
    <w:p w14:paraId="1F63F125" w14:textId="77777777" w:rsidR="0088480D" w:rsidRPr="000B71E3" w:rsidRDefault="0088480D" w:rsidP="0088480D">
      <w:pPr>
        <w:pStyle w:val="PL"/>
      </w:pPr>
      <w:r w:rsidRPr="000B71E3">
        <w:t xml:space="preserve">  /{supi}/am-data/sor-ack:</w:t>
      </w:r>
    </w:p>
    <w:p w14:paraId="5826D0A3" w14:textId="77777777" w:rsidR="0088480D" w:rsidRPr="000B71E3" w:rsidRDefault="0088480D" w:rsidP="0088480D">
      <w:pPr>
        <w:pStyle w:val="PL"/>
      </w:pPr>
      <w:r w:rsidRPr="000B71E3">
        <w:t xml:space="preserve">    put:</w:t>
      </w:r>
    </w:p>
    <w:p w14:paraId="641EDFE5" w14:textId="77777777" w:rsidR="0088480D" w:rsidRPr="000B71E3" w:rsidRDefault="0088480D" w:rsidP="0088480D">
      <w:pPr>
        <w:pStyle w:val="PL"/>
      </w:pPr>
      <w:r w:rsidRPr="000B71E3">
        <w:t xml:space="preserve">      summary: Nudm_Sdm Info service operation</w:t>
      </w:r>
    </w:p>
    <w:p w14:paraId="0F803680" w14:textId="77777777" w:rsidR="0088480D" w:rsidRPr="000B71E3" w:rsidRDefault="0088480D" w:rsidP="0088480D">
      <w:pPr>
        <w:pStyle w:val="PL"/>
      </w:pPr>
      <w:r w:rsidRPr="000B71E3">
        <w:t xml:space="preserve">      operationId: </w:t>
      </w:r>
      <w:r w:rsidR="00F14A8E">
        <w:t>SorAck</w:t>
      </w:r>
      <w:r w:rsidRPr="000B71E3">
        <w:t>Info</w:t>
      </w:r>
    </w:p>
    <w:p w14:paraId="44B78BF7" w14:textId="77777777" w:rsidR="0088480D" w:rsidRPr="000B71E3" w:rsidRDefault="0088480D" w:rsidP="0088480D">
      <w:pPr>
        <w:pStyle w:val="PL"/>
      </w:pPr>
      <w:r w:rsidRPr="000B71E3">
        <w:t xml:space="preserve">      tags:</w:t>
      </w:r>
    </w:p>
    <w:p w14:paraId="508156CD" w14:textId="77777777" w:rsidR="0088480D" w:rsidRPr="000B71E3" w:rsidRDefault="0088480D" w:rsidP="0088480D">
      <w:pPr>
        <w:pStyle w:val="PL"/>
      </w:pPr>
      <w:r w:rsidRPr="000B71E3">
        <w:t xml:space="preserve">        - Providing acknowledgement of </w:t>
      </w:r>
      <w:r w:rsidRPr="000B71E3">
        <w:rPr>
          <w:lang w:eastAsia="zh-CN"/>
        </w:rPr>
        <w:t>Steering of Roaming</w:t>
      </w:r>
    </w:p>
    <w:p w14:paraId="0CEBC8AC" w14:textId="77777777" w:rsidR="0088480D" w:rsidRPr="000B71E3" w:rsidRDefault="0088480D" w:rsidP="0088480D">
      <w:pPr>
        <w:pStyle w:val="PL"/>
      </w:pPr>
      <w:r w:rsidRPr="000B71E3">
        <w:t xml:space="preserve">      parameters:</w:t>
      </w:r>
    </w:p>
    <w:p w14:paraId="4C7E2BED" w14:textId="77777777" w:rsidR="0088480D" w:rsidRPr="000B71E3" w:rsidRDefault="0088480D" w:rsidP="0088480D">
      <w:pPr>
        <w:pStyle w:val="PL"/>
      </w:pPr>
      <w:r w:rsidRPr="000B71E3">
        <w:t xml:space="preserve">        - name: supi</w:t>
      </w:r>
    </w:p>
    <w:p w14:paraId="1F67FAD7" w14:textId="77777777" w:rsidR="0088480D" w:rsidRPr="000B71E3" w:rsidRDefault="0088480D" w:rsidP="0088480D">
      <w:pPr>
        <w:pStyle w:val="PL"/>
      </w:pPr>
      <w:r w:rsidRPr="000B71E3">
        <w:t xml:space="preserve">          in: path</w:t>
      </w:r>
    </w:p>
    <w:p w14:paraId="730ED87A" w14:textId="77777777" w:rsidR="0088480D" w:rsidRPr="000B71E3" w:rsidRDefault="0088480D" w:rsidP="0088480D">
      <w:pPr>
        <w:pStyle w:val="PL"/>
      </w:pPr>
      <w:r w:rsidRPr="000B71E3">
        <w:t xml:space="preserve">          description: Identifier of the UE</w:t>
      </w:r>
    </w:p>
    <w:p w14:paraId="1B93C060" w14:textId="77777777" w:rsidR="0088480D" w:rsidRPr="000B71E3" w:rsidRDefault="0088480D" w:rsidP="0088480D">
      <w:pPr>
        <w:pStyle w:val="PL"/>
      </w:pPr>
      <w:r w:rsidRPr="000B71E3">
        <w:t xml:space="preserve">          required: true</w:t>
      </w:r>
    </w:p>
    <w:p w14:paraId="0E47E6B0" w14:textId="77777777" w:rsidR="0088480D" w:rsidRPr="000B71E3" w:rsidRDefault="0088480D" w:rsidP="0088480D">
      <w:pPr>
        <w:pStyle w:val="PL"/>
      </w:pPr>
      <w:r w:rsidRPr="000B71E3">
        <w:t xml:space="preserve">          schema:</w:t>
      </w:r>
    </w:p>
    <w:p w14:paraId="7769B02C" w14:textId="77777777" w:rsidR="0088480D" w:rsidRPr="000B71E3" w:rsidRDefault="0088480D" w:rsidP="0088480D">
      <w:pPr>
        <w:pStyle w:val="PL"/>
      </w:pPr>
      <w:r w:rsidRPr="000B71E3">
        <w:t xml:space="preserve">            $ref: 'TS29571_CommonData.yaml#/components/schemas/Supi'</w:t>
      </w:r>
    </w:p>
    <w:p w14:paraId="2C9877B4" w14:textId="77777777" w:rsidR="0088480D" w:rsidRPr="000B71E3" w:rsidRDefault="0088480D" w:rsidP="0088480D">
      <w:pPr>
        <w:pStyle w:val="PL"/>
      </w:pPr>
      <w:r w:rsidRPr="000B71E3">
        <w:t xml:space="preserve">      requestBody:</w:t>
      </w:r>
    </w:p>
    <w:p w14:paraId="703507A2" w14:textId="77777777" w:rsidR="0088480D" w:rsidRPr="000B71E3" w:rsidRDefault="0088480D" w:rsidP="0088480D">
      <w:pPr>
        <w:pStyle w:val="PL"/>
      </w:pPr>
      <w:r w:rsidRPr="000B71E3">
        <w:t xml:space="preserve">        content:</w:t>
      </w:r>
    </w:p>
    <w:p w14:paraId="3D72CA7D" w14:textId="77777777" w:rsidR="0088480D" w:rsidRPr="000B71E3" w:rsidRDefault="0088480D" w:rsidP="0088480D">
      <w:pPr>
        <w:pStyle w:val="PL"/>
      </w:pPr>
      <w:r w:rsidRPr="000B71E3">
        <w:t xml:space="preserve">          application/json:</w:t>
      </w:r>
    </w:p>
    <w:p w14:paraId="77CEE1F7" w14:textId="77777777" w:rsidR="0088480D" w:rsidRPr="000B71E3" w:rsidRDefault="0088480D" w:rsidP="0088480D">
      <w:pPr>
        <w:pStyle w:val="PL"/>
      </w:pPr>
      <w:r w:rsidRPr="000B71E3">
        <w:t xml:space="preserve">            schema:</w:t>
      </w:r>
    </w:p>
    <w:p w14:paraId="56BFC8A6" w14:textId="77777777" w:rsidR="0088480D" w:rsidRPr="000B71E3" w:rsidRDefault="0088480D" w:rsidP="0088480D">
      <w:pPr>
        <w:pStyle w:val="PL"/>
      </w:pPr>
      <w:r w:rsidRPr="000B71E3">
        <w:t xml:space="preserve">              $ref: '#/components/schemas/AcknowledgeInfo'</w:t>
      </w:r>
    </w:p>
    <w:p w14:paraId="16817554" w14:textId="77777777" w:rsidR="0088480D" w:rsidRPr="000B71E3" w:rsidRDefault="0088480D" w:rsidP="0088480D">
      <w:pPr>
        <w:pStyle w:val="PL"/>
      </w:pPr>
      <w:r w:rsidRPr="000B71E3">
        <w:t xml:space="preserve">      responses:</w:t>
      </w:r>
    </w:p>
    <w:p w14:paraId="7F7ED601" w14:textId="77777777" w:rsidR="0088480D" w:rsidRPr="000B71E3" w:rsidRDefault="0088480D" w:rsidP="0088480D">
      <w:pPr>
        <w:pStyle w:val="PL"/>
      </w:pPr>
      <w:r w:rsidRPr="000B71E3">
        <w:t xml:space="preserve">        '204':</w:t>
      </w:r>
    </w:p>
    <w:p w14:paraId="3FE4D0EF" w14:textId="77777777" w:rsidR="00207B40" w:rsidRPr="000B71E3" w:rsidRDefault="0088480D" w:rsidP="00207B40">
      <w:pPr>
        <w:pStyle w:val="PL"/>
      </w:pPr>
      <w:r w:rsidRPr="000B71E3">
        <w:t xml:space="preserve">          description: Successful acknowledgement</w:t>
      </w:r>
    </w:p>
    <w:p w14:paraId="4830424E"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E6C903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5E64F3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F7925A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5A748FF"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6DA82EBC"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6815C2CD" w14:textId="77777777" w:rsidR="00275229" w:rsidRPr="00207B40" w:rsidRDefault="00275229" w:rsidP="00275229">
      <w:pPr>
        <w:pStyle w:val="PL"/>
      </w:pPr>
      <w:r w:rsidRPr="00207B40">
        <w:t xml:space="preserve">        default:</w:t>
      </w:r>
    </w:p>
    <w:p w14:paraId="25DF30E1" w14:textId="77777777" w:rsidR="00275229" w:rsidRPr="00207B40" w:rsidRDefault="00275229" w:rsidP="00275229">
      <w:pPr>
        <w:pStyle w:val="PL"/>
      </w:pPr>
      <w:r w:rsidRPr="00207B40">
        <w:t xml:space="preserve">          description: Unexpected error</w:t>
      </w:r>
    </w:p>
    <w:p w14:paraId="7E62EB9F" w14:textId="77777777" w:rsidR="00B62BA9" w:rsidRPr="000B71E3" w:rsidRDefault="00B62BA9" w:rsidP="00B62BA9">
      <w:pPr>
        <w:pStyle w:val="PL"/>
      </w:pPr>
      <w:r w:rsidRPr="000B71E3">
        <w:t xml:space="preserve">  /{supi}/am-data/</w:t>
      </w:r>
      <w:r>
        <w:rPr>
          <w:rFonts w:hint="eastAsia"/>
          <w:lang w:eastAsia="zh-CN"/>
        </w:rPr>
        <w:t>upu</w:t>
      </w:r>
      <w:r w:rsidRPr="000B71E3">
        <w:t>-ack:</w:t>
      </w:r>
    </w:p>
    <w:p w14:paraId="33F62255" w14:textId="77777777" w:rsidR="00B62BA9" w:rsidRPr="000B71E3" w:rsidRDefault="00B62BA9" w:rsidP="00B62BA9">
      <w:pPr>
        <w:pStyle w:val="PL"/>
      </w:pPr>
      <w:r w:rsidRPr="000B71E3">
        <w:t xml:space="preserve">    put:</w:t>
      </w:r>
    </w:p>
    <w:p w14:paraId="048FDC31" w14:textId="77777777" w:rsidR="00B62BA9" w:rsidRPr="00F42198" w:rsidRDefault="00B62BA9" w:rsidP="00B62BA9">
      <w:pPr>
        <w:pStyle w:val="PL"/>
      </w:pPr>
      <w:r w:rsidRPr="000B71E3">
        <w:t xml:space="preserve">      </w:t>
      </w:r>
      <w:r w:rsidRPr="00F42198">
        <w:t xml:space="preserve">summary: Nudm_Sdm </w:t>
      </w:r>
      <w:r w:rsidRPr="00F42198">
        <w:rPr>
          <w:rFonts w:hint="eastAsia"/>
          <w:lang w:eastAsia="zh-CN"/>
        </w:rPr>
        <w:t>Info for UPU</w:t>
      </w:r>
      <w:r w:rsidRPr="00F42198">
        <w:t xml:space="preserve"> service operation</w:t>
      </w:r>
    </w:p>
    <w:p w14:paraId="1DFEF7F4" w14:textId="77777777" w:rsidR="00B62BA9" w:rsidRPr="000B71E3" w:rsidRDefault="00B62BA9" w:rsidP="00B62BA9">
      <w:pPr>
        <w:pStyle w:val="PL"/>
        <w:rPr>
          <w:lang w:eastAsia="zh-CN"/>
        </w:rPr>
      </w:pPr>
      <w:r w:rsidRPr="00F42198">
        <w:t xml:space="preserve">      operationId: </w:t>
      </w:r>
      <w:r>
        <w:rPr>
          <w:rFonts w:hint="eastAsia"/>
          <w:lang w:eastAsia="zh-CN"/>
        </w:rPr>
        <w:t>UpuAck</w:t>
      </w:r>
    </w:p>
    <w:p w14:paraId="597B0F4D" w14:textId="77777777" w:rsidR="00B62BA9" w:rsidRPr="000B71E3" w:rsidRDefault="00B62BA9" w:rsidP="00B62BA9">
      <w:pPr>
        <w:pStyle w:val="PL"/>
      </w:pPr>
      <w:r w:rsidRPr="000B71E3">
        <w:t xml:space="preserve">      tags:</w:t>
      </w:r>
    </w:p>
    <w:p w14:paraId="6106D7A2" w14:textId="77777777" w:rsidR="00B62BA9" w:rsidRPr="000B71E3" w:rsidRDefault="00B62BA9" w:rsidP="00B62BA9">
      <w:pPr>
        <w:pStyle w:val="PL"/>
      </w:pPr>
      <w:r w:rsidRPr="000B71E3">
        <w:t xml:space="preserve">        - Providing acknowledgement of </w:t>
      </w:r>
      <w:r w:rsidRPr="008B0550">
        <w:t>UE Parameters Update</w:t>
      </w:r>
    </w:p>
    <w:p w14:paraId="5E8B59CF" w14:textId="77777777" w:rsidR="00B62BA9" w:rsidRPr="000B71E3" w:rsidRDefault="00B62BA9" w:rsidP="00B62BA9">
      <w:pPr>
        <w:pStyle w:val="PL"/>
      </w:pPr>
      <w:r w:rsidRPr="000B71E3">
        <w:t xml:space="preserve">      parameters:</w:t>
      </w:r>
    </w:p>
    <w:p w14:paraId="230152FC" w14:textId="77777777" w:rsidR="00B62BA9" w:rsidRPr="000B71E3" w:rsidRDefault="00B62BA9" w:rsidP="00B62BA9">
      <w:pPr>
        <w:pStyle w:val="PL"/>
      </w:pPr>
      <w:r w:rsidRPr="000B71E3">
        <w:t xml:space="preserve">        - name: supi</w:t>
      </w:r>
    </w:p>
    <w:p w14:paraId="04D95FE6" w14:textId="77777777" w:rsidR="00B62BA9" w:rsidRPr="000B71E3" w:rsidRDefault="00B62BA9" w:rsidP="00B62BA9">
      <w:pPr>
        <w:pStyle w:val="PL"/>
      </w:pPr>
      <w:r w:rsidRPr="000B71E3">
        <w:t xml:space="preserve">          in: path</w:t>
      </w:r>
    </w:p>
    <w:p w14:paraId="22409F92" w14:textId="77777777" w:rsidR="00B62BA9" w:rsidRPr="000B71E3" w:rsidRDefault="00B62BA9" w:rsidP="00B62BA9">
      <w:pPr>
        <w:pStyle w:val="PL"/>
      </w:pPr>
      <w:r w:rsidRPr="000B71E3">
        <w:t xml:space="preserve">          description: Identifier of the UE</w:t>
      </w:r>
    </w:p>
    <w:p w14:paraId="2436738A" w14:textId="77777777" w:rsidR="00B62BA9" w:rsidRPr="000B71E3" w:rsidRDefault="00B62BA9" w:rsidP="00B62BA9">
      <w:pPr>
        <w:pStyle w:val="PL"/>
      </w:pPr>
      <w:r w:rsidRPr="000B71E3">
        <w:t xml:space="preserve">          required: true</w:t>
      </w:r>
    </w:p>
    <w:p w14:paraId="57FB4442" w14:textId="77777777" w:rsidR="00B62BA9" w:rsidRPr="000B71E3" w:rsidRDefault="00B62BA9" w:rsidP="00B62BA9">
      <w:pPr>
        <w:pStyle w:val="PL"/>
      </w:pPr>
      <w:r w:rsidRPr="000B71E3">
        <w:t xml:space="preserve">          schema:</w:t>
      </w:r>
    </w:p>
    <w:p w14:paraId="5D766A9F" w14:textId="77777777" w:rsidR="00B62BA9" w:rsidRPr="000B71E3" w:rsidRDefault="00B62BA9" w:rsidP="00B62BA9">
      <w:pPr>
        <w:pStyle w:val="PL"/>
      </w:pPr>
      <w:r w:rsidRPr="000B71E3">
        <w:t xml:space="preserve">            $ref: 'TS29571_CommonData.yaml#/components/schemas/Supi'</w:t>
      </w:r>
    </w:p>
    <w:p w14:paraId="22E53D04" w14:textId="77777777" w:rsidR="00B62BA9" w:rsidRPr="000B71E3" w:rsidRDefault="00B62BA9" w:rsidP="00B62BA9">
      <w:pPr>
        <w:pStyle w:val="PL"/>
      </w:pPr>
      <w:r w:rsidRPr="000B71E3">
        <w:t xml:space="preserve">      requestBody:</w:t>
      </w:r>
    </w:p>
    <w:p w14:paraId="4F628178" w14:textId="77777777" w:rsidR="00B62BA9" w:rsidRPr="000B71E3" w:rsidRDefault="00B62BA9" w:rsidP="00B62BA9">
      <w:pPr>
        <w:pStyle w:val="PL"/>
      </w:pPr>
      <w:r w:rsidRPr="000B71E3">
        <w:t xml:space="preserve">        content:</w:t>
      </w:r>
    </w:p>
    <w:p w14:paraId="110DA938" w14:textId="77777777" w:rsidR="00B62BA9" w:rsidRPr="000B71E3" w:rsidRDefault="00B62BA9" w:rsidP="00B62BA9">
      <w:pPr>
        <w:pStyle w:val="PL"/>
      </w:pPr>
      <w:r w:rsidRPr="000B71E3">
        <w:t xml:space="preserve">          application/json:</w:t>
      </w:r>
    </w:p>
    <w:p w14:paraId="54218DE7" w14:textId="77777777" w:rsidR="00B62BA9" w:rsidRPr="000B71E3" w:rsidRDefault="00B62BA9" w:rsidP="00B62BA9">
      <w:pPr>
        <w:pStyle w:val="PL"/>
      </w:pPr>
      <w:r w:rsidRPr="000B71E3">
        <w:t xml:space="preserve">            schema:</w:t>
      </w:r>
    </w:p>
    <w:p w14:paraId="264DB87A" w14:textId="77777777" w:rsidR="00B62BA9" w:rsidRPr="000B71E3" w:rsidRDefault="00B62BA9" w:rsidP="00B62BA9">
      <w:pPr>
        <w:pStyle w:val="PL"/>
      </w:pPr>
      <w:r w:rsidRPr="000B71E3">
        <w:t xml:space="preserve">              $ref: '#/components/schemas/AcknowledgeInfo'</w:t>
      </w:r>
    </w:p>
    <w:p w14:paraId="0EAAE6D5" w14:textId="77777777" w:rsidR="00B62BA9" w:rsidRPr="000B71E3" w:rsidRDefault="00B62BA9" w:rsidP="00B62BA9">
      <w:pPr>
        <w:pStyle w:val="PL"/>
      </w:pPr>
      <w:r w:rsidRPr="000B71E3">
        <w:t xml:space="preserve">      responses:</w:t>
      </w:r>
    </w:p>
    <w:p w14:paraId="4D6629EF" w14:textId="77777777" w:rsidR="00B62BA9" w:rsidRPr="000B71E3" w:rsidRDefault="00B62BA9" w:rsidP="00B62BA9">
      <w:pPr>
        <w:pStyle w:val="PL"/>
      </w:pPr>
      <w:r w:rsidRPr="000B71E3">
        <w:t xml:space="preserve">        '204':</w:t>
      </w:r>
    </w:p>
    <w:p w14:paraId="63638446" w14:textId="77777777" w:rsidR="00B62BA9" w:rsidRPr="000B71E3" w:rsidRDefault="00B62BA9" w:rsidP="00B62BA9">
      <w:pPr>
        <w:pStyle w:val="PL"/>
      </w:pPr>
      <w:r w:rsidRPr="000B71E3">
        <w:t xml:space="preserve">          description: Successful acknowledgement</w:t>
      </w:r>
    </w:p>
    <w:p w14:paraId="7BD65215" w14:textId="77777777" w:rsidR="00B62BA9" w:rsidRPr="0026346C" w:rsidRDefault="00B62BA9" w:rsidP="00B62BA9">
      <w:pPr>
        <w:pStyle w:val="PL"/>
        <w:rPr>
          <w:lang w:val="en-US"/>
        </w:rPr>
      </w:pPr>
      <w:r w:rsidRPr="002E5CBA">
        <w:rPr>
          <w:lang w:val="en-US"/>
        </w:rPr>
        <w:t xml:space="preserve">        '</w:t>
      </w:r>
      <w:r>
        <w:rPr>
          <w:lang w:val="en-US"/>
        </w:rPr>
        <w:t>400</w:t>
      </w:r>
      <w:r w:rsidRPr="002E5CBA">
        <w:rPr>
          <w:lang w:val="en-US"/>
        </w:rPr>
        <w:t>':</w:t>
      </w:r>
    </w:p>
    <w:p w14:paraId="6817FBF8"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B2A3B2C" w14:textId="77777777" w:rsidR="00B62BA9" w:rsidRPr="0026346C" w:rsidRDefault="00B62BA9" w:rsidP="00B62BA9">
      <w:pPr>
        <w:pStyle w:val="PL"/>
        <w:rPr>
          <w:lang w:val="en-US"/>
        </w:rPr>
      </w:pPr>
      <w:r w:rsidRPr="002E5CBA">
        <w:rPr>
          <w:lang w:val="en-US"/>
        </w:rPr>
        <w:t xml:space="preserve">        '</w:t>
      </w:r>
      <w:r>
        <w:rPr>
          <w:lang w:val="en-US"/>
        </w:rPr>
        <w:t>500</w:t>
      </w:r>
      <w:r w:rsidRPr="002E5CBA">
        <w:rPr>
          <w:lang w:val="en-US"/>
        </w:rPr>
        <w:t>':</w:t>
      </w:r>
    </w:p>
    <w:p w14:paraId="1E2CFE46"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F237D80" w14:textId="77777777" w:rsidR="00B62BA9" w:rsidRDefault="00B62BA9" w:rsidP="00B62BA9">
      <w:pPr>
        <w:pStyle w:val="PL"/>
        <w:rPr>
          <w:lang w:val="en-US"/>
        </w:rPr>
      </w:pPr>
      <w:r w:rsidRPr="002E5CBA">
        <w:rPr>
          <w:lang w:val="en-US"/>
        </w:rPr>
        <w:t xml:space="preserve">        '</w:t>
      </w:r>
      <w:r>
        <w:rPr>
          <w:lang w:val="en-US"/>
        </w:rPr>
        <w:t>503</w:t>
      </w:r>
      <w:r w:rsidRPr="002E5CBA">
        <w:rPr>
          <w:lang w:val="en-US"/>
        </w:rPr>
        <w:t>':</w:t>
      </w:r>
    </w:p>
    <w:p w14:paraId="4F926892" w14:textId="77777777" w:rsidR="00B62BA9" w:rsidRDefault="00B62BA9" w:rsidP="00B62BA9">
      <w:pPr>
        <w:pStyle w:val="PL"/>
        <w:rPr>
          <w:lang w:val="en-US"/>
        </w:rPr>
      </w:pPr>
      <w:r w:rsidRPr="008F2F3C">
        <w:t xml:space="preserve">        </w:t>
      </w:r>
      <w:r>
        <w:t xml:space="preserve">  </w:t>
      </w:r>
      <w:r w:rsidRPr="008F2F3C">
        <w:t>$ref: 'TS29571_CommonData.yaml#/components/responses/</w:t>
      </w:r>
      <w:r>
        <w:t>503</w:t>
      </w:r>
      <w:r w:rsidRPr="008F2F3C">
        <w:t>'</w:t>
      </w:r>
    </w:p>
    <w:p w14:paraId="3EC29769" w14:textId="77777777" w:rsidR="00B62BA9" w:rsidRPr="00207B40" w:rsidRDefault="00B62BA9" w:rsidP="00B62BA9">
      <w:pPr>
        <w:pStyle w:val="PL"/>
      </w:pPr>
      <w:r w:rsidRPr="00207B40">
        <w:t xml:space="preserve">        default:</w:t>
      </w:r>
    </w:p>
    <w:p w14:paraId="4A375FF9" w14:textId="77777777" w:rsidR="00B62BA9" w:rsidRPr="00207B40" w:rsidRDefault="00B62BA9" w:rsidP="00B62BA9">
      <w:pPr>
        <w:pStyle w:val="PL"/>
      </w:pPr>
      <w:r w:rsidRPr="00207B40">
        <w:t xml:space="preserve">          description: Unexpected error</w:t>
      </w:r>
    </w:p>
    <w:p w14:paraId="4969C293" w14:textId="77777777" w:rsidR="00556D3F" w:rsidRPr="000B71E3" w:rsidRDefault="00556D3F" w:rsidP="00556D3F">
      <w:pPr>
        <w:pStyle w:val="PL"/>
      </w:pPr>
      <w:r w:rsidRPr="000B71E3">
        <w:t xml:space="preserve">  /shared-data:</w:t>
      </w:r>
    </w:p>
    <w:p w14:paraId="795A698D" w14:textId="77777777" w:rsidR="00556D3F" w:rsidRPr="000B71E3" w:rsidRDefault="00556D3F" w:rsidP="00556D3F">
      <w:pPr>
        <w:pStyle w:val="PL"/>
      </w:pPr>
      <w:r w:rsidRPr="000B71E3">
        <w:lastRenderedPageBreak/>
        <w:t xml:space="preserve">    get:</w:t>
      </w:r>
    </w:p>
    <w:p w14:paraId="1C90327F" w14:textId="77777777" w:rsidR="00556D3F" w:rsidRPr="000B71E3" w:rsidRDefault="00556D3F" w:rsidP="00556D3F">
      <w:pPr>
        <w:pStyle w:val="PL"/>
      </w:pPr>
      <w:r w:rsidRPr="000B71E3">
        <w:t xml:space="preserve">      summary: retrieve shared data</w:t>
      </w:r>
    </w:p>
    <w:p w14:paraId="62EDF7BE" w14:textId="77777777" w:rsidR="00556D3F" w:rsidRPr="000B71E3" w:rsidRDefault="00556D3F" w:rsidP="00556D3F">
      <w:pPr>
        <w:pStyle w:val="PL"/>
      </w:pPr>
      <w:r w:rsidRPr="000B71E3">
        <w:t xml:space="preserve">      operationId: GetSharedData</w:t>
      </w:r>
    </w:p>
    <w:p w14:paraId="5E462A69" w14:textId="77777777" w:rsidR="00556D3F" w:rsidRPr="000B71E3" w:rsidRDefault="00556D3F" w:rsidP="00556D3F">
      <w:pPr>
        <w:pStyle w:val="PL"/>
      </w:pPr>
      <w:r w:rsidRPr="000B71E3">
        <w:t xml:space="preserve">      tags:</w:t>
      </w:r>
    </w:p>
    <w:p w14:paraId="44D5D7AF" w14:textId="77777777" w:rsidR="00556D3F" w:rsidRPr="000B71E3" w:rsidRDefault="00556D3F" w:rsidP="00556D3F">
      <w:pPr>
        <w:pStyle w:val="PL"/>
      </w:pPr>
      <w:r w:rsidRPr="000B71E3">
        <w:t xml:space="preserve">        - Retrieval of shared data</w:t>
      </w:r>
    </w:p>
    <w:p w14:paraId="5AC030BC" w14:textId="77777777" w:rsidR="00556D3F" w:rsidRPr="000B71E3" w:rsidRDefault="00556D3F" w:rsidP="00556D3F">
      <w:pPr>
        <w:pStyle w:val="PL"/>
      </w:pPr>
      <w:r w:rsidRPr="000B71E3">
        <w:t xml:space="preserve">      parameters:</w:t>
      </w:r>
    </w:p>
    <w:p w14:paraId="1A1A862C" w14:textId="77777777" w:rsidR="00556D3F" w:rsidRPr="000B71E3" w:rsidRDefault="00556D3F" w:rsidP="00556D3F">
      <w:pPr>
        <w:pStyle w:val="PL"/>
      </w:pPr>
      <w:r w:rsidRPr="000B71E3">
        <w:t xml:space="preserve">        - name: shared-data-ids</w:t>
      </w:r>
    </w:p>
    <w:p w14:paraId="069A12B7" w14:textId="77777777" w:rsidR="00556D3F" w:rsidRPr="000B71E3" w:rsidRDefault="00556D3F" w:rsidP="00556D3F">
      <w:pPr>
        <w:pStyle w:val="PL"/>
      </w:pPr>
      <w:r w:rsidRPr="000B71E3">
        <w:t xml:space="preserve">          in: query</w:t>
      </w:r>
    </w:p>
    <w:p w14:paraId="5FCCA9F4" w14:textId="77777777" w:rsidR="00556D3F" w:rsidRPr="000B71E3" w:rsidRDefault="00556D3F" w:rsidP="00556D3F">
      <w:pPr>
        <w:pStyle w:val="PL"/>
      </w:pPr>
      <w:r w:rsidRPr="000B71E3">
        <w:t xml:space="preserve">          description: List of shared data ids</w:t>
      </w:r>
    </w:p>
    <w:p w14:paraId="49A0EDAD" w14:textId="77777777" w:rsidR="00556D3F" w:rsidRPr="000B71E3" w:rsidRDefault="00556D3F" w:rsidP="00556D3F">
      <w:pPr>
        <w:pStyle w:val="PL"/>
      </w:pPr>
      <w:r w:rsidRPr="000B71E3">
        <w:t xml:space="preserve">          required: true</w:t>
      </w:r>
    </w:p>
    <w:p w14:paraId="3DCADF3D" w14:textId="77777777" w:rsidR="00556D3F" w:rsidRPr="000B71E3" w:rsidRDefault="00556D3F" w:rsidP="00556D3F">
      <w:pPr>
        <w:pStyle w:val="PL"/>
      </w:pPr>
      <w:r w:rsidRPr="000B71E3">
        <w:t xml:space="preserve">          style: form</w:t>
      </w:r>
    </w:p>
    <w:p w14:paraId="2AE2F563" w14:textId="77777777" w:rsidR="00556D3F" w:rsidRPr="000B71E3" w:rsidRDefault="00556D3F" w:rsidP="00556D3F">
      <w:pPr>
        <w:pStyle w:val="PL"/>
      </w:pPr>
      <w:r w:rsidRPr="000B71E3">
        <w:t xml:space="preserve">          explode: false</w:t>
      </w:r>
    </w:p>
    <w:p w14:paraId="5FECA2B7" w14:textId="77777777" w:rsidR="00556D3F" w:rsidRPr="000B71E3" w:rsidRDefault="00556D3F" w:rsidP="00556D3F">
      <w:pPr>
        <w:pStyle w:val="PL"/>
      </w:pPr>
      <w:r w:rsidRPr="000B71E3">
        <w:t xml:space="preserve">          schema:</w:t>
      </w:r>
    </w:p>
    <w:p w14:paraId="142B38D3" w14:textId="77777777" w:rsidR="00556D3F" w:rsidRPr="000B71E3" w:rsidRDefault="00556D3F" w:rsidP="00556D3F">
      <w:pPr>
        <w:pStyle w:val="PL"/>
      </w:pPr>
      <w:r w:rsidRPr="000B71E3">
        <w:t xml:space="preserve">             $ref: '#/components/schemas/SharedDataIds'</w:t>
      </w:r>
    </w:p>
    <w:p w14:paraId="592FB12C" w14:textId="77777777" w:rsidR="00556D3F" w:rsidRPr="000B71E3" w:rsidRDefault="00556D3F" w:rsidP="00556D3F">
      <w:pPr>
        <w:pStyle w:val="PL"/>
      </w:pPr>
      <w:r w:rsidRPr="000B71E3">
        <w:t xml:space="preserve">        - name: supportedFeatures</w:t>
      </w:r>
    </w:p>
    <w:p w14:paraId="15ACB982" w14:textId="77777777" w:rsidR="00556D3F" w:rsidRPr="000B71E3" w:rsidRDefault="00556D3F" w:rsidP="00556D3F">
      <w:pPr>
        <w:pStyle w:val="PL"/>
      </w:pPr>
      <w:r w:rsidRPr="000B71E3">
        <w:t xml:space="preserve">          in: query</w:t>
      </w:r>
    </w:p>
    <w:p w14:paraId="1E555F82" w14:textId="77777777" w:rsidR="00556D3F" w:rsidRPr="000B71E3" w:rsidRDefault="00556D3F" w:rsidP="00556D3F">
      <w:pPr>
        <w:pStyle w:val="PL"/>
      </w:pPr>
      <w:r w:rsidRPr="000B71E3">
        <w:t xml:space="preserve">          description: Supported Features</w:t>
      </w:r>
    </w:p>
    <w:p w14:paraId="4C3DC94E" w14:textId="77777777" w:rsidR="00556D3F" w:rsidRPr="000B71E3" w:rsidRDefault="00556D3F" w:rsidP="00556D3F">
      <w:pPr>
        <w:pStyle w:val="PL"/>
      </w:pPr>
      <w:r w:rsidRPr="000B71E3">
        <w:t xml:space="preserve">          schema:</w:t>
      </w:r>
    </w:p>
    <w:p w14:paraId="79608F52" w14:textId="77777777" w:rsidR="00556D3F" w:rsidRPr="000B71E3" w:rsidRDefault="00556D3F" w:rsidP="00556D3F">
      <w:pPr>
        <w:pStyle w:val="PL"/>
      </w:pPr>
      <w:r w:rsidRPr="000B71E3">
        <w:t xml:space="preserve">             $ref: 'TS29571_CommonData.yaml#/components/schemas/SupportedFeatures'</w:t>
      </w:r>
    </w:p>
    <w:p w14:paraId="086742C4" w14:textId="77777777" w:rsidR="00287B7D" w:rsidRDefault="00287B7D" w:rsidP="00287B7D">
      <w:pPr>
        <w:pStyle w:val="PL"/>
        <w:rPr>
          <w:lang w:val="en-US"/>
        </w:rPr>
      </w:pPr>
      <w:r>
        <w:rPr>
          <w:lang w:val="en-US"/>
        </w:rPr>
        <w:t xml:space="preserve">        - name: If-None-Match</w:t>
      </w:r>
    </w:p>
    <w:p w14:paraId="7C7903FC" w14:textId="77777777" w:rsidR="00287B7D" w:rsidRDefault="00287B7D" w:rsidP="00287B7D">
      <w:pPr>
        <w:pStyle w:val="PL"/>
        <w:rPr>
          <w:lang w:val="en-US"/>
        </w:rPr>
      </w:pPr>
      <w:r>
        <w:rPr>
          <w:lang w:val="en-US"/>
        </w:rPr>
        <w:t xml:space="preserve">          in: header</w:t>
      </w:r>
    </w:p>
    <w:p w14:paraId="499ACFE2" w14:textId="77777777" w:rsidR="00287B7D" w:rsidRDefault="00287B7D" w:rsidP="00287B7D">
      <w:pPr>
        <w:pStyle w:val="PL"/>
        <w:rPr>
          <w:lang w:val="en-US"/>
        </w:rPr>
      </w:pPr>
      <w:r>
        <w:rPr>
          <w:lang w:val="en-US"/>
        </w:rPr>
        <w:t xml:space="preserve">          description: Validator for conditional requests, as described in RFC 7232, 3.2 </w:t>
      </w:r>
    </w:p>
    <w:p w14:paraId="5325FC53" w14:textId="77777777" w:rsidR="00287B7D" w:rsidRDefault="00287B7D" w:rsidP="00287B7D">
      <w:pPr>
        <w:pStyle w:val="PL"/>
        <w:rPr>
          <w:lang w:val="en-US"/>
        </w:rPr>
      </w:pPr>
      <w:r>
        <w:rPr>
          <w:lang w:val="en-US"/>
        </w:rPr>
        <w:t xml:space="preserve">          schema:</w:t>
      </w:r>
    </w:p>
    <w:p w14:paraId="734DD337" w14:textId="77777777" w:rsidR="00287B7D" w:rsidRDefault="00287B7D" w:rsidP="00287B7D">
      <w:pPr>
        <w:pStyle w:val="PL"/>
        <w:rPr>
          <w:lang w:val="en-US"/>
        </w:rPr>
      </w:pPr>
      <w:r>
        <w:rPr>
          <w:lang w:val="en-US"/>
        </w:rPr>
        <w:t xml:space="preserve">            type: string</w:t>
      </w:r>
    </w:p>
    <w:p w14:paraId="0BACE7BC" w14:textId="77777777" w:rsidR="00287B7D" w:rsidRDefault="00287B7D" w:rsidP="00287B7D">
      <w:pPr>
        <w:pStyle w:val="PL"/>
        <w:rPr>
          <w:lang w:val="en-US"/>
        </w:rPr>
      </w:pPr>
      <w:r>
        <w:rPr>
          <w:lang w:val="en-US"/>
        </w:rPr>
        <w:t xml:space="preserve">        - name: If-Modified-Since</w:t>
      </w:r>
    </w:p>
    <w:p w14:paraId="0342C96E" w14:textId="77777777" w:rsidR="00287B7D" w:rsidRDefault="00287B7D" w:rsidP="00287B7D">
      <w:pPr>
        <w:pStyle w:val="PL"/>
        <w:rPr>
          <w:lang w:val="en-US"/>
        </w:rPr>
      </w:pPr>
      <w:r>
        <w:rPr>
          <w:lang w:val="en-US"/>
        </w:rPr>
        <w:t xml:space="preserve">          in: header</w:t>
      </w:r>
    </w:p>
    <w:p w14:paraId="343621EE" w14:textId="77777777" w:rsidR="00287B7D" w:rsidRDefault="00287B7D" w:rsidP="00287B7D">
      <w:pPr>
        <w:pStyle w:val="PL"/>
        <w:rPr>
          <w:lang w:val="en-US"/>
        </w:rPr>
      </w:pPr>
      <w:r>
        <w:rPr>
          <w:lang w:val="en-US"/>
        </w:rPr>
        <w:t xml:space="preserve">          description: Validator for conditional requests, as described in RFC 7232, 3.3 </w:t>
      </w:r>
    </w:p>
    <w:p w14:paraId="1BC07E4F" w14:textId="77777777" w:rsidR="00287B7D" w:rsidRDefault="00287B7D" w:rsidP="00287B7D">
      <w:pPr>
        <w:pStyle w:val="PL"/>
        <w:rPr>
          <w:lang w:val="en-US"/>
        </w:rPr>
      </w:pPr>
      <w:r>
        <w:rPr>
          <w:lang w:val="en-US"/>
        </w:rPr>
        <w:t xml:space="preserve">          schema:</w:t>
      </w:r>
    </w:p>
    <w:p w14:paraId="42BA54D2" w14:textId="77777777" w:rsidR="00287B7D" w:rsidRDefault="00287B7D" w:rsidP="00287B7D">
      <w:pPr>
        <w:pStyle w:val="PL"/>
        <w:rPr>
          <w:lang w:val="en-US"/>
        </w:rPr>
      </w:pPr>
      <w:r>
        <w:rPr>
          <w:lang w:val="en-US"/>
        </w:rPr>
        <w:t xml:space="preserve">            type: string</w:t>
      </w:r>
    </w:p>
    <w:p w14:paraId="0154D801" w14:textId="77777777" w:rsidR="00556D3F" w:rsidRPr="000B71E3" w:rsidRDefault="00556D3F" w:rsidP="00556D3F">
      <w:pPr>
        <w:pStyle w:val="PL"/>
      </w:pPr>
      <w:r w:rsidRPr="000B71E3">
        <w:t xml:space="preserve">      responses:</w:t>
      </w:r>
    </w:p>
    <w:p w14:paraId="2EEF5E6E" w14:textId="77777777" w:rsidR="00556D3F" w:rsidRPr="000B71E3" w:rsidRDefault="00556D3F" w:rsidP="00556D3F">
      <w:pPr>
        <w:pStyle w:val="PL"/>
      </w:pPr>
      <w:r w:rsidRPr="000B71E3">
        <w:t xml:space="preserve">        '200':</w:t>
      </w:r>
    </w:p>
    <w:p w14:paraId="3006610E" w14:textId="77777777" w:rsidR="00556D3F" w:rsidRPr="000B71E3" w:rsidRDefault="00556D3F" w:rsidP="00556D3F">
      <w:pPr>
        <w:pStyle w:val="PL"/>
      </w:pPr>
      <w:r w:rsidRPr="000B71E3">
        <w:t xml:space="preserve">          description: Expected response to a valid request</w:t>
      </w:r>
    </w:p>
    <w:p w14:paraId="7FC612D0" w14:textId="77777777" w:rsidR="00556D3F" w:rsidRPr="000B71E3" w:rsidRDefault="00556D3F" w:rsidP="00556D3F">
      <w:pPr>
        <w:pStyle w:val="PL"/>
      </w:pPr>
      <w:r w:rsidRPr="000B71E3">
        <w:t xml:space="preserve">          content:</w:t>
      </w:r>
    </w:p>
    <w:p w14:paraId="6CCCAB03" w14:textId="77777777" w:rsidR="00556D3F" w:rsidRPr="000B71E3" w:rsidRDefault="00556D3F" w:rsidP="00556D3F">
      <w:pPr>
        <w:pStyle w:val="PL"/>
      </w:pPr>
      <w:r w:rsidRPr="000B71E3">
        <w:t xml:space="preserve">            application/json:</w:t>
      </w:r>
    </w:p>
    <w:p w14:paraId="02C9747A" w14:textId="77777777" w:rsidR="00556D3F" w:rsidRPr="000B71E3" w:rsidRDefault="00556D3F" w:rsidP="00556D3F">
      <w:pPr>
        <w:pStyle w:val="PL"/>
      </w:pPr>
      <w:r w:rsidRPr="000B71E3">
        <w:t xml:space="preserve">              schema:</w:t>
      </w:r>
    </w:p>
    <w:p w14:paraId="05860C78" w14:textId="77777777" w:rsidR="00556D3F" w:rsidRPr="000B71E3" w:rsidRDefault="00556D3F" w:rsidP="00556D3F">
      <w:pPr>
        <w:pStyle w:val="PL"/>
      </w:pPr>
      <w:r w:rsidRPr="000B71E3">
        <w:t xml:space="preserve">                type: array</w:t>
      </w:r>
    </w:p>
    <w:p w14:paraId="02990827" w14:textId="77777777" w:rsidR="00556D3F" w:rsidRPr="000B71E3" w:rsidRDefault="00556D3F" w:rsidP="00556D3F">
      <w:pPr>
        <w:pStyle w:val="PL"/>
      </w:pPr>
      <w:r w:rsidRPr="000B71E3">
        <w:t xml:space="preserve">                items:</w:t>
      </w:r>
    </w:p>
    <w:p w14:paraId="43DA7F40" w14:textId="77777777" w:rsidR="00556D3F" w:rsidRPr="000B71E3" w:rsidRDefault="00556D3F" w:rsidP="00556D3F">
      <w:pPr>
        <w:pStyle w:val="PL"/>
      </w:pPr>
      <w:r w:rsidRPr="000B71E3">
        <w:t xml:space="preserve">                  $ref: '#/components/schemas/SharedData'</w:t>
      </w:r>
    </w:p>
    <w:p w14:paraId="30508296" w14:textId="77777777" w:rsidR="00556D3F" w:rsidRPr="000B71E3" w:rsidRDefault="00556D3F" w:rsidP="00556D3F">
      <w:pPr>
        <w:pStyle w:val="PL"/>
      </w:pPr>
      <w:r w:rsidRPr="000B71E3">
        <w:t xml:space="preserve">                minItems: 1</w:t>
      </w:r>
    </w:p>
    <w:p w14:paraId="1BAE9142" w14:textId="77777777" w:rsidR="00287B7D" w:rsidRPr="004E4F32" w:rsidRDefault="00287B7D" w:rsidP="00287B7D">
      <w:pPr>
        <w:pStyle w:val="PL"/>
        <w:rPr>
          <w:lang w:val="en-US"/>
        </w:rPr>
      </w:pPr>
      <w:r>
        <w:rPr>
          <w:lang w:val="en-US"/>
        </w:rPr>
        <w:t xml:space="preserve">          </w:t>
      </w:r>
      <w:r w:rsidRPr="004E4F32">
        <w:rPr>
          <w:lang w:val="en-US"/>
        </w:rPr>
        <w:t>headers:</w:t>
      </w:r>
    </w:p>
    <w:p w14:paraId="13073F8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81C305A" w14:textId="77777777" w:rsidR="00287B7D" w:rsidRDefault="00287B7D" w:rsidP="00287B7D">
      <w:pPr>
        <w:pStyle w:val="PL"/>
        <w:rPr>
          <w:lang w:val="en-US"/>
        </w:rPr>
      </w:pPr>
      <w:r>
        <w:rPr>
          <w:lang w:val="en-US"/>
        </w:rPr>
        <w:t xml:space="preserve">              description: Cache-Control containing max-age, as described in RFC 7234, 5.2</w:t>
      </w:r>
    </w:p>
    <w:p w14:paraId="0C77A32C" w14:textId="77777777" w:rsidR="00287B7D" w:rsidRPr="004E4F32" w:rsidRDefault="00287B7D" w:rsidP="00287B7D">
      <w:pPr>
        <w:pStyle w:val="PL"/>
        <w:rPr>
          <w:lang w:val="en-US"/>
        </w:rPr>
      </w:pPr>
      <w:r w:rsidRPr="004E4F32">
        <w:rPr>
          <w:lang w:val="en-US"/>
        </w:rPr>
        <w:t xml:space="preserve">              schema:</w:t>
      </w:r>
    </w:p>
    <w:p w14:paraId="64BB847B" w14:textId="77777777" w:rsidR="00287B7D" w:rsidRPr="004E4F32" w:rsidRDefault="00287B7D" w:rsidP="00287B7D">
      <w:pPr>
        <w:pStyle w:val="PL"/>
        <w:rPr>
          <w:lang w:val="en-US"/>
        </w:rPr>
      </w:pPr>
      <w:r w:rsidRPr="004E4F32">
        <w:rPr>
          <w:lang w:val="en-US"/>
        </w:rPr>
        <w:t xml:space="preserve">                type: string</w:t>
      </w:r>
    </w:p>
    <w:p w14:paraId="08D6570D" w14:textId="77777777" w:rsidR="00287B7D" w:rsidRPr="004E4F32" w:rsidRDefault="00287B7D" w:rsidP="00287B7D">
      <w:pPr>
        <w:pStyle w:val="PL"/>
        <w:rPr>
          <w:lang w:val="en-US"/>
        </w:rPr>
      </w:pPr>
      <w:r w:rsidRPr="004E4F32">
        <w:rPr>
          <w:lang w:val="en-US"/>
        </w:rPr>
        <w:t xml:space="preserve">            ETag:</w:t>
      </w:r>
    </w:p>
    <w:p w14:paraId="21D64493" w14:textId="77777777" w:rsidR="00287B7D" w:rsidRDefault="00287B7D" w:rsidP="00287B7D">
      <w:pPr>
        <w:pStyle w:val="PL"/>
        <w:rPr>
          <w:lang w:val="en-US"/>
        </w:rPr>
      </w:pPr>
      <w:r>
        <w:rPr>
          <w:lang w:val="en-US"/>
        </w:rPr>
        <w:t xml:space="preserve">              description: Entity Tag, containing a strong validator, as described in RFC 7232, 2.3 </w:t>
      </w:r>
    </w:p>
    <w:p w14:paraId="34116D61" w14:textId="77777777" w:rsidR="00287B7D" w:rsidRPr="004E4F32" w:rsidRDefault="00287B7D" w:rsidP="00287B7D">
      <w:pPr>
        <w:pStyle w:val="PL"/>
        <w:rPr>
          <w:lang w:val="en-US"/>
        </w:rPr>
      </w:pPr>
      <w:r w:rsidRPr="004E4F32">
        <w:rPr>
          <w:lang w:val="en-US"/>
        </w:rPr>
        <w:t xml:space="preserve">              schema:</w:t>
      </w:r>
    </w:p>
    <w:p w14:paraId="1B9E0200" w14:textId="77777777" w:rsidR="00287B7D" w:rsidRDefault="00287B7D" w:rsidP="00287B7D">
      <w:pPr>
        <w:pStyle w:val="PL"/>
        <w:rPr>
          <w:lang w:val="en-US"/>
        </w:rPr>
      </w:pPr>
      <w:r w:rsidRPr="004E4F32">
        <w:rPr>
          <w:lang w:val="en-US"/>
        </w:rPr>
        <w:t xml:space="preserve">                type: string</w:t>
      </w:r>
    </w:p>
    <w:p w14:paraId="17BF72B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6A0E9F1" w14:textId="77777777"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063B8803" w14:textId="77777777" w:rsidR="00287B7D" w:rsidRPr="004E4F32" w:rsidRDefault="00287B7D" w:rsidP="00287B7D">
      <w:pPr>
        <w:pStyle w:val="PL"/>
        <w:rPr>
          <w:lang w:val="en-US"/>
        </w:rPr>
      </w:pPr>
      <w:r w:rsidRPr="004E4F32">
        <w:rPr>
          <w:lang w:val="en-US"/>
        </w:rPr>
        <w:t xml:space="preserve">              schema:</w:t>
      </w:r>
    </w:p>
    <w:p w14:paraId="34DD9D2D" w14:textId="77777777" w:rsidR="00287B7D" w:rsidRDefault="00287B7D" w:rsidP="00287B7D">
      <w:pPr>
        <w:pStyle w:val="PL"/>
        <w:rPr>
          <w:lang w:val="en-US"/>
        </w:rPr>
      </w:pPr>
      <w:r w:rsidRPr="004E4F32">
        <w:rPr>
          <w:lang w:val="en-US"/>
        </w:rPr>
        <w:t xml:space="preserve">                type: string</w:t>
      </w:r>
    </w:p>
    <w:p w14:paraId="34E3A921"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1CDC326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68663F9" w14:textId="77777777" w:rsidR="00556D3F" w:rsidRPr="000B71E3" w:rsidRDefault="00556D3F" w:rsidP="00556D3F">
      <w:pPr>
        <w:pStyle w:val="PL"/>
      </w:pPr>
      <w:r w:rsidRPr="000B71E3">
        <w:t xml:space="preserve">        '404':</w:t>
      </w:r>
    </w:p>
    <w:p w14:paraId="2CB6170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09E63FF"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376F228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D8C564E"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4BD7D031"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315ACA2F" w14:textId="77777777" w:rsidR="00556D3F" w:rsidRPr="000B71E3" w:rsidRDefault="00556D3F" w:rsidP="00556D3F">
      <w:pPr>
        <w:pStyle w:val="PL"/>
      </w:pPr>
      <w:r w:rsidRPr="000B71E3">
        <w:t xml:space="preserve">        default:</w:t>
      </w:r>
    </w:p>
    <w:p w14:paraId="030B3383" w14:textId="77777777" w:rsidR="00556D3F" w:rsidRPr="000B71E3" w:rsidRDefault="00556D3F" w:rsidP="00556D3F">
      <w:pPr>
        <w:pStyle w:val="PL"/>
      </w:pPr>
      <w:r w:rsidRPr="000B71E3">
        <w:t xml:space="preserve">          description: Unexpected error</w:t>
      </w:r>
    </w:p>
    <w:p w14:paraId="5FC3D22C" w14:textId="77777777" w:rsidR="00556D3F" w:rsidRPr="000B71E3" w:rsidRDefault="00556D3F" w:rsidP="00556D3F">
      <w:pPr>
        <w:pStyle w:val="PL"/>
      </w:pPr>
      <w:r w:rsidRPr="000B71E3">
        <w:t xml:space="preserve">  /shared-data-subscriptions:</w:t>
      </w:r>
    </w:p>
    <w:p w14:paraId="7662DAEB" w14:textId="77777777" w:rsidR="00556D3F" w:rsidRPr="000B71E3" w:rsidRDefault="00556D3F" w:rsidP="00556D3F">
      <w:pPr>
        <w:pStyle w:val="PL"/>
      </w:pPr>
      <w:r w:rsidRPr="000B71E3">
        <w:t xml:space="preserve">    post:</w:t>
      </w:r>
    </w:p>
    <w:p w14:paraId="497560A8" w14:textId="77777777" w:rsidR="00556D3F" w:rsidRPr="000B71E3" w:rsidRDefault="00556D3F" w:rsidP="00556D3F">
      <w:pPr>
        <w:pStyle w:val="PL"/>
      </w:pPr>
      <w:r w:rsidRPr="000B71E3">
        <w:t xml:space="preserve">      summary: subscribe to notifications for shared data</w:t>
      </w:r>
    </w:p>
    <w:p w14:paraId="3709ED77" w14:textId="77777777" w:rsidR="00556D3F" w:rsidRPr="000B71E3" w:rsidRDefault="00556D3F" w:rsidP="00556D3F">
      <w:pPr>
        <w:pStyle w:val="PL"/>
      </w:pPr>
      <w:r w:rsidRPr="000B71E3">
        <w:t xml:space="preserve">      operationId: Subscribe</w:t>
      </w:r>
      <w:r w:rsidR="00F14A8E">
        <w:t>T</w:t>
      </w:r>
      <w:r w:rsidRPr="000B71E3">
        <w:t>o</w:t>
      </w:r>
      <w:r w:rsidR="00F14A8E">
        <w:t>S</w:t>
      </w:r>
      <w:r w:rsidRPr="000B71E3">
        <w:t>hared</w:t>
      </w:r>
      <w:r w:rsidR="00F14A8E">
        <w:t>D</w:t>
      </w:r>
      <w:r w:rsidRPr="000B71E3">
        <w:t>ata</w:t>
      </w:r>
    </w:p>
    <w:p w14:paraId="12E7BF4E" w14:textId="77777777" w:rsidR="00556D3F" w:rsidRPr="000B71E3" w:rsidRDefault="00556D3F" w:rsidP="00556D3F">
      <w:pPr>
        <w:pStyle w:val="PL"/>
      </w:pPr>
      <w:r w:rsidRPr="000B71E3">
        <w:t xml:space="preserve">      tags:</w:t>
      </w:r>
    </w:p>
    <w:p w14:paraId="5FA2DB57" w14:textId="77777777" w:rsidR="00556D3F" w:rsidRPr="000B71E3" w:rsidRDefault="00556D3F" w:rsidP="00556D3F">
      <w:pPr>
        <w:pStyle w:val="PL"/>
      </w:pPr>
      <w:r w:rsidRPr="000B71E3">
        <w:t xml:space="preserve">        - Subscription Creation for shared data</w:t>
      </w:r>
    </w:p>
    <w:p w14:paraId="05C587CE" w14:textId="77777777" w:rsidR="00556D3F" w:rsidRPr="000B71E3" w:rsidRDefault="00556D3F" w:rsidP="00556D3F">
      <w:pPr>
        <w:pStyle w:val="PL"/>
      </w:pPr>
      <w:r w:rsidRPr="000B71E3">
        <w:t xml:space="preserve">      requestBody:</w:t>
      </w:r>
    </w:p>
    <w:p w14:paraId="05F78C3B" w14:textId="77777777" w:rsidR="00556D3F" w:rsidRPr="000B71E3" w:rsidRDefault="00556D3F" w:rsidP="00556D3F">
      <w:pPr>
        <w:pStyle w:val="PL"/>
      </w:pPr>
      <w:r w:rsidRPr="000B71E3">
        <w:t xml:space="preserve">        content:</w:t>
      </w:r>
    </w:p>
    <w:p w14:paraId="04CB7539" w14:textId="77777777" w:rsidR="00556D3F" w:rsidRPr="000B71E3" w:rsidRDefault="00556D3F" w:rsidP="00556D3F">
      <w:pPr>
        <w:pStyle w:val="PL"/>
      </w:pPr>
      <w:r w:rsidRPr="000B71E3">
        <w:t xml:space="preserve">          application/json:</w:t>
      </w:r>
    </w:p>
    <w:p w14:paraId="0C5CD19E" w14:textId="77777777" w:rsidR="00556D3F" w:rsidRPr="000B71E3" w:rsidRDefault="00556D3F" w:rsidP="00556D3F">
      <w:pPr>
        <w:pStyle w:val="PL"/>
      </w:pPr>
      <w:r w:rsidRPr="000B71E3">
        <w:t xml:space="preserve">            schema:</w:t>
      </w:r>
    </w:p>
    <w:p w14:paraId="5FE25FEE" w14:textId="77777777" w:rsidR="00556D3F" w:rsidRPr="000B71E3" w:rsidRDefault="00556D3F" w:rsidP="00556D3F">
      <w:pPr>
        <w:pStyle w:val="PL"/>
      </w:pPr>
      <w:r w:rsidRPr="000B71E3">
        <w:t xml:space="preserve">              $ref: '#/components/schemas/SdmSubscription'</w:t>
      </w:r>
    </w:p>
    <w:p w14:paraId="0A871CE2" w14:textId="77777777" w:rsidR="00556D3F" w:rsidRPr="000B71E3" w:rsidRDefault="00556D3F" w:rsidP="00556D3F">
      <w:pPr>
        <w:pStyle w:val="PL"/>
      </w:pPr>
      <w:r w:rsidRPr="000B71E3">
        <w:t xml:space="preserve">        required: true</w:t>
      </w:r>
    </w:p>
    <w:p w14:paraId="7C6BC165" w14:textId="77777777" w:rsidR="00556D3F" w:rsidRPr="000B71E3" w:rsidRDefault="00556D3F" w:rsidP="00556D3F">
      <w:pPr>
        <w:pStyle w:val="PL"/>
      </w:pPr>
      <w:r w:rsidRPr="000B71E3">
        <w:t xml:space="preserve">      responses:</w:t>
      </w:r>
    </w:p>
    <w:p w14:paraId="4CE741D7" w14:textId="77777777" w:rsidR="00556D3F" w:rsidRPr="000B71E3" w:rsidRDefault="00556D3F" w:rsidP="00556D3F">
      <w:pPr>
        <w:pStyle w:val="PL"/>
      </w:pPr>
      <w:r w:rsidRPr="000B71E3">
        <w:t xml:space="preserve">        '201':</w:t>
      </w:r>
    </w:p>
    <w:p w14:paraId="5ED5C293" w14:textId="77777777" w:rsidR="00556D3F" w:rsidRPr="000B71E3" w:rsidRDefault="00556D3F" w:rsidP="00556D3F">
      <w:pPr>
        <w:pStyle w:val="PL"/>
      </w:pPr>
      <w:r w:rsidRPr="000B71E3">
        <w:t xml:space="preserve">          description: Expected response to a valid request</w:t>
      </w:r>
    </w:p>
    <w:p w14:paraId="499669B4" w14:textId="77777777" w:rsidR="00556D3F" w:rsidRPr="000B71E3" w:rsidRDefault="00556D3F" w:rsidP="00556D3F">
      <w:pPr>
        <w:pStyle w:val="PL"/>
      </w:pPr>
      <w:r w:rsidRPr="000B71E3">
        <w:lastRenderedPageBreak/>
        <w:t xml:space="preserve">          content:</w:t>
      </w:r>
    </w:p>
    <w:p w14:paraId="2A61F23D" w14:textId="77777777" w:rsidR="00556D3F" w:rsidRPr="000B71E3" w:rsidRDefault="00556D3F" w:rsidP="00556D3F">
      <w:pPr>
        <w:pStyle w:val="PL"/>
      </w:pPr>
      <w:r w:rsidRPr="000B71E3">
        <w:t xml:space="preserve">            application/json:</w:t>
      </w:r>
    </w:p>
    <w:p w14:paraId="0A96CB75" w14:textId="77777777" w:rsidR="00556D3F" w:rsidRPr="000B71E3" w:rsidRDefault="00556D3F" w:rsidP="00556D3F">
      <w:pPr>
        <w:pStyle w:val="PL"/>
      </w:pPr>
      <w:r w:rsidRPr="000B71E3">
        <w:t xml:space="preserve">              schema:</w:t>
      </w:r>
    </w:p>
    <w:p w14:paraId="5607EAF2" w14:textId="77777777" w:rsidR="00556D3F" w:rsidRPr="000B71E3" w:rsidRDefault="00556D3F" w:rsidP="00556D3F">
      <w:pPr>
        <w:pStyle w:val="PL"/>
      </w:pPr>
      <w:r w:rsidRPr="000B71E3">
        <w:t xml:space="preserve">                $ref: '#/components/schemas/SdmSubscription'</w:t>
      </w:r>
    </w:p>
    <w:p w14:paraId="08CD1C89" w14:textId="77777777" w:rsidR="00A3345B" w:rsidRDefault="00A3345B" w:rsidP="00A3345B">
      <w:pPr>
        <w:pStyle w:val="PL"/>
      </w:pPr>
      <w:r>
        <w:t xml:space="preserve">          headers:</w:t>
      </w:r>
    </w:p>
    <w:p w14:paraId="3FCC6659" w14:textId="77777777" w:rsidR="00A3345B" w:rsidRDefault="00A3345B" w:rsidP="00A3345B">
      <w:pPr>
        <w:pStyle w:val="PL"/>
      </w:pPr>
      <w:r>
        <w:t xml:space="preserve">            Location:</w:t>
      </w:r>
    </w:p>
    <w:p w14:paraId="1F7F2F1D" w14:textId="77777777" w:rsidR="00A3345B" w:rsidRDefault="00A3345B" w:rsidP="00A3345B">
      <w:pPr>
        <w:pStyle w:val="PL"/>
      </w:pPr>
      <w:r>
        <w:t xml:space="preserve">              description: 'Contains the URI of the newly created resource, according to the structure: {apiRoot}/nudm-sdm/</w:t>
      </w:r>
      <w:r w:rsidR="00762CDE">
        <w:t>&lt;apiVersion&gt;</w:t>
      </w:r>
      <w:r>
        <w:t>/shared-data-subscriptions/{subscriptionId}'</w:t>
      </w:r>
    </w:p>
    <w:p w14:paraId="6D3F29A6" w14:textId="77777777" w:rsidR="00A3345B" w:rsidRDefault="00A3345B" w:rsidP="00A3345B">
      <w:pPr>
        <w:pStyle w:val="PL"/>
      </w:pPr>
      <w:r>
        <w:t xml:space="preserve">              required: true</w:t>
      </w:r>
    </w:p>
    <w:p w14:paraId="2B2DB566" w14:textId="77777777" w:rsidR="00A3345B" w:rsidRDefault="00A3345B" w:rsidP="00A3345B">
      <w:pPr>
        <w:pStyle w:val="PL"/>
      </w:pPr>
      <w:r>
        <w:t xml:space="preserve">              schema:</w:t>
      </w:r>
    </w:p>
    <w:p w14:paraId="1394D9B5" w14:textId="77777777" w:rsidR="00A3345B" w:rsidRPr="002857AD" w:rsidRDefault="00A3345B" w:rsidP="00A3345B">
      <w:pPr>
        <w:pStyle w:val="PL"/>
      </w:pPr>
      <w:r>
        <w:t xml:space="preserve">                type: string</w:t>
      </w:r>
    </w:p>
    <w:p w14:paraId="5070AB73"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0D6E4B8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B54FB7F" w14:textId="77777777" w:rsidR="00556D3F" w:rsidRPr="000B71E3" w:rsidRDefault="00556D3F" w:rsidP="00556D3F">
      <w:pPr>
        <w:pStyle w:val="PL"/>
      </w:pPr>
      <w:r w:rsidRPr="000B71E3">
        <w:t xml:space="preserve">        '404':</w:t>
      </w:r>
    </w:p>
    <w:p w14:paraId="6641157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E190BB" w14:textId="77777777" w:rsidR="00556D3F" w:rsidRPr="000B71E3" w:rsidRDefault="00556D3F" w:rsidP="00556D3F">
      <w:pPr>
        <w:pStyle w:val="PL"/>
      </w:pPr>
      <w:r w:rsidRPr="000B71E3">
        <w:t xml:space="preserve">        default:</w:t>
      </w:r>
    </w:p>
    <w:p w14:paraId="0D7A449B" w14:textId="77777777" w:rsidR="00556D3F" w:rsidRPr="000B71E3" w:rsidRDefault="00556D3F" w:rsidP="00556D3F">
      <w:pPr>
        <w:pStyle w:val="PL"/>
      </w:pPr>
      <w:r w:rsidRPr="000B71E3">
        <w:t xml:space="preserve">          description: Unexpected error</w:t>
      </w:r>
    </w:p>
    <w:p w14:paraId="26A6ACA7" w14:textId="77777777" w:rsidR="00556D3F" w:rsidRPr="000B71E3" w:rsidRDefault="00556D3F" w:rsidP="00556D3F">
      <w:pPr>
        <w:pStyle w:val="PL"/>
      </w:pPr>
      <w:r w:rsidRPr="000B71E3">
        <w:t xml:space="preserve">      callbacks:</w:t>
      </w:r>
    </w:p>
    <w:p w14:paraId="633A3AF0" w14:textId="77777777" w:rsidR="00556D3F" w:rsidRPr="000B71E3" w:rsidRDefault="00556D3F" w:rsidP="00556D3F">
      <w:pPr>
        <w:pStyle w:val="PL"/>
      </w:pPr>
      <w:r w:rsidRPr="000B71E3">
        <w:t xml:space="preserve">        datachangeNotification:</w:t>
      </w:r>
    </w:p>
    <w:p w14:paraId="4BF3F2D6" w14:textId="77777777" w:rsidR="00556D3F" w:rsidRPr="000B71E3" w:rsidRDefault="00556D3F" w:rsidP="00556D3F">
      <w:pPr>
        <w:pStyle w:val="PL"/>
      </w:pPr>
      <w:r w:rsidRPr="000B71E3">
        <w:t xml:space="preserve">          '{request.body#/callbackReference}':</w:t>
      </w:r>
    </w:p>
    <w:p w14:paraId="68B7D9ED" w14:textId="77777777" w:rsidR="00556D3F" w:rsidRPr="000B71E3" w:rsidRDefault="00556D3F" w:rsidP="00556D3F">
      <w:pPr>
        <w:pStyle w:val="PL"/>
      </w:pPr>
      <w:r w:rsidRPr="000B71E3">
        <w:t xml:space="preserve">            post:</w:t>
      </w:r>
    </w:p>
    <w:p w14:paraId="70303F4C" w14:textId="77777777" w:rsidR="00556D3F" w:rsidRPr="000B71E3" w:rsidRDefault="00556D3F" w:rsidP="00556D3F">
      <w:pPr>
        <w:pStyle w:val="PL"/>
      </w:pPr>
      <w:r w:rsidRPr="000B71E3">
        <w:t xml:space="preserve">              requestBody:</w:t>
      </w:r>
    </w:p>
    <w:p w14:paraId="05F93D86" w14:textId="77777777" w:rsidR="00556D3F" w:rsidRPr="000B71E3" w:rsidRDefault="00556D3F" w:rsidP="00556D3F">
      <w:pPr>
        <w:pStyle w:val="PL"/>
      </w:pPr>
      <w:r w:rsidRPr="000B71E3">
        <w:t xml:space="preserve">                required: true</w:t>
      </w:r>
    </w:p>
    <w:p w14:paraId="45B9FB58" w14:textId="77777777" w:rsidR="00556D3F" w:rsidRPr="000B71E3" w:rsidRDefault="00556D3F" w:rsidP="00556D3F">
      <w:pPr>
        <w:pStyle w:val="PL"/>
      </w:pPr>
      <w:r w:rsidRPr="000B71E3">
        <w:t xml:space="preserve">                content:</w:t>
      </w:r>
    </w:p>
    <w:p w14:paraId="0AEC4B9E" w14:textId="77777777" w:rsidR="00556D3F" w:rsidRPr="000B71E3" w:rsidRDefault="00556D3F" w:rsidP="00556D3F">
      <w:pPr>
        <w:pStyle w:val="PL"/>
      </w:pPr>
      <w:r w:rsidRPr="000B71E3">
        <w:t xml:space="preserve">                  application/json:</w:t>
      </w:r>
    </w:p>
    <w:p w14:paraId="261DAE6A" w14:textId="77777777" w:rsidR="00556D3F" w:rsidRPr="000B71E3" w:rsidRDefault="00556D3F" w:rsidP="00556D3F">
      <w:pPr>
        <w:pStyle w:val="PL"/>
      </w:pPr>
      <w:r w:rsidRPr="000B71E3">
        <w:t xml:space="preserve">                    schema:</w:t>
      </w:r>
    </w:p>
    <w:p w14:paraId="5BB8CCF5" w14:textId="77777777" w:rsidR="00556D3F" w:rsidRPr="000B71E3" w:rsidRDefault="00556D3F" w:rsidP="00556D3F">
      <w:pPr>
        <w:pStyle w:val="PL"/>
      </w:pPr>
      <w:r w:rsidRPr="000B71E3">
        <w:t xml:space="preserve">                      $ref: '#/components/schemas/ModificationNotification'</w:t>
      </w:r>
    </w:p>
    <w:p w14:paraId="5B9BB289" w14:textId="77777777" w:rsidR="00556D3F" w:rsidRPr="000B71E3" w:rsidRDefault="00556D3F" w:rsidP="00556D3F">
      <w:pPr>
        <w:pStyle w:val="PL"/>
      </w:pPr>
      <w:r w:rsidRPr="000B71E3">
        <w:t xml:space="preserve">              responses:</w:t>
      </w:r>
    </w:p>
    <w:p w14:paraId="7F1D224F" w14:textId="77777777" w:rsidR="00556D3F" w:rsidRPr="000B71E3" w:rsidRDefault="00556D3F" w:rsidP="00556D3F">
      <w:pPr>
        <w:pStyle w:val="PL"/>
      </w:pPr>
      <w:r w:rsidRPr="000B71E3">
        <w:t xml:space="preserve">                '204':</w:t>
      </w:r>
    </w:p>
    <w:p w14:paraId="1BBA2A29" w14:textId="77777777" w:rsidR="00556D3F" w:rsidRPr="000B71E3" w:rsidRDefault="00556D3F" w:rsidP="00556D3F">
      <w:pPr>
        <w:pStyle w:val="PL"/>
      </w:pPr>
      <w:r w:rsidRPr="000B71E3">
        <w:t xml:space="preserve">                  description: Successful Notification response</w:t>
      </w:r>
    </w:p>
    <w:p w14:paraId="4FF02B4E"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BBA22F5"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3EDBDFC1" w14:textId="77777777" w:rsidR="00275229" w:rsidRPr="00207B40" w:rsidRDefault="00275229" w:rsidP="00275229">
      <w:pPr>
        <w:pStyle w:val="PL"/>
      </w:pPr>
      <w:r w:rsidRPr="00207B40">
        <w:t xml:space="preserve">      </w:t>
      </w:r>
      <w:r>
        <w:t xml:space="preserve">        </w:t>
      </w:r>
      <w:r w:rsidRPr="00207B40">
        <w:t xml:space="preserve">  '404':</w:t>
      </w:r>
    </w:p>
    <w:p w14:paraId="1423C549"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3B5430A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27DB33D0"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1F5F6E6F"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B1C50D2"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855607A" w14:textId="77777777" w:rsidR="00275229" w:rsidRPr="00207B40" w:rsidRDefault="00275229" w:rsidP="00275229">
      <w:pPr>
        <w:pStyle w:val="PL"/>
      </w:pPr>
      <w:r w:rsidRPr="00207B40">
        <w:t xml:space="preserve">    </w:t>
      </w:r>
      <w:r>
        <w:t xml:space="preserve">        </w:t>
      </w:r>
      <w:r w:rsidRPr="00207B40">
        <w:t xml:space="preserve">    default:</w:t>
      </w:r>
    </w:p>
    <w:p w14:paraId="7E632080" w14:textId="77777777" w:rsidR="00275229" w:rsidRPr="00207B40" w:rsidRDefault="00275229" w:rsidP="00275229">
      <w:pPr>
        <w:pStyle w:val="PL"/>
      </w:pPr>
      <w:r w:rsidRPr="00207B40">
        <w:t xml:space="preserve">      </w:t>
      </w:r>
      <w:r>
        <w:t xml:space="preserve">        </w:t>
      </w:r>
      <w:r w:rsidRPr="00207B40">
        <w:t xml:space="preserve">    description: Unexpected error</w:t>
      </w:r>
    </w:p>
    <w:p w14:paraId="3BE2DC31" w14:textId="77777777" w:rsidR="00556D3F" w:rsidRPr="000B71E3" w:rsidRDefault="00556D3F" w:rsidP="00556D3F">
      <w:pPr>
        <w:pStyle w:val="PL"/>
      </w:pPr>
      <w:r w:rsidRPr="000B71E3">
        <w:t xml:space="preserve">  /shared-data-subscriptions/{subscriptionId}:</w:t>
      </w:r>
    </w:p>
    <w:p w14:paraId="092609DD" w14:textId="77777777" w:rsidR="00556D3F" w:rsidRPr="000B71E3" w:rsidRDefault="00556D3F" w:rsidP="00556D3F">
      <w:pPr>
        <w:pStyle w:val="PL"/>
      </w:pPr>
      <w:r w:rsidRPr="000B71E3">
        <w:t xml:space="preserve">    delete:</w:t>
      </w:r>
    </w:p>
    <w:p w14:paraId="13551065" w14:textId="77777777" w:rsidR="00556D3F" w:rsidRPr="000B71E3" w:rsidRDefault="00556D3F" w:rsidP="00556D3F">
      <w:pPr>
        <w:pStyle w:val="PL"/>
      </w:pPr>
      <w:r w:rsidRPr="000B71E3">
        <w:t xml:space="preserve">      summary: unsubscribe from notifications for shared data</w:t>
      </w:r>
    </w:p>
    <w:p w14:paraId="4162B381" w14:textId="77777777" w:rsidR="00556D3F" w:rsidRPr="000B71E3" w:rsidRDefault="00556D3F" w:rsidP="00556D3F">
      <w:pPr>
        <w:pStyle w:val="PL"/>
      </w:pPr>
      <w:r w:rsidRPr="000B71E3">
        <w:t xml:space="preserve">      operationId: Unsubscribe</w:t>
      </w:r>
      <w:r w:rsidR="00F14A8E">
        <w:t>F</w:t>
      </w:r>
      <w:r w:rsidRPr="000B71E3">
        <w:t>or</w:t>
      </w:r>
      <w:r w:rsidR="00F14A8E">
        <w:t>S</w:t>
      </w:r>
      <w:r w:rsidRPr="000B71E3">
        <w:t>hared</w:t>
      </w:r>
      <w:r w:rsidR="00F14A8E">
        <w:t>D</w:t>
      </w:r>
      <w:r w:rsidRPr="000B71E3">
        <w:t>ata</w:t>
      </w:r>
    </w:p>
    <w:p w14:paraId="028D3A47" w14:textId="77777777" w:rsidR="00556D3F" w:rsidRPr="000B71E3" w:rsidRDefault="00556D3F" w:rsidP="00556D3F">
      <w:pPr>
        <w:pStyle w:val="PL"/>
      </w:pPr>
      <w:r w:rsidRPr="000B71E3">
        <w:t xml:space="preserve">      tags:</w:t>
      </w:r>
    </w:p>
    <w:p w14:paraId="7F01642C" w14:textId="77777777" w:rsidR="00556D3F" w:rsidRPr="000B71E3" w:rsidRDefault="00556D3F" w:rsidP="00556D3F">
      <w:pPr>
        <w:pStyle w:val="PL"/>
      </w:pPr>
      <w:r w:rsidRPr="000B71E3">
        <w:t xml:space="preserve">        - Subscription Deletion for shared data</w:t>
      </w:r>
    </w:p>
    <w:p w14:paraId="736CD688" w14:textId="77777777" w:rsidR="00556D3F" w:rsidRPr="000B71E3" w:rsidRDefault="00556D3F" w:rsidP="00556D3F">
      <w:pPr>
        <w:pStyle w:val="PL"/>
      </w:pPr>
      <w:r w:rsidRPr="000B71E3">
        <w:t xml:space="preserve">      parameters:</w:t>
      </w:r>
    </w:p>
    <w:p w14:paraId="316F1B90" w14:textId="77777777" w:rsidR="00556D3F" w:rsidRPr="000B71E3" w:rsidRDefault="00556D3F" w:rsidP="00556D3F">
      <w:pPr>
        <w:pStyle w:val="PL"/>
      </w:pPr>
      <w:r w:rsidRPr="000B71E3">
        <w:t xml:space="preserve">        - name: subscriptionId</w:t>
      </w:r>
    </w:p>
    <w:p w14:paraId="0E813C68" w14:textId="77777777" w:rsidR="00556D3F" w:rsidRPr="000B71E3" w:rsidRDefault="00556D3F" w:rsidP="00556D3F">
      <w:pPr>
        <w:pStyle w:val="PL"/>
      </w:pPr>
      <w:r w:rsidRPr="000B71E3">
        <w:t xml:space="preserve">          in: path</w:t>
      </w:r>
    </w:p>
    <w:p w14:paraId="0EF71423" w14:textId="77777777" w:rsidR="00556D3F" w:rsidRPr="000B71E3" w:rsidRDefault="00556D3F" w:rsidP="00556D3F">
      <w:pPr>
        <w:pStyle w:val="PL"/>
      </w:pPr>
      <w:r w:rsidRPr="000B71E3">
        <w:t xml:space="preserve">          description: Id of the Shared data Subscription </w:t>
      </w:r>
    </w:p>
    <w:p w14:paraId="37CC3897" w14:textId="77777777" w:rsidR="00556D3F" w:rsidRPr="000B71E3" w:rsidRDefault="00556D3F" w:rsidP="00556D3F">
      <w:pPr>
        <w:pStyle w:val="PL"/>
      </w:pPr>
      <w:r w:rsidRPr="000B71E3">
        <w:t xml:space="preserve">          required: true</w:t>
      </w:r>
    </w:p>
    <w:p w14:paraId="30A3C356" w14:textId="77777777" w:rsidR="00556D3F" w:rsidRPr="000B71E3" w:rsidRDefault="00556D3F" w:rsidP="00556D3F">
      <w:pPr>
        <w:pStyle w:val="PL"/>
      </w:pPr>
      <w:r w:rsidRPr="000B71E3">
        <w:t xml:space="preserve">          schema:</w:t>
      </w:r>
    </w:p>
    <w:p w14:paraId="158982DA" w14:textId="77777777" w:rsidR="00556D3F" w:rsidRPr="000B71E3" w:rsidRDefault="00556D3F" w:rsidP="00556D3F">
      <w:pPr>
        <w:pStyle w:val="PL"/>
      </w:pPr>
      <w:r w:rsidRPr="000B71E3">
        <w:t xml:space="preserve">            type: string</w:t>
      </w:r>
    </w:p>
    <w:p w14:paraId="576D990B" w14:textId="77777777" w:rsidR="00556D3F" w:rsidRPr="000B71E3" w:rsidRDefault="00556D3F" w:rsidP="00556D3F">
      <w:pPr>
        <w:pStyle w:val="PL"/>
      </w:pPr>
      <w:r w:rsidRPr="000B71E3">
        <w:t xml:space="preserve">      responses:</w:t>
      </w:r>
    </w:p>
    <w:p w14:paraId="22952F83" w14:textId="77777777" w:rsidR="00556D3F" w:rsidRPr="000B71E3" w:rsidRDefault="00556D3F" w:rsidP="00556D3F">
      <w:pPr>
        <w:pStyle w:val="PL"/>
      </w:pPr>
      <w:r w:rsidRPr="000B71E3">
        <w:t xml:space="preserve">        '204':</w:t>
      </w:r>
    </w:p>
    <w:p w14:paraId="504C7960" w14:textId="77777777" w:rsidR="00556D3F" w:rsidRPr="000B71E3" w:rsidRDefault="00556D3F" w:rsidP="00556D3F">
      <w:pPr>
        <w:pStyle w:val="PL"/>
      </w:pPr>
      <w:r w:rsidRPr="000B71E3">
        <w:t xml:space="preserve">          description: Successful response</w:t>
      </w:r>
    </w:p>
    <w:p w14:paraId="20D927FA"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45DF5BF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4D7EAC6"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A5671D1"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1592822"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4656596"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0F6FF0B" w14:textId="77777777" w:rsidR="00275229" w:rsidRPr="00207B40" w:rsidRDefault="00275229" w:rsidP="00275229">
      <w:pPr>
        <w:pStyle w:val="PL"/>
      </w:pPr>
      <w:r w:rsidRPr="00207B40">
        <w:t xml:space="preserve">        default:</w:t>
      </w:r>
    </w:p>
    <w:p w14:paraId="1EA2EA6B" w14:textId="77777777" w:rsidR="00275229" w:rsidRPr="00207B40" w:rsidRDefault="00275229" w:rsidP="00275229">
      <w:pPr>
        <w:pStyle w:val="PL"/>
      </w:pPr>
      <w:r w:rsidRPr="00207B40">
        <w:t xml:space="preserve">          description: Unexpected error</w:t>
      </w:r>
    </w:p>
    <w:p w14:paraId="6B07BECC" w14:textId="77777777" w:rsidR="006E35B4" w:rsidRPr="000B71E3" w:rsidRDefault="006E35B4" w:rsidP="006E35B4">
      <w:pPr>
        <w:pStyle w:val="PL"/>
      </w:pPr>
      <w:r w:rsidRPr="000B71E3">
        <w:t xml:space="preserve">    </w:t>
      </w:r>
      <w:r>
        <w:t>patch</w:t>
      </w:r>
      <w:r w:rsidRPr="000B71E3">
        <w:t>:</w:t>
      </w:r>
    </w:p>
    <w:p w14:paraId="232F78BB" w14:textId="77777777" w:rsidR="006E35B4" w:rsidRPr="000B71E3" w:rsidRDefault="006E35B4" w:rsidP="006E35B4">
      <w:pPr>
        <w:pStyle w:val="PL"/>
      </w:pPr>
      <w:r w:rsidRPr="000B71E3">
        <w:t xml:space="preserve">      summary: </w:t>
      </w:r>
      <w:r>
        <w:t>modify the subscription</w:t>
      </w:r>
    </w:p>
    <w:p w14:paraId="6F376D48" w14:textId="77777777" w:rsidR="006E35B4" w:rsidRPr="000B71E3" w:rsidRDefault="006E35B4" w:rsidP="006E35B4">
      <w:pPr>
        <w:pStyle w:val="PL"/>
      </w:pPr>
      <w:r w:rsidRPr="000B71E3">
        <w:t xml:space="preserve">      operationId: </w:t>
      </w:r>
      <w:r>
        <w:t>Modify</w:t>
      </w:r>
      <w:r w:rsidR="00F14A8E">
        <w:t>SharedDataSubs</w:t>
      </w:r>
    </w:p>
    <w:p w14:paraId="3C684AB5" w14:textId="77777777" w:rsidR="006E35B4" w:rsidRPr="000B71E3" w:rsidRDefault="006E35B4" w:rsidP="006E35B4">
      <w:pPr>
        <w:pStyle w:val="PL"/>
      </w:pPr>
      <w:r w:rsidRPr="000B71E3">
        <w:t xml:space="preserve">      tags:</w:t>
      </w:r>
    </w:p>
    <w:p w14:paraId="0806DCCC" w14:textId="77777777" w:rsidR="006E35B4" w:rsidRPr="000B71E3" w:rsidRDefault="006E35B4" w:rsidP="006E35B4">
      <w:pPr>
        <w:pStyle w:val="PL"/>
      </w:pPr>
      <w:r w:rsidRPr="000B71E3">
        <w:t xml:space="preserve">        - Subscription </w:t>
      </w:r>
      <w:r>
        <w:t>Modification</w:t>
      </w:r>
    </w:p>
    <w:p w14:paraId="0A5125D3" w14:textId="77777777" w:rsidR="006E35B4" w:rsidRPr="000B71E3" w:rsidRDefault="006E35B4" w:rsidP="006E35B4">
      <w:pPr>
        <w:pStyle w:val="PL"/>
      </w:pPr>
      <w:r w:rsidRPr="000B71E3">
        <w:t xml:space="preserve">      parameters:</w:t>
      </w:r>
    </w:p>
    <w:p w14:paraId="6624CD77" w14:textId="77777777" w:rsidR="006E35B4" w:rsidRPr="000B71E3" w:rsidRDefault="006E35B4" w:rsidP="006E35B4">
      <w:pPr>
        <w:pStyle w:val="PL"/>
      </w:pPr>
      <w:r w:rsidRPr="000B71E3">
        <w:t xml:space="preserve">        - name: subscriptionId</w:t>
      </w:r>
    </w:p>
    <w:p w14:paraId="2CEB48D1" w14:textId="77777777" w:rsidR="006E35B4" w:rsidRPr="000B71E3" w:rsidRDefault="006E35B4" w:rsidP="006E35B4">
      <w:pPr>
        <w:pStyle w:val="PL"/>
      </w:pPr>
      <w:r w:rsidRPr="000B71E3">
        <w:t xml:space="preserve">          in: path</w:t>
      </w:r>
    </w:p>
    <w:p w14:paraId="595533B2" w14:textId="77777777" w:rsidR="006E35B4" w:rsidRPr="000B71E3" w:rsidRDefault="006E35B4" w:rsidP="006E35B4">
      <w:pPr>
        <w:pStyle w:val="PL"/>
      </w:pPr>
      <w:r w:rsidRPr="000B71E3">
        <w:t xml:space="preserve">          description: Id of the SDM Subscription</w:t>
      </w:r>
    </w:p>
    <w:p w14:paraId="34AD0F3A" w14:textId="77777777" w:rsidR="006E35B4" w:rsidRPr="000B71E3" w:rsidRDefault="006E35B4" w:rsidP="006E35B4">
      <w:pPr>
        <w:pStyle w:val="PL"/>
      </w:pPr>
      <w:r w:rsidRPr="000B71E3">
        <w:t xml:space="preserve">          required: true</w:t>
      </w:r>
    </w:p>
    <w:p w14:paraId="6E2DFC8F" w14:textId="77777777" w:rsidR="006E35B4" w:rsidRPr="000B71E3" w:rsidRDefault="006E35B4" w:rsidP="006E35B4">
      <w:pPr>
        <w:pStyle w:val="PL"/>
      </w:pPr>
      <w:r w:rsidRPr="000B71E3">
        <w:t xml:space="preserve">          schema:</w:t>
      </w:r>
    </w:p>
    <w:p w14:paraId="753EE7A4" w14:textId="77777777" w:rsidR="006E35B4" w:rsidRPr="000B71E3" w:rsidRDefault="006E35B4" w:rsidP="006E35B4">
      <w:pPr>
        <w:pStyle w:val="PL"/>
      </w:pPr>
      <w:r w:rsidRPr="000B71E3">
        <w:t xml:space="preserve">            type: string</w:t>
      </w:r>
    </w:p>
    <w:p w14:paraId="09497BC9" w14:textId="77777777" w:rsidR="006E35B4" w:rsidRPr="000B71E3" w:rsidRDefault="006E35B4" w:rsidP="006E35B4">
      <w:pPr>
        <w:pStyle w:val="PL"/>
      </w:pPr>
      <w:r w:rsidRPr="000B71E3">
        <w:t xml:space="preserve">      requestBody:</w:t>
      </w:r>
    </w:p>
    <w:p w14:paraId="631E9593" w14:textId="77777777" w:rsidR="006E35B4" w:rsidRPr="000B71E3" w:rsidRDefault="006E35B4" w:rsidP="006E35B4">
      <w:pPr>
        <w:pStyle w:val="PL"/>
      </w:pPr>
      <w:r w:rsidRPr="000B71E3">
        <w:t xml:space="preserve">        content:</w:t>
      </w:r>
    </w:p>
    <w:p w14:paraId="275D1427" w14:textId="77777777" w:rsidR="006E35B4" w:rsidRPr="000B71E3" w:rsidRDefault="006E35B4" w:rsidP="006E35B4">
      <w:pPr>
        <w:pStyle w:val="PL"/>
      </w:pPr>
      <w:r w:rsidRPr="000B71E3">
        <w:lastRenderedPageBreak/>
        <w:t xml:space="preserve">          application/</w:t>
      </w:r>
      <w:r w:rsidRPr="000B71E3">
        <w:rPr>
          <w:lang w:val="en-US"/>
        </w:rPr>
        <w:t>merge-patch+</w:t>
      </w:r>
      <w:r w:rsidRPr="000B71E3">
        <w:t>json:</w:t>
      </w:r>
    </w:p>
    <w:p w14:paraId="38DAD74A" w14:textId="77777777" w:rsidR="006E35B4" w:rsidRPr="000B71E3" w:rsidRDefault="006E35B4" w:rsidP="006E35B4">
      <w:pPr>
        <w:pStyle w:val="PL"/>
      </w:pPr>
      <w:r w:rsidRPr="000B71E3">
        <w:t xml:space="preserve">            schema:</w:t>
      </w:r>
    </w:p>
    <w:p w14:paraId="3E81F16C" w14:textId="77777777" w:rsidR="006E35B4" w:rsidRPr="000B71E3" w:rsidRDefault="006E35B4" w:rsidP="006E35B4">
      <w:pPr>
        <w:pStyle w:val="PL"/>
      </w:pPr>
      <w:r w:rsidRPr="000B71E3">
        <w:t xml:space="preserve">              $ref: '#/components/schemas/SdmSubs</w:t>
      </w:r>
      <w:r>
        <w:t>Modification</w:t>
      </w:r>
      <w:r w:rsidRPr="000B71E3">
        <w:t>'</w:t>
      </w:r>
    </w:p>
    <w:p w14:paraId="1A179746" w14:textId="77777777" w:rsidR="006E35B4" w:rsidRPr="000B71E3" w:rsidRDefault="006E35B4" w:rsidP="006E35B4">
      <w:pPr>
        <w:pStyle w:val="PL"/>
      </w:pPr>
      <w:r w:rsidRPr="000B71E3">
        <w:t xml:space="preserve">        required: true</w:t>
      </w:r>
    </w:p>
    <w:p w14:paraId="16132682" w14:textId="77777777" w:rsidR="006E35B4" w:rsidRPr="000B71E3" w:rsidRDefault="006E35B4" w:rsidP="006E35B4">
      <w:pPr>
        <w:pStyle w:val="PL"/>
      </w:pPr>
      <w:r w:rsidRPr="000B71E3">
        <w:t xml:space="preserve">      responses:</w:t>
      </w:r>
    </w:p>
    <w:p w14:paraId="77B9070A" w14:textId="77777777" w:rsidR="006E35B4" w:rsidRPr="000B71E3" w:rsidRDefault="006E35B4" w:rsidP="006E35B4">
      <w:pPr>
        <w:pStyle w:val="PL"/>
      </w:pPr>
      <w:r w:rsidRPr="000B71E3">
        <w:t xml:space="preserve">        '20</w:t>
      </w:r>
      <w:r>
        <w:t>0</w:t>
      </w:r>
      <w:r w:rsidRPr="000B71E3">
        <w:t>':</w:t>
      </w:r>
    </w:p>
    <w:p w14:paraId="10500538" w14:textId="77777777" w:rsidR="006E35B4" w:rsidRPr="000B71E3" w:rsidRDefault="006E35B4" w:rsidP="006E35B4">
      <w:pPr>
        <w:pStyle w:val="PL"/>
      </w:pPr>
      <w:r w:rsidRPr="000B71E3">
        <w:t xml:space="preserve">          description: Expected response to a valid request</w:t>
      </w:r>
    </w:p>
    <w:p w14:paraId="68E4EF1C" w14:textId="77777777" w:rsidR="006E35B4" w:rsidRPr="000B71E3" w:rsidRDefault="006E35B4" w:rsidP="006E35B4">
      <w:pPr>
        <w:pStyle w:val="PL"/>
      </w:pPr>
      <w:r w:rsidRPr="000B71E3">
        <w:t xml:space="preserve">          content:</w:t>
      </w:r>
    </w:p>
    <w:p w14:paraId="31B60719" w14:textId="77777777" w:rsidR="006E35B4" w:rsidRPr="000B71E3" w:rsidRDefault="006E35B4" w:rsidP="006E35B4">
      <w:pPr>
        <w:pStyle w:val="PL"/>
      </w:pPr>
      <w:r w:rsidRPr="000B71E3">
        <w:t xml:space="preserve">            application/json:</w:t>
      </w:r>
    </w:p>
    <w:p w14:paraId="2F3B2293" w14:textId="77777777" w:rsidR="006E35B4" w:rsidRPr="000B71E3" w:rsidRDefault="006E35B4" w:rsidP="006E35B4">
      <w:pPr>
        <w:pStyle w:val="PL"/>
      </w:pPr>
      <w:r w:rsidRPr="000B71E3">
        <w:t xml:space="preserve">              schema:</w:t>
      </w:r>
    </w:p>
    <w:p w14:paraId="0AAA28BD" w14:textId="77777777" w:rsidR="006E35B4" w:rsidRPr="000B71E3" w:rsidRDefault="006E35B4" w:rsidP="006E35B4">
      <w:pPr>
        <w:pStyle w:val="PL"/>
      </w:pPr>
      <w:r w:rsidRPr="000B71E3">
        <w:t xml:space="preserve">                $ref: '#/components/schemas/SdmSubscription'</w:t>
      </w:r>
    </w:p>
    <w:p w14:paraId="3CE98B24"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668BAB8F"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74171BB" w14:textId="77777777" w:rsidR="006E35B4" w:rsidRPr="000B71E3" w:rsidRDefault="006E35B4" w:rsidP="006E35B4">
      <w:pPr>
        <w:pStyle w:val="PL"/>
        <w:rPr>
          <w:lang w:val="en-US"/>
        </w:rPr>
      </w:pPr>
      <w:r w:rsidRPr="000B71E3">
        <w:rPr>
          <w:lang w:val="en-US"/>
        </w:rPr>
        <w:t xml:space="preserve">        '404':</w:t>
      </w:r>
    </w:p>
    <w:p w14:paraId="44B4D22C" w14:textId="77777777" w:rsidR="006E35B4" w:rsidRPr="000B71E3" w:rsidRDefault="006E35B4" w:rsidP="006E35B4">
      <w:pPr>
        <w:pStyle w:val="PL"/>
        <w:rPr>
          <w:lang w:val="en-US"/>
        </w:rPr>
      </w:pPr>
      <w:r w:rsidRPr="000B71E3">
        <w:rPr>
          <w:lang w:val="en-US"/>
        </w:rPr>
        <w:t xml:space="preserve">          $ref: 'TS29571_CommonData.yaml#/components/responses/404'</w:t>
      </w:r>
    </w:p>
    <w:p w14:paraId="67EFC783"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74C5CB25"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30F537C"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5E029E6D"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584A865" w14:textId="77777777" w:rsidR="006E35B4" w:rsidRPr="00207B40" w:rsidRDefault="006E35B4" w:rsidP="006E35B4">
      <w:pPr>
        <w:pStyle w:val="PL"/>
      </w:pPr>
      <w:r w:rsidRPr="00207B40">
        <w:t xml:space="preserve">        default:</w:t>
      </w:r>
    </w:p>
    <w:p w14:paraId="6D3CFAA3" w14:textId="77777777" w:rsidR="00207B40" w:rsidRDefault="006E35B4" w:rsidP="006E35B4">
      <w:pPr>
        <w:pStyle w:val="PL"/>
      </w:pPr>
      <w:r w:rsidRPr="00207B40">
        <w:t xml:space="preserve">          description: Unexpected error</w:t>
      </w:r>
    </w:p>
    <w:p w14:paraId="57683826" w14:textId="77777777" w:rsidR="00B02F80" w:rsidRDefault="00B02F80" w:rsidP="00B02F80">
      <w:pPr>
        <w:pStyle w:val="PL"/>
      </w:pPr>
    </w:p>
    <w:p w14:paraId="543EEA3D" w14:textId="77777777" w:rsidR="00B02F80" w:rsidRDefault="00B02F80" w:rsidP="00B02F80">
      <w:pPr>
        <w:pStyle w:val="PL"/>
      </w:pPr>
      <w:r>
        <w:t xml:space="preserve">  /group-data/group-identifiers:</w:t>
      </w:r>
    </w:p>
    <w:p w14:paraId="0CACF73C" w14:textId="77777777" w:rsidR="00B02F80" w:rsidRPr="000B71E3" w:rsidRDefault="00B02F80" w:rsidP="00B02F80">
      <w:pPr>
        <w:pStyle w:val="PL"/>
      </w:pPr>
      <w:r w:rsidRPr="000B71E3">
        <w:t xml:space="preserve">    get:</w:t>
      </w:r>
    </w:p>
    <w:p w14:paraId="629580CD" w14:textId="77777777" w:rsidR="00B02F80" w:rsidRPr="000B71E3" w:rsidRDefault="00B02F80" w:rsidP="00B02F80">
      <w:pPr>
        <w:pStyle w:val="PL"/>
      </w:pPr>
      <w:r w:rsidRPr="000B71E3">
        <w:t xml:space="preserve">      summary: </w:t>
      </w:r>
      <w:r>
        <w:t>Mapping of Group Identifiers</w:t>
      </w:r>
    </w:p>
    <w:p w14:paraId="1C7B27AB" w14:textId="77777777" w:rsidR="00B02F80" w:rsidRPr="000B71E3" w:rsidRDefault="00B02F80" w:rsidP="00B02F80">
      <w:pPr>
        <w:pStyle w:val="PL"/>
      </w:pPr>
      <w:r w:rsidRPr="000B71E3">
        <w:t xml:space="preserve">      operationId: Get</w:t>
      </w:r>
      <w:r>
        <w:t>GroupIdentifiers</w:t>
      </w:r>
    </w:p>
    <w:p w14:paraId="3BAD93E1" w14:textId="77777777" w:rsidR="00B02F80" w:rsidRPr="000B71E3" w:rsidRDefault="00B02F80" w:rsidP="00B02F80">
      <w:pPr>
        <w:pStyle w:val="PL"/>
      </w:pPr>
      <w:r w:rsidRPr="000B71E3">
        <w:t xml:space="preserve">      tags:</w:t>
      </w:r>
    </w:p>
    <w:p w14:paraId="0D0EE087" w14:textId="77777777" w:rsidR="00B02F80" w:rsidRPr="000B71E3" w:rsidRDefault="00B02F80" w:rsidP="00B02F80">
      <w:pPr>
        <w:pStyle w:val="PL"/>
      </w:pPr>
      <w:r w:rsidRPr="000B71E3">
        <w:t xml:space="preserve">        - </w:t>
      </w:r>
      <w:r>
        <w:t>Group Identifiers</w:t>
      </w:r>
    </w:p>
    <w:p w14:paraId="0EC860F4" w14:textId="77777777" w:rsidR="00B02F80" w:rsidRPr="000B71E3" w:rsidRDefault="00B02F80" w:rsidP="00B02F80">
      <w:pPr>
        <w:pStyle w:val="PL"/>
      </w:pPr>
      <w:r w:rsidRPr="000B71E3">
        <w:t xml:space="preserve">      parameters:</w:t>
      </w:r>
    </w:p>
    <w:p w14:paraId="383C362D" w14:textId="77777777" w:rsidR="00B02F80" w:rsidRPr="000B71E3" w:rsidRDefault="00B02F80" w:rsidP="00B02F80">
      <w:pPr>
        <w:pStyle w:val="PL"/>
      </w:pPr>
      <w:r w:rsidRPr="000B71E3">
        <w:t xml:space="preserve">        - name: </w:t>
      </w:r>
      <w:r>
        <w:t>ext-group-id</w:t>
      </w:r>
    </w:p>
    <w:p w14:paraId="78F72566" w14:textId="77777777" w:rsidR="00B02F80" w:rsidRPr="000B71E3" w:rsidRDefault="00B02F80" w:rsidP="00B02F80">
      <w:pPr>
        <w:pStyle w:val="PL"/>
      </w:pPr>
      <w:r w:rsidRPr="000B71E3">
        <w:t xml:space="preserve">          in: query</w:t>
      </w:r>
    </w:p>
    <w:p w14:paraId="3C62BE14" w14:textId="77777777" w:rsidR="00B02F80" w:rsidRPr="000B71E3" w:rsidRDefault="00B02F80" w:rsidP="00B02F80">
      <w:pPr>
        <w:pStyle w:val="PL"/>
      </w:pPr>
      <w:r w:rsidRPr="000B71E3">
        <w:t xml:space="preserve">          description: </w:t>
      </w:r>
      <w:r>
        <w:t>External Group Identifier</w:t>
      </w:r>
    </w:p>
    <w:p w14:paraId="3322E134" w14:textId="77777777" w:rsidR="00B02F80" w:rsidRPr="000B71E3" w:rsidRDefault="00B02F80" w:rsidP="00B02F80">
      <w:pPr>
        <w:pStyle w:val="PL"/>
      </w:pPr>
      <w:r w:rsidRPr="000B71E3">
        <w:t xml:space="preserve">          required: </w:t>
      </w:r>
      <w:r>
        <w:t>false</w:t>
      </w:r>
    </w:p>
    <w:p w14:paraId="5C265CDC" w14:textId="77777777" w:rsidR="00B02F80" w:rsidRPr="000B71E3" w:rsidRDefault="00B02F80" w:rsidP="00B02F80">
      <w:pPr>
        <w:pStyle w:val="PL"/>
      </w:pPr>
      <w:r w:rsidRPr="000B71E3">
        <w:t xml:space="preserve">          schema:</w:t>
      </w:r>
    </w:p>
    <w:p w14:paraId="46C53D03" w14:textId="77777777" w:rsidR="00B02F80" w:rsidRPr="000B71E3" w:rsidRDefault="00B02F80" w:rsidP="00B02F80">
      <w:pPr>
        <w:pStyle w:val="PL"/>
      </w:pPr>
      <w:r w:rsidRPr="000B71E3">
        <w:t xml:space="preserve">            $ref: '#/components/schemas/</w:t>
      </w:r>
      <w:r>
        <w:t>ExtGroupId</w:t>
      </w:r>
      <w:r w:rsidRPr="000B71E3">
        <w:t>'</w:t>
      </w:r>
    </w:p>
    <w:p w14:paraId="17C274CF" w14:textId="77777777" w:rsidR="00B02F80" w:rsidRPr="000B71E3" w:rsidRDefault="00B02F80" w:rsidP="00B02F80">
      <w:pPr>
        <w:pStyle w:val="PL"/>
      </w:pPr>
      <w:r w:rsidRPr="000B71E3">
        <w:t xml:space="preserve">        - name: </w:t>
      </w:r>
      <w:r>
        <w:t>int-group-id</w:t>
      </w:r>
    </w:p>
    <w:p w14:paraId="1A07DF13" w14:textId="77777777" w:rsidR="00B02F80" w:rsidRPr="000B71E3" w:rsidRDefault="00B02F80" w:rsidP="00B02F80">
      <w:pPr>
        <w:pStyle w:val="PL"/>
      </w:pPr>
      <w:r w:rsidRPr="000B71E3">
        <w:t xml:space="preserve">          in: query</w:t>
      </w:r>
    </w:p>
    <w:p w14:paraId="3B05A662" w14:textId="77777777" w:rsidR="00B02F80" w:rsidRPr="000B71E3" w:rsidRDefault="00B02F80" w:rsidP="00B02F80">
      <w:pPr>
        <w:pStyle w:val="PL"/>
      </w:pPr>
      <w:r w:rsidRPr="000B71E3">
        <w:t xml:space="preserve">          description: </w:t>
      </w:r>
      <w:r>
        <w:t>Internal Group Identifier</w:t>
      </w:r>
    </w:p>
    <w:p w14:paraId="62CCC635" w14:textId="77777777" w:rsidR="00B02F80" w:rsidRPr="000B71E3" w:rsidRDefault="00B02F80" w:rsidP="00B02F80">
      <w:pPr>
        <w:pStyle w:val="PL"/>
      </w:pPr>
      <w:r w:rsidRPr="000B71E3">
        <w:t xml:space="preserve">          required: </w:t>
      </w:r>
      <w:r>
        <w:t>false</w:t>
      </w:r>
    </w:p>
    <w:p w14:paraId="64DCB977" w14:textId="77777777" w:rsidR="00B02F80" w:rsidRPr="000B71E3" w:rsidRDefault="00B02F80" w:rsidP="00B02F80">
      <w:pPr>
        <w:pStyle w:val="PL"/>
      </w:pPr>
      <w:r w:rsidRPr="000B71E3">
        <w:t xml:space="preserve">          schema:</w:t>
      </w:r>
    </w:p>
    <w:p w14:paraId="02C3FEBF" w14:textId="77777777" w:rsidR="00B02F80" w:rsidRPr="000B71E3" w:rsidRDefault="00B02F80" w:rsidP="00B02F80">
      <w:pPr>
        <w:pStyle w:val="PL"/>
      </w:pPr>
      <w:r w:rsidRPr="000B71E3">
        <w:t xml:space="preserve">            $ref: '</w:t>
      </w:r>
      <w:r w:rsidRPr="008F2F3C">
        <w:t>TS29571_CommonData.yaml</w:t>
      </w:r>
      <w:r w:rsidRPr="000B71E3">
        <w:t>#/components/schemas/</w:t>
      </w:r>
      <w:r>
        <w:t>GroupId</w:t>
      </w:r>
      <w:r w:rsidRPr="000B71E3">
        <w:t>'</w:t>
      </w:r>
    </w:p>
    <w:p w14:paraId="3410AA2C" w14:textId="77777777" w:rsidR="00B02F80" w:rsidRPr="000B71E3" w:rsidRDefault="00B02F80" w:rsidP="00B02F80">
      <w:pPr>
        <w:pStyle w:val="PL"/>
      </w:pPr>
      <w:r w:rsidRPr="000B71E3">
        <w:t xml:space="preserve">        - name: supported</w:t>
      </w:r>
      <w:r>
        <w:t>-f</w:t>
      </w:r>
      <w:r w:rsidRPr="000B71E3">
        <w:t>eatures</w:t>
      </w:r>
    </w:p>
    <w:p w14:paraId="7E5D2A15" w14:textId="77777777" w:rsidR="00B02F80" w:rsidRPr="000B71E3" w:rsidRDefault="00B02F80" w:rsidP="00B02F80">
      <w:pPr>
        <w:pStyle w:val="PL"/>
      </w:pPr>
      <w:r w:rsidRPr="000B71E3">
        <w:t xml:space="preserve">          in: query</w:t>
      </w:r>
    </w:p>
    <w:p w14:paraId="57245F23" w14:textId="77777777" w:rsidR="00B02F80" w:rsidRPr="000B71E3" w:rsidRDefault="00B02F80" w:rsidP="00B02F80">
      <w:pPr>
        <w:pStyle w:val="PL"/>
      </w:pPr>
      <w:r w:rsidRPr="000B71E3">
        <w:t xml:space="preserve">          description: Supported Features</w:t>
      </w:r>
    </w:p>
    <w:p w14:paraId="2962B721" w14:textId="77777777" w:rsidR="00B02F80" w:rsidRPr="000B71E3" w:rsidRDefault="00B02F80" w:rsidP="00B02F80">
      <w:pPr>
        <w:pStyle w:val="PL"/>
      </w:pPr>
      <w:r w:rsidRPr="000B71E3">
        <w:t xml:space="preserve">          schema:</w:t>
      </w:r>
    </w:p>
    <w:p w14:paraId="4B1838AA" w14:textId="77777777" w:rsidR="00B02F80" w:rsidRPr="000B71E3" w:rsidRDefault="00B02F80" w:rsidP="00B02F80">
      <w:pPr>
        <w:pStyle w:val="PL"/>
      </w:pPr>
      <w:r w:rsidRPr="000B71E3">
        <w:t xml:space="preserve">            $ref: 'TS29571_CommonData.yaml#/components/schemas/SupportedFeatures'</w:t>
      </w:r>
    </w:p>
    <w:p w14:paraId="7B42BD20" w14:textId="77777777" w:rsidR="00B02F80" w:rsidRDefault="00B02F80" w:rsidP="00B02F80">
      <w:pPr>
        <w:pStyle w:val="PL"/>
        <w:rPr>
          <w:lang w:val="en-US"/>
        </w:rPr>
      </w:pPr>
      <w:r>
        <w:rPr>
          <w:lang w:val="en-US"/>
        </w:rPr>
        <w:t xml:space="preserve">        - name: If-None-Match</w:t>
      </w:r>
    </w:p>
    <w:p w14:paraId="4A5E7FFE" w14:textId="77777777" w:rsidR="00B02F80" w:rsidRDefault="00B02F80" w:rsidP="00B02F80">
      <w:pPr>
        <w:pStyle w:val="PL"/>
        <w:rPr>
          <w:lang w:val="en-US"/>
        </w:rPr>
      </w:pPr>
      <w:r>
        <w:rPr>
          <w:lang w:val="en-US"/>
        </w:rPr>
        <w:t xml:space="preserve">          in: header</w:t>
      </w:r>
    </w:p>
    <w:p w14:paraId="2661076B" w14:textId="77777777" w:rsidR="00B02F80" w:rsidRDefault="00B02F80" w:rsidP="00B02F80">
      <w:pPr>
        <w:pStyle w:val="PL"/>
        <w:rPr>
          <w:lang w:val="en-US"/>
        </w:rPr>
      </w:pPr>
      <w:r>
        <w:rPr>
          <w:lang w:val="en-US"/>
        </w:rPr>
        <w:t xml:space="preserve">          description: Validator for conditional requests, as described in RFC 7232, 3.2 </w:t>
      </w:r>
    </w:p>
    <w:p w14:paraId="73666D08" w14:textId="77777777" w:rsidR="00B02F80" w:rsidRDefault="00B02F80" w:rsidP="00B02F80">
      <w:pPr>
        <w:pStyle w:val="PL"/>
        <w:rPr>
          <w:lang w:val="en-US"/>
        </w:rPr>
      </w:pPr>
      <w:r>
        <w:rPr>
          <w:lang w:val="en-US"/>
        </w:rPr>
        <w:t xml:space="preserve">          schema:</w:t>
      </w:r>
    </w:p>
    <w:p w14:paraId="3B71D1F4" w14:textId="77777777" w:rsidR="00B02F80" w:rsidRDefault="00B02F80" w:rsidP="00B02F80">
      <w:pPr>
        <w:pStyle w:val="PL"/>
        <w:rPr>
          <w:lang w:val="en-US"/>
        </w:rPr>
      </w:pPr>
      <w:r>
        <w:rPr>
          <w:lang w:val="en-US"/>
        </w:rPr>
        <w:t xml:space="preserve">            type: string</w:t>
      </w:r>
    </w:p>
    <w:p w14:paraId="189055D5" w14:textId="77777777" w:rsidR="00B02F80" w:rsidRDefault="00B02F80" w:rsidP="00B02F80">
      <w:pPr>
        <w:pStyle w:val="PL"/>
        <w:rPr>
          <w:lang w:val="en-US"/>
        </w:rPr>
      </w:pPr>
      <w:r>
        <w:rPr>
          <w:lang w:val="en-US"/>
        </w:rPr>
        <w:t xml:space="preserve">        - name: If-Modified-Since</w:t>
      </w:r>
    </w:p>
    <w:p w14:paraId="74399E33" w14:textId="77777777" w:rsidR="00B02F80" w:rsidRDefault="00B02F80" w:rsidP="00B02F80">
      <w:pPr>
        <w:pStyle w:val="PL"/>
        <w:rPr>
          <w:lang w:val="en-US"/>
        </w:rPr>
      </w:pPr>
      <w:r>
        <w:rPr>
          <w:lang w:val="en-US"/>
        </w:rPr>
        <w:t xml:space="preserve">          in: header</w:t>
      </w:r>
    </w:p>
    <w:p w14:paraId="6176F1DA" w14:textId="77777777" w:rsidR="00B02F80" w:rsidRDefault="00B02F80" w:rsidP="00B02F80">
      <w:pPr>
        <w:pStyle w:val="PL"/>
        <w:rPr>
          <w:lang w:val="en-US"/>
        </w:rPr>
      </w:pPr>
      <w:r>
        <w:rPr>
          <w:lang w:val="en-US"/>
        </w:rPr>
        <w:t xml:space="preserve">          description: Validator for conditional requests, as described in RFC 7232, 3.3 </w:t>
      </w:r>
    </w:p>
    <w:p w14:paraId="2B29249E" w14:textId="77777777" w:rsidR="00B02F80" w:rsidRDefault="00B02F80" w:rsidP="00B02F80">
      <w:pPr>
        <w:pStyle w:val="PL"/>
        <w:rPr>
          <w:lang w:val="en-US"/>
        </w:rPr>
      </w:pPr>
      <w:r>
        <w:rPr>
          <w:lang w:val="en-US"/>
        </w:rPr>
        <w:t xml:space="preserve">          schema:</w:t>
      </w:r>
    </w:p>
    <w:p w14:paraId="646E94DE" w14:textId="77777777" w:rsidR="00B02F80" w:rsidRDefault="00B02F80" w:rsidP="00B02F80">
      <w:pPr>
        <w:pStyle w:val="PL"/>
        <w:rPr>
          <w:lang w:val="en-US"/>
        </w:rPr>
      </w:pPr>
      <w:r>
        <w:rPr>
          <w:lang w:val="en-US"/>
        </w:rPr>
        <w:t xml:space="preserve">            type: string</w:t>
      </w:r>
    </w:p>
    <w:p w14:paraId="0151EFD4" w14:textId="77777777" w:rsidR="00B02F80" w:rsidRPr="000B71E3" w:rsidRDefault="00B02F80" w:rsidP="00B02F80">
      <w:pPr>
        <w:pStyle w:val="PL"/>
      </w:pPr>
      <w:r w:rsidRPr="000B71E3">
        <w:t xml:space="preserve">      responses:</w:t>
      </w:r>
    </w:p>
    <w:p w14:paraId="3F6A5010" w14:textId="77777777" w:rsidR="00B02F80" w:rsidRPr="000B71E3" w:rsidRDefault="00B02F80" w:rsidP="00B02F80">
      <w:pPr>
        <w:pStyle w:val="PL"/>
      </w:pPr>
      <w:r w:rsidRPr="000B71E3">
        <w:t xml:space="preserve">        '200':</w:t>
      </w:r>
    </w:p>
    <w:p w14:paraId="6C8E4A8E" w14:textId="77777777" w:rsidR="00B02F80" w:rsidRPr="000B71E3" w:rsidRDefault="00B02F80" w:rsidP="00B02F80">
      <w:pPr>
        <w:pStyle w:val="PL"/>
      </w:pPr>
      <w:r w:rsidRPr="000B71E3">
        <w:t xml:space="preserve">          description: Expected response to a valid request</w:t>
      </w:r>
    </w:p>
    <w:p w14:paraId="29CF1F9A" w14:textId="77777777" w:rsidR="00B02F80" w:rsidRPr="000B71E3" w:rsidRDefault="00B02F80" w:rsidP="00B02F80">
      <w:pPr>
        <w:pStyle w:val="PL"/>
      </w:pPr>
      <w:r w:rsidRPr="000B71E3">
        <w:t xml:space="preserve">          content:</w:t>
      </w:r>
    </w:p>
    <w:p w14:paraId="09FC0DB9" w14:textId="77777777" w:rsidR="00B02F80" w:rsidRPr="000B71E3" w:rsidRDefault="00B02F80" w:rsidP="00B02F80">
      <w:pPr>
        <w:pStyle w:val="PL"/>
      </w:pPr>
      <w:r w:rsidRPr="000B71E3">
        <w:t xml:space="preserve">            application/json:</w:t>
      </w:r>
    </w:p>
    <w:p w14:paraId="25A71D38" w14:textId="77777777" w:rsidR="00B02F80" w:rsidRPr="000B71E3" w:rsidRDefault="00B02F80" w:rsidP="00B02F80">
      <w:pPr>
        <w:pStyle w:val="PL"/>
      </w:pPr>
      <w:r w:rsidRPr="000B71E3">
        <w:t xml:space="preserve">              schema:</w:t>
      </w:r>
    </w:p>
    <w:p w14:paraId="1718AADD" w14:textId="77777777" w:rsidR="00B02F80" w:rsidRPr="000B71E3" w:rsidRDefault="00B02F80" w:rsidP="00B02F80">
      <w:pPr>
        <w:pStyle w:val="PL"/>
      </w:pPr>
      <w:r w:rsidRPr="000B71E3">
        <w:t xml:space="preserve">                $ref: '#/components/schemas/</w:t>
      </w:r>
      <w:r>
        <w:t>GroupIdentifiers</w:t>
      </w:r>
      <w:r w:rsidRPr="000B71E3">
        <w:t>'</w:t>
      </w:r>
    </w:p>
    <w:p w14:paraId="285F98A2" w14:textId="77777777" w:rsidR="00B02F80" w:rsidRPr="004E4F32" w:rsidRDefault="00B02F80" w:rsidP="00B02F80">
      <w:pPr>
        <w:pStyle w:val="PL"/>
        <w:rPr>
          <w:lang w:val="en-US"/>
        </w:rPr>
      </w:pPr>
      <w:r>
        <w:rPr>
          <w:lang w:val="en-US"/>
        </w:rPr>
        <w:t xml:space="preserve">          </w:t>
      </w:r>
      <w:r w:rsidRPr="004E4F32">
        <w:rPr>
          <w:lang w:val="en-US"/>
        </w:rPr>
        <w:t>headers:</w:t>
      </w:r>
    </w:p>
    <w:p w14:paraId="766F491A" w14:textId="77777777" w:rsidR="00B02F80" w:rsidRDefault="00B02F80" w:rsidP="00B02F80">
      <w:pPr>
        <w:pStyle w:val="PL"/>
        <w:rPr>
          <w:lang w:val="en-US"/>
        </w:rPr>
      </w:pPr>
      <w:r w:rsidRPr="004E4F32">
        <w:rPr>
          <w:lang w:val="en-US"/>
        </w:rPr>
        <w:t xml:space="preserve">            C</w:t>
      </w:r>
      <w:r>
        <w:rPr>
          <w:lang w:val="en-US"/>
        </w:rPr>
        <w:t>ache-Control</w:t>
      </w:r>
      <w:r w:rsidRPr="004E4F32">
        <w:rPr>
          <w:lang w:val="en-US"/>
        </w:rPr>
        <w:t>:</w:t>
      </w:r>
    </w:p>
    <w:p w14:paraId="26546AE0" w14:textId="77777777" w:rsidR="00B02F80" w:rsidRDefault="00B02F80" w:rsidP="00B02F80">
      <w:pPr>
        <w:pStyle w:val="PL"/>
        <w:rPr>
          <w:lang w:val="en-US"/>
        </w:rPr>
      </w:pPr>
      <w:r>
        <w:rPr>
          <w:lang w:val="en-US"/>
        </w:rPr>
        <w:t xml:space="preserve">              description: Cache-Control containing max-age, as described in RFC 7234, 5.2</w:t>
      </w:r>
    </w:p>
    <w:p w14:paraId="0F94D3BE" w14:textId="77777777" w:rsidR="00B02F80" w:rsidRPr="004E4F32" w:rsidRDefault="00B02F80" w:rsidP="00B02F80">
      <w:pPr>
        <w:pStyle w:val="PL"/>
        <w:rPr>
          <w:lang w:val="en-US"/>
        </w:rPr>
      </w:pPr>
      <w:r w:rsidRPr="004E4F32">
        <w:rPr>
          <w:lang w:val="en-US"/>
        </w:rPr>
        <w:t xml:space="preserve">              schema:</w:t>
      </w:r>
    </w:p>
    <w:p w14:paraId="5B8BD49F" w14:textId="77777777" w:rsidR="00B02F80" w:rsidRPr="004E4F32" w:rsidRDefault="00B02F80" w:rsidP="00B02F80">
      <w:pPr>
        <w:pStyle w:val="PL"/>
        <w:rPr>
          <w:lang w:val="en-US"/>
        </w:rPr>
      </w:pPr>
      <w:r w:rsidRPr="004E4F32">
        <w:rPr>
          <w:lang w:val="en-US"/>
        </w:rPr>
        <w:t xml:space="preserve">                type: string</w:t>
      </w:r>
    </w:p>
    <w:p w14:paraId="1E68C53C" w14:textId="77777777" w:rsidR="00B02F80" w:rsidRPr="004E4F32" w:rsidRDefault="00B02F80" w:rsidP="00B02F80">
      <w:pPr>
        <w:pStyle w:val="PL"/>
        <w:rPr>
          <w:lang w:val="en-US"/>
        </w:rPr>
      </w:pPr>
      <w:r w:rsidRPr="004E4F32">
        <w:rPr>
          <w:lang w:val="en-US"/>
        </w:rPr>
        <w:t xml:space="preserve">            ETag:</w:t>
      </w:r>
    </w:p>
    <w:p w14:paraId="346350BC" w14:textId="77777777" w:rsidR="00B02F80" w:rsidRDefault="00B02F80" w:rsidP="00B02F80">
      <w:pPr>
        <w:pStyle w:val="PL"/>
        <w:rPr>
          <w:lang w:val="en-US"/>
        </w:rPr>
      </w:pPr>
      <w:r>
        <w:rPr>
          <w:lang w:val="en-US"/>
        </w:rPr>
        <w:t xml:space="preserve">              description: Entity Tag, containing a strong validator, as described in RFC 7232, 2.3 </w:t>
      </w:r>
    </w:p>
    <w:p w14:paraId="611D1024" w14:textId="77777777" w:rsidR="00B02F80" w:rsidRPr="004E4F32" w:rsidRDefault="00B02F80" w:rsidP="00B02F80">
      <w:pPr>
        <w:pStyle w:val="PL"/>
        <w:rPr>
          <w:lang w:val="en-US"/>
        </w:rPr>
      </w:pPr>
      <w:r w:rsidRPr="004E4F32">
        <w:rPr>
          <w:lang w:val="en-US"/>
        </w:rPr>
        <w:t xml:space="preserve">              schema:</w:t>
      </w:r>
    </w:p>
    <w:p w14:paraId="330118BC" w14:textId="77777777" w:rsidR="00B02F80" w:rsidRDefault="00B02F80" w:rsidP="00B02F80">
      <w:pPr>
        <w:pStyle w:val="PL"/>
        <w:rPr>
          <w:lang w:val="en-US"/>
        </w:rPr>
      </w:pPr>
      <w:r w:rsidRPr="004E4F32">
        <w:rPr>
          <w:lang w:val="en-US"/>
        </w:rPr>
        <w:t xml:space="preserve">                type: string</w:t>
      </w:r>
    </w:p>
    <w:p w14:paraId="4C1EAE1A" w14:textId="77777777" w:rsidR="00B02F80" w:rsidRPr="004E4F32" w:rsidRDefault="00B02F80" w:rsidP="00B02F80">
      <w:pPr>
        <w:pStyle w:val="PL"/>
        <w:rPr>
          <w:lang w:val="en-US"/>
        </w:rPr>
      </w:pPr>
      <w:r w:rsidRPr="004E4F32">
        <w:rPr>
          <w:lang w:val="en-US"/>
        </w:rPr>
        <w:t xml:space="preserve">            </w:t>
      </w:r>
      <w:r>
        <w:rPr>
          <w:lang w:val="en-US"/>
        </w:rPr>
        <w:t>Last-Modified</w:t>
      </w:r>
      <w:r w:rsidRPr="004E4F32">
        <w:rPr>
          <w:lang w:val="en-US"/>
        </w:rPr>
        <w:t>:</w:t>
      </w:r>
    </w:p>
    <w:p w14:paraId="5009F210" w14:textId="77777777" w:rsidR="00B02F80" w:rsidRDefault="00B02F80" w:rsidP="00B02F80">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289828C1" w14:textId="77777777" w:rsidR="00B02F80" w:rsidRPr="004E4F32" w:rsidRDefault="00B02F80" w:rsidP="00B02F80">
      <w:pPr>
        <w:pStyle w:val="PL"/>
        <w:rPr>
          <w:lang w:val="en-US"/>
        </w:rPr>
      </w:pPr>
      <w:r w:rsidRPr="004E4F32">
        <w:rPr>
          <w:lang w:val="en-US"/>
        </w:rPr>
        <w:t xml:space="preserve">              schema:</w:t>
      </w:r>
    </w:p>
    <w:p w14:paraId="70603EE4" w14:textId="77777777" w:rsidR="00B02F80" w:rsidRDefault="00B02F80" w:rsidP="00B02F80">
      <w:pPr>
        <w:pStyle w:val="PL"/>
        <w:rPr>
          <w:lang w:val="en-US"/>
        </w:rPr>
      </w:pPr>
      <w:r w:rsidRPr="004E4F32">
        <w:rPr>
          <w:lang w:val="en-US"/>
        </w:rPr>
        <w:t xml:space="preserve">                type: string</w:t>
      </w:r>
    </w:p>
    <w:p w14:paraId="3759954F" w14:textId="77777777" w:rsidR="00B02F80" w:rsidRPr="0026346C" w:rsidRDefault="00B02F80" w:rsidP="00B02F80">
      <w:pPr>
        <w:pStyle w:val="PL"/>
        <w:rPr>
          <w:lang w:val="en-US"/>
        </w:rPr>
      </w:pPr>
      <w:r w:rsidRPr="002E5CBA">
        <w:rPr>
          <w:lang w:val="en-US"/>
        </w:rPr>
        <w:t xml:space="preserve">        '</w:t>
      </w:r>
      <w:r>
        <w:rPr>
          <w:lang w:val="en-US"/>
        </w:rPr>
        <w:t>400</w:t>
      </w:r>
      <w:r w:rsidRPr="002E5CBA">
        <w:rPr>
          <w:lang w:val="en-US"/>
        </w:rPr>
        <w:t>':</w:t>
      </w:r>
    </w:p>
    <w:p w14:paraId="02C1C182" w14:textId="77777777" w:rsidR="00B02F80" w:rsidRDefault="00B02F80" w:rsidP="00B02F80">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14:paraId="5E29487B" w14:textId="77777777" w:rsidR="00B02F80" w:rsidRPr="000B71E3" w:rsidRDefault="00B02F80" w:rsidP="00B02F80">
      <w:pPr>
        <w:pStyle w:val="PL"/>
      </w:pPr>
      <w:r w:rsidRPr="000B71E3">
        <w:t xml:space="preserve">        '404':</w:t>
      </w:r>
    </w:p>
    <w:p w14:paraId="70CE6FA0" w14:textId="77777777" w:rsidR="00B02F80" w:rsidRDefault="00B02F80" w:rsidP="00B02F80">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A9D2EE8" w14:textId="77777777" w:rsidR="00B02F80" w:rsidRPr="0026346C" w:rsidRDefault="00B02F80" w:rsidP="00B02F80">
      <w:pPr>
        <w:pStyle w:val="PL"/>
        <w:rPr>
          <w:lang w:val="en-US"/>
        </w:rPr>
      </w:pPr>
      <w:r w:rsidRPr="002E5CBA">
        <w:rPr>
          <w:lang w:val="en-US"/>
        </w:rPr>
        <w:t xml:space="preserve">        '</w:t>
      </w:r>
      <w:r>
        <w:rPr>
          <w:lang w:val="en-US"/>
        </w:rPr>
        <w:t>500</w:t>
      </w:r>
      <w:r w:rsidRPr="002E5CBA">
        <w:rPr>
          <w:lang w:val="en-US"/>
        </w:rPr>
        <w:t>':</w:t>
      </w:r>
    </w:p>
    <w:p w14:paraId="3B1D55C5" w14:textId="77777777"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F703816" w14:textId="77777777" w:rsidR="00B02F80" w:rsidRDefault="00B02F80" w:rsidP="00B02F80">
      <w:pPr>
        <w:pStyle w:val="PL"/>
        <w:rPr>
          <w:lang w:val="en-US"/>
        </w:rPr>
      </w:pPr>
      <w:r w:rsidRPr="002E5CBA">
        <w:rPr>
          <w:lang w:val="en-US"/>
        </w:rPr>
        <w:t xml:space="preserve">        '</w:t>
      </w:r>
      <w:r>
        <w:rPr>
          <w:lang w:val="en-US"/>
        </w:rPr>
        <w:t>503</w:t>
      </w:r>
      <w:r w:rsidRPr="002E5CBA">
        <w:rPr>
          <w:lang w:val="en-US"/>
        </w:rPr>
        <w:t>':</w:t>
      </w:r>
    </w:p>
    <w:p w14:paraId="3F2495CF" w14:textId="77777777" w:rsidR="00B02F80" w:rsidRDefault="00B02F80" w:rsidP="00B02F80">
      <w:pPr>
        <w:pStyle w:val="PL"/>
        <w:rPr>
          <w:lang w:val="en-US"/>
        </w:rPr>
      </w:pPr>
      <w:r w:rsidRPr="008F2F3C">
        <w:t xml:space="preserve">        </w:t>
      </w:r>
      <w:r>
        <w:t xml:space="preserve">  </w:t>
      </w:r>
      <w:r w:rsidRPr="008F2F3C">
        <w:t>$ref: 'TS29571_CommonData.yaml#/components/responses/</w:t>
      </w:r>
      <w:r>
        <w:t>503</w:t>
      </w:r>
      <w:r w:rsidRPr="008F2F3C">
        <w:t>'</w:t>
      </w:r>
    </w:p>
    <w:p w14:paraId="7993FCBD" w14:textId="77777777" w:rsidR="00B02F80" w:rsidRPr="000B71E3" w:rsidRDefault="00B02F80" w:rsidP="00B02F80">
      <w:pPr>
        <w:pStyle w:val="PL"/>
      </w:pPr>
      <w:r w:rsidRPr="000B71E3">
        <w:t xml:space="preserve">        default:</w:t>
      </w:r>
    </w:p>
    <w:p w14:paraId="3D53D6FF" w14:textId="77777777" w:rsidR="00B02F80" w:rsidRDefault="00B02F80" w:rsidP="00B02F80">
      <w:pPr>
        <w:pStyle w:val="PL"/>
      </w:pPr>
      <w:r w:rsidRPr="000B71E3">
        <w:t xml:space="preserve">          description: Unexpected error</w:t>
      </w:r>
    </w:p>
    <w:p w14:paraId="546BC3AF" w14:textId="77777777" w:rsidR="006E35B4" w:rsidRPr="000B71E3" w:rsidRDefault="006E35B4" w:rsidP="006E35B4">
      <w:pPr>
        <w:pStyle w:val="PL"/>
      </w:pPr>
    </w:p>
    <w:p w14:paraId="453F029D" w14:textId="77777777" w:rsidR="00FF472F" w:rsidRPr="000B71E3" w:rsidRDefault="00207B40" w:rsidP="00FF472F">
      <w:pPr>
        <w:pStyle w:val="PL"/>
        <w:rPr>
          <w:lang w:val="en-US"/>
        </w:rPr>
      </w:pPr>
      <w:r w:rsidRPr="000B71E3">
        <w:t>components:</w:t>
      </w:r>
      <w:bookmarkStart w:id="528" w:name="_Hlk515254811"/>
    </w:p>
    <w:p w14:paraId="1D542C69" w14:textId="77777777" w:rsidR="00FF472F" w:rsidRPr="000B71E3" w:rsidRDefault="00FF472F" w:rsidP="00FF472F">
      <w:pPr>
        <w:pStyle w:val="PL"/>
        <w:rPr>
          <w:lang w:val="en-US"/>
        </w:rPr>
      </w:pPr>
      <w:r w:rsidRPr="000B71E3">
        <w:rPr>
          <w:lang w:val="en-US"/>
        </w:rPr>
        <w:t xml:space="preserve">  securitySchemes:</w:t>
      </w:r>
    </w:p>
    <w:p w14:paraId="413876C9" w14:textId="77777777" w:rsidR="00FF472F" w:rsidRPr="000B71E3" w:rsidRDefault="00FF472F" w:rsidP="00FF472F">
      <w:pPr>
        <w:pStyle w:val="PL"/>
        <w:rPr>
          <w:lang w:val="en-US"/>
        </w:rPr>
      </w:pPr>
      <w:r w:rsidRPr="000B71E3">
        <w:rPr>
          <w:lang w:val="en-US"/>
        </w:rPr>
        <w:t xml:space="preserve">    oAuth2ClientCredentials:</w:t>
      </w:r>
    </w:p>
    <w:p w14:paraId="2E31D12A" w14:textId="77777777" w:rsidR="00FF472F" w:rsidRPr="000B71E3" w:rsidRDefault="00FF472F" w:rsidP="00FF472F">
      <w:pPr>
        <w:pStyle w:val="PL"/>
        <w:rPr>
          <w:lang w:val="en-US"/>
        </w:rPr>
      </w:pPr>
      <w:r w:rsidRPr="000B71E3">
        <w:rPr>
          <w:lang w:val="en-US"/>
        </w:rPr>
        <w:t xml:space="preserve">      type: oauth2</w:t>
      </w:r>
    </w:p>
    <w:p w14:paraId="4832116C" w14:textId="77777777" w:rsidR="00FF472F" w:rsidRPr="000B71E3" w:rsidRDefault="00FF472F" w:rsidP="00FF472F">
      <w:pPr>
        <w:pStyle w:val="PL"/>
        <w:rPr>
          <w:lang w:val="en-US"/>
        </w:rPr>
      </w:pPr>
      <w:r w:rsidRPr="000B71E3">
        <w:rPr>
          <w:lang w:val="en-US"/>
        </w:rPr>
        <w:t xml:space="preserve">      flows: </w:t>
      </w:r>
    </w:p>
    <w:p w14:paraId="43D33BEB" w14:textId="77777777" w:rsidR="00FF472F" w:rsidRPr="000B71E3" w:rsidRDefault="00FF472F" w:rsidP="00FF472F">
      <w:pPr>
        <w:pStyle w:val="PL"/>
        <w:rPr>
          <w:lang w:val="en-US"/>
        </w:rPr>
      </w:pPr>
      <w:r w:rsidRPr="000B71E3">
        <w:rPr>
          <w:lang w:val="en-US"/>
        </w:rPr>
        <w:t xml:space="preserve">        clientCredentials: </w:t>
      </w:r>
    </w:p>
    <w:p w14:paraId="19AE7E7D"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56374C43" w14:textId="77777777" w:rsidR="00FF472F" w:rsidRPr="000B71E3" w:rsidRDefault="00FF472F" w:rsidP="00FF472F">
      <w:pPr>
        <w:pStyle w:val="PL"/>
        <w:rPr>
          <w:lang w:val="en-US"/>
        </w:rPr>
      </w:pPr>
      <w:r w:rsidRPr="000B71E3">
        <w:rPr>
          <w:lang w:val="en-US"/>
        </w:rPr>
        <w:t xml:space="preserve">          scopes:</w:t>
      </w:r>
    </w:p>
    <w:bookmarkEnd w:id="528"/>
    <w:p w14:paraId="227591CA" w14:textId="77777777" w:rsidR="007B72A2" w:rsidRDefault="007B72A2" w:rsidP="007B72A2">
      <w:pPr>
        <w:pStyle w:val="PL"/>
      </w:pPr>
      <w:r>
        <w:t xml:space="preserve">            nudm-sdm: Access to the nudm-sdm API</w:t>
      </w:r>
    </w:p>
    <w:p w14:paraId="1366B7FF" w14:textId="77777777" w:rsidR="00207B40" w:rsidRPr="000B71E3" w:rsidRDefault="00207B40" w:rsidP="00207B40">
      <w:pPr>
        <w:pStyle w:val="PL"/>
      </w:pPr>
    </w:p>
    <w:p w14:paraId="66AD5B4B" w14:textId="77777777" w:rsidR="00207B40" w:rsidRPr="000B71E3" w:rsidRDefault="00207B40" w:rsidP="00207B40">
      <w:pPr>
        <w:pStyle w:val="PL"/>
      </w:pPr>
      <w:r w:rsidRPr="000B71E3">
        <w:t xml:space="preserve">  schemas:</w:t>
      </w:r>
    </w:p>
    <w:p w14:paraId="23944C27" w14:textId="77777777" w:rsidR="00207B40" w:rsidRPr="000B71E3" w:rsidRDefault="00207B40" w:rsidP="00207B40">
      <w:pPr>
        <w:pStyle w:val="PL"/>
      </w:pPr>
    </w:p>
    <w:p w14:paraId="0B3A29F8" w14:textId="77777777" w:rsidR="00207B40" w:rsidRPr="000B71E3" w:rsidRDefault="00207B40" w:rsidP="00207B40">
      <w:pPr>
        <w:pStyle w:val="PL"/>
      </w:pPr>
      <w:r w:rsidRPr="000B71E3">
        <w:t># COMPLEX TYPES:</w:t>
      </w:r>
    </w:p>
    <w:p w14:paraId="5168D29A" w14:textId="77777777" w:rsidR="00207B40" w:rsidRPr="000B71E3" w:rsidRDefault="00207B40" w:rsidP="00207B40">
      <w:pPr>
        <w:pStyle w:val="PL"/>
      </w:pPr>
    </w:p>
    <w:p w14:paraId="3D645109" w14:textId="77777777" w:rsidR="00207B40" w:rsidRPr="000B71E3" w:rsidRDefault="00207B40" w:rsidP="00207B40">
      <w:pPr>
        <w:pStyle w:val="PL"/>
      </w:pPr>
      <w:r w:rsidRPr="000B71E3">
        <w:t xml:space="preserve">    DatasetNames:</w:t>
      </w:r>
    </w:p>
    <w:p w14:paraId="4C85A01C" w14:textId="77777777" w:rsidR="00207B40" w:rsidRPr="000B71E3" w:rsidRDefault="00207B40" w:rsidP="00207B40">
      <w:pPr>
        <w:pStyle w:val="PL"/>
      </w:pPr>
      <w:r w:rsidRPr="000B71E3">
        <w:t xml:space="preserve">      type: array</w:t>
      </w:r>
    </w:p>
    <w:p w14:paraId="3D5C23D8" w14:textId="77777777" w:rsidR="00207B40" w:rsidRPr="000B71E3" w:rsidRDefault="00207B40" w:rsidP="00207B40">
      <w:pPr>
        <w:pStyle w:val="PL"/>
      </w:pPr>
      <w:r w:rsidRPr="000B71E3">
        <w:t xml:space="preserve">      items: </w:t>
      </w:r>
    </w:p>
    <w:p w14:paraId="12D7EEDC" w14:textId="77777777" w:rsidR="00207B40" w:rsidRPr="000B71E3" w:rsidRDefault="00207B40" w:rsidP="00207B40">
      <w:pPr>
        <w:pStyle w:val="PL"/>
      </w:pPr>
      <w:r w:rsidRPr="000B71E3">
        <w:t xml:space="preserve">        $ref: '#/components/schemas/DataSetName'</w:t>
      </w:r>
    </w:p>
    <w:p w14:paraId="00F33C27" w14:textId="77777777" w:rsidR="00207B40" w:rsidRPr="000B71E3" w:rsidRDefault="00207B40" w:rsidP="00207B40">
      <w:pPr>
        <w:pStyle w:val="PL"/>
      </w:pPr>
      <w:r w:rsidRPr="000B71E3">
        <w:t xml:space="preserve">      minItems: 2</w:t>
      </w:r>
    </w:p>
    <w:p w14:paraId="0E574990" w14:textId="77777777" w:rsidR="00207B40" w:rsidRPr="000B71E3" w:rsidRDefault="00207B40" w:rsidP="00207B40">
      <w:pPr>
        <w:pStyle w:val="PL"/>
      </w:pPr>
      <w:r w:rsidRPr="000B71E3">
        <w:t xml:space="preserve">      uniqueItems: true</w:t>
      </w:r>
    </w:p>
    <w:p w14:paraId="45ADBEED" w14:textId="77777777" w:rsidR="00207B40" w:rsidRPr="000B71E3" w:rsidRDefault="00207B40" w:rsidP="00207B40">
      <w:pPr>
        <w:pStyle w:val="PL"/>
      </w:pPr>
    </w:p>
    <w:p w14:paraId="3582767B" w14:textId="77777777" w:rsidR="00207B40" w:rsidRPr="000B71E3" w:rsidRDefault="00207B40" w:rsidP="00207B40">
      <w:pPr>
        <w:pStyle w:val="PL"/>
      </w:pPr>
      <w:r w:rsidRPr="000B71E3">
        <w:t xml:space="preserve">    SubscriptionDataSets:</w:t>
      </w:r>
    </w:p>
    <w:p w14:paraId="69082FE3" w14:textId="77777777" w:rsidR="00207B40" w:rsidRPr="000B71E3" w:rsidRDefault="00207B40" w:rsidP="00207B40">
      <w:pPr>
        <w:pStyle w:val="PL"/>
      </w:pPr>
      <w:r w:rsidRPr="000B71E3">
        <w:t xml:space="preserve">      type: object</w:t>
      </w:r>
    </w:p>
    <w:p w14:paraId="7A22042F" w14:textId="77777777" w:rsidR="00207B40" w:rsidRPr="000B71E3" w:rsidRDefault="00207B40" w:rsidP="00207B40">
      <w:pPr>
        <w:pStyle w:val="PL"/>
      </w:pPr>
      <w:r w:rsidRPr="000B71E3">
        <w:t xml:space="preserve">      properties:</w:t>
      </w:r>
    </w:p>
    <w:p w14:paraId="06076E6C" w14:textId="77777777" w:rsidR="00207B40" w:rsidRPr="000B71E3" w:rsidRDefault="00207B40" w:rsidP="00207B40">
      <w:pPr>
        <w:pStyle w:val="PL"/>
      </w:pPr>
      <w:r w:rsidRPr="000B71E3">
        <w:t xml:space="preserve">        amData:</w:t>
      </w:r>
    </w:p>
    <w:p w14:paraId="6623D5B6" w14:textId="77777777" w:rsidR="00207B40" w:rsidRPr="000B71E3" w:rsidRDefault="00207B40" w:rsidP="00207B40">
      <w:pPr>
        <w:pStyle w:val="PL"/>
      </w:pPr>
      <w:r w:rsidRPr="000B71E3">
        <w:t xml:space="preserve">          $ref: '#/components/schemas/AccessAndMobilitySubscriptionData'</w:t>
      </w:r>
    </w:p>
    <w:p w14:paraId="07CA94F7" w14:textId="77777777" w:rsidR="00207B40" w:rsidRPr="000B71E3" w:rsidRDefault="00207B40" w:rsidP="00207B40">
      <w:pPr>
        <w:pStyle w:val="PL"/>
      </w:pPr>
      <w:r w:rsidRPr="000B71E3">
        <w:t xml:space="preserve">        smfSelData:</w:t>
      </w:r>
    </w:p>
    <w:p w14:paraId="01C18626" w14:textId="77777777" w:rsidR="00207B40" w:rsidRPr="000B71E3" w:rsidRDefault="00207B40" w:rsidP="00207B40">
      <w:pPr>
        <w:pStyle w:val="PL"/>
      </w:pPr>
      <w:r w:rsidRPr="000B71E3">
        <w:t xml:space="preserve">          $ref: '#/components/schemas/SmfSelectionSubscriptionData'</w:t>
      </w:r>
    </w:p>
    <w:p w14:paraId="78441F0B" w14:textId="77777777" w:rsidR="002A0E55" w:rsidRPr="000B71E3" w:rsidRDefault="002A0E55" w:rsidP="002A0E55">
      <w:pPr>
        <w:pStyle w:val="PL"/>
      </w:pPr>
      <w:r w:rsidRPr="000B71E3">
        <w:t xml:space="preserve">        uecSmfData:</w:t>
      </w:r>
    </w:p>
    <w:p w14:paraId="6867CE86" w14:textId="77777777" w:rsidR="002A0E55" w:rsidRPr="000B71E3" w:rsidRDefault="002A0E55" w:rsidP="002A0E55">
      <w:pPr>
        <w:pStyle w:val="PL"/>
      </w:pPr>
      <w:r w:rsidRPr="000B71E3">
        <w:t xml:space="preserve">          $ref: '#/components/schemas/UeContextInSmfData'</w:t>
      </w:r>
    </w:p>
    <w:p w14:paraId="716AE03D" w14:textId="77777777" w:rsidR="002A0E55" w:rsidRPr="000B71E3" w:rsidRDefault="002A0E55" w:rsidP="002A0E55">
      <w:pPr>
        <w:pStyle w:val="PL"/>
      </w:pPr>
      <w:r w:rsidRPr="000B71E3">
        <w:t xml:space="preserve">        uecSmsfData:</w:t>
      </w:r>
    </w:p>
    <w:p w14:paraId="2C298424" w14:textId="77777777" w:rsidR="002A0E55" w:rsidRPr="000B71E3" w:rsidRDefault="002A0E55" w:rsidP="002A0E55">
      <w:pPr>
        <w:pStyle w:val="PL"/>
      </w:pPr>
      <w:r w:rsidRPr="000B71E3">
        <w:t xml:space="preserve">          $ref: '#/components/schemas/UeContextInSmsfData'</w:t>
      </w:r>
    </w:p>
    <w:p w14:paraId="4FBF15D8" w14:textId="77777777" w:rsidR="002A0E55" w:rsidRPr="000B71E3" w:rsidRDefault="002A0E55" w:rsidP="002A0E55">
      <w:pPr>
        <w:pStyle w:val="PL"/>
      </w:pPr>
      <w:r w:rsidRPr="000B71E3">
        <w:t xml:space="preserve">        smsSubsData:</w:t>
      </w:r>
    </w:p>
    <w:p w14:paraId="70B5E538" w14:textId="77777777" w:rsidR="002A0E55" w:rsidRPr="000B71E3" w:rsidRDefault="002A0E55" w:rsidP="002A0E55">
      <w:pPr>
        <w:pStyle w:val="PL"/>
      </w:pPr>
      <w:r w:rsidRPr="000B71E3">
        <w:t xml:space="preserve">          $ref: '#/components/schemas/SmsSubscriptionData'</w:t>
      </w:r>
    </w:p>
    <w:p w14:paraId="0D2788D0" w14:textId="77777777" w:rsidR="002A0E55" w:rsidRPr="000B71E3" w:rsidRDefault="002A0E55" w:rsidP="002A0E55">
      <w:pPr>
        <w:pStyle w:val="PL"/>
      </w:pPr>
      <w:r w:rsidRPr="000B71E3">
        <w:t xml:space="preserve">        smData</w:t>
      </w:r>
      <w:r w:rsidR="00FB70E0" w:rsidRPr="000B71E3">
        <w:t>:</w:t>
      </w:r>
    </w:p>
    <w:p w14:paraId="40B84398" w14:textId="77777777" w:rsidR="002A0E55" w:rsidRPr="000B71E3" w:rsidRDefault="002A0E55" w:rsidP="002A0E55">
      <w:pPr>
        <w:pStyle w:val="PL"/>
      </w:pPr>
      <w:r w:rsidRPr="000B71E3">
        <w:t xml:space="preserve">          type: array</w:t>
      </w:r>
    </w:p>
    <w:p w14:paraId="7805E240" w14:textId="77777777" w:rsidR="002A0E55" w:rsidRPr="000B71E3" w:rsidRDefault="002A0E55" w:rsidP="002A0E55">
      <w:pPr>
        <w:pStyle w:val="PL"/>
      </w:pPr>
      <w:r w:rsidRPr="000B71E3">
        <w:t xml:space="preserve">          items:</w:t>
      </w:r>
    </w:p>
    <w:p w14:paraId="14C5AEC2" w14:textId="77777777" w:rsidR="00F02795" w:rsidRDefault="002A0E55" w:rsidP="00F02795">
      <w:pPr>
        <w:pStyle w:val="PL"/>
      </w:pPr>
      <w:r w:rsidRPr="000B71E3">
        <w:t xml:space="preserve">            $ref: '#/components/schemas/SessionManagementSubscriptionData'</w:t>
      </w:r>
    </w:p>
    <w:p w14:paraId="7ECE058A" w14:textId="77777777" w:rsidR="00211EEC" w:rsidRPr="000B71E3" w:rsidRDefault="00F02795" w:rsidP="00F02795">
      <w:pPr>
        <w:pStyle w:val="PL"/>
      </w:pPr>
      <w:r>
        <w:t xml:space="preserve">          minItems: 1</w:t>
      </w:r>
    </w:p>
    <w:p w14:paraId="40B780C2" w14:textId="77777777" w:rsidR="00211EEC" w:rsidRPr="000B71E3" w:rsidRDefault="00211EEC" w:rsidP="00211EEC">
      <w:pPr>
        <w:pStyle w:val="PL"/>
      </w:pPr>
      <w:r w:rsidRPr="000B71E3">
        <w:t xml:space="preserve">        traceData:</w:t>
      </w:r>
    </w:p>
    <w:p w14:paraId="5AD3759B" w14:textId="77777777" w:rsidR="002A0E55" w:rsidRPr="000B71E3" w:rsidRDefault="00211EEC" w:rsidP="00211EEC">
      <w:pPr>
        <w:pStyle w:val="PL"/>
      </w:pPr>
      <w:r w:rsidRPr="000B71E3">
        <w:t xml:space="preserve">          $ref: 'TS29571_CommonData.yaml#/components/schemas/TraceData'</w:t>
      </w:r>
    </w:p>
    <w:p w14:paraId="7D53A10F" w14:textId="77777777" w:rsidR="00D17C43" w:rsidRPr="000B71E3" w:rsidRDefault="00D17C43" w:rsidP="00D17C43">
      <w:pPr>
        <w:pStyle w:val="PL"/>
      </w:pPr>
      <w:r w:rsidRPr="000B71E3">
        <w:t xml:space="preserve">        smsMngData:</w:t>
      </w:r>
    </w:p>
    <w:p w14:paraId="0C56AFEB" w14:textId="77777777" w:rsidR="00D17C43" w:rsidRPr="000B71E3" w:rsidRDefault="00D17C43" w:rsidP="00D17C43">
      <w:pPr>
        <w:pStyle w:val="PL"/>
      </w:pPr>
      <w:r w:rsidRPr="000B71E3">
        <w:t xml:space="preserve">          $ref: '#/components/schemas/SmsManagementSubscriptionData'</w:t>
      </w:r>
    </w:p>
    <w:p w14:paraId="74A77A66" w14:textId="77777777" w:rsidR="002A0E55" w:rsidRPr="000B71E3" w:rsidRDefault="002A0E55" w:rsidP="002A0E55">
      <w:pPr>
        <w:pStyle w:val="PL"/>
      </w:pPr>
    </w:p>
    <w:p w14:paraId="580F8574" w14:textId="77777777" w:rsidR="002A0E55" w:rsidRPr="000B71E3" w:rsidRDefault="002A0E55" w:rsidP="002A0E55">
      <w:pPr>
        <w:pStyle w:val="PL"/>
      </w:pPr>
      <w:r w:rsidRPr="000B71E3">
        <w:t xml:space="preserve">    UeContextInSmsfData:</w:t>
      </w:r>
    </w:p>
    <w:p w14:paraId="667F8A48" w14:textId="77777777" w:rsidR="002A0E55" w:rsidRPr="000B71E3" w:rsidRDefault="002A0E55" w:rsidP="002A0E55">
      <w:pPr>
        <w:pStyle w:val="PL"/>
      </w:pPr>
      <w:r w:rsidRPr="000B71E3">
        <w:t xml:space="preserve">      type: object</w:t>
      </w:r>
    </w:p>
    <w:p w14:paraId="45E8CF83" w14:textId="77777777" w:rsidR="002A0E55" w:rsidRPr="000B71E3" w:rsidRDefault="002A0E55" w:rsidP="002A0E55">
      <w:pPr>
        <w:pStyle w:val="PL"/>
      </w:pPr>
      <w:r w:rsidRPr="000B71E3">
        <w:t xml:space="preserve">      properties:</w:t>
      </w:r>
    </w:p>
    <w:p w14:paraId="0F6DA8E3" w14:textId="77777777" w:rsidR="002A0E55" w:rsidRPr="000B71E3" w:rsidRDefault="002A0E55" w:rsidP="002A0E55">
      <w:pPr>
        <w:pStyle w:val="PL"/>
      </w:pPr>
      <w:r w:rsidRPr="000B71E3">
        <w:t xml:space="preserve">        smsfInfo3GppAccess:</w:t>
      </w:r>
    </w:p>
    <w:p w14:paraId="7CF4CD33" w14:textId="77777777" w:rsidR="002A0E55" w:rsidRPr="000B71E3" w:rsidRDefault="002A0E55" w:rsidP="002A0E55">
      <w:pPr>
        <w:pStyle w:val="PL"/>
      </w:pPr>
      <w:r w:rsidRPr="000B71E3">
        <w:t xml:space="preserve">          $ref: '#/components/schemas/SmsfInfo'</w:t>
      </w:r>
    </w:p>
    <w:p w14:paraId="56711B55" w14:textId="77777777" w:rsidR="002A0E55" w:rsidRPr="000B71E3" w:rsidRDefault="002A0E55" w:rsidP="002A0E55">
      <w:pPr>
        <w:pStyle w:val="PL"/>
      </w:pPr>
      <w:r w:rsidRPr="000B71E3">
        <w:t xml:space="preserve">        smsfInfoNon3GppAccess:</w:t>
      </w:r>
    </w:p>
    <w:p w14:paraId="4C3264D2" w14:textId="77777777" w:rsidR="002A0E55" w:rsidRPr="000B71E3" w:rsidRDefault="002A0E55" w:rsidP="002A0E55">
      <w:pPr>
        <w:pStyle w:val="PL"/>
      </w:pPr>
      <w:r w:rsidRPr="000B71E3">
        <w:t xml:space="preserve">          $ref: '#/components/schemas/SmsfInfo'</w:t>
      </w:r>
    </w:p>
    <w:p w14:paraId="44529711" w14:textId="77777777" w:rsidR="002A0E55" w:rsidRPr="000B71E3" w:rsidRDefault="002A0E55" w:rsidP="002A0E55">
      <w:pPr>
        <w:pStyle w:val="PL"/>
      </w:pPr>
    </w:p>
    <w:p w14:paraId="2F7A4BA8" w14:textId="77777777" w:rsidR="002A0E55" w:rsidRPr="000B71E3" w:rsidRDefault="002A0E55" w:rsidP="002A0E55">
      <w:pPr>
        <w:pStyle w:val="PL"/>
      </w:pPr>
      <w:r w:rsidRPr="000B71E3">
        <w:t xml:space="preserve">    SmsfInfo:</w:t>
      </w:r>
    </w:p>
    <w:p w14:paraId="01B535C4" w14:textId="77777777" w:rsidR="002A0E55" w:rsidRPr="000B71E3" w:rsidRDefault="002A0E55" w:rsidP="002A0E55">
      <w:pPr>
        <w:pStyle w:val="PL"/>
      </w:pPr>
      <w:r w:rsidRPr="000B71E3">
        <w:t xml:space="preserve">      type: object</w:t>
      </w:r>
    </w:p>
    <w:p w14:paraId="1FDC497E" w14:textId="77777777" w:rsidR="002A0E55" w:rsidRPr="000B71E3" w:rsidRDefault="002A0E55" w:rsidP="002A0E55">
      <w:pPr>
        <w:pStyle w:val="PL"/>
      </w:pPr>
      <w:r w:rsidRPr="000B71E3">
        <w:t xml:space="preserve">      required:</w:t>
      </w:r>
    </w:p>
    <w:p w14:paraId="60FC1D79" w14:textId="77777777" w:rsidR="002A0E55" w:rsidRPr="000B71E3" w:rsidRDefault="002A0E55" w:rsidP="002A0E55">
      <w:pPr>
        <w:pStyle w:val="PL"/>
      </w:pPr>
      <w:r w:rsidRPr="000B71E3">
        <w:t xml:space="preserve">        - smsfInstanceId</w:t>
      </w:r>
    </w:p>
    <w:p w14:paraId="43038C5D" w14:textId="77777777" w:rsidR="002A0E55" w:rsidRPr="000B71E3" w:rsidRDefault="002A0E55" w:rsidP="002A0E55">
      <w:pPr>
        <w:pStyle w:val="PL"/>
      </w:pPr>
      <w:r w:rsidRPr="000B71E3">
        <w:t xml:space="preserve">        - plmnId</w:t>
      </w:r>
    </w:p>
    <w:p w14:paraId="7A2CAAB7" w14:textId="77777777" w:rsidR="002A0E55" w:rsidRPr="000B71E3" w:rsidRDefault="002A0E55" w:rsidP="002A0E55">
      <w:pPr>
        <w:pStyle w:val="PL"/>
      </w:pPr>
      <w:r w:rsidRPr="000B71E3">
        <w:t xml:space="preserve">      properties:</w:t>
      </w:r>
    </w:p>
    <w:p w14:paraId="1E9E3401" w14:textId="77777777" w:rsidR="002A0E55" w:rsidRPr="000B71E3" w:rsidRDefault="002A0E55" w:rsidP="002A0E55">
      <w:pPr>
        <w:pStyle w:val="PL"/>
      </w:pPr>
      <w:r w:rsidRPr="000B71E3">
        <w:t xml:space="preserve">        smsfInstanceId:</w:t>
      </w:r>
    </w:p>
    <w:p w14:paraId="363DD837" w14:textId="77777777" w:rsidR="002A0E55" w:rsidRPr="000B71E3" w:rsidRDefault="002A0E55" w:rsidP="002A0E55">
      <w:pPr>
        <w:pStyle w:val="PL"/>
      </w:pPr>
      <w:r w:rsidRPr="000B71E3">
        <w:t xml:space="preserve">          $ref: 'TS29571_CommonData.yaml#/components/schemas/NfInstanceId'</w:t>
      </w:r>
    </w:p>
    <w:p w14:paraId="7D9C8540" w14:textId="77777777" w:rsidR="002A0E55" w:rsidRPr="000B71E3" w:rsidRDefault="002A0E55" w:rsidP="002A0E55">
      <w:pPr>
        <w:pStyle w:val="PL"/>
      </w:pPr>
      <w:r w:rsidRPr="000B71E3">
        <w:t xml:space="preserve">        plmnId:</w:t>
      </w:r>
    </w:p>
    <w:p w14:paraId="78B0EF31" w14:textId="77777777" w:rsidR="002A0E55" w:rsidRPr="000B71E3" w:rsidRDefault="002A0E55" w:rsidP="002A0E55">
      <w:pPr>
        <w:pStyle w:val="PL"/>
      </w:pPr>
      <w:r w:rsidRPr="000B71E3">
        <w:t xml:space="preserve">          $ref: 'TS29571_CommonData.yaml#/components/schemas/PlmnId'</w:t>
      </w:r>
    </w:p>
    <w:p w14:paraId="36D53040" w14:textId="77777777" w:rsidR="002A0E55" w:rsidRPr="000B71E3" w:rsidRDefault="002A0E55" w:rsidP="00207B40">
      <w:pPr>
        <w:pStyle w:val="PL"/>
      </w:pPr>
    </w:p>
    <w:p w14:paraId="2BA8CE0F" w14:textId="77777777" w:rsidR="00207B40" w:rsidRPr="000B71E3" w:rsidRDefault="00207B40" w:rsidP="00207B40">
      <w:pPr>
        <w:pStyle w:val="PL"/>
      </w:pPr>
      <w:r w:rsidRPr="000B71E3">
        <w:t xml:space="preserve">    AccessAndMobilitySubscriptionData:</w:t>
      </w:r>
    </w:p>
    <w:p w14:paraId="05F5E1E1" w14:textId="77777777" w:rsidR="00207B40" w:rsidRPr="000B71E3" w:rsidRDefault="00207B40" w:rsidP="00207B40">
      <w:pPr>
        <w:pStyle w:val="PL"/>
      </w:pPr>
      <w:r w:rsidRPr="000B71E3">
        <w:t xml:space="preserve">      type: object</w:t>
      </w:r>
    </w:p>
    <w:p w14:paraId="44E732B4" w14:textId="77777777" w:rsidR="00207B40" w:rsidRPr="000B71E3" w:rsidRDefault="00207B40" w:rsidP="00207B40">
      <w:pPr>
        <w:pStyle w:val="PL"/>
      </w:pPr>
      <w:r w:rsidRPr="000B71E3">
        <w:t xml:space="preserve">      properties:</w:t>
      </w:r>
    </w:p>
    <w:p w14:paraId="7491058B" w14:textId="77777777" w:rsidR="00207B40" w:rsidRPr="000B71E3" w:rsidRDefault="00207B40" w:rsidP="00207B40">
      <w:pPr>
        <w:pStyle w:val="PL"/>
      </w:pPr>
      <w:r w:rsidRPr="000B71E3">
        <w:t xml:space="preserve">        supportedFeatures:</w:t>
      </w:r>
    </w:p>
    <w:p w14:paraId="7A8EA3BF"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4D2CD923" w14:textId="77777777" w:rsidR="00207B40" w:rsidRPr="000B71E3" w:rsidRDefault="00207B40" w:rsidP="00207B40">
      <w:pPr>
        <w:pStyle w:val="PL"/>
      </w:pPr>
      <w:r w:rsidRPr="000B71E3">
        <w:lastRenderedPageBreak/>
        <w:t xml:space="preserve">        gpsis:</w:t>
      </w:r>
    </w:p>
    <w:p w14:paraId="4C92EC34" w14:textId="77777777" w:rsidR="00207B40" w:rsidRPr="000B71E3" w:rsidRDefault="00207B40" w:rsidP="00207B40">
      <w:pPr>
        <w:pStyle w:val="PL"/>
      </w:pPr>
      <w:r w:rsidRPr="000B71E3">
        <w:t xml:space="preserve">          type: array</w:t>
      </w:r>
    </w:p>
    <w:p w14:paraId="3B7C7496" w14:textId="77777777" w:rsidR="00207B40" w:rsidRPr="000B71E3" w:rsidRDefault="00207B40" w:rsidP="00207B40">
      <w:pPr>
        <w:pStyle w:val="PL"/>
      </w:pPr>
      <w:r w:rsidRPr="000B71E3">
        <w:t xml:space="preserve">          items:</w:t>
      </w:r>
    </w:p>
    <w:p w14:paraId="30917556"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574F2BB9" w14:textId="77777777" w:rsidR="003F0D70" w:rsidRPr="000B71E3" w:rsidRDefault="003F0D70" w:rsidP="003F0D70">
      <w:pPr>
        <w:pStyle w:val="PL"/>
      </w:pPr>
      <w:r w:rsidRPr="000B71E3">
        <w:t xml:space="preserve">        internalGroupIds:</w:t>
      </w:r>
    </w:p>
    <w:p w14:paraId="134D3CFD" w14:textId="77777777" w:rsidR="003F0D70" w:rsidRPr="000B71E3" w:rsidRDefault="003F0D70" w:rsidP="003F0D70">
      <w:pPr>
        <w:pStyle w:val="PL"/>
      </w:pPr>
      <w:r w:rsidRPr="000B71E3">
        <w:t xml:space="preserve">          type: array</w:t>
      </w:r>
    </w:p>
    <w:p w14:paraId="15297527" w14:textId="77777777" w:rsidR="003F0D70" w:rsidRPr="000B71E3" w:rsidRDefault="003F0D70" w:rsidP="003F0D70">
      <w:pPr>
        <w:pStyle w:val="PL"/>
      </w:pPr>
      <w:r w:rsidRPr="000B71E3">
        <w:t xml:space="preserve">          items:</w:t>
      </w:r>
    </w:p>
    <w:p w14:paraId="72801854" w14:textId="77777777" w:rsidR="00F42965" w:rsidRDefault="003F0D70" w:rsidP="00F42965">
      <w:pPr>
        <w:pStyle w:val="PL"/>
      </w:pPr>
      <w:r w:rsidRPr="000B71E3">
        <w:t xml:space="preserve">            $ref: '</w:t>
      </w:r>
      <w:r w:rsidR="00F42965">
        <w:t>TS29571_CommonData.yaml</w:t>
      </w:r>
      <w:r w:rsidRPr="000B71E3">
        <w:t>#/components/schemas/GroupId'</w:t>
      </w:r>
    </w:p>
    <w:p w14:paraId="37325370" w14:textId="77777777" w:rsidR="003F0D70" w:rsidRPr="000B71E3" w:rsidRDefault="00F42965" w:rsidP="00F42965">
      <w:pPr>
        <w:pStyle w:val="PL"/>
      </w:pPr>
      <w:r>
        <w:t xml:space="preserve">          minItems: 1</w:t>
      </w:r>
    </w:p>
    <w:p w14:paraId="20B7D285" w14:textId="77777777" w:rsidR="00207B40" w:rsidRPr="000B71E3" w:rsidRDefault="00207B40" w:rsidP="00207B40">
      <w:pPr>
        <w:pStyle w:val="PL"/>
      </w:pPr>
      <w:r w:rsidRPr="000B71E3">
        <w:t xml:space="preserve">        subscribedUeAmbr:</w:t>
      </w:r>
    </w:p>
    <w:p w14:paraId="47140232" w14:textId="77777777"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14:paraId="65A515BF" w14:textId="77777777" w:rsidR="00207B40" w:rsidRPr="000B71E3" w:rsidRDefault="00207B40" w:rsidP="00207B40">
      <w:pPr>
        <w:pStyle w:val="PL"/>
      </w:pPr>
      <w:r w:rsidRPr="000B71E3">
        <w:t xml:space="preserve">        nssai:</w:t>
      </w:r>
    </w:p>
    <w:p w14:paraId="09403B93" w14:textId="77777777" w:rsidR="00207B40" w:rsidRPr="000B71E3" w:rsidRDefault="00207B40" w:rsidP="00207B40">
      <w:pPr>
        <w:pStyle w:val="PL"/>
        <w:rPr>
          <w:lang w:val="en-US"/>
        </w:rPr>
      </w:pPr>
      <w:r w:rsidRPr="000B71E3">
        <w:t xml:space="preserve">          $ref: '#/components/schemas/Nssai'</w:t>
      </w:r>
    </w:p>
    <w:p w14:paraId="003A1B32" w14:textId="77777777" w:rsidR="00207B40" w:rsidRPr="000B71E3" w:rsidRDefault="00207B40" w:rsidP="00207B40">
      <w:pPr>
        <w:pStyle w:val="PL"/>
        <w:rPr>
          <w:lang w:val="en-US"/>
        </w:rPr>
      </w:pPr>
      <w:r w:rsidRPr="000B71E3">
        <w:rPr>
          <w:lang w:val="en-US"/>
        </w:rPr>
        <w:t xml:space="preserve">        ratRestrictions:</w:t>
      </w:r>
    </w:p>
    <w:p w14:paraId="503207C2" w14:textId="77777777" w:rsidR="00207B40" w:rsidRPr="000B71E3" w:rsidRDefault="00207B40" w:rsidP="00207B40">
      <w:pPr>
        <w:pStyle w:val="PL"/>
        <w:rPr>
          <w:lang w:val="en-US"/>
        </w:rPr>
      </w:pPr>
      <w:r w:rsidRPr="000B71E3">
        <w:rPr>
          <w:lang w:val="en-US"/>
        </w:rPr>
        <w:t xml:space="preserve">          type: array</w:t>
      </w:r>
    </w:p>
    <w:p w14:paraId="2A6078F8" w14:textId="77777777" w:rsidR="00207B40" w:rsidRPr="000B71E3" w:rsidRDefault="00207B40" w:rsidP="00207B40">
      <w:pPr>
        <w:pStyle w:val="PL"/>
        <w:rPr>
          <w:lang w:val="en-US"/>
        </w:rPr>
      </w:pPr>
      <w:r w:rsidRPr="000B71E3">
        <w:rPr>
          <w:lang w:val="en-US"/>
        </w:rPr>
        <w:t xml:space="preserve">          items:</w:t>
      </w:r>
    </w:p>
    <w:p w14:paraId="520D7BA3" w14:textId="77777777"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14:paraId="6A4D093C" w14:textId="77777777" w:rsidR="00626305" w:rsidRPr="000B71E3" w:rsidRDefault="00626305" w:rsidP="00626305">
      <w:pPr>
        <w:pStyle w:val="PL"/>
        <w:rPr>
          <w:lang w:val="en-US"/>
        </w:rPr>
      </w:pPr>
      <w:r w:rsidRPr="000B71E3">
        <w:rPr>
          <w:lang w:val="en-US"/>
        </w:rPr>
        <w:t xml:space="preserve">        forbiddenAreas:</w:t>
      </w:r>
    </w:p>
    <w:p w14:paraId="286827A7" w14:textId="77777777" w:rsidR="00626305" w:rsidRPr="000B71E3" w:rsidRDefault="00626305" w:rsidP="00626305">
      <w:pPr>
        <w:pStyle w:val="PL"/>
        <w:rPr>
          <w:lang w:val="en-US"/>
        </w:rPr>
      </w:pPr>
      <w:r w:rsidRPr="000B71E3">
        <w:rPr>
          <w:lang w:val="en-US"/>
        </w:rPr>
        <w:t xml:space="preserve">          type: array</w:t>
      </w:r>
    </w:p>
    <w:p w14:paraId="3EC5F7E0" w14:textId="77777777" w:rsidR="00626305" w:rsidRPr="000B71E3" w:rsidRDefault="00626305" w:rsidP="00626305">
      <w:pPr>
        <w:pStyle w:val="PL"/>
        <w:rPr>
          <w:lang w:val="en-US"/>
        </w:rPr>
      </w:pPr>
      <w:r w:rsidRPr="000B71E3">
        <w:rPr>
          <w:lang w:val="en-US"/>
        </w:rPr>
        <w:t xml:space="preserve">          items:</w:t>
      </w:r>
    </w:p>
    <w:p w14:paraId="4BC32DC8" w14:textId="77777777"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14:paraId="19C03098" w14:textId="77777777"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14:paraId="7D14F003" w14:textId="77777777"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14:paraId="27489728" w14:textId="77777777" w:rsidR="00451E01" w:rsidRPr="000B71E3" w:rsidRDefault="00451E01" w:rsidP="00451E01">
      <w:pPr>
        <w:pStyle w:val="PL"/>
        <w:rPr>
          <w:lang w:val="en-US"/>
        </w:rPr>
      </w:pPr>
      <w:r w:rsidRPr="000B71E3">
        <w:rPr>
          <w:lang w:val="en-US"/>
        </w:rPr>
        <w:t xml:space="preserve">        coreNetworkTypeRestrictions:</w:t>
      </w:r>
    </w:p>
    <w:p w14:paraId="26DB9AF2" w14:textId="77777777" w:rsidR="00451E01" w:rsidRPr="000B71E3" w:rsidRDefault="00451E01" w:rsidP="00451E01">
      <w:pPr>
        <w:pStyle w:val="PL"/>
        <w:rPr>
          <w:lang w:val="en-US"/>
        </w:rPr>
      </w:pPr>
      <w:r w:rsidRPr="000B71E3">
        <w:rPr>
          <w:lang w:val="en-US"/>
        </w:rPr>
        <w:t xml:space="preserve">          type: array</w:t>
      </w:r>
    </w:p>
    <w:p w14:paraId="51D3FF58" w14:textId="77777777" w:rsidR="00451E01" w:rsidRPr="000B71E3" w:rsidRDefault="00451E01" w:rsidP="00451E01">
      <w:pPr>
        <w:pStyle w:val="PL"/>
        <w:rPr>
          <w:lang w:val="en-US"/>
        </w:rPr>
      </w:pPr>
      <w:r w:rsidRPr="000B71E3">
        <w:rPr>
          <w:lang w:val="en-US"/>
        </w:rPr>
        <w:t xml:space="preserve">          items:</w:t>
      </w:r>
    </w:p>
    <w:p w14:paraId="4CF7AD1B" w14:textId="77777777"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14:paraId="54B8D25A" w14:textId="77777777" w:rsidR="00207B40" w:rsidRPr="000B71E3" w:rsidRDefault="00207B40" w:rsidP="00207B40">
      <w:pPr>
        <w:pStyle w:val="PL"/>
      </w:pPr>
      <w:r w:rsidRPr="000B71E3">
        <w:t xml:space="preserve">        rfspIndex:</w:t>
      </w:r>
    </w:p>
    <w:p w14:paraId="516AB5F7" w14:textId="77777777"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14:paraId="05D39475" w14:textId="77777777" w:rsidR="00207B40" w:rsidRPr="000B71E3" w:rsidRDefault="00207B40" w:rsidP="00207B40">
      <w:pPr>
        <w:pStyle w:val="PL"/>
      </w:pPr>
      <w:r w:rsidRPr="000B71E3">
        <w:t xml:space="preserve">        subsRegTimer:</w:t>
      </w:r>
    </w:p>
    <w:p w14:paraId="20F30A2C" w14:textId="77777777"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14:paraId="26DA0045" w14:textId="77777777" w:rsidR="00207B40" w:rsidRPr="000B71E3" w:rsidRDefault="00207B40" w:rsidP="00207B40">
      <w:pPr>
        <w:pStyle w:val="PL"/>
      </w:pPr>
      <w:r w:rsidRPr="000B71E3">
        <w:t xml:space="preserve">        ueUsageType:</w:t>
      </w:r>
    </w:p>
    <w:p w14:paraId="14491915" w14:textId="77777777" w:rsidR="00207B40" w:rsidRPr="000B71E3" w:rsidRDefault="00207B40" w:rsidP="00207B40">
      <w:pPr>
        <w:pStyle w:val="PL"/>
      </w:pPr>
      <w:r w:rsidRPr="000B71E3">
        <w:t xml:space="preserve">          $ref: '#/components/schemas/UeUsageType'</w:t>
      </w:r>
    </w:p>
    <w:p w14:paraId="5353EF14" w14:textId="77777777" w:rsidR="00207B40" w:rsidRPr="000B71E3" w:rsidRDefault="00207B40" w:rsidP="00207B40">
      <w:pPr>
        <w:pStyle w:val="PL"/>
      </w:pPr>
      <w:r w:rsidRPr="000B71E3">
        <w:t xml:space="preserve">        mpsPriority:</w:t>
      </w:r>
    </w:p>
    <w:p w14:paraId="5607B1CC" w14:textId="77777777" w:rsidR="00207B40" w:rsidRPr="000B71E3" w:rsidRDefault="00207B40" w:rsidP="00207B40">
      <w:pPr>
        <w:pStyle w:val="PL"/>
      </w:pPr>
      <w:r w:rsidRPr="000B71E3">
        <w:t xml:space="preserve">          $ref: '#/components/schemas/MpsPriorityIndicator'</w:t>
      </w:r>
    </w:p>
    <w:p w14:paraId="003CCFA8" w14:textId="77777777" w:rsidR="001E4404" w:rsidRPr="000B71E3" w:rsidRDefault="001E4404" w:rsidP="001E4404">
      <w:pPr>
        <w:pStyle w:val="PL"/>
      </w:pPr>
      <w:r>
        <w:t xml:space="preserve">        mc</w:t>
      </w:r>
      <w:r w:rsidRPr="000B71E3">
        <w:t>sPriority:</w:t>
      </w:r>
    </w:p>
    <w:p w14:paraId="37F70CC4" w14:textId="77777777" w:rsidR="001E4404" w:rsidRPr="000B71E3" w:rsidRDefault="001E4404" w:rsidP="001E4404">
      <w:pPr>
        <w:pStyle w:val="PL"/>
      </w:pPr>
      <w:r w:rsidRPr="000B71E3">
        <w:t xml:space="preserve">        </w:t>
      </w:r>
      <w:r>
        <w:t xml:space="preserve">  $ref: '#/components/schemas/Mc</w:t>
      </w:r>
      <w:r w:rsidRPr="000B71E3">
        <w:t>sPriorityIndicator'</w:t>
      </w:r>
    </w:p>
    <w:p w14:paraId="1BB17F8B" w14:textId="77777777" w:rsidR="00C15279" w:rsidRPr="000B71E3" w:rsidRDefault="00C15279" w:rsidP="00C15279">
      <w:pPr>
        <w:pStyle w:val="PL"/>
      </w:pPr>
      <w:r w:rsidRPr="000B71E3">
        <w:t xml:space="preserve">        activeTime:</w:t>
      </w:r>
    </w:p>
    <w:p w14:paraId="0376AC2D" w14:textId="77777777"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14:paraId="7AB7E20E" w14:textId="77777777" w:rsidR="00C15279" w:rsidRPr="000B71E3" w:rsidRDefault="00C15279" w:rsidP="00C15279">
      <w:pPr>
        <w:pStyle w:val="PL"/>
      </w:pPr>
      <w:r w:rsidRPr="000B71E3">
        <w:t xml:space="preserve">        dlPacketCount:</w:t>
      </w:r>
    </w:p>
    <w:p w14:paraId="7B683DA0" w14:textId="77777777" w:rsidR="00C15279" w:rsidRPr="000B71E3" w:rsidRDefault="00C15279" w:rsidP="00C15279">
      <w:pPr>
        <w:pStyle w:val="PL"/>
      </w:pPr>
      <w:r w:rsidRPr="000B71E3">
        <w:t xml:space="preserve">          $ref: '#/components/schemas/DlPacketCount'</w:t>
      </w:r>
    </w:p>
    <w:p w14:paraId="69111DC8" w14:textId="77777777"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14:paraId="50B068D5" w14:textId="77777777"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14:paraId="1AB291CB" w14:textId="77777777" w:rsidR="00B62BA9" w:rsidRPr="000B71E3" w:rsidRDefault="00B62BA9" w:rsidP="00B62BA9">
      <w:pPr>
        <w:pStyle w:val="PL"/>
        <w:rPr>
          <w:lang w:val="en-US"/>
        </w:rPr>
      </w:pPr>
      <w:r w:rsidRPr="000B71E3">
        <w:rPr>
          <w:lang w:val="en-US"/>
        </w:rPr>
        <w:t xml:space="preserve">        </w:t>
      </w:r>
      <w:r>
        <w:rPr>
          <w:rFonts w:hint="eastAsia"/>
          <w:lang w:eastAsia="zh-CN"/>
        </w:rPr>
        <w:t>upu</w:t>
      </w:r>
      <w:r w:rsidRPr="000B71E3">
        <w:t>Info</w:t>
      </w:r>
      <w:r w:rsidRPr="000B71E3">
        <w:rPr>
          <w:lang w:val="en-US"/>
        </w:rPr>
        <w:t>:</w:t>
      </w:r>
    </w:p>
    <w:p w14:paraId="4F8FC720" w14:textId="77777777" w:rsidR="00B62BA9" w:rsidRDefault="00B62BA9" w:rsidP="00B62BA9">
      <w:pPr>
        <w:pStyle w:val="PL"/>
        <w:rPr>
          <w:lang w:val="en-US"/>
        </w:rPr>
      </w:pPr>
      <w:r w:rsidRPr="000B71E3">
        <w:rPr>
          <w:lang w:val="en-US"/>
        </w:rPr>
        <w:t xml:space="preserve">          $ref: '#/components/schemas/</w:t>
      </w:r>
      <w:r>
        <w:rPr>
          <w:rFonts w:hint="eastAsia"/>
          <w:lang w:eastAsia="zh-CN"/>
        </w:rPr>
        <w:t>Upu</w:t>
      </w:r>
      <w:r w:rsidRPr="000B71E3">
        <w:t>Info</w:t>
      </w:r>
      <w:r w:rsidRPr="000B71E3">
        <w:rPr>
          <w:lang w:val="en-US"/>
        </w:rPr>
        <w:t>'</w:t>
      </w:r>
    </w:p>
    <w:p w14:paraId="59D7012C" w14:textId="77777777" w:rsidR="004F6355" w:rsidRPr="000B71E3" w:rsidRDefault="004F6355" w:rsidP="00B62BA9">
      <w:pPr>
        <w:pStyle w:val="PL"/>
      </w:pPr>
      <w:r w:rsidRPr="000B71E3">
        <w:t xml:space="preserve">        micoAllowed:</w:t>
      </w:r>
    </w:p>
    <w:p w14:paraId="2854DA10" w14:textId="77777777" w:rsidR="004F6355" w:rsidRPr="000B71E3" w:rsidRDefault="004F6355" w:rsidP="004F6355">
      <w:pPr>
        <w:pStyle w:val="PL"/>
      </w:pPr>
      <w:r w:rsidRPr="000B71E3">
        <w:t xml:space="preserve">          $ref: '#/components/schemas/MicoAllowed</w:t>
      </w:r>
      <w:r w:rsidR="003A28DE" w:rsidRPr="000B71E3">
        <w:t>'</w:t>
      </w:r>
    </w:p>
    <w:p w14:paraId="5A3E72ED" w14:textId="77777777" w:rsidR="000405F6" w:rsidRDefault="00556D3F" w:rsidP="000405F6">
      <w:pPr>
        <w:pStyle w:val="PL"/>
      </w:pPr>
      <w:r w:rsidRPr="000B71E3">
        <w:t xml:space="preserve">        shared</w:t>
      </w:r>
      <w:r w:rsidR="000405F6">
        <w:t>Am</w:t>
      </w:r>
      <w:r w:rsidRPr="000B71E3">
        <w:t>DataIds:</w:t>
      </w:r>
      <w:r w:rsidR="000405F6" w:rsidRPr="000405F6">
        <w:t xml:space="preserve"> </w:t>
      </w:r>
    </w:p>
    <w:p w14:paraId="28CBC325" w14:textId="77777777" w:rsidR="000405F6" w:rsidRDefault="000405F6" w:rsidP="000405F6">
      <w:pPr>
        <w:pStyle w:val="PL"/>
      </w:pPr>
      <w:r>
        <w:t xml:space="preserve">          type: array</w:t>
      </w:r>
    </w:p>
    <w:p w14:paraId="2C0A1C23" w14:textId="77777777" w:rsidR="00556D3F" w:rsidRPr="000B71E3" w:rsidRDefault="000405F6" w:rsidP="000405F6">
      <w:pPr>
        <w:pStyle w:val="PL"/>
      </w:pPr>
      <w:r>
        <w:t xml:space="preserve">          items:</w:t>
      </w:r>
    </w:p>
    <w:p w14:paraId="1AE63F50" w14:textId="77777777" w:rsidR="000405F6" w:rsidRDefault="00556D3F" w:rsidP="000405F6">
      <w:pPr>
        <w:pStyle w:val="PL"/>
      </w:pPr>
      <w:r w:rsidRPr="000B71E3">
        <w:t xml:space="preserve">          </w:t>
      </w:r>
      <w:r w:rsidR="000405F6">
        <w:t xml:space="preserve">  </w:t>
      </w:r>
      <w:r w:rsidRPr="000B71E3">
        <w:t>$ref: '#/components/schemas/SharedDataId'</w:t>
      </w:r>
    </w:p>
    <w:p w14:paraId="0E179650" w14:textId="77777777" w:rsidR="007B0103" w:rsidRDefault="000405F6" w:rsidP="007B0103">
      <w:pPr>
        <w:pStyle w:val="PL"/>
      </w:pPr>
      <w:r>
        <w:t xml:space="preserve">          minItems: 1</w:t>
      </w:r>
    </w:p>
    <w:p w14:paraId="39EE4205" w14:textId="77777777" w:rsidR="007B0103" w:rsidRDefault="007B0103" w:rsidP="007B0103">
      <w:pPr>
        <w:pStyle w:val="PL"/>
        <w:rPr>
          <w:lang w:val="en-US"/>
        </w:rPr>
      </w:pPr>
      <w:r>
        <w:rPr>
          <w:lang w:val="en-US"/>
        </w:rPr>
        <w:t xml:space="preserve">        odbPacketServices:</w:t>
      </w:r>
    </w:p>
    <w:p w14:paraId="0467942F" w14:textId="77777777"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14:paraId="14AC84CD" w14:textId="77777777" w:rsidR="0072778C" w:rsidRDefault="0072778C" w:rsidP="0072778C">
      <w:pPr>
        <w:pStyle w:val="PL"/>
      </w:pPr>
      <w:r>
        <w:t xml:space="preserve">        subscribedDnnList:</w:t>
      </w:r>
    </w:p>
    <w:p w14:paraId="396F6904" w14:textId="77777777" w:rsidR="0072778C" w:rsidRDefault="0072778C" w:rsidP="0072778C">
      <w:pPr>
        <w:pStyle w:val="PL"/>
      </w:pPr>
      <w:r>
        <w:t xml:space="preserve">          type: array</w:t>
      </w:r>
    </w:p>
    <w:p w14:paraId="021C8F4E" w14:textId="77777777" w:rsidR="0072778C" w:rsidRDefault="0072778C" w:rsidP="0072778C">
      <w:pPr>
        <w:pStyle w:val="PL"/>
      </w:pPr>
      <w:r>
        <w:t xml:space="preserve">          items:</w:t>
      </w:r>
    </w:p>
    <w:p w14:paraId="1CB25671" w14:textId="77777777" w:rsidR="00C15279" w:rsidRPr="000B71E3" w:rsidRDefault="0072778C" w:rsidP="0072778C">
      <w:pPr>
        <w:pStyle w:val="PL"/>
      </w:pPr>
      <w:r>
        <w:t xml:space="preserve">       </w:t>
      </w:r>
      <w:r w:rsidRPr="000B71E3">
        <w:t xml:space="preserve">     $ref: 'TS29571_CommonData.yaml#/components/schemas/Dnn'</w:t>
      </w:r>
    </w:p>
    <w:p w14:paraId="00AADBE3" w14:textId="77777777" w:rsidR="00556D3F" w:rsidRPr="000B71E3" w:rsidRDefault="00556D3F" w:rsidP="00556D3F">
      <w:pPr>
        <w:pStyle w:val="PL"/>
        <w:rPr>
          <w:lang w:val="en-US"/>
        </w:rPr>
      </w:pPr>
    </w:p>
    <w:p w14:paraId="35C24BBD" w14:textId="77777777" w:rsidR="00207B40" w:rsidRPr="000B71E3" w:rsidRDefault="00207B40" w:rsidP="00207B40">
      <w:pPr>
        <w:pStyle w:val="PL"/>
      </w:pPr>
      <w:r w:rsidRPr="000B71E3">
        <w:t xml:space="preserve">    SmfSelectionSubscriptionData:</w:t>
      </w:r>
    </w:p>
    <w:p w14:paraId="79E054F2" w14:textId="77777777" w:rsidR="00207B40" w:rsidRPr="000B71E3" w:rsidRDefault="00207B40" w:rsidP="00207B40">
      <w:pPr>
        <w:pStyle w:val="PL"/>
      </w:pPr>
      <w:r w:rsidRPr="000B71E3">
        <w:t xml:space="preserve">      type: object</w:t>
      </w:r>
    </w:p>
    <w:p w14:paraId="2E27B190" w14:textId="77777777" w:rsidR="00207B40" w:rsidRPr="000B71E3" w:rsidRDefault="00207B40" w:rsidP="00207B40">
      <w:pPr>
        <w:pStyle w:val="PL"/>
      </w:pPr>
      <w:r w:rsidRPr="000B71E3">
        <w:t xml:space="preserve">      properties:</w:t>
      </w:r>
    </w:p>
    <w:p w14:paraId="43D3BFA6" w14:textId="77777777" w:rsidR="00207B40" w:rsidRPr="000B71E3" w:rsidRDefault="00207B40" w:rsidP="00207B40">
      <w:pPr>
        <w:pStyle w:val="PL"/>
      </w:pPr>
      <w:r w:rsidRPr="000B71E3">
        <w:t xml:space="preserve">        supportedFeatures:</w:t>
      </w:r>
    </w:p>
    <w:p w14:paraId="2D6C111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25D81AF0" w14:textId="77777777" w:rsidR="00207B40" w:rsidRPr="000B71E3" w:rsidRDefault="00207B40" w:rsidP="00207B40">
      <w:pPr>
        <w:pStyle w:val="PL"/>
      </w:pPr>
      <w:r w:rsidRPr="000B71E3">
        <w:t xml:space="preserve">        subscribedSnssaiInfo</w:t>
      </w:r>
      <w:r w:rsidR="002C1C18" w:rsidRPr="000B71E3">
        <w:t>s</w:t>
      </w:r>
      <w:r w:rsidRPr="000B71E3">
        <w:t>:</w:t>
      </w:r>
    </w:p>
    <w:p w14:paraId="6E8E2786" w14:textId="77777777" w:rsidR="00207B40" w:rsidRPr="000B71E3" w:rsidRDefault="00207B40" w:rsidP="00207B40">
      <w:pPr>
        <w:pStyle w:val="PL"/>
      </w:pPr>
      <w:r w:rsidRPr="000B71E3">
        <w:t xml:space="preserve">          type: </w:t>
      </w:r>
      <w:r w:rsidR="000405F6">
        <w:t>object</w:t>
      </w:r>
    </w:p>
    <w:p w14:paraId="5E8F44AD" w14:textId="77777777" w:rsidR="00207B40" w:rsidRPr="000B71E3" w:rsidRDefault="00207B40" w:rsidP="00207B40">
      <w:pPr>
        <w:pStyle w:val="PL"/>
      </w:pPr>
      <w:r w:rsidRPr="000B71E3">
        <w:t xml:space="preserve">          </w:t>
      </w:r>
      <w:r w:rsidR="000405F6">
        <w:t>additionalProperties</w:t>
      </w:r>
      <w:r w:rsidRPr="000B71E3">
        <w:t>:</w:t>
      </w:r>
    </w:p>
    <w:p w14:paraId="394A8A92" w14:textId="77777777" w:rsidR="000405F6" w:rsidRDefault="00207B40" w:rsidP="000405F6">
      <w:pPr>
        <w:pStyle w:val="PL"/>
      </w:pPr>
      <w:r w:rsidRPr="000B71E3">
        <w:t xml:space="preserve">            $ref: '#/components/schemas/SnssaiInfo'</w:t>
      </w:r>
    </w:p>
    <w:p w14:paraId="7BB2E830" w14:textId="77777777" w:rsidR="000405F6" w:rsidRDefault="000405F6" w:rsidP="000405F6">
      <w:pPr>
        <w:pStyle w:val="PL"/>
      </w:pPr>
      <w:r>
        <w:t xml:space="preserve">        sharedSnssaiInfosId:</w:t>
      </w:r>
    </w:p>
    <w:p w14:paraId="198281E2" w14:textId="77777777" w:rsidR="00207B40" w:rsidRPr="000B71E3" w:rsidRDefault="000405F6" w:rsidP="000405F6">
      <w:pPr>
        <w:pStyle w:val="PL"/>
      </w:pPr>
      <w:r>
        <w:t xml:space="preserve">          $ref: </w:t>
      </w:r>
      <w:r w:rsidRPr="00207B40">
        <w:t>'#/components/schemas/</w:t>
      </w:r>
      <w:r>
        <w:t>SharedDataId</w:t>
      </w:r>
      <w:r w:rsidRPr="00207B40">
        <w:t>'</w:t>
      </w:r>
    </w:p>
    <w:p w14:paraId="3EBD8C19" w14:textId="77777777" w:rsidR="00207B40" w:rsidRPr="000B71E3" w:rsidRDefault="00207B40" w:rsidP="00207B40">
      <w:pPr>
        <w:pStyle w:val="PL"/>
      </w:pPr>
    </w:p>
    <w:p w14:paraId="08B4827D" w14:textId="77777777" w:rsidR="00207B40" w:rsidRPr="000B71E3" w:rsidRDefault="00207B40" w:rsidP="00207B40">
      <w:pPr>
        <w:pStyle w:val="PL"/>
      </w:pPr>
      <w:r w:rsidRPr="000B71E3">
        <w:t xml:space="preserve">    SnssaiInfo:</w:t>
      </w:r>
    </w:p>
    <w:p w14:paraId="0FFE9C00" w14:textId="77777777" w:rsidR="00207B40" w:rsidRPr="000B71E3" w:rsidRDefault="00207B40" w:rsidP="00207B40">
      <w:pPr>
        <w:pStyle w:val="PL"/>
      </w:pPr>
      <w:r w:rsidRPr="000B71E3">
        <w:t xml:space="preserve">      type: object</w:t>
      </w:r>
    </w:p>
    <w:p w14:paraId="35B37462" w14:textId="77777777" w:rsidR="00207B40" w:rsidRPr="000B71E3" w:rsidRDefault="00207B40" w:rsidP="00207B40">
      <w:pPr>
        <w:pStyle w:val="PL"/>
      </w:pPr>
      <w:r w:rsidRPr="000B71E3">
        <w:t xml:space="preserve">      required:</w:t>
      </w:r>
    </w:p>
    <w:p w14:paraId="408498E9" w14:textId="77777777" w:rsidR="00207B40" w:rsidRPr="000B71E3" w:rsidRDefault="00207B40" w:rsidP="00207B40">
      <w:pPr>
        <w:pStyle w:val="PL"/>
      </w:pPr>
      <w:r w:rsidRPr="000B71E3">
        <w:t xml:space="preserve">        - dnnInfos</w:t>
      </w:r>
    </w:p>
    <w:p w14:paraId="39EAFD29" w14:textId="77777777" w:rsidR="00207B40" w:rsidRPr="000B71E3" w:rsidRDefault="00207B40" w:rsidP="00207B40">
      <w:pPr>
        <w:pStyle w:val="PL"/>
      </w:pPr>
      <w:r w:rsidRPr="000B71E3">
        <w:t xml:space="preserve">      properties:</w:t>
      </w:r>
    </w:p>
    <w:p w14:paraId="06FED18F" w14:textId="77777777" w:rsidR="00207B40" w:rsidRPr="000B71E3" w:rsidRDefault="00207B40" w:rsidP="00207B40">
      <w:pPr>
        <w:pStyle w:val="PL"/>
      </w:pPr>
      <w:r w:rsidRPr="000B71E3">
        <w:t xml:space="preserve">        dnnInfos:</w:t>
      </w:r>
    </w:p>
    <w:p w14:paraId="78BA0F3F" w14:textId="77777777" w:rsidR="00207B40" w:rsidRPr="000B71E3" w:rsidRDefault="00207B40" w:rsidP="00207B40">
      <w:pPr>
        <w:pStyle w:val="PL"/>
      </w:pPr>
      <w:r w:rsidRPr="000B71E3">
        <w:t xml:space="preserve">          type: array</w:t>
      </w:r>
    </w:p>
    <w:p w14:paraId="14E7DBDA" w14:textId="77777777" w:rsidR="00207B40" w:rsidRPr="000B71E3" w:rsidRDefault="00207B40" w:rsidP="00207B40">
      <w:pPr>
        <w:pStyle w:val="PL"/>
      </w:pPr>
      <w:r w:rsidRPr="000B71E3">
        <w:lastRenderedPageBreak/>
        <w:t xml:space="preserve">          items:</w:t>
      </w:r>
    </w:p>
    <w:p w14:paraId="1DE9E655" w14:textId="77777777" w:rsidR="00207B40" w:rsidRPr="000B71E3" w:rsidRDefault="00207B40" w:rsidP="00207B40">
      <w:pPr>
        <w:pStyle w:val="PL"/>
      </w:pPr>
      <w:r w:rsidRPr="000B71E3">
        <w:t xml:space="preserve">            $ref: '#/components/schemas/DnnInfo'</w:t>
      </w:r>
    </w:p>
    <w:p w14:paraId="3135FDD5" w14:textId="77777777" w:rsidR="00207B40" w:rsidRPr="000B71E3" w:rsidRDefault="00207B40" w:rsidP="00207B40">
      <w:pPr>
        <w:pStyle w:val="PL"/>
      </w:pPr>
      <w:r w:rsidRPr="000B71E3">
        <w:t xml:space="preserve">          minItems: 1</w:t>
      </w:r>
    </w:p>
    <w:p w14:paraId="7F579BA2" w14:textId="77777777" w:rsidR="00207B40" w:rsidRPr="000B71E3" w:rsidRDefault="00207B40" w:rsidP="00207B40">
      <w:pPr>
        <w:pStyle w:val="PL"/>
      </w:pPr>
    </w:p>
    <w:p w14:paraId="5EFA8C16" w14:textId="77777777" w:rsidR="00207B40" w:rsidRPr="000B71E3" w:rsidRDefault="00207B40" w:rsidP="00207B40">
      <w:pPr>
        <w:pStyle w:val="PL"/>
      </w:pPr>
      <w:r w:rsidRPr="000B71E3">
        <w:t xml:space="preserve">    DnnInfo:</w:t>
      </w:r>
    </w:p>
    <w:p w14:paraId="4CDD1A1C" w14:textId="77777777" w:rsidR="00207B40" w:rsidRPr="000B71E3" w:rsidRDefault="00207B40" w:rsidP="00207B40">
      <w:pPr>
        <w:pStyle w:val="PL"/>
      </w:pPr>
      <w:r w:rsidRPr="000B71E3">
        <w:t xml:space="preserve">      type: object</w:t>
      </w:r>
    </w:p>
    <w:p w14:paraId="593F7026" w14:textId="77777777" w:rsidR="00207B40" w:rsidRPr="000B71E3" w:rsidRDefault="00207B40" w:rsidP="00207B40">
      <w:pPr>
        <w:pStyle w:val="PL"/>
      </w:pPr>
      <w:r w:rsidRPr="000B71E3">
        <w:t xml:space="preserve">      required:</w:t>
      </w:r>
    </w:p>
    <w:p w14:paraId="71BE42AF" w14:textId="77777777" w:rsidR="00207B40" w:rsidRPr="000B71E3" w:rsidRDefault="00207B40" w:rsidP="00207B40">
      <w:pPr>
        <w:pStyle w:val="PL"/>
      </w:pPr>
      <w:r w:rsidRPr="000B71E3">
        <w:t xml:space="preserve">        - dnn</w:t>
      </w:r>
    </w:p>
    <w:p w14:paraId="2B112E75" w14:textId="77777777" w:rsidR="00207B40" w:rsidRPr="000B71E3" w:rsidRDefault="00207B40" w:rsidP="00207B40">
      <w:pPr>
        <w:pStyle w:val="PL"/>
      </w:pPr>
      <w:r w:rsidRPr="000B71E3">
        <w:t xml:space="preserve">      properties:</w:t>
      </w:r>
    </w:p>
    <w:p w14:paraId="4D301425" w14:textId="77777777" w:rsidR="00207B40" w:rsidRPr="000B71E3" w:rsidRDefault="00207B40" w:rsidP="00207B40">
      <w:pPr>
        <w:pStyle w:val="PL"/>
      </w:pPr>
      <w:r w:rsidRPr="000B71E3">
        <w:t xml:space="preserve">        dnn:</w:t>
      </w:r>
    </w:p>
    <w:p w14:paraId="4881C0E2" w14:textId="77777777" w:rsidR="00207B40" w:rsidRPr="000B71E3" w:rsidRDefault="00207B40" w:rsidP="00207B40">
      <w:pPr>
        <w:pStyle w:val="PL"/>
      </w:pPr>
      <w:r w:rsidRPr="000B71E3">
        <w:t xml:space="preserve">          $ref: '</w:t>
      </w:r>
      <w:r w:rsidR="007913DA" w:rsidRPr="000B71E3">
        <w:t>TS29571_CommonData.yaml</w:t>
      </w:r>
      <w:r w:rsidRPr="000B71E3">
        <w:t>#/components/schemas/Dnn'</w:t>
      </w:r>
    </w:p>
    <w:p w14:paraId="34D17817" w14:textId="77777777" w:rsidR="00207B40" w:rsidRPr="000B71E3" w:rsidRDefault="00207B40" w:rsidP="00207B40">
      <w:pPr>
        <w:pStyle w:val="PL"/>
      </w:pPr>
      <w:r w:rsidRPr="000B71E3">
        <w:t xml:space="preserve">        defaultDnnIndicator:</w:t>
      </w:r>
    </w:p>
    <w:p w14:paraId="62F8E9F6" w14:textId="77777777" w:rsidR="00207B40" w:rsidRPr="000B71E3" w:rsidRDefault="00207B40" w:rsidP="00207B40">
      <w:pPr>
        <w:pStyle w:val="PL"/>
      </w:pPr>
      <w:r w:rsidRPr="000B71E3">
        <w:t xml:space="preserve">          $ref: '#/components/schemas/DnnIndicator'</w:t>
      </w:r>
    </w:p>
    <w:p w14:paraId="023479E2" w14:textId="77777777" w:rsidR="00207B40" w:rsidRPr="000B71E3" w:rsidRDefault="00207B40" w:rsidP="00207B40">
      <w:pPr>
        <w:pStyle w:val="PL"/>
      </w:pPr>
      <w:r w:rsidRPr="000B71E3">
        <w:t xml:space="preserve">        lboRoamingAllowed:</w:t>
      </w:r>
    </w:p>
    <w:p w14:paraId="32347BB7" w14:textId="77777777" w:rsidR="00207B40" w:rsidRPr="000B71E3" w:rsidRDefault="00207B40" w:rsidP="00207B40">
      <w:pPr>
        <w:pStyle w:val="PL"/>
      </w:pPr>
      <w:r w:rsidRPr="000B71E3">
        <w:t xml:space="preserve">          $ref: '#/components/schemas/LboRoamingAllowed'</w:t>
      </w:r>
    </w:p>
    <w:p w14:paraId="227AE032" w14:textId="77777777" w:rsidR="006E72FA" w:rsidRPr="000B71E3" w:rsidRDefault="006E72FA" w:rsidP="006E72FA">
      <w:pPr>
        <w:pStyle w:val="PL"/>
      </w:pPr>
      <w:r w:rsidRPr="000B71E3">
        <w:t xml:space="preserve">        iwkEpsInd:</w:t>
      </w:r>
    </w:p>
    <w:p w14:paraId="2A63FF96" w14:textId="77777777" w:rsidR="00774759" w:rsidRDefault="006E72FA" w:rsidP="00774759">
      <w:pPr>
        <w:pStyle w:val="PL"/>
      </w:pPr>
      <w:r w:rsidRPr="000B71E3">
        <w:t xml:space="preserve">          $ref: '#/components/schemas/IwkEpsInd'</w:t>
      </w:r>
    </w:p>
    <w:p w14:paraId="5950DE61" w14:textId="77777777" w:rsidR="00774759" w:rsidRDefault="00774759" w:rsidP="00774759">
      <w:pPr>
        <w:pStyle w:val="PL"/>
      </w:pPr>
      <w:r>
        <w:t xml:space="preserve">        dnnBarred:</w:t>
      </w:r>
    </w:p>
    <w:p w14:paraId="57CC29CE" w14:textId="0E70149F" w:rsidR="00774759" w:rsidRPr="000B71E3" w:rsidRDefault="00774759" w:rsidP="00774759">
      <w:pPr>
        <w:pStyle w:val="PL"/>
      </w:pPr>
      <w:r>
        <w:t xml:space="preserve">          type: boolean</w:t>
      </w:r>
    </w:p>
    <w:p w14:paraId="5EF797EF" w14:textId="16320642" w:rsidR="00896F71" w:rsidRPr="000B71E3" w:rsidRDefault="00896F71" w:rsidP="00843B34">
      <w:pPr>
        <w:pStyle w:val="PL"/>
      </w:pPr>
    </w:p>
    <w:p w14:paraId="5B8C8763" w14:textId="77777777" w:rsidR="00207B40" w:rsidRPr="000B71E3" w:rsidRDefault="00207B40" w:rsidP="00207B40">
      <w:pPr>
        <w:pStyle w:val="PL"/>
      </w:pPr>
    </w:p>
    <w:p w14:paraId="3932B975" w14:textId="77777777" w:rsidR="00207B40" w:rsidRPr="000B71E3" w:rsidRDefault="00207B40" w:rsidP="00207B40">
      <w:pPr>
        <w:pStyle w:val="PL"/>
      </w:pPr>
      <w:r w:rsidRPr="000B71E3">
        <w:t xml:space="preserve">    Nssai:</w:t>
      </w:r>
    </w:p>
    <w:p w14:paraId="6A0184D5" w14:textId="77777777" w:rsidR="005209A4" w:rsidRDefault="00207B40" w:rsidP="005209A4">
      <w:pPr>
        <w:pStyle w:val="PL"/>
      </w:pPr>
      <w:r w:rsidRPr="000B71E3">
        <w:t xml:space="preserve">      type: object</w:t>
      </w:r>
    </w:p>
    <w:p w14:paraId="5751DC95" w14:textId="77777777" w:rsidR="00AB2465" w:rsidRDefault="005209A4" w:rsidP="005209A4">
      <w:pPr>
        <w:pStyle w:val="PL"/>
      </w:pPr>
      <w:r>
        <w:t xml:space="preserve">      required:</w:t>
      </w:r>
    </w:p>
    <w:p w14:paraId="7A882DF8" w14:textId="77777777" w:rsidR="00207B40" w:rsidRPr="000B71E3" w:rsidRDefault="00AB2465" w:rsidP="005209A4">
      <w:pPr>
        <w:pStyle w:val="PL"/>
      </w:pPr>
      <w:r>
        <w:t xml:space="preserve">       -</w:t>
      </w:r>
      <w:r w:rsidR="005209A4">
        <w:t xml:space="preserve"> defaultSingleNssais</w:t>
      </w:r>
    </w:p>
    <w:p w14:paraId="55588E3C" w14:textId="77777777" w:rsidR="00207B40" w:rsidRPr="000B71E3" w:rsidRDefault="00207B40" w:rsidP="00207B40">
      <w:pPr>
        <w:pStyle w:val="PL"/>
      </w:pPr>
      <w:r w:rsidRPr="000B71E3">
        <w:t xml:space="preserve">      properties:</w:t>
      </w:r>
    </w:p>
    <w:p w14:paraId="4155797A" w14:textId="77777777" w:rsidR="00207B40" w:rsidRPr="000B71E3" w:rsidRDefault="00207B40" w:rsidP="00207B40">
      <w:pPr>
        <w:pStyle w:val="PL"/>
      </w:pPr>
      <w:r w:rsidRPr="000B71E3">
        <w:t xml:space="preserve">        supportedFeatures:</w:t>
      </w:r>
    </w:p>
    <w:p w14:paraId="0722037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EEB5394" w14:textId="77777777" w:rsidR="00207B40" w:rsidRPr="000B71E3" w:rsidRDefault="00207B40" w:rsidP="00207B40">
      <w:pPr>
        <w:pStyle w:val="PL"/>
      </w:pPr>
      <w:r w:rsidRPr="000B71E3">
        <w:t xml:space="preserve">        defaultSingleNssais:</w:t>
      </w:r>
    </w:p>
    <w:p w14:paraId="64F237D2" w14:textId="77777777" w:rsidR="00207B40" w:rsidRPr="000B71E3" w:rsidRDefault="00207B40" w:rsidP="00207B40">
      <w:pPr>
        <w:pStyle w:val="PL"/>
      </w:pPr>
      <w:r w:rsidRPr="000B71E3">
        <w:t xml:space="preserve">          type: array</w:t>
      </w:r>
    </w:p>
    <w:p w14:paraId="3B545213" w14:textId="77777777" w:rsidR="00207B40" w:rsidRPr="000B71E3" w:rsidRDefault="00207B40" w:rsidP="00207B40">
      <w:pPr>
        <w:pStyle w:val="PL"/>
      </w:pPr>
      <w:r w:rsidRPr="000B71E3">
        <w:t xml:space="preserve">          items:</w:t>
      </w:r>
    </w:p>
    <w:p w14:paraId="2CDD7420"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46BCC591" w14:textId="77777777" w:rsidR="00207B40" w:rsidRPr="000B71E3" w:rsidRDefault="00207B40" w:rsidP="00207B40">
      <w:pPr>
        <w:pStyle w:val="PL"/>
      </w:pPr>
      <w:r w:rsidRPr="000B71E3">
        <w:t xml:space="preserve">          m</w:t>
      </w:r>
      <w:r w:rsidR="005209A4">
        <w:t>in</w:t>
      </w:r>
      <w:r w:rsidRPr="000B71E3">
        <w:t xml:space="preserve">Items: </w:t>
      </w:r>
      <w:r w:rsidR="005209A4">
        <w:t>1</w:t>
      </w:r>
    </w:p>
    <w:p w14:paraId="52F432A0" w14:textId="77777777" w:rsidR="00207B40" w:rsidRPr="000B71E3" w:rsidRDefault="00207B40" w:rsidP="00207B40">
      <w:pPr>
        <w:pStyle w:val="PL"/>
      </w:pPr>
      <w:r w:rsidRPr="000B71E3">
        <w:t xml:space="preserve">        singleNssais:</w:t>
      </w:r>
    </w:p>
    <w:p w14:paraId="7D4713FD" w14:textId="77777777" w:rsidR="00207B40" w:rsidRPr="000B71E3" w:rsidRDefault="00207B40" w:rsidP="00207B40">
      <w:pPr>
        <w:pStyle w:val="PL"/>
      </w:pPr>
      <w:r w:rsidRPr="000B71E3">
        <w:t xml:space="preserve">          type: array</w:t>
      </w:r>
    </w:p>
    <w:p w14:paraId="2AD6D862" w14:textId="77777777" w:rsidR="00207B40" w:rsidRPr="000B71E3" w:rsidRDefault="00207B40" w:rsidP="00207B40">
      <w:pPr>
        <w:pStyle w:val="PL"/>
      </w:pPr>
      <w:r w:rsidRPr="000B71E3">
        <w:t xml:space="preserve">          items:</w:t>
      </w:r>
    </w:p>
    <w:p w14:paraId="0F37EAAA" w14:textId="77777777" w:rsidR="005209A4" w:rsidRDefault="00207B40" w:rsidP="005209A4">
      <w:pPr>
        <w:pStyle w:val="PL"/>
      </w:pPr>
      <w:r w:rsidRPr="000B71E3">
        <w:t xml:space="preserve">            $ref: '</w:t>
      </w:r>
      <w:r w:rsidR="007913DA" w:rsidRPr="000B71E3">
        <w:t>TS29571_CommonData.yaml</w:t>
      </w:r>
      <w:r w:rsidRPr="000B71E3">
        <w:t>#/components/schemas/Snssai'</w:t>
      </w:r>
    </w:p>
    <w:p w14:paraId="6F324509" w14:textId="77777777" w:rsidR="000405F6" w:rsidRDefault="005209A4" w:rsidP="005209A4">
      <w:pPr>
        <w:pStyle w:val="PL"/>
      </w:pPr>
      <w:r>
        <w:t xml:space="preserve">          minItems: 1</w:t>
      </w:r>
    </w:p>
    <w:p w14:paraId="768F5CD5" w14:textId="77777777" w:rsidR="00207B40" w:rsidRPr="000B71E3" w:rsidRDefault="000405F6" w:rsidP="000405F6">
      <w:pPr>
        <w:pStyle w:val="PL"/>
      </w:pPr>
      <w:r>
        <w:t xml:space="preserve">      nullable: true</w:t>
      </w:r>
    </w:p>
    <w:p w14:paraId="74E94D3D" w14:textId="77777777" w:rsidR="00207B40" w:rsidRPr="000B71E3" w:rsidRDefault="00207B40" w:rsidP="00207B40">
      <w:pPr>
        <w:pStyle w:val="PL"/>
      </w:pPr>
    </w:p>
    <w:p w14:paraId="354512B9" w14:textId="77777777" w:rsidR="00207B40" w:rsidRPr="000B71E3" w:rsidRDefault="00207B40" w:rsidP="00207B40">
      <w:pPr>
        <w:pStyle w:val="PL"/>
      </w:pPr>
      <w:r w:rsidRPr="000B71E3">
        <w:t xml:space="preserve">    UeContextInSmfData:</w:t>
      </w:r>
    </w:p>
    <w:p w14:paraId="35EC1CE6" w14:textId="77777777" w:rsidR="00294578" w:rsidRPr="000B71E3" w:rsidRDefault="00207B40" w:rsidP="00294578">
      <w:pPr>
        <w:pStyle w:val="PL"/>
      </w:pPr>
      <w:r w:rsidRPr="000B71E3">
        <w:t xml:space="preserve">      type: object</w:t>
      </w:r>
    </w:p>
    <w:p w14:paraId="3E1D674A" w14:textId="77777777" w:rsidR="00294578" w:rsidRPr="000B71E3" w:rsidRDefault="00294578" w:rsidP="00294578">
      <w:pPr>
        <w:pStyle w:val="PL"/>
      </w:pPr>
      <w:r w:rsidRPr="000B71E3">
        <w:t xml:space="preserve">      properties:</w:t>
      </w:r>
    </w:p>
    <w:p w14:paraId="09106385" w14:textId="77777777" w:rsidR="00D84CF1" w:rsidRDefault="00294578" w:rsidP="00D84CF1">
      <w:pPr>
        <w:pStyle w:val="PL"/>
      </w:pPr>
      <w:r w:rsidRPr="000B71E3">
        <w:t xml:space="preserve">        pduSessions:</w:t>
      </w:r>
    </w:p>
    <w:p w14:paraId="54C68C6E" w14:textId="77777777"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14:paraId="60062AC1" w14:textId="77777777" w:rsidR="00207B40" w:rsidRPr="000B71E3" w:rsidRDefault="00294578" w:rsidP="00294578">
      <w:pPr>
        <w:pStyle w:val="PL"/>
      </w:pPr>
      <w:r w:rsidRPr="000B71E3">
        <w:t xml:space="preserve">          type: object</w:t>
      </w:r>
    </w:p>
    <w:p w14:paraId="67A3234D" w14:textId="77777777" w:rsidR="00207B40" w:rsidRPr="000B71E3" w:rsidRDefault="00207B40" w:rsidP="00207B40">
      <w:pPr>
        <w:pStyle w:val="PL"/>
      </w:pPr>
      <w:r w:rsidRPr="000B71E3">
        <w:t xml:space="preserve">      </w:t>
      </w:r>
      <w:r w:rsidR="00294578" w:rsidRPr="000B71E3">
        <w:t xml:space="preserve">    </w:t>
      </w:r>
      <w:r w:rsidRPr="000B71E3">
        <w:t>additionalProperties:</w:t>
      </w:r>
    </w:p>
    <w:p w14:paraId="788E1E1B" w14:textId="77777777" w:rsidR="00294578" w:rsidRPr="000B71E3" w:rsidRDefault="00207B40" w:rsidP="00294578">
      <w:pPr>
        <w:pStyle w:val="PL"/>
      </w:pPr>
      <w:r w:rsidRPr="000B71E3">
        <w:t xml:space="preserve">        </w:t>
      </w:r>
      <w:r w:rsidR="00294578" w:rsidRPr="000B71E3">
        <w:t xml:space="preserve">    </w:t>
      </w:r>
      <w:r w:rsidRPr="000B71E3">
        <w:t>$ref: '#/components/schemas/PduSession'</w:t>
      </w:r>
    </w:p>
    <w:p w14:paraId="7F25E98A" w14:textId="77777777" w:rsidR="00294578" w:rsidRPr="000B71E3" w:rsidRDefault="00294578" w:rsidP="00294578">
      <w:pPr>
        <w:pStyle w:val="PL"/>
      </w:pPr>
      <w:r w:rsidRPr="000B71E3">
        <w:t xml:space="preserve">        pgwInfo:</w:t>
      </w:r>
    </w:p>
    <w:p w14:paraId="6C7D5D86" w14:textId="77777777" w:rsidR="00294578" w:rsidRPr="000B71E3" w:rsidRDefault="00294578" w:rsidP="00294578">
      <w:pPr>
        <w:pStyle w:val="PL"/>
      </w:pPr>
      <w:r w:rsidRPr="000B71E3">
        <w:t xml:space="preserve">          type: array</w:t>
      </w:r>
    </w:p>
    <w:p w14:paraId="2079CA67" w14:textId="77777777" w:rsidR="00294578" w:rsidRPr="000B71E3" w:rsidRDefault="00294578" w:rsidP="00294578">
      <w:pPr>
        <w:pStyle w:val="PL"/>
      </w:pPr>
      <w:r w:rsidRPr="000B71E3">
        <w:t xml:space="preserve">          items:</w:t>
      </w:r>
    </w:p>
    <w:p w14:paraId="7B569A78" w14:textId="77777777" w:rsidR="005209A4" w:rsidRDefault="00294578" w:rsidP="005209A4">
      <w:pPr>
        <w:pStyle w:val="PL"/>
      </w:pPr>
      <w:r w:rsidRPr="000B71E3">
        <w:t xml:space="preserve">            $ref: '#/components/schemas/PgwInfo'</w:t>
      </w:r>
    </w:p>
    <w:p w14:paraId="4470F19E" w14:textId="77777777" w:rsidR="00841E1E" w:rsidRDefault="005209A4" w:rsidP="00841E1E">
      <w:pPr>
        <w:pStyle w:val="PL"/>
      </w:pPr>
      <w:r>
        <w:t xml:space="preserve">          minItems: 1</w:t>
      </w:r>
    </w:p>
    <w:p w14:paraId="3BF21656" w14:textId="77777777" w:rsidR="00841E1E" w:rsidRDefault="00841E1E" w:rsidP="00841E1E">
      <w:pPr>
        <w:pStyle w:val="PL"/>
      </w:pPr>
      <w:r>
        <w:t xml:space="preserve">        emergencyInfo:</w:t>
      </w:r>
    </w:p>
    <w:p w14:paraId="514FB636" w14:textId="77777777" w:rsidR="00841E1E" w:rsidRPr="000B71E3" w:rsidRDefault="00841E1E" w:rsidP="00841E1E">
      <w:pPr>
        <w:pStyle w:val="PL"/>
      </w:pPr>
      <w:r>
        <w:t xml:space="preserve">          $ref: '#</w:t>
      </w:r>
      <w:r w:rsidR="00D7774A">
        <w:t>/</w:t>
      </w:r>
      <w:r>
        <w:t>components/schemas/EmergencyInfo'</w:t>
      </w:r>
    </w:p>
    <w:p w14:paraId="7A0E0EB4" w14:textId="77777777" w:rsidR="00841E1E" w:rsidRDefault="00841E1E" w:rsidP="00841E1E">
      <w:pPr>
        <w:pStyle w:val="PL"/>
      </w:pPr>
    </w:p>
    <w:p w14:paraId="08570E79" w14:textId="77777777" w:rsidR="00841E1E" w:rsidRDefault="00841E1E" w:rsidP="00841E1E">
      <w:pPr>
        <w:pStyle w:val="PL"/>
      </w:pPr>
      <w:r>
        <w:t xml:space="preserve">    EmergencyInfo:</w:t>
      </w:r>
    </w:p>
    <w:p w14:paraId="0ED2EDD5" w14:textId="77777777" w:rsidR="00841E1E" w:rsidRDefault="00841E1E" w:rsidP="00841E1E">
      <w:pPr>
        <w:pStyle w:val="PL"/>
      </w:pPr>
      <w:r>
        <w:t xml:space="preserve">      type: object</w:t>
      </w:r>
    </w:p>
    <w:p w14:paraId="4CFACEDB" w14:textId="77777777" w:rsidR="00841E1E" w:rsidRDefault="00841E1E" w:rsidP="00841E1E">
      <w:pPr>
        <w:pStyle w:val="PL"/>
      </w:pPr>
      <w:r>
        <w:t xml:space="preserve">      oneOf:</w:t>
      </w:r>
    </w:p>
    <w:p w14:paraId="4CDE9687" w14:textId="77777777" w:rsidR="00841E1E" w:rsidRDefault="00841E1E" w:rsidP="00841E1E">
      <w:pPr>
        <w:pStyle w:val="PL"/>
      </w:pPr>
      <w:r w:rsidRPr="00833E01">
        <w:t xml:space="preserve"> </w:t>
      </w:r>
      <w:r>
        <w:t xml:space="preserve">       - required:</w:t>
      </w:r>
    </w:p>
    <w:p w14:paraId="12419342" w14:textId="77777777" w:rsidR="00841E1E" w:rsidRDefault="00841E1E" w:rsidP="00841E1E">
      <w:pPr>
        <w:pStyle w:val="PL"/>
      </w:pPr>
      <w:r>
        <w:t xml:space="preserve">          - pgwFqdn</w:t>
      </w:r>
    </w:p>
    <w:p w14:paraId="78BB1920" w14:textId="77777777" w:rsidR="00841E1E" w:rsidRDefault="00841E1E" w:rsidP="00841E1E">
      <w:pPr>
        <w:pStyle w:val="PL"/>
      </w:pPr>
      <w:r>
        <w:t xml:space="preserve">        - required:</w:t>
      </w:r>
    </w:p>
    <w:p w14:paraId="3CBFCBC6" w14:textId="77777777" w:rsidR="00841E1E" w:rsidRDefault="00841E1E" w:rsidP="00841E1E">
      <w:pPr>
        <w:pStyle w:val="PL"/>
      </w:pPr>
      <w:r>
        <w:t xml:space="preserve">          - pgwIpAddress</w:t>
      </w:r>
    </w:p>
    <w:p w14:paraId="24F93B2E" w14:textId="77777777" w:rsidR="00841E1E" w:rsidRDefault="00841E1E" w:rsidP="00841E1E">
      <w:pPr>
        <w:pStyle w:val="PL"/>
      </w:pPr>
      <w:r>
        <w:t xml:space="preserve">      properties:</w:t>
      </w:r>
    </w:p>
    <w:p w14:paraId="08601BCC" w14:textId="77777777" w:rsidR="00841E1E" w:rsidRPr="000B71E3" w:rsidRDefault="00841E1E" w:rsidP="00841E1E">
      <w:pPr>
        <w:pStyle w:val="PL"/>
      </w:pPr>
      <w:r w:rsidRPr="000B71E3">
        <w:t xml:space="preserve">        pgwFqdn:</w:t>
      </w:r>
    </w:p>
    <w:p w14:paraId="6A170A8B" w14:textId="77777777" w:rsidR="00841E1E" w:rsidRPr="000B71E3" w:rsidRDefault="00841E1E" w:rsidP="00841E1E">
      <w:pPr>
        <w:pStyle w:val="PL"/>
      </w:pPr>
      <w:r w:rsidRPr="000B71E3">
        <w:t xml:space="preserve">          type: string</w:t>
      </w:r>
    </w:p>
    <w:p w14:paraId="10FC617F" w14:textId="77777777" w:rsidR="00841E1E" w:rsidRDefault="00841E1E" w:rsidP="00841E1E">
      <w:pPr>
        <w:pStyle w:val="PL"/>
      </w:pPr>
      <w:r>
        <w:t xml:space="preserve">        pgwIpAddress:</w:t>
      </w:r>
    </w:p>
    <w:p w14:paraId="3D35074D" w14:textId="77777777" w:rsidR="00841E1E" w:rsidRDefault="00841E1E" w:rsidP="00841E1E">
      <w:pPr>
        <w:pStyle w:val="PL"/>
      </w:pPr>
      <w:r>
        <w:t xml:space="preserve">      </w:t>
      </w:r>
      <w:r w:rsidRPr="000B71E3">
        <w:t xml:space="preserve">  </w:t>
      </w:r>
      <w:r>
        <w:t xml:space="preserve">  </w:t>
      </w:r>
      <w:r w:rsidRPr="000B71E3">
        <w:t>$ref: '#/components/schemas/IpAddress'</w:t>
      </w:r>
    </w:p>
    <w:p w14:paraId="3665D75C" w14:textId="77777777" w:rsidR="00841E1E" w:rsidRPr="000B71E3" w:rsidRDefault="00841E1E" w:rsidP="00841E1E">
      <w:pPr>
        <w:pStyle w:val="PL"/>
      </w:pPr>
      <w:r w:rsidRPr="000B71E3">
        <w:t xml:space="preserve">        smfInstanceId:</w:t>
      </w:r>
    </w:p>
    <w:p w14:paraId="7C03BBB6" w14:textId="77777777" w:rsidR="00841E1E" w:rsidRPr="000B71E3" w:rsidRDefault="00841E1E" w:rsidP="00841E1E">
      <w:pPr>
        <w:pStyle w:val="PL"/>
      </w:pPr>
      <w:r w:rsidRPr="000B71E3">
        <w:t xml:space="preserve">          $ref: 'TS29571_CommonData.yaml#/components/schemas/NfInstanceId'</w:t>
      </w:r>
    </w:p>
    <w:p w14:paraId="36452669" w14:textId="77777777" w:rsidR="00207B40" w:rsidRPr="000B71E3" w:rsidRDefault="00207B40" w:rsidP="005209A4">
      <w:pPr>
        <w:pStyle w:val="PL"/>
      </w:pPr>
    </w:p>
    <w:p w14:paraId="15DF5633" w14:textId="77777777" w:rsidR="00207B40" w:rsidRPr="000B71E3" w:rsidRDefault="00207B40" w:rsidP="00207B40">
      <w:pPr>
        <w:pStyle w:val="PL"/>
      </w:pPr>
    </w:p>
    <w:p w14:paraId="33FAA404" w14:textId="77777777" w:rsidR="00207B40" w:rsidRPr="000B71E3" w:rsidRDefault="00207B40" w:rsidP="00207B40">
      <w:pPr>
        <w:pStyle w:val="PL"/>
      </w:pPr>
      <w:r w:rsidRPr="000B71E3">
        <w:t xml:space="preserve">    PduSession:</w:t>
      </w:r>
    </w:p>
    <w:p w14:paraId="3172FDDA" w14:textId="77777777" w:rsidR="00207B40" w:rsidRPr="000B71E3" w:rsidRDefault="00207B40" w:rsidP="00207B40">
      <w:pPr>
        <w:pStyle w:val="PL"/>
      </w:pPr>
      <w:r w:rsidRPr="000B71E3">
        <w:t xml:space="preserve">      type: object</w:t>
      </w:r>
    </w:p>
    <w:p w14:paraId="23816A37" w14:textId="77777777" w:rsidR="00207B40" w:rsidRPr="000B71E3" w:rsidRDefault="00207B40" w:rsidP="00207B40">
      <w:pPr>
        <w:pStyle w:val="PL"/>
      </w:pPr>
      <w:r w:rsidRPr="000B71E3">
        <w:t xml:space="preserve">      required:</w:t>
      </w:r>
    </w:p>
    <w:p w14:paraId="36D4878A" w14:textId="77777777" w:rsidR="00207B40" w:rsidRPr="000B71E3" w:rsidRDefault="00207B40" w:rsidP="00207B40">
      <w:pPr>
        <w:pStyle w:val="PL"/>
      </w:pPr>
      <w:r w:rsidRPr="000B71E3">
        <w:t xml:space="preserve">        - dnn</w:t>
      </w:r>
    </w:p>
    <w:p w14:paraId="12607E85" w14:textId="77777777" w:rsidR="008F2FC1" w:rsidRPr="000B71E3" w:rsidRDefault="00207B40" w:rsidP="008F2FC1">
      <w:pPr>
        <w:pStyle w:val="PL"/>
      </w:pPr>
      <w:r w:rsidRPr="000B71E3">
        <w:t xml:space="preserve">        - smf</w:t>
      </w:r>
      <w:r w:rsidR="00676D31" w:rsidRPr="000B71E3">
        <w:t>Instance</w:t>
      </w:r>
      <w:r w:rsidRPr="000B71E3">
        <w:t>Id</w:t>
      </w:r>
    </w:p>
    <w:p w14:paraId="1AE26F70" w14:textId="77777777" w:rsidR="00207B40" w:rsidRPr="000B71E3" w:rsidRDefault="008F2FC1" w:rsidP="008F2FC1">
      <w:pPr>
        <w:pStyle w:val="PL"/>
      </w:pPr>
      <w:r w:rsidRPr="000B71E3">
        <w:lastRenderedPageBreak/>
        <w:t xml:space="preserve">        - plmnId</w:t>
      </w:r>
    </w:p>
    <w:p w14:paraId="7BD9DB39" w14:textId="77777777" w:rsidR="00207B40" w:rsidRPr="000B71E3" w:rsidRDefault="00207B40" w:rsidP="00207B40">
      <w:pPr>
        <w:pStyle w:val="PL"/>
      </w:pPr>
      <w:r w:rsidRPr="000B71E3">
        <w:t xml:space="preserve">      properties:</w:t>
      </w:r>
    </w:p>
    <w:p w14:paraId="6FBC1B1B" w14:textId="77777777" w:rsidR="00207B40" w:rsidRPr="000B71E3" w:rsidRDefault="00207B40" w:rsidP="00207B40">
      <w:pPr>
        <w:pStyle w:val="PL"/>
      </w:pPr>
      <w:r w:rsidRPr="000B71E3">
        <w:t xml:space="preserve">        dnn:</w:t>
      </w:r>
    </w:p>
    <w:p w14:paraId="1E68CF53" w14:textId="77777777" w:rsidR="00207B40" w:rsidRPr="000B71E3" w:rsidRDefault="00207B40" w:rsidP="00207B40">
      <w:pPr>
        <w:pStyle w:val="PL"/>
      </w:pPr>
      <w:r w:rsidRPr="000B71E3">
        <w:t xml:space="preserve">          $ref: '</w:t>
      </w:r>
      <w:r w:rsidR="007913DA" w:rsidRPr="000B71E3">
        <w:t>TS29571_CommonData.yaml</w:t>
      </w:r>
      <w:r w:rsidRPr="000B71E3">
        <w:t>#/components/schemas/Dnn'</w:t>
      </w:r>
    </w:p>
    <w:p w14:paraId="35E66803" w14:textId="77777777" w:rsidR="00207B40" w:rsidRPr="000B71E3" w:rsidRDefault="00207B40" w:rsidP="00207B40">
      <w:pPr>
        <w:pStyle w:val="PL"/>
      </w:pPr>
      <w:r w:rsidRPr="000B71E3">
        <w:t xml:space="preserve">        smf</w:t>
      </w:r>
      <w:r w:rsidR="00676D31" w:rsidRPr="000B71E3">
        <w:t>Instance</w:t>
      </w:r>
      <w:r w:rsidRPr="000B71E3">
        <w:t>Id:</w:t>
      </w:r>
    </w:p>
    <w:p w14:paraId="63311228" w14:textId="77777777" w:rsidR="008F2FC1" w:rsidRPr="000B71E3" w:rsidRDefault="00207B40" w:rsidP="008F2FC1">
      <w:pPr>
        <w:pStyle w:val="PL"/>
      </w:pPr>
      <w:r w:rsidRPr="000B71E3">
        <w:t xml:space="preserve">          $ref: '</w:t>
      </w:r>
      <w:r w:rsidR="007913DA" w:rsidRPr="000B71E3">
        <w:t>TS29571_CommonData.yaml</w:t>
      </w:r>
      <w:r w:rsidRPr="000B71E3">
        <w:t>#/components/schemas/NfInstanceId'</w:t>
      </w:r>
    </w:p>
    <w:p w14:paraId="6C9264EA" w14:textId="77777777" w:rsidR="008F2FC1" w:rsidRPr="000B71E3" w:rsidRDefault="008F2FC1" w:rsidP="008F2FC1">
      <w:pPr>
        <w:pStyle w:val="PL"/>
      </w:pPr>
      <w:r w:rsidRPr="000B71E3">
        <w:t xml:space="preserve">        plmnId:</w:t>
      </w:r>
    </w:p>
    <w:p w14:paraId="473663C9" w14:textId="77777777" w:rsidR="00207B40" w:rsidRPr="000B71E3" w:rsidRDefault="008F2FC1" w:rsidP="008F2FC1">
      <w:pPr>
        <w:pStyle w:val="PL"/>
      </w:pPr>
      <w:r w:rsidRPr="000B71E3">
        <w:t xml:space="preserve">          $ref: 'TS29571_CommonData.yaml#/components/schemas/PlmnId'</w:t>
      </w:r>
    </w:p>
    <w:p w14:paraId="0C9EFCC0" w14:textId="77777777" w:rsidR="00476AEC" w:rsidRPr="000B71E3" w:rsidRDefault="00476AEC" w:rsidP="00476AEC">
      <w:pPr>
        <w:pStyle w:val="PL"/>
      </w:pPr>
    </w:p>
    <w:p w14:paraId="4A530659" w14:textId="77777777" w:rsidR="00476AEC" w:rsidRPr="000B71E3" w:rsidRDefault="00476AEC" w:rsidP="00476AEC">
      <w:pPr>
        <w:pStyle w:val="PL"/>
      </w:pPr>
      <w:r w:rsidRPr="000B71E3">
        <w:t xml:space="preserve">    PgwInfo:</w:t>
      </w:r>
    </w:p>
    <w:p w14:paraId="6E2771CD" w14:textId="77777777" w:rsidR="00476AEC" w:rsidRPr="000B71E3" w:rsidRDefault="00476AEC" w:rsidP="00476AEC">
      <w:pPr>
        <w:pStyle w:val="PL"/>
      </w:pPr>
      <w:r w:rsidRPr="000B71E3">
        <w:t xml:space="preserve">      type: object</w:t>
      </w:r>
    </w:p>
    <w:p w14:paraId="7A45ADC5" w14:textId="77777777" w:rsidR="00476AEC" w:rsidRPr="000B71E3" w:rsidRDefault="00476AEC" w:rsidP="00476AEC">
      <w:pPr>
        <w:pStyle w:val="PL"/>
      </w:pPr>
      <w:r w:rsidRPr="000B71E3">
        <w:t xml:space="preserve">      required:</w:t>
      </w:r>
    </w:p>
    <w:p w14:paraId="5E2858C6" w14:textId="77777777" w:rsidR="00476AEC" w:rsidRPr="000B71E3" w:rsidRDefault="00476AEC" w:rsidP="00476AEC">
      <w:pPr>
        <w:pStyle w:val="PL"/>
      </w:pPr>
      <w:r w:rsidRPr="000B71E3">
        <w:t xml:space="preserve">        - dnn</w:t>
      </w:r>
    </w:p>
    <w:p w14:paraId="4CE287A9" w14:textId="77777777" w:rsidR="00476AEC" w:rsidRPr="000B71E3" w:rsidRDefault="00476AEC" w:rsidP="00476AEC">
      <w:pPr>
        <w:pStyle w:val="PL"/>
      </w:pPr>
      <w:r w:rsidRPr="000B71E3">
        <w:t xml:space="preserve">        - pgwFqdn</w:t>
      </w:r>
    </w:p>
    <w:p w14:paraId="297B2F2B" w14:textId="77777777" w:rsidR="00476AEC" w:rsidRPr="000B71E3" w:rsidRDefault="00476AEC" w:rsidP="00476AEC">
      <w:pPr>
        <w:pStyle w:val="PL"/>
      </w:pPr>
      <w:r w:rsidRPr="000B71E3">
        <w:t xml:space="preserve">      properties:</w:t>
      </w:r>
    </w:p>
    <w:p w14:paraId="75CD571D" w14:textId="77777777" w:rsidR="00476AEC" w:rsidRPr="000B71E3" w:rsidRDefault="00476AEC" w:rsidP="00476AEC">
      <w:pPr>
        <w:pStyle w:val="PL"/>
      </w:pPr>
      <w:r w:rsidRPr="000B71E3">
        <w:t xml:space="preserve">        dnn:</w:t>
      </w:r>
    </w:p>
    <w:p w14:paraId="6193F336" w14:textId="77777777" w:rsidR="00476AEC" w:rsidRPr="000B71E3" w:rsidRDefault="00476AEC" w:rsidP="00476AEC">
      <w:pPr>
        <w:pStyle w:val="PL"/>
      </w:pPr>
      <w:r w:rsidRPr="000B71E3">
        <w:t xml:space="preserve">          $ref: 'TS29571_CommonData.yaml#/components/schemas/Dnn'</w:t>
      </w:r>
    </w:p>
    <w:p w14:paraId="03E64C3E" w14:textId="77777777" w:rsidR="00476AEC" w:rsidRPr="000B71E3" w:rsidRDefault="00476AEC" w:rsidP="00476AEC">
      <w:pPr>
        <w:pStyle w:val="PL"/>
      </w:pPr>
      <w:r w:rsidRPr="000B71E3">
        <w:t xml:space="preserve">        pgwFqdn:</w:t>
      </w:r>
    </w:p>
    <w:p w14:paraId="35079009" w14:textId="77777777" w:rsidR="00476AEC" w:rsidRPr="000B71E3" w:rsidRDefault="00476AEC" w:rsidP="00476AEC">
      <w:pPr>
        <w:pStyle w:val="PL"/>
      </w:pPr>
      <w:r w:rsidRPr="000B71E3">
        <w:t xml:space="preserve">          type: string</w:t>
      </w:r>
    </w:p>
    <w:p w14:paraId="7E2D74DE" w14:textId="77777777" w:rsidR="00476AEC" w:rsidRPr="000B71E3" w:rsidRDefault="00476AEC" w:rsidP="00476AEC">
      <w:pPr>
        <w:pStyle w:val="PL"/>
      </w:pPr>
      <w:r w:rsidRPr="000B71E3">
        <w:t xml:space="preserve">        plmnId:</w:t>
      </w:r>
    </w:p>
    <w:p w14:paraId="30E9736B" w14:textId="77777777" w:rsidR="00476AEC" w:rsidRPr="000B71E3" w:rsidRDefault="00476AEC" w:rsidP="00476AEC">
      <w:pPr>
        <w:pStyle w:val="PL"/>
      </w:pPr>
      <w:r w:rsidRPr="000B71E3">
        <w:t xml:space="preserve">          $ref: 'TS29571_CommonData.yaml#/components/schemas/PlmnId'</w:t>
      </w:r>
    </w:p>
    <w:p w14:paraId="06FD92A3" w14:textId="77777777" w:rsidR="00207B40" w:rsidRPr="000B71E3" w:rsidRDefault="00207B40" w:rsidP="00207B40">
      <w:pPr>
        <w:pStyle w:val="PL"/>
      </w:pPr>
    </w:p>
    <w:p w14:paraId="48EF249F" w14:textId="77777777" w:rsidR="00207B40" w:rsidRPr="000B71E3" w:rsidRDefault="00207B40" w:rsidP="00207B40">
      <w:pPr>
        <w:pStyle w:val="PL"/>
      </w:pPr>
      <w:r w:rsidRPr="000B71E3">
        <w:t xml:space="preserve">    SessionManagementSubscriptionData:</w:t>
      </w:r>
    </w:p>
    <w:p w14:paraId="195CC473" w14:textId="77777777" w:rsidR="00207B40" w:rsidRPr="000B71E3" w:rsidRDefault="00207B40" w:rsidP="00207B40">
      <w:pPr>
        <w:pStyle w:val="PL"/>
      </w:pPr>
      <w:r w:rsidRPr="000B71E3">
        <w:t xml:space="preserve">      type: object</w:t>
      </w:r>
    </w:p>
    <w:p w14:paraId="16E93DB5" w14:textId="77777777" w:rsidR="00207B40" w:rsidRPr="000B71E3" w:rsidRDefault="00207B40" w:rsidP="00207B40">
      <w:pPr>
        <w:pStyle w:val="PL"/>
      </w:pPr>
      <w:r w:rsidRPr="000B71E3">
        <w:t xml:space="preserve">      required:</w:t>
      </w:r>
    </w:p>
    <w:p w14:paraId="0CF0F8A3" w14:textId="77777777" w:rsidR="00207B40" w:rsidRPr="000B71E3" w:rsidRDefault="00207B40" w:rsidP="00207B40">
      <w:pPr>
        <w:pStyle w:val="PL"/>
      </w:pPr>
      <w:r w:rsidRPr="000B71E3">
        <w:t xml:space="preserve">        - singleNssai</w:t>
      </w:r>
    </w:p>
    <w:p w14:paraId="137F3B51" w14:textId="77777777" w:rsidR="00207B40" w:rsidRPr="000B71E3" w:rsidRDefault="00207B40" w:rsidP="00207B40">
      <w:pPr>
        <w:pStyle w:val="PL"/>
      </w:pPr>
      <w:r w:rsidRPr="000B71E3">
        <w:t xml:space="preserve">      properties:</w:t>
      </w:r>
    </w:p>
    <w:p w14:paraId="13134B73" w14:textId="77777777" w:rsidR="00207B40" w:rsidRPr="000B71E3" w:rsidRDefault="00207B40" w:rsidP="00207B40">
      <w:pPr>
        <w:pStyle w:val="PL"/>
      </w:pPr>
      <w:r w:rsidRPr="000B71E3">
        <w:t xml:space="preserve">        singleNssai:</w:t>
      </w:r>
    </w:p>
    <w:p w14:paraId="66423705"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15459628" w14:textId="77777777" w:rsidR="00207B40" w:rsidRPr="000B71E3" w:rsidRDefault="00207B40" w:rsidP="00207B40">
      <w:pPr>
        <w:pStyle w:val="PL"/>
      </w:pPr>
      <w:r w:rsidRPr="000B71E3">
        <w:t xml:space="preserve">        dnnConfiguration</w:t>
      </w:r>
      <w:r w:rsidR="00D84CF1">
        <w:t>s</w:t>
      </w:r>
      <w:r w:rsidRPr="000B71E3">
        <w:t>:</w:t>
      </w:r>
    </w:p>
    <w:p w14:paraId="299E401E" w14:textId="77777777"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Pr="000B71E3">
        <w:rPr>
          <w:rFonts w:cs="Arial"/>
          <w:szCs w:val="18"/>
        </w:rPr>
        <w:t xml:space="preserve"> serves as key) of </w:t>
      </w:r>
      <w:r>
        <w:rPr>
          <w:rFonts w:cs="Arial"/>
          <w:szCs w:val="18"/>
        </w:rPr>
        <w:t>Dnn</w:t>
      </w:r>
      <w:r w:rsidRPr="000B71E3">
        <w:rPr>
          <w:rFonts w:cs="Arial"/>
          <w:szCs w:val="18"/>
        </w:rPr>
        <w:t>Configurations</w:t>
      </w:r>
    </w:p>
    <w:p w14:paraId="370E9298" w14:textId="77777777" w:rsidR="00207B40" w:rsidRPr="000B71E3" w:rsidRDefault="00207B40" w:rsidP="00207B40">
      <w:pPr>
        <w:pStyle w:val="PL"/>
      </w:pPr>
      <w:r w:rsidRPr="000B71E3">
        <w:t xml:space="preserve">          type: object</w:t>
      </w:r>
    </w:p>
    <w:p w14:paraId="451AA6F0" w14:textId="77777777" w:rsidR="00207B40" w:rsidRPr="000B71E3" w:rsidRDefault="00207B40" w:rsidP="00207B40">
      <w:pPr>
        <w:pStyle w:val="PL"/>
      </w:pPr>
      <w:r w:rsidRPr="000B71E3">
        <w:t xml:space="preserve">          additionalProperties:</w:t>
      </w:r>
    </w:p>
    <w:p w14:paraId="2A83173C" w14:textId="77777777" w:rsidR="00F42965" w:rsidRDefault="00207B40" w:rsidP="00F42965">
      <w:pPr>
        <w:pStyle w:val="PL"/>
      </w:pPr>
      <w:r w:rsidRPr="000B71E3">
        <w:t xml:space="preserve">            $ref: '#/components/schemas/DnnConfiguration'</w:t>
      </w:r>
    </w:p>
    <w:p w14:paraId="021F2EAB" w14:textId="77777777" w:rsidR="00F42965" w:rsidRPr="00207B40" w:rsidRDefault="00F42965" w:rsidP="00F42965">
      <w:pPr>
        <w:pStyle w:val="PL"/>
      </w:pPr>
      <w:r w:rsidRPr="00207B40">
        <w:t xml:space="preserve">        </w:t>
      </w:r>
      <w:r>
        <w:t>internalGroupIds</w:t>
      </w:r>
      <w:r w:rsidRPr="00207B40">
        <w:t>:</w:t>
      </w:r>
    </w:p>
    <w:p w14:paraId="014E0FBF" w14:textId="77777777" w:rsidR="00F42965" w:rsidRPr="00207B40" w:rsidRDefault="00F42965" w:rsidP="00F42965">
      <w:pPr>
        <w:pStyle w:val="PL"/>
      </w:pPr>
      <w:r w:rsidRPr="00207B40">
        <w:t xml:space="preserve">          type: array</w:t>
      </w:r>
    </w:p>
    <w:p w14:paraId="2ABEB9A7" w14:textId="77777777" w:rsidR="00F42965" w:rsidRPr="00207B40" w:rsidRDefault="00F42965" w:rsidP="00F42965">
      <w:pPr>
        <w:pStyle w:val="PL"/>
      </w:pPr>
      <w:r w:rsidRPr="00207B40">
        <w:t xml:space="preserve">          items:</w:t>
      </w:r>
    </w:p>
    <w:p w14:paraId="71E50D08" w14:textId="77777777" w:rsidR="00F42965" w:rsidRDefault="00F42965" w:rsidP="00F42965">
      <w:pPr>
        <w:pStyle w:val="PL"/>
      </w:pPr>
      <w:r w:rsidRPr="00207B40">
        <w:t xml:space="preserve">            $ref: '</w:t>
      </w:r>
      <w:r>
        <w:t>TS29571_CommonData.yaml</w:t>
      </w:r>
      <w:r w:rsidRPr="00207B40">
        <w:t>#/components/schemas/</w:t>
      </w:r>
      <w:r>
        <w:t>GroupId</w:t>
      </w:r>
      <w:r w:rsidRPr="00207B40">
        <w:t>'</w:t>
      </w:r>
    </w:p>
    <w:p w14:paraId="7B31E300" w14:textId="77777777" w:rsidR="00207B40" w:rsidRPr="000B71E3" w:rsidRDefault="00F42965" w:rsidP="00207B40">
      <w:pPr>
        <w:pStyle w:val="PL"/>
      </w:pPr>
      <w:r>
        <w:t xml:space="preserve">          minItems: 1</w:t>
      </w:r>
    </w:p>
    <w:p w14:paraId="43DE7F98" w14:textId="77777777" w:rsidR="000405F6" w:rsidRDefault="000405F6" w:rsidP="000405F6">
      <w:pPr>
        <w:pStyle w:val="PL"/>
      </w:pPr>
      <w:r>
        <w:t xml:space="preserve">        sharedDnnConfigurationsId:</w:t>
      </w:r>
    </w:p>
    <w:p w14:paraId="49D1C927" w14:textId="77777777" w:rsidR="000405F6" w:rsidRDefault="000405F6" w:rsidP="000405F6">
      <w:pPr>
        <w:pStyle w:val="PL"/>
      </w:pPr>
      <w:r>
        <w:t xml:space="preserve">          $ref: </w:t>
      </w:r>
      <w:r w:rsidRPr="00207B40">
        <w:t>'#/components/schemas/</w:t>
      </w:r>
      <w:r>
        <w:t>SharedDataId</w:t>
      </w:r>
      <w:r w:rsidRPr="00207B40">
        <w:t>'</w:t>
      </w:r>
    </w:p>
    <w:p w14:paraId="101EBC55" w14:textId="77777777" w:rsidR="00C83783" w:rsidRDefault="00C83783" w:rsidP="00C83783">
      <w:pPr>
        <w:pStyle w:val="PL"/>
        <w:rPr>
          <w:lang w:val="en-US"/>
        </w:rPr>
      </w:pPr>
      <w:r>
        <w:rPr>
          <w:lang w:val="en-US"/>
        </w:rPr>
        <w:t xml:space="preserve">        odbPacketServices:</w:t>
      </w:r>
    </w:p>
    <w:p w14:paraId="062BB038" w14:textId="77777777" w:rsidR="00C83783" w:rsidRDefault="00C83783" w:rsidP="00C83783">
      <w:pPr>
        <w:pStyle w:val="PL"/>
        <w:rPr>
          <w:lang w:val="en-US"/>
        </w:rPr>
      </w:pPr>
      <w:r>
        <w:rPr>
          <w:lang w:val="en-US"/>
        </w:rPr>
        <w:t xml:space="preserve">          $ref: '</w:t>
      </w:r>
      <w:r w:rsidRPr="000B71E3">
        <w:t>TS29571_CommonData.yaml</w:t>
      </w:r>
      <w:r>
        <w:rPr>
          <w:lang w:val="en-US"/>
        </w:rPr>
        <w:t>#/components/schemas/OdbPacketServices'</w:t>
      </w:r>
    </w:p>
    <w:p w14:paraId="551415AE" w14:textId="77777777" w:rsidR="00207B40" w:rsidRPr="000B71E3" w:rsidRDefault="00207B40" w:rsidP="00207B40">
      <w:pPr>
        <w:pStyle w:val="PL"/>
      </w:pPr>
    </w:p>
    <w:p w14:paraId="7E909D08" w14:textId="77777777" w:rsidR="00207B40" w:rsidRPr="000B71E3" w:rsidRDefault="00207B40" w:rsidP="00207B40">
      <w:pPr>
        <w:pStyle w:val="PL"/>
      </w:pPr>
      <w:r w:rsidRPr="000B71E3">
        <w:t xml:space="preserve">    DnnConfiguration:</w:t>
      </w:r>
    </w:p>
    <w:p w14:paraId="0CE54088" w14:textId="77777777" w:rsidR="00207B40" w:rsidRPr="000B71E3" w:rsidRDefault="00207B40" w:rsidP="00207B40">
      <w:pPr>
        <w:pStyle w:val="PL"/>
      </w:pPr>
      <w:r w:rsidRPr="000B71E3">
        <w:t xml:space="preserve">      type: object</w:t>
      </w:r>
    </w:p>
    <w:p w14:paraId="51E9685D" w14:textId="77777777" w:rsidR="00207B40" w:rsidRPr="000B71E3" w:rsidRDefault="00207B40" w:rsidP="00207B40">
      <w:pPr>
        <w:pStyle w:val="PL"/>
      </w:pPr>
      <w:r w:rsidRPr="000B71E3">
        <w:t xml:space="preserve">      required:</w:t>
      </w:r>
    </w:p>
    <w:p w14:paraId="02559227" w14:textId="77777777" w:rsidR="00207B40" w:rsidRPr="000B71E3" w:rsidRDefault="00207B40" w:rsidP="00207B40">
      <w:pPr>
        <w:pStyle w:val="PL"/>
      </w:pPr>
      <w:r w:rsidRPr="000B71E3">
        <w:t xml:space="preserve">        - pduSessionTypes</w:t>
      </w:r>
    </w:p>
    <w:p w14:paraId="27D497E5" w14:textId="77777777" w:rsidR="00207B40" w:rsidRPr="000B71E3" w:rsidRDefault="00207B40" w:rsidP="00207B40">
      <w:pPr>
        <w:pStyle w:val="PL"/>
      </w:pPr>
      <w:r w:rsidRPr="000B71E3">
        <w:t xml:space="preserve">        - sscModes</w:t>
      </w:r>
    </w:p>
    <w:p w14:paraId="21D3E8BD" w14:textId="77777777" w:rsidR="00207B40" w:rsidRPr="000B71E3" w:rsidRDefault="00207B40" w:rsidP="00207B40">
      <w:pPr>
        <w:pStyle w:val="PL"/>
      </w:pPr>
      <w:r w:rsidRPr="000B71E3">
        <w:t xml:space="preserve">      properties:</w:t>
      </w:r>
    </w:p>
    <w:p w14:paraId="59945C25" w14:textId="77777777" w:rsidR="00207B40" w:rsidRPr="000B71E3" w:rsidRDefault="00207B40" w:rsidP="00207B40">
      <w:pPr>
        <w:pStyle w:val="PL"/>
      </w:pPr>
      <w:r w:rsidRPr="000B71E3">
        <w:t xml:space="preserve">        pduSessionTypes:</w:t>
      </w:r>
    </w:p>
    <w:p w14:paraId="2B9FEE34" w14:textId="77777777" w:rsidR="00207B40" w:rsidRPr="000B71E3" w:rsidRDefault="00207B40" w:rsidP="00207B40">
      <w:pPr>
        <w:pStyle w:val="PL"/>
      </w:pPr>
      <w:r w:rsidRPr="000B71E3">
        <w:t xml:space="preserve">          $ref: '#/components/schemas/PduSessionTypes'</w:t>
      </w:r>
    </w:p>
    <w:p w14:paraId="318216E9" w14:textId="77777777" w:rsidR="00207B40" w:rsidRPr="000B71E3" w:rsidRDefault="00207B40" w:rsidP="00207B40">
      <w:pPr>
        <w:pStyle w:val="PL"/>
      </w:pPr>
      <w:r w:rsidRPr="000B71E3">
        <w:t xml:space="preserve">        sscModes:</w:t>
      </w:r>
    </w:p>
    <w:p w14:paraId="66B5B033" w14:textId="77777777" w:rsidR="006E72FA" w:rsidRPr="000B71E3" w:rsidRDefault="00207B40" w:rsidP="006E72FA">
      <w:pPr>
        <w:pStyle w:val="PL"/>
      </w:pPr>
      <w:r w:rsidRPr="000B71E3">
        <w:t xml:space="preserve">          $ref: '#/components/schemas/SscModes'</w:t>
      </w:r>
    </w:p>
    <w:p w14:paraId="63358046" w14:textId="77777777" w:rsidR="006E72FA" w:rsidRPr="000B71E3" w:rsidRDefault="006E72FA" w:rsidP="006E72FA">
      <w:pPr>
        <w:pStyle w:val="PL"/>
      </w:pPr>
      <w:r w:rsidRPr="000B71E3">
        <w:t xml:space="preserve">        iwkEpsInd:</w:t>
      </w:r>
    </w:p>
    <w:p w14:paraId="1686DEEA" w14:textId="77777777" w:rsidR="00207B40" w:rsidRPr="000B71E3" w:rsidRDefault="006E72FA" w:rsidP="006E72FA">
      <w:pPr>
        <w:pStyle w:val="PL"/>
      </w:pPr>
      <w:r w:rsidRPr="000B71E3">
        <w:t xml:space="preserve">          $ref: '#/components/schemas/IwkEpsInd'</w:t>
      </w:r>
    </w:p>
    <w:p w14:paraId="4F22768C" w14:textId="77777777" w:rsidR="00207B40" w:rsidRPr="000B71E3" w:rsidRDefault="00207B40" w:rsidP="00207B40">
      <w:pPr>
        <w:pStyle w:val="PL"/>
      </w:pPr>
      <w:r w:rsidRPr="000B71E3">
        <w:t xml:space="preserve">        5gQosProfile:</w:t>
      </w:r>
    </w:p>
    <w:p w14:paraId="782AB3E5" w14:textId="77777777"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14:paraId="19444CA2" w14:textId="77777777" w:rsidR="00207B40" w:rsidRPr="000B71E3" w:rsidRDefault="00207B40" w:rsidP="00207B40">
      <w:pPr>
        <w:pStyle w:val="PL"/>
      </w:pPr>
      <w:r w:rsidRPr="000B71E3">
        <w:t xml:space="preserve">        sessionAmbr:</w:t>
      </w:r>
    </w:p>
    <w:p w14:paraId="6C3CA0D1" w14:textId="77777777" w:rsidR="00207B40" w:rsidRPr="000B71E3" w:rsidRDefault="00207B40" w:rsidP="00207B40">
      <w:pPr>
        <w:pStyle w:val="PL"/>
      </w:pPr>
      <w:r w:rsidRPr="000B71E3">
        <w:t xml:space="preserve">          $ref: '</w:t>
      </w:r>
      <w:r w:rsidR="007913DA" w:rsidRPr="000B71E3">
        <w:t>TS29571_CommonData.yaml</w:t>
      </w:r>
      <w:r w:rsidRPr="000B71E3">
        <w:t>#/components/schemas/Ambr'</w:t>
      </w:r>
    </w:p>
    <w:p w14:paraId="6CF25414" w14:textId="77777777" w:rsidR="00207B40" w:rsidRPr="000B71E3" w:rsidRDefault="00451E01" w:rsidP="00207B40">
      <w:pPr>
        <w:pStyle w:val="PL"/>
      </w:pPr>
      <w:r w:rsidRPr="000B71E3">
        <w:t xml:space="preserve">        3gppChargingCharacteristics</w:t>
      </w:r>
      <w:r w:rsidR="00B70C8F" w:rsidRPr="000B71E3">
        <w:t>:</w:t>
      </w:r>
    </w:p>
    <w:p w14:paraId="279081AC" w14:textId="77777777" w:rsidR="00451E01" w:rsidRPr="000B71E3" w:rsidRDefault="00451E01" w:rsidP="00451E01">
      <w:pPr>
        <w:pStyle w:val="PL"/>
      </w:pPr>
      <w:r w:rsidRPr="000B71E3">
        <w:t xml:space="preserve">          $ref: '#/components/schemas/3GppChargingCharacteristics'</w:t>
      </w:r>
    </w:p>
    <w:p w14:paraId="6DCB6771" w14:textId="77777777" w:rsidR="00303181" w:rsidRDefault="00515CE7" w:rsidP="00303181">
      <w:pPr>
        <w:pStyle w:val="PL"/>
      </w:pPr>
      <w:r w:rsidRPr="000B71E3">
        <w:t xml:space="preserve">        staticIpAddress</w:t>
      </w:r>
      <w:r w:rsidR="00B70C8F" w:rsidRPr="000B71E3">
        <w:t>:</w:t>
      </w:r>
    </w:p>
    <w:p w14:paraId="2F4C5097" w14:textId="77777777" w:rsidR="00303181" w:rsidRDefault="00303181" w:rsidP="00303181">
      <w:pPr>
        <w:pStyle w:val="PL"/>
      </w:pPr>
      <w:r>
        <w:t xml:space="preserve">          type: array</w:t>
      </w:r>
    </w:p>
    <w:p w14:paraId="1DBC721F" w14:textId="77777777" w:rsidR="00515CE7" w:rsidRPr="000B71E3" w:rsidRDefault="00303181" w:rsidP="00303181">
      <w:pPr>
        <w:pStyle w:val="PL"/>
      </w:pPr>
      <w:r>
        <w:t xml:space="preserve">          items:</w:t>
      </w:r>
    </w:p>
    <w:p w14:paraId="6172CAC1" w14:textId="77777777" w:rsidR="00303181" w:rsidRDefault="00515CE7" w:rsidP="00303181">
      <w:pPr>
        <w:pStyle w:val="PL"/>
      </w:pPr>
      <w:r w:rsidRPr="000B71E3">
        <w:t xml:space="preserve">          </w:t>
      </w:r>
      <w:r w:rsidR="00303181">
        <w:t xml:space="preserve">  </w:t>
      </w:r>
      <w:r w:rsidRPr="000B71E3">
        <w:t>$ref: '#/components/schemas/IpAddress'</w:t>
      </w:r>
    </w:p>
    <w:p w14:paraId="0BD9307F" w14:textId="77777777" w:rsidR="00303181" w:rsidRDefault="00303181" w:rsidP="00303181">
      <w:pPr>
        <w:pStyle w:val="PL"/>
      </w:pPr>
      <w:r>
        <w:t xml:space="preserve">          minItems: 1</w:t>
      </w:r>
    </w:p>
    <w:p w14:paraId="26263E92" w14:textId="77777777" w:rsidR="00AD0E10" w:rsidRPr="000B71E3" w:rsidRDefault="00303181" w:rsidP="00303181">
      <w:pPr>
        <w:pStyle w:val="PL"/>
      </w:pPr>
      <w:r>
        <w:t xml:space="preserve">          maxItems: 2</w:t>
      </w:r>
    </w:p>
    <w:p w14:paraId="243B36FD" w14:textId="77777777" w:rsidR="00AD0E10" w:rsidRPr="000B71E3" w:rsidRDefault="00AD0E10" w:rsidP="00AD0E10">
      <w:pPr>
        <w:pStyle w:val="PL"/>
      </w:pPr>
      <w:r w:rsidRPr="000B71E3">
        <w:t xml:space="preserve">        upSecurity:</w:t>
      </w:r>
    </w:p>
    <w:p w14:paraId="0EB95A7C" w14:textId="77777777" w:rsidR="00515CE7" w:rsidRPr="000B71E3" w:rsidRDefault="00AD0E10" w:rsidP="00AD0E10">
      <w:pPr>
        <w:pStyle w:val="PL"/>
      </w:pPr>
      <w:r w:rsidRPr="000B71E3">
        <w:t xml:space="preserve">          $ref: 'TS29571_CommonData.yaml#/components/schemas/UpSecurity'</w:t>
      </w:r>
    </w:p>
    <w:p w14:paraId="77D100F7" w14:textId="77777777" w:rsidR="00451E01" w:rsidRPr="000B71E3" w:rsidRDefault="00451E01" w:rsidP="00207B40">
      <w:pPr>
        <w:pStyle w:val="PL"/>
      </w:pPr>
    </w:p>
    <w:p w14:paraId="281EED3B" w14:textId="77777777" w:rsidR="00515CE7" w:rsidRPr="000B71E3" w:rsidRDefault="00515CE7" w:rsidP="00515CE7">
      <w:pPr>
        <w:pStyle w:val="PL"/>
      </w:pPr>
      <w:r w:rsidRPr="000B71E3">
        <w:t xml:space="preserve">    IpAddress:</w:t>
      </w:r>
    </w:p>
    <w:p w14:paraId="457FC0AF" w14:textId="77777777" w:rsidR="00515CE7" w:rsidRPr="000B71E3" w:rsidRDefault="00515CE7" w:rsidP="00515CE7">
      <w:pPr>
        <w:pStyle w:val="PL"/>
      </w:pPr>
      <w:r w:rsidRPr="000B71E3">
        <w:t xml:space="preserve">      type: object</w:t>
      </w:r>
    </w:p>
    <w:p w14:paraId="510FC1A8" w14:textId="77777777" w:rsidR="00303181" w:rsidRDefault="00303181" w:rsidP="00303181">
      <w:pPr>
        <w:pStyle w:val="PL"/>
      </w:pPr>
      <w:r>
        <w:t xml:space="preserve">      oneOf:</w:t>
      </w:r>
    </w:p>
    <w:p w14:paraId="648519D4" w14:textId="77777777" w:rsidR="00303181" w:rsidRDefault="00303181" w:rsidP="00303181">
      <w:pPr>
        <w:pStyle w:val="PL"/>
      </w:pPr>
      <w:r w:rsidRPr="00833E01">
        <w:t xml:space="preserve"> </w:t>
      </w:r>
      <w:r>
        <w:t xml:space="preserve">       - required:</w:t>
      </w:r>
    </w:p>
    <w:p w14:paraId="613CC503" w14:textId="77777777" w:rsidR="00303181" w:rsidRDefault="00303181" w:rsidP="00303181">
      <w:pPr>
        <w:pStyle w:val="PL"/>
      </w:pPr>
      <w:r>
        <w:t xml:space="preserve">          - ipv4Addr</w:t>
      </w:r>
    </w:p>
    <w:p w14:paraId="735EEC9D" w14:textId="77777777" w:rsidR="00303181" w:rsidRDefault="00303181" w:rsidP="00303181">
      <w:pPr>
        <w:pStyle w:val="PL"/>
      </w:pPr>
      <w:r>
        <w:t xml:space="preserve">        - required:</w:t>
      </w:r>
    </w:p>
    <w:p w14:paraId="1BA82BCA" w14:textId="77777777" w:rsidR="00303181" w:rsidRDefault="00303181" w:rsidP="00303181">
      <w:pPr>
        <w:pStyle w:val="PL"/>
      </w:pPr>
      <w:r>
        <w:t xml:space="preserve">          - ipv6Addr</w:t>
      </w:r>
    </w:p>
    <w:p w14:paraId="1DA49577" w14:textId="77777777" w:rsidR="00303181" w:rsidRDefault="00303181" w:rsidP="00303181">
      <w:pPr>
        <w:pStyle w:val="PL"/>
      </w:pPr>
      <w:r>
        <w:lastRenderedPageBreak/>
        <w:t xml:space="preserve">        - required:</w:t>
      </w:r>
    </w:p>
    <w:p w14:paraId="4E06A8BB" w14:textId="77777777" w:rsidR="00303181" w:rsidRDefault="00303181" w:rsidP="00303181">
      <w:pPr>
        <w:pStyle w:val="PL"/>
      </w:pPr>
      <w:r>
        <w:t xml:space="preserve">          - ipv6Prefix</w:t>
      </w:r>
    </w:p>
    <w:p w14:paraId="7083F81B" w14:textId="77777777" w:rsidR="00515CE7" w:rsidRPr="000B71E3" w:rsidRDefault="00515CE7" w:rsidP="00515CE7">
      <w:pPr>
        <w:pStyle w:val="PL"/>
      </w:pPr>
      <w:r w:rsidRPr="000B71E3">
        <w:t xml:space="preserve">      properties:</w:t>
      </w:r>
    </w:p>
    <w:p w14:paraId="11D20C69" w14:textId="77777777" w:rsidR="00515CE7" w:rsidRPr="000B71E3" w:rsidRDefault="00515CE7" w:rsidP="00515CE7">
      <w:pPr>
        <w:pStyle w:val="PL"/>
      </w:pPr>
      <w:r w:rsidRPr="000B71E3">
        <w:t xml:space="preserve">        ipv4Addr:</w:t>
      </w:r>
    </w:p>
    <w:p w14:paraId="4232E180" w14:textId="77777777" w:rsidR="00515CE7" w:rsidRPr="000B71E3" w:rsidRDefault="00515CE7" w:rsidP="00515CE7">
      <w:pPr>
        <w:pStyle w:val="PL"/>
      </w:pPr>
      <w:r w:rsidRPr="000B71E3">
        <w:t xml:space="preserve">          $ref: '</w:t>
      </w:r>
      <w:r w:rsidR="007913DA" w:rsidRPr="000B71E3">
        <w:t>TS29571_CommonData.yaml</w:t>
      </w:r>
      <w:r w:rsidRPr="000B71E3">
        <w:t>#/components/schemas/Ipv4Addr'</w:t>
      </w:r>
    </w:p>
    <w:p w14:paraId="3501BEAC" w14:textId="77777777" w:rsidR="00515CE7" w:rsidRPr="000B71E3" w:rsidRDefault="00515CE7" w:rsidP="00515CE7">
      <w:pPr>
        <w:pStyle w:val="PL"/>
      </w:pPr>
      <w:r w:rsidRPr="000B71E3">
        <w:t xml:space="preserve">        ipv6Addr:</w:t>
      </w:r>
    </w:p>
    <w:p w14:paraId="1EFC97CA" w14:textId="77777777" w:rsidR="00515CE7" w:rsidRPr="000B71E3" w:rsidRDefault="00515CE7" w:rsidP="00515CE7">
      <w:pPr>
        <w:pStyle w:val="PL"/>
      </w:pPr>
      <w:r w:rsidRPr="000B71E3">
        <w:t xml:space="preserve">          $ref: '</w:t>
      </w:r>
      <w:r w:rsidR="007913DA" w:rsidRPr="000B71E3">
        <w:t>TS29571_CommonData.yaml</w:t>
      </w:r>
      <w:r w:rsidRPr="000B71E3">
        <w:t>#/components/schemas/Ipv6Addr'</w:t>
      </w:r>
    </w:p>
    <w:p w14:paraId="5B57E8E9" w14:textId="77777777" w:rsidR="00515CE7" w:rsidRPr="000B71E3" w:rsidRDefault="00515CE7" w:rsidP="00515CE7">
      <w:pPr>
        <w:pStyle w:val="PL"/>
      </w:pPr>
      <w:r w:rsidRPr="000B71E3">
        <w:t xml:space="preserve">        ipv6Prefix:</w:t>
      </w:r>
    </w:p>
    <w:p w14:paraId="568F2C41" w14:textId="77777777" w:rsidR="00515CE7" w:rsidRPr="000B71E3" w:rsidRDefault="00515CE7" w:rsidP="00515CE7">
      <w:pPr>
        <w:pStyle w:val="PL"/>
      </w:pPr>
      <w:r w:rsidRPr="000B71E3">
        <w:t xml:space="preserve">          $ref: '</w:t>
      </w:r>
      <w:r w:rsidR="007913DA" w:rsidRPr="000B71E3">
        <w:t>TS29571_CommonData.yaml</w:t>
      </w:r>
      <w:r w:rsidRPr="000B71E3">
        <w:t>#/components/schemas/Ipv6Prefix'</w:t>
      </w:r>
    </w:p>
    <w:p w14:paraId="4DA18BE2" w14:textId="77777777" w:rsidR="00515CE7" w:rsidRPr="000B71E3" w:rsidRDefault="00515CE7" w:rsidP="00207B40">
      <w:pPr>
        <w:pStyle w:val="PL"/>
      </w:pPr>
    </w:p>
    <w:p w14:paraId="498047E0" w14:textId="77777777" w:rsidR="00207B40" w:rsidRPr="000B71E3" w:rsidRDefault="00207B40" w:rsidP="00207B40">
      <w:pPr>
        <w:pStyle w:val="PL"/>
      </w:pPr>
      <w:r w:rsidRPr="000B71E3">
        <w:t xml:space="preserve">    PduSessionTypes:</w:t>
      </w:r>
    </w:p>
    <w:p w14:paraId="59522FFE" w14:textId="77777777" w:rsidR="00207B40" w:rsidRPr="000B71E3" w:rsidRDefault="00207B40" w:rsidP="00207B40">
      <w:pPr>
        <w:pStyle w:val="PL"/>
      </w:pPr>
      <w:r w:rsidRPr="000B71E3">
        <w:t xml:space="preserve">      type: object</w:t>
      </w:r>
    </w:p>
    <w:p w14:paraId="41081863" w14:textId="77777777" w:rsidR="00207B40" w:rsidRPr="000B71E3" w:rsidRDefault="00207B40" w:rsidP="00207B40">
      <w:pPr>
        <w:pStyle w:val="PL"/>
      </w:pPr>
      <w:r w:rsidRPr="000B71E3">
        <w:t xml:space="preserve">      required:</w:t>
      </w:r>
    </w:p>
    <w:p w14:paraId="6E9C6421" w14:textId="77777777" w:rsidR="00207B40" w:rsidRPr="000B71E3" w:rsidRDefault="00207B40" w:rsidP="00207B40">
      <w:pPr>
        <w:pStyle w:val="PL"/>
      </w:pPr>
      <w:r w:rsidRPr="000B71E3">
        <w:t xml:space="preserve">        - defaultSessionType</w:t>
      </w:r>
    </w:p>
    <w:p w14:paraId="00BA41D9" w14:textId="77777777" w:rsidR="00207B40" w:rsidRPr="000B71E3" w:rsidRDefault="00207B40" w:rsidP="00207B40">
      <w:pPr>
        <w:pStyle w:val="PL"/>
      </w:pPr>
      <w:r w:rsidRPr="000B71E3">
        <w:t xml:space="preserve">      properties:</w:t>
      </w:r>
    </w:p>
    <w:p w14:paraId="047CDF0D" w14:textId="77777777" w:rsidR="00207B40" w:rsidRPr="000B71E3" w:rsidRDefault="00207B40" w:rsidP="00207B40">
      <w:pPr>
        <w:pStyle w:val="PL"/>
      </w:pPr>
      <w:r w:rsidRPr="000B71E3">
        <w:t xml:space="preserve">        defaultSessionType:</w:t>
      </w:r>
    </w:p>
    <w:p w14:paraId="4585B88F" w14:textId="77777777" w:rsidR="00207B40" w:rsidRPr="000B71E3" w:rsidRDefault="00207B40" w:rsidP="00207B40">
      <w:pPr>
        <w:pStyle w:val="PL"/>
      </w:pPr>
      <w:r w:rsidRPr="000B71E3">
        <w:t xml:space="preserve">          $ref: '</w:t>
      </w:r>
      <w:r w:rsidR="007913DA" w:rsidRPr="000B71E3">
        <w:t>TS29571_CommonData.yaml</w:t>
      </w:r>
      <w:r w:rsidRPr="000B71E3">
        <w:t>#/components/schemas/PduSessionType'</w:t>
      </w:r>
    </w:p>
    <w:p w14:paraId="36062C2F" w14:textId="77777777" w:rsidR="00207B40" w:rsidRPr="000B71E3" w:rsidRDefault="00207B40" w:rsidP="00207B40">
      <w:pPr>
        <w:pStyle w:val="PL"/>
      </w:pPr>
      <w:r w:rsidRPr="000B71E3">
        <w:t xml:space="preserve">        allowedSessionTypes:</w:t>
      </w:r>
    </w:p>
    <w:p w14:paraId="25D9E6AF" w14:textId="77777777" w:rsidR="00207B40" w:rsidRPr="000B71E3" w:rsidRDefault="00207B40" w:rsidP="00207B40">
      <w:pPr>
        <w:pStyle w:val="PL"/>
      </w:pPr>
      <w:r w:rsidRPr="000B71E3">
        <w:t xml:space="preserve">          type: array</w:t>
      </w:r>
    </w:p>
    <w:p w14:paraId="337398B9" w14:textId="77777777" w:rsidR="00207B40" w:rsidRPr="000B71E3" w:rsidRDefault="00207B40" w:rsidP="00207B40">
      <w:pPr>
        <w:pStyle w:val="PL"/>
      </w:pPr>
      <w:r w:rsidRPr="000B71E3">
        <w:t xml:space="preserve">          items:</w:t>
      </w:r>
    </w:p>
    <w:p w14:paraId="74B6C02E" w14:textId="77777777" w:rsidR="005209A4" w:rsidRDefault="00207B40" w:rsidP="005209A4">
      <w:pPr>
        <w:pStyle w:val="PL"/>
      </w:pPr>
      <w:r w:rsidRPr="000B71E3">
        <w:t xml:space="preserve">            $ref: '</w:t>
      </w:r>
      <w:r w:rsidR="007913DA" w:rsidRPr="000B71E3">
        <w:t>TS29571_CommonData.yaml</w:t>
      </w:r>
      <w:r w:rsidRPr="000B71E3">
        <w:t>#/components/schemas/PduSessionType'</w:t>
      </w:r>
    </w:p>
    <w:p w14:paraId="21F78FC9" w14:textId="77777777" w:rsidR="00207B40" w:rsidRPr="000B71E3" w:rsidRDefault="005209A4" w:rsidP="005209A4">
      <w:pPr>
        <w:pStyle w:val="PL"/>
      </w:pPr>
      <w:r>
        <w:t xml:space="preserve">          minItems: 1</w:t>
      </w:r>
    </w:p>
    <w:p w14:paraId="3153DB3A" w14:textId="77777777" w:rsidR="00207B40" w:rsidRPr="000B71E3" w:rsidRDefault="00207B40" w:rsidP="00207B40">
      <w:pPr>
        <w:pStyle w:val="PL"/>
      </w:pPr>
    </w:p>
    <w:p w14:paraId="790E054D" w14:textId="77777777" w:rsidR="00207B40" w:rsidRPr="000B71E3" w:rsidRDefault="00207B40" w:rsidP="00207B40">
      <w:pPr>
        <w:pStyle w:val="PL"/>
      </w:pPr>
      <w:r w:rsidRPr="000B71E3">
        <w:t xml:space="preserve">    SscModes:</w:t>
      </w:r>
    </w:p>
    <w:p w14:paraId="29EE54E2" w14:textId="77777777" w:rsidR="00207B40" w:rsidRPr="000B71E3" w:rsidRDefault="00207B40" w:rsidP="00207B40">
      <w:pPr>
        <w:pStyle w:val="PL"/>
      </w:pPr>
      <w:r w:rsidRPr="000B71E3">
        <w:t xml:space="preserve">      type: object</w:t>
      </w:r>
    </w:p>
    <w:p w14:paraId="373B29F5" w14:textId="77777777" w:rsidR="00207B40" w:rsidRPr="000B71E3" w:rsidRDefault="00207B40" w:rsidP="00207B40">
      <w:pPr>
        <w:pStyle w:val="PL"/>
      </w:pPr>
      <w:r w:rsidRPr="000B71E3">
        <w:t xml:space="preserve">      required:</w:t>
      </w:r>
    </w:p>
    <w:p w14:paraId="73C57D42" w14:textId="77777777" w:rsidR="00207B40" w:rsidRPr="000B71E3" w:rsidRDefault="00207B40" w:rsidP="00207B40">
      <w:pPr>
        <w:pStyle w:val="PL"/>
      </w:pPr>
      <w:r w:rsidRPr="000B71E3">
        <w:t xml:space="preserve">        - defaultSscMode</w:t>
      </w:r>
    </w:p>
    <w:p w14:paraId="7A634456" w14:textId="77777777" w:rsidR="00207B40" w:rsidRPr="000B71E3" w:rsidRDefault="00207B40" w:rsidP="00207B40">
      <w:pPr>
        <w:pStyle w:val="PL"/>
      </w:pPr>
      <w:r w:rsidRPr="000B71E3">
        <w:t xml:space="preserve">      properties:</w:t>
      </w:r>
    </w:p>
    <w:p w14:paraId="4D417EB8" w14:textId="77777777" w:rsidR="00207B40" w:rsidRPr="000B71E3" w:rsidRDefault="00207B40" w:rsidP="00207B40">
      <w:pPr>
        <w:pStyle w:val="PL"/>
      </w:pPr>
      <w:r w:rsidRPr="000B71E3">
        <w:t xml:space="preserve">        defaultSscMode:</w:t>
      </w:r>
    </w:p>
    <w:p w14:paraId="64A72CD6"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7C6FFF55" w14:textId="77777777" w:rsidR="00207B40" w:rsidRPr="000B71E3" w:rsidRDefault="00207B40" w:rsidP="00207B40">
      <w:pPr>
        <w:pStyle w:val="PL"/>
      </w:pPr>
      <w:r w:rsidRPr="000B71E3">
        <w:t xml:space="preserve">        allowedSscModes:</w:t>
      </w:r>
    </w:p>
    <w:p w14:paraId="6FA347CD" w14:textId="77777777" w:rsidR="00207B40" w:rsidRPr="000B71E3" w:rsidRDefault="00207B40" w:rsidP="00207B40">
      <w:pPr>
        <w:pStyle w:val="PL"/>
      </w:pPr>
      <w:r w:rsidRPr="000B71E3">
        <w:t xml:space="preserve">          type: array</w:t>
      </w:r>
    </w:p>
    <w:p w14:paraId="66068146" w14:textId="77777777" w:rsidR="00207B40" w:rsidRPr="000B71E3" w:rsidRDefault="00207B40" w:rsidP="00207B40">
      <w:pPr>
        <w:pStyle w:val="PL"/>
      </w:pPr>
      <w:r w:rsidRPr="000B71E3">
        <w:t xml:space="preserve">          items:</w:t>
      </w:r>
    </w:p>
    <w:p w14:paraId="229A59BC"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16714C14" w14:textId="77777777" w:rsidR="00207B40" w:rsidRPr="000B71E3" w:rsidRDefault="00207B40" w:rsidP="00207B40">
      <w:pPr>
        <w:pStyle w:val="PL"/>
      </w:pPr>
      <w:r w:rsidRPr="000B71E3">
        <w:t xml:space="preserve">          minItems: </w:t>
      </w:r>
      <w:r w:rsidR="005209A4">
        <w:t>1</w:t>
      </w:r>
    </w:p>
    <w:p w14:paraId="13805962" w14:textId="77777777" w:rsidR="00207B40" w:rsidRPr="000B71E3" w:rsidRDefault="00207B40" w:rsidP="00207B40">
      <w:pPr>
        <w:pStyle w:val="PL"/>
      </w:pPr>
      <w:r w:rsidRPr="000B71E3">
        <w:t xml:space="preserve">          maxItems: 2</w:t>
      </w:r>
    </w:p>
    <w:p w14:paraId="3DF1CE55" w14:textId="77777777" w:rsidR="00207B40" w:rsidRPr="000B71E3" w:rsidRDefault="00207B40" w:rsidP="00207B40">
      <w:pPr>
        <w:pStyle w:val="PL"/>
      </w:pPr>
    </w:p>
    <w:p w14:paraId="00856288" w14:textId="77777777" w:rsidR="00207B40" w:rsidRPr="000B71E3" w:rsidRDefault="00207B40" w:rsidP="00207B40">
      <w:pPr>
        <w:pStyle w:val="PL"/>
      </w:pPr>
      <w:r w:rsidRPr="000B71E3">
        <w:t xml:space="preserve">    SmsSubscriptionData:</w:t>
      </w:r>
    </w:p>
    <w:p w14:paraId="1821B21B" w14:textId="77777777" w:rsidR="00207B40" w:rsidRPr="000B71E3" w:rsidRDefault="00207B40" w:rsidP="00207B40">
      <w:pPr>
        <w:pStyle w:val="PL"/>
      </w:pPr>
      <w:r w:rsidRPr="000B71E3">
        <w:t xml:space="preserve">      type: object</w:t>
      </w:r>
    </w:p>
    <w:p w14:paraId="5FBA8036" w14:textId="77777777" w:rsidR="00207B40" w:rsidRPr="000B71E3" w:rsidRDefault="00207B40" w:rsidP="00207B40">
      <w:pPr>
        <w:pStyle w:val="PL"/>
      </w:pPr>
      <w:r w:rsidRPr="000B71E3">
        <w:t xml:space="preserve">      properties:</w:t>
      </w:r>
    </w:p>
    <w:p w14:paraId="10D58B1F" w14:textId="77777777" w:rsidR="00207B40" w:rsidRPr="000B71E3" w:rsidRDefault="00207B40" w:rsidP="00207B40">
      <w:pPr>
        <w:pStyle w:val="PL"/>
      </w:pPr>
      <w:r w:rsidRPr="000B71E3">
        <w:t xml:space="preserve">        sms</w:t>
      </w:r>
      <w:r w:rsidR="00267AAD" w:rsidRPr="000B71E3">
        <w:t>Subscribed</w:t>
      </w:r>
      <w:r w:rsidRPr="000B71E3">
        <w:t>:</w:t>
      </w:r>
    </w:p>
    <w:p w14:paraId="6B46EAD8" w14:textId="77777777" w:rsidR="00556D3F" w:rsidRPr="000B71E3" w:rsidRDefault="00207B40" w:rsidP="00556D3F">
      <w:pPr>
        <w:pStyle w:val="PL"/>
      </w:pPr>
      <w:r w:rsidRPr="000B71E3">
        <w:t xml:space="preserve">          $ref: '#/components/schemas/Sms</w:t>
      </w:r>
      <w:r w:rsidR="00267AAD" w:rsidRPr="000B71E3">
        <w:t>Subscribed</w:t>
      </w:r>
      <w:r w:rsidRPr="000B71E3">
        <w:t>'</w:t>
      </w:r>
    </w:p>
    <w:p w14:paraId="1AAC3E5B" w14:textId="77777777" w:rsidR="00556D3F" w:rsidRPr="000B71E3" w:rsidRDefault="00556D3F" w:rsidP="00556D3F">
      <w:pPr>
        <w:pStyle w:val="PL"/>
      </w:pPr>
      <w:r w:rsidRPr="000B71E3">
        <w:t xml:space="preserve">        shared</w:t>
      </w:r>
      <w:r w:rsidR="000405F6">
        <w:t>SmsSubs</w:t>
      </w:r>
      <w:r w:rsidRPr="000B71E3">
        <w:t>DataId:</w:t>
      </w:r>
    </w:p>
    <w:p w14:paraId="5CE0F376" w14:textId="77777777" w:rsidR="00207B40" w:rsidRPr="000B71E3" w:rsidRDefault="00556D3F" w:rsidP="00556D3F">
      <w:pPr>
        <w:pStyle w:val="PL"/>
      </w:pPr>
      <w:r w:rsidRPr="000B71E3">
        <w:t xml:space="preserve">          $ref: '#/components/schemas/SharedDataId'</w:t>
      </w:r>
    </w:p>
    <w:p w14:paraId="3CE8DDDE" w14:textId="77777777" w:rsidR="00207B40" w:rsidRPr="000B71E3" w:rsidRDefault="00207B40" w:rsidP="00207B40">
      <w:pPr>
        <w:pStyle w:val="PL"/>
      </w:pPr>
    </w:p>
    <w:p w14:paraId="4C946BFC" w14:textId="77777777" w:rsidR="00207B40" w:rsidRPr="000B71E3" w:rsidRDefault="00207B40" w:rsidP="00207B40">
      <w:pPr>
        <w:pStyle w:val="PL"/>
      </w:pPr>
      <w:r w:rsidRPr="000B71E3">
        <w:t xml:space="preserve">    SmsManagementSubscriptionData:</w:t>
      </w:r>
    </w:p>
    <w:p w14:paraId="74FF7052" w14:textId="77777777" w:rsidR="00207B40" w:rsidRPr="000B71E3" w:rsidRDefault="00207B40" w:rsidP="00207B40">
      <w:pPr>
        <w:pStyle w:val="PL"/>
      </w:pPr>
      <w:r w:rsidRPr="000B71E3">
        <w:t xml:space="preserve">      type: object</w:t>
      </w:r>
    </w:p>
    <w:p w14:paraId="0684E876" w14:textId="77777777" w:rsidR="00207B40" w:rsidRPr="000B71E3" w:rsidRDefault="00207B40" w:rsidP="00207B40">
      <w:pPr>
        <w:pStyle w:val="PL"/>
      </w:pPr>
      <w:r w:rsidRPr="000B71E3">
        <w:t xml:space="preserve">      properties:</w:t>
      </w:r>
    </w:p>
    <w:p w14:paraId="33D6B549" w14:textId="77777777" w:rsidR="00207B40" w:rsidRPr="000B71E3" w:rsidRDefault="00207B40" w:rsidP="00207B40">
      <w:pPr>
        <w:pStyle w:val="PL"/>
      </w:pPr>
      <w:r w:rsidRPr="000B71E3">
        <w:t xml:space="preserve">        supportedFeatures:</w:t>
      </w:r>
    </w:p>
    <w:p w14:paraId="4EF570C2"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8F3A801" w14:textId="77777777" w:rsidR="00207B40" w:rsidRPr="000B71E3" w:rsidRDefault="00207B40" w:rsidP="00207B40">
      <w:pPr>
        <w:pStyle w:val="PL"/>
      </w:pPr>
      <w:r w:rsidRPr="000B71E3">
        <w:t xml:space="preserve">        mtSmsSubscribed:</w:t>
      </w:r>
    </w:p>
    <w:p w14:paraId="76810CEB" w14:textId="77777777" w:rsidR="00207B40" w:rsidRPr="000B71E3" w:rsidRDefault="00207B40" w:rsidP="00207B40">
      <w:pPr>
        <w:pStyle w:val="PL"/>
      </w:pPr>
      <w:r w:rsidRPr="000B71E3">
        <w:t xml:space="preserve">          type: boolean</w:t>
      </w:r>
    </w:p>
    <w:p w14:paraId="4FD99C6A" w14:textId="77777777" w:rsidR="00207B40" w:rsidRPr="000B71E3" w:rsidRDefault="00207B40" w:rsidP="00207B40">
      <w:pPr>
        <w:pStyle w:val="PL"/>
      </w:pPr>
      <w:r w:rsidRPr="000B71E3">
        <w:t xml:space="preserve">        mtSmsBarringAll:</w:t>
      </w:r>
    </w:p>
    <w:p w14:paraId="6A5270E3" w14:textId="77777777" w:rsidR="00207B40" w:rsidRPr="000B71E3" w:rsidRDefault="00207B40" w:rsidP="00207B40">
      <w:pPr>
        <w:pStyle w:val="PL"/>
      </w:pPr>
      <w:r w:rsidRPr="000B71E3">
        <w:t xml:space="preserve">          type: boolean</w:t>
      </w:r>
    </w:p>
    <w:p w14:paraId="77C1A142" w14:textId="77777777" w:rsidR="00207B40" w:rsidRPr="000B71E3" w:rsidRDefault="00207B40" w:rsidP="00207B40">
      <w:pPr>
        <w:pStyle w:val="PL"/>
      </w:pPr>
      <w:r w:rsidRPr="000B71E3">
        <w:t xml:space="preserve">        mtSmsBarringRoaming:</w:t>
      </w:r>
    </w:p>
    <w:p w14:paraId="5A545749" w14:textId="77777777" w:rsidR="00207B40" w:rsidRPr="000B71E3" w:rsidRDefault="00207B40" w:rsidP="00207B40">
      <w:pPr>
        <w:pStyle w:val="PL"/>
      </w:pPr>
      <w:r w:rsidRPr="000B71E3">
        <w:t xml:space="preserve">          type: boolean</w:t>
      </w:r>
    </w:p>
    <w:p w14:paraId="70A58487" w14:textId="77777777" w:rsidR="00207B40" w:rsidRPr="000B71E3" w:rsidRDefault="00207B40" w:rsidP="00207B40">
      <w:pPr>
        <w:pStyle w:val="PL"/>
      </w:pPr>
      <w:r w:rsidRPr="000B71E3">
        <w:t xml:space="preserve">        moSmsSubscribed:</w:t>
      </w:r>
    </w:p>
    <w:p w14:paraId="18DA164C" w14:textId="77777777" w:rsidR="00207B40" w:rsidRPr="000B71E3" w:rsidRDefault="00207B40" w:rsidP="00207B40">
      <w:pPr>
        <w:pStyle w:val="PL"/>
      </w:pPr>
      <w:r w:rsidRPr="000B71E3">
        <w:t xml:space="preserve">          type: boolean</w:t>
      </w:r>
    </w:p>
    <w:p w14:paraId="019620C7" w14:textId="77777777" w:rsidR="00207B40" w:rsidRPr="000B71E3" w:rsidRDefault="00207B40" w:rsidP="00207B40">
      <w:pPr>
        <w:pStyle w:val="PL"/>
      </w:pPr>
      <w:r w:rsidRPr="000B71E3">
        <w:t xml:space="preserve">        moSmsBarringAll:</w:t>
      </w:r>
    </w:p>
    <w:p w14:paraId="77742A7C" w14:textId="77777777" w:rsidR="00207B40" w:rsidRPr="000B71E3" w:rsidRDefault="00207B40" w:rsidP="00207B40">
      <w:pPr>
        <w:pStyle w:val="PL"/>
      </w:pPr>
      <w:r w:rsidRPr="000B71E3">
        <w:t xml:space="preserve">          type: boolean</w:t>
      </w:r>
    </w:p>
    <w:p w14:paraId="3E8EE018" w14:textId="77777777" w:rsidR="00207B40" w:rsidRPr="000B71E3" w:rsidRDefault="00207B40" w:rsidP="00207B40">
      <w:pPr>
        <w:pStyle w:val="PL"/>
      </w:pPr>
      <w:r w:rsidRPr="000B71E3">
        <w:t xml:space="preserve">        moSmsBarringRoaming:</w:t>
      </w:r>
    </w:p>
    <w:p w14:paraId="0A37C047" w14:textId="77777777" w:rsidR="00556D3F" w:rsidRPr="000B71E3" w:rsidRDefault="00207B40" w:rsidP="00556D3F">
      <w:pPr>
        <w:pStyle w:val="PL"/>
      </w:pPr>
      <w:r w:rsidRPr="000B71E3">
        <w:t xml:space="preserve">          type: boolean</w:t>
      </w:r>
    </w:p>
    <w:p w14:paraId="17D8292E" w14:textId="77777777" w:rsidR="000405F6" w:rsidRDefault="00556D3F" w:rsidP="000405F6">
      <w:pPr>
        <w:pStyle w:val="PL"/>
      </w:pPr>
      <w:r w:rsidRPr="000B71E3">
        <w:t xml:space="preserve">        shared</w:t>
      </w:r>
      <w:r w:rsidR="000405F6">
        <w:t>SmsMng</w:t>
      </w:r>
      <w:r w:rsidRPr="000B71E3">
        <w:t>DataIds:</w:t>
      </w:r>
    </w:p>
    <w:p w14:paraId="5AB084D4" w14:textId="77777777" w:rsidR="000405F6" w:rsidRDefault="000405F6" w:rsidP="000405F6">
      <w:pPr>
        <w:pStyle w:val="PL"/>
      </w:pPr>
      <w:r>
        <w:t xml:space="preserve">          type: array</w:t>
      </w:r>
    </w:p>
    <w:p w14:paraId="40E49EEB" w14:textId="77777777" w:rsidR="00556D3F" w:rsidRPr="000B71E3" w:rsidRDefault="000405F6" w:rsidP="000405F6">
      <w:pPr>
        <w:pStyle w:val="PL"/>
      </w:pPr>
      <w:r>
        <w:t xml:space="preserve">          items:</w:t>
      </w:r>
    </w:p>
    <w:p w14:paraId="1DB17869" w14:textId="77777777" w:rsidR="00A46266" w:rsidRDefault="00556D3F" w:rsidP="00A46266">
      <w:pPr>
        <w:pStyle w:val="PL"/>
      </w:pPr>
      <w:r w:rsidRPr="000B71E3">
        <w:t xml:space="preserve">          </w:t>
      </w:r>
      <w:r w:rsidR="00A46266">
        <w:t xml:space="preserve">  </w:t>
      </w:r>
      <w:r w:rsidRPr="000B71E3">
        <w:t>$ref: '#/components/schemas/SharedDataId'</w:t>
      </w:r>
    </w:p>
    <w:p w14:paraId="3C652238" w14:textId="77777777" w:rsidR="00207B40" w:rsidRPr="000B71E3" w:rsidRDefault="00A46266" w:rsidP="00A46266">
      <w:pPr>
        <w:pStyle w:val="PL"/>
      </w:pPr>
      <w:r>
        <w:t xml:space="preserve">          minItems: 1</w:t>
      </w:r>
    </w:p>
    <w:p w14:paraId="0EDEA287" w14:textId="77777777" w:rsidR="00207B40" w:rsidRPr="000B71E3" w:rsidRDefault="00207B40" w:rsidP="00207B40">
      <w:pPr>
        <w:pStyle w:val="PL"/>
      </w:pPr>
    </w:p>
    <w:p w14:paraId="0E0DC2E7" w14:textId="77777777" w:rsidR="00207B40" w:rsidRPr="000B71E3" w:rsidRDefault="00207B40" w:rsidP="00207B40">
      <w:pPr>
        <w:pStyle w:val="PL"/>
      </w:pPr>
      <w:r w:rsidRPr="000B71E3">
        <w:t xml:space="preserve">    SdmSubscription:</w:t>
      </w:r>
    </w:p>
    <w:p w14:paraId="40FAD1B0" w14:textId="77777777" w:rsidR="00207B40" w:rsidRPr="000B71E3" w:rsidRDefault="00207B40" w:rsidP="00207B40">
      <w:pPr>
        <w:pStyle w:val="PL"/>
      </w:pPr>
      <w:r w:rsidRPr="000B71E3">
        <w:t xml:space="preserve">      type: object</w:t>
      </w:r>
    </w:p>
    <w:p w14:paraId="714B287F" w14:textId="77777777" w:rsidR="00AD7336" w:rsidRPr="000B71E3" w:rsidRDefault="00207B40" w:rsidP="00AD7336">
      <w:pPr>
        <w:pStyle w:val="PL"/>
      </w:pPr>
      <w:r w:rsidRPr="000B71E3">
        <w:t xml:space="preserve">      required:</w:t>
      </w:r>
    </w:p>
    <w:p w14:paraId="6B5D8EFD" w14:textId="77777777" w:rsidR="00207B40" w:rsidRPr="000B71E3" w:rsidRDefault="00AD7336" w:rsidP="00AD7336">
      <w:pPr>
        <w:pStyle w:val="PL"/>
      </w:pPr>
      <w:r w:rsidRPr="000B71E3">
        <w:t xml:space="preserve">        - nfInstanceId</w:t>
      </w:r>
    </w:p>
    <w:p w14:paraId="7F436DAD" w14:textId="77777777" w:rsidR="00207B40" w:rsidRPr="000B71E3" w:rsidRDefault="00207B40" w:rsidP="00207B40">
      <w:pPr>
        <w:pStyle w:val="PL"/>
      </w:pPr>
      <w:r w:rsidRPr="000B71E3">
        <w:t xml:space="preserve">        - callback</w:t>
      </w:r>
      <w:r w:rsidR="005D10AC">
        <w:t>Reference</w:t>
      </w:r>
    </w:p>
    <w:p w14:paraId="58D38A18" w14:textId="77777777" w:rsidR="00207B40" w:rsidRPr="000B71E3" w:rsidRDefault="00207B40" w:rsidP="00207B40">
      <w:pPr>
        <w:pStyle w:val="PL"/>
      </w:pPr>
      <w:r w:rsidRPr="000B71E3">
        <w:t xml:space="preserve">        - monitoredResourceUri</w:t>
      </w:r>
      <w:r w:rsidR="005D10AC">
        <w:t>s</w:t>
      </w:r>
    </w:p>
    <w:p w14:paraId="4665AB7C" w14:textId="77777777" w:rsidR="00AD7336" w:rsidRPr="000B71E3" w:rsidRDefault="00207B40" w:rsidP="00AD7336">
      <w:pPr>
        <w:pStyle w:val="PL"/>
      </w:pPr>
      <w:r w:rsidRPr="000B71E3">
        <w:t xml:space="preserve">      properties:</w:t>
      </w:r>
    </w:p>
    <w:p w14:paraId="45709C0C" w14:textId="77777777" w:rsidR="00AD7336" w:rsidRPr="000B71E3" w:rsidRDefault="00AD7336" w:rsidP="00AD7336">
      <w:pPr>
        <w:pStyle w:val="PL"/>
      </w:pPr>
      <w:r w:rsidRPr="000B71E3">
        <w:t xml:space="preserve">        nfInstanceId:</w:t>
      </w:r>
    </w:p>
    <w:p w14:paraId="0C1F56B3" w14:textId="77777777" w:rsidR="00AD7336" w:rsidRPr="000B71E3" w:rsidRDefault="00AD7336" w:rsidP="00AD7336">
      <w:pPr>
        <w:pStyle w:val="PL"/>
      </w:pPr>
      <w:r w:rsidRPr="000B71E3">
        <w:t xml:space="preserve">          $ref: 'TS29571_CommonData.yaml#/components/schemas/NfInstanceId'</w:t>
      </w:r>
    </w:p>
    <w:p w14:paraId="294DB871" w14:textId="77777777" w:rsidR="00AD7336" w:rsidRPr="000B71E3" w:rsidRDefault="00AD7336" w:rsidP="00AD7336">
      <w:pPr>
        <w:pStyle w:val="PL"/>
      </w:pPr>
      <w:r w:rsidRPr="000B71E3">
        <w:t xml:space="preserve">        implicitUnsubscribe:</w:t>
      </w:r>
    </w:p>
    <w:p w14:paraId="25A98F5C" w14:textId="77777777" w:rsidR="00AD7336" w:rsidRPr="000B71E3" w:rsidRDefault="00AD7336" w:rsidP="00AD7336">
      <w:pPr>
        <w:pStyle w:val="PL"/>
      </w:pPr>
      <w:r w:rsidRPr="000B71E3">
        <w:lastRenderedPageBreak/>
        <w:t xml:space="preserve">          type: boolean</w:t>
      </w:r>
    </w:p>
    <w:p w14:paraId="74ED7AC2" w14:textId="77777777" w:rsidR="00AD7336" w:rsidRPr="000B71E3" w:rsidRDefault="00AD7336" w:rsidP="00AD7336">
      <w:pPr>
        <w:pStyle w:val="PL"/>
      </w:pPr>
      <w:r w:rsidRPr="000B71E3">
        <w:t xml:space="preserve">        expires:</w:t>
      </w:r>
    </w:p>
    <w:p w14:paraId="558B6979" w14:textId="77777777"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14:paraId="605A30AE" w14:textId="77777777" w:rsidR="00207B40" w:rsidRPr="000B71E3" w:rsidRDefault="00207B40" w:rsidP="00207B40">
      <w:pPr>
        <w:pStyle w:val="PL"/>
      </w:pPr>
      <w:r w:rsidRPr="000B71E3">
        <w:t xml:space="preserve">        callbackReference:</w:t>
      </w:r>
    </w:p>
    <w:p w14:paraId="7F0A685C" w14:textId="77777777" w:rsidR="00CD0ACA" w:rsidRDefault="00207B40" w:rsidP="00CD0ACA">
      <w:pPr>
        <w:pStyle w:val="PL"/>
      </w:pPr>
      <w:r w:rsidRPr="000B71E3">
        <w:t xml:space="preserve">          $ref: '</w:t>
      </w:r>
      <w:r w:rsidR="007913DA" w:rsidRPr="000B71E3">
        <w:t>TS29571_CommonData.yaml</w:t>
      </w:r>
      <w:r w:rsidRPr="000B71E3">
        <w:t>#/components/schemas/Uri'</w:t>
      </w:r>
    </w:p>
    <w:p w14:paraId="4D5299DE" w14:textId="77777777" w:rsidR="00CD0ACA" w:rsidRDefault="00CD0ACA" w:rsidP="00CD0ACA">
      <w:pPr>
        <w:pStyle w:val="PL"/>
      </w:pPr>
      <w:r>
        <w:t xml:space="preserve">        amfServiceName:</w:t>
      </w:r>
    </w:p>
    <w:p w14:paraId="74E5AAA5" w14:textId="77777777" w:rsidR="00207B40" w:rsidRPr="000B71E3" w:rsidRDefault="00CD0ACA" w:rsidP="00CD0ACA">
      <w:pPr>
        <w:pStyle w:val="PL"/>
      </w:pPr>
      <w:r>
        <w:t xml:space="preserve">          $ref: 'TS29510_Nnrf_NFManagement.yaml#/components/schemas/ServiceName</w:t>
      </w:r>
      <w:r w:rsidR="005F57FE">
        <w:t>'</w:t>
      </w:r>
    </w:p>
    <w:p w14:paraId="29D06358" w14:textId="77777777" w:rsidR="00207B40" w:rsidRPr="000B71E3" w:rsidRDefault="00207B40" w:rsidP="00207B40">
      <w:pPr>
        <w:pStyle w:val="PL"/>
      </w:pPr>
      <w:r w:rsidRPr="000B71E3">
        <w:t xml:space="preserve">        monitoredResourceUris:</w:t>
      </w:r>
    </w:p>
    <w:p w14:paraId="3A7FF3EC" w14:textId="77777777" w:rsidR="00207B40" w:rsidRPr="000B71E3" w:rsidRDefault="00207B40" w:rsidP="00207B40">
      <w:pPr>
        <w:pStyle w:val="PL"/>
      </w:pPr>
      <w:r w:rsidRPr="000B71E3">
        <w:t xml:space="preserve">          type: array</w:t>
      </w:r>
    </w:p>
    <w:p w14:paraId="59BD6D1D" w14:textId="77777777" w:rsidR="00207B40" w:rsidRPr="000B71E3" w:rsidRDefault="00207B40" w:rsidP="00207B40">
      <w:pPr>
        <w:pStyle w:val="PL"/>
      </w:pPr>
      <w:r w:rsidRPr="000B71E3">
        <w:t xml:space="preserve">          items: </w:t>
      </w:r>
    </w:p>
    <w:p w14:paraId="530FDD35" w14:textId="77777777" w:rsidR="00207B40" w:rsidRPr="000B71E3" w:rsidRDefault="00207B40" w:rsidP="00207B40">
      <w:pPr>
        <w:pStyle w:val="PL"/>
      </w:pPr>
      <w:r w:rsidRPr="000B71E3">
        <w:t xml:space="preserve">            $ref: '</w:t>
      </w:r>
      <w:r w:rsidR="007913DA" w:rsidRPr="000B71E3">
        <w:t>TS29571_CommonData.yaml</w:t>
      </w:r>
      <w:r w:rsidRPr="000B71E3">
        <w:t>#/components/schemas/Uri'</w:t>
      </w:r>
    </w:p>
    <w:p w14:paraId="22A614C5" w14:textId="77777777" w:rsidR="0062196E" w:rsidRPr="000B71E3" w:rsidRDefault="00207B40" w:rsidP="0062196E">
      <w:pPr>
        <w:pStyle w:val="PL"/>
      </w:pPr>
      <w:r w:rsidRPr="000B71E3">
        <w:t xml:space="preserve">          minItems: 1</w:t>
      </w:r>
    </w:p>
    <w:p w14:paraId="58778D3A" w14:textId="77777777" w:rsidR="0062196E" w:rsidRPr="000B71E3" w:rsidRDefault="0062196E" w:rsidP="0062196E">
      <w:pPr>
        <w:pStyle w:val="PL"/>
      </w:pPr>
      <w:r w:rsidRPr="000B71E3">
        <w:t xml:space="preserve">        singleNssai</w:t>
      </w:r>
      <w:r w:rsidR="00EE57B6" w:rsidRPr="000B71E3">
        <w:t>:</w:t>
      </w:r>
    </w:p>
    <w:p w14:paraId="7D71C4BB" w14:textId="77777777" w:rsidR="0062196E" w:rsidRPr="000B71E3" w:rsidRDefault="0062196E" w:rsidP="0062196E">
      <w:pPr>
        <w:pStyle w:val="PL"/>
      </w:pPr>
      <w:r w:rsidRPr="000B71E3">
        <w:t xml:space="preserve">          $ref: 'TS29571_CommonData.yaml#/components/schemas/Snssai'</w:t>
      </w:r>
    </w:p>
    <w:p w14:paraId="109531E6" w14:textId="77777777" w:rsidR="0062196E" w:rsidRPr="000B71E3" w:rsidRDefault="0062196E" w:rsidP="0062196E">
      <w:pPr>
        <w:pStyle w:val="PL"/>
      </w:pPr>
      <w:r w:rsidRPr="000B71E3">
        <w:t xml:space="preserve">        dnn</w:t>
      </w:r>
      <w:r w:rsidR="00EE57B6" w:rsidRPr="000B71E3">
        <w:t>:</w:t>
      </w:r>
    </w:p>
    <w:p w14:paraId="46A7F0B0" w14:textId="77777777" w:rsidR="0062196E" w:rsidRPr="000B71E3" w:rsidRDefault="0062196E" w:rsidP="0062196E">
      <w:pPr>
        <w:pStyle w:val="PL"/>
      </w:pPr>
      <w:r w:rsidRPr="000B71E3">
        <w:t xml:space="preserve">          $ref: 'TS29571_CommonData.yaml#/components/schemas/Dnn'</w:t>
      </w:r>
    </w:p>
    <w:p w14:paraId="33C96941" w14:textId="77777777" w:rsidR="00762771" w:rsidRDefault="00762771" w:rsidP="00762771">
      <w:pPr>
        <w:pStyle w:val="PL"/>
      </w:pPr>
      <w:r>
        <w:t xml:space="preserve">        subscriptionId:</w:t>
      </w:r>
    </w:p>
    <w:p w14:paraId="50D7A9DF" w14:textId="77777777" w:rsidR="003316A2" w:rsidRDefault="00762771" w:rsidP="003316A2">
      <w:pPr>
        <w:pStyle w:val="PL"/>
      </w:pPr>
      <w:r>
        <w:t xml:space="preserve">          type: string</w:t>
      </w:r>
    </w:p>
    <w:p w14:paraId="7C9C9FE2" w14:textId="77777777" w:rsidR="003316A2" w:rsidRDefault="003316A2" w:rsidP="003316A2">
      <w:pPr>
        <w:pStyle w:val="PL"/>
      </w:pPr>
      <w:r>
        <w:t xml:space="preserve">        plmnId:</w:t>
      </w:r>
    </w:p>
    <w:p w14:paraId="1FAE9312" w14:textId="77777777" w:rsidR="00207B40" w:rsidRPr="000B71E3" w:rsidRDefault="003316A2" w:rsidP="003316A2">
      <w:pPr>
        <w:pStyle w:val="PL"/>
      </w:pPr>
      <w:r>
        <w:t xml:space="preserve">          </w:t>
      </w:r>
      <w:r w:rsidRPr="000B71E3">
        <w:t>$ref: 'TS29571_CommonData.yaml#/components/schemas/</w:t>
      </w:r>
      <w:r>
        <w:t>PlmnId</w:t>
      </w:r>
      <w:r w:rsidRPr="000B71E3">
        <w:t>'</w:t>
      </w:r>
    </w:p>
    <w:p w14:paraId="074CD7A9" w14:textId="77777777" w:rsidR="00207B40" w:rsidRPr="000B71E3" w:rsidRDefault="00207B40" w:rsidP="00207B40">
      <w:pPr>
        <w:pStyle w:val="PL"/>
      </w:pPr>
    </w:p>
    <w:p w14:paraId="29FA11C3" w14:textId="77777777" w:rsidR="00092961" w:rsidRPr="000B71E3" w:rsidRDefault="00092961" w:rsidP="00092961">
      <w:pPr>
        <w:pStyle w:val="PL"/>
      </w:pPr>
      <w:r w:rsidRPr="000B71E3">
        <w:t xml:space="preserve">    SdmSubs</w:t>
      </w:r>
      <w:r>
        <w:t>Modification</w:t>
      </w:r>
      <w:r w:rsidRPr="000B71E3">
        <w:t>:</w:t>
      </w:r>
    </w:p>
    <w:p w14:paraId="7988357C" w14:textId="77777777" w:rsidR="00092961" w:rsidRPr="000B71E3" w:rsidRDefault="00092961" w:rsidP="00092961">
      <w:pPr>
        <w:pStyle w:val="PL"/>
      </w:pPr>
      <w:r w:rsidRPr="000B71E3">
        <w:t xml:space="preserve">      type: object</w:t>
      </w:r>
    </w:p>
    <w:p w14:paraId="7978D978" w14:textId="77777777" w:rsidR="00092961" w:rsidRPr="000B71E3" w:rsidRDefault="00092961" w:rsidP="00092961">
      <w:pPr>
        <w:pStyle w:val="PL"/>
      </w:pPr>
      <w:r w:rsidRPr="000B71E3">
        <w:t xml:space="preserve">      properties:</w:t>
      </w:r>
    </w:p>
    <w:p w14:paraId="2C3BC183" w14:textId="77777777" w:rsidR="00092961" w:rsidRPr="000B71E3" w:rsidRDefault="00092961" w:rsidP="00092961">
      <w:pPr>
        <w:pStyle w:val="PL"/>
      </w:pPr>
      <w:r w:rsidRPr="000B71E3">
        <w:t xml:space="preserve">        expires:</w:t>
      </w:r>
    </w:p>
    <w:p w14:paraId="0B7B8E3E" w14:textId="77777777" w:rsidR="00092961" w:rsidRDefault="00092961" w:rsidP="00092961">
      <w:pPr>
        <w:pStyle w:val="PL"/>
        <w:rPr>
          <w:lang w:val="en-US"/>
        </w:rPr>
      </w:pPr>
      <w:r w:rsidRPr="000B71E3">
        <w:rPr>
          <w:lang w:val="en-US"/>
        </w:rPr>
        <w:t xml:space="preserve">          $ref: '</w:t>
      </w:r>
      <w:r w:rsidRPr="000B71E3">
        <w:t>TS29571_CommonData.yaml</w:t>
      </w:r>
      <w:r w:rsidRPr="000B71E3">
        <w:rPr>
          <w:lang w:val="en-US"/>
        </w:rPr>
        <w:t>#/components/schemas/DateTime'</w:t>
      </w:r>
    </w:p>
    <w:p w14:paraId="1E0C9739" w14:textId="77777777" w:rsidR="004E77D5" w:rsidRPr="000B71E3" w:rsidRDefault="004E77D5" w:rsidP="004E77D5">
      <w:pPr>
        <w:pStyle w:val="PL"/>
      </w:pPr>
      <w:r w:rsidRPr="000B71E3">
        <w:t xml:space="preserve">        </w:t>
      </w:r>
      <w:r>
        <w:rPr>
          <w:rFonts w:hint="eastAsia"/>
          <w:lang w:eastAsia="zh-CN"/>
        </w:rPr>
        <w:t>m</w:t>
      </w:r>
      <w:r w:rsidRPr="000B71E3">
        <w:t>onitoredResourceUris:</w:t>
      </w:r>
    </w:p>
    <w:p w14:paraId="6412301C" w14:textId="77777777" w:rsidR="004E77D5" w:rsidRPr="000B71E3" w:rsidRDefault="004E77D5" w:rsidP="004E77D5">
      <w:pPr>
        <w:pStyle w:val="PL"/>
      </w:pPr>
      <w:r w:rsidRPr="000B71E3">
        <w:t xml:space="preserve">          type: array</w:t>
      </w:r>
    </w:p>
    <w:p w14:paraId="28CC8A2D" w14:textId="77777777" w:rsidR="004E77D5" w:rsidRPr="000B71E3" w:rsidRDefault="004E77D5" w:rsidP="004E77D5">
      <w:pPr>
        <w:pStyle w:val="PL"/>
      </w:pPr>
      <w:r w:rsidRPr="000B71E3">
        <w:t xml:space="preserve">          items: </w:t>
      </w:r>
    </w:p>
    <w:p w14:paraId="49DD9852" w14:textId="77777777" w:rsidR="004E77D5" w:rsidRPr="000B71E3" w:rsidRDefault="004E77D5" w:rsidP="004E77D5">
      <w:pPr>
        <w:pStyle w:val="PL"/>
      </w:pPr>
      <w:r w:rsidRPr="000B71E3">
        <w:t xml:space="preserve">            $ref: 'TS29571_CommonData.yaml#/components/schemas/Uri'</w:t>
      </w:r>
    </w:p>
    <w:p w14:paraId="55294F90" w14:textId="77777777" w:rsidR="004E77D5" w:rsidRPr="000B71E3" w:rsidRDefault="004E77D5" w:rsidP="004E77D5">
      <w:pPr>
        <w:pStyle w:val="PL"/>
      </w:pPr>
      <w:r w:rsidRPr="000B71E3">
        <w:t xml:space="preserve">          minItems: 1</w:t>
      </w:r>
    </w:p>
    <w:p w14:paraId="2CDE35FC" w14:textId="77777777" w:rsidR="00092961" w:rsidRPr="000B71E3" w:rsidRDefault="00092961" w:rsidP="00092961">
      <w:pPr>
        <w:pStyle w:val="PL"/>
      </w:pPr>
    </w:p>
    <w:p w14:paraId="63C9C2E3" w14:textId="77777777" w:rsidR="00207B40" w:rsidRPr="000B71E3" w:rsidRDefault="00207B40" w:rsidP="00207B40">
      <w:pPr>
        <w:pStyle w:val="PL"/>
      </w:pPr>
      <w:r w:rsidRPr="000B71E3">
        <w:t xml:space="preserve">    ModificationNotification:</w:t>
      </w:r>
    </w:p>
    <w:p w14:paraId="4E465D19" w14:textId="77777777" w:rsidR="00D30093" w:rsidRPr="000B71E3" w:rsidRDefault="00207B40" w:rsidP="00D30093">
      <w:pPr>
        <w:pStyle w:val="PL"/>
      </w:pPr>
      <w:r w:rsidRPr="000B71E3">
        <w:t xml:space="preserve">      type: object</w:t>
      </w:r>
    </w:p>
    <w:p w14:paraId="7C6E71BA" w14:textId="77777777" w:rsidR="00D30093" w:rsidRPr="000B71E3" w:rsidRDefault="00D30093" w:rsidP="00D30093">
      <w:pPr>
        <w:pStyle w:val="PL"/>
      </w:pPr>
      <w:r w:rsidRPr="000B71E3">
        <w:t xml:space="preserve">      required:</w:t>
      </w:r>
    </w:p>
    <w:p w14:paraId="340DF11F" w14:textId="77777777" w:rsidR="00207B40" w:rsidRPr="000B71E3" w:rsidRDefault="00D30093" w:rsidP="00D30093">
      <w:pPr>
        <w:pStyle w:val="PL"/>
      </w:pPr>
      <w:r w:rsidRPr="000B71E3">
        <w:t xml:space="preserve">        - notifyItems</w:t>
      </w:r>
    </w:p>
    <w:p w14:paraId="15E7F22E" w14:textId="77777777" w:rsidR="00207B40" w:rsidRPr="000B71E3" w:rsidRDefault="00207B40" w:rsidP="00207B40">
      <w:pPr>
        <w:pStyle w:val="PL"/>
      </w:pPr>
      <w:r w:rsidRPr="000B71E3">
        <w:t xml:space="preserve">      properties:</w:t>
      </w:r>
    </w:p>
    <w:p w14:paraId="7E427FDC" w14:textId="77777777" w:rsidR="00D30093" w:rsidRPr="000B71E3" w:rsidRDefault="00D30093" w:rsidP="00D30093">
      <w:pPr>
        <w:pStyle w:val="PL"/>
      </w:pPr>
      <w:r w:rsidRPr="000B71E3">
        <w:t xml:space="preserve">        notifyItems:</w:t>
      </w:r>
    </w:p>
    <w:p w14:paraId="5830211E" w14:textId="77777777" w:rsidR="00D30093" w:rsidRPr="000B71E3" w:rsidRDefault="00D30093" w:rsidP="00D30093">
      <w:pPr>
        <w:pStyle w:val="PL"/>
      </w:pPr>
      <w:r w:rsidRPr="000B71E3">
        <w:t xml:space="preserve">          type: array</w:t>
      </w:r>
    </w:p>
    <w:p w14:paraId="49736207" w14:textId="77777777" w:rsidR="00D30093" w:rsidRPr="000B71E3" w:rsidRDefault="00D30093" w:rsidP="00D30093">
      <w:pPr>
        <w:pStyle w:val="PL"/>
      </w:pPr>
      <w:r w:rsidRPr="000B71E3">
        <w:t xml:space="preserve">          items:</w:t>
      </w:r>
    </w:p>
    <w:p w14:paraId="6A84701F" w14:textId="77777777" w:rsidR="00D30093" w:rsidRPr="000B71E3" w:rsidRDefault="00D30093" w:rsidP="00D30093">
      <w:pPr>
        <w:pStyle w:val="PL"/>
      </w:pPr>
      <w:r w:rsidRPr="000B71E3">
        <w:t xml:space="preserve">            $ref: 'TS29571_CommonData.yaml#/components/schemas/NotifyItem'</w:t>
      </w:r>
    </w:p>
    <w:p w14:paraId="75CE3D56" w14:textId="77777777" w:rsidR="00D30093" w:rsidRPr="000B71E3" w:rsidRDefault="00D30093" w:rsidP="00D30093">
      <w:pPr>
        <w:pStyle w:val="PL"/>
      </w:pPr>
      <w:r w:rsidRPr="000B71E3">
        <w:t xml:space="preserve">          minItems: 1</w:t>
      </w:r>
    </w:p>
    <w:p w14:paraId="0413F18D" w14:textId="77777777" w:rsidR="00207B40" w:rsidRPr="000B71E3" w:rsidRDefault="00207B40" w:rsidP="00207B40">
      <w:pPr>
        <w:pStyle w:val="PL"/>
      </w:pPr>
    </w:p>
    <w:p w14:paraId="0C265184" w14:textId="77777777" w:rsidR="00207B40" w:rsidRPr="000B71E3" w:rsidRDefault="00207B40" w:rsidP="00207B40">
      <w:pPr>
        <w:pStyle w:val="PL"/>
      </w:pPr>
      <w:r w:rsidRPr="000B71E3">
        <w:t xml:space="preserve">    IdTranslationResult:</w:t>
      </w:r>
    </w:p>
    <w:p w14:paraId="3511FDA2" w14:textId="77777777" w:rsidR="00207B40" w:rsidRPr="000B71E3" w:rsidRDefault="00207B40" w:rsidP="00207B40">
      <w:pPr>
        <w:pStyle w:val="PL"/>
      </w:pPr>
      <w:r w:rsidRPr="000B71E3">
        <w:t xml:space="preserve">      type: object</w:t>
      </w:r>
    </w:p>
    <w:p w14:paraId="0E3C1109" w14:textId="77777777" w:rsidR="00207B40" w:rsidRPr="000B71E3" w:rsidRDefault="00207B40" w:rsidP="00207B40">
      <w:pPr>
        <w:pStyle w:val="PL"/>
      </w:pPr>
      <w:r w:rsidRPr="000B71E3">
        <w:t xml:space="preserve">      required:</w:t>
      </w:r>
    </w:p>
    <w:p w14:paraId="3166504D" w14:textId="77777777" w:rsidR="00207B40" w:rsidRPr="000B71E3" w:rsidRDefault="00207B40" w:rsidP="00207B40">
      <w:pPr>
        <w:pStyle w:val="PL"/>
      </w:pPr>
      <w:r w:rsidRPr="000B71E3">
        <w:t xml:space="preserve">        - supi</w:t>
      </w:r>
    </w:p>
    <w:p w14:paraId="3D235F22" w14:textId="77777777" w:rsidR="00207B40" w:rsidRPr="000B71E3" w:rsidRDefault="00207B40" w:rsidP="00207B40">
      <w:pPr>
        <w:pStyle w:val="PL"/>
      </w:pPr>
      <w:r w:rsidRPr="000B71E3">
        <w:t xml:space="preserve">      properties:</w:t>
      </w:r>
    </w:p>
    <w:p w14:paraId="110567EE" w14:textId="77777777" w:rsidR="00207B40" w:rsidRPr="000B71E3" w:rsidRDefault="00207B40" w:rsidP="00207B40">
      <w:pPr>
        <w:pStyle w:val="PL"/>
      </w:pPr>
      <w:r w:rsidRPr="000B71E3">
        <w:t xml:space="preserve">        supportedFeatures:</w:t>
      </w:r>
    </w:p>
    <w:p w14:paraId="1770E15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08286B3" w14:textId="77777777" w:rsidR="00207B40" w:rsidRPr="000B71E3" w:rsidRDefault="00207B40" w:rsidP="00207B40">
      <w:pPr>
        <w:pStyle w:val="PL"/>
      </w:pPr>
      <w:r w:rsidRPr="000B71E3">
        <w:t xml:space="preserve">        supi:</w:t>
      </w:r>
    </w:p>
    <w:p w14:paraId="0A7659AC"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795ACA63" w14:textId="77777777" w:rsidR="00207B40" w:rsidRPr="000B71E3" w:rsidRDefault="00207B40" w:rsidP="00207B40">
      <w:pPr>
        <w:pStyle w:val="PL"/>
      </w:pPr>
      <w:r w:rsidRPr="000B71E3">
        <w:t xml:space="preserve">        gpsi:</w:t>
      </w:r>
    </w:p>
    <w:p w14:paraId="2B132CEE"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19AF6EC5" w14:textId="77777777" w:rsidR="0088480D" w:rsidRPr="000B71E3" w:rsidRDefault="0088480D" w:rsidP="0088480D">
      <w:pPr>
        <w:pStyle w:val="PL"/>
      </w:pPr>
    </w:p>
    <w:p w14:paraId="7A3939E7" w14:textId="77777777" w:rsidR="0088480D" w:rsidRPr="000B71E3" w:rsidRDefault="0088480D" w:rsidP="0088480D">
      <w:pPr>
        <w:pStyle w:val="PL"/>
      </w:pPr>
      <w:r w:rsidRPr="000B71E3">
        <w:t xml:space="preserve">    AcknowledgeInfo:</w:t>
      </w:r>
    </w:p>
    <w:p w14:paraId="006F57EB" w14:textId="77777777" w:rsidR="00535FE9" w:rsidRDefault="0088480D" w:rsidP="00535FE9">
      <w:pPr>
        <w:pStyle w:val="PL"/>
      </w:pPr>
      <w:r w:rsidRPr="000B71E3">
        <w:t xml:space="preserve">      type: object</w:t>
      </w:r>
    </w:p>
    <w:p w14:paraId="4A8C95BB" w14:textId="77777777" w:rsidR="00535FE9" w:rsidRDefault="00535FE9" w:rsidP="00535FE9">
      <w:pPr>
        <w:pStyle w:val="PL"/>
      </w:pPr>
      <w:r>
        <w:t xml:space="preserve">      required:</w:t>
      </w:r>
    </w:p>
    <w:p w14:paraId="0E590C17" w14:textId="77777777" w:rsidR="0088480D" w:rsidRPr="000B71E3" w:rsidRDefault="00535FE9" w:rsidP="00535FE9">
      <w:pPr>
        <w:pStyle w:val="PL"/>
      </w:pPr>
      <w:r w:rsidRPr="00127A46">
        <w:t xml:space="preserve"> </w:t>
      </w:r>
      <w:r>
        <w:t xml:space="preserve">       - provisioningTime</w:t>
      </w:r>
    </w:p>
    <w:p w14:paraId="0931958B" w14:textId="77777777" w:rsidR="0088480D" w:rsidRPr="000B71E3" w:rsidRDefault="0088480D" w:rsidP="0088480D">
      <w:pPr>
        <w:pStyle w:val="PL"/>
      </w:pPr>
      <w:r w:rsidRPr="000B71E3">
        <w:t xml:space="preserve">      properties:</w:t>
      </w:r>
    </w:p>
    <w:p w14:paraId="4E42980A" w14:textId="77777777" w:rsidR="0088480D" w:rsidRPr="000B71E3" w:rsidRDefault="0088480D" w:rsidP="0088480D">
      <w:pPr>
        <w:pStyle w:val="PL"/>
      </w:pPr>
      <w:r w:rsidRPr="000B71E3">
        <w:t xml:space="preserve">        sorMacIue:</w:t>
      </w:r>
    </w:p>
    <w:p w14:paraId="6BCF875B" w14:textId="77777777" w:rsidR="00B62BA9" w:rsidRDefault="0088480D" w:rsidP="00B62BA9">
      <w:pPr>
        <w:pStyle w:val="PL"/>
        <w:rPr>
          <w:lang w:eastAsia="zh-CN"/>
        </w:rPr>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13889217" w14:textId="77777777" w:rsidR="00B62BA9" w:rsidRPr="000B71E3" w:rsidRDefault="00B62BA9" w:rsidP="00B62BA9">
      <w:pPr>
        <w:pStyle w:val="PL"/>
      </w:pPr>
      <w:r w:rsidRPr="000B71E3">
        <w:t xml:space="preserve">        </w:t>
      </w:r>
      <w:r>
        <w:rPr>
          <w:rFonts w:hint="eastAsia"/>
          <w:lang w:eastAsia="zh-CN"/>
        </w:rPr>
        <w:t>upu</w:t>
      </w:r>
      <w:r w:rsidRPr="000B71E3">
        <w:t>MacIue:</w:t>
      </w:r>
    </w:p>
    <w:p w14:paraId="795942B6" w14:textId="77777777" w:rsidR="00760EAB" w:rsidRDefault="00B62BA9" w:rsidP="00B62BA9">
      <w:pPr>
        <w:pStyle w:val="PL"/>
      </w:pPr>
      <w:r w:rsidRPr="000B71E3">
        <w:t xml:space="preserve">          $ref: 'TS29509_</w:t>
      </w:r>
      <w:r w:rsidRPr="00767F6E">
        <w:t>Nausf_</w:t>
      </w:r>
      <w:r w:rsidR="00EE71FA">
        <w:t>UPU</w:t>
      </w:r>
      <w:r w:rsidRPr="00767F6E">
        <w:t>Protection</w:t>
      </w:r>
      <w:r w:rsidRPr="000B71E3">
        <w:t>.yaml#/components/schemas/</w:t>
      </w:r>
      <w:r>
        <w:rPr>
          <w:rFonts w:hint="eastAsia"/>
          <w:lang w:eastAsia="zh-CN"/>
        </w:rPr>
        <w:t>Upu</w:t>
      </w:r>
      <w:r w:rsidRPr="000B71E3">
        <w:t>Mac'</w:t>
      </w:r>
    </w:p>
    <w:p w14:paraId="70612F75" w14:textId="77777777" w:rsidR="0088480D" w:rsidRPr="000B71E3" w:rsidRDefault="00760EAB" w:rsidP="00760EAB">
      <w:pPr>
        <w:pStyle w:val="PL"/>
      </w:pPr>
      <w:r>
        <w:t xml:space="preserve">        securedPacket:</w:t>
      </w:r>
    </w:p>
    <w:p w14:paraId="5B6698B5" w14:textId="77777777"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14:paraId="09FD45AD" w14:textId="77777777" w:rsidR="00535FE9" w:rsidRPr="000B71E3" w:rsidRDefault="00535FE9" w:rsidP="00535FE9">
      <w:pPr>
        <w:pStyle w:val="PL"/>
      </w:pPr>
      <w:r w:rsidRPr="000B71E3">
        <w:t xml:space="preserve">        </w:t>
      </w:r>
      <w:r>
        <w:t>provisioningTime</w:t>
      </w:r>
      <w:r w:rsidRPr="000B71E3">
        <w:t>:</w:t>
      </w:r>
    </w:p>
    <w:p w14:paraId="5466C33B"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055C8FEB" w14:textId="77777777" w:rsidR="0088480D" w:rsidRPr="000B71E3" w:rsidRDefault="0088480D" w:rsidP="0088480D">
      <w:pPr>
        <w:pStyle w:val="PL"/>
      </w:pPr>
    </w:p>
    <w:p w14:paraId="4B09E9E9" w14:textId="77777777" w:rsidR="0088480D" w:rsidRPr="000B71E3" w:rsidRDefault="0088480D" w:rsidP="0088480D">
      <w:pPr>
        <w:pStyle w:val="PL"/>
      </w:pPr>
      <w:r w:rsidRPr="000B71E3">
        <w:t xml:space="preserve">    SorInfo:</w:t>
      </w:r>
    </w:p>
    <w:p w14:paraId="565F6AAE" w14:textId="77777777" w:rsidR="0088480D" w:rsidRPr="000B71E3" w:rsidRDefault="0088480D" w:rsidP="0088480D">
      <w:pPr>
        <w:pStyle w:val="PL"/>
      </w:pPr>
      <w:r w:rsidRPr="000B71E3">
        <w:t xml:space="preserve">      type: object</w:t>
      </w:r>
    </w:p>
    <w:p w14:paraId="258C89A7" w14:textId="77777777" w:rsidR="0088480D" w:rsidRPr="000B71E3" w:rsidRDefault="0088480D" w:rsidP="0088480D">
      <w:pPr>
        <w:pStyle w:val="PL"/>
      </w:pPr>
      <w:r w:rsidRPr="000B71E3">
        <w:t xml:space="preserve">      properties:</w:t>
      </w:r>
    </w:p>
    <w:p w14:paraId="1B89897D" w14:textId="77777777" w:rsidR="0088480D" w:rsidRPr="000B71E3" w:rsidRDefault="0088480D" w:rsidP="0088480D">
      <w:pPr>
        <w:pStyle w:val="PL"/>
      </w:pPr>
      <w:r w:rsidRPr="000B71E3">
        <w:t xml:space="preserve">        steering</w:t>
      </w:r>
      <w:r w:rsidR="00760EAB">
        <w:t>Container</w:t>
      </w:r>
      <w:r w:rsidRPr="000B71E3">
        <w:t>:</w:t>
      </w:r>
    </w:p>
    <w:p w14:paraId="066C2E45" w14:textId="77777777" w:rsidR="0088480D" w:rsidRPr="000B71E3" w:rsidRDefault="0088480D" w:rsidP="0088480D">
      <w:pPr>
        <w:pStyle w:val="PL"/>
      </w:pPr>
      <w:r w:rsidRPr="000B71E3">
        <w:t xml:space="preserve">          $ref: '#/components/schemas/Steering</w:t>
      </w:r>
      <w:r w:rsidR="00760EAB">
        <w:t>Container</w:t>
      </w:r>
      <w:r w:rsidRPr="000B71E3">
        <w:t>'</w:t>
      </w:r>
    </w:p>
    <w:p w14:paraId="7F37C6D5" w14:textId="77777777" w:rsidR="0088480D" w:rsidRPr="000B71E3" w:rsidRDefault="0088480D" w:rsidP="0088480D">
      <w:pPr>
        <w:pStyle w:val="PL"/>
      </w:pPr>
      <w:r w:rsidRPr="000B71E3">
        <w:t xml:space="preserve">        ackInd:</w:t>
      </w:r>
    </w:p>
    <w:p w14:paraId="19D3DB4F"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14:paraId="6F9117F9" w14:textId="77777777" w:rsidR="0088480D" w:rsidRPr="000B71E3" w:rsidRDefault="0088480D" w:rsidP="0088480D">
      <w:pPr>
        <w:pStyle w:val="PL"/>
      </w:pPr>
      <w:r w:rsidRPr="000B71E3">
        <w:t xml:space="preserve">        sorMacIausf:</w:t>
      </w:r>
    </w:p>
    <w:p w14:paraId="2C51A717"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5383EC1B" w14:textId="77777777" w:rsidR="0088480D" w:rsidRPr="000B71E3" w:rsidRDefault="0088480D" w:rsidP="0088480D">
      <w:pPr>
        <w:pStyle w:val="PL"/>
      </w:pPr>
      <w:r w:rsidRPr="000B71E3">
        <w:lastRenderedPageBreak/>
        <w:t xml:space="preserve">        countersor:</w:t>
      </w:r>
    </w:p>
    <w:p w14:paraId="07059DFB"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14:paraId="7D8A554F" w14:textId="77777777" w:rsidR="00535FE9" w:rsidRPr="000B71E3" w:rsidRDefault="00535FE9" w:rsidP="00535FE9">
      <w:pPr>
        <w:pStyle w:val="PL"/>
      </w:pPr>
      <w:r w:rsidRPr="000B71E3">
        <w:t xml:space="preserve">        </w:t>
      </w:r>
      <w:r>
        <w:t>provisioningTime</w:t>
      </w:r>
      <w:r w:rsidRPr="000B71E3">
        <w:t>:</w:t>
      </w:r>
    </w:p>
    <w:p w14:paraId="3EF7C191"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41C9B9E8" w14:textId="77777777" w:rsidR="0088480D" w:rsidRPr="000B71E3" w:rsidRDefault="0088480D" w:rsidP="0088480D">
      <w:pPr>
        <w:pStyle w:val="PL"/>
      </w:pPr>
      <w:r w:rsidRPr="000B71E3">
        <w:t xml:space="preserve">      required:</w:t>
      </w:r>
    </w:p>
    <w:p w14:paraId="72EDD823" w14:textId="77777777" w:rsidR="00535FE9" w:rsidRDefault="0088480D" w:rsidP="00535FE9">
      <w:pPr>
        <w:pStyle w:val="PL"/>
      </w:pPr>
      <w:r w:rsidRPr="000B71E3">
        <w:t xml:space="preserve">        - ackInd</w:t>
      </w:r>
    </w:p>
    <w:p w14:paraId="2989B545" w14:textId="77777777" w:rsidR="0088480D" w:rsidRPr="000B71E3" w:rsidRDefault="00535FE9" w:rsidP="00535FE9">
      <w:pPr>
        <w:pStyle w:val="PL"/>
      </w:pPr>
      <w:r>
        <w:t xml:space="preserve">        - provisioningTime</w:t>
      </w:r>
    </w:p>
    <w:p w14:paraId="22FBE9F7" w14:textId="77777777" w:rsidR="00556D3F" w:rsidRPr="000B71E3" w:rsidRDefault="00556D3F" w:rsidP="00556D3F">
      <w:pPr>
        <w:pStyle w:val="PL"/>
      </w:pPr>
    </w:p>
    <w:p w14:paraId="354B70AA" w14:textId="77777777" w:rsidR="00556D3F" w:rsidRPr="000B71E3" w:rsidRDefault="00556D3F" w:rsidP="00556D3F">
      <w:pPr>
        <w:pStyle w:val="PL"/>
      </w:pPr>
      <w:r w:rsidRPr="000B71E3">
        <w:t xml:space="preserve">    SharedDataIds:</w:t>
      </w:r>
    </w:p>
    <w:p w14:paraId="2A2DEB9F" w14:textId="77777777" w:rsidR="00556D3F" w:rsidRPr="000B71E3" w:rsidRDefault="00556D3F" w:rsidP="00556D3F">
      <w:pPr>
        <w:pStyle w:val="PL"/>
      </w:pPr>
      <w:r w:rsidRPr="000B71E3">
        <w:t xml:space="preserve">      type: array</w:t>
      </w:r>
    </w:p>
    <w:p w14:paraId="3EB4FFA3" w14:textId="77777777" w:rsidR="00556D3F" w:rsidRPr="000B71E3" w:rsidRDefault="00556D3F" w:rsidP="00556D3F">
      <w:pPr>
        <w:pStyle w:val="PL"/>
      </w:pPr>
      <w:r w:rsidRPr="000B71E3">
        <w:t xml:space="preserve">      items: </w:t>
      </w:r>
    </w:p>
    <w:p w14:paraId="40BFF7FE" w14:textId="77777777" w:rsidR="00556D3F" w:rsidRPr="000B71E3" w:rsidRDefault="00556D3F" w:rsidP="00556D3F">
      <w:pPr>
        <w:pStyle w:val="PL"/>
      </w:pPr>
      <w:r w:rsidRPr="000B71E3">
        <w:t xml:space="preserve">        $ref: '#/components/schemas/SharedDataId'</w:t>
      </w:r>
    </w:p>
    <w:p w14:paraId="1F9994B5" w14:textId="77777777" w:rsidR="00E71D7E" w:rsidRPr="000B71E3" w:rsidRDefault="00E71D7E" w:rsidP="00E71D7E">
      <w:pPr>
        <w:pStyle w:val="PL"/>
      </w:pPr>
      <w:r>
        <w:t xml:space="preserve">      minItems: 1</w:t>
      </w:r>
    </w:p>
    <w:p w14:paraId="61EA9787" w14:textId="77777777" w:rsidR="00E71D7E" w:rsidRPr="000B71E3" w:rsidRDefault="00E71D7E" w:rsidP="00E71D7E">
      <w:pPr>
        <w:pStyle w:val="PL"/>
      </w:pPr>
      <w:r w:rsidRPr="000B71E3">
        <w:t xml:space="preserve">      uniqueItems: true</w:t>
      </w:r>
    </w:p>
    <w:p w14:paraId="7FC40396" w14:textId="77777777" w:rsidR="00B62BA9" w:rsidRPr="000B71E3" w:rsidRDefault="00B62BA9" w:rsidP="00B62BA9">
      <w:pPr>
        <w:pStyle w:val="PL"/>
      </w:pPr>
    </w:p>
    <w:p w14:paraId="1DCA80C3" w14:textId="77777777" w:rsidR="00B62BA9" w:rsidRPr="000B71E3" w:rsidRDefault="00B62BA9" w:rsidP="00B62BA9">
      <w:pPr>
        <w:pStyle w:val="PL"/>
      </w:pPr>
      <w:r w:rsidRPr="000B71E3">
        <w:t xml:space="preserve">    </w:t>
      </w:r>
      <w:r>
        <w:rPr>
          <w:rFonts w:hint="eastAsia"/>
          <w:lang w:eastAsia="zh-CN"/>
        </w:rPr>
        <w:t>Upu</w:t>
      </w:r>
      <w:r w:rsidRPr="000B71E3">
        <w:t>Info:</w:t>
      </w:r>
    </w:p>
    <w:p w14:paraId="7CBA88A3" w14:textId="77777777" w:rsidR="00B62BA9" w:rsidRPr="000B71E3" w:rsidRDefault="00B62BA9" w:rsidP="00B62BA9">
      <w:pPr>
        <w:pStyle w:val="PL"/>
      </w:pPr>
      <w:r w:rsidRPr="000B71E3">
        <w:t xml:space="preserve">      type: object</w:t>
      </w:r>
    </w:p>
    <w:p w14:paraId="1B18C037" w14:textId="77777777" w:rsidR="00B62BA9" w:rsidRPr="003317E8" w:rsidRDefault="00B62BA9" w:rsidP="00B62BA9">
      <w:pPr>
        <w:pStyle w:val="PL"/>
      </w:pPr>
      <w:r w:rsidRPr="000B71E3">
        <w:t xml:space="preserve">      </w:t>
      </w:r>
      <w:r w:rsidRPr="003317E8">
        <w:t>properties:</w:t>
      </w:r>
    </w:p>
    <w:p w14:paraId="1F92C025" w14:textId="77777777" w:rsidR="00B62BA9" w:rsidRPr="000B71E3" w:rsidRDefault="00B62BA9" w:rsidP="00B62BA9">
      <w:pPr>
        <w:pStyle w:val="PL"/>
      </w:pPr>
      <w:r w:rsidRPr="003317E8">
        <w:t xml:space="preserve">        </w:t>
      </w:r>
      <w:r w:rsidRPr="003317E8">
        <w:rPr>
          <w:rFonts w:hint="eastAsia"/>
          <w:lang w:val="es-ES" w:eastAsia="zh-CN"/>
        </w:rPr>
        <w:t>upuData</w:t>
      </w:r>
      <w:r w:rsidRPr="003317E8">
        <w:t>List:</w:t>
      </w:r>
      <w:r w:rsidRPr="007E16BE">
        <w:t xml:space="preserve"> </w:t>
      </w:r>
    </w:p>
    <w:p w14:paraId="5BE20DD4" w14:textId="77777777" w:rsidR="00B62BA9" w:rsidRPr="000B71E3" w:rsidRDefault="00B62BA9" w:rsidP="00B62BA9">
      <w:pPr>
        <w:pStyle w:val="PL"/>
      </w:pPr>
      <w:r w:rsidRPr="000B71E3">
        <w:t xml:space="preserve">      </w:t>
      </w:r>
      <w:r>
        <w:rPr>
          <w:rFonts w:hint="eastAsia"/>
          <w:lang w:eastAsia="zh-CN"/>
        </w:rPr>
        <w:t xml:space="preserve">    </w:t>
      </w:r>
      <w:r w:rsidRPr="000B71E3">
        <w:t>type: array</w:t>
      </w:r>
    </w:p>
    <w:p w14:paraId="0A395550" w14:textId="77777777" w:rsidR="00B62BA9" w:rsidRPr="000B71E3" w:rsidRDefault="00B62BA9" w:rsidP="00B62BA9">
      <w:pPr>
        <w:pStyle w:val="PL"/>
      </w:pPr>
      <w:r w:rsidRPr="000B71E3">
        <w:t xml:space="preserve">      </w:t>
      </w:r>
      <w:r>
        <w:rPr>
          <w:rFonts w:hint="eastAsia"/>
          <w:lang w:eastAsia="zh-CN"/>
        </w:rPr>
        <w:t xml:space="preserve">    </w:t>
      </w:r>
      <w:r w:rsidRPr="000B71E3">
        <w:t xml:space="preserve">items: </w:t>
      </w:r>
    </w:p>
    <w:p w14:paraId="548A82A0" w14:textId="77777777" w:rsidR="00B62BA9" w:rsidRPr="000B71E3" w:rsidRDefault="00B62BA9" w:rsidP="00B62BA9">
      <w:pPr>
        <w:pStyle w:val="PL"/>
      </w:pPr>
      <w:r w:rsidRPr="000B71E3">
        <w:t xml:space="preserve">       </w:t>
      </w:r>
      <w:r>
        <w:rPr>
          <w:rFonts w:hint="eastAsia"/>
          <w:lang w:eastAsia="zh-CN"/>
        </w:rPr>
        <w:t xml:space="preserve">    </w:t>
      </w:r>
      <w:r w:rsidRPr="000B71E3">
        <w:t xml:space="preserve"> $ref: </w:t>
      </w:r>
      <w:r w:rsidRPr="003317E8">
        <w:t>'TS29509_Nausf_</w:t>
      </w:r>
      <w:r w:rsidRPr="003317E8">
        <w:rPr>
          <w:rFonts w:hint="eastAsia"/>
          <w:lang w:eastAsia="zh-CN"/>
        </w:rPr>
        <w:t>UPU</w:t>
      </w:r>
      <w:r w:rsidRPr="003317E8">
        <w:t>Protection.yaml#/components/schemas/</w:t>
      </w:r>
      <w:r w:rsidRPr="003317E8">
        <w:rPr>
          <w:lang w:val="es-ES"/>
        </w:rPr>
        <w:t>U</w:t>
      </w:r>
      <w:r w:rsidRPr="003317E8">
        <w:rPr>
          <w:rFonts w:hint="eastAsia"/>
          <w:lang w:val="es-ES" w:eastAsia="zh-CN"/>
        </w:rPr>
        <w:t>pu</w:t>
      </w:r>
      <w:r w:rsidRPr="00787346">
        <w:rPr>
          <w:rFonts w:hint="eastAsia"/>
          <w:lang w:val="es-ES" w:eastAsia="zh-CN"/>
        </w:rPr>
        <w:t>D</w:t>
      </w:r>
      <w:r w:rsidRPr="003317E8">
        <w:rPr>
          <w:rFonts w:hint="eastAsia"/>
          <w:lang w:val="es-ES" w:eastAsia="zh-CN"/>
        </w:rPr>
        <w:t>ata</w:t>
      </w:r>
      <w:r w:rsidRPr="003317E8">
        <w:t>'</w:t>
      </w:r>
    </w:p>
    <w:p w14:paraId="60C2268A" w14:textId="77777777" w:rsidR="00B62BA9" w:rsidRPr="00F267AF" w:rsidRDefault="00B62BA9" w:rsidP="00B62BA9">
      <w:pPr>
        <w:pStyle w:val="PL"/>
        <w:rPr>
          <w:lang w:val="en-US"/>
        </w:rPr>
      </w:pPr>
      <w:r w:rsidRPr="00F267AF">
        <w:rPr>
          <w:lang w:val="en-US"/>
        </w:rPr>
        <w:t xml:space="preserve">          minItems: 1</w:t>
      </w:r>
    </w:p>
    <w:p w14:paraId="134D63FD" w14:textId="77777777" w:rsidR="00B62BA9" w:rsidRPr="000B71E3" w:rsidRDefault="00B62BA9" w:rsidP="00B62BA9">
      <w:pPr>
        <w:pStyle w:val="PL"/>
      </w:pPr>
      <w:r w:rsidRPr="000B71E3">
        <w:t xml:space="preserve">        </w:t>
      </w:r>
      <w:r>
        <w:rPr>
          <w:rFonts w:hint="eastAsia"/>
          <w:lang w:eastAsia="zh-CN"/>
        </w:rPr>
        <w:t>upuReg</w:t>
      </w:r>
      <w:r w:rsidRPr="000B71E3">
        <w:t>Ind:</w:t>
      </w:r>
    </w:p>
    <w:p w14:paraId="1B018AF3" w14:textId="77777777" w:rsidR="00B62BA9" w:rsidRPr="00AB7110" w:rsidRDefault="00B62BA9" w:rsidP="00B62BA9">
      <w:pPr>
        <w:pStyle w:val="PL"/>
      </w:pPr>
      <w:r w:rsidRPr="000B71E3">
        <w:t xml:space="preserve">          $ref: '#/components/schemas/</w:t>
      </w:r>
      <w:r w:rsidRPr="0020603C">
        <w:t>U</w:t>
      </w:r>
      <w:r>
        <w:rPr>
          <w:rFonts w:hint="eastAsia"/>
          <w:lang w:eastAsia="zh-CN"/>
        </w:rPr>
        <w:t>puReg</w:t>
      </w:r>
      <w:r w:rsidRPr="0020603C">
        <w:t>Ind</w:t>
      </w:r>
      <w:r w:rsidRPr="000B71E3">
        <w:t>'</w:t>
      </w:r>
    </w:p>
    <w:p w14:paraId="253C3BEF" w14:textId="77777777" w:rsidR="00B62BA9" w:rsidRPr="000B71E3" w:rsidRDefault="00B62BA9" w:rsidP="00B62BA9">
      <w:pPr>
        <w:pStyle w:val="PL"/>
      </w:pPr>
      <w:r w:rsidRPr="000B71E3">
        <w:t xml:space="preserve">        </w:t>
      </w:r>
      <w:r>
        <w:rPr>
          <w:rFonts w:hint="eastAsia"/>
          <w:lang w:eastAsia="zh-CN"/>
        </w:rPr>
        <w:t>upuA</w:t>
      </w:r>
      <w:r w:rsidRPr="000B71E3">
        <w:t>ckInd:</w:t>
      </w:r>
    </w:p>
    <w:p w14:paraId="12D4076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sidRPr="0020603C">
        <w:t>U</w:t>
      </w:r>
      <w:r>
        <w:rPr>
          <w:rFonts w:hint="eastAsia"/>
          <w:lang w:eastAsia="zh-CN"/>
        </w:rPr>
        <w:t>pu</w:t>
      </w:r>
      <w:r w:rsidRPr="0020603C">
        <w:t>AckInd</w:t>
      </w:r>
      <w:r w:rsidRPr="000B71E3">
        <w:t>'</w:t>
      </w:r>
    </w:p>
    <w:p w14:paraId="6B2BFFFC" w14:textId="77777777" w:rsidR="00B62BA9" w:rsidRPr="000B71E3" w:rsidRDefault="00B62BA9" w:rsidP="00B62BA9">
      <w:pPr>
        <w:pStyle w:val="PL"/>
      </w:pPr>
      <w:r w:rsidRPr="000B71E3">
        <w:t xml:space="preserve">        </w:t>
      </w:r>
      <w:r>
        <w:rPr>
          <w:rFonts w:hint="eastAsia"/>
          <w:lang w:eastAsia="zh-CN"/>
        </w:rPr>
        <w:t>upu</w:t>
      </w:r>
      <w:r w:rsidRPr="000B71E3">
        <w:t>MacIausf:</w:t>
      </w:r>
    </w:p>
    <w:p w14:paraId="12084808"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Pr>
          <w:rFonts w:hint="eastAsia"/>
          <w:lang w:eastAsia="zh-CN"/>
        </w:rPr>
        <w:t>Upu</w:t>
      </w:r>
      <w:r w:rsidRPr="000B71E3">
        <w:t>Mac'</w:t>
      </w:r>
    </w:p>
    <w:p w14:paraId="62C01A85" w14:textId="77777777" w:rsidR="00B62BA9" w:rsidRPr="000B71E3" w:rsidRDefault="00B62BA9" w:rsidP="00B62BA9">
      <w:pPr>
        <w:pStyle w:val="PL"/>
      </w:pPr>
      <w:r w:rsidRPr="000B71E3">
        <w:t xml:space="preserve">        counter</w:t>
      </w:r>
      <w:r>
        <w:rPr>
          <w:rFonts w:hint="eastAsia"/>
          <w:lang w:eastAsia="zh-CN"/>
        </w:rPr>
        <w:t>Upu</w:t>
      </w:r>
      <w:r w:rsidRPr="000B71E3">
        <w:t>:</w:t>
      </w:r>
    </w:p>
    <w:p w14:paraId="7EC6425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.yaml#/components/schemas/Counter</w:t>
      </w:r>
      <w:r>
        <w:rPr>
          <w:rFonts w:hint="eastAsia"/>
          <w:lang w:eastAsia="zh-CN"/>
        </w:rPr>
        <w:t>Upu</w:t>
      </w:r>
      <w:r w:rsidRPr="000B71E3">
        <w:t>'</w:t>
      </w:r>
    </w:p>
    <w:p w14:paraId="16EB341C" w14:textId="77777777" w:rsidR="00B62BA9" w:rsidRPr="000B71E3" w:rsidRDefault="00B62BA9" w:rsidP="00B62BA9">
      <w:pPr>
        <w:pStyle w:val="PL"/>
      </w:pPr>
      <w:r w:rsidRPr="000B71E3">
        <w:t xml:space="preserve">        </w:t>
      </w:r>
      <w:r>
        <w:t>provisioningTime</w:t>
      </w:r>
      <w:r w:rsidRPr="000B71E3">
        <w:t>:</w:t>
      </w:r>
    </w:p>
    <w:p w14:paraId="583AD470" w14:textId="77777777" w:rsidR="00B62BA9" w:rsidRPr="000B71E3" w:rsidRDefault="00B62BA9" w:rsidP="00B62BA9">
      <w:pPr>
        <w:pStyle w:val="PL"/>
        <w:rPr>
          <w:lang w:val="en-US"/>
        </w:rPr>
      </w:pPr>
      <w:r w:rsidRPr="000B71E3">
        <w:rPr>
          <w:lang w:val="en-US"/>
        </w:rPr>
        <w:t xml:space="preserve">          $ref: '</w:t>
      </w:r>
      <w:r w:rsidRPr="000B71E3">
        <w:t>TS29571_CommonData.yaml</w:t>
      </w:r>
      <w:r w:rsidRPr="000B71E3">
        <w:rPr>
          <w:lang w:val="en-US"/>
        </w:rPr>
        <w:t>#/components/schemas/DateTime'</w:t>
      </w:r>
    </w:p>
    <w:p w14:paraId="63F4A45A" w14:textId="77777777" w:rsidR="00B62BA9" w:rsidRPr="000B71E3" w:rsidRDefault="00B62BA9" w:rsidP="00B62BA9">
      <w:pPr>
        <w:pStyle w:val="PL"/>
        <w:rPr>
          <w:lang w:eastAsia="zh-CN"/>
        </w:rPr>
      </w:pPr>
      <w:r w:rsidRPr="000B71E3">
        <w:t xml:space="preserve">      required:</w:t>
      </w:r>
      <w:r w:rsidRPr="000C0FFA">
        <w:rPr>
          <w:rFonts w:hint="eastAsia"/>
          <w:lang w:eastAsia="zh-CN"/>
        </w:rPr>
        <w:t xml:space="preserve"> </w:t>
      </w:r>
    </w:p>
    <w:p w14:paraId="3B51FE77" w14:textId="77777777" w:rsidR="00B62BA9" w:rsidRPr="000B71E3" w:rsidRDefault="00B62BA9" w:rsidP="00B62BA9">
      <w:pPr>
        <w:pStyle w:val="PL"/>
        <w:rPr>
          <w:lang w:eastAsia="zh-CN"/>
        </w:rPr>
      </w:pPr>
      <w:r w:rsidRPr="000B71E3">
        <w:t xml:space="preserve">        -</w:t>
      </w:r>
      <w:r>
        <w:rPr>
          <w:rFonts w:hint="eastAsia"/>
          <w:lang w:eastAsia="zh-CN"/>
        </w:rPr>
        <w:t xml:space="preserve"> </w:t>
      </w:r>
      <w:r>
        <w:rPr>
          <w:rFonts w:hint="eastAsia"/>
          <w:lang w:val="es-ES" w:eastAsia="zh-CN"/>
        </w:rPr>
        <w:t>upuData</w:t>
      </w:r>
      <w:r w:rsidRPr="00544965">
        <w:t>List</w:t>
      </w:r>
    </w:p>
    <w:p w14:paraId="539BF90A" w14:textId="77777777" w:rsidR="00B62BA9" w:rsidRPr="000B71E3" w:rsidRDefault="00B62BA9" w:rsidP="00B62BA9">
      <w:pPr>
        <w:pStyle w:val="PL"/>
        <w:rPr>
          <w:lang w:eastAsia="zh-CN"/>
        </w:rPr>
      </w:pPr>
      <w:r w:rsidRPr="000B71E3">
        <w:t xml:space="preserve">        - </w:t>
      </w:r>
      <w:r>
        <w:rPr>
          <w:rFonts w:hint="eastAsia"/>
          <w:lang w:eastAsia="zh-CN"/>
        </w:rPr>
        <w:t>upuA</w:t>
      </w:r>
      <w:r w:rsidRPr="000B71E3">
        <w:t>ckInd</w:t>
      </w:r>
    </w:p>
    <w:p w14:paraId="21ADDE5C" w14:textId="77777777" w:rsidR="00B62BA9" w:rsidRPr="000B71E3" w:rsidRDefault="00B62BA9" w:rsidP="00B62BA9">
      <w:pPr>
        <w:pStyle w:val="PL"/>
        <w:rPr>
          <w:lang w:eastAsia="zh-CN"/>
        </w:rPr>
      </w:pPr>
      <w:r w:rsidRPr="000B71E3">
        <w:t xml:space="preserve">        - </w:t>
      </w:r>
      <w:r>
        <w:rPr>
          <w:rFonts w:hint="eastAsia"/>
          <w:lang w:eastAsia="zh-CN"/>
        </w:rPr>
        <w:t>upuReg</w:t>
      </w:r>
      <w:r w:rsidRPr="000B71E3">
        <w:t>Ind</w:t>
      </w:r>
    </w:p>
    <w:p w14:paraId="26382E37" w14:textId="77777777" w:rsidR="00B62BA9" w:rsidRPr="000B71E3" w:rsidRDefault="00B62BA9" w:rsidP="00B62BA9">
      <w:pPr>
        <w:pStyle w:val="PL"/>
      </w:pPr>
      <w:r w:rsidRPr="000B71E3">
        <w:t xml:space="preserve">        - </w:t>
      </w:r>
      <w:r>
        <w:t>provisioningTime</w:t>
      </w:r>
    </w:p>
    <w:p w14:paraId="5451AFB3" w14:textId="77777777" w:rsidR="00B62BA9" w:rsidRPr="000B71E3" w:rsidRDefault="00B62BA9" w:rsidP="00B62BA9">
      <w:pPr>
        <w:pStyle w:val="PL"/>
      </w:pPr>
    </w:p>
    <w:p w14:paraId="5CCE36F3" w14:textId="77777777" w:rsidR="00556D3F" w:rsidRPr="000B71E3" w:rsidRDefault="00556D3F" w:rsidP="00556D3F">
      <w:pPr>
        <w:pStyle w:val="PL"/>
      </w:pPr>
    </w:p>
    <w:p w14:paraId="6E1EE8B5" w14:textId="77777777" w:rsidR="00556D3F" w:rsidRPr="000B71E3" w:rsidRDefault="00556D3F" w:rsidP="00556D3F">
      <w:pPr>
        <w:pStyle w:val="PL"/>
      </w:pPr>
      <w:r w:rsidRPr="000B71E3">
        <w:t xml:space="preserve">    SharedData:</w:t>
      </w:r>
    </w:p>
    <w:p w14:paraId="32D25F31" w14:textId="77777777" w:rsidR="00556D3F" w:rsidRPr="000B71E3" w:rsidRDefault="00556D3F" w:rsidP="00556D3F">
      <w:pPr>
        <w:pStyle w:val="PL"/>
      </w:pPr>
      <w:r w:rsidRPr="000B71E3">
        <w:t xml:space="preserve">      type: object</w:t>
      </w:r>
    </w:p>
    <w:p w14:paraId="4B9AA2F5" w14:textId="77777777" w:rsidR="00556D3F" w:rsidRPr="000B71E3" w:rsidRDefault="00556D3F" w:rsidP="00556D3F">
      <w:pPr>
        <w:pStyle w:val="PL"/>
      </w:pPr>
      <w:r w:rsidRPr="000B71E3">
        <w:t xml:space="preserve">      required:</w:t>
      </w:r>
    </w:p>
    <w:p w14:paraId="066A67C6" w14:textId="77777777" w:rsidR="00556D3F" w:rsidRPr="000B71E3" w:rsidRDefault="00556D3F" w:rsidP="00556D3F">
      <w:pPr>
        <w:pStyle w:val="PL"/>
      </w:pPr>
      <w:r w:rsidRPr="000B71E3">
        <w:t xml:space="preserve">        - sharedDataId</w:t>
      </w:r>
    </w:p>
    <w:p w14:paraId="3B1BD772" w14:textId="77777777" w:rsidR="00556D3F" w:rsidRPr="000B71E3" w:rsidRDefault="00556D3F" w:rsidP="00556D3F">
      <w:pPr>
        <w:pStyle w:val="PL"/>
      </w:pPr>
      <w:r w:rsidRPr="000B71E3">
        <w:t xml:space="preserve">      properties:</w:t>
      </w:r>
    </w:p>
    <w:p w14:paraId="3624F2F4" w14:textId="77777777" w:rsidR="00556D3F" w:rsidRPr="000B71E3" w:rsidRDefault="00556D3F" w:rsidP="00556D3F">
      <w:pPr>
        <w:pStyle w:val="PL"/>
      </w:pPr>
      <w:r w:rsidRPr="000B71E3">
        <w:t xml:space="preserve">        sharedDataId:</w:t>
      </w:r>
    </w:p>
    <w:p w14:paraId="42893981" w14:textId="77777777" w:rsidR="00556D3F" w:rsidRPr="000B71E3" w:rsidRDefault="00556D3F" w:rsidP="00556D3F">
      <w:pPr>
        <w:pStyle w:val="PL"/>
      </w:pPr>
      <w:r w:rsidRPr="000B71E3">
        <w:t xml:space="preserve">          $ref: '#/components/schemas/SharedDataId'</w:t>
      </w:r>
    </w:p>
    <w:p w14:paraId="256FF2EA" w14:textId="77777777" w:rsidR="00556D3F" w:rsidRPr="000B71E3" w:rsidRDefault="00556D3F" w:rsidP="00556D3F">
      <w:pPr>
        <w:pStyle w:val="PL"/>
      </w:pPr>
      <w:r w:rsidRPr="000B71E3">
        <w:t xml:space="preserve">        sharedAmData:</w:t>
      </w:r>
    </w:p>
    <w:p w14:paraId="52C6C7CF" w14:textId="77777777" w:rsidR="00556D3F" w:rsidRPr="000B71E3" w:rsidRDefault="00556D3F" w:rsidP="00556D3F">
      <w:pPr>
        <w:pStyle w:val="PL"/>
      </w:pPr>
      <w:r w:rsidRPr="000B71E3">
        <w:t xml:space="preserve">          $ref: '#/components/schemas/AccessAndMobilitySubscriptionData'</w:t>
      </w:r>
    </w:p>
    <w:p w14:paraId="2EEC3102" w14:textId="77777777" w:rsidR="00556D3F" w:rsidRPr="000B71E3" w:rsidRDefault="00556D3F" w:rsidP="00556D3F">
      <w:pPr>
        <w:pStyle w:val="PL"/>
      </w:pPr>
      <w:r w:rsidRPr="000B71E3">
        <w:t xml:space="preserve">        sharedSmsSubsData:</w:t>
      </w:r>
    </w:p>
    <w:p w14:paraId="3620E747" w14:textId="77777777" w:rsidR="00556D3F" w:rsidRPr="000B71E3" w:rsidRDefault="00556D3F" w:rsidP="00556D3F">
      <w:pPr>
        <w:pStyle w:val="PL"/>
      </w:pPr>
      <w:r w:rsidRPr="000B71E3">
        <w:t xml:space="preserve">          $ref: '#/components/schemas/SmsSubscriptionData'</w:t>
      </w:r>
    </w:p>
    <w:p w14:paraId="2755688F" w14:textId="77777777" w:rsidR="00556D3F" w:rsidRPr="000B71E3" w:rsidRDefault="00556D3F" w:rsidP="00556D3F">
      <w:pPr>
        <w:pStyle w:val="PL"/>
      </w:pPr>
      <w:r w:rsidRPr="000B71E3">
        <w:t xml:space="preserve">        sharedSmsMngSubsData:</w:t>
      </w:r>
    </w:p>
    <w:p w14:paraId="129900A8" w14:textId="77777777" w:rsidR="00A46266" w:rsidRDefault="00556D3F" w:rsidP="00A46266">
      <w:pPr>
        <w:pStyle w:val="PL"/>
      </w:pPr>
      <w:r w:rsidRPr="000B71E3">
        <w:t xml:space="preserve">          $ref: '#/components/schemas/SmsManagementSubscriptionData'</w:t>
      </w:r>
    </w:p>
    <w:p w14:paraId="12BAE42E" w14:textId="77777777" w:rsidR="00A46266" w:rsidRDefault="00A46266" w:rsidP="00A46266">
      <w:pPr>
        <w:pStyle w:val="PL"/>
      </w:pPr>
      <w:r>
        <w:t xml:space="preserve">        sharedDnnConfigurations:</w:t>
      </w:r>
    </w:p>
    <w:p w14:paraId="26D08690" w14:textId="77777777" w:rsidR="00A46266" w:rsidRPr="00207B40" w:rsidRDefault="00A46266" w:rsidP="00A46266">
      <w:pPr>
        <w:pStyle w:val="PL"/>
      </w:pPr>
      <w:r w:rsidRPr="00207B40">
        <w:t xml:space="preserve">          type: object</w:t>
      </w:r>
    </w:p>
    <w:p w14:paraId="28C71197" w14:textId="77777777" w:rsidR="00A46266" w:rsidRPr="00207B40" w:rsidRDefault="00A46266" w:rsidP="00A46266">
      <w:pPr>
        <w:pStyle w:val="PL"/>
      </w:pPr>
      <w:r w:rsidRPr="00207B40">
        <w:t xml:space="preserve">          additionalProperties:</w:t>
      </w:r>
    </w:p>
    <w:p w14:paraId="77FA8812" w14:textId="77777777" w:rsidR="00A46266" w:rsidRDefault="00A46266" w:rsidP="00A46266">
      <w:pPr>
        <w:pStyle w:val="PL"/>
      </w:pPr>
      <w:r w:rsidRPr="00207B40">
        <w:t xml:space="preserve">            $ref: '#/components/schemas/DnnConfiguration'</w:t>
      </w:r>
    </w:p>
    <w:p w14:paraId="61431FE9" w14:textId="77777777" w:rsidR="00A46266" w:rsidRDefault="00A46266" w:rsidP="00A46266">
      <w:pPr>
        <w:pStyle w:val="PL"/>
      </w:pPr>
      <w:r>
        <w:t xml:space="preserve">        sharedTraceData:</w:t>
      </w:r>
    </w:p>
    <w:p w14:paraId="672C13C5" w14:textId="77777777"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20FF5C83" w14:textId="77777777" w:rsidR="00A46266" w:rsidRDefault="00A46266" w:rsidP="00A46266">
      <w:pPr>
        <w:pStyle w:val="PL"/>
      </w:pPr>
      <w:r>
        <w:t xml:space="preserve">        sharedSnssaiInfos:</w:t>
      </w:r>
    </w:p>
    <w:p w14:paraId="7F8CCF4C" w14:textId="77777777" w:rsidR="00A46266" w:rsidRPr="00207B40" w:rsidRDefault="00A46266" w:rsidP="00A46266">
      <w:pPr>
        <w:pStyle w:val="PL"/>
      </w:pPr>
      <w:r w:rsidRPr="00207B40">
        <w:t xml:space="preserve">          type: object</w:t>
      </w:r>
    </w:p>
    <w:p w14:paraId="57F9A246" w14:textId="77777777" w:rsidR="00A46266" w:rsidRPr="00207B40" w:rsidRDefault="00A46266" w:rsidP="00A46266">
      <w:pPr>
        <w:pStyle w:val="PL"/>
      </w:pPr>
      <w:r w:rsidRPr="00207B40">
        <w:t xml:space="preserve">          additionalProperties:</w:t>
      </w:r>
    </w:p>
    <w:p w14:paraId="1ED34773" w14:textId="77777777" w:rsidR="007D0E2A" w:rsidRDefault="00A46266" w:rsidP="007D0E2A">
      <w:pPr>
        <w:pStyle w:val="PL"/>
      </w:pPr>
      <w:r w:rsidRPr="00207B40">
        <w:t xml:space="preserve">            $ref: '#/components/schemas/</w:t>
      </w:r>
      <w:r>
        <w:t>SnssaiInfo</w:t>
      </w:r>
      <w:r w:rsidRPr="00207B40">
        <w:t>'</w:t>
      </w:r>
    </w:p>
    <w:p w14:paraId="2A68CF76" w14:textId="77777777" w:rsidR="00556D3F" w:rsidRPr="000B71E3" w:rsidRDefault="00556D3F" w:rsidP="00556D3F">
      <w:pPr>
        <w:pStyle w:val="PL"/>
      </w:pPr>
    </w:p>
    <w:p w14:paraId="11EB9CB0" w14:textId="77777777" w:rsidR="00A46266" w:rsidRDefault="00A46266" w:rsidP="00A46266">
      <w:pPr>
        <w:pStyle w:val="PL"/>
      </w:pPr>
      <w:r>
        <w:t xml:space="preserve">    TraceDataResponse:</w:t>
      </w:r>
    </w:p>
    <w:p w14:paraId="16E6D5F8" w14:textId="77777777" w:rsidR="00A46266" w:rsidRDefault="00A46266" w:rsidP="00A46266">
      <w:pPr>
        <w:pStyle w:val="PL"/>
      </w:pPr>
      <w:r>
        <w:t xml:space="preserve">      type: object</w:t>
      </w:r>
    </w:p>
    <w:p w14:paraId="30AB5041" w14:textId="77777777" w:rsidR="00A46266" w:rsidRDefault="00A46266" w:rsidP="00A46266">
      <w:pPr>
        <w:pStyle w:val="PL"/>
      </w:pPr>
      <w:r>
        <w:t xml:space="preserve">      properties:</w:t>
      </w:r>
    </w:p>
    <w:p w14:paraId="37329A31" w14:textId="77777777" w:rsidR="00A46266" w:rsidRDefault="00A46266" w:rsidP="00A46266">
      <w:pPr>
        <w:pStyle w:val="PL"/>
      </w:pPr>
      <w:r>
        <w:t xml:space="preserve">        traceData:</w:t>
      </w:r>
    </w:p>
    <w:p w14:paraId="2B5215B4" w14:textId="77777777"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0717744F" w14:textId="77777777" w:rsidR="00A46266" w:rsidRDefault="00A46266" w:rsidP="00A46266">
      <w:pPr>
        <w:pStyle w:val="PL"/>
      </w:pPr>
      <w:r>
        <w:t xml:space="preserve">        sharedTraceDataId:</w:t>
      </w:r>
    </w:p>
    <w:p w14:paraId="29D5ACFA" w14:textId="77777777" w:rsidR="00A46266" w:rsidRDefault="00A46266" w:rsidP="00A46266">
      <w:pPr>
        <w:pStyle w:val="PL"/>
      </w:pPr>
      <w:r>
        <w:t xml:space="preserve">          $ref: </w:t>
      </w:r>
      <w:r w:rsidRPr="00207B40">
        <w:t>'#/components/schemas/</w:t>
      </w:r>
      <w:r>
        <w:t>SharedDataId</w:t>
      </w:r>
      <w:r w:rsidRPr="00207B40">
        <w:t>'</w:t>
      </w:r>
    </w:p>
    <w:p w14:paraId="0559C818" w14:textId="77777777" w:rsidR="00760EAB" w:rsidRPr="000B71E3" w:rsidRDefault="00760EAB" w:rsidP="00760EAB">
      <w:pPr>
        <w:pStyle w:val="PL"/>
      </w:pPr>
    </w:p>
    <w:p w14:paraId="605DE8F4" w14:textId="77777777" w:rsidR="00760EAB" w:rsidRPr="000B71E3" w:rsidRDefault="00760EAB" w:rsidP="00760EAB">
      <w:pPr>
        <w:pStyle w:val="PL"/>
      </w:pPr>
      <w:r>
        <w:t xml:space="preserve">    SteeringContainer</w:t>
      </w:r>
      <w:r w:rsidRPr="000B71E3">
        <w:t>:</w:t>
      </w:r>
    </w:p>
    <w:p w14:paraId="0DBEC73D" w14:textId="77777777" w:rsidR="00760EAB" w:rsidRDefault="00760EAB" w:rsidP="00760EAB">
      <w:pPr>
        <w:pStyle w:val="PL"/>
        <w:rPr>
          <w:lang w:val="en-US"/>
        </w:rPr>
      </w:pPr>
      <w:r w:rsidRPr="000B71E3">
        <w:rPr>
          <w:lang w:val="en-US"/>
        </w:rPr>
        <w:t xml:space="preserve">      oneOf:</w:t>
      </w:r>
    </w:p>
    <w:p w14:paraId="6AEE2688" w14:textId="77777777" w:rsidR="00760EAB" w:rsidRPr="00F267AF" w:rsidRDefault="00760EAB" w:rsidP="00760EAB">
      <w:pPr>
        <w:pStyle w:val="PL"/>
        <w:rPr>
          <w:lang w:val="en-US"/>
        </w:rPr>
      </w:pPr>
      <w:r w:rsidRPr="00F267AF">
        <w:rPr>
          <w:lang w:val="en-US"/>
        </w:rPr>
        <w:t xml:space="preserve">        - type: array</w:t>
      </w:r>
    </w:p>
    <w:p w14:paraId="4D491229" w14:textId="77777777" w:rsidR="00760EAB" w:rsidRDefault="00760EAB" w:rsidP="00760EAB">
      <w:pPr>
        <w:pStyle w:val="PL"/>
        <w:rPr>
          <w:lang w:val="en-US"/>
        </w:rPr>
      </w:pPr>
      <w:r w:rsidRPr="00F267AF">
        <w:rPr>
          <w:lang w:val="en-US"/>
        </w:rPr>
        <w:t xml:space="preserve">          items:</w:t>
      </w:r>
    </w:p>
    <w:p w14:paraId="074A9853" w14:textId="77777777" w:rsidR="00760EAB" w:rsidRPr="000B71E3" w:rsidRDefault="00760EAB" w:rsidP="00760EAB">
      <w:pPr>
        <w:pStyle w:val="PL"/>
      </w:pPr>
      <w:r w:rsidRPr="000B71E3">
        <w:t xml:space="preserve">            $ref: 'TS29509_</w:t>
      </w:r>
      <w:r w:rsidRPr="00767F6E">
        <w:t>Nausf_SoRProtection</w:t>
      </w:r>
      <w:r w:rsidRPr="000B71E3">
        <w:t>.yaml#/components/schemas/SteeringInfo'</w:t>
      </w:r>
    </w:p>
    <w:p w14:paraId="53C24B11" w14:textId="77777777" w:rsidR="00760EAB" w:rsidRPr="00F267AF" w:rsidRDefault="00760EAB" w:rsidP="00760EAB">
      <w:pPr>
        <w:pStyle w:val="PL"/>
        <w:rPr>
          <w:lang w:val="en-US"/>
        </w:rPr>
      </w:pPr>
      <w:r w:rsidRPr="00F267AF">
        <w:rPr>
          <w:lang w:val="en-US"/>
        </w:rPr>
        <w:t xml:space="preserve">          minItems: 1</w:t>
      </w:r>
    </w:p>
    <w:p w14:paraId="5FC6BDBD" w14:textId="77777777" w:rsidR="00760EAB" w:rsidRPr="000B71E3" w:rsidRDefault="00760EAB" w:rsidP="00760EAB">
      <w:pPr>
        <w:pStyle w:val="PL"/>
        <w:rPr>
          <w:lang w:val="en-US"/>
        </w:rPr>
      </w:pPr>
      <w:r w:rsidRPr="000B71E3">
        <w:rPr>
          <w:lang w:val="en-US"/>
        </w:rPr>
        <w:lastRenderedPageBreak/>
        <w:t xml:space="preserve">        - $ref: '#/components/schemas/</w:t>
      </w:r>
      <w:r>
        <w:t>SecuredPacket</w:t>
      </w:r>
      <w:r w:rsidRPr="000B71E3">
        <w:rPr>
          <w:lang w:val="en-US"/>
        </w:rPr>
        <w:t>'</w:t>
      </w:r>
    </w:p>
    <w:p w14:paraId="6669F172" w14:textId="77777777" w:rsidR="00B02F80" w:rsidRDefault="00B02F80" w:rsidP="00B02F80">
      <w:pPr>
        <w:pStyle w:val="PL"/>
        <w:rPr>
          <w:lang w:val="en-US"/>
        </w:rPr>
      </w:pPr>
    </w:p>
    <w:p w14:paraId="096090F0" w14:textId="77777777" w:rsidR="00B02F80" w:rsidRDefault="00B02F80" w:rsidP="00B02F80">
      <w:pPr>
        <w:pStyle w:val="PL"/>
        <w:rPr>
          <w:lang w:val="en-US"/>
        </w:rPr>
      </w:pPr>
      <w:r>
        <w:rPr>
          <w:lang w:val="en-US"/>
        </w:rPr>
        <w:t xml:space="preserve">    GroupIdentifiers:</w:t>
      </w:r>
    </w:p>
    <w:p w14:paraId="58A4F797" w14:textId="77777777" w:rsidR="00B02F80" w:rsidRDefault="00B02F80" w:rsidP="00B02F80">
      <w:pPr>
        <w:pStyle w:val="PL"/>
        <w:rPr>
          <w:lang w:val="en-US"/>
        </w:rPr>
      </w:pPr>
      <w:r>
        <w:rPr>
          <w:lang w:val="en-US"/>
        </w:rPr>
        <w:t xml:space="preserve">      type: object</w:t>
      </w:r>
    </w:p>
    <w:p w14:paraId="4BBB42BB" w14:textId="77777777" w:rsidR="00B02F80" w:rsidRDefault="00B02F80" w:rsidP="00B02F80">
      <w:pPr>
        <w:pStyle w:val="PL"/>
        <w:rPr>
          <w:lang w:val="en-US"/>
        </w:rPr>
      </w:pPr>
      <w:r>
        <w:rPr>
          <w:lang w:val="en-US"/>
        </w:rPr>
        <w:t xml:space="preserve">      properties:</w:t>
      </w:r>
    </w:p>
    <w:p w14:paraId="69FBE8D5" w14:textId="77777777" w:rsidR="00B02F80" w:rsidRDefault="00B02F80" w:rsidP="00B02F80">
      <w:pPr>
        <w:pStyle w:val="PL"/>
        <w:rPr>
          <w:lang w:val="en-US"/>
        </w:rPr>
      </w:pPr>
      <w:r>
        <w:rPr>
          <w:lang w:val="en-US"/>
        </w:rPr>
        <w:t xml:space="preserve">        extGroupId:</w:t>
      </w:r>
    </w:p>
    <w:p w14:paraId="0020189C" w14:textId="77777777" w:rsidR="00B02F80" w:rsidRDefault="00B02F80" w:rsidP="00B02F80">
      <w:pPr>
        <w:pStyle w:val="PL"/>
        <w:rPr>
          <w:lang w:val="en-US"/>
        </w:rPr>
      </w:pPr>
      <w:r>
        <w:rPr>
          <w:lang w:val="en-US"/>
        </w:rPr>
        <w:t xml:space="preserve">          $ref: '#/components/schemas/ExtGroupId'</w:t>
      </w:r>
    </w:p>
    <w:p w14:paraId="6A5CDB5B" w14:textId="77777777" w:rsidR="00B02F80" w:rsidRDefault="00B02F80" w:rsidP="00B02F80">
      <w:pPr>
        <w:pStyle w:val="PL"/>
        <w:rPr>
          <w:lang w:val="en-US"/>
        </w:rPr>
      </w:pPr>
      <w:r>
        <w:rPr>
          <w:lang w:val="en-US"/>
        </w:rPr>
        <w:t xml:space="preserve">        intGroupId:</w:t>
      </w:r>
    </w:p>
    <w:p w14:paraId="0758253B" w14:textId="77777777" w:rsidR="00207B40" w:rsidRDefault="00B02F80" w:rsidP="00B02F80">
      <w:pPr>
        <w:pStyle w:val="PL"/>
        <w:rPr>
          <w:lang w:val="en-US"/>
        </w:rPr>
      </w:pPr>
      <w:r>
        <w:rPr>
          <w:lang w:val="en-US"/>
        </w:rPr>
        <w:t xml:space="preserve">          $ref: 'TS29571_CommonData.yaml#/components/schemas/GroupId'</w:t>
      </w:r>
    </w:p>
    <w:p w14:paraId="5B98EAE6" w14:textId="77777777" w:rsidR="00B02F80" w:rsidRPr="000B71E3" w:rsidRDefault="00B02F80" w:rsidP="00B02F80">
      <w:pPr>
        <w:pStyle w:val="PL"/>
      </w:pPr>
    </w:p>
    <w:p w14:paraId="147868AD" w14:textId="77777777" w:rsidR="00207B40" w:rsidRPr="000B71E3" w:rsidRDefault="00207B40" w:rsidP="00207B40">
      <w:pPr>
        <w:pStyle w:val="PL"/>
      </w:pPr>
    </w:p>
    <w:p w14:paraId="6A5476A2" w14:textId="77777777" w:rsidR="00207B40" w:rsidRPr="000B71E3" w:rsidRDefault="00207B40" w:rsidP="00207B40">
      <w:pPr>
        <w:pStyle w:val="PL"/>
      </w:pPr>
      <w:r w:rsidRPr="000B71E3">
        <w:t># SIMPLE TYPES:</w:t>
      </w:r>
    </w:p>
    <w:p w14:paraId="4558111F" w14:textId="77777777" w:rsidR="00207B40" w:rsidRPr="000B71E3" w:rsidRDefault="00207B40" w:rsidP="00207B40">
      <w:pPr>
        <w:pStyle w:val="PL"/>
      </w:pPr>
    </w:p>
    <w:p w14:paraId="5E95BE28" w14:textId="77777777" w:rsidR="00207B40" w:rsidRPr="000B71E3" w:rsidRDefault="00207B40" w:rsidP="00207B40">
      <w:pPr>
        <w:pStyle w:val="PL"/>
      </w:pPr>
      <w:r w:rsidRPr="000B71E3">
        <w:t xml:space="preserve">    UeUsageType:</w:t>
      </w:r>
    </w:p>
    <w:p w14:paraId="31ACF3F3" w14:textId="77777777" w:rsidR="00207B40" w:rsidRPr="000B71E3" w:rsidRDefault="00207B40" w:rsidP="00207B40">
      <w:pPr>
        <w:pStyle w:val="PL"/>
      </w:pPr>
      <w:r w:rsidRPr="000B71E3">
        <w:t xml:space="preserve">      type: integer</w:t>
      </w:r>
    </w:p>
    <w:p w14:paraId="53178EF0" w14:textId="77777777" w:rsidR="00207B40" w:rsidRPr="000B71E3" w:rsidRDefault="00207B40" w:rsidP="00207B40">
      <w:pPr>
        <w:pStyle w:val="PL"/>
      </w:pPr>
    </w:p>
    <w:p w14:paraId="49D368F9" w14:textId="77777777" w:rsidR="00207B40" w:rsidRPr="000B71E3" w:rsidRDefault="00207B40" w:rsidP="00207B40">
      <w:pPr>
        <w:pStyle w:val="PL"/>
      </w:pPr>
      <w:r w:rsidRPr="000B71E3">
        <w:t xml:space="preserve">    MpsPriorityIndicator:</w:t>
      </w:r>
    </w:p>
    <w:p w14:paraId="4E6F05DA" w14:textId="77777777" w:rsidR="00207B40" w:rsidRPr="000B71E3" w:rsidRDefault="00207B40" w:rsidP="00207B40">
      <w:pPr>
        <w:pStyle w:val="PL"/>
      </w:pPr>
      <w:r w:rsidRPr="000B71E3">
        <w:t xml:space="preserve">      type: boolean</w:t>
      </w:r>
    </w:p>
    <w:p w14:paraId="14405D88" w14:textId="77777777" w:rsidR="00207B40" w:rsidRPr="000B71E3" w:rsidRDefault="00207B40" w:rsidP="00207B40">
      <w:pPr>
        <w:pStyle w:val="PL"/>
      </w:pPr>
    </w:p>
    <w:p w14:paraId="0450DC03" w14:textId="77777777" w:rsidR="001E4404" w:rsidRPr="000B71E3" w:rsidRDefault="001E4404" w:rsidP="001E4404">
      <w:pPr>
        <w:pStyle w:val="PL"/>
      </w:pPr>
      <w:r>
        <w:t xml:space="preserve">    Mc</w:t>
      </w:r>
      <w:r w:rsidRPr="000B71E3">
        <w:t>sPriorityIndicator:</w:t>
      </w:r>
    </w:p>
    <w:p w14:paraId="2D151C02" w14:textId="77777777" w:rsidR="001E4404" w:rsidRPr="000B71E3" w:rsidRDefault="001E4404" w:rsidP="001E4404">
      <w:pPr>
        <w:pStyle w:val="PL"/>
      </w:pPr>
      <w:r w:rsidRPr="000B71E3">
        <w:t xml:space="preserve">      type: boolean</w:t>
      </w:r>
    </w:p>
    <w:p w14:paraId="1DE0460E" w14:textId="77777777" w:rsidR="001E4404" w:rsidRPr="000B71E3" w:rsidRDefault="001E4404" w:rsidP="001E4404">
      <w:pPr>
        <w:pStyle w:val="PL"/>
      </w:pPr>
    </w:p>
    <w:p w14:paraId="3FEC4BF2" w14:textId="77777777" w:rsidR="00207B40" w:rsidRPr="000B71E3" w:rsidRDefault="00207B40" w:rsidP="00207B40">
      <w:pPr>
        <w:pStyle w:val="PL"/>
      </w:pPr>
      <w:r w:rsidRPr="000B71E3">
        <w:t xml:space="preserve">    DnnIndicator:</w:t>
      </w:r>
    </w:p>
    <w:p w14:paraId="672A59FB" w14:textId="77777777" w:rsidR="00207B40" w:rsidRPr="000B71E3" w:rsidRDefault="00207B40" w:rsidP="00207B40">
      <w:pPr>
        <w:pStyle w:val="PL"/>
      </w:pPr>
      <w:r w:rsidRPr="000B71E3">
        <w:t xml:space="preserve">      type: boolean</w:t>
      </w:r>
    </w:p>
    <w:p w14:paraId="5ECACE92" w14:textId="77777777" w:rsidR="00207B40" w:rsidRPr="000B71E3" w:rsidRDefault="00207B40" w:rsidP="00207B40">
      <w:pPr>
        <w:pStyle w:val="PL"/>
      </w:pPr>
    </w:p>
    <w:p w14:paraId="25638F75" w14:textId="77777777" w:rsidR="00207B40" w:rsidRPr="000B71E3" w:rsidRDefault="00207B40" w:rsidP="00207B40">
      <w:pPr>
        <w:pStyle w:val="PL"/>
      </w:pPr>
      <w:r w:rsidRPr="000B71E3">
        <w:t xml:space="preserve">    LboRoamingAllowed:</w:t>
      </w:r>
    </w:p>
    <w:p w14:paraId="77833BDD" w14:textId="77777777" w:rsidR="00207B40" w:rsidRPr="000B71E3" w:rsidRDefault="00207B40" w:rsidP="00207B40">
      <w:pPr>
        <w:pStyle w:val="PL"/>
      </w:pPr>
      <w:r w:rsidRPr="000B71E3">
        <w:t xml:space="preserve">      type: boolean</w:t>
      </w:r>
    </w:p>
    <w:p w14:paraId="009C8E9E" w14:textId="77777777" w:rsidR="00207B40" w:rsidRPr="000B71E3" w:rsidRDefault="00207B40" w:rsidP="00207B40">
      <w:pPr>
        <w:pStyle w:val="PL"/>
      </w:pPr>
    </w:p>
    <w:p w14:paraId="1117E44C" w14:textId="77777777" w:rsidR="00207B40" w:rsidRPr="000B71E3" w:rsidRDefault="00207B40" w:rsidP="00207B40">
      <w:pPr>
        <w:pStyle w:val="PL"/>
      </w:pPr>
      <w:r w:rsidRPr="000B71E3">
        <w:t xml:space="preserve">    Sms</w:t>
      </w:r>
      <w:r w:rsidR="00267AAD" w:rsidRPr="000B71E3">
        <w:t>Subscribed</w:t>
      </w:r>
      <w:r w:rsidRPr="000B71E3">
        <w:t>:</w:t>
      </w:r>
    </w:p>
    <w:p w14:paraId="5C9DE11F" w14:textId="77777777" w:rsidR="00207B40" w:rsidRPr="000B71E3" w:rsidRDefault="00207B40" w:rsidP="00207B40">
      <w:pPr>
        <w:pStyle w:val="PL"/>
      </w:pPr>
      <w:r w:rsidRPr="000B71E3">
        <w:t xml:space="preserve">      type: boolean</w:t>
      </w:r>
    </w:p>
    <w:p w14:paraId="2FD2395E" w14:textId="77777777" w:rsidR="00946F32" w:rsidRPr="000B71E3" w:rsidRDefault="00946F32" w:rsidP="00207B40">
      <w:pPr>
        <w:pStyle w:val="PL"/>
      </w:pPr>
    </w:p>
    <w:p w14:paraId="2EEF97E0" w14:textId="77777777" w:rsidR="00946F32" w:rsidRPr="000B71E3" w:rsidRDefault="00946F32" w:rsidP="00946F32">
      <w:pPr>
        <w:pStyle w:val="PL"/>
      </w:pPr>
      <w:r w:rsidRPr="000B71E3">
        <w:t xml:space="preserve">    3GppChargingCharacteristics:</w:t>
      </w:r>
    </w:p>
    <w:p w14:paraId="38A24637" w14:textId="77777777" w:rsidR="00946F32" w:rsidRPr="000B71E3" w:rsidRDefault="00946F32" w:rsidP="00207B40">
      <w:pPr>
        <w:pStyle w:val="PL"/>
      </w:pPr>
      <w:r w:rsidRPr="000B71E3">
        <w:t xml:space="preserve">      type: string</w:t>
      </w:r>
    </w:p>
    <w:p w14:paraId="446C7DA7" w14:textId="77777777" w:rsidR="00207B40" w:rsidRPr="000B71E3" w:rsidRDefault="00207B40" w:rsidP="00207B40">
      <w:pPr>
        <w:pStyle w:val="PL"/>
      </w:pPr>
    </w:p>
    <w:p w14:paraId="111D4910" w14:textId="77777777" w:rsidR="00C15279" w:rsidRPr="000B71E3" w:rsidRDefault="00C15279" w:rsidP="00C15279">
      <w:pPr>
        <w:pStyle w:val="PL"/>
      </w:pPr>
      <w:r w:rsidRPr="000B71E3">
        <w:t xml:space="preserve">    DlPacketCount:</w:t>
      </w:r>
    </w:p>
    <w:p w14:paraId="2B8892AD" w14:textId="77777777" w:rsidR="00C15279" w:rsidRPr="000B71E3" w:rsidRDefault="00C15279" w:rsidP="00C15279">
      <w:pPr>
        <w:pStyle w:val="PL"/>
      </w:pPr>
      <w:r w:rsidRPr="000B71E3">
        <w:t xml:space="preserve">      type: integer</w:t>
      </w:r>
    </w:p>
    <w:p w14:paraId="316FC29A" w14:textId="77777777" w:rsidR="00C15279" w:rsidRPr="000B71E3" w:rsidRDefault="00C15279" w:rsidP="00C15279">
      <w:pPr>
        <w:pStyle w:val="PL"/>
      </w:pPr>
      <w:r w:rsidRPr="000B71E3">
        <w:t xml:space="preserve">      minimum: -1</w:t>
      </w:r>
    </w:p>
    <w:p w14:paraId="278959ED" w14:textId="77777777" w:rsidR="004F6355" w:rsidRPr="000B71E3" w:rsidRDefault="004F6355" w:rsidP="004F6355">
      <w:pPr>
        <w:pStyle w:val="PL"/>
      </w:pPr>
    </w:p>
    <w:p w14:paraId="5B4B939E" w14:textId="77777777" w:rsidR="004F6355" w:rsidRPr="000B71E3" w:rsidRDefault="004F6355" w:rsidP="004F6355">
      <w:pPr>
        <w:pStyle w:val="PL"/>
      </w:pPr>
      <w:r w:rsidRPr="000B71E3">
        <w:t xml:space="preserve">    MicoAllowed:</w:t>
      </w:r>
    </w:p>
    <w:p w14:paraId="7D6AE8EA" w14:textId="77777777" w:rsidR="003F0D70" w:rsidRPr="000B71E3" w:rsidRDefault="004F6355" w:rsidP="004F6355">
      <w:pPr>
        <w:pStyle w:val="PL"/>
      </w:pPr>
      <w:r w:rsidRPr="000B71E3">
        <w:t xml:space="preserve">      type: boolean</w:t>
      </w:r>
    </w:p>
    <w:p w14:paraId="09765505" w14:textId="77777777" w:rsidR="00556D3F" w:rsidRPr="000B71E3" w:rsidRDefault="00556D3F" w:rsidP="00556D3F">
      <w:pPr>
        <w:pStyle w:val="PL"/>
      </w:pPr>
    </w:p>
    <w:p w14:paraId="1BA8459C" w14:textId="77777777" w:rsidR="00556D3F" w:rsidRPr="000B71E3" w:rsidRDefault="00556D3F" w:rsidP="00556D3F">
      <w:pPr>
        <w:pStyle w:val="PL"/>
      </w:pPr>
      <w:r w:rsidRPr="000B71E3">
        <w:t xml:space="preserve">    SharedDataId:</w:t>
      </w:r>
    </w:p>
    <w:p w14:paraId="21832C45" w14:textId="77777777" w:rsidR="00556D3F" w:rsidRPr="000B71E3" w:rsidRDefault="00556D3F" w:rsidP="00556D3F">
      <w:pPr>
        <w:pStyle w:val="PL"/>
      </w:pPr>
      <w:r w:rsidRPr="000B71E3">
        <w:t xml:space="preserve">      type: string</w:t>
      </w:r>
    </w:p>
    <w:p w14:paraId="40460831" w14:textId="77777777" w:rsidR="006E72FA" w:rsidRPr="000B71E3" w:rsidRDefault="00556D3F" w:rsidP="006E72FA">
      <w:pPr>
        <w:pStyle w:val="PL"/>
      </w:pPr>
      <w:r w:rsidRPr="000B71E3">
        <w:t xml:space="preserve">      pattern: '^[0-9]{5,6}-.+$'</w:t>
      </w:r>
    </w:p>
    <w:p w14:paraId="59B51152" w14:textId="77777777" w:rsidR="006E72FA" w:rsidRPr="000B71E3" w:rsidRDefault="006E72FA" w:rsidP="006E72FA">
      <w:pPr>
        <w:pStyle w:val="PL"/>
      </w:pPr>
    </w:p>
    <w:p w14:paraId="1266689C" w14:textId="77777777" w:rsidR="006E72FA" w:rsidRPr="000B71E3" w:rsidRDefault="006E72FA" w:rsidP="006E72FA">
      <w:pPr>
        <w:pStyle w:val="PL"/>
      </w:pPr>
      <w:r w:rsidRPr="000B71E3">
        <w:t xml:space="preserve">    IwkEpsInd:</w:t>
      </w:r>
    </w:p>
    <w:p w14:paraId="7DC7D8C6" w14:textId="77777777" w:rsidR="006E72FA" w:rsidRPr="000B71E3" w:rsidRDefault="006E72FA" w:rsidP="006E72FA">
      <w:pPr>
        <w:pStyle w:val="PL"/>
      </w:pPr>
      <w:r w:rsidRPr="000B71E3">
        <w:t xml:space="preserve">      type: boolean</w:t>
      </w:r>
    </w:p>
    <w:p w14:paraId="76D4154B" w14:textId="77777777" w:rsidR="00760EAB" w:rsidRPr="000B71E3" w:rsidRDefault="00760EAB" w:rsidP="00760EAB">
      <w:pPr>
        <w:pStyle w:val="PL"/>
      </w:pPr>
    </w:p>
    <w:p w14:paraId="4141D7B5" w14:textId="77777777" w:rsidR="00760EAB" w:rsidRPr="000B71E3" w:rsidRDefault="00760EAB" w:rsidP="00760EAB">
      <w:pPr>
        <w:pStyle w:val="PL"/>
      </w:pPr>
      <w:r>
        <w:t xml:space="preserve">    SecuredPacket</w:t>
      </w:r>
      <w:r w:rsidRPr="000B71E3">
        <w:t>:</w:t>
      </w:r>
    </w:p>
    <w:p w14:paraId="15FCFF2B" w14:textId="77777777" w:rsidR="00760EAB" w:rsidRDefault="00760EAB" w:rsidP="00760EAB">
      <w:pPr>
        <w:pStyle w:val="PL"/>
      </w:pPr>
      <w:r w:rsidRPr="000B71E3">
        <w:t xml:space="preserve">      type: string</w:t>
      </w:r>
    </w:p>
    <w:p w14:paraId="25D5C1E1" w14:textId="77777777" w:rsidR="00B62BA9" w:rsidRDefault="00760EAB" w:rsidP="00B62BA9">
      <w:pPr>
        <w:pStyle w:val="PL"/>
        <w:rPr>
          <w:lang w:eastAsia="zh-CN"/>
        </w:rPr>
      </w:pPr>
      <w:r w:rsidRPr="00544965">
        <w:t xml:space="preserve">      format: base64</w:t>
      </w:r>
    </w:p>
    <w:p w14:paraId="147BA37E" w14:textId="77777777" w:rsidR="00B62BA9" w:rsidRPr="000B71E3" w:rsidRDefault="00B62BA9" w:rsidP="00B62BA9">
      <w:pPr>
        <w:pStyle w:val="PL"/>
      </w:pPr>
    </w:p>
    <w:p w14:paraId="663BC893" w14:textId="77777777" w:rsidR="00B62BA9" w:rsidRPr="000B71E3" w:rsidRDefault="00B62BA9" w:rsidP="00B62BA9">
      <w:pPr>
        <w:pStyle w:val="PL"/>
      </w:pPr>
      <w:r w:rsidRPr="000B71E3">
        <w:t xml:space="preserve">    </w:t>
      </w:r>
      <w:r>
        <w:rPr>
          <w:rFonts w:hint="eastAsia"/>
          <w:lang w:eastAsia="zh-CN"/>
        </w:rPr>
        <w:t>UpuReg</w:t>
      </w:r>
      <w:r w:rsidRPr="00544965">
        <w:t>Ind</w:t>
      </w:r>
      <w:r w:rsidRPr="000B71E3">
        <w:t>:</w:t>
      </w:r>
    </w:p>
    <w:p w14:paraId="1E8AAB43" w14:textId="77777777" w:rsidR="00760EAB" w:rsidRPr="00544965" w:rsidRDefault="00B62BA9" w:rsidP="00B62BA9">
      <w:pPr>
        <w:pStyle w:val="PL"/>
      </w:pPr>
      <w:r w:rsidRPr="000B71E3">
        <w:t xml:space="preserve">      type: boolean</w:t>
      </w:r>
    </w:p>
    <w:p w14:paraId="48D8E67B" w14:textId="77777777" w:rsidR="00556D3F" w:rsidRPr="000B71E3" w:rsidRDefault="00556D3F" w:rsidP="00556D3F">
      <w:pPr>
        <w:pStyle w:val="PL"/>
      </w:pPr>
    </w:p>
    <w:p w14:paraId="440EDEEA" w14:textId="77777777" w:rsidR="00B02F80" w:rsidRDefault="00B02F80" w:rsidP="00B02F80">
      <w:pPr>
        <w:pStyle w:val="PL"/>
      </w:pPr>
      <w:r>
        <w:t xml:space="preserve">    ExtGroupId:</w:t>
      </w:r>
    </w:p>
    <w:p w14:paraId="098A95DF" w14:textId="77777777" w:rsidR="00B02F80" w:rsidRDefault="00B02F80" w:rsidP="00B02F80">
      <w:pPr>
        <w:pStyle w:val="PL"/>
      </w:pPr>
      <w:r>
        <w:t xml:space="preserve">      type: string</w:t>
      </w:r>
    </w:p>
    <w:p w14:paraId="24A43DD7" w14:textId="77777777" w:rsidR="00B02F80" w:rsidRDefault="00B02F80" w:rsidP="00B02F80">
      <w:pPr>
        <w:pStyle w:val="PL"/>
      </w:pPr>
      <w:r>
        <w:t xml:space="preserve">      pattern:</w:t>
      </w:r>
      <w:r w:rsidR="00FB4114">
        <w:t xml:space="preserve"> </w:t>
      </w:r>
      <w:r>
        <w:t>'^</w:t>
      </w:r>
      <w:r w:rsidRPr="00A01380">
        <w:t>extgroupid-[^@]+@[^@]+</w:t>
      </w:r>
      <w:r>
        <w:t>$'</w:t>
      </w:r>
    </w:p>
    <w:p w14:paraId="4BE532ED" w14:textId="77777777" w:rsidR="00B02F80" w:rsidRDefault="00B02F80" w:rsidP="00207B40">
      <w:pPr>
        <w:pStyle w:val="PL"/>
      </w:pPr>
    </w:p>
    <w:p w14:paraId="32DF956D" w14:textId="77777777" w:rsidR="00B02F80" w:rsidRPr="000B71E3" w:rsidRDefault="00B02F80" w:rsidP="00207B40">
      <w:pPr>
        <w:pStyle w:val="PL"/>
      </w:pPr>
    </w:p>
    <w:p w14:paraId="46743C95" w14:textId="77777777" w:rsidR="00207B40" w:rsidRPr="000B71E3" w:rsidRDefault="00207B40" w:rsidP="00207B40">
      <w:pPr>
        <w:pStyle w:val="PL"/>
      </w:pPr>
      <w:r w:rsidRPr="000B71E3">
        <w:t># ENUMS:</w:t>
      </w:r>
    </w:p>
    <w:p w14:paraId="7444ECA1" w14:textId="77777777" w:rsidR="00207B40" w:rsidRPr="000B71E3" w:rsidRDefault="00207B40" w:rsidP="00207B40">
      <w:pPr>
        <w:pStyle w:val="PL"/>
      </w:pPr>
    </w:p>
    <w:p w14:paraId="1336C7CA" w14:textId="77777777" w:rsidR="00207B40" w:rsidRPr="000B71E3" w:rsidRDefault="00207B40" w:rsidP="00207B40">
      <w:pPr>
        <w:pStyle w:val="PL"/>
      </w:pPr>
      <w:r w:rsidRPr="000B71E3">
        <w:t xml:space="preserve">    DataSetName:</w:t>
      </w:r>
    </w:p>
    <w:p w14:paraId="379B480E" w14:textId="77777777" w:rsidR="00207B40" w:rsidRPr="000B71E3" w:rsidRDefault="00207B40" w:rsidP="00207B40">
      <w:pPr>
        <w:pStyle w:val="PL"/>
      </w:pPr>
      <w:r w:rsidRPr="000B71E3">
        <w:t xml:space="preserve">      anyOf:</w:t>
      </w:r>
    </w:p>
    <w:p w14:paraId="5B28195A" w14:textId="77777777" w:rsidR="00207B40" w:rsidRPr="000B71E3" w:rsidRDefault="00207B40" w:rsidP="00207B40">
      <w:pPr>
        <w:pStyle w:val="PL"/>
      </w:pPr>
      <w:r w:rsidRPr="000B71E3">
        <w:t xml:space="preserve">      </w:t>
      </w:r>
      <w:r w:rsidR="00C56875" w:rsidRPr="000B71E3">
        <w:t xml:space="preserve">  </w:t>
      </w:r>
      <w:r w:rsidRPr="000B71E3">
        <w:t>- type: string</w:t>
      </w:r>
    </w:p>
    <w:p w14:paraId="2C616A7D" w14:textId="77777777" w:rsidR="00207B40" w:rsidRPr="000B71E3" w:rsidRDefault="00207B40" w:rsidP="00207B40">
      <w:pPr>
        <w:pStyle w:val="PL"/>
      </w:pPr>
      <w:r w:rsidRPr="000B71E3">
        <w:t xml:space="preserve">        </w:t>
      </w:r>
      <w:r w:rsidR="00C56875" w:rsidRPr="000B71E3">
        <w:t xml:space="preserve">  </w:t>
      </w:r>
      <w:r w:rsidRPr="000B71E3">
        <w:t>enum:</w:t>
      </w:r>
    </w:p>
    <w:p w14:paraId="303EFA41" w14:textId="77777777" w:rsidR="00207B40" w:rsidRPr="000B71E3" w:rsidRDefault="00207B40" w:rsidP="00207B40">
      <w:pPr>
        <w:pStyle w:val="PL"/>
      </w:pPr>
      <w:r w:rsidRPr="000B71E3">
        <w:t xml:space="preserve">        </w:t>
      </w:r>
      <w:r w:rsidR="00C56875" w:rsidRPr="000B71E3">
        <w:t xml:space="preserve">  </w:t>
      </w:r>
      <w:r w:rsidRPr="000B71E3">
        <w:t>- AM</w:t>
      </w:r>
    </w:p>
    <w:p w14:paraId="7B1355F8" w14:textId="77777777" w:rsidR="002A0E55" w:rsidRPr="000B71E3" w:rsidRDefault="00207B40" w:rsidP="002A0E55">
      <w:pPr>
        <w:pStyle w:val="PL"/>
      </w:pPr>
      <w:r w:rsidRPr="000B71E3">
        <w:t xml:space="preserve">        </w:t>
      </w:r>
      <w:r w:rsidR="00C56875" w:rsidRPr="000B71E3">
        <w:t xml:space="preserve">  </w:t>
      </w:r>
      <w:r w:rsidRPr="000B71E3">
        <w:t>- SMF_SEL</w:t>
      </w:r>
    </w:p>
    <w:p w14:paraId="2FD5FA70" w14:textId="77777777" w:rsidR="002A0E55" w:rsidRPr="000B71E3" w:rsidRDefault="002A0E55" w:rsidP="002A0E55">
      <w:pPr>
        <w:pStyle w:val="PL"/>
      </w:pPr>
      <w:r w:rsidRPr="000B71E3">
        <w:t xml:space="preserve">        </w:t>
      </w:r>
      <w:r w:rsidR="00C56875" w:rsidRPr="000B71E3">
        <w:t xml:space="preserve">  </w:t>
      </w:r>
      <w:r w:rsidRPr="000B71E3">
        <w:t>- UEC_SMF</w:t>
      </w:r>
    </w:p>
    <w:p w14:paraId="3EF57188" w14:textId="77777777" w:rsidR="002A0E55" w:rsidRPr="000B71E3" w:rsidRDefault="002A0E55" w:rsidP="002A0E55">
      <w:pPr>
        <w:pStyle w:val="PL"/>
      </w:pPr>
      <w:r w:rsidRPr="000B71E3">
        <w:t xml:space="preserve">        </w:t>
      </w:r>
      <w:r w:rsidR="00C56875" w:rsidRPr="000B71E3">
        <w:t xml:space="preserve">  </w:t>
      </w:r>
      <w:r w:rsidRPr="000B71E3">
        <w:t>- UEC_SMSF</w:t>
      </w:r>
    </w:p>
    <w:p w14:paraId="691135E3" w14:textId="77777777" w:rsidR="00207B40" w:rsidRPr="000B71E3" w:rsidRDefault="002A0E55" w:rsidP="002A0E55">
      <w:pPr>
        <w:pStyle w:val="PL"/>
      </w:pPr>
      <w:r w:rsidRPr="000B71E3">
        <w:t xml:space="preserve">        </w:t>
      </w:r>
      <w:r w:rsidR="00C56875" w:rsidRPr="000B71E3">
        <w:t xml:space="preserve">  </w:t>
      </w:r>
      <w:r w:rsidRPr="000B71E3">
        <w:t>- SMS_SUB</w:t>
      </w:r>
    </w:p>
    <w:p w14:paraId="544D2A3E" w14:textId="77777777" w:rsidR="00211EEC" w:rsidRPr="000B71E3" w:rsidRDefault="002A0E55" w:rsidP="00211EEC">
      <w:pPr>
        <w:pStyle w:val="PL"/>
      </w:pPr>
      <w:r w:rsidRPr="000B71E3">
        <w:t xml:space="preserve">        </w:t>
      </w:r>
      <w:r w:rsidR="00C56875" w:rsidRPr="000B71E3">
        <w:t xml:space="preserve">  </w:t>
      </w:r>
      <w:r w:rsidRPr="000B71E3">
        <w:t>- SM</w:t>
      </w:r>
    </w:p>
    <w:p w14:paraId="2F5A7221" w14:textId="77777777" w:rsidR="002A0E55" w:rsidRPr="000B71E3" w:rsidRDefault="00211EEC" w:rsidP="00211EEC">
      <w:pPr>
        <w:pStyle w:val="PL"/>
      </w:pPr>
      <w:r w:rsidRPr="000B71E3">
        <w:t xml:space="preserve">        </w:t>
      </w:r>
      <w:r w:rsidR="00C56875" w:rsidRPr="000B71E3">
        <w:t xml:space="preserve">  </w:t>
      </w:r>
      <w:r w:rsidRPr="000B71E3">
        <w:t>- TRACE</w:t>
      </w:r>
    </w:p>
    <w:p w14:paraId="3BD91B27" w14:textId="77777777" w:rsidR="00D17C43" w:rsidRPr="000B71E3" w:rsidRDefault="00D17C43" w:rsidP="00D17C43">
      <w:pPr>
        <w:pStyle w:val="PL"/>
      </w:pPr>
      <w:r w:rsidRPr="000B71E3">
        <w:t xml:space="preserve">          - SMS_MNG</w:t>
      </w:r>
    </w:p>
    <w:p w14:paraId="12F385BB" w14:textId="77777777" w:rsidR="00207B40" w:rsidRPr="000B71E3" w:rsidRDefault="00207B40" w:rsidP="00207B40">
      <w:pPr>
        <w:pStyle w:val="PL"/>
      </w:pPr>
      <w:r w:rsidRPr="000B71E3">
        <w:t xml:space="preserve">      </w:t>
      </w:r>
      <w:r w:rsidR="00C56875" w:rsidRPr="000B71E3">
        <w:t xml:space="preserve">  </w:t>
      </w:r>
      <w:r w:rsidRPr="000B71E3">
        <w:t>- type: string</w:t>
      </w:r>
    </w:p>
    <w:p w14:paraId="235E1341" w14:textId="77777777" w:rsidR="00207B40" w:rsidRPr="000B71E3" w:rsidRDefault="00207B40" w:rsidP="00207B40">
      <w:pPr>
        <w:pStyle w:val="PL"/>
      </w:pPr>
    </w:p>
    <w:p w14:paraId="6B15608E" w14:textId="77777777" w:rsidR="00207B40" w:rsidRPr="000B71E3" w:rsidRDefault="00207B40" w:rsidP="002127F7"/>
    <w:p w14:paraId="2E260D6A" w14:textId="77777777" w:rsidR="002E7F0F" w:rsidRPr="000B71E3" w:rsidRDefault="002E7F0F" w:rsidP="002E7F0F">
      <w:pPr>
        <w:pStyle w:val="Heading2"/>
      </w:pPr>
      <w:bookmarkStart w:id="529" w:name="_Hlk9329647"/>
      <w:bookmarkStart w:id="530" w:name="historyclause"/>
      <w:bookmarkStart w:id="531" w:name="_Toc20118975"/>
      <w:r w:rsidRPr="000B71E3">
        <w:lastRenderedPageBreak/>
        <w:t>A.3</w:t>
      </w:r>
      <w:r w:rsidRPr="000B71E3">
        <w:tab/>
        <w:t>Nudm_UECM API</w:t>
      </w:r>
      <w:bookmarkEnd w:id="531"/>
    </w:p>
    <w:p w14:paraId="04DD6FA8" w14:textId="77777777" w:rsidR="00FC22EA" w:rsidRPr="000B71E3" w:rsidRDefault="00FC22EA" w:rsidP="008F3365">
      <w:pPr>
        <w:pStyle w:val="PL"/>
      </w:pPr>
      <w:bookmarkStart w:id="532" w:name="_Hlk9329673"/>
      <w:r w:rsidRPr="000B71E3">
        <w:t>openapi: 3.0.0</w:t>
      </w:r>
    </w:p>
    <w:p w14:paraId="3E1132D5" w14:textId="77777777" w:rsidR="00FC22EA" w:rsidRPr="000B71E3" w:rsidRDefault="00FC22EA" w:rsidP="008F3365">
      <w:pPr>
        <w:pStyle w:val="PL"/>
      </w:pPr>
    </w:p>
    <w:p w14:paraId="34D7F510" w14:textId="77777777" w:rsidR="00FC22EA" w:rsidRPr="000B71E3" w:rsidRDefault="00FC22EA" w:rsidP="008F3365">
      <w:pPr>
        <w:pStyle w:val="PL"/>
      </w:pPr>
      <w:r w:rsidRPr="000B71E3">
        <w:t>info:</w:t>
      </w:r>
    </w:p>
    <w:p w14:paraId="5BE13EED" w14:textId="77777777" w:rsidR="00FC22EA" w:rsidRPr="000B71E3" w:rsidRDefault="00FC22EA" w:rsidP="008F3365">
      <w:pPr>
        <w:pStyle w:val="PL"/>
      </w:pPr>
      <w:r w:rsidRPr="000B71E3">
        <w:t xml:space="preserve">  version: '1.</w:t>
      </w:r>
      <w:r w:rsidR="00AA3CF7">
        <w:t>0</w:t>
      </w:r>
      <w:r w:rsidRPr="000B71E3">
        <w:t>.</w:t>
      </w:r>
      <w:r w:rsidR="00AA00EC">
        <w:t>2</w:t>
      </w:r>
      <w:r w:rsidRPr="000B71E3">
        <w:t>'</w:t>
      </w:r>
    </w:p>
    <w:bookmarkEnd w:id="529"/>
    <w:p w14:paraId="6B37FB50" w14:textId="77777777" w:rsidR="00FC22EA" w:rsidRPr="000B71E3" w:rsidRDefault="00FC22EA" w:rsidP="008F3365">
      <w:pPr>
        <w:pStyle w:val="PL"/>
      </w:pPr>
      <w:r w:rsidRPr="000B71E3">
        <w:t xml:space="preserve">  title: 'Nudm_UECM'</w:t>
      </w:r>
    </w:p>
    <w:bookmarkEnd w:id="532"/>
    <w:p w14:paraId="5DB11782" w14:textId="77777777" w:rsidR="00032A2F" w:rsidRDefault="00FC22EA" w:rsidP="00032A2F">
      <w:pPr>
        <w:pStyle w:val="PL"/>
      </w:pPr>
      <w:r w:rsidRPr="000B71E3">
        <w:t xml:space="preserve">  description: </w:t>
      </w:r>
      <w:r w:rsidR="00032A2F">
        <w:t>|</w:t>
      </w:r>
    </w:p>
    <w:p w14:paraId="6DDFC258" w14:textId="77777777" w:rsidR="00032A2F" w:rsidRDefault="00032A2F" w:rsidP="00032A2F">
      <w:pPr>
        <w:pStyle w:val="PL"/>
      </w:pPr>
      <w:r>
        <w:t xml:space="preserve">    </w:t>
      </w:r>
      <w:r w:rsidR="00FC22EA" w:rsidRPr="000B71E3">
        <w:t>Nudm Context Management Service</w:t>
      </w:r>
      <w:r>
        <w:t>.</w:t>
      </w:r>
    </w:p>
    <w:p w14:paraId="3C2FAE4B" w14:textId="77777777" w:rsidR="00032A2F" w:rsidRDefault="00032A2F" w:rsidP="00032A2F">
      <w:pPr>
        <w:pStyle w:val="PL"/>
      </w:pPr>
      <w:r>
        <w:t xml:space="preserve">    © 2019, 3GPP Organizational Partners (ARIB, ATIS, CCSA, ETSI, TSDSI, TTA, TTC).</w:t>
      </w:r>
    </w:p>
    <w:p w14:paraId="0C3E44B2" w14:textId="77777777" w:rsidR="00FC22EA" w:rsidRPr="000B71E3" w:rsidRDefault="00032A2F" w:rsidP="00032A2F">
      <w:pPr>
        <w:pStyle w:val="PL"/>
      </w:pPr>
      <w:r>
        <w:t xml:space="preserve">    All rights reserved.</w:t>
      </w:r>
    </w:p>
    <w:p w14:paraId="4BDE2526" w14:textId="77777777" w:rsidR="00A04F30" w:rsidRDefault="00A04F30" w:rsidP="00A04F30">
      <w:pPr>
        <w:pStyle w:val="PL"/>
        <w:rPr>
          <w:lang w:val="en-US"/>
        </w:rPr>
      </w:pPr>
    </w:p>
    <w:p w14:paraId="2443FD65" w14:textId="77777777" w:rsidR="00A04F30" w:rsidRPr="00F267AF" w:rsidRDefault="00A04F30" w:rsidP="00A04F30">
      <w:pPr>
        <w:pStyle w:val="PL"/>
        <w:rPr>
          <w:lang w:val="en-US"/>
        </w:rPr>
      </w:pPr>
      <w:r w:rsidRPr="00F267AF">
        <w:rPr>
          <w:lang w:val="en-US"/>
        </w:rPr>
        <w:t>externalDocs:</w:t>
      </w:r>
    </w:p>
    <w:p w14:paraId="5F5CD652" w14:textId="3EC7A988"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796DE5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1DC34DA" w14:textId="77777777" w:rsidR="00FC22EA" w:rsidRPr="000B71E3" w:rsidRDefault="00FC22EA" w:rsidP="008F3365">
      <w:pPr>
        <w:pStyle w:val="PL"/>
      </w:pPr>
    </w:p>
    <w:p w14:paraId="37E45E18" w14:textId="77777777" w:rsidR="00FC22EA" w:rsidRPr="000B71E3" w:rsidRDefault="00FC22EA" w:rsidP="008F3365">
      <w:pPr>
        <w:pStyle w:val="PL"/>
      </w:pPr>
      <w:r w:rsidRPr="000B71E3">
        <w:t>servers:</w:t>
      </w:r>
    </w:p>
    <w:p w14:paraId="4EFAA2D3" w14:textId="77777777"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14:paraId="004545E8" w14:textId="77777777" w:rsidR="00FC22EA" w:rsidRPr="000B71E3" w:rsidRDefault="00FC22EA" w:rsidP="008F3365">
      <w:pPr>
        <w:pStyle w:val="PL"/>
      </w:pPr>
      <w:r w:rsidRPr="000B71E3">
        <w:t xml:space="preserve">    variables:</w:t>
      </w:r>
    </w:p>
    <w:p w14:paraId="7C97932B" w14:textId="77777777" w:rsidR="00FC22EA" w:rsidRPr="000B71E3" w:rsidRDefault="00FC22EA" w:rsidP="008F3365">
      <w:pPr>
        <w:pStyle w:val="PL"/>
      </w:pPr>
      <w:r w:rsidRPr="000B71E3">
        <w:t xml:space="preserve">      apiRoot:</w:t>
      </w:r>
    </w:p>
    <w:p w14:paraId="5DF5DA2C" w14:textId="77777777" w:rsidR="00FC22EA" w:rsidRPr="000B71E3" w:rsidRDefault="00FC22EA" w:rsidP="008F3365">
      <w:pPr>
        <w:pStyle w:val="PL"/>
      </w:pPr>
      <w:r w:rsidRPr="000B71E3">
        <w:t xml:space="preserve">        default: https://</w:t>
      </w:r>
      <w:r w:rsidR="00C56875" w:rsidRPr="000B71E3">
        <w:t>example</w:t>
      </w:r>
      <w:r w:rsidRPr="000B71E3">
        <w:t>.com</w:t>
      </w:r>
    </w:p>
    <w:p w14:paraId="3BBFB475" w14:textId="77777777" w:rsidR="00FC22EA" w:rsidRPr="000B71E3" w:rsidRDefault="00FC22EA" w:rsidP="008F336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447ACA9D" w14:textId="77777777" w:rsidR="00967D88" w:rsidRPr="000B71E3" w:rsidRDefault="00967D88" w:rsidP="00967D88">
      <w:pPr>
        <w:pStyle w:val="PL"/>
        <w:rPr>
          <w:lang w:val="en-US"/>
        </w:rPr>
      </w:pPr>
    </w:p>
    <w:p w14:paraId="35BBC845" w14:textId="77777777" w:rsidR="00967D88" w:rsidRPr="000B71E3" w:rsidRDefault="00967D88" w:rsidP="00967D88">
      <w:pPr>
        <w:pStyle w:val="PL"/>
        <w:rPr>
          <w:lang w:val="en-US"/>
        </w:rPr>
      </w:pPr>
      <w:r w:rsidRPr="000B71E3">
        <w:rPr>
          <w:lang w:val="en-US"/>
        </w:rPr>
        <w:t>security:</w:t>
      </w:r>
    </w:p>
    <w:p w14:paraId="7FFED3BB" w14:textId="77777777" w:rsidR="007B72A2" w:rsidRDefault="00967D88" w:rsidP="007B72A2">
      <w:pPr>
        <w:pStyle w:val="PL"/>
        <w:rPr>
          <w:lang w:val="en-US"/>
        </w:rPr>
      </w:pPr>
      <w:r w:rsidRPr="000B71E3">
        <w:rPr>
          <w:lang w:val="en-US"/>
        </w:rPr>
        <w:t xml:space="preserve">  - oAuth2ClientCredentials:</w:t>
      </w:r>
    </w:p>
    <w:p w14:paraId="6E0DB6E0" w14:textId="77777777" w:rsidR="00967D88" w:rsidRPr="000B71E3" w:rsidRDefault="007B72A2" w:rsidP="007B72A2">
      <w:pPr>
        <w:pStyle w:val="PL"/>
        <w:rPr>
          <w:lang w:val="en-US"/>
        </w:rPr>
      </w:pPr>
      <w:r>
        <w:rPr>
          <w:lang w:val="en-US"/>
        </w:rPr>
        <w:t xml:space="preserve">    - nudm-uecm</w:t>
      </w:r>
    </w:p>
    <w:p w14:paraId="1F2D98A7" w14:textId="77777777" w:rsidR="00C56875" w:rsidRPr="000B71E3" w:rsidRDefault="00C56875" w:rsidP="00967D88">
      <w:pPr>
        <w:pStyle w:val="PL"/>
        <w:rPr>
          <w:lang w:val="en-US"/>
        </w:rPr>
      </w:pPr>
      <w:r w:rsidRPr="000B71E3">
        <w:rPr>
          <w:lang w:val="en-US"/>
        </w:rPr>
        <w:t xml:space="preserve">  - {}</w:t>
      </w:r>
    </w:p>
    <w:p w14:paraId="3345FA16" w14:textId="77777777" w:rsidR="00FC22EA" w:rsidRPr="000B71E3" w:rsidRDefault="00FC22EA" w:rsidP="008F3365">
      <w:pPr>
        <w:pStyle w:val="PL"/>
      </w:pPr>
    </w:p>
    <w:p w14:paraId="1E97F968" w14:textId="77777777" w:rsidR="00FC22EA" w:rsidRPr="000B71E3" w:rsidRDefault="00FC22EA" w:rsidP="008F3365">
      <w:pPr>
        <w:pStyle w:val="PL"/>
      </w:pPr>
      <w:r w:rsidRPr="000B71E3">
        <w:t>paths:</w:t>
      </w:r>
    </w:p>
    <w:p w14:paraId="4747D556" w14:textId="77777777" w:rsidR="00FC22EA" w:rsidRPr="000B71E3" w:rsidRDefault="00FC22EA" w:rsidP="008F3365">
      <w:pPr>
        <w:pStyle w:val="PL"/>
      </w:pPr>
      <w:r w:rsidRPr="000B71E3">
        <w:t xml:space="preserve">  /{ueId}/registrations/amf-3gpp-access:</w:t>
      </w:r>
    </w:p>
    <w:p w14:paraId="29D013D1" w14:textId="77777777" w:rsidR="00FC22EA" w:rsidRPr="000B71E3" w:rsidRDefault="00FC22EA" w:rsidP="008F3365">
      <w:pPr>
        <w:pStyle w:val="PL"/>
      </w:pPr>
      <w:r w:rsidRPr="000B71E3">
        <w:t xml:space="preserve">    put:</w:t>
      </w:r>
    </w:p>
    <w:p w14:paraId="2E950F05" w14:textId="77777777" w:rsidR="00FC22EA" w:rsidRPr="000B71E3" w:rsidRDefault="00FC22EA" w:rsidP="008F3365">
      <w:pPr>
        <w:pStyle w:val="PL"/>
      </w:pPr>
      <w:r w:rsidRPr="000B71E3">
        <w:t xml:space="preserve">      summary: register as AMF for 3GPP access</w:t>
      </w:r>
    </w:p>
    <w:p w14:paraId="276E0158" w14:textId="77777777" w:rsidR="00FC22EA" w:rsidRPr="000B71E3" w:rsidRDefault="00FC22EA" w:rsidP="008F3365">
      <w:pPr>
        <w:pStyle w:val="PL"/>
      </w:pPr>
      <w:r w:rsidRPr="000B71E3">
        <w:t xml:space="preserve">      operationId: </w:t>
      </w:r>
      <w:r w:rsidR="00F14A8E">
        <w:t>3Gpp</w:t>
      </w:r>
      <w:r w:rsidRPr="000B71E3">
        <w:t>Registration</w:t>
      </w:r>
    </w:p>
    <w:p w14:paraId="42364E3B" w14:textId="77777777" w:rsidR="00FC22EA" w:rsidRPr="000B71E3" w:rsidRDefault="00FC22EA" w:rsidP="008F3365">
      <w:pPr>
        <w:pStyle w:val="PL"/>
      </w:pPr>
      <w:r w:rsidRPr="000B71E3">
        <w:t xml:space="preserve">      tags:</w:t>
      </w:r>
    </w:p>
    <w:p w14:paraId="38640F4A" w14:textId="77777777" w:rsidR="00FC22EA" w:rsidRPr="000B71E3" w:rsidRDefault="00FC22EA" w:rsidP="008F3365">
      <w:pPr>
        <w:pStyle w:val="PL"/>
      </w:pPr>
      <w:r w:rsidRPr="000B71E3">
        <w:t xml:space="preserve">        - AMF registration for 3GPP access</w:t>
      </w:r>
    </w:p>
    <w:p w14:paraId="71AB6C43" w14:textId="77777777" w:rsidR="00FC22EA" w:rsidRPr="000B71E3" w:rsidRDefault="00FC22EA" w:rsidP="008F3365">
      <w:pPr>
        <w:pStyle w:val="PL"/>
      </w:pPr>
      <w:r w:rsidRPr="000B71E3">
        <w:t xml:space="preserve">      parameters:</w:t>
      </w:r>
    </w:p>
    <w:p w14:paraId="58653322" w14:textId="77777777" w:rsidR="00FC22EA" w:rsidRPr="000B71E3" w:rsidRDefault="00FC22EA" w:rsidP="008F3365">
      <w:pPr>
        <w:pStyle w:val="PL"/>
      </w:pPr>
      <w:r w:rsidRPr="000B71E3">
        <w:t xml:space="preserve">        - name: ueId</w:t>
      </w:r>
    </w:p>
    <w:p w14:paraId="3D6795AA" w14:textId="77777777" w:rsidR="00FC22EA" w:rsidRPr="000B71E3" w:rsidRDefault="00FC22EA" w:rsidP="008F3365">
      <w:pPr>
        <w:pStyle w:val="PL"/>
      </w:pPr>
      <w:r w:rsidRPr="000B71E3">
        <w:t xml:space="preserve">          in: path</w:t>
      </w:r>
    </w:p>
    <w:p w14:paraId="49E56D54" w14:textId="77777777" w:rsidR="00FC22EA" w:rsidRPr="000B71E3" w:rsidRDefault="00FC22EA" w:rsidP="008F3365">
      <w:pPr>
        <w:pStyle w:val="PL"/>
      </w:pPr>
      <w:r w:rsidRPr="000B71E3">
        <w:t xml:space="preserve">          description: Identifier of the UE</w:t>
      </w:r>
    </w:p>
    <w:p w14:paraId="01A00FCD" w14:textId="77777777" w:rsidR="00FC22EA" w:rsidRPr="000B71E3" w:rsidRDefault="00FC22EA" w:rsidP="008F3365">
      <w:pPr>
        <w:pStyle w:val="PL"/>
      </w:pPr>
      <w:r w:rsidRPr="000B71E3">
        <w:t xml:space="preserve">          required: true</w:t>
      </w:r>
    </w:p>
    <w:p w14:paraId="748AEE9B" w14:textId="77777777" w:rsidR="00FC22EA" w:rsidRPr="000B71E3" w:rsidRDefault="00FC22EA" w:rsidP="008F3365">
      <w:pPr>
        <w:pStyle w:val="PL"/>
      </w:pPr>
      <w:r w:rsidRPr="000B71E3">
        <w:t xml:space="preserve">          schema:</w:t>
      </w:r>
    </w:p>
    <w:p w14:paraId="10F0A6ED"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7B407F6D" w14:textId="77777777" w:rsidR="00FC22EA" w:rsidRPr="000B71E3" w:rsidRDefault="00FC22EA" w:rsidP="008F3365">
      <w:pPr>
        <w:pStyle w:val="PL"/>
      </w:pPr>
      <w:r w:rsidRPr="000B71E3">
        <w:t xml:space="preserve">      requestBody:</w:t>
      </w:r>
    </w:p>
    <w:p w14:paraId="746574AD" w14:textId="77777777" w:rsidR="00FC22EA" w:rsidRPr="000B71E3" w:rsidRDefault="00FC22EA" w:rsidP="008F3365">
      <w:pPr>
        <w:pStyle w:val="PL"/>
      </w:pPr>
      <w:r w:rsidRPr="000B71E3">
        <w:t xml:space="preserve">        content:</w:t>
      </w:r>
    </w:p>
    <w:p w14:paraId="733A0941" w14:textId="77777777" w:rsidR="00FC22EA" w:rsidRPr="000B71E3" w:rsidRDefault="00FC22EA" w:rsidP="008F3365">
      <w:pPr>
        <w:pStyle w:val="PL"/>
      </w:pPr>
      <w:r w:rsidRPr="000B71E3">
        <w:t xml:space="preserve">          application/json:</w:t>
      </w:r>
    </w:p>
    <w:p w14:paraId="1481FEEC" w14:textId="77777777" w:rsidR="00FC22EA" w:rsidRPr="000B71E3" w:rsidRDefault="00FC22EA" w:rsidP="008F3365">
      <w:pPr>
        <w:pStyle w:val="PL"/>
      </w:pPr>
      <w:r w:rsidRPr="000B71E3">
        <w:t xml:space="preserve">            schema:</w:t>
      </w:r>
    </w:p>
    <w:p w14:paraId="5A1D6465" w14:textId="77777777" w:rsidR="00FC22EA" w:rsidRPr="000B71E3" w:rsidRDefault="00FC22EA" w:rsidP="008F3365">
      <w:pPr>
        <w:pStyle w:val="PL"/>
      </w:pPr>
      <w:r w:rsidRPr="000B71E3">
        <w:t xml:space="preserve">              $ref: '#/components/schemas/Amf3GppAccessRegistration'</w:t>
      </w:r>
    </w:p>
    <w:p w14:paraId="34A16D87" w14:textId="77777777" w:rsidR="00FC22EA" w:rsidRPr="000B71E3" w:rsidRDefault="00FC22EA" w:rsidP="008F3365">
      <w:pPr>
        <w:pStyle w:val="PL"/>
      </w:pPr>
      <w:r w:rsidRPr="000B71E3">
        <w:t xml:space="preserve">        required: true</w:t>
      </w:r>
    </w:p>
    <w:p w14:paraId="2FF3B108" w14:textId="77777777" w:rsidR="00FC22EA" w:rsidRPr="000B71E3" w:rsidRDefault="00FC22EA" w:rsidP="008F3365">
      <w:pPr>
        <w:pStyle w:val="PL"/>
      </w:pPr>
      <w:r w:rsidRPr="000B71E3">
        <w:t xml:space="preserve">      responses:</w:t>
      </w:r>
    </w:p>
    <w:p w14:paraId="32DB4358" w14:textId="77777777" w:rsidR="00F20C5A" w:rsidRPr="000B71E3" w:rsidRDefault="00F20C5A" w:rsidP="00F20C5A">
      <w:pPr>
        <w:pStyle w:val="PL"/>
      </w:pPr>
      <w:r w:rsidRPr="000B71E3">
        <w:t xml:space="preserve">        '20</w:t>
      </w:r>
      <w:r>
        <w:t>1</w:t>
      </w:r>
      <w:r w:rsidRPr="000B71E3">
        <w:t>':</w:t>
      </w:r>
    </w:p>
    <w:p w14:paraId="20B34CBB" w14:textId="77777777" w:rsidR="00F20C5A" w:rsidRPr="000B71E3" w:rsidRDefault="00F20C5A" w:rsidP="00F20C5A">
      <w:pPr>
        <w:pStyle w:val="PL"/>
      </w:pPr>
      <w:r w:rsidRPr="000B71E3">
        <w:t xml:space="preserve">          description: </w:t>
      </w:r>
      <w:r>
        <w:t>Created</w:t>
      </w:r>
    </w:p>
    <w:p w14:paraId="19935988" w14:textId="77777777" w:rsidR="00F20C5A" w:rsidRPr="000B71E3" w:rsidRDefault="00F20C5A" w:rsidP="00F20C5A">
      <w:pPr>
        <w:pStyle w:val="PL"/>
      </w:pPr>
      <w:r w:rsidRPr="000B71E3">
        <w:t xml:space="preserve">          content:</w:t>
      </w:r>
    </w:p>
    <w:p w14:paraId="44DE87B4" w14:textId="77777777" w:rsidR="00F20C5A" w:rsidRPr="000B71E3" w:rsidRDefault="00F20C5A" w:rsidP="00F20C5A">
      <w:pPr>
        <w:pStyle w:val="PL"/>
      </w:pPr>
      <w:r w:rsidRPr="000B71E3">
        <w:t xml:space="preserve">            application/json:</w:t>
      </w:r>
    </w:p>
    <w:p w14:paraId="2808E14E" w14:textId="77777777" w:rsidR="00F20C5A" w:rsidRPr="000B71E3" w:rsidRDefault="00F20C5A" w:rsidP="00F20C5A">
      <w:pPr>
        <w:pStyle w:val="PL"/>
      </w:pPr>
      <w:r w:rsidRPr="000B71E3">
        <w:t xml:space="preserve">              schema:</w:t>
      </w:r>
    </w:p>
    <w:p w14:paraId="77B829CD" w14:textId="77777777" w:rsidR="00F20C5A" w:rsidRPr="000B71E3" w:rsidRDefault="00F20C5A" w:rsidP="00F20C5A">
      <w:pPr>
        <w:pStyle w:val="PL"/>
      </w:pPr>
      <w:r w:rsidRPr="000B71E3">
        <w:t xml:space="preserve">                $ref: '#/components/schemas/</w:t>
      </w:r>
      <w:r w:rsidRPr="00025B11">
        <w:t>Amf3GppAccessRegistration</w:t>
      </w:r>
      <w:r w:rsidRPr="000B71E3">
        <w:t>'</w:t>
      </w:r>
    </w:p>
    <w:p w14:paraId="6F288DB6" w14:textId="77777777" w:rsidR="00263173" w:rsidRDefault="00263173" w:rsidP="00263173">
      <w:pPr>
        <w:pStyle w:val="PL"/>
      </w:pPr>
      <w:r>
        <w:t xml:space="preserve">          headers:</w:t>
      </w:r>
    </w:p>
    <w:p w14:paraId="01D18338" w14:textId="77777777" w:rsidR="00263173" w:rsidRDefault="00263173" w:rsidP="00263173">
      <w:pPr>
        <w:pStyle w:val="PL"/>
      </w:pPr>
      <w:r>
        <w:t xml:space="preserve">            Location:</w:t>
      </w:r>
    </w:p>
    <w:p w14:paraId="5DA3B7CF" w14:textId="77777777"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14:paraId="6CCF7071" w14:textId="77777777" w:rsidR="00263173" w:rsidRDefault="00263173" w:rsidP="00263173">
      <w:pPr>
        <w:pStyle w:val="PL"/>
      </w:pPr>
      <w:r>
        <w:t xml:space="preserve">              required: true</w:t>
      </w:r>
    </w:p>
    <w:p w14:paraId="6D1993A3" w14:textId="77777777" w:rsidR="00263173" w:rsidRDefault="00263173" w:rsidP="00263173">
      <w:pPr>
        <w:pStyle w:val="PL"/>
      </w:pPr>
      <w:r>
        <w:t xml:space="preserve">              schema:</w:t>
      </w:r>
    </w:p>
    <w:p w14:paraId="0941C656" w14:textId="77777777" w:rsidR="00263173" w:rsidRPr="002857AD" w:rsidRDefault="00263173" w:rsidP="00263173">
      <w:pPr>
        <w:pStyle w:val="PL"/>
      </w:pPr>
      <w:r>
        <w:t xml:space="preserve">                type: string</w:t>
      </w:r>
    </w:p>
    <w:p w14:paraId="3B6276EF" w14:textId="77777777" w:rsidR="00F20C5A" w:rsidRPr="000B71E3" w:rsidRDefault="00F20C5A" w:rsidP="00F20C5A">
      <w:pPr>
        <w:pStyle w:val="PL"/>
      </w:pPr>
      <w:r w:rsidRPr="000B71E3">
        <w:t xml:space="preserve">        '200':</w:t>
      </w:r>
    </w:p>
    <w:p w14:paraId="4B797050" w14:textId="77777777" w:rsidR="00F20C5A" w:rsidRPr="000B71E3" w:rsidRDefault="00F20C5A" w:rsidP="00F20C5A">
      <w:pPr>
        <w:pStyle w:val="PL"/>
      </w:pPr>
      <w:r w:rsidRPr="000B71E3">
        <w:t xml:space="preserve">          description: </w:t>
      </w:r>
      <w:r>
        <w:t>OK</w:t>
      </w:r>
    </w:p>
    <w:p w14:paraId="0CD67D77" w14:textId="77777777" w:rsidR="00F20C5A" w:rsidRPr="000B71E3" w:rsidRDefault="00F20C5A" w:rsidP="00F20C5A">
      <w:pPr>
        <w:pStyle w:val="PL"/>
      </w:pPr>
      <w:r w:rsidRPr="000B71E3">
        <w:t xml:space="preserve">          content:</w:t>
      </w:r>
    </w:p>
    <w:p w14:paraId="1B97EDE3" w14:textId="77777777" w:rsidR="00F20C5A" w:rsidRPr="000B71E3" w:rsidRDefault="00F20C5A" w:rsidP="00F20C5A">
      <w:pPr>
        <w:pStyle w:val="PL"/>
      </w:pPr>
      <w:r w:rsidRPr="000B71E3">
        <w:t xml:space="preserve">            application/json:</w:t>
      </w:r>
    </w:p>
    <w:p w14:paraId="2E8DE506" w14:textId="77777777" w:rsidR="00F20C5A" w:rsidRPr="000B71E3" w:rsidRDefault="00F20C5A" w:rsidP="00F20C5A">
      <w:pPr>
        <w:pStyle w:val="PL"/>
      </w:pPr>
      <w:r w:rsidRPr="000B71E3">
        <w:t xml:space="preserve">              schema:</w:t>
      </w:r>
    </w:p>
    <w:p w14:paraId="1497DC91" w14:textId="77777777" w:rsidR="00F20C5A" w:rsidRPr="000B71E3" w:rsidRDefault="00F20C5A" w:rsidP="00F20C5A">
      <w:pPr>
        <w:pStyle w:val="PL"/>
      </w:pPr>
      <w:r w:rsidRPr="000B71E3">
        <w:t xml:space="preserve">                $ref: '#/components/schemas/</w:t>
      </w:r>
      <w:r w:rsidRPr="00025B11">
        <w:t>Amf3GppAccessRegistration</w:t>
      </w:r>
      <w:r w:rsidRPr="000B71E3">
        <w:t>'</w:t>
      </w:r>
    </w:p>
    <w:p w14:paraId="20F561CC" w14:textId="77777777" w:rsidR="00FC22EA" w:rsidRPr="000B71E3" w:rsidRDefault="00FC22EA" w:rsidP="008F3365">
      <w:pPr>
        <w:pStyle w:val="PL"/>
      </w:pPr>
      <w:r w:rsidRPr="000B71E3">
        <w:t xml:space="preserve">        '204':</w:t>
      </w:r>
    </w:p>
    <w:p w14:paraId="00B58EA7" w14:textId="77777777" w:rsidR="00FC22EA" w:rsidRPr="000B71E3" w:rsidRDefault="00FC22EA" w:rsidP="008F3365">
      <w:pPr>
        <w:pStyle w:val="PL"/>
      </w:pPr>
      <w:r w:rsidRPr="000B71E3">
        <w:t xml:space="preserve">          description: </w:t>
      </w:r>
      <w:r w:rsidR="00F20C5A">
        <w:t>No content</w:t>
      </w:r>
    </w:p>
    <w:p w14:paraId="502E5158" w14:textId="77777777" w:rsidR="00CC01D1" w:rsidRPr="000B71E3" w:rsidRDefault="00CC01D1" w:rsidP="00CC01D1">
      <w:pPr>
        <w:pStyle w:val="PL"/>
        <w:rPr>
          <w:lang w:val="en-US"/>
        </w:rPr>
      </w:pPr>
      <w:r w:rsidRPr="000B71E3">
        <w:rPr>
          <w:lang w:val="en-US"/>
        </w:rPr>
        <w:t xml:space="preserve">        </w:t>
      </w:r>
      <w:bookmarkStart w:id="533" w:name="_Hlk520205304"/>
      <w:r w:rsidRPr="000B71E3">
        <w:rPr>
          <w:lang w:val="en-US"/>
        </w:rPr>
        <w:t>'400':</w:t>
      </w:r>
    </w:p>
    <w:p w14:paraId="1BF36B0C" w14:textId="77777777" w:rsidR="00CC01D1" w:rsidRPr="000B71E3" w:rsidRDefault="00CC01D1" w:rsidP="00CC01D1">
      <w:pPr>
        <w:pStyle w:val="PL"/>
        <w:rPr>
          <w:lang w:val="en-US"/>
        </w:rPr>
      </w:pPr>
      <w:r w:rsidRPr="000B71E3">
        <w:rPr>
          <w:lang w:val="en-US"/>
        </w:rPr>
        <w:t xml:space="preserve">          $ref: 'TS29571_CommonData.yaml#/components/responses/400'</w:t>
      </w:r>
    </w:p>
    <w:p w14:paraId="645E74A3" w14:textId="77777777" w:rsidR="00CC01D1" w:rsidRPr="000B71E3" w:rsidRDefault="00CC01D1" w:rsidP="00CC01D1">
      <w:pPr>
        <w:pStyle w:val="PL"/>
        <w:rPr>
          <w:lang w:val="en-US"/>
        </w:rPr>
      </w:pPr>
      <w:r w:rsidRPr="000B71E3">
        <w:rPr>
          <w:lang w:val="en-US"/>
        </w:rPr>
        <w:t xml:space="preserve">        '403':</w:t>
      </w:r>
    </w:p>
    <w:p w14:paraId="16AD83C8" w14:textId="77777777" w:rsidR="00CC01D1" w:rsidRPr="000B71E3" w:rsidRDefault="00CC01D1" w:rsidP="00CC01D1">
      <w:pPr>
        <w:pStyle w:val="PL"/>
        <w:rPr>
          <w:lang w:val="en-US"/>
        </w:rPr>
      </w:pPr>
      <w:r w:rsidRPr="000B71E3">
        <w:rPr>
          <w:lang w:val="en-US"/>
        </w:rPr>
        <w:t xml:space="preserve">          $ref: 'TS29571_CommonData.yaml#/components/responses/403'</w:t>
      </w:r>
    </w:p>
    <w:p w14:paraId="19A55F15" w14:textId="77777777" w:rsidR="00CC01D1" w:rsidRPr="000B71E3" w:rsidRDefault="00CC01D1" w:rsidP="00CC01D1">
      <w:pPr>
        <w:pStyle w:val="PL"/>
        <w:rPr>
          <w:lang w:val="en-US"/>
        </w:rPr>
      </w:pPr>
      <w:r w:rsidRPr="000B71E3">
        <w:rPr>
          <w:lang w:val="en-US"/>
        </w:rPr>
        <w:t xml:space="preserve">        '404':</w:t>
      </w:r>
    </w:p>
    <w:p w14:paraId="783D70C8" w14:textId="77777777" w:rsidR="00CC01D1" w:rsidRPr="000B71E3" w:rsidRDefault="00CC01D1" w:rsidP="00CC01D1">
      <w:pPr>
        <w:pStyle w:val="PL"/>
        <w:rPr>
          <w:lang w:val="en-US"/>
        </w:rPr>
      </w:pPr>
      <w:r w:rsidRPr="000B71E3">
        <w:rPr>
          <w:lang w:val="en-US"/>
        </w:rPr>
        <w:t xml:space="preserve">          $ref: 'TS29571_CommonData.yaml#/components/responses/404'</w:t>
      </w:r>
    </w:p>
    <w:p w14:paraId="681CA5C9" w14:textId="77777777" w:rsidR="00CC01D1" w:rsidRPr="000B71E3" w:rsidRDefault="00CC01D1" w:rsidP="00CC01D1">
      <w:pPr>
        <w:pStyle w:val="PL"/>
        <w:rPr>
          <w:lang w:val="en-US"/>
        </w:rPr>
      </w:pPr>
      <w:r w:rsidRPr="000B71E3">
        <w:rPr>
          <w:lang w:val="en-US"/>
        </w:rPr>
        <w:t xml:space="preserve">        '500':</w:t>
      </w:r>
    </w:p>
    <w:p w14:paraId="2E10F70C" w14:textId="77777777" w:rsidR="00CC01D1" w:rsidRPr="000B71E3" w:rsidRDefault="00CC01D1" w:rsidP="00CC01D1">
      <w:pPr>
        <w:pStyle w:val="PL"/>
      </w:pPr>
      <w:r w:rsidRPr="000B71E3">
        <w:rPr>
          <w:lang w:val="en-US"/>
        </w:rPr>
        <w:lastRenderedPageBreak/>
        <w:t xml:space="preserve">          </w:t>
      </w:r>
      <w:r w:rsidRPr="000B71E3">
        <w:t>$ref: 'TS29571_CommonData.yaml#/components/responses/500'</w:t>
      </w:r>
    </w:p>
    <w:p w14:paraId="5BE257D5" w14:textId="77777777" w:rsidR="00CC01D1" w:rsidRPr="000B71E3" w:rsidRDefault="00CC01D1" w:rsidP="00CC01D1">
      <w:pPr>
        <w:pStyle w:val="PL"/>
        <w:rPr>
          <w:lang w:val="en-US"/>
        </w:rPr>
      </w:pPr>
      <w:r w:rsidRPr="000B71E3">
        <w:rPr>
          <w:lang w:val="en-US"/>
        </w:rPr>
        <w:t xml:space="preserve">        '503':</w:t>
      </w:r>
    </w:p>
    <w:p w14:paraId="1550635E" w14:textId="77777777" w:rsidR="00CC01D1" w:rsidRPr="000B71E3" w:rsidRDefault="00CC01D1" w:rsidP="00CC01D1">
      <w:pPr>
        <w:pStyle w:val="PL"/>
        <w:rPr>
          <w:lang w:val="en-US"/>
        </w:rPr>
      </w:pPr>
      <w:r w:rsidRPr="000B71E3">
        <w:t xml:space="preserve">          $ref: 'TS29571_CommonData.yaml#/components/responses/503'</w:t>
      </w:r>
    </w:p>
    <w:bookmarkEnd w:id="533"/>
    <w:p w14:paraId="4800D095" w14:textId="77777777" w:rsidR="00FC22EA" w:rsidRPr="000B71E3" w:rsidRDefault="00FC22EA" w:rsidP="008F3365">
      <w:pPr>
        <w:pStyle w:val="PL"/>
      </w:pPr>
      <w:r w:rsidRPr="000B71E3">
        <w:t xml:space="preserve">        default:</w:t>
      </w:r>
    </w:p>
    <w:p w14:paraId="624ED040" w14:textId="77777777" w:rsidR="00FC22EA" w:rsidRPr="000B71E3" w:rsidRDefault="00FC22EA" w:rsidP="008F3365">
      <w:pPr>
        <w:pStyle w:val="PL"/>
      </w:pPr>
      <w:r w:rsidRPr="000B71E3">
        <w:t xml:space="preserve">          description: Unexpected error</w:t>
      </w:r>
    </w:p>
    <w:p w14:paraId="04980537" w14:textId="77777777" w:rsidR="00FC22EA" w:rsidRPr="000B71E3" w:rsidRDefault="00FC22EA" w:rsidP="008F3365">
      <w:pPr>
        <w:pStyle w:val="PL"/>
      </w:pPr>
      <w:r w:rsidRPr="000B71E3">
        <w:t xml:space="preserve">      callbacks:</w:t>
      </w:r>
    </w:p>
    <w:p w14:paraId="570CB9EA" w14:textId="77777777" w:rsidR="00FC22EA" w:rsidRPr="000B71E3" w:rsidRDefault="00FC22EA" w:rsidP="008F3365">
      <w:pPr>
        <w:pStyle w:val="PL"/>
      </w:pPr>
      <w:r w:rsidRPr="000B71E3">
        <w:t xml:space="preserve">        deregistrationeNotification:</w:t>
      </w:r>
    </w:p>
    <w:p w14:paraId="1E4522EC" w14:textId="77777777" w:rsidR="00FC22EA" w:rsidRPr="000B71E3" w:rsidRDefault="00FC22EA" w:rsidP="008F3365">
      <w:pPr>
        <w:pStyle w:val="PL"/>
      </w:pPr>
      <w:r w:rsidRPr="000B71E3">
        <w:t xml:space="preserve">          '{request.body#/deregCallbackUri}':</w:t>
      </w:r>
    </w:p>
    <w:p w14:paraId="5D597433" w14:textId="77777777" w:rsidR="00FC22EA" w:rsidRPr="000B71E3" w:rsidRDefault="00FC22EA" w:rsidP="008F3365">
      <w:pPr>
        <w:pStyle w:val="PL"/>
      </w:pPr>
      <w:r w:rsidRPr="000B71E3">
        <w:t xml:space="preserve">            post:</w:t>
      </w:r>
    </w:p>
    <w:p w14:paraId="4BCBB8C5" w14:textId="77777777" w:rsidR="00FC22EA" w:rsidRPr="000B71E3" w:rsidRDefault="00FC22EA" w:rsidP="008F3365">
      <w:pPr>
        <w:pStyle w:val="PL"/>
      </w:pPr>
      <w:r w:rsidRPr="000B71E3">
        <w:t xml:space="preserve">              requestBody:</w:t>
      </w:r>
    </w:p>
    <w:p w14:paraId="617C3B26" w14:textId="77777777" w:rsidR="00FC22EA" w:rsidRPr="000B71E3" w:rsidRDefault="00FC22EA" w:rsidP="008F3365">
      <w:pPr>
        <w:pStyle w:val="PL"/>
      </w:pPr>
      <w:r w:rsidRPr="000B71E3">
        <w:t xml:space="preserve">                required: true</w:t>
      </w:r>
    </w:p>
    <w:p w14:paraId="75F61BFC" w14:textId="77777777" w:rsidR="00FC22EA" w:rsidRPr="000B71E3" w:rsidRDefault="00FC22EA" w:rsidP="008F3365">
      <w:pPr>
        <w:pStyle w:val="PL"/>
      </w:pPr>
      <w:r w:rsidRPr="000B71E3">
        <w:t xml:space="preserve">                content:</w:t>
      </w:r>
    </w:p>
    <w:p w14:paraId="7D9C840F" w14:textId="77777777" w:rsidR="00FC22EA" w:rsidRPr="000B71E3" w:rsidRDefault="00FC22EA" w:rsidP="008F3365">
      <w:pPr>
        <w:pStyle w:val="PL"/>
      </w:pPr>
      <w:r w:rsidRPr="000B71E3">
        <w:t xml:space="preserve">                  application/json:</w:t>
      </w:r>
    </w:p>
    <w:p w14:paraId="78833AD7" w14:textId="77777777" w:rsidR="00FC22EA" w:rsidRPr="000B71E3" w:rsidRDefault="00FC22EA" w:rsidP="008F3365">
      <w:pPr>
        <w:pStyle w:val="PL"/>
      </w:pPr>
      <w:r w:rsidRPr="000B71E3">
        <w:t xml:space="preserve">                    schema:</w:t>
      </w:r>
    </w:p>
    <w:p w14:paraId="5D7552FF" w14:textId="77777777" w:rsidR="00FC22EA" w:rsidRPr="000B71E3" w:rsidRDefault="00FC22EA" w:rsidP="008F3365">
      <w:pPr>
        <w:pStyle w:val="PL"/>
      </w:pPr>
      <w:r w:rsidRPr="000B71E3">
        <w:t xml:space="preserve">                      $ref: '#/components/schemas/DeregistrationData'</w:t>
      </w:r>
    </w:p>
    <w:p w14:paraId="78FDFB71" w14:textId="77777777" w:rsidR="00FC22EA" w:rsidRPr="000B71E3" w:rsidRDefault="00FC22EA" w:rsidP="008F3365">
      <w:pPr>
        <w:pStyle w:val="PL"/>
      </w:pPr>
      <w:r w:rsidRPr="000B71E3">
        <w:t xml:space="preserve">              responses:</w:t>
      </w:r>
    </w:p>
    <w:p w14:paraId="42A41317" w14:textId="77777777" w:rsidR="00FC22EA" w:rsidRPr="000B71E3" w:rsidRDefault="00FC22EA" w:rsidP="008F3365">
      <w:pPr>
        <w:pStyle w:val="PL"/>
      </w:pPr>
      <w:r w:rsidRPr="000B71E3">
        <w:t xml:space="preserve">                '204':</w:t>
      </w:r>
    </w:p>
    <w:p w14:paraId="2B7D28B5" w14:textId="77777777" w:rsidR="00CC01D1" w:rsidRPr="000B71E3" w:rsidRDefault="00FC22EA" w:rsidP="00CC01D1">
      <w:pPr>
        <w:pStyle w:val="PL"/>
      </w:pPr>
      <w:r w:rsidRPr="000B71E3">
        <w:t xml:space="preserve">                  description: Successful Notification response</w:t>
      </w:r>
    </w:p>
    <w:p w14:paraId="7B8F68F0" w14:textId="77777777" w:rsidR="00CC01D1" w:rsidRPr="000B71E3" w:rsidRDefault="00CC01D1" w:rsidP="00CC01D1">
      <w:pPr>
        <w:pStyle w:val="PL"/>
        <w:rPr>
          <w:lang w:val="en-US"/>
        </w:rPr>
      </w:pPr>
      <w:r w:rsidRPr="000B71E3">
        <w:rPr>
          <w:lang w:val="en-US"/>
        </w:rPr>
        <w:t xml:space="preserve">                '400':</w:t>
      </w:r>
    </w:p>
    <w:p w14:paraId="47B9C070" w14:textId="77777777" w:rsidR="00CC01D1" w:rsidRPr="000B71E3" w:rsidRDefault="00CC01D1" w:rsidP="00CC01D1">
      <w:pPr>
        <w:pStyle w:val="PL"/>
        <w:rPr>
          <w:lang w:val="en-US"/>
        </w:rPr>
      </w:pPr>
      <w:r w:rsidRPr="000B71E3">
        <w:rPr>
          <w:lang w:val="en-US"/>
        </w:rPr>
        <w:t xml:space="preserve">                  $ref: 'TS29571_CommonData.yaml#/components/responses/400'</w:t>
      </w:r>
    </w:p>
    <w:p w14:paraId="3C186F44" w14:textId="77777777" w:rsidR="00CC01D1" w:rsidRPr="000B71E3" w:rsidRDefault="00CC01D1" w:rsidP="00CC01D1">
      <w:pPr>
        <w:pStyle w:val="PL"/>
        <w:rPr>
          <w:lang w:val="en-US"/>
        </w:rPr>
      </w:pPr>
      <w:r w:rsidRPr="000B71E3">
        <w:rPr>
          <w:lang w:val="en-US"/>
        </w:rPr>
        <w:t xml:space="preserve">                '404':</w:t>
      </w:r>
    </w:p>
    <w:p w14:paraId="107150BC" w14:textId="77777777" w:rsidR="00CC01D1" w:rsidRPr="000B71E3" w:rsidRDefault="00CC01D1" w:rsidP="00CC01D1">
      <w:pPr>
        <w:pStyle w:val="PL"/>
        <w:rPr>
          <w:lang w:val="en-US"/>
        </w:rPr>
      </w:pPr>
      <w:r w:rsidRPr="000B71E3">
        <w:rPr>
          <w:lang w:val="en-US"/>
        </w:rPr>
        <w:t xml:space="preserve">                  $ref: 'TS29571_CommonData.yaml#/components/responses/404'</w:t>
      </w:r>
    </w:p>
    <w:p w14:paraId="6632E548" w14:textId="77777777" w:rsidR="00CC01D1" w:rsidRPr="000B71E3" w:rsidRDefault="00CC01D1" w:rsidP="00CC01D1">
      <w:pPr>
        <w:pStyle w:val="PL"/>
        <w:rPr>
          <w:lang w:val="en-US"/>
        </w:rPr>
      </w:pPr>
      <w:r w:rsidRPr="000B71E3">
        <w:rPr>
          <w:lang w:val="en-US"/>
        </w:rPr>
        <w:t xml:space="preserve">                '500':</w:t>
      </w:r>
    </w:p>
    <w:p w14:paraId="4992E2B5" w14:textId="77777777" w:rsidR="00CC01D1" w:rsidRPr="000B71E3" w:rsidRDefault="00CC01D1" w:rsidP="00CC01D1">
      <w:pPr>
        <w:pStyle w:val="PL"/>
      </w:pPr>
      <w:r w:rsidRPr="000B71E3">
        <w:rPr>
          <w:lang w:val="en-US"/>
        </w:rPr>
        <w:t xml:space="preserve">                  </w:t>
      </w:r>
      <w:r w:rsidRPr="000B71E3">
        <w:t>$ref: 'TS29571_CommonData.yaml#/components/responses/500'</w:t>
      </w:r>
    </w:p>
    <w:p w14:paraId="231014A5" w14:textId="77777777" w:rsidR="00CC01D1" w:rsidRPr="000B71E3" w:rsidRDefault="00CC01D1" w:rsidP="00CC01D1">
      <w:pPr>
        <w:pStyle w:val="PL"/>
        <w:rPr>
          <w:lang w:val="en-US"/>
        </w:rPr>
      </w:pPr>
      <w:r w:rsidRPr="000B71E3">
        <w:rPr>
          <w:lang w:val="en-US"/>
        </w:rPr>
        <w:t xml:space="preserve">                '503':</w:t>
      </w:r>
    </w:p>
    <w:p w14:paraId="3AF4BE15" w14:textId="77777777" w:rsidR="00CC01D1" w:rsidRPr="000B71E3" w:rsidRDefault="00CC01D1" w:rsidP="00CC01D1">
      <w:pPr>
        <w:pStyle w:val="PL"/>
        <w:rPr>
          <w:lang w:val="en-US"/>
        </w:rPr>
      </w:pPr>
      <w:r w:rsidRPr="000B71E3">
        <w:t xml:space="preserve">                  $ref: 'TS29571_CommonData.yaml#/components/responses/503'</w:t>
      </w:r>
    </w:p>
    <w:p w14:paraId="5A2CF1B0" w14:textId="77777777" w:rsidR="00CC01D1" w:rsidRPr="000B71E3" w:rsidRDefault="00CC01D1" w:rsidP="00CC01D1">
      <w:pPr>
        <w:pStyle w:val="PL"/>
      </w:pPr>
      <w:r w:rsidRPr="000B71E3">
        <w:t xml:space="preserve">                default:</w:t>
      </w:r>
    </w:p>
    <w:p w14:paraId="0940C069" w14:textId="77777777" w:rsidR="00CC01D1" w:rsidRPr="000B71E3" w:rsidRDefault="00CC01D1" w:rsidP="00CC01D1">
      <w:pPr>
        <w:pStyle w:val="PL"/>
      </w:pPr>
      <w:r w:rsidRPr="000B71E3">
        <w:t xml:space="preserve">                  description: Unexpected error</w:t>
      </w:r>
    </w:p>
    <w:p w14:paraId="14223CF6" w14:textId="77777777" w:rsidR="004F033D" w:rsidRPr="000B71E3" w:rsidRDefault="004F033D" w:rsidP="004F033D">
      <w:pPr>
        <w:pStyle w:val="PL"/>
      </w:pPr>
      <w:r w:rsidRPr="000B71E3">
        <w:t xml:space="preserve">        pcscfRestorationNotification:</w:t>
      </w:r>
    </w:p>
    <w:p w14:paraId="0089616B" w14:textId="77777777" w:rsidR="004F033D" w:rsidRPr="000B71E3" w:rsidRDefault="004F033D" w:rsidP="004F033D">
      <w:pPr>
        <w:pStyle w:val="PL"/>
      </w:pPr>
      <w:r w:rsidRPr="000B71E3">
        <w:t xml:space="preserve">          '{request.body#/pcscfRestorationCallbackUri}':</w:t>
      </w:r>
    </w:p>
    <w:p w14:paraId="316AF441" w14:textId="77777777" w:rsidR="004F033D" w:rsidRPr="000B71E3" w:rsidRDefault="004F033D" w:rsidP="004F033D">
      <w:pPr>
        <w:pStyle w:val="PL"/>
      </w:pPr>
      <w:r w:rsidRPr="000B71E3">
        <w:t xml:space="preserve">            post:</w:t>
      </w:r>
    </w:p>
    <w:p w14:paraId="6F2925CC" w14:textId="77777777" w:rsidR="004F033D" w:rsidRPr="000B71E3" w:rsidRDefault="004F033D" w:rsidP="004F033D">
      <w:pPr>
        <w:pStyle w:val="PL"/>
      </w:pPr>
      <w:r w:rsidRPr="000B71E3">
        <w:t xml:space="preserve">              requestBody:</w:t>
      </w:r>
    </w:p>
    <w:p w14:paraId="189BF3B1" w14:textId="77777777" w:rsidR="004F033D" w:rsidRPr="000B71E3" w:rsidRDefault="004F033D" w:rsidP="004F033D">
      <w:pPr>
        <w:pStyle w:val="PL"/>
      </w:pPr>
      <w:r w:rsidRPr="000B71E3">
        <w:t xml:space="preserve">                required: true</w:t>
      </w:r>
    </w:p>
    <w:p w14:paraId="31E090D0" w14:textId="77777777" w:rsidR="004F033D" w:rsidRPr="000B71E3" w:rsidRDefault="004F033D" w:rsidP="004F033D">
      <w:pPr>
        <w:pStyle w:val="PL"/>
      </w:pPr>
      <w:r w:rsidRPr="000B71E3">
        <w:t xml:space="preserve">                content:</w:t>
      </w:r>
    </w:p>
    <w:p w14:paraId="0F20484B" w14:textId="77777777" w:rsidR="004F033D" w:rsidRPr="000B71E3" w:rsidRDefault="004F033D" w:rsidP="004F033D">
      <w:pPr>
        <w:pStyle w:val="PL"/>
      </w:pPr>
      <w:r w:rsidRPr="000B71E3">
        <w:t xml:space="preserve">                  application/json:</w:t>
      </w:r>
    </w:p>
    <w:p w14:paraId="648218B8" w14:textId="77777777" w:rsidR="004F033D" w:rsidRPr="000B71E3" w:rsidRDefault="004F033D" w:rsidP="004F033D">
      <w:pPr>
        <w:pStyle w:val="PL"/>
      </w:pPr>
      <w:r w:rsidRPr="000B71E3">
        <w:t xml:space="preserve">                    schema:</w:t>
      </w:r>
    </w:p>
    <w:p w14:paraId="6DFB42E0" w14:textId="77777777" w:rsidR="004F033D" w:rsidRPr="000B71E3" w:rsidRDefault="004F033D" w:rsidP="004F033D">
      <w:pPr>
        <w:pStyle w:val="PL"/>
      </w:pPr>
      <w:r w:rsidRPr="000B71E3">
        <w:t xml:space="preserve">                      $ref: '#/components/schemas/PcscfRestorationNotification'</w:t>
      </w:r>
    </w:p>
    <w:p w14:paraId="5B418B20" w14:textId="77777777" w:rsidR="004F033D" w:rsidRPr="000B71E3" w:rsidRDefault="004F033D" w:rsidP="004F033D">
      <w:pPr>
        <w:pStyle w:val="PL"/>
      </w:pPr>
      <w:r w:rsidRPr="000B71E3">
        <w:t xml:space="preserve">              responses:</w:t>
      </w:r>
    </w:p>
    <w:p w14:paraId="7C833F49" w14:textId="77777777" w:rsidR="004F033D" w:rsidRPr="000B71E3" w:rsidRDefault="004F033D" w:rsidP="004F033D">
      <w:pPr>
        <w:pStyle w:val="PL"/>
      </w:pPr>
      <w:r w:rsidRPr="000B71E3">
        <w:t xml:space="preserve">                '204':</w:t>
      </w:r>
    </w:p>
    <w:p w14:paraId="521FCC9A" w14:textId="77777777" w:rsidR="004F033D" w:rsidRPr="000B71E3" w:rsidRDefault="004F033D" w:rsidP="004F033D">
      <w:pPr>
        <w:pStyle w:val="PL"/>
      </w:pPr>
      <w:r w:rsidRPr="000B71E3">
        <w:t xml:space="preserve">                  description: Successful Notification response</w:t>
      </w:r>
    </w:p>
    <w:p w14:paraId="28F91E2B" w14:textId="77777777" w:rsidR="004F033D" w:rsidRPr="000B71E3" w:rsidRDefault="004F033D" w:rsidP="004F033D">
      <w:pPr>
        <w:pStyle w:val="PL"/>
        <w:rPr>
          <w:lang w:val="en-US"/>
        </w:rPr>
      </w:pPr>
      <w:r w:rsidRPr="000B71E3">
        <w:rPr>
          <w:lang w:val="en-US"/>
        </w:rPr>
        <w:t xml:space="preserve">                '400':</w:t>
      </w:r>
    </w:p>
    <w:p w14:paraId="78071283" w14:textId="77777777" w:rsidR="004F033D" w:rsidRPr="000B71E3" w:rsidRDefault="004F033D" w:rsidP="004F033D">
      <w:pPr>
        <w:pStyle w:val="PL"/>
        <w:rPr>
          <w:lang w:val="en-US"/>
        </w:rPr>
      </w:pPr>
      <w:r w:rsidRPr="000B71E3">
        <w:rPr>
          <w:lang w:val="en-US"/>
        </w:rPr>
        <w:t xml:space="preserve">                  $ref: 'TS29571_CommonData.yaml#/components/responses/400'</w:t>
      </w:r>
    </w:p>
    <w:p w14:paraId="425E22F3" w14:textId="77777777" w:rsidR="004F033D" w:rsidRPr="000B71E3" w:rsidRDefault="004F033D" w:rsidP="004F033D">
      <w:pPr>
        <w:pStyle w:val="PL"/>
        <w:rPr>
          <w:lang w:val="en-US"/>
        </w:rPr>
      </w:pPr>
      <w:r w:rsidRPr="000B71E3">
        <w:rPr>
          <w:lang w:val="en-US"/>
        </w:rPr>
        <w:t xml:space="preserve">                '404':</w:t>
      </w:r>
    </w:p>
    <w:p w14:paraId="306FABC1" w14:textId="77777777" w:rsidR="004F033D" w:rsidRPr="000B71E3" w:rsidRDefault="004F033D" w:rsidP="004F033D">
      <w:pPr>
        <w:pStyle w:val="PL"/>
        <w:rPr>
          <w:lang w:val="en-US"/>
        </w:rPr>
      </w:pPr>
      <w:r w:rsidRPr="000B71E3">
        <w:rPr>
          <w:lang w:val="en-US"/>
        </w:rPr>
        <w:t xml:space="preserve">                  $ref: 'TS29571_CommonData.yaml#/components/responses/404'</w:t>
      </w:r>
    </w:p>
    <w:p w14:paraId="471CDF08" w14:textId="77777777" w:rsidR="004F033D" w:rsidRPr="000B71E3" w:rsidRDefault="004F033D" w:rsidP="004F033D">
      <w:pPr>
        <w:pStyle w:val="PL"/>
        <w:rPr>
          <w:lang w:val="en-US"/>
        </w:rPr>
      </w:pPr>
      <w:r w:rsidRPr="000B71E3">
        <w:rPr>
          <w:lang w:val="en-US"/>
        </w:rPr>
        <w:t xml:space="preserve">                '500':</w:t>
      </w:r>
    </w:p>
    <w:p w14:paraId="39A52088" w14:textId="77777777" w:rsidR="004F033D" w:rsidRPr="000B71E3" w:rsidRDefault="004F033D" w:rsidP="004F033D">
      <w:pPr>
        <w:pStyle w:val="PL"/>
      </w:pPr>
      <w:r w:rsidRPr="000B71E3">
        <w:rPr>
          <w:lang w:val="en-US"/>
        </w:rPr>
        <w:t xml:space="preserve">                  </w:t>
      </w:r>
      <w:r w:rsidRPr="000B71E3">
        <w:t>$ref: 'TS29571_CommonData.yaml#/components/responses/500'</w:t>
      </w:r>
    </w:p>
    <w:p w14:paraId="0EDDC718" w14:textId="77777777" w:rsidR="004F033D" w:rsidRPr="000B71E3" w:rsidRDefault="004F033D" w:rsidP="004F033D">
      <w:pPr>
        <w:pStyle w:val="PL"/>
        <w:rPr>
          <w:lang w:val="en-US"/>
        </w:rPr>
      </w:pPr>
      <w:r w:rsidRPr="000B71E3">
        <w:rPr>
          <w:lang w:val="en-US"/>
        </w:rPr>
        <w:t xml:space="preserve">                '503':</w:t>
      </w:r>
    </w:p>
    <w:p w14:paraId="6D2B9458" w14:textId="77777777" w:rsidR="004F033D" w:rsidRPr="000B71E3" w:rsidRDefault="004F033D" w:rsidP="004F033D">
      <w:pPr>
        <w:pStyle w:val="PL"/>
        <w:rPr>
          <w:lang w:val="en-US"/>
        </w:rPr>
      </w:pPr>
      <w:r w:rsidRPr="000B71E3">
        <w:t xml:space="preserve">                  $ref: 'TS29571_CommonData.yaml#/components/responses/503'</w:t>
      </w:r>
    </w:p>
    <w:p w14:paraId="3BE6EFC0" w14:textId="77777777" w:rsidR="004F033D" w:rsidRPr="000B71E3" w:rsidRDefault="004F033D" w:rsidP="004F033D">
      <w:pPr>
        <w:pStyle w:val="PL"/>
      </w:pPr>
      <w:r w:rsidRPr="000B71E3">
        <w:t xml:space="preserve">                default:</w:t>
      </w:r>
    </w:p>
    <w:p w14:paraId="2588754A" w14:textId="77777777" w:rsidR="004F033D" w:rsidRPr="000B71E3" w:rsidRDefault="004F033D" w:rsidP="004F033D">
      <w:pPr>
        <w:pStyle w:val="PL"/>
      </w:pPr>
      <w:r w:rsidRPr="000B71E3">
        <w:t xml:space="preserve">                  description: Unexpected error</w:t>
      </w:r>
    </w:p>
    <w:p w14:paraId="7F0857DE" w14:textId="77777777" w:rsidR="00FC22EA" w:rsidRPr="000B71E3" w:rsidRDefault="00FC22EA" w:rsidP="008F3365">
      <w:pPr>
        <w:pStyle w:val="PL"/>
      </w:pPr>
    </w:p>
    <w:p w14:paraId="7E1FE47E" w14:textId="77777777" w:rsidR="00FC22EA" w:rsidRPr="000B71E3" w:rsidRDefault="00FC22EA" w:rsidP="008F3365">
      <w:pPr>
        <w:pStyle w:val="PL"/>
      </w:pPr>
      <w:r w:rsidRPr="000B71E3">
        <w:t xml:space="preserve">    patch:</w:t>
      </w:r>
    </w:p>
    <w:p w14:paraId="288DB7ED" w14:textId="77777777" w:rsidR="00FC22EA" w:rsidRPr="000B71E3" w:rsidRDefault="00FC22EA" w:rsidP="008F3365">
      <w:pPr>
        <w:pStyle w:val="PL"/>
      </w:pPr>
      <w:r w:rsidRPr="000B71E3">
        <w:t xml:space="preserve">      summary: Update a parameter in the AMF registration for 3GPP access</w:t>
      </w:r>
    </w:p>
    <w:p w14:paraId="5FD5C634" w14:textId="77777777" w:rsidR="00FC22EA" w:rsidRPr="000B71E3" w:rsidRDefault="00FC22EA" w:rsidP="008F3365">
      <w:pPr>
        <w:pStyle w:val="PL"/>
      </w:pPr>
      <w:r w:rsidRPr="000B71E3">
        <w:t xml:space="preserve">      operationId: Update</w:t>
      </w:r>
      <w:r w:rsidR="00F14A8E">
        <w:t>3GppRegistration</w:t>
      </w:r>
    </w:p>
    <w:p w14:paraId="2721A131" w14:textId="77777777" w:rsidR="00FC22EA" w:rsidRPr="000B71E3" w:rsidRDefault="00FC22EA" w:rsidP="008F3365">
      <w:pPr>
        <w:pStyle w:val="PL"/>
      </w:pPr>
      <w:r w:rsidRPr="000B71E3">
        <w:t xml:space="preserve">      tags:</w:t>
      </w:r>
    </w:p>
    <w:p w14:paraId="5031A8A5" w14:textId="77777777" w:rsidR="00FC22EA" w:rsidRPr="000B71E3" w:rsidRDefault="00FC22EA" w:rsidP="008F3365">
      <w:pPr>
        <w:pStyle w:val="PL"/>
      </w:pPr>
      <w:r w:rsidRPr="000B71E3">
        <w:t xml:space="preserve">        - Parameter update in the AMF registration for 3GPP access</w:t>
      </w:r>
    </w:p>
    <w:p w14:paraId="1C1FA599" w14:textId="77777777" w:rsidR="00FC22EA" w:rsidRPr="000B71E3" w:rsidRDefault="00FC22EA" w:rsidP="008F3365">
      <w:pPr>
        <w:pStyle w:val="PL"/>
      </w:pPr>
      <w:r w:rsidRPr="000B71E3">
        <w:t xml:space="preserve">      parameters:</w:t>
      </w:r>
    </w:p>
    <w:p w14:paraId="0520A864" w14:textId="77777777" w:rsidR="00FC22EA" w:rsidRPr="000B71E3" w:rsidRDefault="00FC22EA" w:rsidP="008F3365">
      <w:pPr>
        <w:pStyle w:val="PL"/>
      </w:pPr>
      <w:r w:rsidRPr="000B71E3">
        <w:t xml:space="preserve">        - name: ueId</w:t>
      </w:r>
    </w:p>
    <w:p w14:paraId="50E8B495" w14:textId="77777777" w:rsidR="00FC22EA" w:rsidRPr="000B71E3" w:rsidRDefault="00FC22EA" w:rsidP="008F3365">
      <w:pPr>
        <w:pStyle w:val="PL"/>
      </w:pPr>
      <w:r w:rsidRPr="000B71E3">
        <w:t xml:space="preserve">          in: path</w:t>
      </w:r>
    </w:p>
    <w:p w14:paraId="0A649113" w14:textId="77777777" w:rsidR="00FC22EA" w:rsidRPr="000B71E3" w:rsidRDefault="00FC22EA" w:rsidP="008F3365">
      <w:pPr>
        <w:pStyle w:val="PL"/>
      </w:pPr>
      <w:r w:rsidRPr="000B71E3">
        <w:t xml:space="preserve">          description: Identifier of the UE</w:t>
      </w:r>
    </w:p>
    <w:p w14:paraId="4F1E2A51" w14:textId="77777777" w:rsidR="00FC22EA" w:rsidRPr="000B71E3" w:rsidRDefault="00FC22EA" w:rsidP="008F3365">
      <w:pPr>
        <w:pStyle w:val="PL"/>
      </w:pPr>
      <w:r w:rsidRPr="000B71E3">
        <w:t xml:space="preserve">          required: true</w:t>
      </w:r>
    </w:p>
    <w:p w14:paraId="534A49E7" w14:textId="77777777" w:rsidR="00FC22EA" w:rsidRPr="000B71E3" w:rsidRDefault="00FC22EA" w:rsidP="008F3365">
      <w:pPr>
        <w:pStyle w:val="PL"/>
      </w:pPr>
      <w:r w:rsidRPr="000B71E3">
        <w:t xml:space="preserve">          schema:</w:t>
      </w:r>
    </w:p>
    <w:p w14:paraId="64021302"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EA029BD" w14:textId="77777777" w:rsidR="00FC22EA" w:rsidRPr="000B71E3" w:rsidRDefault="00FC22EA" w:rsidP="008F3365">
      <w:pPr>
        <w:pStyle w:val="PL"/>
      </w:pPr>
      <w:r w:rsidRPr="000B71E3">
        <w:t xml:space="preserve">      requestBody:</w:t>
      </w:r>
    </w:p>
    <w:p w14:paraId="216E14B9" w14:textId="77777777" w:rsidR="00FC22EA" w:rsidRPr="000B71E3" w:rsidRDefault="00FC22EA" w:rsidP="008F3365">
      <w:pPr>
        <w:pStyle w:val="PL"/>
      </w:pPr>
      <w:r w:rsidRPr="000B71E3">
        <w:t xml:space="preserve">        content:</w:t>
      </w:r>
    </w:p>
    <w:p w14:paraId="171DC79D"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6C7F93AC" w14:textId="77777777" w:rsidR="00FC22EA" w:rsidRPr="000B71E3" w:rsidRDefault="00FC22EA" w:rsidP="008F3365">
      <w:pPr>
        <w:pStyle w:val="PL"/>
      </w:pPr>
      <w:r w:rsidRPr="000B71E3">
        <w:t xml:space="preserve">            schema:</w:t>
      </w:r>
    </w:p>
    <w:p w14:paraId="75510BD1" w14:textId="77777777" w:rsidR="00FC22EA" w:rsidRPr="000B71E3" w:rsidRDefault="00FC22EA" w:rsidP="008F3365">
      <w:pPr>
        <w:pStyle w:val="PL"/>
      </w:pPr>
      <w:r w:rsidRPr="000B71E3">
        <w:t xml:space="preserve">              $ref: '#/components/schemas/Amf3GppAccessRegistrationModification'</w:t>
      </w:r>
    </w:p>
    <w:p w14:paraId="413F4524" w14:textId="77777777" w:rsidR="00FC22EA" w:rsidRPr="000B71E3" w:rsidRDefault="00FC22EA" w:rsidP="008F3365">
      <w:pPr>
        <w:pStyle w:val="PL"/>
      </w:pPr>
      <w:r w:rsidRPr="000B71E3">
        <w:t xml:space="preserve">        required: true</w:t>
      </w:r>
    </w:p>
    <w:p w14:paraId="334C456E" w14:textId="77777777" w:rsidR="00FC22EA" w:rsidRPr="000B71E3" w:rsidRDefault="00FC22EA" w:rsidP="008F3365">
      <w:pPr>
        <w:pStyle w:val="PL"/>
      </w:pPr>
      <w:r w:rsidRPr="000B71E3">
        <w:t xml:space="preserve">      responses:</w:t>
      </w:r>
    </w:p>
    <w:p w14:paraId="10104E27" w14:textId="77777777" w:rsidR="00FC22EA" w:rsidRPr="000B71E3" w:rsidRDefault="00FC22EA" w:rsidP="008F3365">
      <w:pPr>
        <w:pStyle w:val="PL"/>
      </w:pPr>
      <w:r w:rsidRPr="000B71E3">
        <w:t xml:space="preserve">        '204':</w:t>
      </w:r>
    </w:p>
    <w:p w14:paraId="5C92E2B1" w14:textId="77777777" w:rsidR="00FC22EA" w:rsidRPr="000B71E3" w:rsidRDefault="00FC22EA" w:rsidP="008F3365">
      <w:pPr>
        <w:pStyle w:val="PL"/>
      </w:pPr>
      <w:r w:rsidRPr="000B71E3">
        <w:t xml:space="preserve">          description: Expected response to a valid request</w:t>
      </w:r>
    </w:p>
    <w:p w14:paraId="0A0F86CE" w14:textId="77777777" w:rsidR="0062688C" w:rsidRPr="000B71E3" w:rsidRDefault="0062688C" w:rsidP="0062688C">
      <w:pPr>
        <w:pStyle w:val="PL"/>
        <w:rPr>
          <w:lang w:val="en-US"/>
        </w:rPr>
      </w:pPr>
      <w:r w:rsidRPr="000B71E3">
        <w:rPr>
          <w:lang w:val="en-US"/>
        </w:rPr>
        <w:t xml:space="preserve">        '400':</w:t>
      </w:r>
    </w:p>
    <w:p w14:paraId="10B352E6" w14:textId="77777777" w:rsidR="0062688C" w:rsidRPr="000B71E3" w:rsidRDefault="0062688C" w:rsidP="0062688C">
      <w:pPr>
        <w:pStyle w:val="PL"/>
        <w:rPr>
          <w:lang w:val="en-US"/>
        </w:rPr>
      </w:pPr>
      <w:r w:rsidRPr="000B71E3">
        <w:rPr>
          <w:lang w:val="en-US"/>
        </w:rPr>
        <w:t xml:space="preserve">          $ref: 'TS29571_CommonData.yaml#/components/responses/400'</w:t>
      </w:r>
    </w:p>
    <w:p w14:paraId="4A7FEEA9" w14:textId="77777777" w:rsidR="0062688C" w:rsidRPr="000B71E3" w:rsidRDefault="0062688C" w:rsidP="0062688C">
      <w:pPr>
        <w:pStyle w:val="PL"/>
        <w:rPr>
          <w:lang w:val="en-US"/>
        </w:rPr>
      </w:pPr>
      <w:r w:rsidRPr="000B71E3">
        <w:rPr>
          <w:lang w:val="en-US"/>
        </w:rPr>
        <w:t xml:space="preserve">        '403':</w:t>
      </w:r>
    </w:p>
    <w:p w14:paraId="28F3B093" w14:textId="77777777" w:rsidR="0062688C" w:rsidRPr="000B71E3" w:rsidRDefault="0062688C" w:rsidP="0062688C">
      <w:pPr>
        <w:pStyle w:val="PL"/>
        <w:rPr>
          <w:lang w:val="en-US"/>
        </w:rPr>
      </w:pPr>
      <w:r w:rsidRPr="000B71E3">
        <w:rPr>
          <w:lang w:val="en-US"/>
        </w:rPr>
        <w:t xml:space="preserve">          $ref: 'TS29571_CommonData.yaml#/components/responses/403'</w:t>
      </w:r>
    </w:p>
    <w:p w14:paraId="27C9AF73" w14:textId="77777777" w:rsidR="0062688C" w:rsidRPr="000B71E3" w:rsidRDefault="0062688C" w:rsidP="0062688C">
      <w:pPr>
        <w:pStyle w:val="PL"/>
        <w:rPr>
          <w:lang w:val="en-US"/>
        </w:rPr>
      </w:pPr>
      <w:r w:rsidRPr="000B71E3">
        <w:rPr>
          <w:lang w:val="en-US"/>
        </w:rPr>
        <w:t xml:space="preserve">        '404':</w:t>
      </w:r>
    </w:p>
    <w:p w14:paraId="7F5CA385" w14:textId="77777777" w:rsidR="0062688C" w:rsidRPr="000B71E3" w:rsidRDefault="0062688C" w:rsidP="0062688C">
      <w:pPr>
        <w:pStyle w:val="PL"/>
        <w:rPr>
          <w:lang w:val="en-US"/>
        </w:rPr>
      </w:pPr>
      <w:r w:rsidRPr="000B71E3">
        <w:rPr>
          <w:lang w:val="en-US"/>
        </w:rPr>
        <w:t xml:space="preserve">          $ref: 'TS29571_CommonData.yaml#/components/responses/404'</w:t>
      </w:r>
    </w:p>
    <w:p w14:paraId="1FFA0FDE" w14:textId="77777777" w:rsidR="0062688C" w:rsidRPr="000B71E3" w:rsidRDefault="0062688C" w:rsidP="0062688C">
      <w:pPr>
        <w:pStyle w:val="PL"/>
        <w:rPr>
          <w:lang w:val="en-US"/>
        </w:rPr>
      </w:pPr>
      <w:r w:rsidRPr="000B71E3">
        <w:rPr>
          <w:lang w:val="en-US"/>
        </w:rPr>
        <w:lastRenderedPageBreak/>
        <w:t xml:space="preserve">        '422':</w:t>
      </w:r>
    </w:p>
    <w:p w14:paraId="573F7683" w14:textId="77777777" w:rsidR="0062688C" w:rsidRPr="000B71E3" w:rsidRDefault="0062688C" w:rsidP="0062688C">
      <w:pPr>
        <w:pStyle w:val="PL"/>
      </w:pPr>
      <w:r w:rsidRPr="000B71E3">
        <w:t xml:space="preserve">          description: Unprocessable Request</w:t>
      </w:r>
    </w:p>
    <w:p w14:paraId="38B268A4" w14:textId="77777777" w:rsidR="0062688C" w:rsidRPr="000B71E3" w:rsidRDefault="0062688C" w:rsidP="0062688C">
      <w:pPr>
        <w:pStyle w:val="PL"/>
      </w:pPr>
      <w:r w:rsidRPr="000B71E3">
        <w:t xml:space="preserve">          content:</w:t>
      </w:r>
    </w:p>
    <w:p w14:paraId="2F652862" w14:textId="77777777" w:rsidR="0062688C" w:rsidRPr="000B71E3" w:rsidRDefault="0062688C" w:rsidP="0062688C">
      <w:pPr>
        <w:pStyle w:val="PL"/>
      </w:pPr>
      <w:r w:rsidRPr="000B71E3">
        <w:t xml:space="preserve">            application/problem+json:</w:t>
      </w:r>
    </w:p>
    <w:p w14:paraId="56CAF20B" w14:textId="77777777" w:rsidR="0062688C" w:rsidRPr="000B71E3" w:rsidRDefault="0062688C" w:rsidP="0062688C">
      <w:pPr>
        <w:pStyle w:val="PL"/>
      </w:pPr>
      <w:r w:rsidRPr="000B71E3">
        <w:t xml:space="preserve">              schema:</w:t>
      </w:r>
    </w:p>
    <w:p w14:paraId="42B483E9" w14:textId="77777777" w:rsidR="0062688C" w:rsidRPr="000B71E3" w:rsidRDefault="0062688C" w:rsidP="0062688C">
      <w:pPr>
        <w:pStyle w:val="PL"/>
      </w:pPr>
      <w:r w:rsidRPr="000B71E3">
        <w:t xml:space="preserve">                $ref: 'TS29571_CommonData.yaml#/components/schemas/ProblemDetails'</w:t>
      </w:r>
    </w:p>
    <w:p w14:paraId="22355B69" w14:textId="77777777" w:rsidR="0062688C" w:rsidRPr="000B71E3" w:rsidRDefault="0062688C" w:rsidP="0062688C">
      <w:pPr>
        <w:pStyle w:val="PL"/>
        <w:rPr>
          <w:lang w:val="en-US"/>
        </w:rPr>
      </w:pPr>
      <w:r w:rsidRPr="000B71E3">
        <w:rPr>
          <w:lang w:val="en-US"/>
        </w:rPr>
        <w:t xml:space="preserve">        '500':</w:t>
      </w:r>
    </w:p>
    <w:p w14:paraId="740095D8" w14:textId="77777777" w:rsidR="0062688C" w:rsidRPr="000B71E3" w:rsidRDefault="0062688C" w:rsidP="0062688C">
      <w:pPr>
        <w:pStyle w:val="PL"/>
      </w:pPr>
      <w:r w:rsidRPr="000B71E3">
        <w:rPr>
          <w:lang w:val="en-US"/>
        </w:rPr>
        <w:t xml:space="preserve">          </w:t>
      </w:r>
      <w:r w:rsidRPr="000B71E3">
        <w:t>$ref: 'TS29571_CommonData.yaml#/components/responses/500'</w:t>
      </w:r>
    </w:p>
    <w:p w14:paraId="55818357" w14:textId="77777777" w:rsidR="0062688C" w:rsidRPr="000B71E3" w:rsidRDefault="0062688C" w:rsidP="0062688C">
      <w:pPr>
        <w:pStyle w:val="PL"/>
        <w:rPr>
          <w:lang w:val="en-US"/>
        </w:rPr>
      </w:pPr>
      <w:r w:rsidRPr="000B71E3">
        <w:rPr>
          <w:lang w:val="en-US"/>
        </w:rPr>
        <w:t xml:space="preserve">        '503':</w:t>
      </w:r>
    </w:p>
    <w:p w14:paraId="649894D1" w14:textId="77777777" w:rsidR="0062688C" w:rsidRPr="000B71E3" w:rsidRDefault="0062688C" w:rsidP="0062688C">
      <w:pPr>
        <w:pStyle w:val="PL"/>
        <w:rPr>
          <w:lang w:val="en-US"/>
        </w:rPr>
      </w:pPr>
      <w:r w:rsidRPr="000B71E3">
        <w:t xml:space="preserve">          $ref: 'TS29571_CommonData.yaml#/components/responses/503'</w:t>
      </w:r>
    </w:p>
    <w:p w14:paraId="4C920B90" w14:textId="77777777" w:rsidR="00FC22EA" w:rsidRPr="000B71E3" w:rsidRDefault="00FC22EA" w:rsidP="008F3365">
      <w:pPr>
        <w:pStyle w:val="PL"/>
      </w:pPr>
      <w:r w:rsidRPr="000B71E3">
        <w:t xml:space="preserve">        default:</w:t>
      </w:r>
    </w:p>
    <w:p w14:paraId="19D273E6" w14:textId="77777777" w:rsidR="00FC22EA" w:rsidRPr="000B71E3" w:rsidRDefault="00FC22EA" w:rsidP="008F3365">
      <w:pPr>
        <w:pStyle w:val="PL"/>
      </w:pPr>
      <w:r w:rsidRPr="000B71E3">
        <w:t xml:space="preserve">          description: Unexpected error</w:t>
      </w:r>
    </w:p>
    <w:p w14:paraId="39B4F734" w14:textId="77777777" w:rsidR="00FC22EA" w:rsidRPr="000B71E3" w:rsidRDefault="00FC22EA" w:rsidP="008F3365">
      <w:pPr>
        <w:pStyle w:val="PL"/>
      </w:pPr>
      <w:r w:rsidRPr="000B71E3">
        <w:t xml:space="preserve">    get:</w:t>
      </w:r>
    </w:p>
    <w:p w14:paraId="6E7C45A7" w14:textId="77777777" w:rsidR="00FC22EA" w:rsidRPr="000B71E3" w:rsidRDefault="00FC22EA" w:rsidP="008F3365">
      <w:pPr>
        <w:pStyle w:val="PL"/>
      </w:pPr>
      <w:r w:rsidRPr="000B71E3">
        <w:t xml:space="preserve">      summary: retrieve the AMF registration for 3GPP access information</w:t>
      </w:r>
    </w:p>
    <w:p w14:paraId="3089079D" w14:textId="77777777" w:rsidR="00FC22EA" w:rsidRPr="000B71E3" w:rsidRDefault="00FC22EA" w:rsidP="008F3365">
      <w:pPr>
        <w:pStyle w:val="PL"/>
      </w:pPr>
      <w:r w:rsidRPr="000B71E3">
        <w:t xml:space="preserve">      operationId: Get</w:t>
      </w:r>
      <w:r w:rsidR="00F14A8E">
        <w:t>3GppRegistration</w:t>
      </w:r>
    </w:p>
    <w:p w14:paraId="13F5D3E6" w14:textId="77777777" w:rsidR="00FC22EA" w:rsidRPr="000B71E3" w:rsidRDefault="00FC22EA" w:rsidP="008F3365">
      <w:pPr>
        <w:pStyle w:val="PL"/>
      </w:pPr>
      <w:r w:rsidRPr="000B71E3">
        <w:t xml:space="preserve">      tags:</w:t>
      </w:r>
    </w:p>
    <w:p w14:paraId="58CEEB6E" w14:textId="77777777" w:rsidR="00FC22EA" w:rsidRPr="000B71E3" w:rsidRDefault="00FC22EA" w:rsidP="008F3365">
      <w:pPr>
        <w:pStyle w:val="PL"/>
      </w:pPr>
      <w:r w:rsidRPr="000B71E3">
        <w:t xml:space="preserve">        - AMF 3Gpp-access Registration Info Retrieval</w:t>
      </w:r>
    </w:p>
    <w:p w14:paraId="152AC2BD" w14:textId="77777777" w:rsidR="00FC22EA" w:rsidRPr="000B71E3" w:rsidRDefault="00FC22EA" w:rsidP="008F3365">
      <w:pPr>
        <w:pStyle w:val="PL"/>
      </w:pPr>
      <w:r w:rsidRPr="000B71E3">
        <w:t xml:space="preserve">      parameters:</w:t>
      </w:r>
    </w:p>
    <w:p w14:paraId="247D9618" w14:textId="77777777" w:rsidR="00FC22EA" w:rsidRPr="000B71E3" w:rsidRDefault="00FC22EA" w:rsidP="008F3365">
      <w:pPr>
        <w:pStyle w:val="PL"/>
      </w:pPr>
      <w:r w:rsidRPr="000B71E3">
        <w:t xml:space="preserve">        - name: ueId</w:t>
      </w:r>
    </w:p>
    <w:p w14:paraId="00F3CA80" w14:textId="77777777" w:rsidR="00FC22EA" w:rsidRPr="000B71E3" w:rsidRDefault="00FC22EA" w:rsidP="008F3365">
      <w:pPr>
        <w:pStyle w:val="PL"/>
      </w:pPr>
      <w:r w:rsidRPr="000B71E3">
        <w:t xml:space="preserve">          in: path</w:t>
      </w:r>
    </w:p>
    <w:p w14:paraId="23AC3152" w14:textId="77777777" w:rsidR="00FC22EA" w:rsidRPr="000B71E3" w:rsidRDefault="00FC22EA" w:rsidP="008F3365">
      <w:pPr>
        <w:pStyle w:val="PL"/>
      </w:pPr>
      <w:r w:rsidRPr="000B71E3">
        <w:t xml:space="preserve">          description: Identifier of the UE</w:t>
      </w:r>
    </w:p>
    <w:p w14:paraId="1FECDFB3" w14:textId="77777777" w:rsidR="00FC22EA" w:rsidRPr="000B71E3" w:rsidRDefault="00FC22EA" w:rsidP="008F3365">
      <w:pPr>
        <w:pStyle w:val="PL"/>
      </w:pPr>
      <w:r w:rsidRPr="000B71E3">
        <w:t xml:space="preserve">          required: true</w:t>
      </w:r>
    </w:p>
    <w:p w14:paraId="5D4E8AE3" w14:textId="77777777" w:rsidR="00FC22EA" w:rsidRPr="000B71E3" w:rsidRDefault="00FC22EA" w:rsidP="008F3365">
      <w:pPr>
        <w:pStyle w:val="PL"/>
      </w:pPr>
      <w:r w:rsidRPr="000B71E3">
        <w:t xml:space="preserve">          schema:</w:t>
      </w:r>
    </w:p>
    <w:p w14:paraId="29331925" w14:textId="77777777" w:rsidR="00FC22EA" w:rsidRPr="000B71E3" w:rsidRDefault="00FC22EA" w:rsidP="008F3365">
      <w:pPr>
        <w:pStyle w:val="PL"/>
      </w:pPr>
      <w:r w:rsidRPr="000B71E3">
        <w:t xml:space="preserve">            $ref: '</w:t>
      </w:r>
      <w:r w:rsidR="00D35049" w:rsidRPr="000B71E3">
        <w:t>TS29571_CommonData.yaml</w:t>
      </w:r>
      <w:r w:rsidRPr="000B71E3">
        <w:t>#/components/schemas/</w:t>
      </w:r>
      <w:r w:rsidR="00810C61">
        <w:t>VarUeId</w:t>
      </w:r>
      <w:r w:rsidRPr="000B71E3">
        <w:t>'</w:t>
      </w:r>
    </w:p>
    <w:p w14:paraId="2858672D" w14:textId="77777777" w:rsidR="00FC22EA" w:rsidRPr="000B71E3" w:rsidRDefault="00FC22EA" w:rsidP="008F3365">
      <w:pPr>
        <w:pStyle w:val="PL"/>
      </w:pPr>
      <w:r w:rsidRPr="000B71E3">
        <w:t xml:space="preserve">        - name: supported</w:t>
      </w:r>
      <w:r w:rsidR="00114CC7" w:rsidRPr="000B71E3">
        <w:t>-f</w:t>
      </w:r>
      <w:r w:rsidRPr="000B71E3">
        <w:t>eatures</w:t>
      </w:r>
    </w:p>
    <w:p w14:paraId="627AEECE" w14:textId="77777777" w:rsidR="00FC22EA" w:rsidRPr="000B71E3" w:rsidRDefault="00FC22EA" w:rsidP="008F3365">
      <w:pPr>
        <w:pStyle w:val="PL"/>
      </w:pPr>
      <w:r w:rsidRPr="000B71E3">
        <w:t xml:space="preserve">          in: query</w:t>
      </w:r>
    </w:p>
    <w:p w14:paraId="21283D4A" w14:textId="77777777" w:rsidR="00FC22EA" w:rsidRPr="000B71E3" w:rsidRDefault="00FC22EA" w:rsidP="008F3365">
      <w:pPr>
        <w:pStyle w:val="PL"/>
      </w:pPr>
      <w:r w:rsidRPr="000B71E3">
        <w:t xml:space="preserve">          schema:</w:t>
      </w:r>
    </w:p>
    <w:p w14:paraId="1FC3FB4E"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3C8C9463" w14:textId="77777777" w:rsidR="00FC22EA" w:rsidRPr="000B71E3" w:rsidRDefault="00FC22EA" w:rsidP="008F3365">
      <w:pPr>
        <w:pStyle w:val="PL"/>
      </w:pPr>
      <w:r w:rsidRPr="000B71E3">
        <w:t xml:space="preserve">      responses:</w:t>
      </w:r>
    </w:p>
    <w:p w14:paraId="78256484" w14:textId="77777777" w:rsidR="00FC22EA" w:rsidRPr="000B71E3" w:rsidRDefault="00FC22EA" w:rsidP="008F3365">
      <w:pPr>
        <w:pStyle w:val="PL"/>
      </w:pPr>
      <w:r w:rsidRPr="000B71E3">
        <w:t xml:space="preserve">        '200':</w:t>
      </w:r>
    </w:p>
    <w:p w14:paraId="4D8E11E4" w14:textId="77777777" w:rsidR="00FC22EA" w:rsidRPr="000B71E3" w:rsidRDefault="00FC22EA" w:rsidP="008F3365">
      <w:pPr>
        <w:pStyle w:val="PL"/>
      </w:pPr>
      <w:r w:rsidRPr="000B71E3">
        <w:t xml:space="preserve">          description: Expected response to a valid request</w:t>
      </w:r>
    </w:p>
    <w:p w14:paraId="5E512E12" w14:textId="77777777" w:rsidR="00FC22EA" w:rsidRPr="000B71E3" w:rsidRDefault="00FC22EA" w:rsidP="008F3365">
      <w:pPr>
        <w:pStyle w:val="PL"/>
      </w:pPr>
      <w:r w:rsidRPr="000B71E3">
        <w:t xml:space="preserve">          content:</w:t>
      </w:r>
    </w:p>
    <w:p w14:paraId="6B614500" w14:textId="77777777" w:rsidR="00FC22EA" w:rsidRPr="000B71E3" w:rsidRDefault="00FC22EA" w:rsidP="008F3365">
      <w:pPr>
        <w:pStyle w:val="PL"/>
      </w:pPr>
      <w:r w:rsidRPr="000B71E3">
        <w:t xml:space="preserve">            application/json:</w:t>
      </w:r>
    </w:p>
    <w:p w14:paraId="0DA0F063" w14:textId="77777777" w:rsidR="00FC22EA" w:rsidRPr="000B71E3" w:rsidRDefault="00FC22EA" w:rsidP="008F3365">
      <w:pPr>
        <w:pStyle w:val="PL"/>
      </w:pPr>
      <w:r w:rsidRPr="000B71E3">
        <w:t xml:space="preserve">              schema:</w:t>
      </w:r>
    </w:p>
    <w:p w14:paraId="7232C248" w14:textId="77777777" w:rsidR="00FC22EA" w:rsidRPr="000B71E3" w:rsidRDefault="00FC22EA" w:rsidP="008F3365">
      <w:pPr>
        <w:pStyle w:val="PL"/>
      </w:pPr>
      <w:r w:rsidRPr="000B71E3">
        <w:t xml:space="preserve">                $ref: '#/components/schemas/Amf3GppAccessRegistration'</w:t>
      </w:r>
    </w:p>
    <w:p w14:paraId="20542677" w14:textId="77777777" w:rsidR="0062688C" w:rsidRPr="000B71E3" w:rsidRDefault="0062688C" w:rsidP="0062688C">
      <w:pPr>
        <w:pStyle w:val="PL"/>
        <w:rPr>
          <w:lang w:val="en-US"/>
        </w:rPr>
      </w:pPr>
      <w:r w:rsidRPr="000B71E3">
        <w:rPr>
          <w:lang w:val="en-US"/>
        </w:rPr>
        <w:t xml:space="preserve">        '400':</w:t>
      </w:r>
    </w:p>
    <w:p w14:paraId="575462B2" w14:textId="77777777" w:rsidR="0062688C" w:rsidRPr="000B71E3" w:rsidRDefault="0062688C" w:rsidP="0062688C">
      <w:pPr>
        <w:pStyle w:val="PL"/>
        <w:rPr>
          <w:lang w:val="en-US"/>
        </w:rPr>
      </w:pPr>
      <w:r w:rsidRPr="000B71E3">
        <w:rPr>
          <w:lang w:val="en-US"/>
        </w:rPr>
        <w:t xml:space="preserve">          $ref: 'TS29571_CommonData.yaml#/components/responses/400'</w:t>
      </w:r>
    </w:p>
    <w:p w14:paraId="5B5B1ABB" w14:textId="77777777" w:rsidR="0062688C" w:rsidRPr="000B71E3" w:rsidRDefault="0062688C" w:rsidP="0062688C">
      <w:pPr>
        <w:pStyle w:val="PL"/>
        <w:rPr>
          <w:lang w:val="en-US"/>
        </w:rPr>
      </w:pPr>
      <w:r w:rsidRPr="000B71E3">
        <w:rPr>
          <w:lang w:val="en-US"/>
        </w:rPr>
        <w:t xml:space="preserve">        '403':</w:t>
      </w:r>
    </w:p>
    <w:p w14:paraId="511D707E" w14:textId="77777777" w:rsidR="0062688C" w:rsidRPr="000B71E3" w:rsidRDefault="0062688C" w:rsidP="0062688C">
      <w:pPr>
        <w:pStyle w:val="PL"/>
        <w:rPr>
          <w:lang w:val="en-US"/>
        </w:rPr>
      </w:pPr>
      <w:r w:rsidRPr="000B71E3">
        <w:rPr>
          <w:lang w:val="en-US"/>
        </w:rPr>
        <w:t xml:space="preserve">          $ref: 'TS29571_CommonData.yaml#/components/responses/403'</w:t>
      </w:r>
    </w:p>
    <w:p w14:paraId="71717593" w14:textId="77777777" w:rsidR="0062688C" w:rsidRPr="000B71E3" w:rsidRDefault="0062688C" w:rsidP="0062688C">
      <w:pPr>
        <w:pStyle w:val="PL"/>
        <w:rPr>
          <w:lang w:val="en-US"/>
        </w:rPr>
      </w:pPr>
      <w:r w:rsidRPr="000B71E3">
        <w:rPr>
          <w:lang w:val="en-US"/>
        </w:rPr>
        <w:t xml:space="preserve">        '404':</w:t>
      </w:r>
    </w:p>
    <w:p w14:paraId="28B88682" w14:textId="77777777" w:rsidR="0062688C" w:rsidRPr="000B71E3" w:rsidRDefault="0062688C" w:rsidP="0062688C">
      <w:pPr>
        <w:pStyle w:val="PL"/>
        <w:rPr>
          <w:lang w:val="en-US"/>
        </w:rPr>
      </w:pPr>
      <w:r w:rsidRPr="000B71E3">
        <w:rPr>
          <w:lang w:val="en-US"/>
        </w:rPr>
        <w:t xml:space="preserve">          $ref: 'TS29571_CommonData.yaml#/components/responses/404'</w:t>
      </w:r>
    </w:p>
    <w:p w14:paraId="4A0CF7AD" w14:textId="77777777" w:rsidR="0062688C" w:rsidRPr="000B71E3" w:rsidRDefault="0062688C" w:rsidP="0062688C">
      <w:pPr>
        <w:pStyle w:val="PL"/>
        <w:rPr>
          <w:lang w:val="en-US"/>
        </w:rPr>
      </w:pPr>
      <w:r w:rsidRPr="000B71E3">
        <w:rPr>
          <w:lang w:val="en-US"/>
        </w:rPr>
        <w:t xml:space="preserve">        '500':</w:t>
      </w:r>
    </w:p>
    <w:p w14:paraId="6E868881" w14:textId="77777777" w:rsidR="0062688C" w:rsidRPr="000B71E3" w:rsidRDefault="0062688C" w:rsidP="0062688C">
      <w:pPr>
        <w:pStyle w:val="PL"/>
      </w:pPr>
      <w:r w:rsidRPr="000B71E3">
        <w:rPr>
          <w:lang w:val="en-US"/>
        </w:rPr>
        <w:t xml:space="preserve">          </w:t>
      </w:r>
      <w:r w:rsidRPr="000B71E3">
        <w:t>$ref: 'TS29571_CommonData.yaml#/components/responses/500'</w:t>
      </w:r>
    </w:p>
    <w:p w14:paraId="3A2FA2D7" w14:textId="77777777" w:rsidR="0062688C" w:rsidRPr="000B71E3" w:rsidRDefault="0062688C" w:rsidP="0062688C">
      <w:pPr>
        <w:pStyle w:val="PL"/>
        <w:rPr>
          <w:lang w:val="en-US"/>
        </w:rPr>
      </w:pPr>
      <w:r w:rsidRPr="000B71E3">
        <w:rPr>
          <w:lang w:val="en-US"/>
        </w:rPr>
        <w:t xml:space="preserve">        '503':</w:t>
      </w:r>
    </w:p>
    <w:p w14:paraId="5086F430" w14:textId="77777777" w:rsidR="0062688C" w:rsidRPr="000B71E3" w:rsidRDefault="0062688C" w:rsidP="0062688C">
      <w:pPr>
        <w:pStyle w:val="PL"/>
        <w:rPr>
          <w:lang w:val="en-US"/>
        </w:rPr>
      </w:pPr>
      <w:r w:rsidRPr="000B71E3">
        <w:t xml:space="preserve">          $ref: 'TS29571_CommonData.yaml#/components/responses/503'</w:t>
      </w:r>
    </w:p>
    <w:p w14:paraId="6452A65C" w14:textId="77777777" w:rsidR="00FC22EA" w:rsidRPr="000B71E3" w:rsidRDefault="00FC22EA" w:rsidP="008F3365">
      <w:pPr>
        <w:pStyle w:val="PL"/>
      </w:pPr>
      <w:r w:rsidRPr="000B71E3">
        <w:t xml:space="preserve">        default:</w:t>
      </w:r>
    </w:p>
    <w:p w14:paraId="51C4F7DB" w14:textId="77777777" w:rsidR="00FC22EA" w:rsidRPr="000B71E3" w:rsidRDefault="00FC22EA" w:rsidP="008F3365">
      <w:pPr>
        <w:pStyle w:val="PL"/>
      </w:pPr>
      <w:r w:rsidRPr="000B71E3">
        <w:t xml:space="preserve">          description: Unexpected error</w:t>
      </w:r>
    </w:p>
    <w:p w14:paraId="0C655DA2" w14:textId="77777777" w:rsidR="00FC22EA" w:rsidRPr="000B71E3" w:rsidRDefault="00FC22EA" w:rsidP="008F3365">
      <w:pPr>
        <w:pStyle w:val="PL"/>
      </w:pPr>
    </w:p>
    <w:p w14:paraId="27C5D7DC" w14:textId="77777777" w:rsidR="00FC22EA" w:rsidRPr="000B71E3" w:rsidRDefault="00FC22EA" w:rsidP="008F3365">
      <w:pPr>
        <w:pStyle w:val="PL"/>
      </w:pPr>
      <w:r w:rsidRPr="000B71E3">
        <w:t xml:space="preserve">  /{ueId}/registrations/amf-non-3gpp-access:</w:t>
      </w:r>
    </w:p>
    <w:p w14:paraId="6BF6DBC0" w14:textId="77777777" w:rsidR="00FC22EA" w:rsidRPr="000B71E3" w:rsidRDefault="00FC22EA" w:rsidP="008F3365">
      <w:pPr>
        <w:pStyle w:val="PL"/>
      </w:pPr>
      <w:r w:rsidRPr="000B71E3">
        <w:t xml:space="preserve">    put:</w:t>
      </w:r>
    </w:p>
    <w:p w14:paraId="785943DE" w14:textId="77777777" w:rsidR="00FC22EA" w:rsidRPr="000B71E3" w:rsidRDefault="00FC22EA" w:rsidP="008F3365">
      <w:pPr>
        <w:pStyle w:val="PL"/>
      </w:pPr>
      <w:r w:rsidRPr="000B71E3">
        <w:t xml:space="preserve">      summary: register as AMF for non-3GPP access</w:t>
      </w:r>
    </w:p>
    <w:p w14:paraId="138D83E0" w14:textId="77777777" w:rsidR="00FC22EA" w:rsidRPr="000B71E3" w:rsidRDefault="00FC22EA" w:rsidP="008F3365">
      <w:pPr>
        <w:pStyle w:val="PL"/>
      </w:pPr>
      <w:r w:rsidRPr="000B71E3">
        <w:t xml:space="preserve">      operationId: </w:t>
      </w:r>
      <w:r w:rsidR="00F14A8E">
        <w:t>Non3Gpp</w:t>
      </w:r>
      <w:r w:rsidRPr="000B71E3">
        <w:t>Regist</w:t>
      </w:r>
      <w:r w:rsidR="00AE0BFB">
        <w:t>ration</w:t>
      </w:r>
    </w:p>
    <w:p w14:paraId="3708F554" w14:textId="77777777" w:rsidR="00FC22EA" w:rsidRPr="000B71E3" w:rsidRDefault="00FC22EA" w:rsidP="008F3365">
      <w:pPr>
        <w:pStyle w:val="PL"/>
      </w:pPr>
      <w:r w:rsidRPr="000B71E3">
        <w:t xml:space="preserve">      tags:</w:t>
      </w:r>
    </w:p>
    <w:p w14:paraId="6DB85FE5" w14:textId="77777777" w:rsidR="00FC22EA" w:rsidRPr="000B71E3" w:rsidRDefault="00FC22EA" w:rsidP="008F3365">
      <w:pPr>
        <w:pStyle w:val="PL"/>
      </w:pPr>
      <w:r w:rsidRPr="000B71E3">
        <w:t xml:space="preserve">        - AMF registration for non-3GPP access</w:t>
      </w:r>
    </w:p>
    <w:p w14:paraId="5543BFDD" w14:textId="77777777" w:rsidR="00FC22EA" w:rsidRPr="000B71E3" w:rsidRDefault="00FC22EA" w:rsidP="008F3365">
      <w:pPr>
        <w:pStyle w:val="PL"/>
      </w:pPr>
      <w:r w:rsidRPr="000B71E3">
        <w:t xml:space="preserve">      parameters:</w:t>
      </w:r>
    </w:p>
    <w:p w14:paraId="23245BE0" w14:textId="77777777" w:rsidR="00FC22EA" w:rsidRPr="000B71E3" w:rsidRDefault="00FC22EA" w:rsidP="008F3365">
      <w:pPr>
        <w:pStyle w:val="PL"/>
      </w:pPr>
      <w:r w:rsidRPr="000B71E3">
        <w:t xml:space="preserve">        - name: ueId</w:t>
      </w:r>
    </w:p>
    <w:p w14:paraId="44E56B01" w14:textId="77777777" w:rsidR="00FC22EA" w:rsidRPr="000B71E3" w:rsidRDefault="00FC22EA" w:rsidP="008F3365">
      <w:pPr>
        <w:pStyle w:val="PL"/>
      </w:pPr>
      <w:r w:rsidRPr="000B71E3">
        <w:t xml:space="preserve">          in: path</w:t>
      </w:r>
    </w:p>
    <w:p w14:paraId="3046DBE8" w14:textId="77777777" w:rsidR="00FC22EA" w:rsidRPr="000B71E3" w:rsidRDefault="00FC22EA" w:rsidP="008F3365">
      <w:pPr>
        <w:pStyle w:val="PL"/>
      </w:pPr>
      <w:r w:rsidRPr="000B71E3">
        <w:t xml:space="preserve">          description: Identifier of the UE</w:t>
      </w:r>
    </w:p>
    <w:p w14:paraId="296F2541" w14:textId="77777777" w:rsidR="00FC22EA" w:rsidRPr="000B71E3" w:rsidRDefault="00FC22EA" w:rsidP="008F3365">
      <w:pPr>
        <w:pStyle w:val="PL"/>
      </w:pPr>
      <w:r w:rsidRPr="000B71E3">
        <w:t xml:space="preserve">          required: true</w:t>
      </w:r>
    </w:p>
    <w:p w14:paraId="27F4FD84" w14:textId="77777777" w:rsidR="00FC22EA" w:rsidRPr="000B71E3" w:rsidRDefault="00FC22EA" w:rsidP="008F3365">
      <w:pPr>
        <w:pStyle w:val="PL"/>
      </w:pPr>
      <w:r w:rsidRPr="000B71E3">
        <w:t xml:space="preserve">          schema:</w:t>
      </w:r>
    </w:p>
    <w:p w14:paraId="7CAE6EB1"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4AD96FEA" w14:textId="77777777" w:rsidR="00FC22EA" w:rsidRPr="000B71E3" w:rsidRDefault="00FC22EA" w:rsidP="008F3365">
      <w:pPr>
        <w:pStyle w:val="PL"/>
      </w:pPr>
      <w:r w:rsidRPr="000B71E3">
        <w:t xml:space="preserve">      requestBody:</w:t>
      </w:r>
    </w:p>
    <w:p w14:paraId="12A74857" w14:textId="77777777" w:rsidR="00FC22EA" w:rsidRPr="000B71E3" w:rsidRDefault="00FC22EA" w:rsidP="008F3365">
      <w:pPr>
        <w:pStyle w:val="PL"/>
      </w:pPr>
      <w:r w:rsidRPr="000B71E3">
        <w:t xml:space="preserve">        content:</w:t>
      </w:r>
    </w:p>
    <w:p w14:paraId="368EED66" w14:textId="77777777" w:rsidR="00FC22EA" w:rsidRPr="000B71E3" w:rsidRDefault="00FC22EA" w:rsidP="008F3365">
      <w:pPr>
        <w:pStyle w:val="PL"/>
      </w:pPr>
      <w:r w:rsidRPr="000B71E3">
        <w:t xml:space="preserve">          application/json:</w:t>
      </w:r>
    </w:p>
    <w:p w14:paraId="243639F3" w14:textId="77777777" w:rsidR="00FC22EA" w:rsidRPr="000B71E3" w:rsidRDefault="00FC22EA" w:rsidP="008F3365">
      <w:pPr>
        <w:pStyle w:val="PL"/>
      </w:pPr>
      <w:r w:rsidRPr="000B71E3">
        <w:t xml:space="preserve">            schema:</w:t>
      </w:r>
    </w:p>
    <w:p w14:paraId="4F59D53A" w14:textId="77777777" w:rsidR="00FC22EA" w:rsidRPr="000B71E3" w:rsidRDefault="00FC22EA" w:rsidP="008F3365">
      <w:pPr>
        <w:pStyle w:val="PL"/>
      </w:pPr>
      <w:r w:rsidRPr="000B71E3">
        <w:t xml:space="preserve">              $ref: '#/components/schemas/AmfNon3GppAccessRegistration'</w:t>
      </w:r>
    </w:p>
    <w:p w14:paraId="4455E384" w14:textId="77777777" w:rsidR="00FC22EA" w:rsidRPr="000B71E3" w:rsidRDefault="00FC22EA" w:rsidP="008F3365">
      <w:pPr>
        <w:pStyle w:val="PL"/>
      </w:pPr>
      <w:r w:rsidRPr="000B71E3">
        <w:t xml:space="preserve">        required: true</w:t>
      </w:r>
    </w:p>
    <w:p w14:paraId="2E0629CD" w14:textId="77777777" w:rsidR="00FC22EA" w:rsidRPr="000B71E3" w:rsidRDefault="00FC22EA" w:rsidP="008F3365">
      <w:pPr>
        <w:pStyle w:val="PL"/>
      </w:pPr>
      <w:r w:rsidRPr="000B71E3">
        <w:t xml:space="preserve">      responses:</w:t>
      </w:r>
    </w:p>
    <w:p w14:paraId="3D7E7810" w14:textId="77777777" w:rsidR="00F20C5A" w:rsidRDefault="00F20C5A" w:rsidP="00F20C5A">
      <w:pPr>
        <w:pStyle w:val="PL"/>
      </w:pPr>
      <w:r>
        <w:t xml:space="preserve">        '201':</w:t>
      </w:r>
    </w:p>
    <w:p w14:paraId="37D0C871" w14:textId="77777777" w:rsidR="00F20C5A" w:rsidRDefault="00F20C5A" w:rsidP="00F20C5A">
      <w:pPr>
        <w:pStyle w:val="PL"/>
      </w:pPr>
      <w:r>
        <w:t xml:space="preserve">          description: Created</w:t>
      </w:r>
    </w:p>
    <w:p w14:paraId="5FA66D97" w14:textId="77777777" w:rsidR="00F20C5A" w:rsidRDefault="00F20C5A" w:rsidP="00F20C5A">
      <w:pPr>
        <w:pStyle w:val="PL"/>
      </w:pPr>
      <w:r>
        <w:t xml:space="preserve">          content:</w:t>
      </w:r>
    </w:p>
    <w:p w14:paraId="0EC73232" w14:textId="77777777" w:rsidR="00F20C5A" w:rsidRDefault="00F20C5A" w:rsidP="00F20C5A">
      <w:pPr>
        <w:pStyle w:val="PL"/>
      </w:pPr>
      <w:r>
        <w:t xml:space="preserve">            application/json:</w:t>
      </w:r>
    </w:p>
    <w:p w14:paraId="0ADD50B4" w14:textId="77777777" w:rsidR="00F20C5A" w:rsidRDefault="00F20C5A" w:rsidP="00F20C5A">
      <w:pPr>
        <w:pStyle w:val="PL"/>
      </w:pPr>
      <w:r>
        <w:t xml:space="preserve">              schema:</w:t>
      </w:r>
    </w:p>
    <w:p w14:paraId="676DC721" w14:textId="77777777" w:rsidR="00F20C5A" w:rsidRDefault="00F20C5A" w:rsidP="00F20C5A">
      <w:pPr>
        <w:pStyle w:val="PL"/>
      </w:pPr>
      <w:r>
        <w:t xml:space="preserve">                $ref: '#/components/schemas/</w:t>
      </w:r>
      <w:r w:rsidRPr="000B71E3">
        <w:t>AmfNon3GppAccessRegistration'</w:t>
      </w:r>
    </w:p>
    <w:p w14:paraId="797D3099" w14:textId="77777777" w:rsidR="00B66A74" w:rsidRDefault="00B66A74" w:rsidP="00B66A74">
      <w:pPr>
        <w:pStyle w:val="PL"/>
      </w:pPr>
      <w:r>
        <w:t xml:space="preserve">          headers:</w:t>
      </w:r>
    </w:p>
    <w:p w14:paraId="52BE6833" w14:textId="77777777" w:rsidR="00B66A74" w:rsidRDefault="00B66A74" w:rsidP="00B66A74">
      <w:pPr>
        <w:pStyle w:val="PL"/>
      </w:pPr>
      <w:r>
        <w:t xml:space="preserve">            Location:</w:t>
      </w:r>
    </w:p>
    <w:p w14:paraId="6DB047DD" w14:textId="77777777"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14:paraId="1EC1D33C" w14:textId="77777777" w:rsidR="00B66A74" w:rsidRDefault="00B66A74" w:rsidP="00B66A74">
      <w:pPr>
        <w:pStyle w:val="PL"/>
      </w:pPr>
      <w:r>
        <w:lastRenderedPageBreak/>
        <w:t xml:space="preserve">              required: true</w:t>
      </w:r>
    </w:p>
    <w:p w14:paraId="0CD178A5" w14:textId="77777777" w:rsidR="00B66A74" w:rsidRDefault="00B66A74" w:rsidP="00B66A74">
      <w:pPr>
        <w:pStyle w:val="PL"/>
      </w:pPr>
      <w:r>
        <w:t xml:space="preserve">              schema:</w:t>
      </w:r>
    </w:p>
    <w:p w14:paraId="5B0E0F3B" w14:textId="77777777" w:rsidR="00B66A74" w:rsidRPr="002857AD" w:rsidRDefault="00B66A74" w:rsidP="00B66A74">
      <w:pPr>
        <w:pStyle w:val="PL"/>
      </w:pPr>
      <w:r>
        <w:t xml:space="preserve">                type: string</w:t>
      </w:r>
    </w:p>
    <w:p w14:paraId="456B3A9A" w14:textId="77777777" w:rsidR="00F20C5A" w:rsidRDefault="00F20C5A" w:rsidP="00F20C5A">
      <w:pPr>
        <w:pStyle w:val="PL"/>
      </w:pPr>
      <w:r>
        <w:t xml:space="preserve">        '200':</w:t>
      </w:r>
    </w:p>
    <w:p w14:paraId="3DB3FC90" w14:textId="77777777" w:rsidR="00F20C5A" w:rsidRDefault="00F20C5A" w:rsidP="00F20C5A">
      <w:pPr>
        <w:pStyle w:val="PL"/>
      </w:pPr>
      <w:r>
        <w:t xml:space="preserve">          description: OK</w:t>
      </w:r>
    </w:p>
    <w:p w14:paraId="3CECF941" w14:textId="77777777" w:rsidR="00F20C5A" w:rsidRDefault="00F20C5A" w:rsidP="00F20C5A">
      <w:pPr>
        <w:pStyle w:val="PL"/>
      </w:pPr>
      <w:r>
        <w:t xml:space="preserve">          content:</w:t>
      </w:r>
    </w:p>
    <w:p w14:paraId="6A22FD64" w14:textId="77777777" w:rsidR="00F20C5A" w:rsidRDefault="00F20C5A" w:rsidP="00F20C5A">
      <w:pPr>
        <w:pStyle w:val="PL"/>
      </w:pPr>
      <w:r>
        <w:t xml:space="preserve">            application/json:</w:t>
      </w:r>
    </w:p>
    <w:p w14:paraId="5B5FC9CE" w14:textId="77777777" w:rsidR="00F20C5A" w:rsidRDefault="00F20C5A" w:rsidP="00F20C5A">
      <w:pPr>
        <w:pStyle w:val="PL"/>
      </w:pPr>
      <w:r>
        <w:t xml:space="preserve">              schema:</w:t>
      </w:r>
    </w:p>
    <w:p w14:paraId="04CDD3EF" w14:textId="77777777" w:rsidR="00F20C5A" w:rsidRDefault="00F20C5A" w:rsidP="00F20C5A">
      <w:pPr>
        <w:pStyle w:val="PL"/>
      </w:pPr>
      <w:r>
        <w:t xml:space="preserve">                $ref: '#/components/schemas/</w:t>
      </w:r>
      <w:r w:rsidRPr="000B71E3">
        <w:t>AmfNon3GppAccessRegistration'</w:t>
      </w:r>
    </w:p>
    <w:p w14:paraId="6748211C" w14:textId="77777777" w:rsidR="00FC22EA" w:rsidRPr="000B71E3" w:rsidRDefault="00FC22EA" w:rsidP="008F3365">
      <w:pPr>
        <w:pStyle w:val="PL"/>
      </w:pPr>
      <w:r w:rsidRPr="000B71E3">
        <w:t xml:space="preserve">        '204':</w:t>
      </w:r>
    </w:p>
    <w:p w14:paraId="552B0C3B" w14:textId="77777777" w:rsidR="00FC22EA" w:rsidRPr="000B71E3" w:rsidRDefault="00FC22EA" w:rsidP="008F3365">
      <w:pPr>
        <w:pStyle w:val="PL"/>
      </w:pPr>
      <w:r w:rsidRPr="000B71E3">
        <w:t xml:space="preserve">          description: </w:t>
      </w:r>
      <w:r w:rsidR="00F20C5A">
        <w:t>No Content</w:t>
      </w:r>
    </w:p>
    <w:p w14:paraId="6F812433" w14:textId="77777777" w:rsidR="0062688C" w:rsidRPr="000B71E3" w:rsidRDefault="0062688C" w:rsidP="0062688C">
      <w:pPr>
        <w:pStyle w:val="PL"/>
        <w:rPr>
          <w:lang w:val="en-US"/>
        </w:rPr>
      </w:pPr>
      <w:r w:rsidRPr="000B71E3">
        <w:rPr>
          <w:lang w:val="en-US"/>
        </w:rPr>
        <w:t xml:space="preserve">        '400':</w:t>
      </w:r>
    </w:p>
    <w:p w14:paraId="4856A087" w14:textId="77777777" w:rsidR="0062688C" w:rsidRPr="000B71E3" w:rsidRDefault="0062688C" w:rsidP="0062688C">
      <w:pPr>
        <w:pStyle w:val="PL"/>
        <w:rPr>
          <w:lang w:val="en-US"/>
        </w:rPr>
      </w:pPr>
      <w:r w:rsidRPr="000B71E3">
        <w:rPr>
          <w:lang w:val="en-US"/>
        </w:rPr>
        <w:t xml:space="preserve">          $ref: 'TS29571_CommonData.yaml#/components/responses/400'</w:t>
      </w:r>
    </w:p>
    <w:p w14:paraId="3E593961" w14:textId="77777777" w:rsidR="0062688C" w:rsidRPr="000B71E3" w:rsidRDefault="0062688C" w:rsidP="0062688C">
      <w:pPr>
        <w:pStyle w:val="PL"/>
        <w:rPr>
          <w:lang w:val="en-US"/>
        </w:rPr>
      </w:pPr>
      <w:r w:rsidRPr="000B71E3">
        <w:rPr>
          <w:lang w:val="en-US"/>
        </w:rPr>
        <w:t xml:space="preserve">        '403':</w:t>
      </w:r>
    </w:p>
    <w:p w14:paraId="7FFB0C03" w14:textId="77777777" w:rsidR="0062688C" w:rsidRPr="000B71E3" w:rsidRDefault="0062688C" w:rsidP="0062688C">
      <w:pPr>
        <w:pStyle w:val="PL"/>
        <w:rPr>
          <w:lang w:val="en-US"/>
        </w:rPr>
      </w:pPr>
      <w:r w:rsidRPr="000B71E3">
        <w:rPr>
          <w:lang w:val="en-US"/>
        </w:rPr>
        <w:t xml:space="preserve">          $ref: 'TS29571_CommonData.yaml#/components/responses/403'</w:t>
      </w:r>
    </w:p>
    <w:p w14:paraId="5D08BDC2" w14:textId="77777777" w:rsidR="0062688C" w:rsidRPr="000B71E3" w:rsidRDefault="0062688C" w:rsidP="0062688C">
      <w:pPr>
        <w:pStyle w:val="PL"/>
        <w:rPr>
          <w:lang w:val="en-US"/>
        </w:rPr>
      </w:pPr>
      <w:r w:rsidRPr="000B71E3">
        <w:rPr>
          <w:lang w:val="en-US"/>
        </w:rPr>
        <w:t xml:space="preserve">        '404':</w:t>
      </w:r>
    </w:p>
    <w:p w14:paraId="3364A042" w14:textId="77777777" w:rsidR="0062688C" w:rsidRPr="000B71E3" w:rsidRDefault="0062688C" w:rsidP="0062688C">
      <w:pPr>
        <w:pStyle w:val="PL"/>
        <w:rPr>
          <w:lang w:val="en-US"/>
        </w:rPr>
      </w:pPr>
      <w:r w:rsidRPr="000B71E3">
        <w:rPr>
          <w:lang w:val="en-US"/>
        </w:rPr>
        <w:t xml:space="preserve">          $ref: 'TS29571_CommonData.yaml#/components/responses/404'</w:t>
      </w:r>
    </w:p>
    <w:p w14:paraId="3664C338" w14:textId="77777777" w:rsidR="0062688C" w:rsidRPr="000B71E3" w:rsidRDefault="0062688C" w:rsidP="0062688C">
      <w:pPr>
        <w:pStyle w:val="PL"/>
        <w:rPr>
          <w:lang w:val="en-US"/>
        </w:rPr>
      </w:pPr>
      <w:r w:rsidRPr="000B71E3">
        <w:rPr>
          <w:lang w:val="en-US"/>
        </w:rPr>
        <w:t xml:space="preserve">        '500':</w:t>
      </w:r>
    </w:p>
    <w:p w14:paraId="52A1FA82" w14:textId="77777777" w:rsidR="0062688C" w:rsidRPr="000B71E3" w:rsidRDefault="0062688C" w:rsidP="0062688C">
      <w:pPr>
        <w:pStyle w:val="PL"/>
      </w:pPr>
      <w:r w:rsidRPr="000B71E3">
        <w:rPr>
          <w:lang w:val="en-US"/>
        </w:rPr>
        <w:t xml:space="preserve">          </w:t>
      </w:r>
      <w:r w:rsidRPr="000B71E3">
        <w:t>$ref: 'TS29571_CommonData.yaml#/components/responses/500'</w:t>
      </w:r>
    </w:p>
    <w:p w14:paraId="2B142BCA" w14:textId="77777777" w:rsidR="0062688C" w:rsidRPr="000B71E3" w:rsidRDefault="0062688C" w:rsidP="0062688C">
      <w:pPr>
        <w:pStyle w:val="PL"/>
        <w:rPr>
          <w:lang w:val="en-US"/>
        </w:rPr>
      </w:pPr>
      <w:r w:rsidRPr="000B71E3">
        <w:rPr>
          <w:lang w:val="en-US"/>
        </w:rPr>
        <w:t xml:space="preserve">        '503':</w:t>
      </w:r>
    </w:p>
    <w:p w14:paraId="3FE0A0B3" w14:textId="77777777" w:rsidR="0062688C" w:rsidRPr="000B71E3" w:rsidRDefault="0062688C" w:rsidP="0062688C">
      <w:pPr>
        <w:pStyle w:val="PL"/>
        <w:rPr>
          <w:lang w:val="en-US"/>
        </w:rPr>
      </w:pPr>
      <w:r w:rsidRPr="000B71E3">
        <w:t xml:space="preserve">          $ref: 'TS29571_CommonData.yaml#/components/responses/503'</w:t>
      </w:r>
    </w:p>
    <w:p w14:paraId="2781D556" w14:textId="77777777" w:rsidR="00FC22EA" w:rsidRPr="000B71E3" w:rsidRDefault="00FC22EA" w:rsidP="008F3365">
      <w:pPr>
        <w:pStyle w:val="PL"/>
      </w:pPr>
      <w:r w:rsidRPr="000B71E3">
        <w:t xml:space="preserve">        default:</w:t>
      </w:r>
    </w:p>
    <w:p w14:paraId="3AE203B5" w14:textId="77777777" w:rsidR="00FC22EA" w:rsidRPr="000B71E3" w:rsidRDefault="00FC22EA" w:rsidP="008F3365">
      <w:pPr>
        <w:pStyle w:val="PL"/>
      </w:pPr>
      <w:r w:rsidRPr="000B71E3">
        <w:t xml:space="preserve">          description: Unexpected error</w:t>
      </w:r>
    </w:p>
    <w:p w14:paraId="0BB50AD4" w14:textId="77777777" w:rsidR="00FC22EA" w:rsidRPr="000B71E3" w:rsidRDefault="00FC22EA" w:rsidP="008F3365">
      <w:pPr>
        <w:pStyle w:val="PL"/>
      </w:pPr>
      <w:r w:rsidRPr="000B71E3">
        <w:t xml:space="preserve">      callbacks:</w:t>
      </w:r>
    </w:p>
    <w:p w14:paraId="3B6D12D9" w14:textId="77777777" w:rsidR="00FC22EA" w:rsidRPr="000B71E3" w:rsidRDefault="00FC22EA" w:rsidP="008F3365">
      <w:pPr>
        <w:pStyle w:val="PL"/>
      </w:pPr>
      <w:r w:rsidRPr="000B71E3">
        <w:t xml:space="preserve">        deregistrationeNotification:</w:t>
      </w:r>
    </w:p>
    <w:p w14:paraId="6278F2A2" w14:textId="77777777" w:rsidR="00FC22EA" w:rsidRPr="000B71E3" w:rsidRDefault="00FC22EA" w:rsidP="008F3365">
      <w:pPr>
        <w:pStyle w:val="PL"/>
      </w:pPr>
      <w:r w:rsidRPr="000B71E3">
        <w:t xml:space="preserve">          '{request.body#/deregCallbackUri}':</w:t>
      </w:r>
    </w:p>
    <w:p w14:paraId="55012EF4" w14:textId="77777777" w:rsidR="00FC22EA" w:rsidRPr="000B71E3" w:rsidRDefault="00FC22EA" w:rsidP="008F3365">
      <w:pPr>
        <w:pStyle w:val="PL"/>
      </w:pPr>
      <w:r w:rsidRPr="000B71E3">
        <w:t xml:space="preserve">            post:</w:t>
      </w:r>
    </w:p>
    <w:p w14:paraId="29733B61" w14:textId="77777777" w:rsidR="00FC22EA" w:rsidRPr="000B71E3" w:rsidRDefault="00FC22EA" w:rsidP="008F3365">
      <w:pPr>
        <w:pStyle w:val="PL"/>
      </w:pPr>
      <w:r w:rsidRPr="000B71E3">
        <w:t xml:space="preserve">              requestBody:</w:t>
      </w:r>
    </w:p>
    <w:p w14:paraId="44B9D1ED" w14:textId="77777777" w:rsidR="00FC22EA" w:rsidRPr="000B71E3" w:rsidRDefault="00FC22EA" w:rsidP="008F3365">
      <w:pPr>
        <w:pStyle w:val="PL"/>
      </w:pPr>
      <w:r w:rsidRPr="000B71E3">
        <w:t xml:space="preserve">                required: true</w:t>
      </w:r>
    </w:p>
    <w:p w14:paraId="27B75B33" w14:textId="77777777" w:rsidR="00FC22EA" w:rsidRPr="000B71E3" w:rsidRDefault="00FC22EA" w:rsidP="008F3365">
      <w:pPr>
        <w:pStyle w:val="PL"/>
      </w:pPr>
      <w:r w:rsidRPr="000B71E3">
        <w:t xml:space="preserve">                content:</w:t>
      </w:r>
    </w:p>
    <w:p w14:paraId="40326ECC" w14:textId="77777777" w:rsidR="00FC22EA" w:rsidRPr="000B71E3" w:rsidRDefault="00FC22EA" w:rsidP="008F3365">
      <w:pPr>
        <w:pStyle w:val="PL"/>
      </w:pPr>
      <w:r w:rsidRPr="000B71E3">
        <w:t xml:space="preserve">                  application/json:</w:t>
      </w:r>
    </w:p>
    <w:p w14:paraId="69D15595" w14:textId="77777777" w:rsidR="00FC22EA" w:rsidRPr="000B71E3" w:rsidRDefault="00FC22EA" w:rsidP="008F3365">
      <w:pPr>
        <w:pStyle w:val="PL"/>
      </w:pPr>
      <w:r w:rsidRPr="000B71E3">
        <w:t xml:space="preserve">                    schema:</w:t>
      </w:r>
    </w:p>
    <w:p w14:paraId="1ECD2E4A" w14:textId="77777777" w:rsidR="00FC22EA" w:rsidRPr="000B71E3" w:rsidRDefault="00FC22EA" w:rsidP="008F3365">
      <w:pPr>
        <w:pStyle w:val="PL"/>
      </w:pPr>
      <w:r w:rsidRPr="000B71E3">
        <w:t xml:space="preserve">                      $ref: '#/components/schemas/DeregistrationData'</w:t>
      </w:r>
    </w:p>
    <w:p w14:paraId="40759BB5" w14:textId="77777777" w:rsidR="00FC22EA" w:rsidRPr="000B71E3" w:rsidRDefault="00FC22EA" w:rsidP="008F3365">
      <w:pPr>
        <w:pStyle w:val="PL"/>
      </w:pPr>
      <w:r w:rsidRPr="000B71E3">
        <w:t xml:space="preserve">              responses:</w:t>
      </w:r>
    </w:p>
    <w:p w14:paraId="7AE34BE3" w14:textId="77777777" w:rsidR="00FC22EA" w:rsidRPr="000B71E3" w:rsidRDefault="00FC22EA" w:rsidP="008F3365">
      <w:pPr>
        <w:pStyle w:val="PL"/>
      </w:pPr>
      <w:r w:rsidRPr="000B71E3">
        <w:t xml:space="preserve">                '204':</w:t>
      </w:r>
    </w:p>
    <w:p w14:paraId="7CE33B32" w14:textId="77777777" w:rsidR="0062688C" w:rsidRPr="000B71E3" w:rsidRDefault="00FC22EA" w:rsidP="0062688C">
      <w:pPr>
        <w:pStyle w:val="PL"/>
      </w:pPr>
      <w:r w:rsidRPr="000B71E3">
        <w:t xml:space="preserve">                  description: Successful Notification response</w:t>
      </w:r>
    </w:p>
    <w:p w14:paraId="3462F78F" w14:textId="77777777" w:rsidR="0062688C" w:rsidRPr="000B71E3" w:rsidRDefault="0062688C" w:rsidP="0062688C">
      <w:pPr>
        <w:pStyle w:val="PL"/>
        <w:rPr>
          <w:lang w:val="en-US"/>
        </w:rPr>
      </w:pPr>
      <w:r w:rsidRPr="000B71E3">
        <w:rPr>
          <w:lang w:val="en-US"/>
        </w:rPr>
        <w:t xml:space="preserve">                '400':</w:t>
      </w:r>
    </w:p>
    <w:p w14:paraId="53BFEF4E" w14:textId="77777777" w:rsidR="0062688C" w:rsidRPr="000B71E3" w:rsidRDefault="0062688C" w:rsidP="0062688C">
      <w:pPr>
        <w:pStyle w:val="PL"/>
        <w:rPr>
          <w:lang w:val="en-US"/>
        </w:rPr>
      </w:pPr>
      <w:r w:rsidRPr="000B71E3">
        <w:rPr>
          <w:lang w:val="en-US"/>
        </w:rPr>
        <w:t xml:space="preserve">                  $ref: 'TS29571_CommonData.yaml#/components/responses/400'</w:t>
      </w:r>
    </w:p>
    <w:p w14:paraId="054C72AF" w14:textId="77777777" w:rsidR="0062688C" w:rsidRPr="000B71E3" w:rsidRDefault="0062688C" w:rsidP="0062688C">
      <w:pPr>
        <w:pStyle w:val="PL"/>
        <w:rPr>
          <w:lang w:val="en-US"/>
        </w:rPr>
      </w:pPr>
      <w:r w:rsidRPr="000B71E3">
        <w:rPr>
          <w:lang w:val="en-US"/>
        </w:rPr>
        <w:t xml:space="preserve">                '404':</w:t>
      </w:r>
    </w:p>
    <w:p w14:paraId="60D853E7" w14:textId="77777777" w:rsidR="0062688C" w:rsidRPr="000B71E3" w:rsidRDefault="0062688C" w:rsidP="0062688C">
      <w:pPr>
        <w:pStyle w:val="PL"/>
        <w:rPr>
          <w:lang w:val="en-US"/>
        </w:rPr>
      </w:pPr>
      <w:r w:rsidRPr="000B71E3">
        <w:rPr>
          <w:lang w:val="en-US"/>
        </w:rPr>
        <w:t xml:space="preserve">                  $ref: 'TS29571_CommonData.yaml#/components/responses/404'</w:t>
      </w:r>
    </w:p>
    <w:p w14:paraId="6617A4D3" w14:textId="77777777" w:rsidR="0062688C" w:rsidRPr="000B71E3" w:rsidRDefault="0062688C" w:rsidP="0062688C">
      <w:pPr>
        <w:pStyle w:val="PL"/>
        <w:rPr>
          <w:lang w:val="en-US"/>
        </w:rPr>
      </w:pPr>
      <w:r w:rsidRPr="000B71E3">
        <w:rPr>
          <w:lang w:val="en-US"/>
        </w:rPr>
        <w:t xml:space="preserve">                '500':</w:t>
      </w:r>
    </w:p>
    <w:p w14:paraId="341B1FAD" w14:textId="77777777" w:rsidR="0062688C" w:rsidRPr="000B71E3" w:rsidRDefault="0062688C" w:rsidP="0062688C">
      <w:pPr>
        <w:pStyle w:val="PL"/>
      </w:pPr>
      <w:r w:rsidRPr="000B71E3">
        <w:rPr>
          <w:lang w:val="en-US"/>
        </w:rPr>
        <w:t xml:space="preserve">                  </w:t>
      </w:r>
      <w:r w:rsidRPr="000B71E3">
        <w:t>$ref: 'TS29571_CommonData.yaml#/components/responses/500'</w:t>
      </w:r>
    </w:p>
    <w:p w14:paraId="0F9AEE57" w14:textId="77777777" w:rsidR="0062688C" w:rsidRPr="000B71E3" w:rsidRDefault="0062688C" w:rsidP="0062688C">
      <w:pPr>
        <w:pStyle w:val="PL"/>
        <w:rPr>
          <w:lang w:val="en-US"/>
        </w:rPr>
      </w:pPr>
      <w:r w:rsidRPr="000B71E3">
        <w:rPr>
          <w:lang w:val="en-US"/>
        </w:rPr>
        <w:t xml:space="preserve">                '503':</w:t>
      </w:r>
    </w:p>
    <w:p w14:paraId="45B645D0" w14:textId="77777777" w:rsidR="0062688C" w:rsidRPr="000B71E3" w:rsidRDefault="0062688C" w:rsidP="0062688C">
      <w:pPr>
        <w:pStyle w:val="PL"/>
        <w:rPr>
          <w:lang w:val="en-US"/>
        </w:rPr>
      </w:pPr>
      <w:r w:rsidRPr="000B71E3">
        <w:t xml:space="preserve">                  $ref: 'TS29571_CommonData.yaml#/components/responses/503'</w:t>
      </w:r>
    </w:p>
    <w:p w14:paraId="7CA11DF7" w14:textId="77777777" w:rsidR="0062688C" w:rsidRPr="000B71E3" w:rsidRDefault="0062688C" w:rsidP="0062688C">
      <w:pPr>
        <w:pStyle w:val="PL"/>
      </w:pPr>
      <w:r w:rsidRPr="000B71E3">
        <w:t xml:space="preserve">                default:</w:t>
      </w:r>
    </w:p>
    <w:p w14:paraId="4C079207" w14:textId="77777777" w:rsidR="00FC22EA" w:rsidRPr="000B71E3" w:rsidRDefault="0062688C" w:rsidP="0062688C">
      <w:pPr>
        <w:pStyle w:val="PL"/>
      </w:pPr>
      <w:r w:rsidRPr="000B71E3">
        <w:t xml:space="preserve">                  description: Unexpected error</w:t>
      </w:r>
    </w:p>
    <w:p w14:paraId="5979F5C7" w14:textId="77777777" w:rsidR="004F033D" w:rsidRPr="000B71E3" w:rsidRDefault="004F033D" w:rsidP="004F033D">
      <w:pPr>
        <w:pStyle w:val="PL"/>
      </w:pPr>
      <w:r w:rsidRPr="000B71E3">
        <w:t xml:space="preserve">        pcscfRestorationNotification:</w:t>
      </w:r>
    </w:p>
    <w:p w14:paraId="36D6A7F6" w14:textId="77777777" w:rsidR="004F033D" w:rsidRPr="000B71E3" w:rsidRDefault="004F033D" w:rsidP="004F033D">
      <w:pPr>
        <w:pStyle w:val="PL"/>
      </w:pPr>
      <w:r w:rsidRPr="000B71E3">
        <w:t xml:space="preserve">          '{request.body#/pcscfRestorationCallbackUri}':</w:t>
      </w:r>
    </w:p>
    <w:p w14:paraId="63F66BF2" w14:textId="77777777" w:rsidR="004F033D" w:rsidRPr="000B71E3" w:rsidRDefault="004F033D" w:rsidP="004F033D">
      <w:pPr>
        <w:pStyle w:val="PL"/>
      </w:pPr>
      <w:r w:rsidRPr="000B71E3">
        <w:t xml:space="preserve">            post:</w:t>
      </w:r>
    </w:p>
    <w:p w14:paraId="7F980C1C" w14:textId="77777777" w:rsidR="004F033D" w:rsidRPr="000B71E3" w:rsidRDefault="004F033D" w:rsidP="004F033D">
      <w:pPr>
        <w:pStyle w:val="PL"/>
      </w:pPr>
      <w:r w:rsidRPr="000B71E3">
        <w:t xml:space="preserve">              requestBody:</w:t>
      </w:r>
    </w:p>
    <w:p w14:paraId="07158F47" w14:textId="77777777" w:rsidR="004F033D" w:rsidRPr="000B71E3" w:rsidRDefault="004F033D" w:rsidP="004F033D">
      <w:pPr>
        <w:pStyle w:val="PL"/>
      </w:pPr>
      <w:r w:rsidRPr="000B71E3">
        <w:t xml:space="preserve">                required: true</w:t>
      </w:r>
    </w:p>
    <w:p w14:paraId="61264911" w14:textId="77777777" w:rsidR="004F033D" w:rsidRPr="000B71E3" w:rsidRDefault="004F033D" w:rsidP="004F033D">
      <w:pPr>
        <w:pStyle w:val="PL"/>
      </w:pPr>
      <w:r w:rsidRPr="000B71E3">
        <w:t xml:space="preserve">                content:</w:t>
      </w:r>
    </w:p>
    <w:p w14:paraId="14CE0CCF" w14:textId="77777777" w:rsidR="004F033D" w:rsidRPr="000B71E3" w:rsidRDefault="004F033D" w:rsidP="004F033D">
      <w:pPr>
        <w:pStyle w:val="PL"/>
      </w:pPr>
      <w:r w:rsidRPr="000B71E3">
        <w:t xml:space="preserve">                  application/json:</w:t>
      </w:r>
    </w:p>
    <w:p w14:paraId="3FCE2FCD" w14:textId="77777777" w:rsidR="004F033D" w:rsidRPr="000B71E3" w:rsidRDefault="004F033D" w:rsidP="004F033D">
      <w:pPr>
        <w:pStyle w:val="PL"/>
      </w:pPr>
      <w:r w:rsidRPr="000B71E3">
        <w:t xml:space="preserve">                    schema:</w:t>
      </w:r>
    </w:p>
    <w:p w14:paraId="640C93B4" w14:textId="77777777" w:rsidR="004F033D" w:rsidRPr="000B71E3" w:rsidRDefault="004F033D" w:rsidP="004F033D">
      <w:pPr>
        <w:pStyle w:val="PL"/>
      </w:pPr>
      <w:r w:rsidRPr="000B71E3">
        <w:t xml:space="preserve">                      $ref: '#/components/schemas/PcscfRestorationNotification'</w:t>
      </w:r>
    </w:p>
    <w:p w14:paraId="518B3E20" w14:textId="77777777" w:rsidR="004F033D" w:rsidRPr="000B71E3" w:rsidRDefault="004F033D" w:rsidP="004F033D">
      <w:pPr>
        <w:pStyle w:val="PL"/>
      </w:pPr>
      <w:r w:rsidRPr="000B71E3">
        <w:t xml:space="preserve">              responses:</w:t>
      </w:r>
    </w:p>
    <w:p w14:paraId="65DB3461" w14:textId="77777777" w:rsidR="004F033D" w:rsidRPr="000B71E3" w:rsidRDefault="004F033D" w:rsidP="004F033D">
      <w:pPr>
        <w:pStyle w:val="PL"/>
      </w:pPr>
      <w:r w:rsidRPr="000B71E3">
        <w:t xml:space="preserve">                '204':</w:t>
      </w:r>
    </w:p>
    <w:p w14:paraId="25755684" w14:textId="77777777" w:rsidR="004F033D" w:rsidRPr="000B71E3" w:rsidRDefault="004F033D" w:rsidP="004F033D">
      <w:pPr>
        <w:pStyle w:val="PL"/>
      </w:pPr>
      <w:r w:rsidRPr="000B71E3">
        <w:t xml:space="preserve">                  description: Successful Notification response</w:t>
      </w:r>
    </w:p>
    <w:p w14:paraId="2184C14C" w14:textId="77777777" w:rsidR="004F033D" w:rsidRPr="000B71E3" w:rsidRDefault="004F033D" w:rsidP="004F033D">
      <w:pPr>
        <w:pStyle w:val="PL"/>
        <w:rPr>
          <w:lang w:val="en-US"/>
        </w:rPr>
      </w:pPr>
      <w:r w:rsidRPr="000B71E3">
        <w:rPr>
          <w:lang w:val="en-US"/>
        </w:rPr>
        <w:t xml:space="preserve">                '400':</w:t>
      </w:r>
    </w:p>
    <w:p w14:paraId="7CF8550D" w14:textId="77777777" w:rsidR="004F033D" w:rsidRPr="000B71E3" w:rsidRDefault="004F033D" w:rsidP="004F033D">
      <w:pPr>
        <w:pStyle w:val="PL"/>
        <w:rPr>
          <w:lang w:val="en-US"/>
        </w:rPr>
      </w:pPr>
      <w:r w:rsidRPr="000B71E3">
        <w:rPr>
          <w:lang w:val="en-US"/>
        </w:rPr>
        <w:t xml:space="preserve">                  $ref: 'TS29571_CommonData.yaml#/components/responses/400'</w:t>
      </w:r>
    </w:p>
    <w:p w14:paraId="5DE3C8C2" w14:textId="77777777" w:rsidR="004F033D" w:rsidRPr="000B71E3" w:rsidRDefault="004F033D" w:rsidP="004F033D">
      <w:pPr>
        <w:pStyle w:val="PL"/>
        <w:rPr>
          <w:lang w:val="en-US"/>
        </w:rPr>
      </w:pPr>
      <w:r w:rsidRPr="000B71E3">
        <w:rPr>
          <w:lang w:val="en-US"/>
        </w:rPr>
        <w:t xml:space="preserve">                '404':</w:t>
      </w:r>
    </w:p>
    <w:p w14:paraId="0699B031" w14:textId="77777777" w:rsidR="004F033D" w:rsidRPr="000B71E3" w:rsidRDefault="004F033D" w:rsidP="004F033D">
      <w:pPr>
        <w:pStyle w:val="PL"/>
        <w:rPr>
          <w:lang w:val="en-US"/>
        </w:rPr>
      </w:pPr>
      <w:r w:rsidRPr="000B71E3">
        <w:rPr>
          <w:lang w:val="en-US"/>
        </w:rPr>
        <w:t xml:space="preserve">                  $ref: 'TS29571_CommonData.yaml#/components/responses/404'</w:t>
      </w:r>
    </w:p>
    <w:p w14:paraId="510908FD" w14:textId="77777777" w:rsidR="004F033D" w:rsidRPr="000B71E3" w:rsidRDefault="004F033D" w:rsidP="004F033D">
      <w:pPr>
        <w:pStyle w:val="PL"/>
        <w:rPr>
          <w:lang w:val="en-US"/>
        </w:rPr>
      </w:pPr>
      <w:r w:rsidRPr="000B71E3">
        <w:rPr>
          <w:lang w:val="en-US"/>
        </w:rPr>
        <w:t xml:space="preserve">                '500':</w:t>
      </w:r>
    </w:p>
    <w:p w14:paraId="62AAACCC" w14:textId="77777777" w:rsidR="004F033D" w:rsidRPr="000B71E3" w:rsidRDefault="004F033D" w:rsidP="004F033D">
      <w:pPr>
        <w:pStyle w:val="PL"/>
      </w:pPr>
      <w:r w:rsidRPr="000B71E3">
        <w:rPr>
          <w:lang w:val="en-US"/>
        </w:rPr>
        <w:t xml:space="preserve">                  </w:t>
      </w:r>
      <w:r w:rsidRPr="000B71E3">
        <w:t>$ref: 'TS29571_CommonData.yaml#/components/responses/500'</w:t>
      </w:r>
    </w:p>
    <w:p w14:paraId="48B3F49C" w14:textId="77777777" w:rsidR="004F033D" w:rsidRPr="000B71E3" w:rsidRDefault="004F033D" w:rsidP="004F033D">
      <w:pPr>
        <w:pStyle w:val="PL"/>
        <w:rPr>
          <w:lang w:val="en-US"/>
        </w:rPr>
      </w:pPr>
      <w:r w:rsidRPr="000B71E3">
        <w:rPr>
          <w:lang w:val="en-US"/>
        </w:rPr>
        <w:t xml:space="preserve">                '503':</w:t>
      </w:r>
    </w:p>
    <w:p w14:paraId="3ABBF118" w14:textId="77777777" w:rsidR="004F033D" w:rsidRPr="000B71E3" w:rsidRDefault="004F033D" w:rsidP="004F033D">
      <w:pPr>
        <w:pStyle w:val="PL"/>
        <w:rPr>
          <w:lang w:val="en-US"/>
        </w:rPr>
      </w:pPr>
      <w:r w:rsidRPr="000B71E3">
        <w:t xml:space="preserve">                  $ref: 'TS29571_CommonData.yaml#/components/responses/503'</w:t>
      </w:r>
    </w:p>
    <w:p w14:paraId="571CF930" w14:textId="77777777" w:rsidR="004F033D" w:rsidRPr="000B71E3" w:rsidRDefault="004F033D" w:rsidP="004F033D">
      <w:pPr>
        <w:pStyle w:val="PL"/>
      </w:pPr>
      <w:r w:rsidRPr="000B71E3">
        <w:t xml:space="preserve">                default:</w:t>
      </w:r>
    </w:p>
    <w:p w14:paraId="0D908D9E" w14:textId="77777777" w:rsidR="004F033D" w:rsidRPr="000B71E3" w:rsidRDefault="004F033D" w:rsidP="004F033D">
      <w:pPr>
        <w:pStyle w:val="PL"/>
      </w:pPr>
      <w:r w:rsidRPr="000B71E3">
        <w:t xml:space="preserve">                  description: Unexpected error</w:t>
      </w:r>
    </w:p>
    <w:p w14:paraId="7D959E71" w14:textId="77777777" w:rsidR="00FC22EA" w:rsidRPr="000B71E3" w:rsidRDefault="00FC22EA" w:rsidP="004F033D">
      <w:pPr>
        <w:pStyle w:val="PL"/>
      </w:pPr>
      <w:r w:rsidRPr="000B71E3">
        <w:t xml:space="preserve">    patch:</w:t>
      </w:r>
    </w:p>
    <w:p w14:paraId="6FEC5028" w14:textId="77777777" w:rsidR="00FC22EA" w:rsidRPr="000B71E3" w:rsidRDefault="00FC22EA" w:rsidP="008F3365">
      <w:pPr>
        <w:pStyle w:val="PL"/>
      </w:pPr>
      <w:r w:rsidRPr="000B71E3">
        <w:t xml:space="preserve">      summary: update a parameter in the AMF registration for non-3GPP access</w:t>
      </w:r>
    </w:p>
    <w:p w14:paraId="57CBF927" w14:textId="77777777" w:rsidR="00FC22EA" w:rsidRPr="000B71E3" w:rsidRDefault="00FC22EA" w:rsidP="008F3365">
      <w:pPr>
        <w:pStyle w:val="PL"/>
      </w:pPr>
      <w:r w:rsidRPr="000B71E3">
        <w:t xml:space="preserve">      operationId: Update</w:t>
      </w:r>
      <w:r w:rsidR="00AE0BFB">
        <w:t>Non3GppRegistration</w:t>
      </w:r>
    </w:p>
    <w:p w14:paraId="4722394A" w14:textId="77777777" w:rsidR="00FC22EA" w:rsidRPr="000B71E3" w:rsidRDefault="00FC22EA" w:rsidP="008F3365">
      <w:pPr>
        <w:pStyle w:val="PL"/>
      </w:pPr>
      <w:r w:rsidRPr="000B71E3">
        <w:t xml:space="preserve">      tags:</w:t>
      </w:r>
    </w:p>
    <w:p w14:paraId="06FCA9D9" w14:textId="77777777" w:rsidR="00FC22EA" w:rsidRPr="000B71E3" w:rsidRDefault="00FC22EA" w:rsidP="008F3365">
      <w:pPr>
        <w:pStyle w:val="PL"/>
      </w:pPr>
      <w:r w:rsidRPr="000B71E3">
        <w:t xml:space="preserve">        - Parameter update in the AMF registration for non-3GPP access</w:t>
      </w:r>
    </w:p>
    <w:p w14:paraId="260C94C5" w14:textId="77777777" w:rsidR="00FC22EA" w:rsidRPr="000B71E3" w:rsidRDefault="00FC22EA" w:rsidP="008F3365">
      <w:pPr>
        <w:pStyle w:val="PL"/>
      </w:pPr>
      <w:r w:rsidRPr="000B71E3">
        <w:t xml:space="preserve">      parameters:</w:t>
      </w:r>
    </w:p>
    <w:p w14:paraId="4BB4001D" w14:textId="77777777" w:rsidR="00FC22EA" w:rsidRPr="000B71E3" w:rsidRDefault="00FC22EA" w:rsidP="008F3365">
      <w:pPr>
        <w:pStyle w:val="PL"/>
      </w:pPr>
      <w:r w:rsidRPr="000B71E3">
        <w:t xml:space="preserve">        - name: ueId</w:t>
      </w:r>
    </w:p>
    <w:p w14:paraId="53753B5D" w14:textId="77777777" w:rsidR="00FC22EA" w:rsidRPr="000B71E3" w:rsidRDefault="00FC22EA" w:rsidP="008F3365">
      <w:pPr>
        <w:pStyle w:val="PL"/>
      </w:pPr>
      <w:r w:rsidRPr="000B71E3">
        <w:t xml:space="preserve">          in: path</w:t>
      </w:r>
    </w:p>
    <w:p w14:paraId="53734F07" w14:textId="77777777" w:rsidR="00FC22EA" w:rsidRPr="000B71E3" w:rsidRDefault="00FC22EA" w:rsidP="008F3365">
      <w:pPr>
        <w:pStyle w:val="PL"/>
      </w:pPr>
      <w:r w:rsidRPr="000B71E3">
        <w:t xml:space="preserve">          description: Identifier of the UE</w:t>
      </w:r>
    </w:p>
    <w:p w14:paraId="09AB9D22" w14:textId="77777777" w:rsidR="00FC22EA" w:rsidRPr="000B71E3" w:rsidRDefault="00FC22EA" w:rsidP="008F3365">
      <w:pPr>
        <w:pStyle w:val="PL"/>
      </w:pPr>
      <w:r w:rsidRPr="000B71E3">
        <w:t xml:space="preserve">          required: true</w:t>
      </w:r>
    </w:p>
    <w:p w14:paraId="17B7CFCF" w14:textId="77777777" w:rsidR="00FC22EA" w:rsidRPr="000B71E3" w:rsidRDefault="00FC22EA" w:rsidP="008F3365">
      <w:pPr>
        <w:pStyle w:val="PL"/>
      </w:pPr>
      <w:r w:rsidRPr="000B71E3">
        <w:lastRenderedPageBreak/>
        <w:t xml:space="preserve">          schema:</w:t>
      </w:r>
    </w:p>
    <w:p w14:paraId="01AC035B"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F0974A7" w14:textId="77777777" w:rsidR="00FC22EA" w:rsidRPr="000B71E3" w:rsidRDefault="00FC22EA" w:rsidP="008F3365">
      <w:pPr>
        <w:pStyle w:val="PL"/>
      </w:pPr>
      <w:r w:rsidRPr="000B71E3">
        <w:t xml:space="preserve">      requestBody:</w:t>
      </w:r>
    </w:p>
    <w:p w14:paraId="68CD0628" w14:textId="77777777" w:rsidR="00FC22EA" w:rsidRPr="000B71E3" w:rsidRDefault="00FC22EA" w:rsidP="008F3365">
      <w:pPr>
        <w:pStyle w:val="PL"/>
      </w:pPr>
      <w:r w:rsidRPr="000B71E3">
        <w:t xml:space="preserve">        content:</w:t>
      </w:r>
    </w:p>
    <w:p w14:paraId="1C72150F"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5F9EA2D6" w14:textId="77777777" w:rsidR="00FC22EA" w:rsidRPr="000B71E3" w:rsidRDefault="00FC22EA" w:rsidP="008F3365">
      <w:pPr>
        <w:pStyle w:val="PL"/>
      </w:pPr>
      <w:r w:rsidRPr="000B71E3">
        <w:t xml:space="preserve">            schema:</w:t>
      </w:r>
    </w:p>
    <w:p w14:paraId="63D9C308" w14:textId="77777777" w:rsidR="00FC22EA" w:rsidRPr="000B71E3" w:rsidRDefault="00FC22EA" w:rsidP="008F3365">
      <w:pPr>
        <w:pStyle w:val="PL"/>
      </w:pPr>
      <w:r w:rsidRPr="000B71E3">
        <w:t xml:space="preserve">              $ref: '#/components/schemas/AmfNon3GppAccessRegistrationModification'</w:t>
      </w:r>
    </w:p>
    <w:p w14:paraId="341BFB33" w14:textId="77777777" w:rsidR="00FC22EA" w:rsidRPr="000B71E3" w:rsidRDefault="00FC22EA" w:rsidP="008F3365">
      <w:pPr>
        <w:pStyle w:val="PL"/>
      </w:pPr>
      <w:r w:rsidRPr="000B71E3">
        <w:t xml:space="preserve">        required: true</w:t>
      </w:r>
    </w:p>
    <w:p w14:paraId="30809F95" w14:textId="77777777" w:rsidR="00FC22EA" w:rsidRPr="000B71E3" w:rsidRDefault="00FC22EA" w:rsidP="008F3365">
      <w:pPr>
        <w:pStyle w:val="PL"/>
      </w:pPr>
      <w:r w:rsidRPr="000B71E3">
        <w:t xml:space="preserve">      responses:</w:t>
      </w:r>
    </w:p>
    <w:p w14:paraId="5176D89E" w14:textId="77777777" w:rsidR="00FC22EA" w:rsidRPr="000B71E3" w:rsidRDefault="00FC22EA" w:rsidP="008F3365">
      <w:pPr>
        <w:pStyle w:val="PL"/>
      </w:pPr>
      <w:r w:rsidRPr="000B71E3">
        <w:t xml:space="preserve">        '204':</w:t>
      </w:r>
    </w:p>
    <w:p w14:paraId="5760F5CC" w14:textId="77777777" w:rsidR="00FC22EA" w:rsidRPr="000B71E3" w:rsidRDefault="00FC22EA" w:rsidP="008F3365">
      <w:pPr>
        <w:pStyle w:val="PL"/>
      </w:pPr>
      <w:r w:rsidRPr="000B71E3">
        <w:t xml:space="preserve">          description: Expected response to a valid request</w:t>
      </w:r>
    </w:p>
    <w:p w14:paraId="3DC26921" w14:textId="77777777" w:rsidR="0062688C" w:rsidRPr="000B71E3" w:rsidRDefault="0062688C" w:rsidP="0062688C">
      <w:pPr>
        <w:pStyle w:val="PL"/>
        <w:rPr>
          <w:lang w:val="en-US"/>
        </w:rPr>
      </w:pPr>
      <w:r w:rsidRPr="000B71E3">
        <w:rPr>
          <w:lang w:val="en-US"/>
        </w:rPr>
        <w:t xml:space="preserve">        '400':</w:t>
      </w:r>
    </w:p>
    <w:p w14:paraId="6647DE8B" w14:textId="77777777" w:rsidR="0062688C" w:rsidRPr="000B71E3" w:rsidRDefault="0062688C" w:rsidP="0062688C">
      <w:pPr>
        <w:pStyle w:val="PL"/>
        <w:rPr>
          <w:lang w:val="en-US"/>
        </w:rPr>
      </w:pPr>
      <w:r w:rsidRPr="000B71E3">
        <w:rPr>
          <w:lang w:val="en-US"/>
        </w:rPr>
        <w:t xml:space="preserve">          $ref: 'TS29571_CommonData.yaml#/components/responses/400'</w:t>
      </w:r>
    </w:p>
    <w:p w14:paraId="6E31663E" w14:textId="77777777" w:rsidR="0062688C" w:rsidRPr="000B71E3" w:rsidRDefault="0062688C" w:rsidP="0062688C">
      <w:pPr>
        <w:pStyle w:val="PL"/>
        <w:rPr>
          <w:lang w:val="en-US"/>
        </w:rPr>
      </w:pPr>
      <w:r w:rsidRPr="000B71E3">
        <w:rPr>
          <w:lang w:val="en-US"/>
        </w:rPr>
        <w:t xml:space="preserve">        '404':</w:t>
      </w:r>
    </w:p>
    <w:p w14:paraId="782C3A01" w14:textId="77777777" w:rsidR="0062688C" w:rsidRPr="000B71E3" w:rsidRDefault="0062688C" w:rsidP="0062688C">
      <w:pPr>
        <w:pStyle w:val="PL"/>
        <w:rPr>
          <w:lang w:val="en-US"/>
        </w:rPr>
      </w:pPr>
      <w:r w:rsidRPr="000B71E3">
        <w:rPr>
          <w:lang w:val="en-US"/>
        </w:rPr>
        <w:t xml:space="preserve">          $ref: 'TS29571_CommonData.yaml#/components/responses/404'</w:t>
      </w:r>
    </w:p>
    <w:p w14:paraId="53BA1E57" w14:textId="77777777" w:rsidR="0062688C" w:rsidRPr="000B71E3" w:rsidRDefault="0062688C" w:rsidP="0062688C">
      <w:pPr>
        <w:pStyle w:val="PL"/>
        <w:rPr>
          <w:lang w:val="en-US"/>
        </w:rPr>
      </w:pPr>
      <w:r w:rsidRPr="000B71E3">
        <w:rPr>
          <w:lang w:val="en-US"/>
        </w:rPr>
        <w:t xml:space="preserve">        '422':</w:t>
      </w:r>
    </w:p>
    <w:p w14:paraId="262AD1B0" w14:textId="77777777" w:rsidR="0062688C" w:rsidRPr="000B71E3" w:rsidRDefault="0062688C" w:rsidP="0062688C">
      <w:pPr>
        <w:pStyle w:val="PL"/>
      </w:pPr>
      <w:r w:rsidRPr="000B71E3">
        <w:t xml:space="preserve">          description: Unprocessable Request</w:t>
      </w:r>
    </w:p>
    <w:p w14:paraId="53BB1DDC" w14:textId="77777777" w:rsidR="0062688C" w:rsidRPr="000B71E3" w:rsidRDefault="0062688C" w:rsidP="0062688C">
      <w:pPr>
        <w:pStyle w:val="PL"/>
      </w:pPr>
      <w:r w:rsidRPr="000B71E3">
        <w:t xml:space="preserve">          content:</w:t>
      </w:r>
    </w:p>
    <w:p w14:paraId="4C75615B" w14:textId="77777777" w:rsidR="0062688C" w:rsidRPr="000B71E3" w:rsidRDefault="0062688C" w:rsidP="0062688C">
      <w:pPr>
        <w:pStyle w:val="PL"/>
      </w:pPr>
      <w:r w:rsidRPr="000B71E3">
        <w:t xml:space="preserve">            application/problem+json:</w:t>
      </w:r>
    </w:p>
    <w:p w14:paraId="4E24B121" w14:textId="77777777" w:rsidR="0062688C" w:rsidRPr="000B71E3" w:rsidRDefault="0062688C" w:rsidP="0062688C">
      <w:pPr>
        <w:pStyle w:val="PL"/>
      </w:pPr>
      <w:r w:rsidRPr="000B71E3">
        <w:t xml:space="preserve">              schema:</w:t>
      </w:r>
    </w:p>
    <w:p w14:paraId="70AC2D5B" w14:textId="77777777" w:rsidR="0062688C" w:rsidRPr="000B71E3" w:rsidRDefault="0062688C" w:rsidP="0062688C">
      <w:pPr>
        <w:pStyle w:val="PL"/>
      </w:pPr>
      <w:r w:rsidRPr="000B71E3">
        <w:t xml:space="preserve">                $ref: 'TS29571_CommonData.yaml#/components/schemas/ProblemDetails'</w:t>
      </w:r>
    </w:p>
    <w:p w14:paraId="1854EB41" w14:textId="77777777" w:rsidR="0062688C" w:rsidRPr="000B71E3" w:rsidRDefault="0062688C" w:rsidP="0062688C">
      <w:pPr>
        <w:pStyle w:val="PL"/>
        <w:rPr>
          <w:lang w:val="en-US"/>
        </w:rPr>
      </w:pPr>
      <w:r w:rsidRPr="000B71E3">
        <w:rPr>
          <w:lang w:val="en-US"/>
        </w:rPr>
        <w:t xml:space="preserve">        '500':</w:t>
      </w:r>
    </w:p>
    <w:p w14:paraId="0CD1E55F" w14:textId="77777777" w:rsidR="0062688C" w:rsidRPr="000B71E3" w:rsidRDefault="0062688C" w:rsidP="0062688C">
      <w:pPr>
        <w:pStyle w:val="PL"/>
      </w:pPr>
      <w:r w:rsidRPr="000B71E3">
        <w:rPr>
          <w:lang w:val="en-US"/>
        </w:rPr>
        <w:t xml:space="preserve">          </w:t>
      </w:r>
      <w:r w:rsidRPr="000B71E3">
        <w:t>$ref: 'TS29571_CommonData.yaml#/components/responses/500'</w:t>
      </w:r>
    </w:p>
    <w:p w14:paraId="6B592F4C" w14:textId="77777777" w:rsidR="0062688C" w:rsidRPr="000B71E3" w:rsidRDefault="0062688C" w:rsidP="0062688C">
      <w:pPr>
        <w:pStyle w:val="PL"/>
        <w:rPr>
          <w:lang w:val="en-US"/>
        </w:rPr>
      </w:pPr>
      <w:r w:rsidRPr="000B71E3">
        <w:rPr>
          <w:lang w:val="en-US"/>
        </w:rPr>
        <w:t xml:space="preserve">        '503':</w:t>
      </w:r>
    </w:p>
    <w:p w14:paraId="577862E1" w14:textId="77777777" w:rsidR="0062688C" w:rsidRPr="000B71E3" w:rsidRDefault="0062688C" w:rsidP="0062688C">
      <w:pPr>
        <w:pStyle w:val="PL"/>
        <w:rPr>
          <w:lang w:val="en-US"/>
        </w:rPr>
      </w:pPr>
      <w:r w:rsidRPr="000B71E3">
        <w:t xml:space="preserve">          $ref: 'TS29571_CommonData.yaml#/components/responses/503'</w:t>
      </w:r>
    </w:p>
    <w:p w14:paraId="40763DB6" w14:textId="77777777" w:rsidR="00FC22EA" w:rsidRPr="000B71E3" w:rsidRDefault="00FC22EA" w:rsidP="008F3365">
      <w:pPr>
        <w:pStyle w:val="PL"/>
      </w:pPr>
      <w:r w:rsidRPr="000B71E3">
        <w:t xml:space="preserve">        default:</w:t>
      </w:r>
    </w:p>
    <w:p w14:paraId="132A3F25" w14:textId="77777777" w:rsidR="00FC22EA" w:rsidRPr="000B71E3" w:rsidRDefault="00FC22EA" w:rsidP="008F3365">
      <w:pPr>
        <w:pStyle w:val="PL"/>
      </w:pPr>
      <w:r w:rsidRPr="000B71E3">
        <w:t xml:space="preserve">          description: Unexpected error</w:t>
      </w:r>
    </w:p>
    <w:p w14:paraId="56C5219E" w14:textId="77777777" w:rsidR="00FC22EA" w:rsidRPr="000B71E3" w:rsidRDefault="00FC22EA" w:rsidP="008F3365">
      <w:pPr>
        <w:pStyle w:val="PL"/>
      </w:pPr>
      <w:r w:rsidRPr="000B71E3">
        <w:t xml:space="preserve">    get:</w:t>
      </w:r>
    </w:p>
    <w:p w14:paraId="63A7868F" w14:textId="77777777" w:rsidR="00FC22EA" w:rsidRPr="000B71E3" w:rsidRDefault="00FC22EA" w:rsidP="008F3365">
      <w:pPr>
        <w:pStyle w:val="PL"/>
      </w:pPr>
      <w:r w:rsidRPr="000B71E3">
        <w:t xml:space="preserve">      summary: retrieve the AMF registration for non-3GPP access information</w:t>
      </w:r>
    </w:p>
    <w:p w14:paraId="2CE205D3" w14:textId="77777777" w:rsidR="00FC22EA" w:rsidRPr="000B71E3" w:rsidRDefault="00FC22EA" w:rsidP="008F3365">
      <w:pPr>
        <w:pStyle w:val="PL"/>
      </w:pPr>
      <w:r w:rsidRPr="000B71E3">
        <w:t xml:space="preserve">      operationId: Get</w:t>
      </w:r>
      <w:r w:rsidR="00AE0BFB">
        <w:t>Non3GppRegistration</w:t>
      </w:r>
    </w:p>
    <w:p w14:paraId="76063C60" w14:textId="77777777" w:rsidR="00FC22EA" w:rsidRPr="000B71E3" w:rsidRDefault="00FC22EA" w:rsidP="008F3365">
      <w:pPr>
        <w:pStyle w:val="PL"/>
      </w:pPr>
      <w:r w:rsidRPr="000B71E3">
        <w:t xml:space="preserve">      tags:</w:t>
      </w:r>
    </w:p>
    <w:p w14:paraId="68472F13" w14:textId="77777777" w:rsidR="00FC22EA" w:rsidRPr="000B71E3" w:rsidRDefault="00FC22EA" w:rsidP="008F3365">
      <w:pPr>
        <w:pStyle w:val="PL"/>
      </w:pPr>
      <w:r w:rsidRPr="000B71E3">
        <w:t xml:space="preserve">        - AMF non-3GPP-access Registration Info  Retrieval</w:t>
      </w:r>
    </w:p>
    <w:p w14:paraId="0DE5E404" w14:textId="77777777" w:rsidR="00FC22EA" w:rsidRPr="000B71E3" w:rsidRDefault="00FC22EA" w:rsidP="008F3365">
      <w:pPr>
        <w:pStyle w:val="PL"/>
      </w:pPr>
      <w:r w:rsidRPr="000B71E3">
        <w:t xml:space="preserve">      parameters:</w:t>
      </w:r>
    </w:p>
    <w:p w14:paraId="47692773" w14:textId="77777777" w:rsidR="00FC22EA" w:rsidRPr="000B71E3" w:rsidRDefault="00FC22EA" w:rsidP="008F3365">
      <w:pPr>
        <w:pStyle w:val="PL"/>
      </w:pPr>
      <w:r w:rsidRPr="000B71E3">
        <w:t xml:space="preserve">        - name: ueId</w:t>
      </w:r>
    </w:p>
    <w:p w14:paraId="281B30E2" w14:textId="77777777" w:rsidR="00FC22EA" w:rsidRPr="000B71E3" w:rsidRDefault="00FC22EA" w:rsidP="008F3365">
      <w:pPr>
        <w:pStyle w:val="PL"/>
      </w:pPr>
      <w:r w:rsidRPr="000B71E3">
        <w:t xml:space="preserve">          in: path</w:t>
      </w:r>
    </w:p>
    <w:p w14:paraId="362F1A3B" w14:textId="77777777" w:rsidR="00FC22EA" w:rsidRPr="000B71E3" w:rsidRDefault="00FC22EA" w:rsidP="008F3365">
      <w:pPr>
        <w:pStyle w:val="PL"/>
      </w:pPr>
      <w:r w:rsidRPr="000B71E3">
        <w:t xml:space="preserve">          description: Identifier of the UE</w:t>
      </w:r>
    </w:p>
    <w:p w14:paraId="480E11E4" w14:textId="77777777" w:rsidR="00FC22EA" w:rsidRPr="000B71E3" w:rsidRDefault="00FC22EA" w:rsidP="008F3365">
      <w:pPr>
        <w:pStyle w:val="PL"/>
      </w:pPr>
      <w:r w:rsidRPr="000B71E3">
        <w:t xml:space="preserve">          required: true</w:t>
      </w:r>
    </w:p>
    <w:p w14:paraId="5ED1241B" w14:textId="77777777" w:rsidR="00FC22EA" w:rsidRPr="000B71E3" w:rsidRDefault="00FC22EA" w:rsidP="008F3365">
      <w:pPr>
        <w:pStyle w:val="PL"/>
      </w:pPr>
      <w:r w:rsidRPr="000B71E3">
        <w:t xml:space="preserve">          schema:</w:t>
      </w:r>
    </w:p>
    <w:p w14:paraId="1862F634" w14:textId="77777777" w:rsidR="00FC22EA" w:rsidRPr="000B71E3" w:rsidRDefault="00FC22EA" w:rsidP="008F3365">
      <w:pPr>
        <w:pStyle w:val="PL"/>
      </w:pPr>
      <w:r w:rsidRPr="000B71E3">
        <w:t xml:space="preserve">            $ref: '</w:t>
      </w:r>
      <w:r w:rsidR="0037193F" w:rsidRPr="000B71E3">
        <w:t>TS29571_CommonData.yaml</w:t>
      </w:r>
      <w:r w:rsidRPr="000B71E3">
        <w:t>#/components/schemas/</w:t>
      </w:r>
      <w:r w:rsidR="00810C61">
        <w:t>VarUeId</w:t>
      </w:r>
      <w:r w:rsidRPr="000B71E3">
        <w:t>'</w:t>
      </w:r>
    </w:p>
    <w:p w14:paraId="278BECED" w14:textId="77777777" w:rsidR="00FC22EA" w:rsidRPr="000B71E3" w:rsidRDefault="00FC22EA" w:rsidP="008F3365">
      <w:pPr>
        <w:pStyle w:val="PL"/>
      </w:pPr>
      <w:r w:rsidRPr="000B71E3">
        <w:t xml:space="preserve">        - name: supported</w:t>
      </w:r>
      <w:r w:rsidR="00114CC7" w:rsidRPr="000B71E3">
        <w:t>-f</w:t>
      </w:r>
      <w:r w:rsidRPr="000B71E3">
        <w:t>eatures</w:t>
      </w:r>
    </w:p>
    <w:p w14:paraId="3E0D173D" w14:textId="77777777" w:rsidR="00FC22EA" w:rsidRPr="000B71E3" w:rsidRDefault="00FC22EA" w:rsidP="008F3365">
      <w:pPr>
        <w:pStyle w:val="PL"/>
      </w:pPr>
      <w:r w:rsidRPr="000B71E3">
        <w:t xml:space="preserve">          in: query</w:t>
      </w:r>
    </w:p>
    <w:p w14:paraId="17416285" w14:textId="77777777" w:rsidR="00FC22EA" w:rsidRPr="000B71E3" w:rsidRDefault="00FC22EA" w:rsidP="008F3365">
      <w:pPr>
        <w:pStyle w:val="PL"/>
      </w:pPr>
      <w:r w:rsidRPr="000B71E3">
        <w:t xml:space="preserve">          schema:</w:t>
      </w:r>
    </w:p>
    <w:p w14:paraId="426D363F"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72C6F5FC" w14:textId="77777777" w:rsidR="00FC22EA" w:rsidRPr="000B71E3" w:rsidRDefault="00FC22EA" w:rsidP="008F3365">
      <w:pPr>
        <w:pStyle w:val="PL"/>
      </w:pPr>
      <w:r w:rsidRPr="000B71E3">
        <w:t xml:space="preserve">      responses:</w:t>
      </w:r>
    </w:p>
    <w:p w14:paraId="55D7C25A" w14:textId="77777777" w:rsidR="00FC22EA" w:rsidRPr="000B71E3" w:rsidRDefault="00FC22EA" w:rsidP="008F3365">
      <w:pPr>
        <w:pStyle w:val="PL"/>
      </w:pPr>
      <w:r w:rsidRPr="000B71E3">
        <w:t xml:space="preserve">        '200':</w:t>
      </w:r>
    </w:p>
    <w:p w14:paraId="5147CFA2" w14:textId="77777777" w:rsidR="00FC22EA" w:rsidRPr="000B71E3" w:rsidRDefault="00FC22EA" w:rsidP="008F3365">
      <w:pPr>
        <w:pStyle w:val="PL"/>
      </w:pPr>
      <w:r w:rsidRPr="000B71E3">
        <w:t xml:space="preserve">          description: Expected response to a valid request</w:t>
      </w:r>
    </w:p>
    <w:p w14:paraId="4AF56AFE" w14:textId="77777777" w:rsidR="00FC22EA" w:rsidRPr="000B71E3" w:rsidRDefault="00FC22EA" w:rsidP="008F3365">
      <w:pPr>
        <w:pStyle w:val="PL"/>
      </w:pPr>
      <w:r w:rsidRPr="000B71E3">
        <w:t xml:space="preserve">          content:</w:t>
      </w:r>
    </w:p>
    <w:p w14:paraId="441676C1" w14:textId="77777777" w:rsidR="00FC22EA" w:rsidRPr="000B71E3" w:rsidRDefault="00FC22EA" w:rsidP="008F3365">
      <w:pPr>
        <w:pStyle w:val="PL"/>
      </w:pPr>
      <w:r w:rsidRPr="000B71E3">
        <w:t xml:space="preserve">            application/json:</w:t>
      </w:r>
    </w:p>
    <w:p w14:paraId="2CD693D8" w14:textId="77777777" w:rsidR="00FC22EA" w:rsidRPr="000B71E3" w:rsidRDefault="00FC22EA" w:rsidP="008F3365">
      <w:pPr>
        <w:pStyle w:val="PL"/>
      </w:pPr>
      <w:r w:rsidRPr="000B71E3">
        <w:t xml:space="preserve">              schema:</w:t>
      </w:r>
    </w:p>
    <w:p w14:paraId="3EF2951E" w14:textId="77777777" w:rsidR="00FC22EA" w:rsidRPr="000B71E3" w:rsidRDefault="00FC22EA" w:rsidP="008F3365">
      <w:pPr>
        <w:pStyle w:val="PL"/>
      </w:pPr>
      <w:r w:rsidRPr="000B71E3">
        <w:t xml:space="preserve">                $ref: '#/components/schemas/AmfNon3GppAccessRegistration'</w:t>
      </w:r>
    </w:p>
    <w:p w14:paraId="7B4F7CF5" w14:textId="77777777" w:rsidR="0062688C" w:rsidRPr="000B71E3" w:rsidRDefault="0062688C" w:rsidP="0062688C">
      <w:pPr>
        <w:pStyle w:val="PL"/>
        <w:rPr>
          <w:lang w:val="en-US"/>
        </w:rPr>
      </w:pPr>
      <w:r w:rsidRPr="000B71E3">
        <w:rPr>
          <w:lang w:val="en-US"/>
        </w:rPr>
        <w:t xml:space="preserve">        '400':</w:t>
      </w:r>
    </w:p>
    <w:p w14:paraId="3379B3C6" w14:textId="77777777" w:rsidR="0062688C" w:rsidRPr="000B71E3" w:rsidRDefault="0062688C" w:rsidP="0062688C">
      <w:pPr>
        <w:pStyle w:val="PL"/>
        <w:rPr>
          <w:lang w:val="en-US"/>
        </w:rPr>
      </w:pPr>
      <w:r w:rsidRPr="000B71E3">
        <w:rPr>
          <w:lang w:val="en-US"/>
        </w:rPr>
        <w:t xml:space="preserve">          $ref: 'TS29571_CommonData.yaml#/components/responses/400'</w:t>
      </w:r>
    </w:p>
    <w:p w14:paraId="5EF274A4" w14:textId="77777777" w:rsidR="0062688C" w:rsidRPr="000B71E3" w:rsidRDefault="0062688C" w:rsidP="0062688C">
      <w:pPr>
        <w:pStyle w:val="PL"/>
        <w:rPr>
          <w:lang w:val="en-US"/>
        </w:rPr>
      </w:pPr>
      <w:r w:rsidRPr="000B71E3">
        <w:rPr>
          <w:lang w:val="en-US"/>
        </w:rPr>
        <w:t xml:space="preserve">        '403':</w:t>
      </w:r>
    </w:p>
    <w:p w14:paraId="16719CE2" w14:textId="77777777" w:rsidR="0062688C" w:rsidRPr="000B71E3" w:rsidRDefault="0062688C" w:rsidP="0062688C">
      <w:pPr>
        <w:pStyle w:val="PL"/>
        <w:rPr>
          <w:lang w:val="en-US"/>
        </w:rPr>
      </w:pPr>
      <w:r w:rsidRPr="000B71E3">
        <w:rPr>
          <w:lang w:val="en-US"/>
        </w:rPr>
        <w:t xml:space="preserve">          $ref: 'TS29571_CommonData.yaml#/components/responses/403'</w:t>
      </w:r>
    </w:p>
    <w:p w14:paraId="1F9C53C2" w14:textId="77777777" w:rsidR="0062688C" w:rsidRPr="000B71E3" w:rsidRDefault="0062688C" w:rsidP="0062688C">
      <w:pPr>
        <w:pStyle w:val="PL"/>
        <w:rPr>
          <w:lang w:val="en-US"/>
        </w:rPr>
      </w:pPr>
      <w:r w:rsidRPr="000B71E3">
        <w:rPr>
          <w:lang w:val="en-US"/>
        </w:rPr>
        <w:t xml:space="preserve">        '404':</w:t>
      </w:r>
    </w:p>
    <w:p w14:paraId="4B460228" w14:textId="77777777" w:rsidR="0062688C" w:rsidRPr="000B71E3" w:rsidRDefault="0062688C" w:rsidP="0062688C">
      <w:pPr>
        <w:pStyle w:val="PL"/>
        <w:rPr>
          <w:lang w:val="en-US"/>
        </w:rPr>
      </w:pPr>
      <w:r w:rsidRPr="000B71E3">
        <w:rPr>
          <w:lang w:val="en-US"/>
        </w:rPr>
        <w:t xml:space="preserve">          $ref: 'TS29571_CommonData.yaml#/components/responses/404'</w:t>
      </w:r>
    </w:p>
    <w:p w14:paraId="57CD99B6" w14:textId="77777777" w:rsidR="0062688C" w:rsidRPr="000B71E3" w:rsidRDefault="0062688C" w:rsidP="0062688C">
      <w:pPr>
        <w:pStyle w:val="PL"/>
        <w:rPr>
          <w:lang w:val="en-US"/>
        </w:rPr>
      </w:pPr>
      <w:r w:rsidRPr="000B71E3">
        <w:rPr>
          <w:lang w:val="en-US"/>
        </w:rPr>
        <w:t xml:space="preserve">        '500':</w:t>
      </w:r>
    </w:p>
    <w:p w14:paraId="058ECB83" w14:textId="77777777" w:rsidR="0062688C" w:rsidRPr="000B71E3" w:rsidRDefault="0062688C" w:rsidP="0062688C">
      <w:pPr>
        <w:pStyle w:val="PL"/>
      </w:pPr>
      <w:r w:rsidRPr="000B71E3">
        <w:rPr>
          <w:lang w:val="en-US"/>
        </w:rPr>
        <w:t xml:space="preserve">          </w:t>
      </w:r>
      <w:r w:rsidRPr="000B71E3">
        <w:t>$ref: 'TS29571_CommonData.yaml#/components/responses/500'</w:t>
      </w:r>
    </w:p>
    <w:p w14:paraId="522225BF" w14:textId="77777777" w:rsidR="0062688C" w:rsidRPr="000B71E3" w:rsidRDefault="0062688C" w:rsidP="0062688C">
      <w:pPr>
        <w:pStyle w:val="PL"/>
        <w:rPr>
          <w:lang w:val="en-US"/>
        </w:rPr>
      </w:pPr>
      <w:r w:rsidRPr="000B71E3">
        <w:rPr>
          <w:lang w:val="en-US"/>
        </w:rPr>
        <w:t xml:space="preserve">        '503':</w:t>
      </w:r>
    </w:p>
    <w:p w14:paraId="030F0355" w14:textId="77777777" w:rsidR="0062688C" w:rsidRPr="000B71E3" w:rsidRDefault="0062688C" w:rsidP="0062688C">
      <w:pPr>
        <w:pStyle w:val="PL"/>
        <w:rPr>
          <w:lang w:val="en-US"/>
        </w:rPr>
      </w:pPr>
      <w:r w:rsidRPr="000B71E3">
        <w:t xml:space="preserve">          $ref: 'TS29571_CommonData.yaml#/components/responses/503'</w:t>
      </w:r>
    </w:p>
    <w:p w14:paraId="71FF796A" w14:textId="77777777" w:rsidR="00FC22EA" w:rsidRPr="000B71E3" w:rsidRDefault="00FC22EA" w:rsidP="008F3365">
      <w:pPr>
        <w:pStyle w:val="PL"/>
      </w:pPr>
      <w:r w:rsidRPr="000B71E3">
        <w:t xml:space="preserve">        default:</w:t>
      </w:r>
    </w:p>
    <w:p w14:paraId="70E1D7C9" w14:textId="77777777" w:rsidR="00FC22EA" w:rsidRPr="000B71E3" w:rsidRDefault="00FC22EA" w:rsidP="008F3365">
      <w:pPr>
        <w:pStyle w:val="PL"/>
      </w:pPr>
      <w:r w:rsidRPr="000B71E3">
        <w:t xml:space="preserve">          description: Unexpected error</w:t>
      </w:r>
    </w:p>
    <w:p w14:paraId="232029BD" w14:textId="77777777" w:rsidR="00FC22EA" w:rsidRPr="000B71E3" w:rsidRDefault="00FC22EA" w:rsidP="008F3365">
      <w:pPr>
        <w:pStyle w:val="PL"/>
      </w:pPr>
    </w:p>
    <w:p w14:paraId="23EE0AE8" w14:textId="77777777" w:rsidR="00FC22EA" w:rsidRPr="000B71E3" w:rsidRDefault="00FC22EA" w:rsidP="008F3365">
      <w:pPr>
        <w:pStyle w:val="PL"/>
      </w:pPr>
      <w:r w:rsidRPr="000B71E3">
        <w:t xml:space="preserve">  /{ueId}/registrations/smf-registrations/{pduSessionId}:</w:t>
      </w:r>
    </w:p>
    <w:p w14:paraId="7E25388D" w14:textId="77777777" w:rsidR="00FC22EA" w:rsidRPr="000B71E3" w:rsidRDefault="00FC22EA" w:rsidP="008F3365">
      <w:pPr>
        <w:pStyle w:val="PL"/>
      </w:pPr>
      <w:r w:rsidRPr="000B71E3">
        <w:t xml:space="preserve">    put:</w:t>
      </w:r>
    </w:p>
    <w:p w14:paraId="74F763FE" w14:textId="77777777" w:rsidR="00FC22EA" w:rsidRPr="000B71E3" w:rsidRDefault="00FC22EA" w:rsidP="008F3365">
      <w:pPr>
        <w:pStyle w:val="PL"/>
      </w:pPr>
      <w:r w:rsidRPr="000B71E3">
        <w:t xml:space="preserve">      summary: register as SMF</w:t>
      </w:r>
    </w:p>
    <w:p w14:paraId="51C40155" w14:textId="77777777" w:rsidR="00FC22EA" w:rsidRPr="000B71E3" w:rsidRDefault="00FC22EA" w:rsidP="008F3365">
      <w:pPr>
        <w:pStyle w:val="PL"/>
      </w:pPr>
      <w:r w:rsidRPr="000B71E3">
        <w:t xml:space="preserve">      operationId: Registration</w:t>
      </w:r>
    </w:p>
    <w:p w14:paraId="6773EFAB" w14:textId="77777777" w:rsidR="00FC22EA" w:rsidRPr="000B71E3" w:rsidRDefault="00FC22EA" w:rsidP="008F3365">
      <w:pPr>
        <w:pStyle w:val="PL"/>
      </w:pPr>
      <w:r w:rsidRPr="000B71E3">
        <w:t xml:space="preserve">      tags:</w:t>
      </w:r>
    </w:p>
    <w:p w14:paraId="65BE727F" w14:textId="77777777" w:rsidR="00FC22EA" w:rsidRPr="000B71E3" w:rsidRDefault="00FC22EA" w:rsidP="008F3365">
      <w:pPr>
        <w:pStyle w:val="PL"/>
      </w:pPr>
      <w:r w:rsidRPr="000B71E3">
        <w:t xml:space="preserve">        - SMF </w:t>
      </w:r>
      <w:r w:rsidR="00AE0BFB">
        <w:t>Smf</w:t>
      </w:r>
      <w:r w:rsidRPr="000B71E3">
        <w:t>Registration</w:t>
      </w:r>
    </w:p>
    <w:p w14:paraId="563B6A3F" w14:textId="77777777" w:rsidR="00FC22EA" w:rsidRPr="000B71E3" w:rsidRDefault="00FC22EA" w:rsidP="008F3365">
      <w:pPr>
        <w:pStyle w:val="PL"/>
      </w:pPr>
      <w:r w:rsidRPr="000B71E3">
        <w:t xml:space="preserve">      parameters:</w:t>
      </w:r>
    </w:p>
    <w:p w14:paraId="4067D33F" w14:textId="77777777" w:rsidR="00FC22EA" w:rsidRPr="000B71E3" w:rsidRDefault="00FC22EA" w:rsidP="008F3365">
      <w:pPr>
        <w:pStyle w:val="PL"/>
      </w:pPr>
      <w:r w:rsidRPr="000B71E3">
        <w:t xml:space="preserve">        - name: ueId</w:t>
      </w:r>
    </w:p>
    <w:p w14:paraId="6A1FE1FD" w14:textId="77777777" w:rsidR="00FC22EA" w:rsidRPr="000B71E3" w:rsidRDefault="00FC22EA" w:rsidP="008F3365">
      <w:pPr>
        <w:pStyle w:val="PL"/>
      </w:pPr>
      <w:r w:rsidRPr="000B71E3">
        <w:t xml:space="preserve">          in: path</w:t>
      </w:r>
    </w:p>
    <w:p w14:paraId="642D9966" w14:textId="77777777" w:rsidR="00FC22EA" w:rsidRPr="000B71E3" w:rsidRDefault="00FC22EA" w:rsidP="008F3365">
      <w:pPr>
        <w:pStyle w:val="PL"/>
      </w:pPr>
      <w:r w:rsidRPr="000B71E3">
        <w:t xml:space="preserve">          description: Identifier of the UE</w:t>
      </w:r>
    </w:p>
    <w:p w14:paraId="4462CCE0" w14:textId="77777777" w:rsidR="00FC22EA" w:rsidRPr="000B71E3" w:rsidRDefault="00FC22EA" w:rsidP="008F3365">
      <w:pPr>
        <w:pStyle w:val="PL"/>
      </w:pPr>
      <w:r w:rsidRPr="000B71E3">
        <w:t xml:space="preserve">          required: true</w:t>
      </w:r>
    </w:p>
    <w:p w14:paraId="1D5A79A8" w14:textId="77777777" w:rsidR="00FC22EA" w:rsidRPr="000B71E3" w:rsidRDefault="00FC22EA" w:rsidP="008F3365">
      <w:pPr>
        <w:pStyle w:val="PL"/>
      </w:pPr>
      <w:r w:rsidRPr="000B71E3">
        <w:t xml:space="preserve">          schema:</w:t>
      </w:r>
    </w:p>
    <w:p w14:paraId="32F9D21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4FC73D9" w14:textId="77777777" w:rsidR="00FC22EA" w:rsidRPr="000B71E3" w:rsidRDefault="00FC22EA" w:rsidP="008F3365">
      <w:pPr>
        <w:pStyle w:val="PL"/>
      </w:pPr>
      <w:r w:rsidRPr="000B71E3">
        <w:t xml:space="preserve">        - name: pduSessionId</w:t>
      </w:r>
    </w:p>
    <w:p w14:paraId="53F522F9" w14:textId="77777777" w:rsidR="00FC22EA" w:rsidRPr="000B71E3" w:rsidRDefault="00FC22EA" w:rsidP="008F3365">
      <w:pPr>
        <w:pStyle w:val="PL"/>
      </w:pPr>
      <w:r w:rsidRPr="000B71E3">
        <w:t xml:space="preserve">          in: path</w:t>
      </w:r>
    </w:p>
    <w:p w14:paraId="7E4B8DCF" w14:textId="77777777" w:rsidR="00FC22EA" w:rsidRPr="000B71E3" w:rsidRDefault="00FC22EA" w:rsidP="008F3365">
      <w:pPr>
        <w:pStyle w:val="PL"/>
      </w:pPr>
      <w:r w:rsidRPr="000B71E3">
        <w:lastRenderedPageBreak/>
        <w:t xml:space="preserve">          description: Identifier of the PDU session</w:t>
      </w:r>
    </w:p>
    <w:p w14:paraId="338C38DC" w14:textId="77777777" w:rsidR="00FC22EA" w:rsidRPr="000B71E3" w:rsidRDefault="00FC22EA" w:rsidP="008F3365">
      <w:pPr>
        <w:pStyle w:val="PL"/>
      </w:pPr>
      <w:r w:rsidRPr="000B71E3">
        <w:t xml:space="preserve">          required: true</w:t>
      </w:r>
    </w:p>
    <w:p w14:paraId="256E10BD" w14:textId="77777777" w:rsidR="00FC22EA" w:rsidRPr="000B71E3" w:rsidRDefault="00FC22EA" w:rsidP="008F3365">
      <w:pPr>
        <w:pStyle w:val="PL"/>
      </w:pPr>
      <w:r w:rsidRPr="000B71E3">
        <w:t xml:space="preserve">          schema:</w:t>
      </w:r>
    </w:p>
    <w:p w14:paraId="0A84DAB6"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25C72680" w14:textId="77777777" w:rsidR="00FC22EA" w:rsidRPr="000B71E3" w:rsidRDefault="00FC22EA" w:rsidP="008F3365">
      <w:pPr>
        <w:pStyle w:val="PL"/>
      </w:pPr>
      <w:r w:rsidRPr="000B71E3">
        <w:t xml:space="preserve">      requestBody:</w:t>
      </w:r>
    </w:p>
    <w:p w14:paraId="641CC0AF" w14:textId="77777777" w:rsidR="00FC22EA" w:rsidRPr="000B71E3" w:rsidRDefault="00FC22EA" w:rsidP="008F3365">
      <w:pPr>
        <w:pStyle w:val="PL"/>
      </w:pPr>
      <w:r w:rsidRPr="000B71E3">
        <w:t xml:space="preserve">        content:</w:t>
      </w:r>
    </w:p>
    <w:p w14:paraId="3E18DEA7" w14:textId="77777777" w:rsidR="00FC22EA" w:rsidRPr="000B71E3" w:rsidRDefault="00FC22EA" w:rsidP="008F3365">
      <w:pPr>
        <w:pStyle w:val="PL"/>
      </w:pPr>
      <w:r w:rsidRPr="000B71E3">
        <w:t xml:space="preserve">          application/json:</w:t>
      </w:r>
    </w:p>
    <w:p w14:paraId="5B2287C8" w14:textId="77777777" w:rsidR="00FC22EA" w:rsidRPr="000B71E3" w:rsidRDefault="00FC22EA" w:rsidP="008F3365">
      <w:pPr>
        <w:pStyle w:val="PL"/>
      </w:pPr>
      <w:r w:rsidRPr="000B71E3">
        <w:t xml:space="preserve">            schema:</w:t>
      </w:r>
    </w:p>
    <w:p w14:paraId="56BFD8B3" w14:textId="77777777" w:rsidR="00FC22EA" w:rsidRPr="000B71E3" w:rsidRDefault="00FC22EA" w:rsidP="008F3365">
      <w:pPr>
        <w:pStyle w:val="PL"/>
      </w:pPr>
      <w:r w:rsidRPr="000B71E3">
        <w:t xml:space="preserve">              $ref: '#/components/schemas/SmfRegistration'</w:t>
      </w:r>
    </w:p>
    <w:p w14:paraId="18E92B17" w14:textId="77777777" w:rsidR="00FC22EA" w:rsidRPr="000B71E3" w:rsidRDefault="00FC22EA" w:rsidP="008F3365">
      <w:pPr>
        <w:pStyle w:val="PL"/>
      </w:pPr>
      <w:r w:rsidRPr="000B71E3">
        <w:t xml:space="preserve">        required: true</w:t>
      </w:r>
    </w:p>
    <w:p w14:paraId="4426BF96" w14:textId="77777777" w:rsidR="00FC22EA" w:rsidRPr="000B71E3" w:rsidRDefault="00FC22EA" w:rsidP="008F3365">
      <w:pPr>
        <w:pStyle w:val="PL"/>
      </w:pPr>
      <w:r w:rsidRPr="000B71E3">
        <w:t xml:space="preserve">      responses:</w:t>
      </w:r>
    </w:p>
    <w:p w14:paraId="1D90BA1B" w14:textId="77777777" w:rsidR="00F20C5A" w:rsidRDefault="00F20C5A" w:rsidP="00F20C5A">
      <w:pPr>
        <w:pStyle w:val="PL"/>
      </w:pPr>
      <w:r>
        <w:t xml:space="preserve">        '201':</w:t>
      </w:r>
    </w:p>
    <w:p w14:paraId="544064C4" w14:textId="77777777" w:rsidR="00F20C5A" w:rsidRDefault="00F20C5A" w:rsidP="00F20C5A">
      <w:pPr>
        <w:pStyle w:val="PL"/>
      </w:pPr>
      <w:r>
        <w:t xml:space="preserve">          description: Created</w:t>
      </w:r>
    </w:p>
    <w:p w14:paraId="45668D91" w14:textId="77777777" w:rsidR="00F20C5A" w:rsidRDefault="00F20C5A" w:rsidP="00F20C5A">
      <w:pPr>
        <w:pStyle w:val="PL"/>
      </w:pPr>
      <w:r>
        <w:t xml:space="preserve">          content:</w:t>
      </w:r>
    </w:p>
    <w:p w14:paraId="0A51CFC4" w14:textId="77777777" w:rsidR="00F20C5A" w:rsidRDefault="00F20C5A" w:rsidP="00F20C5A">
      <w:pPr>
        <w:pStyle w:val="PL"/>
      </w:pPr>
      <w:r>
        <w:t xml:space="preserve">            application/json:</w:t>
      </w:r>
    </w:p>
    <w:p w14:paraId="7F9C4EBE" w14:textId="77777777" w:rsidR="00F20C5A" w:rsidRDefault="00F20C5A" w:rsidP="00F20C5A">
      <w:pPr>
        <w:pStyle w:val="PL"/>
      </w:pPr>
      <w:r>
        <w:t xml:space="preserve">              schema:</w:t>
      </w:r>
    </w:p>
    <w:p w14:paraId="2A85C63C" w14:textId="77777777" w:rsidR="00F20C5A" w:rsidRDefault="00F20C5A" w:rsidP="00F20C5A">
      <w:pPr>
        <w:pStyle w:val="PL"/>
      </w:pPr>
      <w:r>
        <w:t xml:space="preserve">                $ref: '#/components/schemas/</w:t>
      </w:r>
      <w:r w:rsidRPr="00025B11">
        <w:t>SmfRegistration'</w:t>
      </w:r>
    </w:p>
    <w:p w14:paraId="6912C556" w14:textId="77777777" w:rsidR="00B66A74" w:rsidRDefault="00B66A74" w:rsidP="00B66A74">
      <w:pPr>
        <w:pStyle w:val="PL"/>
      </w:pPr>
      <w:r>
        <w:t xml:space="preserve">          headers:</w:t>
      </w:r>
    </w:p>
    <w:p w14:paraId="10295068" w14:textId="77777777" w:rsidR="00B66A74" w:rsidRDefault="00B66A74" w:rsidP="00B66A74">
      <w:pPr>
        <w:pStyle w:val="PL"/>
      </w:pPr>
      <w:r>
        <w:t xml:space="preserve">            Location:</w:t>
      </w:r>
    </w:p>
    <w:p w14:paraId="1BFE694B" w14:textId="77777777"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14:paraId="0A1A2EFA" w14:textId="77777777" w:rsidR="00B66A74" w:rsidRDefault="00B66A74" w:rsidP="00B66A74">
      <w:pPr>
        <w:pStyle w:val="PL"/>
      </w:pPr>
      <w:r>
        <w:t xml:space="preserve">              required: true</w:t>
      </w:r>
    </w:p>
    <w:p w14:paraId="2988E04C" w14:textId="77777777" w:rsidR="00B66A74" w:rsidRDefault="00B66A74" w:rsidP="00B66A74">
      <w:pPr>
        <w:pStyle w:val="PL"/>
      </w:pPr>
      <w:r>
        <w:t xml:space="preserve">              schema:</w:t>
      </w:r>
    </w:p>
    <w:p w14:paraId="03119549" w14:textId="77777777" w:rsidR="00B66A74" w:rsidRPr="002857AD" w:rsidRDefault="00B66A74" w:rsidP="00B66A74">
      <w:pPr>
        <w:pStyle w:val="PL"/>
      </w:pPr>
      <w:r>
        <w:t xml:space="preserve">                type: string</w:t>
      </w:r>
    </w:p>
    <w:p w14:paraId="5498C48B" w14:textId="77777777" w:rsidR="00FC22EA" w:rsidRPr="000B71E3" w:rsidRDefault="00FC22EA" w:rsidP="008F3365">
      <w:pPr>
        <w:pStyle w:val="PL"/>
      </w:pPr>
      <w:r w:rsidRPr="000B71E3">
        <w:t xml:space="preserve">        '200':</w:t>
      </w:r>
    </w:p>
    <w:p w14:paraId="03B8FD17" w14:textId="77777777" w:rsidR="00FC22EA" w:rsidRPr="000B71E3" w:rsidRDefault="00FC22EA" w:rsidP="008F3365">
      <w:pPr>
        <w:pStyle w:val="PL"/>
      </w:pPr>
      <w:r w:rsidRPr="000B71E3">
        <w:t xml:space="preserve">          description: Expected response to a valid request</w:t>
      </w:r>
    </w:p>
    <w:p w14:paraId="6AD217BF" w14:textId="77777777" w:rsidR="00FC22EA" w:rsidRPr="000B71E3" w:rsidRDefault="00FC22EA" w:rsidP="008F3365">
      <w:pPr>
        <w:pStyle w:val="PL"/>
      </w:pPr>
      <w:r w:rsidRPr="000B71E3">
        <w:t xml:space="preserve">          content:</w:t>
      </w:r>
    </w:p>
    <w:p w14:paraId="18E5E3AA" w14:textId="77777777" w:rsidR="00FC22EA" w:rsidRPr="000B71E3" w:rsidRDefault="00FC22EA" w:rsidP="008F3365">
      <w:pPr>
        <w:pStyle w:val="PL"/>
      </w:pPr>
      <w:r w:rsidRPr="000B71E3">
        <w:t xml:space="preserve">            application/json:</w:t>
      </w:r>
    </w:p>
    <w:p w14:paraId="465BAC2D" w14:textId="77777777" w:rsidR="00FC22EA" w:rsidRPr="000B71E3" w:rsidRDefault="00FC22EA" w:rsidP="008F3365">
      <w:pPr>
        <w:pStyle w:val="PL"/>
      </w:pPr>
      <w:r w:rsidRPr="000B71E3">
        <w:t xml:space="preserve">              schema:</w:t>
      </w:r>
    </w:p>
    <w:p w14:paraId="45E915C3" w14:textId="77777777" w:rsidR="0011726E" w:rsidRDefault="00FC22EA" w:rsidP="0011726E">
      <w:pPr>
        <w:pStyle w:val="PL"/>
      </w:pPr>
      <w:r w:rsidRPr="000B71E3">
        <w:t xml:space="preserve">                $ref: '#/components/schemas/SmfRegistration'</w:t>
      </w:r>
    </w:p>
    <w:p w14:paraId="19F4A465" w14:textId="77777777" w:rsidR="0011726E" w:rsidRDefault="0011726E" w:rsidP="0011726E">
      <w:pPr>
        <w:pStyle w:val="PL"/>
      </w:pPr>
      <w:r>
        <w:t xml:space="preserve">        '204':</w:t>
      </w:r>
    </w:p>
    <w:p w14:paraId="59538644" w14:textId="77777777" w:rsidR="00FC22EA" w:rsidRPr="000B71E3" w:rsidRDefault="0011726E" w:rsidP="0011726E">
      <w:pPr>
        <w:pStyle w:val="PL"/>
      </w:pPr>
      <w:r>
        <w:t xml:space="preserve">          description: No content</w:t>
      </w:r>
    </w:p>
    <w:p w14:paraId="7452B4CB" w14:textId="77777777" w:rsidR="0062688C" w:rsidRPr="000B71E3" w:rsidRDefault="0062688C" w:rsidP="0062688C">
      <w:pPr>
        <w:pStyle w:val="PL"/>
        <w:rPr>
          <w:lang w:val="en-US"/>
        </w:rPr>
      </w:pPr>
      <w:r w:rsidRPr="000B71E3">
        <w:rPr>
          <w:lang w:val="en-US"/>
        </w:rPr>
        <w:t xml:space="preserve">        '400':</w:t>
      </w:r>
    </w:p>
    <w:p w14:paraId="23EEC4A3" w14:textId="77777777" w:rsidR="0062688C" w:rsidRPr="000B71E3" w:rsidRDefault="0062688C" w:rsidP="0062688C">
      <w:pPr>
        <w:pStyle w:val="PL"/>
        <w:rPr>
          <w:lang w:val="en-US"/>
        </w:rPr>
      </w:pPr>
      <w:r w:rsidRPr="000B71E3">
        <w:rPr>
          <w:lang w:val="en-US"/>
        </w:rPr>
        <w:t xml:space="preserve">          $ref: 'TS29571_CommonData.yaml#/components/responses/400'</w:t>
      </w:r>
    </w:p>
    <w:p w14:paraId="19FA627B" w14:textId="77777777" w:rsidR="0062688C" w:rsidRPr="000B71E3" w:rsidRDefault="0062688C" w:rsidP="0062688C">
      <w:pPr>
        <w:pStyle w:val="PL"/>
        <w:rPr>
          <w:lang w:val="en-US"/>
        </w:rPr>
      </w:pPr>
      <w:r w:rsidRPr="000B71E3">
        <w:rPr>
          <w:lang w:val="en-US"/>
        </w:rPr>
        <w:t xml:space="preserve">        '403':</w:t>
      </w:r>
    </w:p>
    <w:p w14:paraId="35A0C42D" w14:textId="77777777" w:rsidR="0062688C" w:rsidRPr="000B71E3" w:rsidRDefault="0062688C" w:rsidP="0062688C">
      <w:pPr>
        <w:pStyle w:val="PL"/>
        <w:rPr>
          <w:lang w:val="en-US"/>
        </w:rPr>
      </w:pPr>
      <w:r w:rsidRPr="000B71E3">
        <w:rPr>
          <w:lang w:val="en-US"/>
        </w:rPr>
        <w:t xml:space="preserve">          $ref: 'TS29571_CommonData.yaml#/components/responses/403'</w:t>
      </w:r>
    </w:p>
    <w:p w14:paraId="7392D4BA" w14:textId="77777777" w:rsidR="0062688C" w:rsidRPr="000B71E3" w:rsidRDefault="0062688C" w:rsidP="0062688C">
      <w:pPr>
        <w:pStyle w:val="PL"/>
        <w:rPr>
          <w:lang w:val="en-US"/>
        </w:rPr>
      </w:pPr>
      <w:r w:rsidRPr="000B71E3">
        <w:rPr>
          <w:lang w:val="en-US"/>
        </w:rPr>
        <w:t xml:space="preserve">        '404':</w:t>
      </w:r>
    </w:p>
    <w:p w14:paraId="62F7D05D" w14:textId="77777777" w:rsidR="0062688C" w:rsidRPr="000B71E3" w:rsidRDefault="0062688C" w:rsidP="0062688C">
      <w:pPr>
        <w:pStyle w:val="PL"/>
        <w:rPr>
          <w:lang w:val="en-US"/>
        </w:rPr>
      </w:pPr>
      <w:r w:rsidRPr="000B71E3">
        <w:rPr>
          <w:lang w:val="en-US"/>
        </w:rPr>
        <w:t xml:space="preserve">          $ref: 'TS29571_CommonData.yaml#/components/responses/404'</w:t>
      </w:r>
    </w:p>
    <w:p w14:paraId="58017619" w14:textId="77777777" w:rsidR="0062688C" w:rsidRPr="000B71E3" w:rsidRDefault="0062688C" w:rsidP="0062688C">
      <w:pPr>
        <w:pStyle w:val="PL"/>
        <w:rPr>
          <w:lang w:val="en-US"/>
        </w:rPr>
      </w:pPr>
      <w:r w:rsidRPr="000B71E3">
        <w:rPr>
          <w:lang w:val="en-US"/>
        </w:rPr>
        <w:t xml:space="preserve">        '500':</w:t>
      </w:r>
    </w:p>
    <w:p w14:paraId="4B1C6FA7" w14:textId="77777777" w:rsidR="0062688C" w:rsidRPr="000B71E3" w:rsidRDefault="0062688C" w:rsidP="0062688C">
      <w:pPr>
        <w:pStyle w:val="PL"/>
      </w:pPr>
      <w:r w:rsidRPr="000B71E3">
        <w:rPr>
          <w:lang w:val="en-US"/>
        </w:rPr>
        <w:t xml:space="preserve">          </w:t>
      </w:r>
      <w:r w:rsidRPr="000B71E3">
        <w:t>$ref: 'TS29571_CommonData.yaml#/components/responses/500'</w:t>
      </w:r>
    </w:p>
    <w:p w14:paraId="1CF439F4" w14:textId="77777777" w:rsidR="0062688C" w:rsidRPr="000B71E3" w:rsidRDefault="0062688C" w:rsidP="0062688C">
      <w:pPr>
        <w:pStyle w:val="PL"/>
        <w:rPr>
          <w:lang w:val="en-US"/>
        </w:rPr>
      </w:pPr>
      <w:r w:rsidRPr="000B71E3">
        <w:rPr>
          <w:lang w:val="en-US"/>
        </w:rPr>
        <w:t xml:space="preserve">        '503':</w:t>
      </w:r>
    </w:p>
    <w:p w14:paraId="606008C6" w14:textId="77777777" w:rsidR="0062688C" w:rsidRPr="000B71E3" w:rsidRDefault="0062688C" w:rsidP="0062688C">
      <w:pPr>
        <w:pStyle w:val="PL"/>
        <w:rPr>
          <w:lang w:val="en-US"/>
        </w:rPr>
      </w:pPr>
      <w:r w:rsidRPr="000B71E3">
        <w:t xml:space="preserve">          $ref: 'TS29571_CommonData.yaml#/components/responses/503'</w:t>
      </w:r>
    </w:p>
    <w:p w14:paraId="5F3D8A8A" w14:textId="77777777" w:rsidR="00FC22EA" w:rsidRPr="000B71E3" w:rsidRDefault="00FC22EA" w:rsidP="008F3365">
      <w:pPr>
        <w:pStyle w:val="PL"/>
      </w:pPr>
      <w:r w:rsidRPr="000B71E3">
        <w:t xml:space="preserve">        default:</w:t>
      </w:r>
    </w:p>
    <w:p w14:paraId="56F8BE93" w14:textId="77777777" w:rsidR="00FC22EA" w:rsidRPr="000B71E3" w:rsidRDefault="00FC22EA" w:rsidP="008F3365">
      <w:pPr>
        <w:pStyle w:val="PL"/>
      </w:pPr>
      <w:r w:rsidRPr="000B71E3">
        <w:t xml:space="preserve">          description: Unexpected error</w:t>
      </w:r>
    </w:p>
    <w:p w14:paraId="1FB40391" w14:textId="77777777" w:rsidR="00FC22EA" w:rsidRPr="000B71E3" w:rsidRDefault="00FC22EA" w:rsidP="008F3365">
      <w:pPr>
        <w:pStyle w:val="PL"/>
      </w:pPr>
      <w:r w:rsidRPr="000B71E3">
        <w:t xml:space="preserve">      callbacks:</w:t>
      </w:r>
    </w:p>
    <w:p w14:paraId="57F9964F" w14:textId="77777777" w:rsidR="00FC22EA" w:rsidRPr="000B71E3" w:rsidRDefault="00FC22EA" w:rsidP="008F3365">
      <w:pPr>
        <w:pStyle w:val="PL"/>
      </w:pPr>
      <w:r w:rsidRPr="000B71E3">
        <w:t xml:space="preserve">        pcscfRestorationNotification:</w:t>
      </w:r>
    </w:p>
    <w:p w14:paraId="1D083D3A" w14:textId="77777777" w:rsidR="00FC22EA" w:rsidRPr="000B71E3" w:rsidRDefault="00FC22EA" w:rsidP="008F3365">
      <w:pPr>
        <w:pStyle w:val="PL"/>
      </w:pPr>
      <w:r w:rsidRPr="000B71E3">
        <w:t xml:space="preserve">          '{request.body#/pcscfRestorationCallbackUri}':</w:t>
      </w:r>
    </w:p>
    <w:p w14:paraId="60219C75" w14:textId="77777777" w:rsidR="00FC22EA" w:rsidRPr="000B71E3" w:rsidRDefault="00FC22EA" w:rsidP="008F3365">
      <w:pPr>
        <w:pStyle w:val="PL"/>
      </w:pPr>
      <w:r w:rsidRPr="000B71E3">
        <w:t xml:space="preserve">            post:</w:t>
      </w:r>
    </w:p>
    <w:p w14:paraId="047C0BCD" w14:textId="77777777" w:rsidR="00FC22EA" w:rsidRPr="000B71E3" w:rsidRDefault="00FC22EA" w:rsidP="008F3365">
      <w:pPr>
        <w:pStyle w:val="PL"/>
      </w:pPr>
      <w:r w:rsidRPr="000B71E3">
        <w:t xml:space="preserve">              requestBody:</w:t>
      </w:r>
    </w:p>
    <w:p w14:paraId="25DD5C0A" w14:textId="77777777" w:rsidR="00FC22EA" w:rsidRPr="000B71E3" w:rsidRDefault="00FC22EA" w:rsidP="008F3365">
      <w:pPr>
        <w:pStyle w:val="PL"/>
      </w:pPr>
      <w:r w:rsidRPr="000B71E3">
        <w:t xml:space="preserve">                required: true</w:t>
      </w:r>
    </w:p>
    <w:p w14:paraId="3820B7B0" w14:textId="77777777" w:rsidR="00FC22EA" w:rsidRPr="000B71E3" w:rsidRDefault="00FC22EA" w:rsidP="008F3365">
      <w:pPr>
        <w:pStyle w:val="PL"/>
      </w:pPr>
      <w:r w:rsidRPr="000B71E3">
        <w:t xml:space="preserve">                content:</w:t>
      </w:r>
    </w:p>
    <w:p w14:paraId="5A339C6C" w14:textId="77777777" w:rsidR="00FC22EA" w:rsidRPr="000B71E3" w:rsidRDefault="00FC22EA" w:rsidP="008F3365">
      <w:pPr>
        <w:pStyle w:val="PL"/>
      </w:pPr>
      <w:r w:rsidRPr="000B71E3">
        <w:t xml:space="preserve">                  application/json:</w:t>
      </w:r>
    </w:p>
    <w:p w14:paraId="0904D200" w14:textId="77777777" w:rsidR="00FC22EA" w:rsidRPr="000B71E3" w:rsidRDefault="00FC22EA" w:rsidP="008F3365">
      <w:pPr>
        <w:pStyle w:val="PL"/>
      </w:pPr>
      <w:r w:rsidRPr="000B71E3">
        <w:t xml:space="preserve">                    schema:</w:t>
      </w:r>
    </w:p>
    <w:p w14:paraId="18F8F9A8" w14:textId="77777777" w:rsidR="00FC22EA" w:rsidRPr="000B71E3" w:rsidRDefault="00FC22EA" w:rsidP="008F3365">
      <w:pPr>
        <w:pStyle w:val="PL"/>
      </w:pPr>
      <w:r w:rsidRPr="000B71E3">
        <w:t xml:space="preserve">                      $ref: '#/components/schemas/PcscfRestorationNotification'</w:t>
      </w:r>
    </w:p>
    <w:p w14:paraId="228E6997" w14:textId="77777777" w:rsidR="00FC22EA" w:rsidRPr="000B71E3" w:rsidRDefault="00FC22EA" w:rsidP="008F3365">
      <w:pPr>
        <w:pStyle w:val="PL"/>
      </w:pPr>
      <w:r w:rsidRPr="000B71E3">
        <w:t xml:space="preserve">              responses:</w:t>
      </w:r>
    </w:p>
    <w:p w14:paraId="4C758B3D" w14:textId="77777777" w:rsidR="00FC22EA" w:rsidRPr="000B71E3" w:rsidRDefault="00FC22EA" w:rsidP="008F3365">
      <w:pPr>
        <w:pStyle w:val="PL"/>
      </w:pPr>
      <w:r w:rsidRPr="000B71E3">
        <w:t xml:space="preserve">                '204':</w:t>
      </w:r>
    </w:p>
    <w:p w14:paraId="546B84A4" w14:textId="77777777" w:rsidR="00FC22EA" w:rsidRPr="000B71E3" w:rsidRDefault="00FC22EA" w:rsidP="008F3365">
      <w:pPr>
        <w:pStyle w:val="PL"/>
      </w:pPr>
      <w:r w:rsidRPr="000B71E3">
        <w:t xml:space="preserve">                  description: Successful Notification response</w:t>
      </w:r>
    </w:p>
    <w:p w14:paraId="3BCC6D7B" w14:textId="77777777" w:rsidR="0062688C" w:rsidRPr="000B71E3" w:rsidRDefault="0062688C" w:rsidP="0062688C">
      <w:pPr>
        <w:pStyle w:val="PL"/>
        <w:rPr>
          <w:lang w:val="en-US"/>
        </w:rPr>
      </w:pPr>
      <w:r w:rsidRPr="000B71E3">
        <w:rPr>
          <w:lang w:val="en-US"/>
        </w:rPr>
        <w:t xml:space="preserve">                '400':</w:t>
      </w:r>
    </w:p>
    <w:p w14:paraId="2C90E2B9" w14:textId="77777777" w:rsidR="0062688C" w:rsidRPr="000B71E3" w:rsidRDefault="0062688C" w:rsidP="0062688C">
      <w:pPr>
        <w:pStyle w:val="PL"/>
        <w:rPr>
          <w:lang w:val="en-US"/>
        </w:rPr>
      </w:pPr>
      <w:r w:rsidRPr="000B71E3">
        <w:rPr>
          <w:lang w:val="en-US"/>
        </w:rPr>
        <w:t xml:space="preserve">                  $ref: 'TS29571_CommonData.yaml#/components/responses/400'</w:t>
      </w:r>
    </w:p>
    <w:p w14:paraId="4D56A148" w14:textId="77777777" w:rsidR="0062688C" w:rsidRPr="000B71E3" w:rsidRDefault="0062688C" w:rsidP="0062688C">
      <w:pPr>
        <w:pStyle w:val="PL"/>
        <w:rPr>
          <w:lang w:val="en-US"/>
        </w:rPr>
      </w:pPr>
      <w:r w:rsidRPr="000B71E3">
        <w:rPr>
          <w:lang w:val="en-US"/>
        </w:rPr>
        <w:t xml:space="preserve">                '404':</w:t>
      </w:r>
    </w:p>
    <w:p w14:paraId="0F762B57" w14:textId="77777777" w:rsidR="0062688C" w:rsidRPr="000B71E3" w:rsidRDefault="0062688C" w:rsidP="0062688C">
      <w:pPr>
        <w:pStyle w:val="PL"/>
        <w:rPr>
          <w:lang w:val="en-US"/>
        </w:rPr>
      </w:pPr>
      <w:r w:rsidRPr="000B71E3">
        <w:rPr>
          <w:lang w:val="en-US"/>
        </w:rPr>
        <w:t xml:space="preserve">                  $ref: 'TS29571_CommonData.yaml#/components/responses/404'</w:t>
      </w:r>
    </w:p>
    <w:p w14:paraId="43695676" w14:textId="77777777" w:rsidR="0062688C" w:rsidRPr="000B71E3" w:rsidRDefault="0062688C" w:rsidP="0062688C">
      <w:pPr>
        <w:pStyle w:val="PL"/>
        <w:rPr>
          <w:lang w:val="en-US"/>
        </w:rPr>
      </w:pPr>
      <w:r w:rsidRPr="000B71E3">
        <w:rPr>
          <w:lang w:val="en-US"/>
        </w:rPr>
        <w:t xml:space="preserve">                '500':</w:t>
      </w:r>
    </w:p>
    <w:p w14:paraId="3B26CD00" w14:textId="77777777" w:rsidR="0062688C" w:rsidRPr="000B71E3" w:rsidRDefault="0062688C" w:rsidP="0062688C">
      <w:pPr>
        <w:pStyle w:val="PL"/>
      </w:pPr>
      <w:r w:rsidRPr="000B71E3">
        <w:rPr>
          <w:lang w:val="en-US"/>
        </w:rPr>
        <w:t xml:space="preserve">                  </w:t>
      </w:r>
      <w:r w:rsidRPr="000B71E3">
        <w:t>$ref: 'TS29571_CommonData.yaml#/components/responses/500'</w:t>
      </w:r>
    </w:p>
    <w:p w14:paraId="5A935490" w14:textId="77777777" w:rsidR="0062688C" w:rsidRPr="000B71E3" w:rsidRDefault="0062688C" w:rsidP="0062688C">
      <w:pPr>
        <w:pStyle w:val="PL"/>
        <w:rPr>
          <w:lang w:val="en-US"/>
        </w:rPr>
      </w:pPr>
      <w:r w:rsidRPr="000B71E3">
        <w:rPr>
          <w:lang w:val="en-US"/>
        </w:rPr>
        <w:t xml:space="preserve">                '503':</w:t>
      </w:r>
    </w:p>
    <w:p w14:paraId="611FF0CD" w14:textId="77777777" w:rsidR="0062688C" w:rsidRPr="000B71E3" w:rsidRDefault="0062688C" w:rsidP="0062688C">
      <w:pPr>
        <w:pStyle w:val="PL"/>
        <w:rPr>
          <w:lang w:val="en-US"/>
        </w:rPr>
      </w:pPr>
      <w:r w:rsidRPr="000B71E3">
        <w:t xml:space="preserve">                  $ref: 'TS29571_CommonData.yaml#/components/responses/503'</w:t>
      </w:r>
    </w:p>
    <w:p w14:paraId="2165D62B" w14:textId="77777777" w:rsidR="0062688C" w:rsidRPr="000B71E3" w:rsidRDefault="0062688C" w:rsidP="0062688C">
      <w:pPr>
        <w:pStyle w:val="PL"/>
      </w:pPr>
      <w:r w:rsidRPr="000B71E3">
        <w:t xml:space="preserve">                default:</w:t>
      </w:r>
    </w:p>
    <w:p w14:paraId="5AD60676" w14:textId="77777777" w:rsidR="0062688C" w:rsidRPr="000B71E3" w:rsidRDefault="0062688C" w:rsidP="0062688C">
      <w:pPr>
        <w:pStyle w:val="PL"/>
      </w:pPr>
      <w:r w:rsidRPr="000B71E3">
        <w:t xml:space="preserve">                  description: Unexpected error</w:t>
      </w:r>
    </w:p>
    <w:p w14:paraId="5FC2CAB6" w14:textId="77777777" w:rsidR="00FC22EA" w:rsidRPr="000B71E3" w:rsidRDefault="00FC22EA" w:rsidP="008F3365">
      <w:pPr>
        <w:pStyle w:val="PL"/>
      </w:pPr>
      <w:r w:rsidRPr="000B71E3">
        <w:t xml:space="preserve">    delete:</w:t>
      </w:r>
    </w:p>
    <w:p w14:paraId="4EE78CE5" w14:textId="77777777" w:rsidR="00FC22EA" w:rsidRPr="000B71E3" w:rsidRDefault="00FC22EA" w:rsidP="008F3365">
      <w:pPr>
        <w:pStyle w:val="PL"/>
      </w:pPr>
      <w:r w:rsidRPr="000B71E3">
        <w:t xml:space="preserve">      summary: delete an SMF registration</w:t>
      </w:r>
    </w:p>
    <w:p w14:paraId="241512CC" w14:textId="77777777" w:rsidR="00FC22EA" w:rsidRPr="000B71E3" w:rsidRDefault="00FC22EA" w:rsidP="008F3365">
      <w:pPr>
        <w:pStyle w:val="PL"/>
      </w:pPr>
      <w:r w:rsidRPr="000B71E3">
        <w:t xml:space="preserve">      operationId: </w:t>
      </w:r>
      <w:r w:rsidR="00AE0BFB">
        <w:t>Smf</w:t>
      </w:r>
      <w:r w:rsidRPr="000B71E3">
        <w:t>Deregistration</w:t>
      </w:r>
    </w:p>
    <w:p w14:paraId="577EDB46" w14:textId="77777777" w:rsidR="00FC22EA" w:rsidRPr="000B71E3" w:rsidRDefault="00FC22EA" w:rsidP="008F3365">
      <w:pPr>
        <w:pStyle w:val="PL"/>
      </w:pPr>
      <w:r w:rsidRPr="000B71E3">
        <w:t xml:space="preserve">      tags:</w:t>
      </w:r>
    </w:p>
    <w:p w14:paraId="38AEEAFD" w14:textId="77777777" w:rsidR="00FC22EA" w:rsidRPr="000B71E3" w:rsidRDefault="00FC22EA" w:rsidP="008F3365">
      <w:pPr>
        <w:pStyle w:val="PL"/>
      </w:pPr>
      <w:r w:rsidRPr="000B71E3">
        <w:t xml:space="preserve">        - SMF Deregistration</w:t>
      </w:r>
    </w:p>
    <w:p w14:paraId="2979CE98" w14:textId="77777777" w:rsidR="00FC22EA" w:rsidRPr="000B71E3" w:rsidRDefault="00FC22EA" w:rsidP="008F3365">
      <w:pPr>
        <w:pStyle w:val="PL"/>
      </w:pPr>
      <w:r w:rsidRPr="000B71E3">
        <w:t xml:space="preserve">      parameters:</w:t>
      </w:r>
    </w:p>
    <w:p w14:paraId="40F75929" w14:textId="77777777" w:rsidR="00FC22EA" w:rsidRPr="000B71E3" w:rsidRDefault="00FC22EA" w:rsidP="008F3365">
      <w:pPr>
        <w:pStyle w:val="PL"/>
      </w:pPr>
      <w:r w:rsidRPr="000B71E3">
        <w:t xml:space="preserve">        - name: ueId</w:t>
      </w:r>
    </w:p>
    <w:p w14:paraId="6C245FB8" w14:textId="77777777" w:rsidR="00FC22EA" w:rsidRPr="000B71E3" w:rsidRDefault="00FC22EA" w:rsidP="008F3365">
      <w:pPr>
        <w:pStyle w:val="PL"/>
      </w:pPr>
      <w:r w:rsidRPr="000B71E3">
        <w:t xml:space="preserve">          in: path</w:t>
      </w:r>
    </w:p>
    <w:p w14:paraId="4A791047" w14:textId="77777777" w:rsidR="00FC22EA" w:rsidRPr="000B71E3" w:rsidRDefault="00FC22EA" w:rsidP="008F3365">
      <w:pPr>
        <w:pStyle w:val="PL"/>
      </w:pPr>
      <w:r w:rsidRPr="000B71E3">
        <w:t xml:space="preserve">          description: Identifier of the UE</w:t>
      </w:r>
    </w:p>
    <w:p w14:paraId="21724624" w14:textId="77777777" w:rsidR="00FC22EA" w:rsidRPr="000B71E3" w:rsidRDefault="00FC22EA" w:rsidP="008F3365">
      <w:pPr>
        <w:pStyle w:val="PL"/>
      </w:pPr>
      <w:r w:rsidRPr="000B71E3">
        <w:t xml:space="preserve">          required: true</w:t>
      </w:r>
    </w:p>
    <w:p w14:paraId="37F99E75" w14:textId="77777777" w:rsidR="00FC22EA" w:rsidRPr="000B71E3" w:rsidRDefault="00FC22EA" w:rsidP="008F3365">
      <w:pPr>
        <w:pStyle w:val="PL"/>
      </w:pPr>
      <w:r w:rsidRPr="000B71E3">
        <w:t xml:space="preserve">          schema:</w:t>
      </w:r>
    </w:p>
    <w:p w14:paraId="7E40BE00" w14:textId="77777777" w:rsidR="00FC22EA" w:rsidRPr="000B71E3" w:rsidRDefault="00FC22EA" w:rsidP="008F3365">
      <w:pPr>
        <w:pStyle w:val="PL"/>
      </w:pPr>
      <w:r w:rsidRPr="000B71E3">
        <w:lastRenderedPageBreak/>
        <w:t xml:space="preserve">            $ref: '</w:t>
      </w:r>
      <w:r w:rsidR="0037193F" w:rsidRPr="000B71E3">
        <w:t>TS29571_CommonData.yaml</w:t>
      </w:r>
      <w:r w:rsidRPr="000B71E3">
        <w:t>#/components/schemas/Supi'</w:t>
      </w:r>
    </w:p>
    <w:p w14:paraId="14C5FB7E" w14:textId="77777777" w:rsidR="00FC22EA" w:rsidRPr="000B71E3" w:rsidRDefault="00FC22EA" w:rsidP="008F3365">
      <w:pPr>
        <w:pStyle w:val="PL"/>
      </w:pPr>
      <w:r w:rsidRPr="000B71E3">
        <w:t xml:space="preserve">        - name: pduSessionId</w:t>
      </w:r>
    </w:p>
    <w:p w14:paraId="0A4DBD0F" w14:textId="77777777" w:rsidR="00FC22EA" w:rsidRPr="000B71E3" w:rsidRDefault="00FC22EA" w:rsidP="008F3365">
      <w:pPr>
        <w:pStyle w:val="PL"/>
      </w:pPr>
      <w:r w:rsidRPr="000B71E3">
        <w:t xml:space="preserve">          in: path</w:t>
      </w:r>
    </w:p>
    <w:p w14:paraId="635AA956" w14:textId="77777777" w:rsidR="00FC22EA" w:rsidRPr="000B71E3" w:rsidRDefault="00FC22EA" w:rsidP="008F3365">
      <w:pPr>
        <w:pStyle w:val="PL"/>
      </w:pPr>
      <w:r w:rsidRPr="000B71E3">
        <w:t xml:space="preserve">          description: Identifier of the PDU session</w:t>
      </w:r>
    </w:p>
    <w:p w14:paraId="281F2D9F" w14:textId="77777777" w:rsidR="00FC22EA" w:rsidRPr="000B71E3" w:rsidRDefault="00FC22EA" w:rsidP="008F3365">
      <w:pPr>
        <w:pStyle w:val="PL"/>
      </w:pPr>
      <w:r w:rsidRPr="000B71E3">
        <w:t xml:space="preserve">          required: true</w:t>
      </w:r>
    </w:p>
    <w:p w14:paraId="4F25FD62" w14:textId="77777777" w:rsidR="00FC22EA" w:rsidRPr="000B71E3" w:rsidRDefault="00FC22EA" w:rsidP="008F3365">
      <w:pPr>
        <w:pStyle w:val="PL"/>
      </w:pPr>
      <w:r w:rsidRPr="000B71E3">
        <w:t xml:space="preserve">          schema:</w:t>
      </w:r>
    </w:p>
    <w:p w14:paraId="7F768385"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00A08D3E" w14:textId="77777777" w:rsidR="00FC22EA" w:rsidRPr="000B71E3" w:rsidRDefault="00FC22EA" w:rsidP="008F3365">
      <w:pPr>
        <w:pStyle w:val="PL"/>
      </w:pPr>
      <w:r w:rsidRPr="000B71E3">
        <w:t xml:space="preserve">      responses:</w:t>
      </w:r>
    </w:p>
    <w:p w14:paraId="2A5723D2" w14:textId="77777777" w:rsidR="00FC22EA" w:rsidRPr="000B71E3" w:rsidRDefault="00FC22EA" w:rsidP="008F3365">
      <w:pPr>
        <w:pStyle w:val="PL"/>
      </w:pPr>
      <w:r w:rsidRPr="000B71E3">
        <w:t xml:space="preserve">        '204':</w:t>
      </w:r>
    </w:p>
    <w:p w14:paraId="6C05EDC7" w14:textId="77777777" w:rsidR="00FC22EA" w:rsidRPr="000B71E3" w:rsidRDefault="00FC22EA" w:rsidP="008F3365">
      <w:pPr>
        <w:pStyle w:val="PL"/>
      </w:pPr>
      <w:r w:rsidRPr="000B71E3">
        <w:t xml:space="preserve">          description: Expected response to a valid request</w:t>
      </w:r>
    </w:p>
    <w:p w14:paraId="3A7FE35E" w14:textId="77777777" w:rsidR="0062688C" w:rsidRPr="000B71E3" w:rsidRDefault="0062688C" w:rsidP="0062688C">
      <w:pPr>
        <w:pStyle w:val="PL"/>
        <w:rPr>
          <w:lang w:val="en-US"/>
        </w:rPr>
      </w:pPr>
      <w:r w:rsidRPr="000B71E3">
        <w:rPr>
          <w:lang w:val="en-US"/>
        </w:rPr>
        <w:t xml:space="preserve">        '400':</w:t>
      </w:r>
    </w:p>
    <w:p w14:paraId="574256F4" w14:textId="77777777" w:rsidR="0062688C" w:rsidRPr="000B71E3" w:rsidRDefault="0062688C" w:rsidP="0062688C">
      <w:pPr>
        <w:pStyle w:val="PL"/>
        <w:rPr>
          <w:lang w:val="en-US"/>
        </w:rPr>
      </w:pPr>
      <w:r w:rsidRPr="000B71E3">
        <w:rPr>
          <w:lang w:val="en-US"/>
        </w:rPr>
        <w:t xml:space="preserve">          $ref: 'TS29571_CommonData.yaml#/components/responses/400'</w:t>
      </w:r>
    </w:p>
    <w:p w14:paraId="270EA542" w14:textId="77777777" w:rsidR="0062688C" w:rsidRPr="000B71E3" w:rsidRDefault="0062688C" w:rsidP="0062688C">
      <w:pPr>
        <w:pStyle w:val="PL"/>
        <w:rPr>
          <w:lang w:val="en-US"/>
        </w:rPr>
      </w:pPr>
      <w:r w:rsidRPr="000B71E3">
        <w:rPr>
          <w:lang w:val="en-US"/>
        </w:rPr>
        <w:t xml:space="preserve">        '404':</w:t>
      </w:r>
    </w:p>
    <w:p w14:paraId="77E6ADEA" w14:textId="77777777" w:rsidR="0062688C" w:rsidRPr="000B71E3" w:rsidRDefault="0062688C" w:rsidP="0062688C">
      <w:pPr>
        <w:pStyle w:val="PL"/>
        <w:rPr>
          <w:lang w:val="en-US"/>
        </w:rPr>
      </w:pPr>
      <w:r w:rsidRPr="000B71E3">
        <w:rPr>
          <w:lang w:val="en-US"/>
        </w:rPr>
        <w:t xml:space="preserve">          $ref: 'TS29571_CommonData.yaml#/components/responses/404'</w:t>
      </w:r>
    </w:p>
    <w:p w14:paraId="67AADB26" w14:textId="77777777" w:rsidR="0062688C" w:rsidRPr="000B71E3" w:rsidRDefault="0062688C" w:rsidP="0062688C">
      <w:pPr>
        <w:pStyle w:val="PL"/>
        <w:rPr>
          <w:lang w:val="en-US"/>
        </w:rPr>
      </w:pPr>
      <w:r w:rsidRPr="000B71E3">
        <w:rPr>
          <w:lang w:val="en-US"/>
        </w:rPr>
        <w:t xml:space="preserve">        '422':</w:t>
      </w:r>
    </w:p>
    <w:p w14:paraId="20A62570" w14:textId="77777777" w:rsidR="0062688C" w:rsidRPr="000B71E3" w:rsidRDefault="0062688C" w:rsidP="0062688C">
      <w:pPr>
        <w:pStyle w:val="PL"/>
      </w:pPr>
      <w:r w:rsidRPr="000B71E3">
        <w:t xml:space="preserve">          description: Unprocessable Request</w:t>
      </w:r>
    </w:p>
    <w:p w14:paraId="20F6EAFE" w14:textId="77777777" w:rsidR="0062688C" w:rsidRPr="000B71E3" w:rsidRDefault="0062688C" w:rsidP="0062688C">
      <w:pPr>
        <w:pStyle w:val="PL"/>
      </w:pPr>
      <w:r w:rsidRPr="000B71E3">
        <w:t xml:space="preserve">          content:</w:t>
      </w:r>
    </w:p>
    <w:p w14:paraId="3BA1D9AE" w14:textId="77777777" w:rsidR="0062688C" w:rsidRPr="000B71E3" w:rsidRDefault="0062688C" w:rsidP="0062688C">
      <w:pPr>
        <w:pStyle w:val="PL"/>
      </w:pPr>
      <w:r w:rsidRPr="000B71E3">
        <w:t xml:space="preserve">            application/problem+json:</w:t>
      </w:r>
    </w:p>
    <w:p w14:paraId="4B28C605" w14:textId="77777777" w:rsidR="0062688C" w:rsidRPr="000B71E3" w:rsidRDefault="0062688C" w:rsidP="0062688C">
      <w:pPr>
        <w:pStyle w:val="PL"/>
      </w:pPr>
      <w:r w:rsidRPr="000B71E3">
        <w:t xml:space="preserve">              schema:</w:t>
      </w:r>
    </w:p>
    <w:p w14:paraId="7641978A" w14:textId="77777777" w:rsidR="0062688C" w:rsidRPr="000B71E3" w:rsidRDefault="0062688C" w:rsidP="0062688C">
      <w:pPr>
        <w:pStyle w:val="PL"/>
      </w:pPr>
      <w:r w:rsidRPr="000B71E3">
        <w:t xml:space="preserve">                $ref: 'TS29571_CommonData.yaml#/components/schemas/ProblemDetails'</w:t>
      </w:r>
    </w:p>
    <w:p w14:paraId="4D5F6E49" w14:textId="77777777" w:rsidR="0062688C" w:rsidRPr="000B71E3" w:rsidRDefault="0062688C" w:rsidP="0062688C">
      <w:pPr>
        <w:pStyle w:val="PL"/>
        <w:rPr>
          <w:lang w:val="en-US"/>
        </w:rPr>
      </w:pPr>
      <w:r w:rsidRPr="000B71E3">
        <w:rPr>
          <w:lang w:val="en-US"/>
        </w:rPr>
        <w:t xml:space="preserve">        '500':</w:t>
      </w:r>
    </w:p>
    <w:p w14:paraId="6116C8C0" w14:textId="77777777" w:rsidR="0062688C" w:rsidRPr="000B71E3" w:rsidRDefault="0062688C" w:rsidP="0062688C">
      <w:pPr>
        <w:pStyle w:val="PL"/>
      </w:pPr>
      <w:r w:rsidRPr="000B71E3">
        <w:rPr>
          <w:lang w:val="en-US"/>
        </w:rPr>
        <w:t xml:space="preserve">          </w:t>
      </w:r>
      <w:r w:rsidRPr="000B71E3">
        <w:t>$ref: 'TS29571_CommonData.yaml#/components/responses/500'</w:t>
      </w:r>
    </w:p>
    <w:p w14:paraId="42204C9C" w14:textId="77777777" w:rsidR="0062688C" w:rsidRPr="000B71E3" w:rsidRDefault="0062688C" w:rsidP="0062688C">
      <w:pPr>
        <w:pStyle w:val="PL"/>
        <w:rPr>
          <w:lang w:val="en-US"/>
        </w:rPr>
      </w:pPr>
      <w:r w:rsidRPr="000B71E3">
        <w:rPr>
          <w:lang w:val="en-US"/>
        </w:rPr>
        <w:t xml:space="preserve">        '503':</w:t>
      </w:r>
    </w:p>
    <w:p w14:paraId="6C27D4DC" w14:textId="77777777" w:rsidR="0062688C" w:rsidRPr="000B71E3" w:rsidRDefault="0062688C" w:rsidP="0062688C">
      <w:pPr>
        <w:pStyle w:val="PL"/>
        <w:rPr>
          <w:lang w:val="en-US"/>
        </w:rPr>
      </w:pPr>
      <w:r w:rsidRPr="000B71E3">
        <w:t xml:space="preserve">          $ref: 'TS29571_CommonData.yaml#/components/responses/503'</w:t>
      </w:r>
    </w:p>
    <w:p w14:paraId="4F1DF41B" w14:textId="77777777" w:rsidR="00FC22EA" w:rsidRPr="000B71E3" w:rsidRDefault="00FC22EA" w:rsidP="008F3365">
      <w:pPr>
        <w:pStyle w:val="PL"/>
      </w:pPr>
      <w:r w:rsidRPr="000B71E3">
        <w:t xml:space="preserve">        default:</w:t>
      </w:r>
    </w:p>
    <w:p w14:paraId="4B2A9722" w14:textId="77777777" w:rsidR="00FC22EA" w:rsidRPr="000B71E3" w:rsidRDefault="00FC22EA" w:rsidP="008F3365">
      <w:pPr>
        <w:pStyle w:val="PL"/>
      </w:pPr>
      <w:r w:rsidRPr="000B71E3">
        <w:t xml:space="preserve">          description: Unexpected error</w:t>
      </w:r>
    </w:p>
    <w:p w14:paraId="3BF4DFB3" w14:textId="77777777" w:rsidR="00FC22EA" w:rsidRPr="000B71E3" w:rsidRDefault="00FC22EA" w:rsidP="008F3365">
      <w:pPr>
        <w:pStyle w:val="PL"/>
      </w:pPr>
    </w:p>
    <w:p w14:paraId="3C36A288" w14:textId="77777777" w:rsidR="00FC22EA" w:rsidRPr="000B71E3" w:rsidRDefault="00FC22EA" w:rsidP="008F3365">
      <w:pPr>
        <w:pStyle w:val="PL"/>
      </w:pPr>
      <w:r w:rsidRPr="000B71E3">
        <w:t xml:space="preserve">  /{ueId}/registrations/smsf-3gpp-access:</w:t>
      </w:r>
    </w:p>
    <w:p w14:paraId="17060058" w14:textId="77777777" w:rsidR="00FC22EA" w:rsidRPr="000B71E3" w:rsidRDefault="00FC22EA" w:rsidP="008F3365">
      <w:pPr>
        <w:pStyle w:val="PL"/>
      </w:pPr>
      <w:r w:rsidRPr="000B71E3">
        <w:t xml:space="preserve">    put:</w:t>
      </w:r>
    </w:p>
    <w:p w14:paraId="5C47E7A4" w14:textId="77777777" w:rsidR="00FC22EA" w:rsidRPr="000B71E3" w:rsidRDefault="00FC22EA" w:rsidP="008F3365">
      <w:pPr>
        <w:pStyle w:val="PL"/>
      </w:pPr>
      <w:r w:rsidRPr="000B71E3">
        <w:t xml:space="preserve">      summary: register as SMSF for 3GPP access</w:t>
      </w:r>
    </w:p>
    <w:p w14:paraId="4D8E56D8" w14:textId="77777777" w:rsidR="00FC22EA" w:rsidRPr="000B71E3" w:rsidRDefault="00FC22EA" w:rsidP="008F3365">
      <w:pPr>
        <w:pStyle w:val="PL"/>
      </w:pPr>
      <w:r w:rsidRPr="000B71E3">
        <w:t xml:space="preserve">      operationId: </w:t>
      </w:r>
      <w:r w:rsidR="00AE0BFB">
        <w:t>3GppSmsfRegistration</w:t>
      </w:r>
    </w:p>
    <w:p w14:paraId="68A67542" w14:textId="77777777" w:rsidR="00FC22EA" w:rsidRPr="000B71E3" w:rsidRDefault="00FC22EA" w:rsidP="008F3365">
      <w:pPr>
        <w:pStyle w:val="PL"/>
      </w:pPr>
      <w:r w:rsidRPr="000B71E3">
        <w:t xml:space="preserve">      tags:</w:t>
      </w:r>
    </w:p>
    <w:p w14:paraId="54ED482E" w14:textId="77777777" w:rsidR="00FC22EA" w:rsidRPr="000B71E3" w:rsidRDefault="00FC22EA" w:rsidP="008F3365">
      <w:pPr>
        <w:pStyle w:val="PL"/>
      </w:pPr>
      <w:r w:rsidRPr="000B71E3">
        <w:t xml:space="preserve">        - SMSF registration for 3GPP access</w:t>
      </w:r>
    </w:p>
    <w:p w14:paraId="2DF6F96F" w14:textId="77777777" w:rsidR="00FC22EA" w:rsidRPr="000B71E3" w:rsidRDefault="00FC22EA" w:rsidP="008F3365">
      <w:pPr>
        <w:pStyle w:val="PL"/>
      </w:pPr>
      <w:r w:rsidRPr="000B71E3">
        <w:t xml:space="preserve">      parameters:</w:t>
      </w:r>
    </w:p>
    <w:p w14:paraId="76CBE04D" w14:textId="77777777" w:rsidR="00FC22EA" w:rsidRPr="000B71E3" w:rsidRDefault="00FC22EA" w:rsidP="008F3365">
      <w:pPr>
        <w:pStyle w:val="PL"/>
      </w:pPr>
      <w:r w:rsidRPr="000B71E3">
        <w:t xml:space="preserve">        - name: ueId</w:t>
      </w:r>
    </w:p>
    <w:p w14:paraId="0668E708" w14:textId="77777777" w:rsidR="00FC22EA" w:rsidRPr="000B71E3" w:rsidRDefault="00FC22EA" w:rsidP="008F3365">
      <w:pPr>
        <w:pStyle w:val="PL"/>
      </w:pPr>
      <w:r w:rsidRPr="000B71E3">
        <w:t xml:space="preserve">          in: path</w:t>
      </w:r>
    </w:p>
    <w:p w14:paraId="0173D788" w14:textId="77777777" w:rsidR="00FC22EA" w:rsidRPr="000B71E3" w:rsidRDefault="00FC22EA" w:rsidP="008F3365">
      <w:pPr>
        <w:pStyle w:val="PL"/>
      </w:pPr>
      <w:r w:rsidRPr="000B71E3">
        <w:t xml:space="preserve">          description: Identifier of the UE</w:t>
      </w:r>
    </w:p>
    <w:p w14:paraId="542023AB" w14:textId="77777777" w:rsidR="00FC22EA" w:rsidRPr="000B71E3" w:rsidRDefault="00FC22EA" w:rsidP="008F3365">
      <w:pPr>
        <w:pStyle w:val="PL"/>
      </w:pPr>
      <w:r w:rsidRPr="000B71E3">
        <w:t xml:space="preserve">          required: true</w:t>
      </w:r>
    </w:p>
    <w:p w14:paraId="700537DA" w14:textId="77777777" w:rsidR="00FC22EA" w:rsidRPr="000B71E3" w:rsidRDefault="00FC22EA" w:rsidP="008F3365">
      <w:pPr>
        <w:pStyle w:val="PL"/>
      </w:pPr>
      <w:r w:rsidRPr="000B71E3">
        <w:t xml:space="preserve">          schema:</w:t>
      </w:r>
    </w:p>
    <w:p w14:paraId="133C9E9C"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79D7641" w14:textId="77777777" w:rsidR="00FC22EA" w:rsidRPr="000B71E3" w:rsidRDefault="00FC22EA" w:rsidP="008F3365">
      <w:pPr>
        <w:pStyle w:val="PL"/>
      </w:pPr>
      <w:r w:rsidRPr="000B71E3">
        <w:t xml:space="preserve">      requestBody:</w:t>
      </w:r>
    </w:p>
    <w:p w14:paraId="0ECE5C34" w14:textId="77777777" w:rsidR="00FC22EA" w:rsidRPr="000B71E3" w:rsidRDefault="00FC22EA" w:rsidP="008F3365">
      <w:pPr>
        <w:pStyle w:val="PL"/>
      </w:pPr>
      <w:r w:rsidRPr="000B71E3">
        <w:t xml:space="preserve">        content:</w:t>
      </w:r>
    </w:p>
    <w:p w14:paraId="1DB40066" w14:textId="77777777" w:rsidR="00FC22EA" w:rsidRPr="000B71E3" w:rsidRDefault="00FC22EA" w:rsidP="008F3365">
      <w:pPr>
        <w:pStyle w:val="PL"/>
      </w:pPr>
      <w:r w:rsidRPr="000B71E3">
        <w:t xml:space="preserve">          application/json:</w:t>
      </w:r>
    </w:p>
    <w:p w14:paraId="1D8003CD" w14:textId="77777777" w:rsidR="00FC22EA" w:rsidRPr="000B71E3" w:rsidRDefault="00FC22EA" w:rsidP="008F3365">
      <w:pPr>
        <w:pStyle w:val="PL"/>
      </w:pPr>
      <w:r w:rsidRPr="000B71E3">
        <w:t xml:space="preserve">            schema:</w:t>
      </w:r>
    </w:p>
    <w:p w14:paraId="531E9288" w14:textId="77777777" w:rsidR="00FC22EA" w:rsidRPr="000B71E3" w:rsidRDefault="00FC22EA" w:rsidP="008F3365">
      <w:pPr>
        <w:pStyle w:val="PL"/>
      </w:pPr>
      <w:r w:rsidRPr="000B71E3">
        <w:t xml:space="preserve">              $ref: '#/components/schemas/SmsfRegistration'</w:t>
      </w:r>
    </w:p>
    <w:p w14:paraId="56E85B0C" w14:textId="77777777" w:rsidR="00FC22EA" w:rsidRPr="000B71E3" w:rsidRDefault="00FC22EA" w:rsidP="008F3365">
      <w:pPr>
        <w:pStyle w:val="PL"/>
      </w:pPr>
      <w:r w:rsidRPr="000B71E3">
        <w:t xml:space="preserve">        required: true</w:t>
      </w:r>
    </w:p>
    <w:p w14:paraId="2AF9CDED" w14:textId="77777777" w:rsidR="0011726E" w:rsidRDefault="00FC22EA" w:rsidP="0011726E">
      <w:pPr>
        <w:pStyle w:val="PL"/>
      </w:pPr>
      <w:r w:rsidRPr="000B71E3">
        <w:t xml:space="preserve">      responses:</w:t>
      </w:r>
    </w:p>
    <w:p w14:paraId="4C5DCC85" w14:textId="77777777" w:rsidR="0011726E" w:rsidRDefault="0011726E" w:rsidP="0011726E">
      <w:pPr>
        <w:pStyle w:val="PL"/>
      </w:pPr>
      <w:r>
        <w:t xml:space="preserve">        '201':</w:t>
      </w:r>
    </w:p>
    <w:p w14:paraId="457BF8D6" w14:textId="77777777" w:rsidR="0011726E" w:rsidRDefault="0011726E" w:rsidP="0011726E">
      <w:pPr>
        <w:pStyle w:val="PL"/>
      </w:pPr>
      <w:r>
        <w:t xml:space="preserve">          description: Created</w:t>
      </w:r>
    </w:p>
    <w:p w14:paraId="40060082" w14:textId="77777777" w:rsidR="0011726E" w:rsidRDefault="0011726E" w:rsidP="0011726E">
      <w:pPr>
        <w:pStyle w:val="PL"/>
      </w:pPr>
      <w:r>
        <w:t xml:space="preserve">          content:</w:t>
      </w:r>
    </w:p>
    <w:p w14:paraId="414E621A" w14:textId="77777777" w:rsidR="0011726E" w:rsidRDefault="0011726E" w:rsidP="0011726E">
      <w:pPr>
        <w:pStyle w:val="PL"/>
      </w:pPr>
      <w:r>
        <w:t xml:space="preserve">            application/json:</w:t>
      </w:r>
    </w:p>
    <w:p w14:paraId="77166858" w14:textId="77777777" w:rsidR="0011726E" w:rsidRDefault="0011726E" w:rsidP="0011726E">
      <w:pPr>
        <w:pStyle w:val="PL"/>
      </w:pPr>
      <w:r>
        <w:t xml:space="preserve">              schema:</w:t>
      </w:r>
    </w:p>
    <w:p w14:paraId="31ADDD33" w14:textId="77777777" w:rsidR="0011726E" w:rsidRDefault="0011726E" w:rsidP="0011726E">
      <w:pPr>
        <w:pStyle w:val="PL"/>
      </w:pPr>
      <w:r>
        <w:t xml:space="preserve">                $ref: '#/components/schemas/</w:t>
      </w:r>
      <w:r w:rsidRPr="000B71E3">
        <w:t>SmsfRegistration'</w:t>
      </w:r>
    </w:p>
    <w:p w14:paraId="760BB049" w14:textId="77777777" w:rsidR="00B66A74" w:rsidRDefault="00B66A74" w:rsidP="00B66A74">
      <w:pPr>
        <w:pStyle w:val="PL"/>
      </w:pPr>
      <w:r>
        <w:t xml:space="preserve">          headers:</w:t>
      </w:r>
    </w:p>
    <w:p w14:paraId="3976DAA7" w14:textId="77777777" w:rsidR="00B66A74" w:rsidRDefault="00B66A74" w:rsidP="00B66A74">
      <w:pPr>
        <w:pStyle w:val="PL"/>
      </w:pPr>
      <w:r>
        <w:t xml:space="preserve">            Location:</w:t>
      </w:r>
    </w:p>
    <w:p w14:paraId="1FAF1582" w14:textId="77777777"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14:paraId="1AD8D1BA" w14:textId="77777777" w:rsidR="00B66A74" w:rsidRDefault="00B66A74" w:rsidP="00B66A74">
      <w:pPr>
        <w:pStyle w:val="PL"/>
      </w:pPr>
      <w:r>
        <w:t xml:space="preserve">              required: true</w:t>
      </w:r>
    </w:p>
    <w:p w14:paraId="0AF29A93" w14:textId="77777777" w:rsidR="00B66A74" w:rsidRDefault="00B66A74" w:rsidP="00B66A74">
      <w:pPr>
        <w:pStyle w:val="PL"/>
      </w:pPr>
      <w:r>
        <w:t xml:space="preserve">              schema:</w:t>
      </w:r>
    </w:p>
    <w:p w14:paraId="1820B041" w14:textId="77777777" w:rsidR="00B66A74" w:rsidRPr="002857AD" w:rsidRDefault="00B66A74" w:rsidP="00B66A74">
      <w:pPr>
        <w:pStyle w:val="PL"/>
      </w:pPr>
      <w:r>
        <w:t xml:space="preserve">                type: string</w:t>
      </w:r>
    </w:p>
    <w:p w14:paraId="39165F97" w14:textId="77777777" w:rsidR="0011726E" w:rsidRPr="000B71E3" w:rsidRDefault="0011726E" w:rsidP="0011726E">
      <w:pPr>
        <w:pStyle w:val="PL"/>
      </w:pPr>
      <w:r w:rsidRPr="000B71E3">
        <w:t xml:space="preserve">        '200':</w:t>
      </w:r>
    </w:p>
    <w:p w14:paraId="2A5E039E" w14:textId="77777777" w:rsidR="0011726E" w:rsidRPr="000B71E3" w:rsidRDefault="0011726E" w:rsidP="0011726E">
      <w:pPr>
        <w:pStyle w:val="PL"/>
      </w:pPr>
      <w:r w:rsidRPr="000B71E3">
        <w:t xml:space="preserve">          description: Expected response to a valid request</w:t>
      </w:r>
    </w:p>
    <w:p w14:paraId="73BD7D1E" w14:textId="77777777" w:rsidR="0011726E" w:rsidRPr="000B71E3" w:rsidRDefault="0011726E" w:rsidP="0011726E">
      <w:pPr>
        <w:pStyle w:val="PL"/>
      </w:pPr>
      <w:r w:rsidRPr="000B71E3">
        <w:t xml:space="preserve">          content:</w:t>
      </w:r>
    </w:p>
    <w:p w14:paraId="4775D4FE" w14:textId="77777777" w:rsidR="0011726E" w:rsidRPr="000B71E3" w:rsidRDefault="0011726E" w:rsidP="0011726E">
      <w:pPr>
        <w:pStyle w:val="PL"/>
      </w:pPr>
      <w:r w:rsidRPr="000B71E3">
        <w:t xml:space="preserve">            application/json:</w:t>
      </w:r>
    </w:p>
    <w:p w14:paraId="0E790019" w14:textId="77777777" w:rsidR="0011726E" w:rsidRPr="000B71E3" w:rsidRDefault="0011726E" w:rsidP="0011726E">
      <w:pPr>
        <w:pStyle w:val="PL"/>
      </w:pPr>
      <w:r w:rsidRPr="000B71E3">
        <w:t xml:space="preserve">              schema:</w:t>
      </w:r>
    </w:p>
    <w:p w14:paraId="5305812B" w14:textId="77777777" w:rsidR="00FC22EA" w:rsidRPr="000B71E3" w:rsidRDefault="0011726E" w:rsidP="008F3365">
      <w:pPr>
        <w:pStyle w:val="PL"/>
      </w:pPr>
      <w:r w:rsidRPr="000B71E3">
        <w:t xml:space="preserve">                $ref: '#/components/schemas/SmsfRegistration'</w:t>
      </w:r>
    </w:p>
    <w:p w14:paraId="15393068" w14:textId="77777777" w:rsidR="00FC22EA" w:rsidRPr="000B71E3" w:rsidRDefault="00FC22EA" w:rsidP="008F3365">
      <w:pPr>
        <w:pStyle w:val="PL"/>
      </w:pPr>
      <w:r w:rsidRPr="000B71E3">
        <w:t xml:space="preserve">        '204':</w:t>
      </w:r>
    </w:p>
    <w:p w14:paraId="4E02BAD4" w14:textId="77777777" w:rsidR="00FC22EA" w:rsidRPr="000B71E3" w:rsidRDefault="00FC22EA" w:rsidP="008F3365">
      <w:pPr>
        <w:pStyle w:val="PL"/>
      </w:pPr>
      <w:r w:rsidRPr="000B71E3">
        <w:t xml:space="preserve">          description: </w:t>
      </w:r>
      <w:r w:rsidR="0011726E">
        <w:t>No content</w:t>
      </w:r>
    </w:p>
    <w:p w14:paraId="59C647EE" w14:textId="77777777" w:rsidR="0062688C" w:rsidRPr="000B71E3" w:rsidRDefault="0062688C" w:rsidP="0062688C">
      <w:pPr>
        <w:pStyle w:val="PL"/>
        <w:rPr>
          <w:lang w:val="en-US"/>
        </w:rPr>
      </w:pPr>
      <w:r w:rsidRPr="000B71E3">
        <w:rPr>
          <w:lang w:val="en-US"/>
        </w:rPr>
        <w:t xml:space="preserve">        '400':</w:t>
      </w:r>
    </w:p>
    <w:p w14:paraId="26C26B66" w14:textId="77777777" w:rsidR="0062688C" w:rsidRPr="000B71E3" w:rsidRDefault="0062688C" w:rsidP="0062688C">
      <w:pPr>
        <w:pStyle w:val="PL"/>
        <w:rPr>
          <w:lang w:val="en-US"/>
        </w:rPr>
      </w:pPr>
      <w:r w:rsidRPr="000B71E3">
        <w:rPr>
          <w:lang w:val="en-US"/>
        </w:rPr>
        <w:t xml:space="preserve">          $ref: 'TS29571_CommonData.yaml#/components/responses/400'</w:t>
      </w:r>
    </w:p>
    <w:p w14:paraId="0B9EFE27" w14:textId="77777777" w:rsidR="0062688C" w:rsidRPr="000B71E3" w:rsidRDefault="0062688C" w:rsidP="0062688C">
      <w:pPr>
        <w:pStyle w:val="PL"/>
        <w:rPr>
          <w:lang w:val="en-US"/>
        </w:rPr>
      </w:pPr>
      <w:r w:rsidRPr="000B71E3">
        <w:rPr>
          <w:lang w:val="en-US"/>
        </w:rPr>
        <w:t xml:space="preserve">        '403':</w:t>
      </w:r>
    </w:p>
    <w:p w14:paraId="6D88C654" w14:textId="77777777" w:rsidR="0062688C" w:rsidRPr="000B71E3" w:rsidRDefault="0062688C" w:rsidP="0062688C">
      <w:pPr>
        <w:pStyle w:val="PL"/>
        <w:rPr>
          <w:lang w:val="en-US"/>
        </w:rPr>
      </w:pPr>
      <w:r w:rsidRPr="000B71E3">
        <w:rPr>
          <w:lang w:val="en-US"/>
        </w:rPr>
        <w:t xml:space="preserve">          $ref: 'TS29571_CommonData.yaml#/components/responses/403'</w:t>
      </w:r>
    </w:p>
    <w:p w14:paraId="332D6C24" w14:textId="77777777" w:rsidR="0062688C" w:rsidRPr="000B71E3" w:rsidRDefault="0062688C" w:rsidP="0062688C">
      <w:pPr>
        <w:pStyle w:val="PL"/>
        <w:rPr>
          <w:lang w:val="en-US"/>
        </w:rPr>
      </w:pPr>
      <w:r w:rsidRPr="000B71E3">
        <w:rPr>
          <w:lang w:val="en-US"/>
        </w:rPr>
        <w:t xml:space="preserve">        '404':</w:t>
      </w:r>
    </w:p>
    <w:p w14:paraId="709A8302" w14:textId="77777777" w:rsidR="0062688C" w:rsidRPr="000B71E3" w:rsidRDefault="0062688C" w:rsidP="0062688C">
      <w:pPr>
        <w:pStyle w:val="PL"/>
        <w:rPr>
          <w:lang w:val="en-US"/>
        </w:rPr>
      </w:pPr>
      <w:r w:rsidRPr="000B71E3">
        <w:rPr>
          <w:lang w:val="en-US"/>
        </w:rPr>
        <w:t xml:space="preserve">          $ref: 'TS29571_CommonData.yaml#/components/responses/404'</w:t>
      </w:r>
    </w:p>
    <w:p w14:paraId="72A0CD13" w14:textId="77777777" w:rsidR="0062688C" w:rsidRPr="000B71E3" w:rsidRDefault="0062688C" w:rsidP="0062688C">
      <w:pPr>
        <w:pStyle w:val="PL"/>
        <w:rPr>
          <w:lang w:val="en-US"/>
        </w:rPr>
      </w:pPr>
      <w:r w:rsidRPr="000B71E3">
        <w:rPr>
          <w:lang w:val="en-US"/>
        </w:rPr>
        <w:t xml:space="preserve">        '500':</w:t>
      </w:r>
    </w:p>
    <w:p w14:paraId="1DE83ABB" w14:textId="77777777" w:rsidR="0062688C" w:rsidRPr="000B71E3" w:rsidRDefault="0062688C" w:rsidP="0062688C">
      <w:pPr>
        <w:pStyle w:val="PL"/>
      </w:pPr>
      <w:r w:rsidRPr="000B71E3">
        <w:rPr>
          <w:lang w:val="en-US"/>
        </w:rPr>
        <w:t xml:space="preserve">          </w:t>
      </w:r>
      <w:r w:rsidRPr="000B71E3">
        <w:t>$ref: 'TS29571_CommonData.yaml#/components/responses/500'</w:t>
      </w:r>
    </w:p>
    <w:p w14:paraId="7121CFE7" w14:textId="77777777" w:rsidR="0062688C" w:rsidRPr="000B71E3" w:rsidRDefault="0062688C" w:rsidP="0062688C">
      <w:pPr>
        <w:pStyle w:val="PL"/>
        <w:rPr>
          <w:lang w:val="en-US"/>
        </w:rPr>
      </w:pPr>
      <w:r w:rsidRPr="000B71E3">
        <w:rPr>
          <w:lang w:val="en-US"/>
        </w:rPr>
        <w:t xml:space="preserve">        '503':</w:t>
      </w:r>
    </w:p>
    <w:p w14:paraId="3931C50F" w14:textId="77777777" w:rsidR="0062688C" w:rsidRPr="000B71E3" w:rsidRDefault="0062688C" w:rsidP="0062688C">
      <w:pPr>
        <w:pStyle w:val="PL"/>
        <w:rPr>
          <w:lang w:val="en-US"/>
        </w:rPr>
      </w:pPr>
      <w:r w:rsidRPr="000B71E3">
        <w:t xml:space="preserve">          $ref: 'TS29571_CommonData.yaml#/components/responses/503'</w:t>
      </w:r>
    </w:p>
    <w:p w14:paraId="456198E8" w14:textId="77777777" w:rsidR="00FC22EA" w:rsidRPr="000B71E3" w:rsidRDefault="00FC22EA" w:rsidP="008F3365">
      <w:pPr>
        <w:pStyle w:val="PL"/>
      </w:pPr>
      <w:r w:rsidRPr="000B71E3">
        <w:lastRenderedPageBreak/>
        <w:t xml:space="preserve">        default:</w:t>
      </w:r>
    </w:p>
    <w:p w14:paraId="4C33C88F" w14:textId="77777777" w:rsidR="00FC22EA" w:rsidRPr="000B71E3" w:rsidRDefault="00FC22EA" w:rsidP="008F3365">
      <w:pPr>
        <w:pStyle w:val="PL"/>
      </w:pPr>
      <w:r w:rsidRPr="000B71E3">
        <w:t xml:space="preserve">          description: Unexpected error</w:t>
      </w:r>
    </w:p>
    <w:p w14:paraId="79A1EC57" w14:textId="77777777" w:rsidR="00FC22EA" w:rsidRPr="000B71E3" w:rsidRDefault="00FC22EA" w:rsidP="008F3365">
      <w:pPr>
        <w:pStyle w:val="PL"/>
      </w:pPr>
      <w:r w:rsidRPr="000B71E3">
        <w:t xml:space="preserve">    delete:</w:t>
      </w:r>
    </w:p>
    <w:p w14:paraId="53F4B001" w14:textId="77777777" w:rsidR="00FC22EA" w:rsidRPr="000B71E3" w:rsidRDefault="00FC22EA" w:rsidP="008F3365">
      <w:pPr>
        <w:pStyle w:val="PL"/>
      </w:pPr>
      <w:r w:rsidRPr="000B71E3">
        <w:t xml:space="preserve">      summary: delete the SMSF registration for 3GPP access</w:t>
      </w:r>
    </w:p>
    <w:p w14:paraId="6D10ED81" w14:textId="77777777" w:rsidR="00FC22EA" w:rsidRPr="000B71E3" w:rsidRDefault="00FC22EA" w:rsidP="008F3365">
      <w:pPr>
        <w:pStyle w:val="PL"/>
      </w:pPr>
      <w:r w:rsidRPr="000B71E3">
        <w:t xml:space="preserve">      operationId: </w:t>
      </w:r>
      <w:r w:rsidR="00AE0BFB">
        <w:t>3GppSmsf</w:t>
      </w:r>
      <w:r w:rsidRPr="000B71E3">
        <w:t>Deregistration</w:t>
      </w:r>
    </w:p>
    <w:p w14:paraId="3D745138" w14:textId="77777777" w:rsidR="00FC22EA" w:rsidRPr="000B71E3" w:rsidRDefault="00FC22EA" w:rsidP="008F3365">
      <w:pPr>
        <w:pStyle w:val="PL"/>
      </w:pPr>
      <w:r w:rsidRPr="000B71E3">
        <w:t xml:space="preserve">      tags:</w:t>
      </w:r>
    </w:p>
    <w:p w14:paraId="325CA5CA" w14:textId="77777777" w:rsidR="00FC22EA" w:rsidRPr="000B71E3" w:rsidRDefault="00FC22EA" w:rsidP="008F3365">
      <w:pPr>
        <w:pStyle w:val="PL"/>
      </w:pPr>
      <w:r w:rsidRPr="000B71E3">
        <w:t xml:space="preserve">        - SMSF Deregistration for 3GPP Access</w:t>
      </w:r>
    </w:p>
    <w:p w14:paraId="2751050F" w14:textId="77777777" w:rsidR="00FC22EA" w:rsidRPr="000B71E3" w:rsidRDefault="00FC22EA" w:rsidP="008F3365">
      <w:pPr>
        <w:pStyle w:val="PL"/>
      </w:pPr>
      <w:r w:rsidRPr="000B71E3">
        <w:t xml:space="preserve">      parameters:</w:t>
      </w:r>
    </w:p>
    <w:p w14:paraId="6A3BDFA5" w14:textId="77777777" w:rsidR="00FC22EA" w:rsidRPr="000B71E3" w:rsidRDefault="00FC22EA" w:rsidP="008F3365">
      <w:pPr>
        <w:pStyle w:val="PL"/>
      </w:pPr>
      <w:r w:rsidRPr="000B71E3">
        <w:t xml:space="preserve">        - name: ueId</w:t>
      </w:r>
    </w:p>
    <w:p w14:paraId="15FFBCEC" w14:textId="77777777" w:rsidR="00FC22EA" w:rsidRPr="000B71E3" w:rsidRDefault="00FC22EA" w:rsidP="008F3365">
      <w:pPr>
        <w:pStyle w:val="PL"/>
      </w:pPr>
      <w:r w:rsidRPr="000B71E3">
        <w:t xml:space="preserve">          in: path</w:t>
      </w:r>
    </w:p>
    <w:p w14:paraId="0EFF6681" w14:textId="77777777" w:rsidR="00FC22EA" w:rsidRPr="000B71E3" w:rsidRDefault="00FC22EA" w:rsidP="008F3365">
      <w:pPr>
        <w:pStyle w:val="PL"/>
      </w:pPr>
      <w:r w:rsidRPr="000B71E3">
        <w:t xml:space="preserve">          description: Identifier of the UE</w:t>
      </w:r>
    </w:p>
    <w:p w14:paraId="770C2240" w14:textId="77777777" w:rsidR="00FC22EA" w:rsidRPr="000B71E3" w:rsidRDefault="00FC22EA" w:rsidP="008F3365">
      <w:pPr>
        <w:pStyle w:val="PL"/>
      </w:pPr>
      <w:r w:rsidRPr="000B71E3">
        <w:t xml:space="preserve">          required: true</w:t>
      </w:r>
    </w:p>
    <w:p w14:paraId="278AE4B7" w14:textId="77777777" w:rsidR="00FC22EA" w:rsidRPr="000B71E3" w:rsidRDefault="00FC22EA" w:rsidP="008F3365">
      <w:pPr>
        <w:pStyle w:val="PL"/>
      </w:pPr>
      <w:r w:rsidRPr="000B71E3">
        <w:t xml:space="preserve">          schema:</w:t>
      </w:r>
    </w:p>
    <w:p w14:paraId="167516E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24FB5369" w14:textId="77777777" w:rsidR="00FC22EA" w:rsidRPr="000B71E3" w:rsidRDefault="00FC22EA" w:rsidP="008F3365">
      <w:pPr>
        <w:pStyle w:val="PL"/>
      </w:pPr>
      <w:r w:rsidRPr="000B71E3">
        <w:t xml:space="preserve">      responses:</w:t>
      </w:r>
    </w:p>
    <w:p w14:paraId="58BBBA49" w14:textId="77777777" w:rsidR="00FC22EA" w:rsidRPr="000B71E3" w:rsidRDefault="00FC22EA" w:rsidP="008F3365">
      <w:pPr>
        <w:pStyle w:val="PL"/>
      </w:pPr>
      <w:r w:rsidRPr="000B71E3">
        <w:t xml:space="preserve">        '204':</w:t>
      </w:r>
    </w:p>
    <w:p w14:paraId="34E665E0" w14:textId="77777777" w:rsidR="00FC22EA" w:rsidRPr="000B71E3" w:rsidRDefault="00FC22EA" w:rsidP="008F3365">
      <w:pPr>
        <w:pStyle w:val="PL"/>
      </w:pPr>
      <w:r w:rsidRPr="000B71E3">
        <w:t xml:space="preserve">          description: Expected response to a valid request</w:t>
      </w:r>
    </w:p>
    <w:p w14:paraId="05DF16AC" w14:textId="77777777" w:rsidR="0062688C" w:rsidRPr="000B71E3" w:rsidRDefault="0062688C" w:rsidP="0062688C">
      <w:pPr>
        <w:pStyle w:val="PL"/>
        <w:rPr>
          <w:lang w:val="en-US"/>
        </w:rPr>
      </w:pPr>
      <w:r w:rsidRPr="000B71E3">
        <w:rPr>
          <w:lang w:val="en-US"/>
        </w:rPr>
        <w:t xml:space="preserve">        '400':</w:t>
      </w:r>
    </w:p>
    <w:p w14:paraId="5A758539" w14:textId="77777777" w:rsidR="0062688C" w:rsidRPr="000B71E3" w:rsidRDefault="0062688C" w:rsidP="0062688C">
      <w:pPr>
        <w:pStyle w:val="PL"/>
        <w:rPr>
          <w:lang w:val="en-US"/>
        </w:rPr>
      </w:pPr>
      <w:r w:rsidRPr="000B71E3">
        <w:rPr>
          <w:lang w:val="en-US"/>
        </w:rPr>
        <w:t xml:space="preserve">          $ref: 'TS29571_CommonData.yaml#/components/responses/400'</w:t>
      </w:r>
    </w:p>
    <w:p w14:paraId="6984B325" w14:textId="77777777" w:rsidR="0062688C" w:rsidRPr="000B71E3" w:rsidRDefault="0062688C" w:rsidP="0062688C">
      <w:pPr>
        <w:pStyle w:val="PL"/>
        <w:rPr>
          <w:lang w:val="en-US"/>
        </w:rPr>
      </w:pPr>
      <w:r w:rsidRPr="000B71E3">
        <w:rPr>
          <w:lang w:val="en-US"/>
        </w:rPr>
        <w:t xml:space="preserve">        '404':</w:t>
      </w:r>
    </w:p>
    <w:p w14:paraId="22D991AC" w14:textId="77777777" w:rsidR="0062688C" w:rsidRPr="000B71E3" w:rsidRDefault="0062688C" w:rsidP="0062688C">
      <w:pPr>
        <w:pStyle w:val="PL"/>
        <w:rPr>
          <w:lang w:val="en-US"/>
        </w:rPr>
      </w:pPr>
      <w:r w:rsidRPr="000B71E3">
        <w:rPr>
          <w:lang w:val="en-US"/>
        </w:rPr>
        <w:t xml:space="preserve">          $ref: 'TS29571_CommonData.yaml#/components/responses/404'</w:t>
      </w:r>
    </w:p>
    <w:p w14:paraId="0FB6374C" w14:textId="77777777" w:rsidR="0062688C" w:rsidRPr="000B71E3" w:rsidRDefault="0062688C" w:rsidP="0062688C">
      <w:pPr>
        <w:pStyle w:val="PL"/>
        <w:rPr>
          <w:lang w:val="en-US"/>
        </w:rPr>
      </w:pPr>
      <w:r w:rsidRPr="000B71E3">
        <w:rPr>
          <w:lang w:val="en-US"/>
        </w:rPr>
        <w:t xml:space="preserve">        '422':</w:t>
      </w:r>
    </w:p>
    <w:p w14:paraId="5C7420D8" w14:textId="77777777" w:rsidR="0062688C" w:rsidRPr="000B71E3" w:rsidRDefault="0062688C" w:rsidP="0062688C">
      <w:pPr>
        <w:pStyle w:val="PL"/>
      </w:pPr>
      <w:r w:rsidRPr="000B71E3">
        <w:t xml:space="preserve">          description: Unprocessable Request</w:t>
      </w:r>
    </w:p>
    <w:p w14:paraId="6E1CEE2F" w14:textId="77777777" w:rsidR="0062688C" w:rsidRPr="000B71E3" w:rsidRDefault="0062688C" w:rsidP="0062688C">
      <w:pPr>
        <w:pStyle w:val="PL"/>
      </w:pPr>
      <w:r w:rsidRPr="000B71E3">
        <w:t xml:space="preserve">          content:</w:t>
      </w:r>
    </w:p>
    <w:p w14:paraId="66EA7A9B" w14:textId="77777777" w:rsidR="0062688C" w:rsidRPr="000B71E3" w:rsidRDefault="0062688C" w:rsidP="0062688C">
      <w:pPr>
        <w:pStyle w:val="PL"/>
      </w:pPr>
      <w:r w:rsidRPr="000B71E3">
        <w:t xml:space="preserve">            application/problem+json:</w:t>
      </w:r>
    </w:p>
    <w:p w14:paraId="4C6E7E20" w14:textId="77777777" w:rsidR="0062688C" w:rsidRPr="000B71E3" w:rsidRDefault="0062688C" w:rsidP="0062688C">
      <w:pPr>
        <w:pStyle w:val="PL"/>
      </w:pPr>
      <w:r w:rsidRPr="000B71E3">
        <w:t xml:space="preserve">              schema:</w:t>
      </w:r>
    </w:p>
    <w:p w14:paraId="45E96818" w14:textId="77777777" w:rsidR="0062688C" w:rsidRPr="000B71E3" w:rsidRDefault="0062688C" w:rsidP="0062688C">
      <w:pPr>
        <w:pStyle w:val="PL"/>
      </w:pPr>
      <w:r w:rsidRPr="000B71E3">
        <w:t xml:space="preserve">                $ref: 'TS29571_CommonData.yaml#/components/schemas/ProblemDetails'</w:t>
      </w:r>
    </w:p>
    <w:p w14:paraId="264B2BB9" w14:textId="77777777" w:rsidR="0062688C" w:rsidRPr="000B71E3" w:rsidRDefault="0062688C" w:rsidP="0062688C">
      <w:pPr>
        <w:pStyle w:val="PL"/>
        <w:rPr>
          <w:lang w:val="en-US"/>
        </w:rPr>
      </w:pPr>
      <w:r w:rsidRPr="000B71E3">
        <w:rPr>
          <w:lang w:val="en-US"/>
        </w:rPr>
        <w:t xml:space="preserve">        '500':</w:t>
      </w:r>
    </w:p>
    <w:p w14:paraId="2CD92B3B" w14:textId="77777777" w:rsidR="0062688C" w:rsidRPr="000B71E3" w:rsidRDefault="0062688C" w:rsidP="0062688C">
      <w:pPr>
        <w:pStyle w:val="PL"/>
      </w:pPr>
      <w:r w:rsidRPr="000B71E3">
        <w:rPr>
          <w:lang w:val="en-US"/>
        </w:rPr>
        <w:t xml:space="preserve">          </w:t>
      </w:r>
      <w:r w:rsidRPr="000B71E3">
        <w:t>$ref: 'TS29571_CommonData.yaml#/components/responses/500'</w:t>
      </w:r>
    </w:p>
    <w:p w14:paraId="225C33CD" w14:textId="77777777" w:rsidR="0062688C" w:rsidRPr="000B71E3" w:rsidRDefault="0062688C" w:rsidP="0062688C">
      <w:pPr>
        <w:pStyle w:val="PL"/>
        <w:rPr>
          <w:lang w:val="en-US"/>
        </w:rPr>
      </w:pPr>
      <w:r w:rsidRPr="000B71E3">
        <w:rPr>
          <w:lang w:val="en-US"/>
        </w:rPr>
        <w:t xml:space="preserve">        '503':</w:t>
      </w:r>
    </w:p>
    <w:p w14:paraId="463C103F" w14:textId="77777777" w:rsidR="0062688C" w:rsidRPr="000B71E3" w:rsidRDefault="0062688C" w:rsidP="0062688C">
      <w:pPr>
        <w:pStyle w:val="PL"/>
        <w:rPr>
          <w:lang w:val="en-US"/>
        </w:rPr>
      </w:pPr>
      <w:r w:rsidRPr="000B71E3">
        <w:t xml:space="preserve">          $ref: 'TS29571_CommonData.yaml#/components/responses/503'</w:t>
      </w:r>
    </w:p>
    <w:p w14:paraId="09481363" w14:textId="77777777" w:rsidR="00FC22EA" w:rsidRPr="000B71E3" w:rsidRDefault="00FC22EA" w:rsidP="008F3365">
      <w:pPr>
        <w:pStyle w:val="PL"/>
      </w:pPr>
      <w:r w:rsidRPr="000B71E3">
        <w:t xml:space="preserve">        default:</w:t>
      </w:r>
    </w:p>
    <w:p w14:paraId="2D1C6FEB" w14:textId="77777777" w:rsidR="00FC22EA" w:rsidRPr="000B71E3" w:rsidRDefault="00FC22EA" w:rsidP="008F3365">
      <w:pPr>
        <w:pStyle w:val="PL"/>
      </w:pPr>
      <w:r w:rsidRPr="000B71E3">
        <w:t xml:space="preserve">          description: Unexpected error</w:t>
      </w:r>
    </w:p>
    <w:p w14:paraId="36FE51A1" w14:textId="77777777" w:rsidR="00FC22EA" w:rsidRPr="000B71E3" w:rsidRDefault="00FC22EA" w:rsidP="008F3365">
      <w:pPr>
        <w:pStyle w:val="PL"/>
      </w:pPr>
      <w:r w:rsidRPr="000B71E3">
        <w:t xml:space="preserve">    get:</w:t>
      </w:r>
    </w:p>
    <w:p w14:paraId="558E5D5C" w14:textId="77777777" w:rsidR="00FC22EA" w:rsidRPr="000B71E3" w:rsidRDefault="00FC22EA" w:rsidP="008F3365">
      <w:pPr>
        <w:pStyle w:val="PL"/>
      </w:pPr>
      <w:r w:rsidRPr="000B71E3">
        <w:t xml:space="preserve">      summary: retrieve the SMSF registration for 3GPP access information</w:t>
      </w:r>
    </w:p>
    <w:p w14:paraId="51A08463" w14:textId="77777777" w:rsidR="00FC22EA" w:rsidRPr="000B71E3" w:rsidRDefault="00FC22EA" w:rsidP="008F3365">
      <w:pPr>
        <w:pStyle w:val="PL"/>
      </w:pPr>
      <w:r w:rsidRPr="000B71E3">
        <w:t xml:space="preserve">      operationId: Get</w:t>
      </w:r>
      <w:r w:rsidR="00AE0BFB">
        <w:t>3GppSmsfRegistration</w:t>
      </w:r>
    </w:p>
    <w:p w14:paraId="1603AE5F" w14:textId="77777777" w:rsidR="00FC22EA" w:rsidRPr="000B71E3" w:rsidRDefault="00FC22EA" w:rsidP="008F3365">
      <w:pPr>
        <w:pStyle w:val="PL"/>
      </w:pPr>
      <w:r w:rsidRPr="000B71E3">
        <w:t xml:space="preserve">      tags:</w:t>
      </w:r>
    </w:p>
    <w:p w14:paraId="26453546" w14:textId="77777777" w:rsidR="00FC22EA" w:rsidRPr="000B71E3" w:rsidRDefault="00FC22EA" w:rsidP="008F3365">
      <w:pPr>
        <w:pStyle w:val="PL"/>
      </w:pPr>
      <w:r w:rsidRPr="000B71E3">
        <w:t xml:space="preserve">        - SMSF 3GPP access Registration Info Retrieval</w:t>
      </w:r>
    </w:p>
    <w:p w14:paraId="48199233" w14:textId="77777777" w:rsidR="00FC22EA" w:rsidRPr="000B71E3" w:rsidRDefault="00FC22EA" w:rsidP="008F3365">
      <w:pPr>
        <w:pStyle w:val="PL"/>
      </w:pPr>
      <w:r w:rsidRPr="000B71E3">
        <w:t xml:space="preserve">      parameters:</w:t>
      </w:r>
    </w:p>
    <w:p w14:paraId="180A8B37" w14:textId="77777777" w:rsidR="00FC22EA" w:rsidRPr="000B71E3" w:rsidRDefault="00FC22EA" w:rsidP="008F3365">
      <w:pPr>
        <w:pStyle w:val="PL"/>
      </w:pPr>
      <w:r w:rsidRPr="000B71E3">
        <w:t xml:space="preserve">        - name: ueId</w:t>
      </w:r>
    </w:p>
    <w:p w14:paraId="678B8AE7" w14:textId="77777777" w:rsidR="00FC22EA" w:rsidRPr="000B71E3" w:rsidRDefault="00FC22EA" w:rsidP="008F3365">
      <w:pPr>
        <w:pStyle w:val="PL"/>
      </w:pPr>
      <w:r w:rsidRPr="000B71E3">
        <w:t xml:space="preserve">          in: path</w:t>
      </w:r>
    </w:p>
    <w:p w14:paraId="6F5CBC85" w14:textId="77777777" w:rsidR="00FC22EA" w:rsidRPr="000B71E3" w:rsidRDefault="00FC22EA" w:rsidP="008F3365">
      <w:pPr>
        <w:pStyle w:val="PL"/>
      </w:pPr>
      <w:r w:rsidRPr="000B71E3">
        <w:t xml:space="preserve">          description: Identifier of the UE</w:t>
      </w:r>
    </w:p>
    <w:p w14:paraId="53B93D24" w14:textId="77777777" w:rsidR="00FC22EA" w:rsidRPr="000B71E3" w:rsidRDefault="00FC22EA" w:rsidP="008F3365">
      <w:pPr>
        <w:pStyle w:val="PL"/>
      </w:pPr>
      <w:r w:rsidRPr="000B71E3">
        <w:t xml:space="preserve">          required: true</w:t>
      </w:r>
    </w:p>
    <w:p w14:paraId="046B6D9E" w14:textId="77777777" w:rsidR="00FC22EA" w:rsidRPr="000B71E3" w:rsidRDefault="00FC22EA" w:rsidP="008F3365">
      <w:pPr>
        <w:pStyle w:val="PL"/>
      </w:pPr>
      <w:r w:rsidRPr="000B71E3">
        <w:t xml:space="preserve">          schema:</w:t>
      </w:r>
    </w:p>
    <w:p w14:paraId="2858EA37"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761E1313" w14:textId="77777777" w:rsidR="00FC22EA" w:rsidRPr="000B71E3" w:rsidRDefault="00FC22EA" w:rsidP="008F3365">
      <w:pPr>
        <w:pStyle w:val="PL"/>
      </w:pPr>
      <w:r w:rsidRPr="000B71E3">
        <w:t xml:space="preserve">        - name: supported</w:t>
      </w:r>
      <w:r w:rsidR="00114CC7" w:rsidRPr="000B71E3">
        <w:t>-f</w:t>
      </w:r>
      <w:r w:rsidRPr="000B71E3">
        <w:t>eatures</w:t>
      </w:r>
    </w:p>
    <w:p w14:paraId="7ACEAA99" w14:textId="77777777" w:rsidR="00FC22EA" w:rsidRPr="000B71E3" w:rsidRDefault="00FC22EA" w:rsidP="008F3365">
      <w:pPr>
        <w:pStyle w:val="PL"/>
      </w:pPr>
      <w:r w:rsidRPr="000B71E3">
        <w:t xml:space="preserve">          in: query</w:t>
      </w:r>
    </w:p>
    <w:p w14:paraId="6573A298" w14:textId="77777777" w:rsidR="00FC22EA" w:rsidRPr="000B71E3" w:rsidRDefault="00FC22EA" w:rsidP="008F3365">
      <w:pPr>
        <w:pStyle w:val="PL"/>
      </w:pPr>
      <w:r w:rsidRPr="000B71E3">
        <w:t xml:space="preserve">          schema:</w:t>
      </w:r>
    </w:p>
    <w:p w14:paraId="20319A88"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2A0209CE" w14:textId="77777777" w:rsidR="00FC22EA" w:rsidRPr="000B71E3" w:rsidRDefault="00FC22EA" w:rsidP="008F3365">
      <w:pPr>
        <w:pStyle w:val="PL"/>
      </w:pPr>
      <w:r w:rsidRPr="000B71E3">
        <w:t xml:space="preserve">      responses:</w:t>
      </w:r>
    </w:p>
    <w:p w14:paraId="2B3EF8BB" w14:textId="77777777" w:rsidR="00FC22EA" w:rsidRPr="000B71E3" w:rsidRDefault="00FC22EA" w:rsidP="008F3365">
      <w:pPr>
        <w:pStyle w:val="PL"/>
      </w:pPr>
      <w:r w:rsidRPr="000B71E3">
        <w:t xml:space="preserve">        '200':</w:t>
      </w:r>
    </w:p>
    <w:p w14:paraId="29D8F00F" w14:textId="77777777" w:rsidR="00FC22EA" w:rsidRPr="000B71E3" w:rsidRDefault="00FC22EA" w:rsidP="008F3365">
      <w:pPr>
        <w:pStyle w:val="PL"/>
      </w:pPr>
      <w:r w:rsidRPr="000B71E3">
        <w:t xml:space="preserve">          description: Expected response to a valid request</w:t>
      </w:r>
    </w:p>
    <w:p w14:paraId="027E25ED" w14:textId="77777777" w:rsidR="00FC22EA" w:rsidRPr="000B71E3" w:rsidRDefault="00FC22EA" w:rsidP="008F3365">
      <w:pPr>
        <w:pStyle w:val="PL"/>
      </w:pPr>
      <w:r w:rsidRPr="000B71E3">
        <w:t xml:space="preserve">          content:</w:t>
      </w:r>
    </w:p>
    <w:p w14:paraId="3C81AA99" w14:textId="77777777" w:rsidR="00FC22EA" w:rsidRPr="000B71E3" w:rsidRDefault="00FC22EA" w:rsidP="008F3365">
      <w:pPr>
        <w:pStyle w:val="PL"/>
      </w:pPr>
      <w:r w:rsidRPr="000B71E3">
        <w:t xml:space="preserve">            application/json:</w:t>
      </w:r>
    </w:p>
    <w:p w14:paraId="557A7D95" w14:textId="77777777" w:rsidR="00FC22EA" w:rsidRPr="000B71E3" w:rsidRDefault="00FC22EA" w:rsidP="008F3365">
      <w:pPr>
        <w:pStyle w:val="PL"/>
      </w:pPr>
      <w:r w:rsidRPr="000B71E3">
        <w:t xml:space="preserve">              schema:</w:t>
      </w:r>
    </w:p>
    <w:p w14:paraId="5730B157" w14:textId="77777777" w:rsidR="00FC22EA" w:rsidRPr="000B71E3" w:rsidRDefault="00FC22EA" w:rsidP="008F3365">
      <w:pPr>
        <w:pStyle w:val="PL"/>
      </w:pPr>
      <w:r w:rsidRPr="000B71E3">
        <w:t xml:space="preserve">                $ref: '#/components/schemas/SmsfRegistration'</w:t>
      </w:r>
    </w:p>
    <w:p w14:paraId="02104C3F" w14:textId="77777777" w:rsidR="0062688C" w:rsidRPr="000B71E3" w:rsidRDefault="0062688C" w:rsidP="0062688C">
      <w:pPr>
        <w:pStyle w:val="PL"/>
        <w:rPr>
          <w:lang w:val="en-US"/>
        </w:rPr>
      </w:pPr>
      <w:r w:rsidRPr="000B71E3">
        <w:rPr>
          <w:lang w:val="en-US"/>
        </w:rPr>
        <w:t xml:space="preserve">        '400':</w:t>
      </w:r>
    </w:p>
    <w:p w14:paraId="4649C71B" w14:textId="77777777" w:rsidR="0062688C" w:rsidRPr="000B71E3" w:rsidRDefault="0062688C" w:rsidP="0062688C">
      <w:pPr>
        <w:pStyle w:val="PL"/>
        <w:rPr>
          <w:lang w:val="en-US"/>
        </w:rPr>
      </w:pPr>
      <w:r w:rsidRPr="000B71E3">
        <w:rPr>
          <w:lang w:val="en-US"/>
        </w:rPr>
        <w:t xml:space="preserve">          $ref: 'TS29571_CommonData.yaml#/components/responses/400'</w:t>
      </w:r>
    </w:p>
    <w:p w14:paraId="176835D3" w14:textId="77777777" w:rsidR="0062688C" w:rsidRPr="000B71E3" w:rsidRDefault="0062688C" w:rsidP="0062688C">
      <w:pPr>
        <w:pStyle w:val="PL"/>
        <w:rPr>
          <w:lang w:val="en-US"/>
        </w:rPr>
      </w:pPr>
      <w:r w:rsidRPr="000B71E3">
        <w:rPr>
          <w:lang w:val="en-US"/>
        </w:rPr>
        <w:t xml:space="preserve">        '403':</w:t>
      </w:r>
    </w:p>
    <w:p w14:paraId="13E5900F" w14:textId="77777777" w:rsidR="0062688C" w:rsidRPr="000B71E3" w:rsidRDefault="0062688C" w:rsidP="0062688C">
      <w:pPr>
        <w:pStyle w:val="PL"/>
        <w:rPr>
          <w:lang w:val="en-US"/>
        </w:rPr>
      </w:pPr>
      <w:r w:rsidRPr="000B71E3">
        <w:rPr>
          <w:lang w:val="en-US"/>
        </w:rPr>
        <w:t xml:space="preserve">          $ref: 'TS29571_CommonData.yaml#/components/responses/403'</w:t>
      </w:r>
    </w:p>
    <w:p w14:paraId="68D44FF6" w14:textId="77777777" w:rsidR="0062688C" w:rsidRPr="000B71E3" w:rsidRDefault="0062688C" w:rsidP="0062688C">
      <w:pPr>
        <w:pStyle w:val="PL"/>
        <w:rPr>
          <w:lang w:val="en-US"/>
        </w:rPr>
      </w:pPr>
      <w:r w:rsidRPr="000B71E3">
        <w:rPr>
          <w:lang w:val="en-US"/>
        </w:rPr>
        <w:t xml:space="preserve">        '404':</w:t>
      </w:r>
    </w:p>
    <w:p w14:paraId="340C7945" w14:textId="77777777" w:rsidR="0062688C" w:rsidRPr="000B71E3" w:rsidRDefault="0062688C" w:rsidP="0062688C">
      <w:pPr>
        <w:pStyle w:val="PL"/>
        <w:rPr>
          <w:lang w:val="en-US"/>
        </w:rPr>
      </w:pPr>
      <w:r w:rsidRPr="000B71E3">
        <w:rPr>
          <w:lang w:val="en-US"/>
        </w:rPr>
        <w:t xml:space="preserve">          $ref: 'TS29571_CommonData.yaml#/components/responses/404'</w:t>
      </w:r>
    </w:p>
    <w:p w14:paraId="5D950AEE" w14:textId="77777777" w:rsidR="0062688C" w:rsidRPr="000B71E3" w:rsidRDefault="0062688C" w:rsidP="0062688C">
      <w:pPr>
        <w:pStyle w:val="PL"/>
        <w:rPr>
          <w:lang w:val="en-US"/>
        </w:rPr>
      </w:pPr>
      <w:r w:rsidRPr="000B71E3">
        <w:rPr>
          <w:lang w:val="en-US"/>
        </w:rPr>
        <w:t xml:space="preserve">        '500':</w:t>
      </w:r>
    </w:p>
    <w:p w14:paraId="39D13583" w14:textId="77777777" w:rsidR="0062688C" w:rsidRPr="000B71E3" w:rsidRDefault="0062688C" w:rsidP="0062688C">
      <w:pPr>
        <w:pStyle w:val="PL"/>
      </w:pPr>
      <w:r w:rsidRPr="000B71E3">
        <w:rPr>
          <w:lang w:val="en-US"/>
        </w:rPr>
        <w:t xml:space="preserve">          </w:t>
      </w:r>
      <w:r w:rsidRPr="000B71E3">
        <w:t>$ref: 'TS29571_CommonData.yaml#/components/responses/500'</w:t>
      </w:r>
    </w:p>
    <w:p w14:paraId="29FEAF65" w14:textId="77777777" w:rsidR="0062688C" w:rsidRPr="000B71E3" w:rsidRDefault="0062688C" w:rsidP="0062688C">
      <w:pPr>
        <w:pStyle w:val="PL"/>
        <w:rPr>
          <w:lang w:val="en-US"/>
        </w:rPr>
      </w:pPr>
      <w:r w:rsidRPr="000B71E3">
        <w:rPr>
          <w:lang w:val="en-US"/>
        </w:rPr>
        <w:t xml:space="preserve">        '503':</w:t>
      </w:r>
    </w:p>
    <w:p w14:paraId="2A9B7023" w14:textId="77777777" w:rsidR="0062688C" w:rsidRPr="000B71E3" w:rsidRDefault="0062688C" w:rsidP="0062688C">
      <w:pPr>
        <w:pStyle w:val="PL"/>
        <w:rPr>
          <w:lang w:val="en-US"/>
        </w:rPr>
      </w:pPr>
      <w:r w:rsidRPr="000B71E3">
        <w:t xml:space="preserve">          $ref: 'TS29571_CommonData.yaml#/components/responses/503'</w:t>
      </w:r>
    </w:p>
    <w:p w14:paraId="2829BC44" w14:textId="77777777" w:rsidR="00FC22EA" w:rsidRPr="000B71E3" w:rsidRDefault="00FC22EA" w:rsidP="008F3365">
      <w:pPr>
        <w:pStyle w:val="PL"/>
      </w:pPr>
      <w:r w:rsidRPr="000B71E3">
        <w:t xml:space="preserve">        default:</w:t>
      </w:r>
    </w:p>
    <w:p w14:paraId="64285677" w14:textId="77777777" w:rsidR="00FC22EA" w:rsidRPr="000B71E3" w:rsidRDefault="00FC22EA" w:rsidP="008F3365">
      <w:pPr>
        <w:pStyle w:val="PL"/>
      </w:pPr>
      <w:r w:rsidRPr="000B71E3">
        <w:t xml:space="preserve">          description: Unexpected error</w:t>
      </w:r>
    </w:p>
    <w:p w14:paraId="7A8A044B" w14:textId="77777777" w:rsidR="00FC22EA" w:rsidRPr="000B71E3" w:rsidRDefault="00FC22EA" w:rsidP="008F3365">
      <w:pPr>
        <w:pStyle w:val="PL"/>
      </w:pPr>
    </w:p>
    <w:p w14:paraId="1BD3B51F" w14:textId="77777777" w:rsidR="00FC22EA" w:rsidRPr="000B71E3" w:rsidRDefault="00FC22EA" w:rsidP="008F3365">
      <w:pPr>
        <w:pStyle w:val="PL"/>
      </w:pPr>
      <w:r w:rsidRPr="000B71E3">
        <w:t xml:space="preserve">  /{ueId}/registrations/smsf-non-3gpp-access:</w:t>
      </w:r>
    </w:p>
    <w:p w14:paraId="23D8341D" w14:textId="77777777" w:rsidR="00FC22EA" w:rsidRPr="000B71E3" w:rsidRDefault="00FC22EA" w:rsidP="008F3365">
      <w:pPr>
        <w:pStyle w:val="PL"/>
      </w:pPr>
      <w:r w:rsidRPr="000B71E3">
        <w:t xml:space="preserve">    put:</w:t>
      </w:r>
    </w:p>
    <w:p w14:paraId="38540BCF" w14:textId="77777777" w:rsidR="00FC22EA" w:rsidRPr="000B71E3" w:rsidRDefault="00FC22EA" w:rsidP="008F3365">
      <w:pPr>
        <w:pStyle w:val="PL"/>
      </w:pPr>
      <w:r w:rsidRPr="000B71E3">
        <w:t xml:space="preserve">      summary: register as SMSF for non-3GPP access</w:t>
      </w:r>
    </w:p>
    <w:p w14:paraId="0B55E4C9" w14:textId="77777777" w:rsidR="00FC22EA" w:rsidRPr="000B71E3" w:rsidRDefault="00FC22EA" w:rsidP="008F3365">
      <w:pPr>
        <w:pStyle w:val="PL"/>
      </w:pPr>
      <w:r w:rsidRPr="000B71E3">
        <w:t xml:space="preserve">      operationId: </w:t>
      </w:r>
      <w:r w:rsidR="00AE0BFB">
        <w:t>Non3GppSmsf</w:t>
      </w:r>
      <w:r w:rsidRPr="000B71E3">
        <w:t>Registration</w:t>
      </w:r>
    </w:p>
    <w:p w14:paraId="7936ABAA" w14:textId="77777777" w:rsidR="00FC22EA" w:rsidRPr="000B71E3" w:rsidRDefault="00FC22EA" w:rsidP="008F3365">
      <w:pPr>
        <w:pStyle w:val="PL"/>
      </w:pPr>
      <w:r w:rsidRPr="000B71E3">
        <w:t xml:space="preserve">      tags:</w:t>
      </w:r>
    </w:p>
    <w:p w14:paraId="41647EE3" w14:textId="77777777" w:rsidR="00FC22EA" w:rsidRPr="000B71E3" w:rsidRDefault="00FC22EA" w:rsidP="008F3365">
      <w:pPr>
        <w:pStyle w:val="PL"/>
      </w:pPr>
      <w:r w:rsidRPr="000B71E3">
        <w:t xml:space="preserve">        - SMSF registration for non-3GPP access</w:t>
      </w:r>
    </w:p>
    <w:p w14:paraId="4764941F" w14:textId="77777777" w:rsidR="00FC22EA" w:rsidRPr="000B71E3" w:rsidRDefault="00FC22EA" w:rsidP="008F3365">
      <w:pPr>
        <w:pStyle w:val="PL"/>
      </w:pPr>
      <w:r w:rsidRPr="000B71E3">
        <w:t xml:space="preserve">      parameters:</w:t>
      </w:r>
    </w:p>
    <w:p w14:paraId="789331F0" w14:textId="77777777" w:rsidR="00FC22EA" w:rsidRPr="000B71E3" w:rsidRDefault="00FC22EA" w:rsidP="008F3365">
      <w:pPr>
        <w:pStyle w:val="PL"/>
      </w:pPr>
      <w:r w:rsidRPr="000B71E3">
        <w:t xml:space="preserve">        - name: ueId</w:t>
      </w:r>
    </w:p>
    <w:p w14:paraId="41EFCBBC" w14:textId="77777777" w:rsidR="00FC22EA" w:rsidRPr="000B71E3" w:rsidRDefault="00FC22EA" w:rsidP="008F3365">
      <w:pPr>
        <w:pStyle w:val="PL"/>
      </w:pPr>
      <w:r w:rsidRPr="000B71E3">
        <w:t xml:space="preserve">          in: path</w:t>
      </w:r>
    </w:p>
    <w:p w14:paraId="2767B567" w14:textId="77777777" w:rsidR="00FC22EA" w:rsidRPr="000B71E3" w:rsidRDefault="00FC22EA" w:rsidP="008F3365">
      <w:pPr>
        <w:pStyle w:val="PL"/>
      </w:pPr>
      <w:r w:rsidRPr="000B71E3">
        <w:lastRenderedPageBreak/>
        <w:t xml:space="preserve">          description: Identifier of the UE</w:t>
      </w:r>
    </w:p>
    <w:p w14:paraId="50A6FC8B" w14:textId="77777777" w:rsidR="00FC22EA" w:rsidRPr="000B71E3" w:rsidRDefault="00FC22EA" w:rsidP="008F3365">
      <w:pPr>
        <w:pStyle w:val="PL"/>
      </w:pPr>
      <w:r w:rsidRPr="000B71E3">
        <w:t xml:space="preserve">          required: true</w:t>
      </w:r>
    </w:p>
    <w:p w14:paraId="31334F51" w14:textId="77777777" w:rsidR="00FC22EA" w:rsidRPr="000B71E3" w:rsidRDefault="00FC22EA" w:rsidP="008F3365">
      <w:pPr>
        <w:pStyle w:val="PL"/>
      </w:pPr>
      <w:r w:rsidRPr="000B71E3">
        <w:t xml:space="preserve">          schema:</w:t>
      </w:r>
    </w:p>
    <w:p w14:paraId="1876A2B5"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A4CA9C9" w14:textId="77777777" w:rsidR="00FC22EA" w:rsidRPr="000B71E3" w:rsidRDefault="00FC22EA" w:rsidP="008F3365">
      <w:pPr>
        <w:pStyle w:val="PL"/>
      </w:pPr>
      <w:r w:rsidRPr="000B71E3">
        <w:t xml:space="preserve">      requestBody:</w:t>
      </w:r>
    </w:p>
    <w:p w14:paraId="0A1A480F" w14:textId="77777777" w:rsidR="00FC22EA" w:rsidRPr="000B71E3" w:rsidRDefault="00FC22EA" w:rsidP="008F3365">
      <w:pPr>
        <w:pStyle w:val="PL"/>
      </w:pPr>
      <w:r w:rsidRPr="000B71E3">
        <w:t xml:space="preserve">        content:</w:t>
      </w:r>
    </w:p>
    <w:p w14:paraId="2D4B183B" w14:textId="77777777" w:rsidR="00FC22EA" w:rsidRPr="000B71E3" w:rsidRDefault="00FC22EA" w:rsidP="008F3365">
      <w:pPr>
        <w:pStyle w:val="PL"/>
      </w:pPr>
      <w:r w:rsidRPr="000B71E3">
        <w:t xml:space="preserve">          application/json:</w:t>
      </w:r>
    </w:p>
    <w:p w14:paraId="34ED4C6D" w14:textId="77777777" w:rsidR="00FC22EA" w:rsidRPr="000B71E3" w:rsidRDefault="00FC22EA" w:rsidP="008F3365">
      <w:pPr>
        <w:pStyle w:val="PL"/>
      </w:pPr>
      <w:r w:rsidRPr="000B71E3">
        <w:t xml:space="preserve">            schema:</w:t>
      </w:r>
    </w:p>
    <w:p w14:paraId="0E99C5E5" w14:textId="77777777" w:rsidR="00FC22EA" w:rsidRPr="000B71E3" w:rsidRDefault="00FC22EA" w:rsidP="008F3365">
      <w:pPr>
        <w:pStyle w:val="PL"/>
      </w:pPr>
      <w:r w:rsidRPr="000B71E3">
        <w:t xml:space="preserve">              $ref: '#/components/schemas/SmsfRegistration'</w:t>
      </w:r>
    </w:p>
    <w:p w14:paraId="3C49A2EE" w14:textId="77777777" w:rsidR="00FC22EA" w:rsidRPr="000B71E3" w:rsidRDefault="00FC22EA" w:rsidP="008F3365">
      <w:pPr>
        <w:pStyle w:val="PL"/>
      </w:pPr>
      <w:r w:rsidRPr="000B71E3">
        <w:t xml:space="preserve">        required: true</w:t>
      </w:r>
    </w:p>
    <w:p w14:paraId="6FFC5BE6" w14:textId="77777777" w:rsidR="0011726E" w:rsidRDefault="00FC22EA" w:rsidP="0011726E">
      <w:pPr>
        <w:pStyle w:val="PL"/>
      </w:pPr>
      <w:r w:rsidRPr="000B71E3">
        <w:t xml:space="preserve">      responses:</w:t>
      </w:r>
    </w:p>
    <w:p w14:paraId="3F5E85C9" w14:textId="77777777" w:rsidR="0011726E" w:rsidRDefault="0011726E" w:rsidP="0011726E">
      <w:pPr>
        <w:pStyle w:val="PL"/>
      </w:pPr>
      <w:r>
        <w:t xml:space="preserve">        '201':</w:t>
      </w:r>
    </w:p>
    <w:p w14:paraId="283F33FB" w14:textId="77777777" w:rsidR="0011726E" w:rsidRDefault="0011726E" w:rsidP="0011726E">
      <w:pPr>
        <w:pStyle w:val="PL"/>
      </w:pPr>
      <w:r>
        <w:t xml:space="preserve">          description: Created</w:t>
      </w:r>
    </w:p>
    <w:p w14:paraId="1BB9F45C" w14:textId="77777777" w:rsidR="0011726E" w:rsidRDefault="0011726E" w:rsidP="0011726E">
      <w:pPr>
        <w:pStyle w:val="PL"/>
      </w:pPr>
      <w:r>
        <w:t xml:space="preserve">          content:</w:t>
      </w:r>
    </w:p>
    <w:p w14:paraId="47E02E89" w14:textId="77777777" w:rsidR="0011726E" w:rsidRDefault="0011726E" w:rsidP="0011726E">
      <w:pPr>
        <w:pStyle w:val="PL"/>
      </w:pPr>
      <w:r>
        <w:t xml:space="preserve">            application/json:</w:t>
      </w:r>
    </w:p>
    <w:p w14:paraId="7E6611B0" w14:textId="77777777" w:rsidR="0011726E" w:rsidRDefault="0011726E" w:rsidP="0011726E">
      <w:pPr>
        <w:pStyle w:val="PL"/>
      </w:pPr>
      <w:r>
        <w:t xml:space="preserve">              schema:</w:t>
      </w:r>
    </w:p>
    <w:p w14:paraId="2CC17790" w14:textId="77777777" w:rsidR="0011726E" w:rsidRDefault="0011726E" w:rsidP="0011726E">
      <w:pPr>
        <w:pStyle w:val="PL"/>
      </w:pPr>
      <w:r>
        <w:t xml:space="preserve">                $ref: '#/components/schemas/</w:t>
      </w:r>
      <w:r w:rsidRPr="000B71E3">
        <w:t>SmsfRegistration'</w:t>
      </w:r>
    </w:p>
    <w:p w14:paraId="15149513" w14:textId="77777777" w:rsidR="00B66A74" w:rsidRDefault="00B66A74" w:rsidP="00B66A74">
      <w:pPr>
        <w:pStyle w:val="PL"/>
      </w:pPr>
      <w:r>
        <w:t xml:space="preserve">          headers:</w:t>
      </w:r>
    </w:p>
    <w:p w14:paraId="51A7B180" w14:textId="77777777" w:rsidR="00B66A74" w:rsidRDefault="00B66A74" w:rsidP="00B66A74">
      <w:pPr>
        <w:pStyle w:val="PL"/>
      </w:pPr>
      <w:r>
        <w:t xml:space="preserve">            Location:</w:t>
      </w:r>
    </w:p>
    <w:p w14:paraId="29514CCD" w14:textId="77777777"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14:paraId="2EFC0B06" w14:textId="77777777" w:rsidR="00B66A74" w:rsidRDefault="00B66A74" w:rsidP="00B66A74">
      <w:pPr>
        <w:pStyle w:val="PL"/>
      </w:pPr>
      <w:r>
        <w:t xml:space="preserve">              required: true</w:t>
      </w:r>
    </w:p>
    <w:p w14:paraId="163FA1A6" w14:textId="77777777" w:rsidR="00B66A74" w:rsidRDefault="00B66A74" w:rsidP="00B66A74">
      <w:pPr>
        <w:pStyle w:val="PL"/>
      </w:pPr>
      <w:r>
        <w:t xml:space="preserve">              schema:</w:t>
      </w:r>
    </w:p>
    <w:p w14:paraId="22292730" w14:textId="77777777" w:rsidR="00B66A74" w:rsidRPr="002857AD" w:rsidRDefault="00B66A74" w:rsidP="00B66A74">
      <w:pPr>
        <w:pStyle w:val="PL"/>
      </w:pPr>
      <w:r>
        <w:t xml:space="preserve">                type: string</w:t>
      </w:r>
    </w:p>
    <w:p w14:paraId="1FD113A9" w14:textId="77777777" w:rsidR="0011726E" w:rsidRPr="000B71E3" w:rsidRDefault="0011726E" w:rsidP="0011726E">
      <w:pPr>
        <w:pStyle w:val="PL"/>
      </w:pPr>
      <w:r w:rsidRPr="000B71E3">
        <w:t xml:space="preserve">        '200':</w:t>
      </w:r>
    </w:p>
    <w:p w14:paraId="32EC0F37" w14:textId="77777777" w:rsidR="0011726E" w:rsidRPr="000B71E3" w:rsidRDefault="0011726E" w:rsidP="0011726E">
      <w:pPr>
        <w:pStyle w:val="PL"/>
      </w:pPr>
      <w:r w:rsidRPr="000B71E3">
        <w:t xml:space="preserve">          description: Expected response to a valid request</w:t>
      </w:r>
    </w:p>
    <w:p w14:paraId="25107C23" w14:textId="77777777" w:rsidR="0011726E" w:rsidRPr="000B71E3" w:rsidRDefault="0011726E" w:rsidP="0011726E">
      <w:pPr>
        <w:pStyle w:val="PL"/>
      </w:pPr>
      <w:r w:rsidRPr="000B71E3">
        <w:t xml:space="preserve">          content:</w:t>
      </w:r>
    </w:p>
    <w:p w14:paraId="04770550" w14:textId="77777777" w:rsidR="0011726E" w:rsidRPr="000B71E3" w:rsidRDefault="0011726E" w:rsidP="0011726E">
      <w:pPr>
        <w:pStyle w:val="PL"/>
      </w:pPr>
      <w:r w:rsidRPr="000B71E3">
        <w:t xml:space="preserve">            application/json:</w:t>
      </w:r>
    </w:p>
    <w:p w14:paraId="6513832F" w14:textId="77777777" w:rsidR="0011726E" w:rsidRPr="000B71E3" w:rsidRDefault="0011726E" w:rsidP="0011726E">
      <w:pPr>
        <w:pStyle w:val="PL"/>
      </w:pPr>
      <w:r w:rsidRPr="000B71E3">
        <w:t xml:space="preserve">              schema:</w:t>
      </w:r>
    </w:p>
    <w:p w14:paraId="389C99F6" w14:textId="77777777" w:rsidR="00FC22EA" w:rsidRPr="000B71E3" w:rsidRDefault="0011726E" w:rsidP="0011726E">
      <w:pPr>
        <w:pStyle w:val="PL"/>
      </w:pPr>
      <w:r w:rsidRPr="000B71E3">
        <w:t xml:space="preserve">                $ref: '#/components/schemas/SmsfRegistration'</w:t>
      </w:r>
    </w:p>
    <w:p w14:paraId="6ACB3DD1" w14:textId="77777777" w:rsidR="00FC22EA" w:rsidRPr="000B71E3" w:rsidRDefault="00FC22EA" w:rsidP="008F3365">
      <w:pPr>
        <w:pStyle w:val="PL"/>
      </w:pPr>
      <w:r w:rsidRPr="000B71E3">
        <w:t xml:space="preserve">        '204':</w:t>
      </w:r>
    </w:p>
    <w:p w14:paraId="120F77C2" w14:textId="77777777" w:rsidR="00FC22EA" w:rsidRPr="000B71E3" w:rsidRDefault="00FC22EA" w:rsidP="008F3365">
      <w:pPr>
        <w:pStyle w:val="PL"/>
      </w:pPr>
      <w:r w:rsidRPr="000B71E3">
        <w:t xml:space="preserve">          description: </w:t>
      </w:r>
      <w:r w:rsidR="0011726E">
        <w:t>No content</w:t>
      </w:r>
    </w:p>
    <w:p w14:paraId="767218A0" w14:textId="77777777" w:rsidR="003667BC" w:rsidRPr="000B71E3" w:rsidRDefault="003667BC" w:rsidP="003667BC">
      <w:pPr>
        <w:pStyle w:val="PL"/>
        <w:rPr>
          <w:lang w:val="en-US"/>
        </w:rPr>
      </w:pPr>
      <w:r w:rsidRPr="000B71E3">
        <w:rPr>
          <w:lang w:val="en-US"/>
        </w:rPr>
        <w:t xml:space="preserve">        '400':</w:t>
      </w:r>
    </w:p>
    <w:p w14:paraId="1227B973" w14:textId="77777777" w:rsidR="003667BC" w:rsidRPr="000B71E3" w:rsidRDefault="003667BC" w:rsidP="003667BC">
      <w:pPr>
        <w:pStyle w:val="PL"/>
        <w:rPr>
          <w:lang w:val="en-US"/>
        </w:rPr>
      </w:pPr>
      <w:r w:rsidRPr="000B71E3">
        <w:rPr>
          <w:lang w:val="en-US"/>
        </w:rPr>
        <w:t xml:space="preserve">          $ref: 'TS29571_CommonData.yaml#/components/responses/400'</w:t>
      </w:r>
    </w:p>
    <w:p w14:paraId="1902260E" w14:textId="77777777" w:rsidR="003667BC" w:rsidRPr="000B71E3" w:rsidRDefault="003667BC" w:rsidP="003667BC">
      <w:pPr>
        <w:pStyle w:val="PL"/>
        <w:rPr>
          <w:lang w:val="en-US"/>
        </w:rPr>
      </w:pPr>
      <w:r w:rsidRPr="000B71E3">
        <w:rPr>
          <w:lang w:val="en-US"/>
        </w:rPr>
        <w:t xml:space="preserve">        '403':</w:t>
      </w:r>
    </w:p>
    <w:p w14:paraId="027AA02F" w14:textId="77777777" w:rsidR="003667BC" w:rsidRPr="000B71E3" w:rsidRDefault="003667BC" w:rsidP="003667BC">
      <w:pPr>
        <w:pStyle w:val="PL"/>
        <w:rPr>
          <w:lang w:val="en-US"/>
        </w:rPr>
      </w:pPr>
      <w:r w:rsidRPr="000B71E3">
        <w:rPr>
          <w:lang w:val="en-US"/>
        </w:rPr>
        <w:t xml:space="preserve">          $ref: 'TS29571_CommonData.yaml#/components/responses/403'</w:t>
      </w:r>
    </w:p>
    <w:p w14:paraId="355FEE49" w14:textId="77777777" w:rsidR="003667BC" w:rsidRPr="000B71E3" w:rsidRDefault="003667BC" w:rsidP="003667BC">
      <w:pPr>
        <w:pStyle w:val="PL"/>
        <w:rPr>
          <w:lang w:val="en-US"/>
        </w:rPr>
      </w:pPr>
      <w:r w:rsidRPr="000B71E3">
        <w:rPr>
          <w:lang w:val="en-US"/>
        </w:rPr>
        <w:t xml:space="preserve">        '404':</w:t>
      </w:r>
    </w:p>
    <w:p w14:paraId="3C453DBD" w14:textId="77777777" w:rsidR="003667BC" w:rsidRPr="000B71E3" w:rsidRDefault="003667BC" w:rsidP="003667BC">
      <w:pPr>
        <w:pStyle w:val="PL"/>
        <w:rPr>
          <w:lang w:val="en-US"/>
        </w:rPr>
      </w:pPr>
      <w:r w:rsidRPr="000B71E3">
        <w:rPr>
          <w:lang w:val="en-US"/>
        </w:rPr>
        <w:t xml:space="preserve">          $ref: 'TS29571_CommonData.yaml#/components/responses/404'</w:t>
      </w:r>
    </w:p>
    <w:p w14:paraId="475E569F" w14:textId="77777777" w:rsidR="003667BC" w:rsidRPr="000B71E3" w:rsidRDefault="003667BC" w:rsidP="003667BC">
      <w:pPr>
        <w:pStyle w:val="PL"/>
        <w:rPr>
          <w:lang w:val="en-US"/>
        </w:rPr>
      </w:pPr>
      <w:r w:rsidRPr="000B71E3">
        <w:rPr>
          <w:lang w:val="en-US"/>
        </w:rPr>
        <w:t xml:space="preserve">        '500':</w:t>
      </w:r>
    </w:p>
    <w:p w14:paraId="092DFF3C" w14:textId="77777777" w:rsidR="003667BC" w:rsidRPr="000B71E3" w:rsidRDefault="003667BC" w:rsidP="003667BC">
      <w:pPr>
        <w:pStyle w:val="PL"/>
      </w:pPr>
      <w:r w:rsidRPr="000B71E3">
        <w:rPr>
          <w:lang w:val="en-US"/>
        </w:rPr>
        <w:t xml:space="preserve">          </w:t>
      </w:r>
      <w:r w:rsidRPr="000B71E3">
        <w:t>$ref: 'TS29571_CommonData.yaml#/components/responses/500'</w:t>
      </w:r>
    </w:p>
    <w:p w14:paraId="44A562BC" w14:textId="77777777" w:rsidR="003667BC" w:rsidRPr="000B71E3" w:rsidRDefault="003667BC" w:rsidP="003667BC">
      <w:pPr>
        <w:pStyle w:val="PL"/>
        <w:rPr>
          <w:lang w:val="en-US"/>
        </w:rPr>
      </w:pPr>
      <w:r w:rsidRPr="000B71E3">
        <w:rPr>
          <w:lang w:val="en-US"/>
        </w:rPr>
        <w:t xml:space="preserve">        '503':</w:t>
      </w:r>
    </w:p>
    <w:p w14:paraId="17C99A25" w14:textId="77777777" w:rsidR="008F2FC1" w:rsidRPr="000B71E3" w:rsidRDefault="003667BC" w:rsidP="008F2FC1">
      <w:pPr>
        <w:pStyle w:val="PL"/>
        <w:rPr>
          <w:lang w:val="en-US"/>
        </w:rPr>
      </w:pPr>
      <w:r w:rsidRPr="000B71E3">
        <w:t xml:space="preserve">          $ref: 'TS29571_CommonData.yaml#/components/responses/503'</w:t>
      </w:r>
    </w:p>
    <w:p w14:paraId="2C2B3ABC" w14:textId="77777777" w:rsidR="00FC22EA" w:rsidRPr="000B71E3" w:rsidRDefault="00FC22EA" w:rsidP="008F3365">
      <w:pPr>
        <w:pStyle w:val="PL"/>
      </w:pPr>
      <w:r w:rsidRPr="000B71E3">
        <w:t xml:space="preserve">        default:</w:t>
      </w:r>
    </w:p>
    <w:p w14:paraId="1179081B" w14:textId="77777777" w:rsidR="00FC22EA" w:rsidRPr="000B71E3" w:rsidRDefault="00FC22EA" w:rsidP="008F3365">
      <w:pPr>
        <w:pStyle w:val="PL"/>
      </w:pPr>
      <w:r w:rsidRPr="000B71E3">
        <w:t xml:space="preserve">          description: Unexpected error</w:t>
      </w:r>
    </w:p>
    <w:p w14:paraId="6B38A40F" w14:textId="77777777" w:rsidR="00FC22EA" w:rsidRPr="000B71E3" w:rsidRDefault="00FC22EA" w:rsidP="008F3365">
      <w:pPr>
        <w:pStyle w:val="PL"/>
      </w:pPr>
      <w:r w:rsidRPr="000B71E3">
        <w:t xml:space="preserve">    delete:</w:t>
      </w:r>
    </w:p>
    <w:p w14:paraId="76FAD2C0" w14:textId="77777777" w:rsidR="00FC22EA" w:rsidRPr="000B71E3" w:rsidRDefault="00FC22EA" w:rsidP="008F3365">
      <w:pPr>
        <w:pStyle w:val="PL"/>
      </w:pPr>
      <w:r w:rsidRPr="000B71E3">
        <w:t xml:space="preserve">      summary: delete SMSF registration for non 3GPP access</w:t>
      </w:r>
    </w:p>
    <w:p w14:paraId="0F7400F8" w14:textId="77777777" w:rsidR="00FC22EA" w:rsidRPr="000B71E3" w:rsidRDefault="00FC22EA" w:rsidP="008F3365">
      <w:pPr>
        <w:pStyle w:val="PL"/>
      </w:pPr>
      <w:r w:rsidRPr="000B71E3">
        <w:t xml:space="preserve">      operationId: </w:t>
      </w:r>
      <w:r w:rsidR="00AE0BFB">
        <w:t>Non3GppSmsf</w:t>
      </w:r>
      <w:r w:rsidRPr="000B71E3">
        <w:t>Deregistration</w:t>
      </w:r>
    </w:p>
    <w:p w14:paraId="7055EF40" w14:textId="77777777" w:rsidR="00FC22EA" w:rsidRPr="000B71E3" w:rsidRDefault="00FC22EA" w:rsidP="008F3365">
      <w:pPr>
        <w:pStyle w:val="PL"/>
      </w:pPr>
      <w:r w:rsidRPr="000B71E3">
        <w:t xml:space="preserve">      tags:</w:t>
      </w:r>
    </w:p>
    <w:p w14:paraId="2BC85D31" w14:textId="77777777" w:rsidR="00FC22EA" w:rsidRPr="000B71E3" w:rsidRDefault="00FC22EA" w:rsidP="008F3365">
      <w:pPr>
        <w:pStyle w:val="PL"/>
      </w:pPr>
      <w:r w:rsidRPr="000B71E3">
        <w:t xml:space="preserve">        - SMSF Deregistration for non-3GPP access</w:t>
      </w:r>
    </w:p>
    <w:p w14:paraId="40ABECDA" w14:textId="77777777" w:rsidR="00FC22EA" w:rsidRPr="000B71E3" w:rsidRDefault="00FC22EA" w:rsidP="008F3365">
      <w:pPr>
        <w:pStyle w:val="PL"/>
      </w:pPr>
      <w:r w:rsidRPr="000B71E3">
        <w:t xml:space="preserve">      parameters:</w:t>
      </w:r>
    </w:p>
    <w:p w14:paraId="1EAA4F0C" w14:textId="77777777" w:rsidR="00FC22EA" w:rsidRPr="000B71E3" w:rsidRDefault="00FC22EA" w:rsidP="008F3365">
      <w:pPr>
        <w:pStyle w:val="PL"/>
      </w:pPr>
      <w:r w:rsidRPr="000B71E3">
        <w:t xml:space="preserve">        - name: ueId</w:t>
      </w:r>
    </w:p>
    <w:p w14:paraId="06A74FC3" w14:textId="77777777" w:rsidR="00FC22EA" w:rsidRPr="000B71E3" w:rsidRDefault="00FC22EA" w:rsidP="008F3365">
      <w:pPr>
        <w:pStyle w:val="PL"/>
      </w:pPr>
      <w:r w:rsidRPr="000B71E3">
        <w:t xml:space="preserve">          in: path</w:t>
      </w:r>
    </w:p>
    <w:p w14:paraId="5BAB9B7E" w14:textId="77777777" w:rsidR="00FC22EA" w:rsidRPr="000B71E3" w:rsidRDefault="00FC22EA" w:rsidP="008F3365">
      <w:pPr>
        <w:pStyle w:val="PL"/>
      </w:pPr>
      <w:r w:rsidRPr="000B71E3">
        <w:t xml:space="preserve">          description: Identifier of the UE</w:t>
      </w:r>
    </w:p>
    <w:p w14:paraId="61791EB1" w14:textId="77777777" w:rsidR="00FC22EA" w:rsidRPr="000B71E3" w:rsidRDefault="00FC22EA" w:rsidP="008F3365">
      <w:pPr>
        <w:pStyle w:val="PL"/>
      </w:pPr>
      <w:r w:rsidRPr="000B71E3">
        <w:t xml:space="preserve">          required: true</w:t>
      </w:r>
    </w:p>
    <w:p w14:paraId="7E9B580B" w14:textId="77777777" w:rsidR="00FC22EA" w:rsidRPr="000B71E3" w:rsidRDefault="00FC22EA" w:rsidP="008F3365">
      <w:pPr>
        <w:pStyle w:val="PL"/>
      </w:pPr>
      <w:r w:rsidRPr="000B71E3">
        <w:t xml:space="preserve">          schema:</w:t>
      </w:r>
    </w:p>
    <w:p w14:paraId="288DA5D8"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5D200F15" w14:textId="77777777" w:rsidR="00FC22EA" w:rsidRPr="000B71E3" w:rsidRDefault="00FC22EA" w:rsidP="008F3365">
      <w:pPr>
        <w:pStyle w:val="PL"/>
      </w:pPr>
      <w:r w:rsidRPr="000B71E3">
        <w:t xml:space="preserve">      responses:</w:t>
      </w:r>
    </w:p>
    <w:p w14:paraId="31EF7AA3" w14:textId="77777777" w:rsidR="00FC22EA" w:rsidRPr="000B71E3" w:rsidRDefault="00FC22EA" w:rsidP="008F3365">
      <w:pPr>
        <w:pStyle w:val="PL"/>
      </w:pPr>
      <w:r w:rsidRPr="000B71E3">
        <w:t xml:space="preserve">        '204':</w:t>
      </w:r>
    </w:p>
    <w:p w14:paraId="4B40892B" w14:textId="77777777" w:rsidR="00FC22EA" w:rsidRPr="000B71E3" w:rsidRDefault="00FC22EA" w:rsidP="008F3365">
      <w:pPr>
        <w:pStyle w:val="PL"/>
      </w:pPr>
      <w:r w:rsidRPr="000B71E3">
        <w:t xml:space="preserve">          description: Expected response to a valid request</w:t>
      </w:r>
    </w:p>
    <w:p w14:paraId="05DB1B2E" w14:textId="77777777" w:rsidR="003667BC" w:rsidRPr="000B71E3" w:rsidRDefault="003667BC" w:rsidP="003667BC">
      <w:pPr>
        <w:pStyle w:val="PL"/>
        <w:rPr>
          <w:lang w:val="en-US"/>
        </w:rPr>
      </w:pPr>
      <w:r w:rsidRPr="000B71E3">
        <w:rPr>
          <w:lang w:val="en-US"/>
        </w:rPr>
        <w:t xml:space="preserve">        '400':</w:t>
      </w:r>
    </w:p>
    <w:p w14:paraId="41AE5E0C" w14:textId="77777777" w:rsidR="003667BC" w:rsidRPr="000B71E3" w:rsidRDefault="003667BC" w:rsidP="003667BC">
      <w:pPr>
        <w:pStyle w:val="PL"/>
        <w:rPr>
          <w:lang w:val="en-US"/>
        </w:rPr>
      </w:pPr>
      <w:r w:rsidRPr="000B71E3">
        <w:rPr>
          <w:lang w:val="en-US"/>
        </w:rPr>
        <w:t xml:space="preserve">          $ref: 'TS29571_CommonData.yaml#/components/responses/400'</w:t>
      </w:r>
    </w:p>
    <w:p w14:paraId="595ABDE3" w14:textId="77777777" w:rsidR="003667BC" w:rsidRPr="000B71E3" w:rsidRDefault="003667BC" w:rsidP="003667BC">
      <w:pPr>
        <w:pStyle w:val="PL"/>
        <w:rPr>
          <w:lang w:val="en-US"/>
        </w:rPr>
      </w:pPr>
      <w:r w:rsidRPr="000B71E3">
        <w:rPr>
          <w:lang w:val="en-US"/>
        </w:rPr>
        <w:t xml:space="preserve">        '404':</w:t>
      </w:r>
    </w:p>
    <w:p w14:paraId="09338AE7" w14:textId="77777777" w:rsidR="003667BC" w:rsidRPr="000B71E3" w:rsidRDefault="003667BC" w:rsidP="003667BC">
      <w:pPr>
        <w:pStyle w:val="PL"/>
        <w:rPr>
          <w:lang w:val="en-US"/>
        </w:rPr>
      </w:pPr>
      <w:r w:rsidRPr="000B71E3">
        <w:rPr>
          <w:lang w:val="en-US"/>
        </w:rPr>
        <w:t xml:space="preserve">          $ref: 'TS29571_CommonData.yaml#/components/responses/404'</w:t>
      </w:r>
    </w:p>
    <w:p w14:paraId="196486CE" w14:textId="77777777" w:rsidR="003667BC" w:rsidRPr="000B71E3" w:rsidRDefault="003667BC" w:rsidP="003667BC">
      <w:pPr>
        <w:pStyle w:val="PL"/>
        <w:rPr>
          <w:lang w:val="en-US"/>
        </w:rPr>
      </w:pPr>
      <w:r w:rsidRPr="000B71E3">
        <w:rPr>
          <w:lang w:val="en-US"/>
        </w:rPr>
        <w:t xml:space="preserve">        '422':</w:t>
      </w:r>
    </w:p>
    <w:p w14:paraId="409439DE" w14:textId="77777777" w:rsidR="003667BC" w:rsidRPr="000B71E3" w:rsidRDefault="003667BC" w:rsidP="003667BC">
      <w:pPr>
        <w:pStyle w:val="PL"/>
      </w:pPr>
      <w:r w:rsidRPr="000B71E3">
        <w:t xml:space="preserve">          description: Unprocessable Request</w:t>
      </w:r>
    </w:p>
    <w:p w14:paraId="117CD9DC" w14:textId="77777777" w:rsidR="003667BC" w:rsidRPr="000B71E3" w:rsidRDefault="003667BC" w:rsidP="003667BC">
      <w:pPr>
        <w:pStyle w:val="PL"/>
      </w:pPr>
      <w:r w:rsidRPr="000B71E3">
        <w:t xml:space="preserve">          content:</w:t>
      </w:r>
    </w:p>
    <w:p w14:paraId="7DBE8916" w14:textId="77777777" w:rsidR="003667BC" w:rsidRPr="000B71E3" w:rsidRDefault="003667BC" w:rsidP="003667BC">
      <w:pPr>
        <w:pStyle w:val="PL"/>
      </w:pPr>
      <w:r w:rsidRPr="000B71E3">
        <w:t xml:space="preserve">            application/problem+json:</w:t>
      </w:r>
    </w:p>
    <w:p w14:paraId="119E0BBA" w14:textId="77777777" w:rsidR="003667BC" w:rsidRPr="000B71E3" w:rsidRDefault="003667BC" w:rsidP="003667BC">
      <w:pPr>
        <w:pStyle w:val="PL"/>
      </w:pPr>
      <w:r w:rsidRPr="000B71E3">
        <w:t xml:space="preserve">              schema:</w:t>
      </w:r>
    </w:p>
    <w:p w14:paraId="7734A66C" w14:textId="77777777" w:rsidR="003667BC" w:rsidRPr="000B71E3" w:rsidRDefault="003667BC" w:rsidP="003667BC">
      <w:pPr>
        <w:pStyle w:val="PL"/>
      </w:pPr>
      <w:r w:rsidRPr="000B71E3">
        <w:t xml:space="preserve">                $ref: 'TS29571_CommonData.yaml#/components/schemas/ProblemDetails'</w:t>
      </w:r>
    </w:p>
    <w:p w14:paraId="39E184DB" w14:textId="77777777" w:rsidR="003667BC" w:rsidRPr="000B71E3" w:rsidRDefault="003667BC" w:rsidP="003667BC">
      <w:pPr>
        <w:pStyle w:val="PL"/>
        <w:rPr>
          <w:lang w:val="en-US"/>
        </w:rPr>
      </w:pPr>
      <w:r w:rsidRPr="000B71E3">
        <w:rPr>
          <w:lang w:val="en-US"/>
        </w:rPr>
        <w:t xml:space="preserve">        '500':</w:t>
      </w:r>
    </w:p>
    <w:p w14:paraId="1BB296B5" w14:textId="77777777" w:rsidR="003667BC" w:rsidRPr="000B71E3" w:rsidRDefault="003667BC" w:rsidP="003667BC">
      <w:pPr>
        <w:pStyle w:val="PL"/>
      </w:pPr>
      <w:r w:rsidRPr="000B71E3">
        <w:rPr>
          <w:lang w:val="en-US"/>
        </w:rPr>
        <w:t xml:space="preserve">          </w:t>
      </w:r>
      <w:r w:rsidRPr="000B71E3">
        <w:t>$ref: 'TS29571_CommonData.yaml#/components/responses/500'</w:t>
      </w:r>
    </w:p>
    <w:p w14:paraId="2D4C6CBB" w14:textId="77777777" w:rsidR="003667BC" w:rsidRPr="000B71E3" w:rsidRDefault="003667BC" w:rsidP="003667BC">
      <w:pPr>
        <w:pStyle w:val="PL"/>
        <w:rPr>
          <w:lang w:val="en-US"/>
        </w:rPr>
      </w:pPr>
      <w:r w:rsidRPr="000B71E3">
        <w:rPr>
          <w:lang w:val="en-US"/>
        </w:rPr>
        <w:t xml:space="preserve">        '503':</w:t>
      </w:r>
    </w:p>
    <w:p w14:paraId="67F406A4" w14:textId="77777777" w:rsidR="003667BC" w:rsidRPr="000B71E3" w:rsidRDefault="003667BC" w:rsidP="003667BC">
      <w:pPr>
        <w:pStyle w:val="PL"/>
        <w:rPr>
          <w:lang w:val="en-US"/>
        </w:rPr>
      </w:pPr>
      <w:r w:rsidRPr="000B71E3">
        <w:t xml:space="preserve">          $ref: 'TS29571_CommonData.yaml#/components/responses/503'</w:t>
      </w:r>
    </w:p>
    <w:p w14:paraId="17AFB113" w14:textId="77777777" w:rsidR="00FC22EA" w:rsidRPr="000B71E3" w:rsidRDefault="00FC22EA" w:rsidP="008F3365">
      <w:pPr>
        <w:pStyle w:val="PL"/>
      </w:pPr>
      <w:r w:rsidRPr="000B71E3">
        <w:t xml:space="preserve">        default:</w:t>
      </w:r>
    </w:p>
    <w:p w14:paraId="4A28E42B" w14:textId="77777777" w:rsidR="00FC22EA" w:rsidRPr="000B71E3" w:rsidRDefault="00FC22EA" w:rsidP="008F3365">
      <w:pPr>
        <w:pStyle w:val="PL"/>
      </w:pPr>
      <w:r w:rsidRPr="000B71E3">
        <w:t xml:space="preserve">          description: Unexpected error</w:t>
      </w:r>
    </w:p>
    <w:p w14:paraId="1DC61D4A" w14:textId="77777777" w:rsidR="00FC22EA" w:rsidRPr="000B71E3" w:rsidRDefault="00FC22EA" w:rsidP="008F3365">
      <w:pPr>
        <w:pStyle w:val="PL"/>
      </w:pPr>
      <w:r w:rsidRPr="000B71E3">
        <w:t xml:space="preserve">    get:</w:t>
      </w:r>
    </w:p>
    <w:p w14:paraId="545E674A" w14:textId="77777777" w:rsidR="00FC22EA" w:rsidRPr="000B71E3" w:rsidRDefault="00FC22EA" w:rsidP="008F3365">
      <w:pPr>
        <w:pStyle w:val="PL"/>
      </w:pPr>
      <w:r w:rsidRPr="000B71E3">
        <w:t xml:space="preserve">      summary: retrieve the SMSF registration for non-3GPP access information</w:t>
      </w:r>
    </w:p>
    <w:p w14:paraId="44AD5FB1" w14:textId="77777777" w:rsidR="00FC22EA" w:rsidRPr="000B71E3" w:rsidRDefault="00FC22EA" w:rsidP="008F3365">
      <w:pPr>
        <w:pStyle w:val="PL"/>
      </w:pPr>
      <w:r w:rsidRPr="000B71E3">
        <w:t xml:space="preserve">      operationId: Get</w:t>
      </w:r>
      <w:r w:rsidR="00AE0BFB">
        <w:t>Non3GppSmsfRegistration</w:t>
      </w:r>
    </w:p>
    <w:p w14:paraId="4A3CF306" w14:textId="77777777" w:rsidR="00FC22EA" w:rsidRPr="000B71E3" w:rsidRDefault="00FC22EA" w:rsidP="008F3365">
      <w:pPr>
        <w:pStyle w:val="PL"/>
      </w:pPr>
      <w:r w:rsidRPr="000B71E3">
        <w:lastRenderedPageBreak/>
        <w:t xml:space="preserve">      tags:</w:t>
      </w:r>
    </w:p>
    <w:p w14:paraId="1F441256" w14:textId="77777777" w:rsidR="00FC22EA" w:rsidRPr="000B71E3" w:rsidRDefault="00FC22EA" w:rsidP="008F3365">
      <w:pPr>
        <w:pStyle w:val="PL"/>
      </w:pPr>
      <w:r w:rsidRPr="000B71E3">
        <w:t xml:space="preserve">        - SMSF non-3GPP access Registration Info Retrieval</w:t>
      </w:r>
    </w:p>
    <w:p w14:paraId="118028F7" w14:textId="77777777" w:rsidR="00FC22EA" w:rsidRPr="000B71E3" w:rsidRDefault="00FC22EA" w:rsidP="008F3365">
      <w:pPr>
        <w:pStyle w:val="PL"/>
      </w:pPr>
      <w:r w:rsidRPr="000B71E3">
        <w:t xml:space="preserve">      parameters:</w:t>
      </w:r>
    </w:p>
    <w:p w14:paraId="7CB03649" w14:textId="77777777" w:rsidR="00FC22EA" w:rsidRPr="000B71E3" w:rsidRDefault="00FC22EA" w:rsidP="008F3365">
      <w:pPr>
        <w:pStyle w:val="PL"/>
      </w:pPr>
      <w:r w:rsidRPr="000B71E3">
        <w:t xml:space="preserve">        - name: ueId</w:t>
      </w:r>
    </w:p>
    <w:p w14:paraId="0F1F9552" w14:textId="77777777" w:rsidR="00FC22EA" w:rsidRPr="000B71E3" w:rsidRDefault="00FC22EA" w:rsidP="008F3365">
      <w:pPr>
        <w:pStyle w:val="PL"/>
      </w:pPr>
      <w:r w:rsidRPr="000B71E3">
        <w:t xml:space="preserve">          in: path</w:t>
      </w:r>
    </w:p>
    <w:p w14:paraId="49B01593" w14:textId="77777777" w:rsidR="00FC22EA" w:rsidRPr="000B71E3" w:rsidRDefault="00FC22EA" w:rsidP="008F3365">
      <w:pPr>
        <w:pStyle w:val="PL"/>
      </w:pPr>
      <w:r w:rsidRPr="000B71E3">
        <w:t xml:space="preserve">          description: Identifier of the UE</w:t>
      </w:r>
    </w:p>
    <w:p w14:paraId="03387761" w14:textId="77777777" w:rsidR="00FC22EA" w:rsidRPr="000B71E3" w:rsidRDefault="00FC22EA" w:rsidP="008F3365">
      <w:pPr>
        <w:pStyle w:val="PL"/>
      </w:pPr>
      <w:r w:rsidRPr="000B71E3">
        <w:t xml:space="preserve">          required: true</w:t>
      </w:r>
    </w:p>
    <w:p w14:paraId="284888F3" w14:textId="77777777" w:rsidR="00FC22EA" w:rsidRPr="000B71E3" w:rsidRDefault="00FC22EA" w:rsidP="008F3365">
      <w:pPr>
        <w:pStyle w:val="PL"/>
      </w:pPr>
      <w:r w:rsidRPr="000B71E3">
        <w:t xml:space="preserve">          schema:</w:t>
      </w:r>
    </w:p>
    <w:p w14:paraId="01BA9B6A"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6EE8E069" w14:textId="77777777" w:rsidR="00FC22EA" w:rsidRPr="000B71E3" w:rsidRDefault="00FC22EA" w:rsidP="008F3365">
      <w:pPr>
        <w:pStyle w:val="PL"/>
      </w:pPr>
      <w:r w:rsidRPr="000B71E3">
        <w:t xml:space="preserve">        - name: supported</w:t>
      </w:r>
      <w:r w:rsidR="00114CC7" w:rsidRPr="000B71E3">
        <w:t>-f</w:t>
      </w:r>
      <w:r w:rsidRPr="000B71E3">
        <w:t>eatures</w:t>
      </w:r>
    </w:p>
    <w:p w14:paraId="76F6111B" w14:textId="77777777" w:rsidR="00FC22EA" w:rsidRPr="000B71E3" w:rsidRDefault="00FC22EA" w:rsidP="008F3365">
      <w:pPr>
        <w:pStyle w:val="PL"/>
      </w:pPr>
      <w:r w:rsidRPr="000B71E3">
        <w:t xml:space="preserve">          in: query</w:t>
      </w:r>
    </w:p>
    <w:p w14:paraId="58FB3E68" w14:textId="77777777" w:rsidR="00FC22EA" w:rsidRPr="000B71E3" w:rsidRDefault="00FC22EA" w:rsidP="008F3365">
      <w:pPr>
        <w:pStyle w:val="PL"/>
      </w:pPr>
      <w:r w:rsidRPr="000B71E3">
        <w:t xml:space="preserve">          schema:</w:t>
      </w:r>
    </w:p>
    <w:p w14:paraId="3995F087"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48392F3A" w14:textId="77777777" w:rsidR="00FC22EA" w:rsidRPr="000B71E3" w:rsidRDefault="00FC22EA" w:rsidP="008F3365">
      <w:pPr>
        <w:pStyle w:val="PL"/>
      </w:pPr>
      <w:r w:rsidRPr="000B71E3">
        <w:t xml:space="preserve">      responses:</w:t>
      </w:r>
    </w:p>
    <w:p w14:paraId="54D5A926" w14:textId="77777777" w:rsidR="00FC22EA" w:rsidRPr="000B71E3" w:rsidRDefault="00FC22EA" w:rsidP="008F3365">
      <w:pPr>
        <w:pStyle w:val="PL"/>
      </w:pPr>
      <w:r w:rsidRPr="000B71E3">
        <w:t xml:space="preserve">        '200':</w:t>
      </w:r>
    </w:p>
    <w:p w14:paraId="23C6F1EB" w14:textId="77777777" w:rsidR="00FC22EA" w:rsidRPr="000B71E3" w:rsidRDefault="00FC22EA" w:rsidP="008F3365">
      <w:pPr>
        <w:pStyle w:val="PL"/>
      </w:pPr>
      <w:r w:rsidRPr="000B71E3">
        <w:t xml:space="preserve">          description: Expected response to a valid request</w:t>
      </w:r>
    </w:p>
    <w:p w14:paraId="223B996B" w14:textId="77777777" w:rsidR="00FC22EA" w:rsidRPr="000B71E3" w:rsidRDefault="00FC22EA" w:rsidP="008F3365">
      <w:pPr>
        <w:pStyle w:val="PL"/>
      </w:pPr>
      <w:r w:rsidRPr="000B71E3">
        <w:t xml:space="preserve">          content:</w:t>
      </w:r>
    </w:p>
    <w:p w14:paraId="63795790" w14:textId="77777777" w:rsidR="00FC22EA" w:rsidRPr="000B71E3" w:rsidRDefault="00FC22EA" w:rsidP="008F3365">
      <w:pPr>
        <w:pStyle w:val="PL"/>
      </w:pPr>
      <w:r w:rsidRPr="000B71E3">
        <w:t xml:space="preserve">            application/json:</w:t>
      </w:r>
    </w:p>
    <w:p w14:paraId="41212A45" w14:textId="77777777" w:rsidR="00FC22EA" w:rsidRPr="000B71E3" w:rsidRDefault="00FC22EA" w:rsidP="008F3365">
      <w:pPr>
        <w:pStyle w:val="PL"/>
      </w:pPr>
      <w:r w:rsidRPr="000B71E3">
        <w:t xml:space="preserve">              schema:</w:t>
      </w:r>
    </w:p>
    <w:p w14:paraId="305F75AE" w14:textId="77777777" w:rsidR="00FC22EA" w:rsidRPr="000B71E3" w:rsidRDefault="00FC22EA" w:rsidP="008F3365">
      <w:pPr>
        <w:pStyle w:val="PL"/>
      </w:pPr>
      <w:r w:rsidRPr="000B71E3">
        <w:t xml:space="preserve">                $ref: '#/components/schemas/SmsfRegistration'</w:t>
      </w:r>
    </w:p>
    <w:p w14:paraId="59325B2B" w14:textId="77777777" w:rsidR="003667BC" w:rsidRPr="000B71E3" w:rsidRDefault="003667BC" w:rsidP="003667BC">
      <w:pPr>
        <w:pStyle w:val="PL"/>
        <w:rPr>
          <w:lang w:val="en-US"/>
        </w:rPr>
      </w:pPr>
      <w:r w:rsidRPr="000B71E3">
        <w:rPr>
          <w:lang w:val="en-US"/>
        </w:rPr>
        <w:t xml:space="preserve">        '400':</w:t>
      </w:r>
    </w:p>
    <w:p w14:paraId="7BE05AFB" w14:textId="77777777" w:rsidR="003667BC" w:rsidRPr="000B71E3" w:rsidRDefault="003667BC" w:rsidP="003667BC">
      <w:pPr>
        <w:pStyle w:val="PL"/>
        <w:rPr>
          <w:lang w:val="en-US"/>
        </w:rPr>
      </w:pPr>
      <w:r w:rsidRPr="000B71E3">
        <w:rPr>
          <w:lang w:val="en-US"/>
        </w:rPr>
        <w:t xml:space="preserve">          $ref: 'TS29571_CommonData.yaml#/components/responses/400'</w:t>
      </w:r>
    </w:p>
    <w:p w14:paraId="690F51A2" w14:textId="77777777" w:rsidR="003667BC" w:rsidRPr="000B71E3" w:rsidRDefault="003667BC" w:rsidP="003667BC">
      <w:pPr>
        <w:pStyle w:val="PL"/>
        <w:rPr>
          <w:lang w:val="en-US"/>
        </w:rPr>
      </w:pPr>
      <w:r w:rsidRPr="000B71E3">
        <w:rPr>
          <w:lang w:val="en-US"/>
        </w:rPr>
        <w:t xml:space="preserve">        '403':</w:t>
      </w:r>
    </w:p>
    <w:p w14:paraId="0BBB96D6" w14:textId="77777777" w:rsidR="003667BC" w:rsidRPr="000B71E3" w:rsidRDefault="003667BC" w:rsidP="003667BC">
      <w:pPr>
        <w:pStyle w:val="PL"/>
        <w:rPr>
          <w:lang w:val="en-US"/>
        </w:rPr>
      </w:pPr>
      <w:r w:rsidRPr="000B71E3">
        <w:rPr>
          <w:lang w:val="en-US"/>
        </w:rPr>
        <w:t xml:space="preserve">          $ref: 'TS29571_CommonData.yaml#/components/responses/403'</w:t>
      </w:r>
    </w:p>
    <w:p w14:paraId="36964132" w14:textId="77777777" w:rsidR="003667BC" w:rsidRPr="000B71E3" w:rsidRDefault="003667BC" w:rsidP="003667BC">
      <w:pPr>
        <w:pStyle w:val="PL"/>
        <w:rPr>
          <w:lang w:val="en-US"/>
        </w:rPr>
      </w:pPr>
      <w:r w:rsidRPr="000B71E3">
        <w:rPr>
          <w:lang w:val="en-US"/>
        </w:rPr>
        <w:t xml:space="preserve">        '404':</w:t>
      </w:r>
    </w:p>
    <w:p w14:paraId="3D4FF082" w14:textId="77777777" w:rsidR="003667BC" w:rsidRPr="000B71E3" w:rsidRDefault="003667BC" w:rsidP="003667BC">
      <w:pPr>
        <w:pStyle w:val="PL"/>
        <w:rPr>
          <w:lang w:val="en-US"/>
        </w:rPr>
      </w:pPr>
      <w:r w:rsidRPr="000B71E3">
        <w:rPr>
          <w:lang w:val="en-US"/>
        </w:rPr>
        <w:t xml:space="preserve">          $ref: 'TS29571_CommonData.yaml#/components/responses/404'</w:t>
      </w:r>
    </w:p>
    <w:p w14:paraId="3ECA80CC" w14:textId="77777777" w:rsidR="003667BC" w:rsidRPr="000B71E3" w:rsidRDefault="003667BC" w:rsidP="003667BC">
      <w:pPr>
        <w:pStyle w:val="PL"/>
        <w:rPr>
          <w:lang w:val="en-US"/>
        </w:rPr>
      </w:pPr>
      <w:r w:rsidRPr="000B71E3">
        <w:rPr>
          <w:lang w:val="en-US"/>
        </w:rPr>
        <w:t xml:space="preserve">        '500':</w:t>
      </w:r>
    </w:p>
    <w:p w14:paraId="79BBD637" w14:textId="77777777" w:rsidR="003667BC" w:rsidRPr="000B71E3" w:rsidRDefault="003667BC" w:rsidP="003667BC">
      <w:pPr>
        <w:pStyle w:val="PL"/>
      </w:pPr>
      <w:r w:rsidRPr="000B71E3">
        <w:rPr>
          <w:lang w:val="en-US"/>
        </w:rPr>
        <w:t xml:space="preserve">          </w:t>
      </w:r>
      <w:r w:rsidRPr="000B71E3">
        <w:t>$ref: 'TS29571_CommonData.yaml#/components/responses/500'</w:t>
      </w:r>
    </w:p>
    <w:p w14:paraId="36160074" w14:textId="77777777" w:rsidR="003667BC" w:rsidRPr="000B71E3" w:rsidRDefault="003667BC" w:rsidP="003667BC">
      <w:pPr>
        <w:pStyle w:val="PL"/>
        <w:rPr>
          <w:lang w:val="en-US"/>
        </w:rPr>
      </w:pPr>
      <w:r w:rsidRPr="000B71E3">
        <w:rPr>
          <w:lang w:val="en-US"/>
        </w:rPr>
        <w:t xml:space="preserve">        '503':</w:t>
      </w:r>
    </w:p>
    <w:p w14:paraId="051C4161" w14:textId="77777777" w:rsidR="003667BC" w:rsidRPr="000B71E3" w:rsidRDefault="003667BC" w:rsidP="003667BC">
      <w:pPr>
        <w:pStyle w:val="PL"/>
        <w:rPr>
          <w:lang w:val="en-US"/>
        </w:rPr>
      </w:pPr>
      <w:r w:rsidRPr="000B71E3">
        <w:t xml:space="preserve">          $ref: 'TS29571_CommonData.yaml#/components/responses/503'</w:t>
      </w:r>
    </w:p>
    <w:p w14:paraId="2804D48C" w14:textId="77777777" w:rsidR="00FC22EA" w:rsidRPr="000B71E3" w:rsidRDefault="00FC22EA" w:rsidP="008F3365">
      <w:pPr>
        <w:pStyle w:val="PL"/>
      </w:pPr>
      <w:r w:rsidRPr="000B71E3">
        <w:t xml:space="preserve">        default:</w:t>
      </w:r>
    </w:p>
    <w:p w14:paraId="5C5ABC13" w14:textId="77777777" w:rsidR="00FC22EA" w:rsidRPr="000B71E3" w:rsidRDefault="00FC22EA" w:rsidP="008F3365">
      <w:pPr>
        <w:pStyle w:val="PL"/>
      </w:pPr>
      <w:r w:rsidRPr="000B71E3">
        <w:t xml:space="preserve">          description: Unexpected error</w:t>
      </w:r>
    </w:p>
    <w:p w14:paraId="1FEE0E1B" w14:textId="77777777" w:rsidR="00FC22EA" w:rsidRPr="000B71E3" w:rsidRDefault="00FC22EA" w:rsidP="008F3365">
      <w:pPr>
        <w:pStyle w:val="PL"/>
      </w:pPr>
    </w:p>
    <w:p w14:paraId="0A9FD630" w14:textId="77777777" w:rsidR="00FF472F" w:rsidRPr="000B71E3" w:rsidRDefault="00FC22EA" w:rsidP="00FF472F">
      <w:pPr>
        <w:pStyle w:val="PL"/>
        <w:rPr>
          <w:lang w:val="en-US"/>
        </w:rPr>
      </w:pPr>
      <w:r w:rsidRPr="000B71E3">
        <w:t>components:</w:t>
      </w:r>
    </w:p>
    <w:p w14:paraId="30E8A1A4" w14:textId="77777777" w:rsidR="00FF472F" w:rsidRPr="000B71E3" w:rsidRDefault="00FF472F" w:rsidP="00FF472F">
      <w:pPr>
        <w:pStyle w:val="PL"/>
        <w:rPr>
          <w:lang w:val="en-US"/>
        </w:rPr>
      </w:pPr>
      <w:r w:rsidRPr="000B71E3">
        <w:rPr>
          <w:lang w:val="en-US"/>
        </w:rPr>
        <w:t xml:space="preserve">  securitySchemes:</w:t>
      </w:r>
    </w:p>
    <w:p w14:paraId="678DDEE0" w14:textId="77777777" w:rsidR="00FF472F" w:rsidRPr="000B71E3" w:rsidRDefault="00FF472F" w:rsidP="00FF472F">
      <w:pPr>
        <w:pStyle w:val="PL"/>
        <w:rPr>
          <w:lang w:val="en-US"/>
        </w:rPr>
      </w:pPr>
      <w:r w:rsidRPr="000B71E3">
        <w:rPr>
          <w:lang w:val="en-US"/>
        </w:rPr>
        <w:t xml:space="preserve">    oAuth2ClientCredentials:</w:t>
      </w:r>
    </w:p>
    <w:p w14:paraId="48AC3075" w14:textId="77777777" w:rsidR="00FF472F" w:rsidRPr="000B71E3" w:rsidRDefault="00FF472F" w:rsidP="00FF472F">
      <w:pPr>
        <w:pStyle w:val="PL"/>
        <w:rPr>
          <w:lang w:val="en-US"/>
        </w:rPr>
      </w:pPr>
      <w:r w:rsidRPr="000B71E3">
        <w:rPr>
          <w:lang w:val="en-US"/>
        </w:rPr>
        <w:t xml:space="preserve">      type: oauth2</w:t>
      </w:r>
    </w:p>
    <w:p w14:paraId="10CBE6BA" w14:textId="77777777" w:rsidR="00FF472F" w:rsidRPr="000B71E3" w:rsidRDefault="00FF472F" w:rsidP="00FF472F">
      <w:pPr>
        <w:pStyle w:val="PL"/>
        <w:rPr>
          <w:lang w:val="en-US"/>
        </w:rPr>
      </w:pPr>
      <w:r w:rsidRPr="000B71E3">
        <w:rPr>
          <w:lang w:val="en-US"/>
        </w:rPr>
        <w:t xml:space="preserve">      flows: </w:t>
      </w:r>
    </w:p>
    <w:p w14:paraId="795F2876" w14:textId="77777777" w:rsidR="00FF472F" w:rsidRPr="000B71E3" w:rsidRDefault="00FF472F" w:rsidP="00FF472F">
      <w:pPr>
        <w:pStyle w:val="PL"/>
        <w:rPr>
          <w:lang w:val="en-US"/>
        </w:rPr>
      </w:pPr>
      <w:r w:rsidRPr="000B71E3">
        <w:rPr>
          <w:lang w:val="en-US"/>
        </w:rPr>
        <w:t xml:space="preserve">        clientCredentials: </w:t>
      </w:r>
    </w:p>
    <w:p w14:paraId="52A02E3A"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61A4E8B" w14:textId="77777777" w:rsidR="00FF472F" w:rsidRPr="000B71E3" w:rsidRDefault="00FF472F" w:rsidP="00FF472F">
      <w:pPr>
        <w:pStyle w:val="PL"/>
        <w:rPr>
          <w:lang w:val="en-US"/>
        </w:rPr>
      </w:pPr>
      <w:r w:rsidRPr="000B71E3">
        <w:rPr>
          <w:lang w:val="en-US"/>
        </w:rPr>
        <w:t xml:space="preserve">          scopes:</w:t>
      </w:r>
    </w:p>
    <w:p w14:paraId="1A4424C8" w14:textId="77777777" w:rsidR="007B72A2" w:rsidRDefault="007B72A2" w:rsidP="007B72A2">
      <w:pPr>
        <w:pStyle w:val="PL"/>
      </w:pPr>
      <w:r>
        <w:t xml:space="preserve">            nudm-uecm: Access to the nudm-uecm API</w:t>
      </w:r>
    </w:p>
    <w:p w14:paraId="4343D0EB" w14:textId="77777777" w:rsidR="00FC22EA" w:rsidRPr="000B71E3" w:rsidRDefault="00FC22EA" w:rsidP="008F3365">
      <w:pPr>
        <w:pStyle w:val="PL"/>
      </w:pPr>
    </w:p>
    <w:p w14:paraId="1BB28D0F" w14:textId="77777777" w:rsidR="00FC22EA" w:rsidRPr="000B71E3" w:rsidRDefault="00FC22EA" w:rsidP="008F3365">
      <w:pPr>
        <w:pStyle w:val="PL"/>
      </w:pPr>
      <w:r w:rsidRPr="000B71E3">
        <w:t xml:space="preserve">  schemas:</w:t>
      </w:r>
    </w:p>
    <w:p w14:paraId="2BDA2914" w14:textId="77777777" w:rsidR="00FC22EA" w:rsidRPr="000B71E3" w:rsidRDefault="00FC22EA" w:rsidP="008F3365">
      <w:pPr>
        <w:pStyle w:val="PL"/>
      </w:pPr>
    </w:p>
    <w:p w14:paraId="6B66B9AE" w14:textId="77777777" w:rsidR="00FC22EA" w:rsidRPr="000B71E3" w:rsidRDefault="00FC22EA" w:rsidP="008F3365">
      <w:pPr>
        <w:pStyle w:val="PL"/>
      </w:pPr>
      <w:r w:rsidRPr="000B71E3">
        <w:t># COMPLEX TYPES:</w:t>
      </w:r>
    </w:p>
    <w:p w14:paraId="5EEE4B1C" w14:textId="77777777" w:rsidR="00FC22EA" w:rsidRPr="000B71E3" w:rsidRDefault="00FC22EA" w:rsidP="008F3365">
      <w:pPr>
        <w:pStyle w:val="PL"/>
      </w:pPr>
    </w:p>
    <w:p w14:paraId="76C45799" w14:textId="77777777" w:rsidR="00FC22EA" w:rsidRPr="000B71E3" w:rsidRDefault="00FC22EA" w:rsidP="008F3365">
      <w:pPr>
        <w:pStyle w:val="PL"/>
      </w:pPr>
      <w:r w:rsidRPr="000B71E3">
        <w:t xml:space="preserve">    Amf3GppAccessRegistration:</w:t>
      </w:r>
    </w:p>
    <w:p w14:paraId="65616E08" w14:textId="77777777" w:rsidR="00FC22EA" w:rsidRPr="000B71E3" w:rsidRDefault="00FC22EA" w:rsidP="008F3365">
      <w:pPr>
        <w:pStyle w:val="PL"/>
      </w:pPr>
      <w:r w:rsidRPr="000B71E3">
        <w:t xml:space="preserve">      type: object</w:t>
      </w:r>
    </w:p>
    <w:p w14:paraId="65C72702" w14:textId="77777777" w:rsidR="00FC22EA" w:rsidRPr="000B71E3" w:rsidRDefault="00FC22EA" w:rsidP="008F3365">
      <w:pPr>
        <w:pStyle w:val="PL"/>
      </w:pPr>
      <w:r w:rsidRPr="000B71E3">
        <w:t xml:space="preserve">      required:</w:t>
      </w:r>
    </w:p>
    <w:p w14:paraId="24306C78" w14:textId="77777777" w:rsidR="00FC22EA" w:rsidRPr="000B71E3" w:rsidRDefault="00FC22EA" w:rsidP="008F3365">
      <w:pPr>
        <w:pStyle w:val="PL"/>
      </w:pPr>
      <w:r w:rsidRPr="000B71E3">
        <w:t xml:space="preserve">        - amf</w:t>
      </w:r>
      <w:r w:rsidR="00CF408E" w:rsidRPr="000B71E3">
        <w:t>Instance</w:t>
      </w:r>
      <w:r w:rsidRPr="000B71E3">
        <w:t>Id</w:t>
      </w:r>
    </w:p>
    <w:p w14:paraId="70BDEAEB" w14:textId="77777777" w:rsidR="006D410B" w:rsidRDefault="00FC22EA" w:rsidP="006D410B">
      <w:pPr>
        <w:pStyle w:val="PL"/>
      </w:pPr>
      <w:r w:rsidRPr="000B71E3">
        <w:t xml:space="preserve">        - deregCallbackUri</w:t>
      </w:r>
    </w:p>
    <w:p w14:paraId="40EA2378" w14:textId="77777777" w:rsidR="009F20E8" w:rsidRDefault="006D410B" w:rsidP="006D410B">
      <w:pPr>
        <w:pStyle w:val="PL"/>
      </w:pPr>
      <w:r>
        <w:t xml:space="preserve">        - guami</w:t>
      </w:r>
    </w:p>
    <w:p w14:paraId="715F9439" w14:textId="77777777" w:rsidR="008F2FC1" w:rsidRPr="000B71E3" w:rsidRDefault="009F20E8" w:rsidP="009F20E8">
      <w:pPr>
        <w:pStyle w:val="PL"/>
      </w:pPr>
      <w:r>
        <w:t xml:space="preserve">        - ratType</w:t>
      </w:r>
    </w:p>
    <w:p w14:paraId="7AC6428B" w14:textId="77777777" w:rsidR="00FC22EA" w:rsidRPr="000B71E3" w:rsidRDefault="00FC22EA" w:rsidP="008F3365">
      <w:pPr>
        <w:pStyle w:val="PL"/>
      </w:pPr>
      <w:r w:rsidRPr="000B71E3">
        <w:t xml:space="preserve">      properties:</w:t>
      </w:r>
    </w:p>
    <w:p w14:paraId="22F3C7CF" w14:textId="77777777" w:rsidR="00FC22EA" w:rsidRPr="000B71E3" w:rsidRDefault="00FC22EA" w:rsidP="008F3365">
      <w:pPr>
        <w:pStyle w:val="PL"/>
      </w:pPr>
      <w:r w:rsidRPr="000B71E3">
        <w:t xml:space="preserve">        amf</w:t>
      </w:r>
      <w:r w:rsidR="00A52495" w:rsidRPr="000B71E3">
        <w:t>Instance</w:t>
      </w:r>
      <w:r w:rsidRPr="000B71E3">
        <w:t>Id:</w:t>
      </w:r>
    </w:p>
    <w:p w14:paraId="7D4506AB"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5C1DD058" w14:textId="77777777" w:rsidR="00FC22EA" w:rsidRPr="000B71E3" w:rsidRDefault="00FC22EA" w:rsidP="008F3365">
      <w:pPr>
        <w:pStyle w:val="PL"/>
      </w:pPr>
      <w:r w:rsidRPr="000B71E3">
        <w:t xml:space="preserve">        supportedFeatures:</w:t>
      </w:r>
    </w:p>
    <w:p w14:paraId="7ECEB47B"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5AEEBDD4" w14:textId="77777777" w:rsidR="00FC22EA" w:rsidRPr="000B71E3" w:rsidRDefault="00FC22EA" w:rsidP="008F3365">
      <w:pPr>
        <w:pStyle w:val="PL"/>
      </w:pPr>
      <w:r w:rsidRPr="000B71E3">
        <w:t xml:space="preserve">        purgeFlag:</w:t>
      </w:r>
    </w:p>
    <w:p w14:paraId="13F564A1" w14:textId="77777777" w:rsidR="00FC22EA" w:rsidRPr="000B71E3" w:rsidRDefault="00FC22EA" w:rsidP="008F3365">
      <w:pPr>
        <w:pStyle w:val="PL"/>
      </w:pPr>
      <w:r w:rsidRPr="000B71E3">
        <w:t xml:space="preserve">          $ref: '#/components/schemas/PurgeFlag'</w:t>
      </w:r>
    </w:p>
    <w:p w14:paraId="48223C92" w14:textId="77777777" w:rsidR="00FC22EA" w:rsidRPr="000B71E3" w:rsidRDefault="00FC22EA" w:rsidP="008F3365">
      <w:pPr>
        <w:pStyle w:val="PL"/>
      </w:pPr>
      <w:r w:rsidRPr="000B71E3">
        <w:t xml:space="preserve">        pei:</w:t>
      </w:r>
    </w:p>
    <w:p w14:paraId="647A7CD6"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4A1408BD" w14:textId="77777777" w:rsidR="00FC22EA" w:rsidRPr="000B71E3" w:rsidRDefault="00FC22EA" w:rsidP="008F3365">
      <w:pPr>
        <w:pStyle w:val="PL"/>
      </w:pPr>
      <w:r w:rsidRPr="000B71E3">
        <w:t xml:space="preserve">        imsVoP</w:t>
      </w:r>
      <w:r w:rsidR="002C0EA0">
        <w:t>s</w:t>
      </w:r>
      <w:r w:rsidRPr="000B71E3">
        <w:t>:</w:t>
      </w:r>
    </w:p>
    <w:p w14:paraId="7DA0232F" w14:textId="77777777" w:rsidR="00FC22EA" w:rsidRPr="000B71E3" w:rsidRDefault="00FC22EA" w:rsidP="008F3365">
      <w:pPr>
        <w:pStyle w:val="PL"/>
      </w:pPr>
      <w:r w:rsidRPr="000B71E3">
        <w:t xml:space="preserve">          $ref: '#/components/schemas/ImsVoP</w:t>
      </w:r>
      <w:r w:rsidR="002C0EA0">
        <w:t>s</w:t>
      </w:r>
      <w:r w:rsidRPr="000B71E3">
        <w:t>'</w:t>
      </w:r>
    </w:p>
    <w:p w14:paraId="0372AAD4" w14:textId="77777777" w:rsidR="00FC22EA" w:rsidRPr="000B71E3" w:rsidRDefault="00FC22EA" w:rsidP="008F3365">
      <w:pPr>
        <w:pStyle w:val="PL"/>
      </w:pPr>
      <w:r w:rsidRPr="000B71E3">
        <w:t xml:space="preserve">        deregCallbackUri:</w:t>
      </w:r>
    </w:p>
    <w:p w14:paraId="61103818" w14:textId="77777777" w:rsidR="00CD0ACA" w:rsidRDefault="00FC22EA" w:rsidP="00CD0ACA">
      <w:pPr>
        <w:pStyle w:val="PL"/>
      </w:pPr>
      <w:r w:rsidRPr="000B71E3">
        <w:t xml:space="preserve">          $ref: '</w:t>
      </w:r>
      <w:r w:rsidR="0037193F" w:rsidRPr="000B71E3">
        <w:t>TS29571_CommonData.yaml</w:t>
      </w:r>
      <w:r w:rsidRPr="000B71E3">
        <w:t>#/components/schemas/Uri'</w:t>
      </w:r>
    </w:p>
    <w:p w14:paraId="4644C995" w14:textId="77777777" w:rsidR="00CD0ACA" w:rsidRDefault="00CD0ACA" w:rsidP="00CD0ACA">
      <w:pPr>
        <w:pStyle w:val="PL"/>
      </w:pPr>
      <w:r>
        <w:t xml:space="preserve">        amfServiceNameDereg:</w:t>
      </w:r>
    </w:p>
    <w:p w14:paraId="57F6434D" w14:textId="77777777" w:rsidR="00FC22EA" w:rsidRPr="000B71E3" w:rsidRDefault="00CD0ACA" w:rsidP="00CD0ACA">
      <w:pPr>
        <w:pStyle w:val="PL"/>
      </w:pPr>
      <w:r>
        <w:t xml:space="preserve">          $ref: 'TS29510_Nnrf_NFManagement.yaml#/components/schemas/ServiceName</w:t>
      </w:r>
      <w:r w:rsidR="005F57FE">
        <w:t>'</w:t>
      </w:r>
    </w:p>
    <w:p w14:paraId="1D80C993" w14:textId="77777777" w:rsidR="005150F4" w:rsidRPr="000B71E3" w:rsidRDefault="005150F4" w:rsidP="008F3365">
      <w:pPr>
        <w:pStyle w:val="PL"/>
      </w:pPr>
      <w:r w:rsidRPr="000B71E3">
        <w:t xml:space="preserve">        pcscfRestorationCallbackUri</w:t>
      </w:r>
      <w:r w:rsidR="00F17B88" w:rsidRPr="000B71E3">
        <w:t>:</w:t>
      </w:r>
    </w:p>
    <w:p w14:paraId="70C1D5C1" w14:textId="77777777" w:rsidR="00076B8F" w:rsidRPr="000B71E3" w:rsidRDefault="005150F4" w:rsidP="00076B8F">
      <w:pPr>
        <w:pStyle w:val="PL"/>
      </w:pPr>
      <w:r w:rsidRPr="000B71E3">
        <w:t xml:space="preserve">          $ref: '</w:t>
      </w:r>
      <w:r w:rsidR="0037193F" w:rsidRPr="000B71E3">
        <w:t>TS29571_CommonData.yaml</w:t>
      </w:r>
      <w:r w:rsidRPr="000B71E3">
        <w:t>#/components/schemas/Uri'</w:t>
      </w:r>
    </w:p>
    <w:p w14:paraId="573246A5" w14:textId="77777777" w:rsidR="00CD0ACA" w:rsidRDefault="00CD0ACA" w:rsidP="00CD0ACA">
      <w:pPr>
        <w:pStyle w:val="PL"/>
      </w:pPr>
      <w:r>
        <w:t xml:space="preserve">        amfServiceNamePcscfRest:</w:t>
      </w:r>
    </w:p>
    <w:p w14:paraId="3ECD19C2" w14:textId="77777777" w:rsidR="007032C7" w:rsidRDefault="00CD0ACA" w:rsidP="007032C7">
      <w:pPr>
        <w:pStyle w:val="PL"/>
      </w:pPr>
      <w:r>
        <w:t xml:space="preserve">          $ref: 'TS29510_Nnrf_NFManagement.yaml#/components/schemas/ServiceName</w:t>
      </w:r>
      <w:r w:rsidR="005F57FE">
        <w:t>'</w:t>
      </w:r>
    </w:p>
    <w:p w14:paraId="5D61FDF1" w14:textId="77777777" w:rsidR="007032C7" w:rsidRPr="000B71E3" w:rsidRDefault="007032C7" w:rsidP="007032C7">
      <w:pPr>
        <w:pStyle w:val="PL"/>
      </w:pPr>
      <w:r w:rsidRPr="000B71E3">
        <w:t xml:space="preserve">        </w:t>
      </w:r>
      <w:r>
        <w:t>initialRegistrationInd</w:t>
      </w:r>
      <w:r w:rsidRPr="000B71E3">
        <w:t>:</w:t>
      </w:r>
    </w:p>
    <w:p w14:paraId="1357F7EC" w14:textId="77777777" w:rsidR="00CD0ACA" w:rsidRDefault="007032C7" w:rsidP="00CD0ACA">
      <w:pPr>
        <w:pStyle w:val="PL"/>
      </w:pPr>
      <w:r w:rsidRPr="000B71E3">
        <w:t xml:space="preserve">          </w:t>
      </w:r>
      <w:r>
        <w:t>type: boolean</w:t>
      </w:r>
    </w:p>
    <w:p w14:paraId="30CEC565" w14:textId="77777777" w:rsidR="00076B8F" w:rsidRPr="000B71E3" w:rsidRDefault="00076B8F" w:rsidP="00076B8F">
      <w:pPr>
        <w:pStyle w:val="PL"/>
      </w:pPr>
      <w:r w:rsidRPr="000B71E3">
        <w:t xml:space="preserve">        guami:</w:t>
      </w:r>
    </w:p>
    <w:p w14:paraId="07777110" w14:textId="77777777" w:rsidR="00076B8F" w:rsidRPr="000B71E3" w:rsidRDefault="00076B8F" w:rsidP="00076B8F">
      <w:pPr>
        <w:pStyle w:val="PL"/>
      </w:pPr>
      <w:r w:rsidRPr="000B71E3">
        <w:t xml:space="preserve">          $ref: 'TS29571_CommonData.yaml#/components/schemas/Guami'</w:t>
      </w:r>
    </w:p>
    <w:p w14:paraId="0C391D3A" w14:textId="77777777" w:rsidR="008D0A35" w:rsidRPr="000B71E3" w:rsidRDefault="008D0A35" w:rsidP="008D0A35">
      <w:pPr>
        <w:pStyle w:val="PL"/>
      </w:pPr>
      <w:r w:rsidRPr="000B71E3">
        <w:t xml:space="preserve">        backupAmfInfo:</w:t>
      </w:r>
    </w:p>
    <w:p w14:paraId="0622E635" w14:textId="77777777" w:rsidR="008D0A35" w:rsidRPr="000B71E3" w:rsidRDefault="008D0A35" w:rsidP="008D0A35">
      <w:pPr>
        <w:pStyle w:val="PL"/>
      </w:pPr>
      <w:r w:rsidRPr="000B71E3">
        <w:lastRenderedPageBreak/>
        <w:t xml:space="preserve">          type: array</w:t>
      </w:r>
    </w:p>
    <w:p w14:paraId="03E63236" w14:textId="77777777" w:rsidR="008D0A35" w:rsidRPr="000B71E3" w:rsidRDefault="008D0A35" w:rsidP="008D0A35">
      <w:pPr>
        <w:pStyle w:val="PL"/>
      </w:pPr>
      <w:r w:rsidRPr="000B71E3">
        <w:t xml:space="preserve">          items:</w:t>
      </w:r>
    </w:p>
    <w:p w14:paraId="3120E283" w14:textId="77777777" w:rsidR="005209A4" w:rsidRDefault="008D0A35" w:rsidP="005209A4">
      <w:pPr>
        <w:pStyle w:val="PL"/>
      </w:pPr>
      <w:r w:rsidRPr="000B71E3">
        <w:t xml:space="preserve">            $ref: 'TS29571_CommonData.yaml#/components/schemas/BackupAmfInfo'</w:t>
      </w:r>
    </w:p>
    <w:p w14:paraId="559E8B76" w14:textId="77777777" w:rsidR="008D0A35" w:rsidRPr="000B71E3" w:rsidRDefault="005209A4" w:rsidP="005209A4">
      <w:pPr>
        <w:pStyle w:val="PL"/>
      </w:pPr>
      <w:r>
        <w:t xml:space="preserve">          minItems: 1</w:t>
      </w:r>
    </w:p>
    <w:p w14:paraId="3E591FD5" w14:textId="77777777" w:rsidR="00995E8D" w:rsidRPr="000B71E3" w:rsidRDefault="00995E8D" w:rsidP="00995E8D">
      <w:pPr>
        <w:pStyle w:val="PL"/>
      </w:pPr>
      <w:r w:rsidRPr="000B71E3">
        <w:t xml:space="preserve">        </w:t>
      </w:r>
      <w:r w:rsidR="004B2C38">
        <w:t>dr</w:t>
      </w:r>
      <w:r w:rsidRPr="000B71E3">
        <w:t>Flag:</w:t>
      </w:r>
    </w:p>
    <w:p w14:paraId="7C2712C8" w14:textId="77777777" w:rsidR="009F20E8" w:rsidRPr="000B71E3" w:rsidRDefault="00995E8D" w:rsidP="009F20E8">
      <w:pPr>
        <w:pStyle w:val="PL"/>
      </w:pPr>
      <w:r w:rsidRPr="000B71E3">
        <w:t xml:space="preserve">          $ref: '#/components/schemas/</w:t>
      </w:r>
      <w:r w:rsidR="004B2C38">
        <w:t>DualRegistration</w:t>
      </w:r>
      <w:r w:rsidRPr="000B71E3">
        <w:t>Flag'</w:t>
      </w:r>
    </w:p>
    <w:p w14:paraId="02086BC9" w14:textId="77777777" w:rsidR="009F20E8" w:rsidRDefault="009F20E8" w:rsidP="009F20E8">
      <w:pPr>
        <w:pStyle w:val="PL"/>
      </w:pPr>
      <w:r>
        <w:t xml:space="preserve">        ratType:</w:t>
      </w:r>
    </w:p>
    <w:p w14:paraId="181BAB81" w14:textId="77777777" w:rsidR="00C60CDD" w:rsidRDefault="009F20E8" w:rsidP="00C60CDD">
      <w:pPr>
        <w:pStyle w:val="PL"/>
      </w:pPr>
      <w:r>
        <w:t xml:space="preserve">          $ref: 'TS29571_CommonData.yaml#/components/schemas/RatType'</w:t>
      </w:r>
    </w:p>
    <w:p w14:paraId="788F3127" w14:textId="77777777" w:rsidR="00C60CDD" w:rsidRDefault="00C60CDD" w:rsidP="00C60CDD">
      <w:pPr>
        <w:pStyle w:val="PL"/>
      </w:pPr>
      <w:r>
        <w:t xml:space="preserve">        urrpIndicator:</w:t>
      </w:r>
    </w:p>
    <w:p w14:paraId="285DAC57" w14:textId="77777777" w:rsidR="002378B5" w:rsidRDefault="00C60CDD" w:rsidP="002378B5">
      <w:pPr>
        <w:pStyle w:val="PL"/>
      </w:pPr>
      <w:r>
        <w:t xml:space="preserve">          type: boolean</w:t>
      </w:r>
    </w:p>
    <w:p w14:paraId="2CA95328" w14:textId="77777777" w:rsidR="002378B5" w:rsidRDefault="002378B5" w:rsidP="002378B5">
      <w:pPr>
        <w:pStyle w:val="PL"/>
      </w:pPr>
      <w:r>
        <w:t xml:space="preserve">        amfEeSubscriptionId:</w:t>
      </w:r>
    </w:p>
    <w:p w14:paraId="76E7FF4B" w14:textId="77777777" w:rsidR="00C60CDD" w:rsidRDefault="002378B5" w:rsidP="002378B5">
      <w:pPr>
        <w:pStyle w:val="PL"/>
      </w:pPr>
      <w:r w:rsidRPr="000B71E3">
        <w:t xml:space="preserve">          </w:t>
      </w:r>
      <w:r>
        <w:t>type: string</w:t>
      </w:r>
    </w:p>
    <w:p w14:paraId="3D39D150" w14:textId="77777777" w:rsidR="00E0240B" w:rsidRDefault="00E0240B" w:rsidP="00E0240B">
      <w:pPr>
        <w:pStyle w:val="PL"/>
      </w:pPr>
      <w:r>
        <w:t xml:space="preserve">        </w:t>
      </w:r>
      <w:r>
        <w:rPr>
          <w:rFonts w:hint="eastAsia"/>
          <w:lang w:eastAsia="zh-CN"/>
        </w:rPr>
        <w:t>epsInterworkingInfo</w:t>
      </w:r>
      <w:r>
        <w:t>:</w:t>
      </w:r>
    </w:p>
    <w:p w14:paraId="6E1FC7A5" w14:textId="77777777" w:rsidR="00E0240B" w:rsidRDefault="00E0240B" w:rsidP="00E0240B">
      <w:pPr>
        <w:pStyle w:val="PL"/>
        <w:rPr>
          <w:lang w:eastAsia="zh-CN"/>
        </w:rPr>
      </w:pPr>
      <w:r>
        <w:t xml:space="preserve">          type: </w:t>
      </w:r>
      <w:r>
        <w:rPr>
          <w:rFonts w:hint="eastAsia"/>
          <w:lang w:eastAsia="zh-CN"/>
        </w:rPr>
        <w:t>object</w:t>
      </w:r>
    </w:p>
    <w:p w14:paraId="543B001F" w14:textId="77777777" w:rsidR="00E0240B" w:rsidRDefault="00E0240B" w:rsidP="00E0240B">
      <w:pPr>
        <w:pStyle w:val="PL"/>
        <w:rPr>
          <w:lang w:eastAsia="zh-CN"/>
        </w:rPr>
      </w:pPr>
      <w:r>
        <w:t xml:space="preserve">          </w:t>
      </w:r>
      <w:r>
        <w:rPr>
          <w:rFonts w:hint="eastAsia"/>
          <w:lang w:eastAsia="zh-CN"/>
        </w:rPr>
        <w:t>properties:</w:t>
      </w:r>
    </w:p>
    <w:p w14:paraId="768096C6" w14:textId="77777777" w:rsidR="00E0240B" w:rsidRDefault="00E0240B" w:rsidP="00E0240B">
      <w:pPr>
        <w:pStyle w:val="PL"/>
        <w:rPr>
          <w:lang w:eastAsia="zh-CN"/>
        </w:rPr>
      </w:pPr>
      <w:r>
        <w:t xml:space="preserve">          </w:t>
      </w:r>
      <w:r>
        <w:rPr>
          <w:rFonts w:hint="eastAsia"/>
          <w:lang w:eastAsia="zh-CN"/>
        </w:rPr>
        <w:t xml:space="preserve">  epsIwkPgws:</w:t>
      </w:r>
    </w:p>
    <w:p w14:paraId="3E253140"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33DF3FE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16A2C6ED"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7DB6354E"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5227EEEA" w14:textId="77777777" w:rsidR="009F20E8" w:rsidRDefault="009F20E8" w:rsidP="002E2904">
      <w:pPr>
        <w:pStyle w:val="PL"/>
      </w:pPr>
    </w:p>
    <w:p w14:paraId="61057154" w14:textId="77777777" w:rsidR="00995E8D" w:rsidRPr="000B71E3" w:rsidRDefault="00995E8D" w:rsidP="00995E8D">
      <w:pPr>
        <w:pStyle w:val="PL"/>
      </w:pPr>
    </w:p>
    <w:p w14:paraId="28D99A0E" w14:textId="77777777" w:rsidR="005150F4" w:rsidRPr="000B71E3" w:rsidRDefault="005150F4" w:rsidP="008F3365">
      <w:pPr>
        <w:pStyle w:val="PL"/>
      </w:pPr>
    </w:p>
    <w:p w14:paraId="3EF7CC33" w14:textId="77777777" w:rsidR="00FC22EA" w:rsidRPr="000B71E3" w:rsidRDefault="00FC22EA" w:rsidP="008F3365">
      <w:pPr>
        <w:pStyle w:val="PL"/>
      </w:pPr>
      <w:r w:rsidRPr="000B71E3">
        <w:t xml:space="preserve">    Amf3GppAccessRegistrationModification:</w:t>
      </w:r>
    </w:p>
    <w:p w14:paraId="43619472" w14:textId="77777777" w:rsidR="007D7520" w:rsidRDefault="00FC22EA" w:rsidP="007D7520">
      <w:pPr>
        <w:pStyle w:val="PL"/>
      </w:pPr>
      <w:r w:rsidRPr="000B71E3">
        <w:t xml:space="preserve">      type: object</w:t>
      </w:r>
    </w:p>
    <w:p w14:paraId="1188C40A" w14:textId="77777777" w:rsidR="007D7520" w:rsidRDefault="007D7520" w:rsidP="007D7520">
      <w:pPr>
        <w:pStyle w:val="PL"/>
      </w:pPr>
      <w:r>
        <w:t xml:space="preserve">      required:</w:t>
      </w:r>
    </w:p>
    <w:p w14:paraId="46D57951" w14:textId="77777777" w:rsidR="00FC22EA" w:rsidRPr="000B71E3" w:rsidRDefault="007D7520" w:rsidP="007D7520">
      <w:pPr>
        <w:pStyle w:val="PL"/>
      </w:pPr>
      <w:r w:rsidRPr="00290161">
        <w:t xml:space="preserve"> </w:t>
      </w:r>
      <w:r>
        <w:t xml:space="preserve">       - guami</w:t>
      </w:r>
    </w:p>
    <w:p w14:paraId="069BEF6C" w14:textId="77777777" w:rsidR="00FC22EA" w:rsidRPr="000B71E3" w:rsidRDefault="00FC22EA" w:rsidP="008F3365">
      <w:pPr>
        <w:pStyle w:val="PL"/>
      </w:pPr>
      <w:r w:rsidRPr="000B71E3">
        <w:t xml:space="preserve">      properties:</w:t>
      </w:r>
    </w:p>
    <w:p w14:paraId="273CB14B" w14:textId="77777777" w:rsidR="007D7520" w:rsidRPr="000B71E3" w:rsidRDefault="007D7520" w:rsidP="007D7520">
      <w:pPr>
        <w:pStyle w:val="PL"/>
      </w:pPr>
      <w:r w:rsidRPr="000B71E3">
        <w:t xml:space="preserve">        guami:</w:t>
      </w:r>
    </w:p>
    <w:p w14:paraId="5E6A406B" w14:textId="77777777" w:rsidR="007D7520" w:rsidRPr="000B71E3" w:rsidRDefault="007D7520" w:rsidP="007D7520">
      <w:pPr>
        <w:pStyle w:val="PL"/>
      </w:pPr>
      <w:r w:rsidRPr="000B71E3">
        <w:t xml:space="preserve">          $ref: 'TS29571_CommonData.yaml#/components/schemas/Guami'</w:t>
      </w:r>
    </w:p>
    <w:p w14:paraId="2D362F3A" w14:textId="77777777" w:rsidR="00FC22EA" w:rsidRPr="000B71E3" w:rsidRDefault="00FC22EA" w:rsidP="008F3365">
      <w:pPr>
        <w:pStyle w:val="PL"/>
      </w:pPr>
      <w:r w:rsidRPr="000B71E3">
        <w:t xml:space="preserve">        purgeFlag:</w:t>
      </w:r>
    </w:p>
    <w:p w14:paraId="12BE7C32" w14:textId="77777777" w:rsidR="00FC22EA" w:rsidRPr="000B71E3" w:rsidRDefault="00FC22EA" w:rsidP="008F3365">
      <w:pPr>
        <w:pStyle w:val="PL"/>
      </w:pPr>
      <w:r w:rsidRPr="000B71E3">
        <w:t xml:space="preserve">          $ref: '#/components/schemas/PurgeFlag'</w:t>
      </w:r>
    </w:p>
    <w:p w14:paraId="30AF3F84" w14:textId="77777777" w:rsidR="00FC22EA" w:rsidRPr="000B71E3" w:rsidRDefault="00FC22EA" w:rsidP="008F3365">
      <w:pPr>
        <w:pStyle w:val="PL"/>
      </w:pPr>
      <w:r w:rsidRPr="000B71E3">
        <w:t xml:space="preserve">        pei:</w:t>
      </w:r>
    </w:p>
    <w:p w14:paraId="4E246B04"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662A5DE7" w14:textId="77777777" w:rsidR="00FC22EA" w:rsidRPr="000B71E3" w:rsidRDefault="00FC22EA" w:rsidP="008F3365">
      <w:pPr>
        <w:pStyle w:val="PL"/>
      </w:pPr>
      <w:r w:rsidRPr="000B71E3">
        <w:t xml:space="preserve">        imsVoP</w:t>
      </w:r>
      <w:r w:rsidR="002C0EA0">
        <w:t>s</w:t>
      </w:r>
      <w:r w:rsidRPr="000B71E3">
        <w:t>:</w:t>
      </w:r>
    </w:p>
    <w:p w14:paraId="026164E0" w14:textId="77777777" w:rsidR="00FC22EA" w:rsidRPr="000B71E3" w:rsidRDefault="00FC22EA" w:rsidP="008F3365">
      <w:pPr>
        <w:pStyle w:val="PL"/>
      </w:pPr>
      <w:r w:rsidRPr="000B71E3">
        <w:t xml:space="preserve">          $ref: '#/components/schemas/ImsVoP</w:t>
      </w:r>
      <w:r w:rsidR="002C0EA0">
        <w:t>s</w:t>
      </w:r>
      <w:r w:rsidRPr="000B71E3">
        <w:t>'</w:t>
      </w:r>
    </w:p>
    <w:p w14:paraId="6D67A5D0" w14:textId="77777777" w:rsidR="008D0A35" w:rsidRPr="000B71E3" w:rsidRDefault="008D0A35" w:rsidP="008D0A35">
      <w:pPr>
        <w:pStyle w:val="PL"/>
      </w:pPr>
      <w:r w:rsidRPr="000B71E3">
        <w:t xml:space="preserve">        backupAmfInfo:</w:t>
      </w:r>
    </w:p>
    <w:p w14:paraId="3C50FE7F" w14:textId="77777777" w:rsidR="008D0A35" w:rsidRPr="000B71E3" w:rsidRDefault="008D0A35" w:rsidP="008D0A35">
      <w:pPr>
        <w:pStyle w:val="PL"/>
      </w:pPr>
      <w:r w:rsidRPr="000B71E3">
        <w:t xml:space="preserve">          type: array</w:t>
      </w:r>
    </w:p>
    <w:p w14:paraId="0A402821" w14:textId="77777777" w:rsidR="008D0A35" w:rsidRPr="000B71E3" w:rsidRDefault="008D0A35" w:rsidP="008D0A35">
      <w:pPr>
        <w:pStyle w:val="PL"/>
      </w:pPr>
      <w:r w:rsidRPr="000B71E3">
        <w:t xml:space="preserve">          items:</w:t>
      </w:r>
    </w:p>
    <w:p w14:paraId="5A50333B" w14:textId="77777777" w:rsidR="008D0A35" w:rsidRPr="000B71E3" w:rsidRDefault="008D0A35" w:rsidP="008D0A35">
      <w:pPr>
        <w:pStyle w:val="PL"/>
      </w:pPr>
      <w:r w:rsidRPr="000B71E3">
        <w:t xml:space="preserve">            $ref: 'TS29571_CommonData.yaml#/components/schemas/BackupAmfInfo'</w:t>
      </w:r>
    </w:p>
    <w:p w14:paraId="51CA55F2" w14:textId="77777777" w:rsidR="00E0240B" w:rsidRDefault="00E0240B" w:rsidP="00E0240B">
      <w:pPr>
        <w:pStyle w:val="PL"/>
      </w:pPr>
      <w:r>
        <w:t xml:space="preserve">        </w:t>
      </w:r>
      <w:r>
        <w:rPr>
          <w:rFonts w:hint="eastAsia"/>
          <w:lang w:eastAsia="zh-CN"/>
        </w:rPr>
        <w:t>epsInterworkingInfo</w:t>
      </w:r>
      <w:r>
        <w:t>:</w:t>
      </w:r>
    </w:p>
    <w:p w14:paraId="5A4FF3E3" w14:textId="77777777" w:rsidR="00E0240B" w:rsidRDefault="00E0240B" w:rsidP="00E0240B">
      <w:pPr>
        <w:pStyle w:val="PL"/>
        <w:rPr>
          <w:lang w:eastAsia="zh-CN"/>
        </w:rPr>
      </w:pPr>
      <w:r>
        <w:t xml:space="preserve">          type: </w:t>
      </w:r>
      <w:r>
        <w:rPr>
          <w:rFonts w:hint="eastAsia"/>
          <w:lang w:eastAsia="zh-CN"/>
        </w:rPr>
        <w:t>object</w:t>
      </w:r>
    </w:p>
    <w:p w14:paraId="484C368A" w14:textId="77777777" w:rsidR="00E0240B" w:rsidRDefault="00E0240B" w:rsidP="00E0240B">
      <w:pPr>
        <w:pStyle w:val="PL"/>
        <w:rPr>
          <w:lang w:eastAsia="zh-CN"/>
        </w:rPr>
      </w:pPr>
      <w:r>
        <w:t xml:space="preserve">          </w:t>
      </w:r>
      <w:r>
        <w:rPr>
          <w:rFonts w:hint="eastAsia"/>
          <w:lang w:eastAsia="zh-CN"/>
        </w:rPr>
        <w:t>properties:</w:t>
      </w:r>
    </w:p>
    <w:p w14:paraId="2ED51544" w14:textId="77777777" w:rsidR="00E0240B" w:rsidRDefault="00E0240B" w:rsidP="00E0240B">
      <w:pPr>
        <w:pStyle w:val="PL"/>
        <w:rPr>
          <w:lang w:eastAsia="zh-CN"/>
        </w:rPr>
      </w:pPr>
      <w:r>
        <w:t xml:space="preserve">          </w:t>
      </w:r>
      <w:r>
        <w:rPr>
          <w:rFonts w:hint="eastAsia"/>
          <w:lang w:eastAsia="zh-CN"/>
        </w:rPr>
        <w:t xml:space="preserve">  epsIwkPgws:</w:t>
      </w:r>
    </w:p>
    <w:p w14:paraId="3F9D8FF8"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1AA8F4C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5EC2A43F"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6C23E2B2"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37BCB064" w14:textId="77777777" w:rsidR="00E0240B" w:rsidRPr="002D038C" w:rsidRDefault="00E0240B" w:rsidP="00E0240B">
      <w:pPr>
        <w:pStyle w:val="PL"/>
        <w:rPr>
          <w:lang w:eastAsia="zh-CN"/>
        </w:rPr>
      </w:pPr>
    </w:p>
    <w:p w14:paraId="5CC7AB31" w14:textId="77777777" w:rsidR="00E0240B" w:rsidRDefault="00E0240B" w:rsidP="00E0240B">
      <w:pPr>
        <w:pStyle w:val="PL"/>
      </w:pPr>
      <w:r>
        <w:t xml:space="preserve">    </w:t>
      </w:r>
      <w:r>
        <w:rPr>
          <w:rFonts w:hint="eastAsia"/>
          <w:lang w:eastAsia="zh-CN"/>
        </w:rPr>
        <w:t>EpsIwkPgw</w:t>
      </w:r>
      <w:r>
        <w:t>:</w:t>
      </w:r>
    </w:p>
    <w:p w14:paraId="72FF5FD9" w14:textId="77777777" w:rsidR="00E0240B" w:rsidRDefault="00E0240B" w:rsidP="00E0240B">
      <w:pPr>
        <w:pStyle w:val="PL"/>
      </w:pPr>
      <w:r>
        <w:t xml:space="preserve">      type: object</w:t>
      </w:r>
    </w:p>
    <w:p w14:paraId="4A0CFAFF" w14:textId="77777777" w:rsidR="00E0240B" w:rsidRDefault="00E0240B" w:rsidP="00E0240B">
      <w:pPr>
        <w:pStyle w:val="PL"/>
      </w:pPr>
      <w:r>
        <w:t xml:space="preserve">      required:</w:t>
      </w:r>
    </w:p>
    <w:p w14:paraId="6F05E984" w14:textId="77777777" w:rsidR="00E0240B" w:rsidRDefault="00E0240B" w:rsidP="00E0240B">
      <w:pPr>
        <w:pStyle w:val="PL"/>
        <w:rPr>
          <w:lang w:eastAsia="zh-CN"/>
        </w:rPr>
      </w:pPr>
      <w:r>
        <w:t xml:space="preserve">        - </w:t>
      </w:r>
      <w:r>
        <w:rPr>
          <w:rFonts w:hint="eastAsia"/>
          <w:lang w:eastAsia="zh-CN"/>
        </w:rPr>
        <w:t>pgwFqdn</w:t>
      </w:r>
    </w:p>
    <w:p w14:paraId="50DC67D6" w14:textId="77777777" w:rsidR="00E0240B" w:rsidRDefault="00E0240B" w:rsidP="00E0240B">
      <w:pPr>
        <w:pStyle w:val="PL"/>
        <w:rPr>
          <w:lang w:eastAsia="zh-CN"/>
        </w:rPr>
      </w:pPr>
      <w:r>
        <w:t xml:space="preserve">        - </w:t>
      </w:r>
      <w:r>
        <w:rPr>
          <w:rFonts w:hint="eastAsia"/>
          <w:lang w:eastAsia="zh-CN"/>
        </w:rPr>
        <w:t>smfInstanceId</w:t>
      </w:r>
    </w:p>
    <w:p w14:paraId="32885263" w14:textId="77777777" w:rsidR="00E0240B" w:rsidRDefault="00E0240B" w:rsidP="00E0240B">
      <w:pPr>
        <w:pStyle w:val="PL"/>
      </w:pPr>
      <w:r>
        <w:t xml:space="preserve">      properties:</w:t>
      </w:r>
    </w:p>
    <w:p w14:paraId="32CD6B0B" w14:textId="77777777" w:rsidR="00E0240B" w:rsidRDefault="00E0240B" w:rsidP="00E0240B">
      <w:pPr>
        <w:pStyle w:val="PL"/>
      </w:pPr>
      <w:r>
        <w:t xml:space="preserve">        </w:t>
      </w:r>
      <w:r>
        <w:rPr>
          <w:rFonts w:hint="eastAsia"/>
          <w:lang w:eastAsia="zh-CN"/>
        </w:rPr>
        <w:t>pgwFqdn</w:t>
      </w:r>
      <w:r>
        <w:t>:</w:t>
      </w:r>
    </w:p>
    <w:p w14:paraId="0D905EFD" w14:textId="77777777" w:rsidR="00E0240B" w:rsidRDefault="00E0240B" w:rsidP="00E0240B">
      <w:pPr>
        <w:pStyle w:val="PL"/>
        <w:rPr>
          <w:lang w:eastAsia="zh-CN"/>
        </w:rPr>
      </w:pPr>
      <w:r>
        <w:t xml:space="preserve">          </w:t>
      </w:r>
      <w:r>
        <w:rPr>
          <w:rFonts w:hint="eastAsia"/>
          <w:lang w:eastAsia="zh-CN"/>
        </w:rPr>
        <w:t>type</w:t>
      </w:r>
      <w:r>
        <w:t xml:space="preserve">: </w:t>
      </w:r>
      <w:r>
        <w:rPr>
          <w:rFonts w:hint="eastAsia"/>
          <w:lang w:eastAsia="zh-CN"/>
        </w:rPr>
        <w:t>string</w:t>
      </w:r>
    </w:p>
    <w:p w14:paraId="7698C927" w14:textId="77777777" w:rsidR="00E0240B" w:rsidRDefault="00E0240B" w:rsidP="00E0240B">
      <w:pPr>
        <w:pStyle w:val="PL"/>
      </w:pPr>
      <w:r>
        <w:t xml:space="preserve">        </w:t>
      </w:r>
      <w:r>
        <w:rPr>
          <w:rFonts w:hint="eastAsia"/>
          <w:lang w:eastAsia="zh-CN"/>
        </w:rPr>
        <w:t>smfInstanceId</w:t>
      </w:r>
      <w:r>
        <w:t>:</w:t>
      </w:r>
    </w:p>
    <w:p w14:paraId="5E69D4AD" w14:textId="77777777" w:rsidR="00E0240B" w:rsidRDefault="00E0240B" w:rsidP="00E0240B">
      <w:pPr>
        <w:pStyle w:val="PL"/>
      </w:pPr>
      <w:r>
        <w:t xml:space="preserve">          $ref: 'TS29571_CommonData.yaml#/components/schemas/NfInstanceId'</w:t>
      </w:r>
    </w:p>
    <w:p w14:paraId="1D10E643" w14:textId="77777777" w:rsidR="00FC22EA" w:rsidRPr="000B71E3" w:rsidRDefault="00FC22EA" w:rsidP="008F3365">
      <w:pPr>
        <w:pStyle w:val="PL"/>
      </w:pPr>
    </w:p>
    <w:p w14:paraId="2C5E6405" w14:textId="77777777" w:rsidR="00FC22EA" w:rsidRPr="000B71E3" w:rsidRDefault="00FC22EA" w:rsidP="008F3365">
      <w:pPr>
        <w:pStyle w:val="PL"/>
      </w:pPr>
      <w:r w:rsidRPr="000B71E3">
        <w:t xml:space="preserve">    AmfNon3GppAccessRegistration:</w:t>
      </w:r>
    </w:p>
    <w:p w14:paraId="3C2FD8D3" w14:textId="77777777" w:rsidR="00FC22EA" w:rsidRPr="000B71E3" w:rsidRDefault="00FC22EA" w:rsidP="008F3365">
      <w:pPr>
        <w:pStyle w:val="PL"/>
      </w:pPr>
      <w:r w:rsidRPr="000B71E3">
        <w:t xml:space="preserve">      type: object</w:t>
      </w:r>
    </w:p>
    <w:p w14:paraId="129DFBA9" w14:textId="77777777" w:rsidR="00FC22EA" w:rsidRPr="000B71E3" w:rsidRDefault="00FC22EA" w:rsidP="008F3365">
      <w:pPr>
        <w:pStyle w:val="PL"/>
      </w:pPr>
      <w:r w:rsidRPr="000B71E3">
        <w:t xml:space="preserve">      required:</w:t>
      </w:r>
    </w:p>
    <w:p w14:paraId="51CC302D" w14:textId="77777777" w:rsidR="00FC22EA" w:rsidRDefault="00FC22EA" w:rsidP="008F3365">
      <w:pPr>
        <w:pStyle w:val="PL"/>
      </w:pPr>
      <w:r w:rsidRPr="000B71E3">
        <w:t xml:space="preserve">        - amf</w:t>
      </w:r>
      <w:r w:rsidR="00A52495" w:rsidRPr="000B71E3">
        <w:t>Instance</w:t>
      </w:r>
      <w:r w:rsidRPr="000B71E3">
        <w:t>Id</w:t>
      </w:r>
    </w:p>
    <w:p w14:paraId="21610784" w14:textId="77777777" w:rsidR="00447A01" w:rsidRPr="000B71E3" w:rsidRDefault="00447A01" w:rsidP="008F3365">
      <w:pPr>
        <w:pStyle w:val="PL"/>
      </w:pPr>
      <w:r>
        <w:t xml:space="preserve">        - imsVoPs</w:t>
      </w:r>
    </w:p>
    <w:p w14:paraId="226A0C47" w14:textId="77777777" w:rsidR="006D410B" w:rsidRDefault="00FC22EA" w:rsidP="006D410B">
      <w:pPr>
        <w:pStyle w:val="PL"/>
      </w:pPr>
      <w:r w:rsidRPr="000B71E3">
        <w:t xml:space="preserve">        - deregCallbackUri</w:t>
      </w:r>
    </w:p>
    <w:p w14:paraId="5965B18B" w14:textId="77777777" w:rsidR="009F20E8" w:rsidRDefault="006D410B" w:rsidP="006D410B">
      <w:pPr>
        <w:pStyle w:val="PL"/>
      </w:pPr>
      <w:r>
        <w:t xml:space="preserve">        - guami</w:t>
      </w:r>
    </w:p>
    <w:p w14:paraId="2D5912B7" w14:textId="77777777" w:rsidR="008F2FC1" w:rsidRPr="000B71E3" w:rsidRDefault="009F20E8" w:rsidP="009F20E8">
      <w:pPr>
        <w:pStyle w:val="PL"/>
      </w:pPr>
      <w:r>
        <w:t xml:space="preserve">        - ratType</w:t>
      </w:r>
    </w:p>
    <w:p w14:paraId="4D2FBB90" w14:textId="77777777" w:rsidR="00FC22EA" w:rsidRPr="000B71E3" w:rsidRDefault="00FC22EA" w:rsidP="008F3365">
      <w:pPr>
        <w:pStyle w:val="PL"/>
      </w:pPr>
      <w:r w:rsidRPr="000B71E3">
        <w:t xml:space="preserve">      properties:</w:t>
      </w:r>
    </w:p>
    <w:p w14:paraId="3B3B6F49" w14:textId="77777777" w:rsidR="00FC22EA" w:rsidRPr="000B71E3" w:rsidRDefault="00FC22EA" w:rsidP="008F3365">
      <w:pPr>
        <w:pStyle w:val="PL"/>
      </w:pPr>
      <w:r w:rsidRPr="000B71E3">
        <w:t xml:space="preserve">        amf</w:t>
      </w:r>
      <w:r w:rsidR="00A404D0" w:rsidRPr="000B71E3">
        <w:t>Instance</w:t>
      </w:r>
      <w:r w:rsidRPr="000B71E3">
        <w:t>Id:</w:t>
      </w:r>
    </w:p>
    <w:p w14:paraId="7229138A"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2CDF9509" w14:textId="77777777" w:rsidR="00FC22EA" w:rsidRPr="000B71E3" w:rsidRDefault="00FC22EA" w:rsidP="008F3365">
      <w:pPr>
        <w:pStyle w:val="PL"/>
      </w:pPr>
      <w:r w:rsidRPr="000B71E3">
        <w:t xml:space="preserve">        supportedFeatures:</w:t>
      </w:r>
    </w:p>
    <w:p w14:paraId="18655682"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02B483B6" w14:textId="77777777" w:rsidR="00FC22EA" w:rsidRPr="000B71E3" w:rsidRDefault="00FC22EA" w:rsidP="008F3365">
      <w:pPr>
        <w:pStyle w:val="PL"/>
      </w:pPr>
      <w:r w:rsidRPr="000B71E3">
        <w:t xml:space="preserve">        purgeFlag:</w:t>
      </w:r>
    </w:p>
    <w:p w14:paraId="622D7F5C" w14:textId="77777777" w:rsidR="00FC22EA" w:rsidRPr="000B71E3" w:rsidRDefault="00FC22EA" w:rsidP="008F3365">
      <w:pPr>
        <w:pStyle w:val="PL"/>
      </w:pPr>
      <w:r w:rsidRPr="000B71E3">
        <w:t xml:space="preserve">          $ref: '#/components/schemas/PurgeFlag'</w:t>
      </w:r>
    </w:p>
    <w:p w14:paraId="067BC6A4" w14:textId="77777777" w:rsidR="00FC22EA" w:rsidRPr="000B71E3" w:rsidRDefault="00FC22EA" w:rsidP="008F3365">
      <w:pPr>
        <w:pStyle w:val="PL"/>
      </w:pPr>
      <w:r w:rsidRPr="000B71E3">
        <w:t xml:space="preserve">        pei:</w:t>
      </w:r>
    </w:p>
    <w:p w14:paraId="5580405E"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3432383B" w14:textId="77777777" w:rsidR="00447A01" w:rsidRPr="000B71E3" w:rsidRDefault="00447A01" w:rsidP="00447A01">
      <w:pPr>
        <w:pStyle w:val="PL"/>
      </w:pPr>
      <w:r w:rsidRPr="000B71E3">
        <w:t xml:space="preserve">        imsVoP</w:t>
      </w:r>
      <w:r>
        <w:t>s</w:t>
      </w:r>
      <w:r w:rsidRPr="000B71E3">
        <w:t>:</w:t>
      </w:r>
    </w:p>
    <w:p w14:paraId="05A4005C" w14:textId="77777777" w:rsidR="00447A01" w:rsidRPr="000B71E3" w:rsidRDefault="00447A01" w:rsidP="00447A01">
      <w:pPr>
        <w:pStyle w:val="PL"/>
      </w:pPr>
      <w:r w:rsidRPr="000B71E3">
        <w:lastRenderedPageBreak/>
        <w:t xml:space="preserve">          $ref: '#/components/schemas/ImsVoP</w:t>
      </w:r>
      <w:r>
        <w:t>s</w:t>
      </w:r>
      <w:r w:rsidRPr="000B71E3">
        <w:t>'</w:t>
      </w:r>
    </w:p>
    <w:p w14:paraId="7FAE837D" w14:textId="77777777" w:rsidR="00FC22EA" w:rsidRPr="000B71E3" w:rsidRDefault="00FC22EA" w:rsidP="008F3365">
      <w:pPr>
        <w:pStyle w:val="PL"/>
      </w:pPr>
      <w:r w:rsidRPr="000B71E3">
        <w:t xml:space="preserve">        deregCallbackUri:</w:t>
      </w:r>
    </w:p>
    <w:p w14:paraId="64F749D8"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7DD8D1FC" w14:textId="77777777" w:rsidR="00CD0ACA" w:rsidRDefault="00CD0ACA" w:rsidP="00CD0ACA">
      <w:pPr>
        <w:pStyle w:val="PL"/>
      </w:pPr>
      <w:r>
        <w:t xml:space="preserve">        amfServiceNameDereg:</w:t>
      </w:r>
    </w:p>
    <w:p w14:paraId="01FCADAE" w14:textId="77777777" w:rsidR="00CD0ACA" w:rsidRDefault="00CD0ACA" w:rsidP="00CD0ACA">
      <w:pPr>
        <w:pStyle w:val="PL"/>
      </w:pPr>
      <w:r>
        <w:t xml:space="preserve">          $ref: 'TS29510_Nnrf_NFManagement.yaml#/components/schemas/ServiceName</w:t>
      </w:r>
      <w:r w:rsidR="005F57FE">
        <w:t>'</w:t>
      </w:r>
    </w:p>
    <w:p w14:paraId="559FACE0" w14:textId="77777777" w:rsidR="005150F4" w:rsidRPr="000B71E3" w:rsidRDefault="005150F4" w:rsidP="005150F4">
      <w:pPr>
        <w:pStyle w:val="PL"/>
      </w:pPr>
      <w:r w:rsidRPr="000B71E3">
        <w:t xml:space="preserve">        pcscfRestorationCallbackUri</w:t>
      </w:r>
      <w:r w:rsidR="00F17B88" w:rsidRPr="000B71E3">
        <w:t>:</w:t>
      </w:r>
    </w:p>
    <w:p w14:paraId="69B7DDD9" w14:textId="77777777" w:rsidR="005150F4" w:rsidRPr="000B71E3" w:rsidRDefault="005150F4" w:rsidP="005150F4">
      <w:pPr>
        <w:pStyle w:val="PL"/>
      </w:pPr>
      <w:r w:rsidRPr="000B71E3">
        <w:t xml:space="preserve">          $ref: '</w:t>
      </w:r>
      <w:r w:rsidR="00E7575E" w:rsidRPr="000B71E3">
        <w:t>TS29571_CommonData.yaml</w:t>
      </w:r>
      <w:r w:rsidRPr="000B71E3">
        <w:t>#/components/schemas/Uri'</w:t>
      </w:r>
    </w:p>
    <w:p w14:paraId="4DC6C1D2" w14:textId="77777777" w:rsidR="00CD0ACA" w:rsidRDefault="00CD0ACA" w:rsidP="00CD0ACA">
      <w:pPr>
        <w:pStyle w:val="PL"/>
      </w:pPr>
      <w:r>
        <w:t xml:space="preserve">        amfServiceNamePcscfRest:</w:t>
      </w:r>
    </w:p>
    <w:p w14:paraId="5D067605" w14:textId="77777777" w:rsidR="00CD0ACA" w:rsidRDefault="00CD0ACA" w:rsidP="00CD0ACA">
      <w:pPr>
        <w:pStyle w:val="PL"/>
      </w:pPr>
      <w:r>
        <w:t xml:space="preserve">          $ref: 'TS29510_Nnrf_NFManagement.yaml#/components/schemas/ServiceName</w:t>
      </w:r>
      <w:r w:rsidR="005F57FE">
        <w:t>'</w:t>
      </w:r>
    </w:p>
    <w:p w14:paraId="5BEA8AC3" w14:textId="77777777" w:rsidR="00A52495" w:rsidRPr="000B71E3" w:rsidRDefault="00A52495" w:rsidP="00A52495">
      <w:pPr>
        <w:pStyle w:val="PL"/>
      </w:pPr>
      <w:r w:rsidRPr="000B71E3">
        <w:t xml:space="preserve">        guami:</w:t>
      </w:r>
    </w:p>
    <w:p w14:paraId="4FDA38B9" w14:textId="77777777" w:rsidR="00A52495" w:rsidRPr="000B71E3" w:rsidRDefault="00A52495" w:rsidP="00A52495">
      <w:pPr>
        <w:pStyle w:val="PL"/>
      </w:pPr>
      <w:r w:rsidRPr="000B71E3">
        <w:t xml:space="preserve">          $ref: 'TS29571_CommonData.yaml#/components/schemas/Guami'</w:t>
      </w:r>
    </w:p>
    <w:p w14:paraId="01BF01E7" w14:textId="77777777" w:rsidR="008D0A35" w:rsidRPr="000B71E3" w:rsidRDefault="008D0A35" w:rsidP="008D0A35">
      <w:pPr>
        <w:pStyle w:val="PL"/>
      </w:pPr>
      <w:r w:rsidRPr="000B71E3">
        <w:t xml:space="preserve">        backupAmfInfo:</w:t>
      </w:r>
    </w:p>
    <w:p w14:paraId="17B8B597" w14:textId="77777777" w:rsidR="008D0A35" w:rsidRPr="000B71E3" w:rsidRDefault="008D0A35" w:rsidP="008D0A35">
      <w:pPr>
        <w:pStyle w:val="PL"/>
      </w:pPr>
      <w:r w:rsidRPr="000B71E3">
        <w:t xml:space="preserve">          type: array</w:t>
      </w:r>
    </w:p>
    <w:p w14:paraId="241B1DF4" w14:textId="77777777" w:rsidR="008D0A35" w:rsidRPr="000B71E3" w:rsidRDefault="008D0A35" w:rsidP="008D0A35">
      <w:pPr>
        <w:pStyle w:val="PL"/>
      </w:pPr>
      <w:r w:rsidRPr="000B71E3">
        <w:t xml:space="preserve">          items:</w:t>
      </w:r>
    </w:p>
    <w:p w14:paraId="3F58D7AE" w14:textId="77777777" w:rsidR="005209A4" w:rsidRDefault="008D0A35" w:rsidP="005209A4">
      <w:pPr>
        <w:pStyle w:val="PL"/>
      </w:pPr>
      <w:r w:rsidRPr="000B71E3">
        <w:t xml:space="preserve">            $ref: 'TS29571_CommonData.yaml#/components/schemas/BackupAmfInfo'</w:t>
      </w:r>
    </w:p>
    <w:p w14:paraId="4E571756" w14:textId="77777777" w:rsidR="009F20E8" w:rsidRDefault="005209A4" w:rsidP="009F20E8">
      <w:pPr>
        <w:pStyle w:val="PL"/>
      </w:pPr>
      <w:r>
        <w:t xml:space="preserve">          minItems: 1</w:t>
      </w:r>
    </w:p>
    <w:p w14:paraId="7E271202" w14:textId="77777777" w:rsidR="009F20E8" w:rsidRPr="000B71E3" w:rsidRDefault="009F20E8" w:rsidP="009F20E8">
      <w:pPr>
        <w:pStyle w:val="PL"/>
      </w:pPr>
      <w:r w:rsidRPr="000B71E3">
        <w:t xml:space="preserve">        </w:t>
      </w:r>
      <w:r>
        <w:t>ratType</w:t>
      </w:r>
      <w:r w:rsidRPr="000B71E3">
        <w:t>:</w:t>
      </w:r>
    </w:p>
    <w:p w14:paraId="3BEAD9C7" w14:textId="77777777" w:rsidR="00C60CDD" w:rsidRDefault="009F20E8" w:rsidP="00C60CDD">
      <w:pPr>
        <w:pStyle w:val="PL"/>
      </w:pPr>
      <w:r>
        <w:t xml:space="preserve">          $ref: 'TS29571_CommonData.yaml#/components/schemas/RatType'</w:t>
      </w:r>
    </w:p>
    <w:p w14:paraId="3BB1754B" w14:textId="77777777" w:rsidR="00C60CDD" w:rsidRDefault="00C60CDD" w:rsidP="00C60CDD">
      <w:pPr>
        <w:pStyle w:val="PL"/>
      </w:pPr>
      <w:r>
        <w:t xml:space="preserve">        urrpIndicator:</w:t>
      </w:r>
    </w:p>
    <w:p w14:paraId="21ED9B76" w14:textId="77777777" w:rsidR="00C60CDD" w:rsidRDefault="00C60CDD" w:rsidP="00C60CDD">
      <w:pPr>
        <w:pStyle w:val="PL"/>
      </w:pPr>
      <w:r>
        <w:t xml:space="preserve">          type: boolean</w:t>
      </w:r>
    </w:p>
    <w:p w14:paraId="3371AFD8" w14:textId="77777777" w:rsidR="0054423A" w:rsidRDefault="0054423A" w:rsidP="0054423A">
      <w:pPr>
        <w:pStyle w:val="PL"/>
      </w:pPr>
      <w:r>
        <w:t xml:space="preserve">        amfEeSubscriptionId:</w:t>
      </w:r>
    </w:p>
    <w:p w14:paraId="2B73D13B" w14:textId="77777777" w:rsidR="009F20E8" w:rsidRDefault="0054423A" w:rsidP="0054423A">
      <w:pPr>
        <w:pStyle w:val="PL"/>
      </w:pPr>
      <w:r w:rsidRPr="000B71E3">
        <w:t xml:space="preserve">          </w:t>
      </w:r>
      <w:r>
        <w:t>type: string</w:t>
      </w:r>
    </w:p>
    <w:p w14:paraId="152E7D28" w14:textId="77777777" w:rsidR="008F2FC1" w:rsidRPr="000B71E3" w:rsidRDefault="008F2FC1" w:rsidP="005209A4">
      <w:pPr>
        <w:pStyle w:val="PL"/>
      </w:pPr>
    </w:p>
    <w:p w14:paraId="33842E44" w14:textId="77777777" w:rsidR="00FC22EA" w:rsidRPr="000B71E3" w:rsidRDefault="00FC22EA" w:rsidP="008F3365">
      <w:pPr>
        <w:pStyle w:val="PL"/>
      </w:pPr>
    </w:p>
    <w:p w14:paraId="70EFAC29" w14:textId="77777777" w:rsidR="00FC22EA" w:rsidRPr="000B71E3" w:rsidRDefault="00FC22EA" w:rsidP="008F3365">
      <w:pPr>
        <w:pStyle w:val="PL"/>
      </w:pPr>
      <w:r w:rsidRPr="000B71E3">
        <w:t xml:space="preserve">    AmfNon3GppAccessRegistrationModification:</w:t>
      </w:r>
    </w:p>
    <w:p w14:paraId="35AC8958" w14:textId="77777777" w:rsidR="007D7520" w:rsidRDefault="00FC22EA" w:rsidP="007D7520">
      <w:pPr>
        <w:pStyle w:val="PL"/>
      </w:pPr>
      <w:r w:rsidRPr="000B71E3">
        <w:t xml:space="preserve">      type: object</w:t>
      </w:r>
    </w:p>
    <w:p w14:paraId="371DD6E7" w14:textId="77777777" w:rsidR="007D7520" w:rsidRDefault="007D7520" w:rsidP="007D7520">
      <w:pPr>
        <w:pStyle w:val="PL"/>
      </w:pPr>
      <w:r>
        <w:t xml:space="preserve">      required:</w:t>
      </w:r>
    </w:p>
    <w:p w14:paraId="0ECA1EE8" w14:textId="77777777" w:rsidR="00FC22EA" w:rsidRPr="000B71E3" w:rsidRDefault="007D7520" w:rsidP="007D7520">
      <w:pPr>
        <w:pStyle w:val="PL"/>
      </w:pPr>
      <w:r w:rsidRPr="00290161">
        <w:t xml:space="preserve"> </w:t>
      </w:r>
      <w:r>
        <w:t xml:space="preserve">       - guami</w:t>
      </w:r>
    </w:p>
    <w:p w14:paraId="7B106C97" w14:textId="77777777" w:rsidR="00FC22EA" w:rsidRPr="000B71E3" w:rsidRDefault="00FC22EA" w:rsidP="008F3365">
      <w:pPr>
        <w:pStyle w:val="PL"/>
      </w:pPr>
      <w:r w:rsidRPr="000B71E3">
        <w:t xml:space="preserve">      properties:</w:t>
      </w:r>
    </w:p>
    <w:p w14:paraId="4022D38B" w14:textId="77777777" w:rsidR="007D7520" w:rsidRPr="000B71E3" w:rsidRDefault="007D7520" w:rsidP="007D7520">
      <w:pPr>
        <w:pStyle w:val="PL"/>
      </w:pPr>
      <w:r w:rsidRPr="000B71E3">
        <w:t xml:space="preserve">        guami:</w:t>
      </w:r>
    </w:p>
    <w:p w14:paraId="131A4A8C" w14:textId="77777777" w:rsidR="007D7520" w:rsidRPr="000B71E3" w:rsidRDefault="007D7520" w:rsidP="007D7520">
      <w:pPr>
        <w:pStyle w:val="PL"/>
      </w:pPr>
      <w:r w:rsidRPr="000B71E3">
        <w:t xml:space="preserve">          $ref: 'TS29571_CommonData.yaml#/components/schemas/Guami'</w:t>
      </w:r>
    </w:p>
    <w:p w14:paraId="72AAA889" w14:textId="77777777" w:rsidR="00FC22EA" w:rsidRPr="000B71E3" w:rsidRDefault="00FC22EA" w:rsidP="008F3365">
      <w:pPr>
        <w:pStyle w:val="PL"/>
      </w:pPr>
      <w:r w:rsidRPr="000B71E3">
        <w:t xml:space="preserve">        purgeFlag:</w:t>
      </w:r>
    </w:p>
    <w:p w14:paraId="18107B25" w14:textId="77777777" w:rsidR="00FC22EA" w:rsidRPr="000B71E3" w:rsidRDefault="00FC22EA" w:rsidP="008F3365">
      <w:pPr>
        <w:pStyle w:val="PL"/>
      </w:pPr>
      <w:r w:rsidRPr="000B71E3">
        <w:t xml:space="preserve">          $ref: '#/components/schemas/PurgeFlag'</w:t>
      </w:r>
    </w:p>
    <w:p w14:paraId="4B50F928" w14:textId="77777777" w:rsidR="00FC22EA" w:rsidRPr="000B71E3" w:rsidRDefault="00FC22EA" w:rsidP="008F3365">
      <w:pPr>
        <w:pStyle w:val="PL"/>
      </w:pPr>
      <w:r w:rsidRPr="000B71E3">
        <w:t xml:space="preserve">        pei:</w:t>
      </w:r>
    </w:p>
    <w:p w14:paraId="7C734EA4" w14:textId="77777777" w:rsidR="00FC22EA" w:rsidRPr="000B71E3" w:rsidRDefault="00FC22EA" w:rsidP="008F3365">
      <w:pPr>
        <w:pStyle w:val="PL"/>
      </w:pPr>
      <w:r w:rsidRPr="000B71E3">
        <w:t xml:space="preserve">          $ref: '</w:t>
      </w:r>
      <w:r w:rsidR="00E7575E" w:rsidRPr="000B71E3">
        <w:t>TS29571_CommonData.yaml</w:t>
      </w:r>
      <w:r w:rsidRPr="000B71E3">
        <w:t>#/components/schemas/Pei'</w:t>
      </w:r>
    </w:p>
    <w:p w14:paraId="6E9CE4FC" w14:textId="77777777" w:rsidR="00447A01" w:rsidRPr="000B71E3" w:rsidRDefault="00447A01" w:rsidP="00447A01">
      <w:pPr>
        <w:pStyle w:val="PL"/>
      </w:pPr>
      <w:r w:rsidRPr="000B71E3">
        <w:t xml:space="preserve">        imsVoP</w:t>
      </w:r>
      <w:r>
        <w:t>s</w:t>
      </w:r>
      <w:r w:rsidRPr="000B71E3">
        <w:t>:</w:t>
      </w:r>
    </w:p>
    <w:p w14:paraId="140977AF" w14:textId="77777777" w:rsidR="00447A01" w:rsidRPr="000B71E3" w:rsidRDefault="00447A01" w:rsidP="00447A01">
      <w:pPr>
        <w:pStyle w:val="PL"/>
      </w:pPr>
      <w:r w:rsidRPr="000B71E3">
        <w:t xml:space="preserve">          $ref: '#/components/schemas/ImsVoP</w:t>
      </w:r>
      <w:r>
        <w:t>s</w:t>
      </w:r>
      <w:r w:rsidRPr="000B71E3">
        <w:t>'</w:t>
      </w:r>
    </w:p>
    <w:p w14:paraId="4A4129D9" w14:textId="77777777" w:rsidR="008D0A35" w:rsidRPr="000B71E3" w:rsidRDefault="008D0A35" w:rsidP="008D0A35">
      <w:pPr>
        <w:pStyle w:val="PL"/>
      </w:pPr>
      <w:r w:rsidRPr="000B71E3">
        <w:t xml:space="preserve">        backupAmfInfo:</w:t>
      </w:r>
    </w:p>
    <w:p w14:paraId="40EF494A" w14:textId="77777777" w:rsidR="008D0A35" w:rsidRPr="000B71E3" w:rsidRDefault="008D0A35" w:rsidP="008D0A35">
      <w:pPr>
        <w:pStyle w:val="PL"/>
      </w:pPr>
      <w:r w:rsidRPr="000B71E3">
        <w:t xml:space="preserve">          type: array</w:t>
      </w:r>
    </w:p>
    <w:p w14:paraId="36DB8575" w14:textId="77777777" w:rsidR="008D0A35" w:rsidRPr="000B71E3" w:rsidRDefault="008D0A35" w:rsidP="008D0A35">
      <w:pPr>
        <w:pStyle w:val="PL"/>
      </w:pPr>
      <w:r w:rsidRPr="000B71E3">
        <w:t xml:space="preserve">          items:</w:t>
      </w:r>
    </w:p>
    <w:p w14:paraId="1E9BB0B9" w14:textId="77777777" w:rsidR="008D0A35" w:rsidRPr="000B71E3" w:rsidRDefault="008D0A35" w:rsidP="008D0A35">
      <w:pPr>
        <w:pStyle w:val="PL"/>
      </w:pPr>
      <w:r w:rsidRPr="000B71E3">
        <w:t xml:space="preserve">            $ref: 'TS29571_CommonData.yaml#/components/schemas/BackupAmfInfo'</w:t>
      </w:r>
    </w:p>
    <w:p w14:paraId="55D76D2A" w14:textId="77777777" w:rsidR="00FC22EA" w:rsidRPr="000B71E3" w:rsidRDefault="00FC22EA" w:rsidP="008F3365">
      <w:pPr>
        <w:pStyle w:val="PL"/>
      </w:pPr>
    </w:p>
    <w:p w14:paraId="4483DACB" w14:textId="77777777" w:rsidR="00FC22EA" w:rsidRPr="000B71E3" w:rsidRDefault="00FC22EA" w:rsidP="008F3365">
      <w:pPr>
        <w:pStyle w:val="PL"/>
      </w:pPr>
      <w:r w:rsidRPr="000B71E3">
        <w:t xml:space="preserve">    SmfRegistration:</w:t>
      </w:r>
    </w:p>
    <w:p w14:paraId="116D853A" w14:textId="77777777" w:rsidR="00FC22EA" w:rsidRPr="000B71E3" w:rsidRDefault="00FC22EA" w:rsidP="008F3365">
      <w:pPr>
        <w:pStyle w:val="PL"/>
      </w:pPr>
      <w:r w:rsidRPr="000B71E3">
        <w:t xml:space="preserve">      type: object</w:t>
      </w:r>
    </w:p>
    <w:p w14:paraId="319CAFA1" w14:textId="77777777" w:rsidR="00FC22EA" w:rsidRPr="000B71E3" w:rsidRDefault="00FC22EA" w:rsidP="008F3365">
      <w:pPr>
        <w:pStyle w:val="PL"/>
      </w:pPr>
      <w:r w:rsidRPr="000B71E3">
        <w:t xml:space="preserve">      required:</w:t>
      </w:r>
    </w:p>
    <w:p w14:paraId="630A77BF" w14:textId="77777777" w:rsidR="00FC22EA" w:rsidRPr="000B71E3" w:rsidRDefault="00FC22EA" w:rsidP="008F3365">
      <w:pPr>
        <w:pStyle w:val="PL"/>
      </w:pPr>
      <w:r w:rsidRPr="000B71E3">
        <w:t xml:space="preserve">        - smf</w:t>
      </w:r>
      <w:r w:rsidR="00264262" w:rsidRPr="000B71E3">
        <w:t>Instance</w:t>
      </w:r>
      <w:r w:rsidRPr="000B71E3">
        <w:t>Id</w:t>
      </w:r>
    </w:p>
    <w:p w14:paraId="23A0C66F" w14:textId="77777777" w:rsidR="00FC22EA" w:rsidRPr="000B71E3" w:rsidRDefault="00FC22EA" w:rsidP="008F3365">
      <w:pPr>
        <w:pStyle w:val="PL"/>
      </w:pPr>
      <w:r w:rsidRPr="000B71E3">
        <w:t xml:space="preserve">        - pduSessionId</w:t>
      </w:r>
    </w:p>
    <w:p w14:paraId="69E96750" w14:textId="77777777" w:rsidR="009F451C" w:rsidRDefault="009F451C" w:rsidP="009F451C">
      <w:pPr>
        <w:pStyle w:val="PL"/>
      </w:pPr>
      <w:r>
        <w:t xml:space="preserve">        -</w:t>
      </w:r>
      <w:r w:rsidRPr="00B0736A">
        <w:t xml:space="preserve"> </w:t>
      </w:r>
      <w:r w:rsidRPr="000B71E3">
        <w:t>singleNssai</w:t>
      </w:r>
    </w:p>
    <w:p w14:paraId="3A2D63D8" w14:textId="77777777" w:rsidR="00FC22EA" w:rsidRPr="000B71E3" w:rsidRDefault="005648C1" w:rsidP="005648C1">
      <w:pPr>
        <w:pStyle w:val="PL"/>
      </w:pPr>
      <w:r w:rsidRPr="000B71E3">
        <w:t xml:space="preserve">        - plmnId</w:t>
      </w:r>
    </w:p>
    <w:p w14:paraId="7A5C3201" w14:textId="77777777" w:rsidR="00FC22EA" w:rsidRPr="000B71E3" w:rsidRDefault="00FC22EA" w:rsidP="008F3365">
      <w:pPr>
        <w:pStyle w:val="PL"/>
      </w:pPr>
      <w:r w:rsidRPr="000B71E3">
        <w:t xml:space="preserve">      properties:</w:t>
      </w:r>
    </w:p>
    <w:p w14:paraId="3DF736B7" w14:textId="77777777" w:rsidR="00FC22EA" w:rsidRPr="000B71E3" w:rsidRDefault="00FC22EA" w:rsidP="008F3365">
      <w:pPr>
        <w:pStyle w:val="PL"/>
      </w:pPr>
      <w:r w:rsidRPr="000B71E3">
        <w:t xml:space="preserve">        smf</w:t>
      </w:r>
      <w:r w:rsidR="00264262" w:rsidRPr="000B71E3">
        <w:t>Instance</w:t>
      </w:r>
      <w:r w:rsidRPr="000B71E3">
        <w:t>Id:</w:t>
      </w:r>
    </w:p>
    <w:p w14:paraId="4FFAE91D"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67CDE72F" w14:textId="77777777" w:rsidR="00FC22EA" w:rsidRPr="000B71E3" w:rsidRDefault="00FC22EA" w:rsidP="008F3365">
      <w:pPr>
        <w:pStyle w:val="PL"/>
      </w:pPr>
      <w:r w:rsidRPr="000B71E3">
        <w:t xml:space="preserve">        supportedFeatures:</w:t>
      </w:r>
    </w:p>
    <w:p w14:paraId="612AD442"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31DCE2E" w14:textId="77777777" w:rsidR="00FC22EA" w:rsidRPr="000B71E3" w:rsidRDefault="00FC22EA" w:rsidP="008F3365">
      <w:pPr>
        <w:pStyle w:val="PL"/>
      </w:pPr>
      <w:r w:rsidRPr="000B71E3">
        <w:t xml:space="preserve">        pduSessionId:</w:t>
      </w:r>
    </w:p>
    <w:p w14:paraId="697B8B42" w14:textId="77777777" w:rsidR="00FC22EA" w:rsidRPr="000B71E3" w:rsidRDefault="00FC22EA" w:rsidP="008F3365">
      <w:pPr>
        <w:pStyle w:val="PL"/>
      </w:pPr>
      <w:r w:rsidRPr="000B71E3">
        <w:t xml:space="preserve">          $ref: '</w:t>
      </w:r>
      <w:r w:rsidR="00E7575E" w:rsidRPr="000B71E3">
        <w:t>TS29571_CommonData.yaml</w:t>
      </w:r>
      <w:r w:rsidRPr="000B71E3">
        <w:t>#/components/schemas/PduSessionId'</w:t>
      </w:r>
    </w:p>
    <w:p w14:paraId="439A46EE" w14:textId="77777777" w:rsidR="009F451C" w:rsidRPr="000B71E3" w:rsidRDefault="009F451C" w:rsidP="009F451C">
      <w:pPr>
        <w:pStyle w:val="PL"/>
      </w:pPr>
      <w:r>
        <w:t xml:space="preserve">        </w:t>
      </w:r>
      <w:r w:rsidRPr="000B71E3">
        <w:t>singleNssai:</w:t>
      </w:r>
    </w:p>
    <w:p w14:paraId="109FFE24" w14:textId="77777777" w:rsidR="009F451C" w:rsidRPr="000B71E3" w:rsidRDefault="009F451C" w:rsidP="009F451C">
      <w:pPr>
        <w:pStyle w:val="PL"/>
      </w:pPr>
      <w:r w:rsidRPr="000B71E3">
        <w:t xml:space="preserve">          $ref: 'TS29571_CommonData.yaml#/components/schemas/Snssai'</w:t>
      </w:r>
    </w:p>
    <w:p w14:paraId="64E57136" w14:textId="77777777" w:rsidR="00FC22EA" w:rsidRPr="000B71E3" w:rsidRDefault="00FC22EA" w:rsidP="008F3365">
      <w:pPr>
        <w:pStyle w:val="PL"/>
      </w:pPr>
      <w:r w:rsidRPr="000B71E3">
        <w:t xml:space="preserve">        dnn:</w:t>
      </w:r>
    </w:p>
    <w:p w14:paraId="5134FF0E" w14:textId="77777777" w:rsidR="00FC22EA" w:rsidRPr="000B71E3" w:rsidRDefault="00FC22EA" w:rsidP="008F3365">
      <w:pPr>
        <w:pStyle w:val="PL"/>
      </w:pPr>
      <w:r w:rsidRPr="000B71E3">
        <w:t xml:space="preserve">          $ref: '</w:t>
      </w:r>
      <w:r w:rsidR="00E7575E" w:rsidRPr="000B71E3">
        <w:t>TS29571_CommonData.yaml</w:t>
      </w:r>
      <w:r w:rsidRPr="000B71E3">
        <w:t>#/components/schemas/Dnn'</w:t>
      </w:r>
    </w:p>
    <w:p w14:paraId="79299F23" w14:textId="77777777" w:rsidR="00ED39A7" w:rsidRDefault="00ED39A7" w:rsidP="00ED39A7">
      <w:pPr>
        <w:pStyle w:val="PL"/>
      </w:pPr>
      <w:r>
        <w:t xml:space="preserve">        emergencyServices:</w:t>
      </w:r>
    </w:p>
    <w:p w14:paraId="4CCB06DD" w14:textId="77777777" w:rsidR="00ED39A7" w:rsidRDefault="00ED39A7" w:rsidP="00ED39A7">
      <w:pPr>
        <w:pStyle w:val="PL"/>
      </w:pPr>
      <w:r>
        <w:t xml:space="preserve">          type: boolean</w:t>
      </w:r>
    </w:p>
    <w:p w14:paraId="23D31D96" w14:textId="77777777" w:rsidR="00FC22EA" w:rsidRPr="000B71E3" w:rsidRDefault="00FC22EA" w:rsidP="008F3365">
      <w:pPr>
        <w:pStyle w:val="PL"/>
      </w:pPr>
      <w:r w:rsidRPr="000B71E3">
        <w:t xml:space="preserve">        pcscfRestorationCallbackUri:</w:t>
      </w:r>
    </w:p>
    <w:p w14:paraId="7522BA09"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5047F476" w14:textId="77777777" w:rsidR="005648C1" w:rsidRPr="000B71E3" w:rsidRDefault="005648C1" w:rsidP="005648C1">
      <w:pPr>
        <w:pStyle w:val="PL"/>
      </w:pPr>
      <w:r w:rsidRPr="000B71E3">
        <w:t xml:space="preserve">        plmnId:</w:t>
      </w:r>
    </w:p>
    <w:p w14:paraId="737A432F" w14:textId="77777777" w:rsidR="005648C1" w:rsidRPr="000B71E3" w:rsidRDefault="005648C1" w:rsidP="005648C1">
      <w:pPr>
        <w:pStyle w:val="PL"/>
      </w:pPr>
      <w:r w:rsidRPr="000B71E3">
        <w:t xml:space="preserve">          $ref: 'TS29571_CommonData.yaml#/components/schemas/PlmnId'</w:t>
      </w:r>
    </w:p>
    <w:p w14:paraId="347046A1" w14:textId="77777777" w:rsidR="00476AEC" w:rsidRPr="000B71E3" w:rsidRDefault="00476AEC" w:rsidP="00476AEC">
      <w:pPr>
        <w:pStyle w:val="PL"/>
      </w:pPr>
      <w:r w:rsidRPr="000B71E3">
        <w:t xml:space="preserve">        pgwFqdn:</w:t>
      </w:r>
    </w:p>
    <w:p w14:paraId="52525F56" w14:textId="77777777" w:rsidR="005648C1" w:rsidRPr="000B71E3" w:rsidRDefault="00476AEC" w:rsidP="00476AEC">
      <w:pPr>
        <w:pStyle w:val="PL"/>
        <w:rPr>
          <w:b/>
        </w:rPr>
      </w:pPr>
      <w:r w:rsidRPr="000B71E3">
        <w:t xml:space="preserve">          type: string</w:t>
      </w:r>
    </w:p>
    <w:p w14:paraId="3D203FB5" w14:textId="77777777" w:rsidR="00FC22EA" w:rsidRPr="000B71E3" w:rsidRDefault="00FC22EA" w:rsidP="008F3365">
      <w:pPr>
        <w:pStyle w:val="PL"/>
      </w:pPr>
    </w:p>
    <w:p w14:paraId="1938D7F3" w14:textId="77777777" w:rsidR="00FC22EA" w:rsidRPr="000B71E3" w:rsidRDefault="00FC22EA" w:rsidP="008F3365">
      <w:pPr>
        <w:pStyle w:val="PL"/>
      </w:pPr>
      <w:r w:rsidRPr="000B71E3">
        <w:t xml:space="preserve">    SmsfRegistration:</w:t>
      </w:r>
    </w:p>
    <w:p w14:paraId="34C14CE9" w14:textId="77777777" w:rsidR="00FC22EA" w:rsidRPr="000B71E3" w:rsidRDefault="00FC22EA" w:rsidP="008F3365">
      <w:pPr>
        <w:pStyle w:val="PL"/>
      </w:pPr>
      <w:r w:rsidRPr="000B71E3">
        <w:t xml:space="preserve">      type: object</w:t>
      </w:r>
    </w:p>
    <w:p w14:paraId="76B052FE" w14:textId="77777777" w:rsidR="00FC22EA" w:rsidRPr="000B71E3" w:rsidRDefault="00FC22EA" w:rsidP="008F3365">
      <w:pPr>
        <w:pStyle w:val="PL"/>
      </w:pPr>
      <w:r w:rsidRPr="000B71E3">
        <w:t xml:space="preserve">      required:</w:t>
      </w:r>
    </w:p>
    <w:p w14:paraId="656CDDFF" w14:textId="77777777" w:rsidR="005648C1" w:rsidRPr="000B71E3" w:rsidRDefault="00FC22EA" w:rsidP="005648C1">
      <w:pPr>
        <w:pStyle w:val="PL"/>
      </w:pPr>
      <w:r w:rsidRPr="000B71E3">
        <w:t xml:space="preserve">        - smsf</w:t>
      </w:r>
      <w:r w:rsidR="00264262" w:rsidRPr="000B71E3">
        <w:t>Instance</w:t>
      </w:r>
      <w:r w:rsidRPr="000B71E3">
        <w:t>Id</w:t>
      </w:r>
    </w:p>
    <w:p w14:paraId="1C8D6611" w14:textId="77777777" w:rsidR="00FC22EA" w:rsidRPr="000B71E3" w:rsidRDefault="005648C1" w:rsidP="005648C1">
      <w:pPr>
        <w:pStyle w:val="PL"/>
      </w:pPr>
      <w:r w:rsidRPr="000B71E3">
        <w:t xml:space="preserve">        - plmnId</w:t>
      </w:r>
    </w:p>
    <w:p w14:paraId="77915943" w14:textId="77777777" w:rsidR="00FC22EA" w:rsidRPr="000B71E3" w:rsidRDefault="00FC22EA" w:rsidP="008F3365">
      <w:pPr>
        <w:pStyle w:val="PL"/>
      </w:pPr>
      <w:r w:rsidRPr="000B71E3">
        <w:t xml:space="preserve">      properties:</w:t>
      </w:r>
    </w:p>
    <w:p w14:paraId="1E1A5D4C" w14:textId="77777777" w:rsidR="00FC22EA" w:rsidRPr="000B71E3" w:rsidRDefault="00FC22EA" w:rsidP="008F3365">
      <w:pPr>
        <w:pStyle w:val="PL"/>
      </w:pPr>
      <w:r w:rsidRPr="000B71E3">
        <w:t xml:space="preserve">        smsf</w:t>
      </w:r>
      <w:r w:rsidR="00264262" w:rsidRPr="000B71E3">
        <w:t>Instance</w:t>
      </w:r>
      <w:r w:rsidRPr="000B71E3">
        <w:t>Id:</w:t>
      </w:r>
    </w:p>
    <w:p w14:paraId="7479ED1F"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048AA72A" w14:textId="77777777" w:rsidR="00FC22EA" w:rsidRPr="000B71E3" w:rsidRDefault="00FC22EA" w:rsidP="008F3365">
      <w:pPr>
        <w:pStyle w:val="PL"/>
      </w:pPr>
      <w:r w:rsidRPr="000B71E3">
        <w:t xml:space="preserve">        supportedFeatures:</w:t>
      </w:r>
    </w:p>
    <w:p w14:paraId="563BB51F" w14:textId="77777777" w:rsidR="00FC22EA" w:rsidRPr="000B71E3" w:rsidRDefault="00FC22EA" w:rsidP="008F3365">
      <w:pPr>
        <w:pStyle w:val="PL"/>
      </w:pPr>
      <w:r w:rsidRPr="000B71E3">
        <w:lastRenderedPageBreak/>
        <w:t xml:space="preserve">          $ref: '</w:t>
      </w:r>
      <w:r w:rsidR="00E7575E" w:rsidRPr="000B71E3">
        <w:t>TS29571_CommonData.yaml</w:t>
      </w:r>
      <w:r w:rsidRPr="000B71E3">
        <w:t>#/components/schemas/SupportedFeatures'</w:t>
      </w:r>
    </w:p>
    <w:p w14:paraId="4BA04F50" w14:textId="77777777" w:rsidR="005648C1" w:rsidRPr="000B71E3" w:rsidRDefault="005648C1" w:rsidP="005648C1">
      <w:pPr>
        <w:pStyle w:val="PL"/>
      </w:pPr>
      <w:r w:rsidRPr="000B71E3">
        <w:t xml:space="preserve">        plmnId:</w:t>
      </w:r>
    </w:p>
    <w:p w14:paraId="600F7CDD" w14:textId="77777777" w:rsidR="001147D1" w:rsidRPr="000B71E3" w:rsidRDefault="005648C1" w:rsidP="001147D1">
      <w:pPr>
        <w:pStyle w:val="PL"/>
      </w:pPr>
      <w:r w:rsidRPr="000B71E3">
        <w:t xml:space="preserve">          $ref: 'TS29571_CommonData.yaml#/components/schemas/PlmnId'</w:t>
      </w:r>
    </w:p>
    <w:p w14:paraId="4D360B18" w14:textId="77777777" w:rsidR="001147D1" w:rsidRPr="000B71E3" w:rsidRDefault="001147D1" w:rsidP="001147D1">
      <w:pPr>
        <w:pStyle w:val="PL"/>
      </w:pPr>
      <w:r w:rsidRPr="000B71E3">
        <w:t xml:space="preserve">        smsfMAPAddress:</w:t>
      </w:r>
    </w:p>
    <w:p w14:paraId="2D546545" w14:textId="77777777" w:rsidR="001147D1" w:rsidRPr="000B71E3" w:rsidRDefault="001147D1" w:rsidP="001147D1">
      <w:pPr>
        <w:pStyle w:val="PL"/>
      </w:pPr>
      <w:r w:rsidRPr="000B71E3">
        <w:t xml:space="preserve">          $ref: '#/components/schemas/E164Number'</w:t>
      </w:r>
    </w:p>
    <w:p w14:paraId="19BDE1D5" w14:textId="77777777" w:rsidR="001147D1" w:rsidRPr="000B71E3" w:rsidRDefault="001147D1" w:rsidP="001147D1">
      <w:pPr>
        <w:pStyle w:val="PL"/>
      </w:pPr>
      <w:r w:rsidRPr="000B71E3">
        <w:t xml:space="preserve">        smsfDiameterAddress:</w:t>
      </w:r>
    </w:p>
    <w:p w14:paraId="248D7316" w14:textId="77777777" w:rsidR="001147D1" w:rsidRPr="000B71E3" w:rsidRDefault="001147D1" w:rsidP="001147D1">
      <w:pPr>
        <w:pStyle w:val="PL"/>
      </w:pPr>
      <w:r w:rsidRPr="000B71E3">
        <w:t xml:space="preserve">          $ref: '#/components/schemas/NetworkNodeDiameterAddress'</w:t>
      </w:r>
    </w:p>
    <w:p w14:paraId="6184CA23" w14:textId="77777777" w:rsidR="00FC22EA" w:rsidRPr="000B71E3" w:rsidRDefault="00FC22EA" w:rsidP="008F3365">
      <w:pPr>
        <w:pStyle w:val="PL"/>
      </w:pPr>
    </w:p>
    <w:p w14:paraId="3E4B94EE" w14:textId="77777777" w:rsidR="00FC22EA" w:rsidRPr="000B71E3" w:rsidRDefault="00FC22EA" w:rsidP="008F3365">
      <w:pPr>
        <w:pStyle w:val="PL"/>
      </w:pPr>
      <w:r w:rsidRPr="000B71E3">
        <w:t xml:space="preserve">    DeregistrationData:</w:t>
      </w:r>
    </w:p>
    <w:p w14:paraId="749D3DBB" w14:textId="77777777" w:rsidR="00FC22EA" w:rsidRPr="000B71E3" w:rsidRDefault="00FC22EA" w:rsidP="008F3365">
      <w:pPr>
        <w:pStyle w:val="PL"/>
      </w:pPr>
      <w:r w:rsidRPr="000B71E3">
        <w:t xml:space="preserve">      type: object</w:t>
      </w:r>
    </w:p>
    <w:p w14:paraId="4F5635E1" w14:textId="77777777" w:rsidR="00FC22EA" w:rsidRPr="000B71E3" w:rsidRDefault="00FC22EA" w:rsidP="008F3365">
      <w:pPr>
        <w:pStyle w:val="PL"/>
      </w:pPr>
      <w:r w:rsidRPr="000B71E3">
        <w:t xml:space="preserve">      required:</w:t>
      </w:r>
    </w:p>
    <w:p w14:paraId="395DD7D3" w14:textId="77777777" w:rsidR="00613208" w:rsidRPr="000B71E3" w:rsidRDefault="00FC22EA" w:rsidP="00613208">
      <w:pPr>
        <w:pStyle w:val="PL"/>
      </w:pPr>
      <w:r w:rsidRPr="000B71E3">
        <w:t xml:space="preserve">        - deregReason</w:t>
      </w:r>
    </w:p>
    <w:p w14:paraId="602D8062" w14:textId="77777777" w:rsidR="00FC22EA" w:rsidRPr="000B71E3" w:rsidRDefault="00613208" w:rsidP="00613208">
      <w:pPr>
        <w:pStyle w:val="PL"/>
      </w:pPr>
      <w:r w:rsidRPr="000B71E3">
        <w:t xml:space="preserve">        - accessType</w:t>
      </w:r>
    </w:p>
    <w:p w14:paraId="4CA31B6C" w14:textId="77777777" w:rsidR="00FC22EA" w:rsidRPr="000B71E3" w:rsidRDefault="00FC22EA" w:rsidP="008F3365">
      <w:pPr>
        <w:pStyle w:val="PL"/>
      </w:pPr>
      <w:r w:rsidRPr="000B71E3">
        <w:t xml:space="preserve">      properties:</w:t>
      </w:r>
    </w:p>
    <w:p w14:paraId="285FE6B0" w14:textId="77777777" w:rsidR="00FC22EA" w:rsidRPr="000B71E3" w:rsidRDefault="00FC22EA" w:rsidP="008F3365">
      <w:pPr>
        <w:pStyle w:val="PL"/>
      </w:pPr>
      <w:r w:rsidRPr="000B71E3">
        <w:t xml:space="preserve">        deregReason:</w:t>
      </w:r>
    </w:p>
    <w:p w14:paraId="0221A95C" w14:textId="77777777" w:rsidR="00613208" w:rsidRPr="000B71E3" w:rsidRDefault="00FC22EA" w:rsidP="00613208">
      <w:pPr>
        <w:pStyle w:val="PL"/>
      </w:pPr>
      <w:r w:rsidRPr="000B71E3">
        <w:t xml:space="preserve">          $ref: '#/components/schemas/DeregistrationReason'</w:t>
      </w:r>
    </w:p>
    <w:p w14:paraId="606AE378" w14:textId="77777777" w:rsidR="00613208" w:rsidRPr="000B71E3" w:rsidRDefault="00613208" w:rsidP="00613208">
      <w:pPr>
        <w:pStyle w:val="PL"/>
      </w:pPr>
      <w:r w:rsidRPr="000B71E3">
        <w:t xml:space="preserve">        accessType:</w:t>
      </w:r>
    </w:p>
    <w:p w14:paraId="7FA56382" w14:textId="77777777" w:rsidR="00FC22EA" w:rsidRPr="000B71E3" w:rsidRDefault="00613208" w:rsidP="008F3365">
      <w:pPr>
        <w:pStyle w:val="PL"/>
      </w:pPr>
      <w:r w:rsidRPr="000B71E3">
        <w:t xml:space="preserve">          $ref: 'TS29571_CommonData.yaml#/components/schemas/AccessType</w:t>
      </w:r>
      <w:r w:rsidR="001C39B8" w:rsidRPr="000B71E3">
        <w:t>'</w:t>
      </w:r>
    </w:p>
    <w:p w14:paraId="06E77F2C" w14:textId="77777777" w:rsidR="00FC22EA" w:rsidRPr="000B71E3" w:rsidRDefault="00FC22EA" w:rsidP="008F3365">
      <w:pPr>
        <w:pStyle w:val="PL"/>
      </w:pPr>
    </w:p>
    <w:p w14:paraId="7A0661B8" w14:textId="77777777" w:rsidR="00FC22EA" w:rsidRPr="000B71E3" w:rsidRDefault="00FC22EA" w:rsidP="008F3365">
      <w:pPr>
        <w:pStyle w:val="PL"/>
      </w:pPr>
      <w:r w:rsidRPr="000B71E3">
        <w:t xml:space="preserve">    PcscfRestorationNotification:</w:t>
      </w:r>
    </w:p>
    <w:p w14:paraId="61DFCC86" w14:textId="77777777" w:rsidR="00FC22EA" w:rsidRPr="000B71E3" w:rsidRDefault="00FC22EA" w:rsidP="008F3365">
      <w:pPr>
        <w:pStyle w:val="PL"/>
      </w:pPr>
      <w:r w:rsidRPr="000B71E3">
        <w:t xml:space="preserve">      type: object</w:t>
      </w:r>
    </w:p>
    <w:p w14:paraId="61B6141C" w14:textId="77777777" w:rsidR="00FC22EA" w:rsidRPr="000B71E3" w:rsidRDefault="00FC22EA" w:rsidP="008F3365">
      <w:pPr>
        <w:pStyle w:val="PL"/>
      </w:pPr>
      <w:r w:rsidRPr="000B71E3">
        <w:t xml:space="preserve">      required:</w:t>
      </w:r>
    </w:p>
    <w:p w14:paraId="212E5170" w14:textId="77777777" w:rsidR="00FC22EA" w:rsidRPr="000B71E3" w:rsidRDefault="00FC22EA" w:rsidP="008F3365">
      <w:pPr>
        <w:pStyle w:val="PL"/>
      </w:pPr>
      <w:r w:rsidRPr="000B71E3">
        <w:t xml:space="preserve">        - supi</w:t>
      </w:r>
    </w:p>
    <w:p w14:paraId="08F6F24F" w14:textId="77777777" w:rsidR="00FC22EA" w:rsidRPr="000B71E3" w:rsidRDefault="00FC22EA" w:rsidP="008F3365">
      <w:pPr>
        <w:pStyle w:val="PL"/>
      </w:pPr>
      <w:r w:rsidRPr="000B71E3">
        <w:t xml:space="preserve">      properties:</w:t>
      </w:r>
    </w:p>
    <w:p w14:paraId="04BA7228" w14:textId="77777777" w:rsidR="00FC22EA" w:rsidRPr="000B71E3" w:rsidRDefault="00FC22EA" w:rsidP="008F3365">
      <w:pPr>
        <w:pStyle w:val="PL"/>
      </w:pPr>
      <w:r w:rsidRPr="000B71E3">
        <w:t xml:space="preserve">        supi:</w:t>
      </w:r>
    </w:p>
    <w:p w14:paraId="7FBA1782" w14:textId="77777777" w:rsidR="00FC22EA" w:rsidRPr="000B71E3" w:rsidRDefault="00FC22EA" w:rsidP="008F3365">
      <w:pPr>
        <w:pStyle w:val="PL"/>
      </w:pPr>
      <w:r w:rsidRPr="000B71E3">
        <w:t xml:space="preserve">          $ref: '</w:t>
      </w:r>
      <w:r w:rsidR="00E7575E" w:rsidRPr="000B71E3">
        <w:t>TS29571_CommonData.yaml</w:t>
      </w:r>
      <w:r w:rsidRPr="000B71E3">
        <w:t>#/components/schemas/Supi'</w:t>
      </w:r>
    </w:p>
    <w:p w14:paraId="2124D229" w14:textId="77777777" w:rsidR="001147D1" w:rsidRPr="000B71E3" w:rsidRDefault="001147D1" w:rsidP="001147D1">
      <w:pPr>
        <w:pStyle w:val="PL"/>
      </w:pPr>
    </w:p>
    <w:p w14:paraId="1C9F3328" w14:textId="77777777" w:rsidR="001147D1" w:rsidRPr="000B71E3" w:rsidRDefault="001147D1" w:rsidP="001147D1">
      <w:pPr>
        <w:pStyle w:val="PL"/>
      </w:pPr>
      <w:r w:rsidRPr="000B71E3">
        <w:t xml:space="preserve">    NetworkNodeDiameterAddress:</w:t>
      </w:r>
    </w:p>
    <w:p w14:paraId="227A4B37" w14:textId="77777777" w:rsidR="001147D1" w:rsidRPr="000B71E3" w:rsidRDefault="001147D1" w:rsidP="001147D1">
      <w:pPr>
        <w:pStyle w:val="PL"/>
      </w:pPr>
      <w:r w:rsidRPr="000B71E3">
        <w:t xml:space="preserve">      type: object</w:t>
      </w:r>
    </w:p>
    <w:p w14:paraId="48A453F9" w14:textId="77777777" w:rsidR="001147D1" w:rsidRPr="000B71E3" w:rsidRDefault="001147D1" w:rsidP="001147D1">
      <w:pPr>
        <w:pStyle w:val="PL"/>
      </w:pPr>
      <w:r w:rsidRPr="000B71E3">
        <w:t xml:space="preserve">      required:</w:t>
      </w:r>
    </w:p>
    <w:p w14:paraId="63364CE0" w14:textId="77777777" w:rsidR="001147D1" w:rsidRPr="000B71E3" w:rsidRDefault="001147D1" w:rsidP="001147D1">
      <w:pPr>
        <w:pStyle w:val="PL"/>
      </w:pPr>
      <w:r w:rsidRPr="000B71E3">
        <w:t xml:space="preserve">        - name</w:t>
      </w:r>
    </w:p>
    <w:p w14:paraId="353009EA" w14:textId="77777777" w:rsidR="001147D1" w:rsidRPr="000B71E3" w:rsidRDefault="001147D1" w:rsidP="001147D1">
      <w:pPr>
        <w:pStyle w:val="PL"/>
      </w:pPr>
      <w:r w:rsidRPr="000B71E3">
        <w:t xml:space="preserve">        - realm</w:t>
      </w:r>
    </w:p>
    <w:p w14:paraId="0EF91600" w14:textId="77777777" w:rsidR="001147D1" w:rsidRPr="000B71E3" w:rsidRDefault="001147D1" w:rsidP="001147D1">
      <w:pPr>
        <w:pStyle w:val="PL"/>
      </w:pPr>
      <w:r w:rsidRPr="000B71E3">
        <w:t xml:space="preserve">      properties:</w:t>
      </w:r>
    </w:p>
    <w:p w14:paraId="04CDB620" w14:textId="77777777" w:rsidR="001147D1" w:rsidRPr="000B71E3" w:rsidRDefault="001147D1" w:rsidP="001147D1">
      <w:pPr>
        <w:pStyle w:val="PL"/>
      </w:pPr>
      <w:r w:rsidRPr="000B71E3">
        <w:t xml:space="preserve">        name:</w:t>
      </w:r>
    </w:p>
    <w:p w14:paraId="62D09EF9" w14:textId="77777777" w:rsidR="001147D1" w:rsidRPr="000B71E3" w:rsidRDefault="001147D1" w:rsidP="001147D1">
      <w:pPr>
        <w:pStyle w:val="PL"/>
      </w:pPr>
      <w:r w:rsidRPr="000B71E3">
        <w:t xml:space="preserve">          $ref: 'TS29571_CommonData.yaml#/components/schemas/DiameterIdentity'</w:t>
      </w:r>
    </w:p>
    <w:p w14:paraId="786F9CE2" w14:textId="77777777" w:rsidR="001147D1" w:rsidRPr="000B71E3" w:rsidRDefault="001147D1" w:rsidP="001147D1">
      <w:pPr>
        <w:pStyle w:val="PL"/>
      </w:pPr>
      <w:r w:rsidRPr="000B71E3">
        <w:t xml:space="preserve">        realm:</w:t>
      </w:r>
    </w:p>
    <w:p w14:paraId="6CE26F8D" w14:textId="77777777" w:rsidR="001147D1" w:rsidRPr="000B71E3" w:rsidRDefault="001147D1" w:rsidP="001147D1">
      <w:pPr>
        <w:pStyle w:val="PL"/>
      </w:pPr>
      <w:r w:rsidRPr="000B71E3">
        <w:t xml:space="preserve">          $ref: 'TS29571_CommonData.yaml#/components/schemas/DiameterIdentity'</w:t>
      </w:r>
    </w:p>
    <w:p w14:paraId="45DE7254" w14:textId="77777777" w:rsidR="00FC22EA" w:rsidRPr="000B71E3" w:rsidRDefault="00FC22EA" w:rsidP="008F3365">
      <w:pPr>
        <w:pStyle w:val="PL"/>
      </w:pPr>
    </w:p>
    <w:p w14:paraId="01D4CEF8" w14:textId="77777777" w:rsidR="00FC22EA" w:rsidRPr="000B71E3" w:rsidRDefault="00FC22EA" w:rsidP="008F3365">
      <w:pPr>
        <w:pStyle w:val="PL"/>
      </w:pPr>
      <w:r w:rsidRPr="000B71E3">
        <w:t># SIMPLE TYPES:</w:t>
      </w:r>
    </w:p>
    <w:p w14:paraId="5C14BA63" w14:textId="77777777" w:rsidR="00FC22EA" w:rsidRPr="000B71E3" w:rsidRDefault="00FC22EA" w:rsidP="008F3365">
      <w:pPr>
        <w:pStyle w:val="PL"/>
      </w:pPr>
    </w:p>
    <w:p w14:paraId="223F4DF2" w14:textId="77777777" w:rsidR="00FC22EA" w:rsidRPr="000B71E3" w:rsidRDefault="00FC22EA" w:rsidP="008F3365">
      <w:pPr>
        <w:pStyle w:val="PL"/>
      </w:pPr>
      <w:r w:rsidRPr="000B71E3">
        <w:t xml:space="preserve">    PurgeFlag:</w:t>
      </w:r>
    </w:p>
    <w:p w14:paraId="719E0F8F" w14:textId="77777777" w:rsidR="00FC22EA" w:rsidRPr="000B71E3" w:rsidRDefault="00FC22EA" w:rsidP="008F3365">
      <w:pPr>
        <w:pStyle w:val="PL"/>
      </w:pPr>
      <w:r w:rsidRPr="000B71E3">
        <w:t xml:space="preserve">      type: boolean</w:t>
      </w:r>
    </w:p>
    <w:p w14:paraId="57C7C833" w14:textId="77777777" w:rsidR="001147D1" w:rsidRPr="000B71E3" w:rsidRDefault="001147D1" w:rsidP="001147D1">
      <w:pPr>
        <w:pStyle w:val="PL"/>
      </w:pPr>
    </w:p>
    <w:p w14:paraId="2658320F" w14:textId="77777777" w:rsidR="001147D1" w:rsidRPr="000B71E3" w:rsidRDefault="001147D1" w:rsidP="001147D1">
      <w:pPr>
        <w:pStyle w:val="PL"/>
      </w:pPr>
      <w:r w:rsidRPr="000B71E3">
        <w:t xml:space="preserve">    E164Number:</w:t>
      </w:r>
    </w:p>
    <w:p w14:paraId="208521A6" w14:textId="77777777" w:rsidR="001147D1" w:rsidRPr="000B71E3" w:rsidRDefault="001147D1" w:rsidP="001147D1">
      <w:pPr>
        <w:pStyle w:val="PL"/>
      </w:pPr>
      <w:r w:rsidRPr="000B71E3">
        <w:t xml:space="preserve">      type: string</w:t>
      </w:r>
    </w:p>
    <w:p w14:paraId="2E6899A0" w14:textId="77777777" w:rsidR="001147D1" w:rsidRPr="000B71E3" w:rsidRDefault="001147D1" w:rsidP="001147D1">
      <w:pPr>
        <w:pStyle w:val="PL"/>
      </w:pPr>
      <w:r w:rsidRPr="000B71E3">
        <w:rPr>
          <w:lang w:val="en-US"/>
        </w:rPr>
        <w:t xml:space="preserve">      pattern: '^[0-9]{1,15}$'</w:t>
      </w:r>
    </w:p>
    <w:p w14:paraId="7DDA4B10" w14:textId="77777777" w:rsidR="00995E8D" w:rsidRDefault="00995E8D" w:rsidP="00995E8D">
      <w:pPr>
        <w:pStyle w:val="PL"/>
      </w:pPr>
    </w:p>
    <w:p w14:paraId="3A7EB101" w14:textId="77777777" w:rsidR="00995E8D" w:rsidRPr="000B71E3" w:rsidRDefault="00995E8D" w:rsidP="00995E8D">
      <w:pPr>
        <w:pStyle w:val="PL"/>
      </w:pPr>
      <w:r w:rsidRPr="000B71E3">
        <w:t xml:space="preserve">    </w:t>
      </w:r>
      <w:r w:rsidR="004B2C38">
        <w:t>DualRegistration</w:t>
      </w:r>
      <w:r w:rsidRPr="000B71E3">
        <w:t>Flag:</w:t>
      </w:r>
    </w:p>
    <w:p w14:paraId="29594782" w14:textId="77777777" w:rsidR="00995E8D" w:rsidRPr="000B71E3" w:rsidRDefault="00995E8D" w:rsidP="00995E8D">
      <w:pPr>
        <w:pStyle w:val="PL"/>
      </w:pPr>
      <w:r w:rsidRPr="000B71E3">
        <w:t xml:space="preserve">      type: boolean</w:t>
      </w:r>
    </w:p>
    <w:p w14:paraId="61191F64" w14:textId="77777777" w:rsidR="00FC22EA" w:rsidRPr="000B71E3" w:rsidRDefault="00FC22EA" w:rsidP="008F3365">
      <w:pPr>
        <w:pStyle w:val="PL"/>
      </w:pPr>
    </w:p>
    <w:p w14:paraId="1BD61F04" w14:textId="77777777" w:rsidR="00FC22EA" w:rsidRPr="000B71E3" w:rsidRDefault="00FC22EA" w:rsidP="008F3365">
      <w:pPr>
        <w:pStyle w:val="PL"/>
      </w:pPr>
      <w:r w:rsidRPr="000B71E3">
        <w:t># ENUMS:</w:t>
      </w:r>
    </w:p>
    <w:p w14:paraId="00708E36" w14:textId="77777777" w:rsidR="00FC22EA" w:rsidRPr="000B71E3" w:rsidRDefault="00FC22EA" w:rsidP="008F3365">
      <w:pPr>
        <w:pStyle w:val="PL"/>
      </w:pPr>
    </w:p>
    <w:p w14:paraId="790C521B" w14:textId="77777777" w:rsidR="00FC22EA" w:rsidRPr="000B71E3" w:rsidRDefault="00FC22EA" w:rsidP="008F3365">
      <w:pPr>
        <w:pStyle w:val="PL"/>
      </w:pPr>
      <w:r w:rsidRPr="000B71E3">
        <w:t xml:space="preserve">    ImsVoP</w:t>
      </w:r>
      <w:r w:rsidR="002C0EA0">
        <w:t>s</w:t>
      </w:r>
      <w:r w:rsidRPr="000B71E3">
        <w:t>:</w:t>
      </w:r>
    </w:p>
    <w:p w14:paraId="68B6C141" w14:textId="77777777" w:rsidR="00FC22EA" w:rsidRPr="000B71E3" w:rsidRDefault="00FC22EA" w:rsidP="008F3365">
      <w:pPr>
        <w:pStyle w:val="PL"/>
      </w:pPr>
      <w:r w:rsidRPr="000B71E3">
        <w:t xml:space="preserve">      anyOf:</w:t>
      </w:r>
    </w:p>
    <w:p w14:paraId="4620D220" w14:textId="77777777" w:rsidR="00FC22EA" w:rsidRPr="000B71E3" w:rsidRDefault="00FC22EA" w:rsidP="008F3365">
      <w:pPr>
        <w:pStyle w:val="PL"/>
      </w:pPr>
      <w:r w:rsidRPr="000B71E3">
        <w:t xml:space="preserve">      </w:t>
      </w:r>
      <w:r w:rsidR="00C56875" w:rsidRPr="000B71E3">
        <w:t xml:space="preserve">  </w:t>
      </w:r>
      <w:r w:rsidRPr="000B71E3">
        <w:t>- type: string</w:t>
      </w:r>
    </w:p>
    <w:p w14:paraId="7429E499" w14:textId="77777777" w:rsidR="00FC22EA" w:rsidRPr="000B71E3" w:rsidRDefault="00FC22EA" w:rsidP="008F3365">
      <w:pPr>
        <w:pStyle w:val="PL"/>
      </w:pPr>
      <w:r w:rsidRPr="000B71E3">
        <w:t xml:space="preserve">        </w:t>
      </w:r>
      <w:r w:rsidR="00C56875" w:rsidRPr="000B71E3">
        <w:t xml:space="preserve">  </w:t>
      </w:r>
      <w:r w:rsidRPr="000B71E3">
        <w:t>enum:</w:t>
      </w:r>
    </w:p>
    <w:p w14:paraId="0633ACA9" w14:textId="77777777" w:rsidR="00FC22EA" w:rsidRPr="000B71E3" w:rsidRDefault="00FC22EA" w:rsidP="008F3365">
      <w:pPr>
        <w:pStyle w:val="PL"/>
      </w:pPr>
      <w:r w:rsidRPr="000B71E3">
        <w:t xml:space="preserve">        </w:t>
      </w:r>
      <w:r w:rsidR="00C56875" w:rsidRPr="000B71E3">
        <w:t xml:space="preserve">  </w:t>
      </w:r>
      <w:r w:rsidRPr="000B71E3">
        <w:t>- HOMOGENEOUS_SUPPORT</w:t>
      </w:r>
    </w:p>
    <w:p w14:paraId="0773723D" w14:textId="77777777" w:rsidR="00FC22EA" w:rsidRPr="000B71E3" w:rsidRDefault="00FC22EA" w:rsidP="008F3365">
      <w:pPr>
        <w:pStyle w:val="PL"/>
      </w:pPr>
      <w:r w:rsidRPr="000B71E3">
        <w:t xml:space="preserve">        </w:t>
      </w:r>
      <w:r w:rsidR="00C56875" w:rsidRPr="000B71E3">
        <w:t xml:space="preserve">  </w:t>
      </w:r>
      <w:r w:rsidRPr="000B71E3">
        <w:t>- HOMOGENEOUS_NON_SUPPORT</w:t>
      </w:r>
    </w:p>
    <w:p w14:paraId="72F25364" w14:textId="77777777" w:rsidR="00FC22EA" w:rsidRPr="000B71E3" w:rsidRDefault="00FC22EA" w:rsidP="008F3365">
      <w:pPr>
        <w:pStyle w:val="PL"/>
      </w:pPr>
      <w:r w:rsidRPr="000B71E3">
        <w:t xml:space="preserve">        </w:t>
      </w:r>
      <w:r w:rsidR="00C56875" w:rsidRPr="000B71E3">
        <w:t xml:space="preserve">  </w:t>
      </w:r>
      <w:r w:rsidRPr="000B71E3">
        <w:t>- NON_HOMOGENEOUS_OR_UNKNOWN</w:t>
      </w:r>
    </w:p>
    <w:p w14:paraId="55761D3C" w14:textId="77777777" w:rsidR="00FC22EA" w:rsidRPr="000B71E3" w:rsidRDefault="00FC22EA" w:rsidP="008F3365">
      <w:pPr>
        <w:pStyle w:val="PL"/>
      </w:pPr>
      <w:r w:rsidRPr="000B71E3">
        <w:t xml:space="preserve">      </w:t>
      </w:r>
      <w:r w:rsidR="00C56875" w:rsidRPr="000B71E3">
        <w:t xml:space="preserve">  </w:t>
      </w:r>
      <w:r w:rsidRPr="000B71E3">
        <w:t>- type: string</w:t>
      </w:r>
    </w:p>
    <w:p w14:paraId="2F4C7505" w14:textId="77777777" w:rsidR="00FC22EA" w:rsidRPr="000B71E3" w:rsidRDefault="00FC22EA" w:rsidP="008F3365">
      <w:pPr>
        <w:pStyle w:val="PL"/>
      </w:pPr>
    </w:p>
    <w:p w14:paraId="2331FBB6" w14:textId="77777777" w:rsidR="00FC22EA" w:rsidRPr="000B71E3" w:rsidRDefault="00FC22EA" w:rsidP="008F3365">
      <w:pPr>
        <w:pStyle w:val="PL"/>
      </w:pPr>
      <w:r w:rsidRPr="000B71E3">
        <w:t xml:space="preserve">    DeregistrationReason:</w:t>
      </w:r>
    </w:p>
    <w:p w14:paraId="4F92461D" w14:textId="77777777" w:rsidR="00FC22EA" w:rsidRPr="000B71E3" w:rsidRDefault="00FC22EA" w:rsidP="008F3365">
      <w:pPr>
        <w:pStyle w:val="PL"/>
      </w:pPr>
      <w:r w:rsidRPr="000B71E3">
        <w:t xml:space="preserve">      anyOf:</w:t>
      </w:r>
    </w:p>
    <w:p w14:paraId="3998ADF0" w14:textId="77777777" w:rsidR="00FC22EA" w:rsidRPr="000B71E3" w:rsidRDefault="00FC22EA" w:rsidP="008F3365">
      <w:pPr>
        <w:pStyle w:val="PL"/>
      </w:pPr>
      <w:r w:rsidRPr="000B71E3">
        <w:t xml:space="preserve">      </w:t>
      </w:r>
      <w:r w:rsidR="00C56875" w:rsidRPr="000B71E3">
        <w:t xml:space="preserve">  </w:t>
      </w:r>
      <w:r w:rsidRPr="000B71E3">
        <w:t>- type: string</w:t>
      </w:r>
    </w:p>
    <w:p w14:paraId="31559D24" w14:textId="77777777" w:rsidR="00FC22EA" w:rsidRPr="000B71E3" w:rsidRDefault="00FC22EA" w:rsidP="008F3365">
      <w:pPr>
        <w:pStyle w:val="PL"/>
      </w:pPr>
      <w:r w:rsidRPr="000B71E3">
        <w:t xml:space="preserve">        </w:t>
      </w:r>
      <w:r w:rsidR="00C56875" w:rsidRPr="000B71E3">
        <w:t xml:space="preserve">  </w:t>
      </w:r>
      <w:r w:rsidRPr="000B71E3">
        <w:t>enum:</w:t>
      </w:r>
    </w:p>
    <w:p w14:paraId="3C7A3676" w14:textId="77777777" w:rsidR="00FC22EA" w:rsidRPr="000B71E3" w:rsidRDefault="00FC22EA" w:rsidP="008F3365">
      <w:pPr>
        <w:pStyle w:val="PL"/>
      </w:pPr>
      <w:r w:rsidRPr="000B71E3">
        <w:t xml:space="preserve">        </w:t>
      </w:r>
      <w:r w:rsidR="00C56875" w:rsidRPr="000B71E3">
        <w:t xml:space="preserve">  </w:t>
      </w:r>
      <w:r w:rsidRPr="000B71E3">
        <w:t>- UE_INITIAL_REGISTRATION</w:t>
      </w:r>
    </w:p>
    <w:p w14:paraId="3788122D" w14:textId="77777777" w:rsidR="00FC22EA" w:rsidRPr="000B71E3" w:rsidRDefault="00FC22EA" w:rsidP="008F3365">
      <w:pPr>
        <w:pStyle w:val="PL"/>
      </w:pPr>
      <w:r w:rsidRPr="000B71E3">
        <w:t xml:space="preserve">        </w:t>
      </w:r>
      <w:r w:rsidR="00C56875" w:rsidRPr="000B71E3">
        <w:t xml:space="preserve">  </w:t>
      </w:r>
      <w:r w:rsidRPr="000B71E3">
        <w:t>- UE_REGISTRATION_AREA_CHANGE</w:t>
      </w:r>
    </w:p>
    <w:p w14:paraId="7A2E22DC" w14:textId="77777777" w:rsidR="00FC22EA" w:rsidRPr="000B71E3" w:rsidRDefault="00FC22EA" w:rsidP="008F3365">
      <w:pPr>
        <w:pStyle w:val="PL"/>
      </w:pPr>
      <w:r w:rsidRPr="000B71E3">
        <w:t xml:space="preserve">        </w:t>
      </w:r>
      <w:r w:rsidR="00C56875" w:rsidRPr="000B71E3">
        <w:t xml:space="preserve">  </w:t>
      </w:r>
      <w:r w:rsidRPr="000B71E3">
        <w:t>- SUBSCRIPTION_WITHDRAWN</w:t>
      </w:r>
    </w:p>
    <w:p w14:paraId="56FC3BF2" w14:textId="77777777" w:rsidR="007032C7" w:rsidRDefault="00FC22EA" w:rsidP="007032C7">
      <w:pPr>
        <w:pStyle w:val="PL"/>
      </w:pPr>
      <w:r w:rsidRPr="000B71E3">
        <w:t xml:space="preserve">        </w:t>
      </w:r>
      <w:r w:rsidR="00C56875" w:rsidRPr="000B71E3">
        <w:t xml:space="preserve">  </w:t>
      </w:r>
      <w:r w:rsidRPr="000B71E3">
        <w:t>- 5GS_TO_EPS_MOBILITY</w:t>
      </w:r>
    </w:p>
    <w:p w14:paraId="25948DA7" w14:textId="77777777" w:rsidR="00953B95" w:rsidRDefault="007032C7" w:rsidP="00953B95">
      <w:pPr>
        <w:pStyle w:val="PL"/>
      </w:pPr>
      <w:r>
        <w:t xml:space="preserve">          - 5</w:t>
      </w:r>
      <w:r w:rsidRPr="000B71E3">
        <w:t>GS_TO_EPS_MOBILITY</w:t>
      </w:r>
      <w:r>
        <w:t>_</w:t>
      </w:r>
      <w:r w:rsidRPr="000B71E3">
        <w:t>UE_INITIAL_REGISTRATION</w:t>
      </w:r>
    </w:p>
    <w:p w14:paraId="4F0B183C" w14:textId="77777777" w:rsidR="00FC22EA" w:rsidRPr="000B71E3" w:rsidRDefault="00953B95" w:rsidP="00953B95">
      <w:pPr>
        <w:pStyle w:val="PL"/>
      </w:pPr>
      <w:r>
        <w:t xml:space="preserve">          - REREGISTRATION_REQUIRED</w:t>
      </w:r>
    </w:p>
    <w:p w14:paraId="77AD8418" w14:textId="77777777" w:rsidR="00FC22EA" w:rsidRPr="000B71E3" w:rsidRDefault="00FC22EA" w:rsidP="008F3365">
      <w:pPr>
        <w:pStyle w:val="PL"/>
      </w:pPr>
      <w:r w:rsidRPr="000B71E3">
        <w:t xml:space="preserve">      </w:t>
      </w:r>
      <w:r w:rsidR="00C56875" w:rsidRPr="000B71E3">
        <w:t xml:space="preserve">  </w:t>
      </w:r>
      <w:r w:rsidRPr="000B71E3">
        <w:t xml:space="preserve">- type: string  </w:t>
      </w:r>
    </w:p>
    <w:p w14:paraId="56B185CD" w14:textId="77777777" w:rsidR="00FC22EA" w:rsidRPr="000B71E3" w:rsidRDefault="00FC22EA" w:rsidP="008F3365">
      <w:pPr>
        <w:pStyle w:val="PL"/>
      </w:pPr>
    </w:p>
    <w:p w14:paraId="7366F7B0" w14:textId="77777777" w:rsidR="00E6198E" w:rsidRPr="000B71E3" w:rsidRDefault="00E6198E" w:rsidP="00E6198E">
      <w:pPr>
        <w:pStyle w:val="Heading2"/>
      </w:pPr>
      <w:bookmarkStart w:id="534" w:name="_Hlk9329729"/>
      <w:bookmarkStart w:id="535" w:name="_Toc20118976"/>
      <w:r w:rsidRPr="000B71E3">
        <w:t>A.4</w:t>
      </w:r>
      <w:r w:rsidRPr="000B71E3">
        <w:tab/>
        <w:t>Nudm_UEAU API</w:t>
      </w:r>
      <w:bookmarkEnd w:id="535"/>
    </w:p>
    <w:p w14:paraId="5039228F" w14:textId="77777777" w:rsidR="00411BEC" w:rsidRPr="000B71E3" w:rsidRDefault="00411BEC" w:rsidP="00411BEC">
      <w:pPr>
        <w:pStyle w:val="PL"/>
      </w:pPr>
      <w:bookmarkStart w:id="536" w:name="_Hlk515190913"/>
      <w:r w:rsidRPr="000B71E3">
        <w:rPr>
          <w:lang w:val="en-US"/>
        </w:rPr>
        <w:t>openapi: 3.0.0</w:t>
      </w:r>
    </w:p>
    <w:p w14:paraId="3AEF9919" w14:textId="77777777" w:rsidR="00411BEC" w:rsidRPr="000B71E3" w:rsidRDefault="00411BEC" w:rsidP="00411BEC">
      <w:pPr>
        <w:pStyle w:val="PL"/>
        <w:rPr>
          <w:lang w:val="en-US"/>
        </w:rPr>
      </w:pPr>
      <w:r w:rsidRPr="000B71E3">
        <w:rPr>
          <w:lang w:val="en-US"/>
        </w:rPr>
        <w:lastRenderedPageBreak/>
        <w:t>info:</w:t>
      </w:r>
    </w:p>
    <w:p w14:paraId="14D1230F" w14:textId="77777777"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w:t>
      </w:r>
      <w:r w:rsidR="00AA00EC">
        <w:rPr>
          <w:lang w:val="en-US"/>
        </w:rPr>
        <w:t>1</w:t>
      </w:r>
      <w:r w:rsidRPr="000B71E3">
        <w:rPr>
          <w:lang w:val="en-US"/>
        </w:rPr>
        <w:t>'</w:t>
      </w:r>
    </w:p>
    <w:p w14:paraId="363ABB29" w14:textId="77777777"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bookmarkEnd w:id="534"/>
    <w:p w14:paraId="062ADD07" w14:textId="77777777" w:rsidR="00032A2F" w:rsidRDefault="00411BEC" w:rsidP="00032A2F">
      <w:pPr>
        <w:pStyle w:val="PL"/>
      </w:pPr>
      <w:r w:rsidRPr="000B71E3">
        <w:rPr>
          <w:lang w:val="en-US"/>
        </w:rPr>
        <w:t xml:space="preserve">  description: </w:t>
      </w:r>
      <w:r w:rsidR="00032A2F">
        <w:t>|</w:t>
      </w:r>
    </w:p>
    <w:p w14:paraId="356E13CF" w14:textId="77777777" w:rsidR="00032A2F" w:rsidRDefault="00032A2F" w:rsidP="00032A2F">
      <w:pPr>
        <w:pStyle w:val="PL"/>
      </w:pPr>
      <w:r>
        <w:t xml:space="preserve">    </w:t>
      </w:r>
      <w:r w:rsidR="00411BEC" w:rsidRPr="000B71E3">
        <w:rPr>
          <w:lang w:val="en-US"/>
        </w:rPr>
        <w:t>UDM UE Authentication Service</w:t>
      </w:r>
      <w:r>
        <w:t>.</w:t>
      </w:r>
    </w:p>
    <w:p w14:paraId="5AFAC3DD" w14:textId="77777777" w:rsidR="00032A2F" w:rsidRDefault="00032A2F" w:rsidP="00032A2F">
      <w:pPr>
        <w:pStyle w:val="PL"/>
      </w:pPr>
      <w:r>
        <w:t xml:space="preserve">    © 2019, 3GPP Organizational Partners (ARIB, ATIS, CCSA, ETSI, TSDSI, TTA, TTC).</w:t>
      </w:r>
    </w:p>
    <w:p w14:paraId="6138E30E" w14:textId="77777777" w:rsidR="00C56875" w:rsidRPr="000B71E3" w:rsidRDefault="00032A2F" w:rsidP="00032A2F">
      <w:pPr>
        <w:pStyle w:val="PL"/>
        <w:rPr>
          <w:lang w:val="en-US"/>
        </w:rPr>
      </w:pPr>
      <w:r>
        <w:t xml:space="preserve">    All rights reserved.</w:t>
      </w:r>
    </w:p>
    <w:p w14:paraId="5E6B6DE5" w14:textId="77777777" w:rsidR="00A04F30" w:rsidRDefault="00A04F30" w:rsidP="00A04F30">
      <w:pPr>
        <w:pStyle w:val="PL"/>
        <w:rPr>
          <w:lang w:val="en-US"/>
        </w:rPr>
      </w:pPr>
    </w:p>
    <w:p w14:paraId="5A63D3EA" w14:textId="77777777" w:rsidR="00A04F30" w:rsidRPr="00F267AF" w:rsidRDefault="00A04F30" w:rsidP="00A04F30">
      <w:pPr>
        <w:pStyle w:val="PL"/>
        <w:rPr>
          <w:lang w:val="en-US"/>
        </w:rPr>
      </w:pPr>
      <w:r w:rsidRPr="00F267AF">
        <w:rPr>
          <w:lang w:val="en-US"/>
        </w:rPr>
        <w:t>externalDocs:</w:t>
      </w:r>
    </w:p>
    <w:p w14:paraId="42C59D29" w14:textId="5665DBB4"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322B0FFA"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910BABE" w14:textId="77777777" w:rsidR="00C56875" w:rsidRPr="000B71E3" w:rsidRDefault="00C56875" w:rsidP="00C56875">
      <w:pPr>
        <w:pStyle w:val="PL"/>
        <w:rPr>
          <w:lang w:val="en-US"/>
        </w:rPr>
      </w:pPr>
    </w:p>
    <w:p w14:paraId="51D8EB75" w14:textId="77777777" w:rsidR="00C56875" w:rsidRPr="000B71E3" w:rsidRDefault="00C56875" w:rsidP="00C56875">
      <w:pPr>
        <w:pStyle w:val="PL"/>
      </w:pPr>
      <w:r w:rsidRPr="000B71E3">
        <w:t>servers:</w:t>
      </w:r>
    </w:p>
    <w:p w14:paraId="09CDB894" w14:textId="77777777" w:rsidR="00C56875" w:rsidRPr="000B71E3" w:rsidRDefault="00C56875" w:rsidP="00C56875">
      <w:pPr>
        <w:pStyle w:val="PL"/>
      </w:pPr>
      <w:r w:rsidRPr="000B71E3">
        <w:t xml:space="preserve">  - url: '{apiRoot}/nudm-ueau/v1'</w:t>
      </w:r>
    </w:p>
    <w:p w14:paraId="342ECDC6" w14:textId="77777777" w:rsidR="00C56875" w:rsidRPr="000B71E3" w:rsidRDefault="00C56875" w:rsidP="00C56875">
      <w:pPr>
        <w:pStyle w:val="PL"/>
      </w:pPr>
      <w:r w:rsidRPr="000B71E3">
        <w:t xml:space="preserve">    variables:</w:t>
      </w:r>
    </w:p>
    <w:p w14:paraId="0298EDC4" w14:textId="77777777" w:rsidR="00C56875" w:rsidRPr="000B71E3" w:rsidRDefault="00C56875" w:rsidP="00C56875">
      <w:pPr>
        <w:pStyle w:val="PL"/>
      </w:pPr>
      <w:r w:rsidRPr="000B71E3">
        <w:t xml:space="preserve">      apiRoot:</w:t>
      </w:r>
    </w:p>
    <w:p w14:paraId="3FE61A98" w14:textId="77777777" w:rsidR="00C56875" w:rsidRPr="000B71E3" w:rsidRDefault="00C56875" w:rsidP="00C56875">
      <w:pPr>
        <w:pStyle w:val="PL"/>
      </w:pPr>
      <w:r w:rsidRPr="000B71E3">
        <w:t xml:space="preserve">        default: https://example.com</w:t>
      </w:r>
    </w:p>
    <w:p w14:paraId="7997215E" w14:textId="77777777" w:rsidR="00C56875" w:rsidRPr="000B71E3" w:rsidRDefault="00C56875" w:rsidP="00C5687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35E8166C" w14:textId="77777777" w:rsidR="00411BEC" w:rsidRPr="000B71E3" w:rsidRDefault="00411BEC" w:rsidP="00411BEC">
      <w:pPr>
        <w:pStyle w:val="PL"/>
        <w:rPr>
          <w:lang w:val="en-US"/>
        </w:rPr>
      </w:pPr>
    </w:p>
    <w:p w14:paraId="23B11011" w14:textId="77777777" w:rsidR="00437CA4" w:rsidRPr="000B71E3" w:rsidRDefault="00437CA4" w:rsidP="00437CA4">
      <w:pPr>
        <w:pStyle w:val="PL"/>
        <w:rPr>
          <w:lang w:val="en-US"/>
        </w:rPr>
      </w:pPr>
      <w:r w:rsidRPr="000B71E3">
        <w:rPr>
          <w:lang w:val="en-US"/>
        </w:rPr>
        <w:t>security:</w:t>
      </w:r>
    </w:p>
    <w:p w14:paraId="5AC2260E" w14:textId="77777777" w:rsidR="007B72A2" w:rsidRDefault="00437CA4" w:rsidP="007B72A2">
      <w:pPr>
        <w:pStyle w:val="PL"/>
        <w:rPr>
          <w:lang w:val="en-US"/>
        </w:rPr>
      </w:pPr>
      <w:r w:rsidRPr="000B71E3">
        <w:rPr>
          <w:lang w:val="en-US"/>
        </w:rPr>
        <w:t xml:space="preserve">  - oAuth2ClientCredentials:</w:t>
      </w:r>
    </w:p>
    <w:p w14:paraId="653AC4AB" w14:textId="77777777" w:rsidR="00437CA4" w:rsidRPr="000B71E3" w:rsidRDefault="007B72A2" w:rsidP="007B72A2">
      <w:pPr>
        <w:pStyle w:val="PL"/>
        <w:rPr>
          <w:lang w:val="en-US"/>
        </w:rPr>
      </w:pPr>
      <w:r>
        <w:rPr>
          <w:lang w:val="en-US"/>
        </w:rPr>
        <w:t xml:space="preserve">    - nudm-ueau</w:t>
      </w:r>
    </w:p>
    <w:p w14:paraId="1A97CF4E" w14:textId="77777777" w:rsidR="004D04A1" w:rsidRPr="000B71E3" w:rsidRDefault="004D04A1" w:rsidP="00437CA4">
      <w:pPr>
        <w:pStyle w:val="PL"/>
        <w:rPr>
          <w:lang w:val="en-US"/>
        </w:rPr>
      </w:pPr>
      <w:r w:rsidRPr="000B71E3">
        <w:rPr>
          <w:lang w:val="en-US"/>
        </w:rPr>
        <w:t xml:space="preserve">  - {}</w:t>
      </w:r>
    </w:p>
    <w:p w14:paraId="4CF8AE7D" w14:textId="77777777" w:rsidR="004D04A1" w:rsidRPr="000B71E3" w:rsidRDefault="004D04A1" w:rsidP="00437CA4">
      <w:pPr>
        <w:pStyle w:val="PL"/>
        <w:rPr>
          <w:lang w:val="en-US"/>
        </w:rPr>
      </w:pPr>
    </w:p>
    <w:p w14:paraId="7B4AD25D" w14:textId="77777777" w:rsidR="00411BEC" w:rsidRPr="000B71E3" w:rsidRDefault="00411BEC" w:rsidP="00411BEC">
      <w:pPr>
        <w:pStyle w:val="PL"/>
        <w:rPr>
          <w:lang w:val="en-US"/>
        </w:rPr>
      </w:pPr>
      <w:r w:rsidRPr="000B71E3">
        <w:rPr>
          <w:lang w:val="en-US"/>
        </w:rPr>
        <w:t>paths:</w:t>
      </w:r>
    </w:p>
    <w:p w14:paraId="00753BA4" w14:textId="77777777"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14:paraId="2C7DADD0" w14:textId="77777777" w:rsidR="00411BEC" w:rsidRPr="000B71E3" w:rsidRDefault="00411BEC" w:rsidP="00411BEC">
      <w:pPr>
        <w:pStyle w:val="PL"/>
        <w:rPr>
          <w:lang w:val="en-US"/>
        </w:rPr>
      </w:pPr>
      <w:r w:rsidRPr="000B71E3">
        <w:rPr>
          <w:lang w:val="en-US"/>
        </w:rPr>
        <w:t xml:space="preserve">    post:</w:t>
      </w:r>
    </w:p>
    <w:p w14:paraId="6C81D6FB" w14:textId="77777777"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14:paraId="4C215F65" w14:textId="77777777"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14:paraId="37557FD5" w14:textId="77777777" w:rsidR="00411BEC" w:rsidRPr="000B71E3" w:rsidRDefault="00411BEC" w:rsidP="00411BEC">
      <w:pPr>
        <w:pStyle w:val="PL"/>
        <w:rPr>
          <w:lang w:val="en-US"/>
        </w:rPr>
      </w:pPr>
      <w:r w:rsidRPr="000B71E3">
        <w:rPr>
          <w:lang w:val="en-US"/>
        </w:rPr>
        <w:t xml:space="preserve">      tags:</w:t>
      </w:r>
    </w:p>
    <w:p w14:paraId="6615D58F" w14:textId="77777777"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14:paraId="6EAEBE37" w14:textId="77777777" w:rsidR="00411BEC" w:rsidRPr="000B71E3" w:rsidRDefault="00411BEC" w:rsidP="00411BEC">
      <w:pPr>
        <w:pStyle w:val="PL"/>
        <w:rPr>
          <w:lang w:val="en-US"/>
        </w:rPr>
      </w:pPr>
      <w:r w:rsidRPr="000B71E3">
        <w:rPr>
          <w:lang w:val="en-US"/>
        </w:rPr>
        <w:t xml:space="preserve">      parameters:</w:t>
      </w:r>
    </w:p>
    <w:p w14:paraId="40C43A11" w14:textId="77777777"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14:paraId="42F48235" w14:textId="77777777" w:rsidR="00411BEC" w:rsidRPr="000B71E3" w:rsidRDefault="00411BEC" w:rsidP="00411BEC">
      <w:pPr>
        <w:pStyle w:val="PL"/>
        <w:rPr>
          <w:lang w:val="en-US"/>
        </w:rPr>
      </w:pPr>
      <w:r w:rsidRPr="000B71E3">
        <w:rPr>
          <w:lang w:val="en-US"/>
        </w:rPr>
        <w:t xml:space="preserve">          in: path</w:t>
      </w:r>
    </w:p>
    <w:p w14:paraId="3933F18A" w14:textId="77777777"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14:paraId="18C5FD26" w14:textId="77777777" w:rsidR="00411BEC" w:rsidRPr="000B71E3" w:rsidRDefault="00411BEC" w:rsidP="00411BEC">
      <w:pPr>
        <w:pStyle w:val="PL"/>
        <w:rPr>
          <w:lang w:val="en-US"/>
        </w:rPr>
      </w:pPr>
      <w:r w:rsidRPr="000B71E3">
        <w:rPr>
          <w:lang w:val="en-US"/>
        </w:rPr>
        <w:t xml:space="preserve">          required: true</w:t>
      </w:r>
    </w:p>
    <w:p w14:paraId="7E8D4F40" w14:textId="77777777" w:rsidR="00411BEC" w:rsidRPr="000B71E3" w:rsidRDefault="00411BEC" w:rsidP="00411BEC">
      <w:pPr>
        <w:pStyle w:val="PL"/>
        <w:rPr>
          <w:lang w:val="en-US"/>
        </w:rPr>
      </w:pPr>
      <w:r w:rsidRPr="000B71E3">
        <w:rPr>
          <w:lang w:val="en-US"/>
        </w:rPr>
        <w:t xml:space="preserve">          schema:</w:t>
      </w:r>
    </w:p>
    <w:p w14:paraId="0E265026" w14:textId="77777777"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14:paraId="6EDD8C0E" w14:textId="77777777" w:rsidR="00411BEC" w:rsidRPr="000B71E3" w:rsidRDefault="00411BEC" w:rsidP="00411BEC">
      <w:pPr>
        <w:pStyle w:val="PL"/>
        <w:rPr>
          <w:lang w:val="en-US"/>
        </w:rPr>
      </w:pPr>
      <w:r w:rsidRPr="000B71E3">
        <w:rPr>
          <w:lang w:val="en-US"/>
        </w:rPr>
        <w:t xml:space="preserve">      requestBody:</w:t>
      </w:r>
    </w:p>
    <w:p w14:paraId="4452F583" w14:textId="77777777" w:rsidR="00411BEC" w:rsidRPr="000B71E3" w:rsidRDefault="00411BEC" w:rsidP="00411BEC">
      <w:pPr>
        <w:pStyle w:val="PL"/>
        <w:rPr>
          <w:lang w:val="en-US"/>
        </w:rPr>
      </w:pPr>
      <w:r w:rsidRPr="000B71E3">
        <w:rPr>
          <w:lang w:val="en-US"/>
        </w:rPr>
        <w:t xml:space="preserve">        content:</w:t>
      </w:r>
    </w:p>
    <w:p w14:paraId="3DA18951" w14:textId="77777777" w:rsidR="00411BEC" w:rsidRPr="000B71E3" w:rsidRDefault="00411BEC" w:rsidP="00411BEC">
      <w:pPr>
        <w:pStyle w:val="PL"/>
        <w:rPr>
          <w:lang w:val="en-US"/>
        </w:rPr>
      </w:pPr>
      <w:r w:rsidRPr="000B71E3">
        <w:rPr>
          <w:lang w:val="en-US"/>
        </w:rPr>
        <w:t xml:space="preserve">          application/json:</w:t>
      </w:r>
    </w:p>
    <w:p w14:paraId="791DC363" w14:textId="77777777" w:rsidR="00411BEC" w:rsidRPr="000B71E3" w:rsidRDefault="00411BEC" w:rsidP="00411BEC">
      <w:pPr>
        <w:pStyle w:val="PL"/>
        <w:rPr>
          <w:lang w:val="en-US"/>
        </w:rPr>
      </w:pPr>
      <w:r w:rsidRPr="000B71E3">
        <w:rPr>
          <w:lang w:val="en-US"/>
        </w:rPr>
        <w:t xml:space="preserve">            schema:</w:t>
      </w:r>
    </w:p>
    <w:p w14:paraId="05DD9A70" w14:textId="77777777" w:rsidR="00411BEC" w:rsidRPr="000B71E3" w:rsidRDefault="00411BEC" w:rsidP="00411BEC">
      <w:pPr>
        <w:pStyle w:val="PL"/>
        <w:rPr>
          <w:lang w:val="en-US"/>
        </w:rPr>
      </w:pPr>
      <w:r w:rsidRPr="000B71E3">
        <w:rPr>
          <w:lang w:val="en-US"/>
        </w:rPr>
        <w:t xml:space="preserve">              $ref: '#/components/schemas/AuthenticationInfoRequest'</w:t>
      </w:r>
    </w:p>
    <w:p w14:paraId="217A7CB4" w14:textId="77777777" w:rsidR="00411BEC" w:rsidRPr="000B71E3" w:rsidRDefault="00411BEC" w:rsidP="00411BEC">
      <w:pPr>
        <w:pStyle w:val="PL"/>
        <w:rPr>
          <w:lang w:val="en-US"/>
        </w:rPr>
      </w:pPr>
      <w:r w:rsidRPr="000B71E3">
        <w:rPr>
          <w:lang w:val="en-US"/>
        </w:rPr>
        <w:t xml:space="preserve">        required: true</w:t>
      </w:r>
    </w:p>
    <w:p w14:paraId="730EB9D6" w14:textId="77777777" w:rsidR="00411BEC" w:rsidRPr="000B71E3" w:rsidRDefault="00411BEC" w:rsidP="00411BEC">
      <w:pPr>
        <w:pStyle w:val="PL"/>
        <w:rPr>
          <w:lang w:val="en-US"/>
        </w:rPr>
      </w:pPr>
      <w:r w:rsidRPr="000B71E3">
        <w:rPr>
          <w:lang w:val="en-US"/>
        </w:rPr>
        <w:t xml:space="preserve">      responses:</w:t>
      </w:r>
    </w:p>
    <w:p w14:paraId="16FC4CA4" w14:textId="77777777" w:rsidR="00411BEC" w:rsidRPr="000B71E3" w:rsidRDefault="00411BEC" w:rsidP="00411BEC">
      <w:pPr>
        <w:pStyle w:val="PL"/>
        <w:rPr>
          <w:lang w:val="en-US"/>
        </w:rPr>
      </w:pPr>
      <w:r w:rsidRPr="000B71E3">
        <w:rPr>
          <w:lang w:val="en-US"/>
        </w:rPr>
        <w:t xml:space="preserve">        '200':</w:t>
      </w:r>
    </w:p>
    <w:p w14:paraId="6814F9D4" w14:textId="77777777" w:rsidR="00411BEC" w:rsidRPr="000B71E3" w:rsidRDefault="00411BEC" w:rsidP="00411BEC">
      <w:pPr>
        <w:pStyle w:val="PL"/>
        <w:rPr>
          <w:lang w:val="en-US"/>
        </w:rPr>
      </w:pPr>
      <w:r w:rsidRPr="000B71E3">
        <w:rPr>
          <w:lang w:val="en-US"/>
        </w:rPr>
        <w:t xml:space="preserve">          description: Expected response to a valid request</w:t>
      </w:r>
    </w:p>
    <w:p w14:paraId="07C13A72" w14:textId="77777777" w:rsidR="00411BEC" w:rsidRPr="000B71E3" w:rsidRDefault="00411BEC" w:rsidP="00411BEC">
      <w:pPr>
        <w:pStyle w:val="PL"/>
        <w:rPr>
          <w:lang w:val="en-US"/>
        </w:rPr>
      </w:pPr>
      <w:r w:rsidRPr="000B71E3">
        <w:rPr>
          <w:lang w:val="en-US"/>
        </w:rPr>
        <w:t xml:space="preserve">          content:</w:t>
      </w:r>
    </w:p>
    <w:p w14:paraId="1AEBE7A1" w14:textId="77777777" w:rsidR="00411BEC" w:rsidRPr="000B71E3" w:rsidRDefault="00411BEC" w:rsidP="00411BEC">
      <w:pPr>
        <w:pStyle w:val="PL"/>
        <w:rPr>
          <w:lang w:val="en-US"/>
        </w:rPr>
      </w:pPr>
      <w:r w:rsidRPr="000B71E3">
        <w:rPr>
          <w:lang w:val="en-US"/>
        </w:rPr>
        <w:t xml:space="preserve">            application/json:</w:t>
      </w:r>
    </w:p>
    <w:p w14:paraId="6721D883" w14:textId="77777777" w:rsidR="00411BEC" w:rsidRPr="000B71E3" w:rsidRDefault="00411BEC" w:rsidP="00411BEC">
      <w:pPr>
        <w:pStyle w:val="PL"/>
        <w:rPr>
          <w:lang w:val="en-US"/>
        </w:rPr>
      </w:pPr>
      <w:r w:rsidRPr="000B71E3">
        <w:rPr>
          <w:lang w:val="en-US"/>
        </w:rPr>
        <w:t xml:space="preserve">              schema:</w:t>
      </w:r>
    </w:p>
    <w:p w14:paraId="187C0F4E" w14:textId="77777777" w:rsidR="00411BEC" w:rsidRPr="000B71E3" w:rsidRDefault="00411BEC" w:rsidP="00411BEC">
      <w:pPr>
        <w:pStyle w:val="PL"/>
        <w:rPr>
          <w:lang w:val="en-US"/>
        </w:rPr>
      </w:pPr>
      <w:r w:rsidRPr="000B71E3">
        <w:rPr>
          <w:lang w:val="en-US"/>
        </w:rPr>
        <w:t xml:space="preserve">                $ref: '#/components/schemas/AuthenticationInfoResult'</w:t>
      </w:r>
    </w:p>
    <w:p w14:paraId="6A63E485" w14:textId="77777777" w:rsidR="0090317F" w:rsidRPr="000B71E3" w:rsidRDefault="0090317F" w:rsidP="0090317F">
      <w:pPr>
        <w:pStyle w:val="PL"/>
        <w:rPr>
          <w:lang w:val="en-US"/>
        </w:rPr>
      </w:pPr>
      <w:r w:rsidRPr="000B71E3">
        <w:rPr>
          <w:lang w:val="en-US"/>
        </w:rPr>
        <w:t xml:space="preserve">        '400':</w:t>
      </w:r>
    </w:p>
    <w:p w14:paraId="1542C392" w14:textId="77777777" w:rsidR="0090317F" w:rsidRPr="000B71E3" w:rsidRDefault="0090317F" w:rsidP="0090317F">
      <w:pPr>
        <w:pStyle w:val="PL"/>
        <w:rPr>
          <w:lang w:val="en-US"/>
        </w:rPr>
      </w:pPr>
      <w:r w:rsidRPr="000B71E3">
        <w:rPr>
          <w:lang w:val="en-US"/>
        </w:rPr>
        <w:t xml:space="preserve">          $ref: 'TS29571_CommonData.yaml#/components/responses/400'</w:t>
      </w:r>
    </w:p>
    <w:p w14:paraId="3D55782E" w14:textId="77777777" w:rsidR="0090317F" w:rsidRPr="000B71E3" w:rsidRDefault="0090317F" w:rsidP="0090317F">
      <w:pPr>
        <w:pStyle w:val="PL"/>
        <w:rPr>
          <w:lang w:val="en-US"/>
        </w:rPr>
      </w:pPr>
      <w:r w:rsidRPr="000B71E3">
        <w:rPr>
          <w:lang w:val="en-US"/>
        </w:rPr>
        <w:t xml:space="preserve">        '403':</w:t>
      </w:r>
    </w:p>
    <w:p w14:paraId="12F042C6" w14:textId="77777777" w:rsidR="0090317F" w:rsidRPr="000B71E3" w:rsidRDefault="0090317F" w:rsidP="0090317F">
      <w:pPr>
        <w:pStyle w:val="PL"/>
        <w:rPr>
          <w:lang w:val="en-US"/>
        </w:rPr>
      </w:pPr>
      <w:r w:rsidRPr="000B71E3">
        <w:rPr>
          <w:lang w:val="en-US"/>
        </w:rPr>
        <w:t xml:space="preserve">          $ref: 'TS29571_CommonData.yaml#/components/responses/403'</w:t>
      </w:r>
    </w:p>
    <w:p w14:paraId="263E530A" w14:textId="77777777" w:rsidR="0090317F" w:rsidRPr="000B71E3" w:rsidRDefault="0090317F" w:rsidP="0090317F">
      <w:pPr>
        <w:pStyle w:val="PL"/>
        <w:rPr>
          <w:lang w:val="en-US"/>
        </w:rPr>
      </w:pPr>
      <w:r w:rsidRPr="000B71E3">
        <w:rPr>
          <w:lang w:val="en-US"/>
        </w:rPr>
        <w:t xml:space="preserve">        '404':</w:t>
      </w:r>
    </w:p>
    <w:p w14:paraId="40046772" w14:textId="77777777" w:rsidR="0090317F" w:rsidRPr="000B71E3" w:rsidRDefault="0090317F" w:rsidP="0090317F">
      <w:pPr>
        <w:pStyle w:val="PL"/>
        <w:rPr>
          <w:lang w:val="en-US"/>
        </w:rPr>
      </w:pPr>
      <w:r w:rsidRPr="000B71E3">
        <w:rPr>
          <w:lang w:val="en-US"/>
        </w:rPr>
        <w:t xml:space="preserve">          $ref: 'TS29571_CommonData.yaml#/components/responses/404'</w:t>
      </w:r>
    </w:p>
    <w:p w14:paraId="04015ED4" w14:textId="77777777" w:rsidR="0090317F" w:rsidRPr="000B71E3" w:rsidRDefault="0090317F" w:rsidP="0090317F">
      <w:pPr>
        <w:pStyle w:val="PL"/>
        <w:rPr>
          <w:lang w:val="en-US"/>
        </w:rPr>
      </w:pPr>
      <w:r w:rsidRPr="000B71E3">
        <w:rPr>
          <w:lang w:val="en-US"/>
        </w:rPr>
        <w:t xml:space="preserve">        '500':</w:t>
      </w:r>
    </w:p>
    <w:p w14:paraId="439F9965" w14:textId="77777777" w:rsidR="0090317F" w:rsidRPr="000B71E3" w:rsidRDefault="0090317F" w:rsidP="0090317F">
      <w:pPr>
        <w:pStyle w:val="PL"/>
      </w:pPr>
      <w:r w:rsidRPr="000B71E3">
        <w:rPr>
          <w:lang w:val="en-US"/>
        </w:rPr>
        <w:t xml:space="preserve">          </w:t>
      </w:r>
      <w:r w:rsidRPr="000B71E3">
        <w:t>$ref: 'TS29571_CommonData.yaml#/components/responses/500'</w:t>
      </w:r>
    </w:p>
    <w:p w14:paraId="5CCCA23D" w14:textId="77777777" w:rsidR="0090317F" w:rsidRPr="000B71E3" w:rsidRDefault="0090317F" w:rsidP="0090317F">
      <w:pPr>
        <w:pStyle w:val="PL"/>
        <w:rPr>
          <w:lang w:val="en-US"/>
        </w:rPr>
      </w:pPr>
      <w:r w:rsidRPr="000B71E3">
        <w:rPr>
          <w:lang w:val="en-US"/>
        </w:rPr>
        <w:t xml:space="preserve">        '501':</w:t>
      </w:r>
    </w:p>
    <w:p w14:paraId="3178E33D" w14:textId="77777777" w:rsidR="0090317F" w:rsidRPr="000B71E3" w:rsidRDefault="0090317F" w:rsidP="0090317F">
      <w:pPr>
        <w:pStyle w:val="PL"/>
      </w:pPr>
      <w:r w:rsidRPr="000B71E3">
        <w:rPr>
          <w:lang w:val="en-US"/>
        </w:rPr>
        <w:t xml:space="preserve">          </w:t>
      </w:r>
      <w:r w:rsidRPr="000B71E3">
        <w:t>$ref: 'TS29571_CommonData.yaml#/components/responses/501'</w:t>
      </w:r>
    </w:p>
    <w:p w14:paraId="05B27647" w14:textId="77777777" w:rsidR="0090317F" w:rsidRPr="000B71E3" w:rsidRDefault="0090317F" w:rsidP="0090317F">
      <w:pPr>
        <w:pStyle w:val="PL"/>
        <w:rPr>
          <w:lang w:val="en-US"/>
        </w:rPr>
      </w:pPr>
      <w:r w:rsidRPr="000B71E3">
        <w:rPr>
          <w:lang w:val="en-US"/>
        </w:rPr>
        <w:t xml:space="preserve">        '503':</w:t>
      </w:r>
    </w:p>
    <w:p w14:paraId="2A70307A" w14:textId="77777777" w:rsidR="0090317F" w:rsidRPr="000B71E3" w:rsidRDefault="0090317F" w:rsidP="0090317F">
      <w:pPr>
        <w:pStyle w:val="PL"/>
        <w:rPr>
          <w:lang w:val="en-US"/>
        </w:rPr>
      </w:pPr>
      <w:r w:rsidRPr="000B71E3">
        <w:t xml:space="preserve">          $ref: 'TS29571_CommonData.yaml#/components/responses/503'</w:t>
      </w:r>
    </w:p>
    <w:p w14:paraId="2D007204" w14:textId="77777777" w:rsidR="00411BEC" w:rsidRPr="000B71E3" w:rsidRDefault="00411BEC" w:rsidP="00411BEC">
      <w:pPr>
        <w:pStyle w:val="PL"/>
        <w:rPr>
          <w:lang w:val="en-US"/>
        </w:rPr>
      </w:pPr>
      <w:r w:rsidRPr="000B71E3">
        <w:rPr>
          <w:lang w:val="en-US"/>
        </w:rPr>
        <w:t xml:space="preserve">        default:</w:t>
      </w:r>
    </w:p>
    <w:p w14:paraId="0522D80D" w14:textId="77777777" w:rsidR="00411BEC" w:rsidRPr="000B71E3" w:rsidRDefault="00411BEC" w:rsidP="00411BEC">
      <w:pPr>
        <w:pStyle w:val="PL"/>
        <w:rPr>
          <w:lang w:val="en-US"/>
        </w:rPr>
      </w:pPr>
      <w:r w:rsidRPr="000B71E3">
        <w:rPr>
          <w:lang w:val="en-US"/>
        </w:rPr>
        <w:t xml:space="preserve">          description: Unexpected error</w:t>
      </w:r>
    </w:p>
    <w:p w14:paraId="24C720F9" w14:textId="77777777" w:rsidR="00D22604" w:rsidRPr="000B71E3" w:rsidRDefault="00D22604" w:rsidP="00D22604">
      <w:pPr>
        <w:pStyle w:val="PL"/>
        <w:rPr>
          <w:lang w:val="en-US"/>
        </w:rPr>
      </w:pPr>
    </w:p>
    <w:p w14:paraId="0648B76B" w14:textId="77777777" w:rsidR="007F523A" w:rsidRPr="000B71E3" w:rsidRDefault="007F523A" w:rsidP="007F523A">
      <w:pPr>
        <w:pStyle w:val="PL"/>
        <w:rPr>
          <w:lang w:val="en-US"/>
        </w:rPr>
      </w:pPr>
      <w:r w:rsidRPr="000B71E3">
        <w:rPr>
          <w:lang w:val="en-US"/>
        </w:rPr>
        <w:t xml:space="preserve">  /{supi}/auth-events:</w:t>
      </w:r>
    </w:p>
    <w:p w14:paraId="2EB137DF" w14:textId="77777777" w:rsidR="007F523A" w:rsidRPr="000B71E3" w:rsidRDefault="007F523A" w:rsidP="007F523A">
      <w:pPr>
        <w:pStyle w:val="PL"/>
        <w:rPr>
          <w:lang w:val="en-US"/>
        </w:rPr>
      </w:pPr>
      <w:r w:rsidRPr="000B71E3">
        <w:rPr>
          <w:lang w:val="en-US"/>
        </w:rPr>
        <w:t xml:space="preserve">    post:</w:t>
      </w:r>
    </w:p>
    <w:p w14:paraId="5FB94219" w14:textId="77777777" w:rsidR="007F523A" w:rsidRPr="000B71E3" w:rsidRDefault="007F523A" w:rsidP="007F523A">
      <w:pPr>
        <w:pStyle w:val="PL"/>
        <w:rPr>
          <w:lang w:val="en-US"/>
        </w:rPr>
      </w:pPr>
      <w:r w:rsidRPr="000B71E3">
        <w:rPr>
          <w:lang w:val="en-US"/>
        </w:rPr>
        <w:t xml:space="preserve">      summary: Create a new confirmation event</w:t>
      </w:r>
    </w:p>
    <w:p w14:paraId="61299BFC" w14:textId="77777777" w:rsidR="007F523A" w:rsidRPr="000B71E3" w:rsidRDefault="007F523A" w:rsidP="007F523A">
      <w:pPr>
        <w:pStyle w:val="PL"/>
        <w:rPr>
          <w:lang w:val="en-US"/>
        </w:rPr>
      </w:pPr>
      <w:r w:rsidRPr="000B71E3">
        <w:rPr>
          <w:lang w:val="en-US"/>
        </w:rPr>
        <w:t xml:space="preserve">      operationId: ConfirmAuth</w:t>
      </w:r>
    </w:p>
    <w:p w14:paraId="145209C3" w14:textId="77777777" w:rsidR="007F523A" w:rsidRPr="000B71E3" w:rsidRDefault="007F523A" w:rsidP="007F523A">
      <w:pPr>
        <w:pStyle w:val="PL"/>
        <w:rPr>
          <w:lang w:val="en-US"/>
        </w:rPr>
      </w:pPr>
      <w:r w:rsidRPr="000B71E3">
        <w:rPr>
          <w:lang w:val="en-US"/>
        </w:rPr>
        <w:t xml:space="preserve">      tags:</w:t>
      </w:r>
    </w:p>
    <w:p w14:paraId="2A4D30F1" w14:textId="77777777" w:rsidR="007F523A" w:rsidRPr="000B71E3" w:rsidRDefault="007F523A" w:rsidP="007F523A">
      <w:pPr>
        <w:pStyle w:val="PL"/>
        <w:rPr>
          <w:lang w:val="en-US"/>
        </w:rPr>
      </w:pPr>
      <w:r w:rsidRPr="000B71E3">
        <w:rPr>
          <w:lang w:val="en-US"/>
        </w:rPr>
        <w:t xml:space="preserve">        - Confirm Auth</w:t>
      </w:r>
    </w:p>
    <w:p w14:paraId="6E5B62BE" w14:textId="77777777" w:rsidR="007F523A" w:rsidRPr="000B71E3" w:rsidRDefault="007F523A" w:rsidP="007F523A">
      <w:pPr>
        <w:pStyle w:val="PL"/>
        <w:rPr>
          <w:lang w:val="en-US"/>
        </w:rPr>
      </w:pPr>
      <w:r w:rsidRPr="000B71E3">
        <w:rPr>
          <w:lang w:val="en-US"/>
        </w:rPr>
        <w:t xml:space="preserve">      parameters:</w:t>
      </w:r>
    </w:p>
    <w:p w14:paraId="42E80105" w14:textId="77777777" w:rsidR="007F523A" w:rsidRPr="000B71E3" w:rsidRDefault="007F523A" w:rsidP="007F523A">
      <w:pPr>
        <w:pStyle w:val="PL"/>
        <w:rPr>
          <w:lang w:val="en-US"/>
        </w:rPr>
      </w:pPr>
      <w:r w:rsidRPr="000B71E3">
        <w:rPr>
          <w:lang w:val="en-US"/>
        </w:rPr>
        <w:t xml:space="preserve">        - name: supi</w:t>
      </w:r>
    </w:p>
    <w:p w14:paraId="597BE92B" w14:textId="77777777" w:rsidR="007F523A" w:rsidRPr="000B71E3" w:rsidRDefault="007F523A" w:rsidP="007F523A">
      <w:pPr>
        <w:pStyle w:val="PL"/>
        <w:rPr>
          <w:lang w:val="en-US"/>
        </w:rPr>
      </w:pPr>
      <w:r w:rsidRPr="000B71E3">
        <w:rPr>
          <w:lang w:val="en-US"/>
        </w:rPr>
        <w:t xml:space="preserve">          in: path</w:t>
      </w:r>
    </w:p>
    <w:p w14:paraId="01ACF3FC" w14:textId="77777777" w:rsidR="007F523A" w:rsidRPr="000B71E3" w:rsidRDefault="007F523A" w:rsidP="007F523A">
      <w:pPr>
        <w:pStyle w:val="PL"/>
        <w:rPr>
          <w:lang w:val="en-US"/>
        </w:rPr>
      </w:pPr>
      <w:r w:rsidRPr="000B71E3">
        <w:rPr>
          <w:lang w:val="en-US"/>
        </w:rPr>
        <w:t xml:space="preserve">          description: SUPI of the user</w:t>
      </w:r>
    </w:p>
    <w:p w14:paraId="6318CA75" w14:textId="77777777" w:rsidR="007F523A" w:rsidRPr="000B71E3" w:rsidRDefault="007F523A" w:rsidP="007F523A">
      <w:pPr>
        <w:pStyle w:val="PL"/>
        <w:rPr>
          <w:lang w:val="en-US"/>
        </w:rPr>
      </w:pPr>
      <w:r w:rsidRPr="000B71E3">
        <w:rPr>
          <w:lang w:val="en-US"/>
        </w:rPr>
        <w:t xml:space="preserve">          required: true</w:t>
      </w:r>
    </w:p>
    <w:p w14:paraId="491BE863" w14:textId="77777777" w:rsidR="007F523A" w:rsidRPr="000B71E3" w:rsidRDefault="007F523A" w:rsidP="007F523A">
      <w:pPr>
        <w:pStyle w:val="PL"/>
        <w:rPr>
          <w:lang w:val="en-US"/>
        </w:rPr>
      </w:pPr>
      <w:r w:rsidRPr="000B71E3">
        <w:rPr>
          <w:lang w:val="en-US"/>
        </w:rPr>
        <w:t xml:space="preserve">          schema:</w:t>
      </w:r>
    </w:p>
    <w:p w14:paraId="4EAEEE70" w14:textId="77777777" w:rsidR="007F523A" w:rsidRPr="000B71E3" w:rsidRDefault="007F523A" w:rsidP="007F523A">
      <w:pPr>
        <w:pStyle w:val="PL"/>
        <w:rPr>
          <w:lang w:val="en-US"/>
        </w:rPr>
      </w:pPr>
      <w:r w:rsidRPr="000B71E3">
        <w:rPr>
          <w:lang w:val="en-US"/>
        </w:rPr>
        <w:lastRenderedPageBreak/>
        <w:t xml:space="preserve">            $ref: '</w:t>
      </w:r>
      <w:r w:rsidR="0099636B" w:rsidRPr="000B71E3">
        <w:t>TS29571_CommonData.yaml</w:t>
      </w:r>
      <w:r w:rsidRPr="000B71E3">
        <w:rPr>
          <w:lang w:val="en-US"/>
        </w:rPr>
        <w:t>#/components/schemas/Supi'</w:t>
      </w:r>
    </w:p>
    <w:p w14:paraId="27FE1BAD" w14:textId="77777777" w:rsidR="007F523A" w:rsidRPr="000B71E3" w:rsidRDefault="007F523A" w:rsidP="007F523A">
      <w:pPr>
        <w:pStyle w:val="PL"/>
        <w:rPr>
          <w:lang w:val="en-US"/>
        </w:rPr>
      </w:pPr>
      <w:r w:rsidRPr="000B71E3">
        <w:rPr>
          <w:lang w:val="en-US"/>
        </w:rPr>
        <w:t xml:space="preserve">      requestBody:</w:t>
      </w:r>
    </w:p>
    <w:p w14:paraId="5A787F48" w14:textId="77777777" w:rsidR="007F523A" w:rsidRPr="000B71E3" w:rsidRDefault="007F523A" w:rsidP="007F523A">
      <w:pPr>
        <w:pStyle w:val="PL"/>
        <w:rPr>
          <w:lang w:val="en-US"/>
        </w:rPr>
      </w:pPr>
      <w:r w:rsidRPr="000B71E3">
        <w:rPr>
          <w:lang w:val="en-US"/>
        </w:rPr>
        <w:t xml:space="preserve">        content:</w:t>
      </w:r>
    </w:p>
    <w:p w14:paraId="5BB7D947" w14:textId="77777777" w:rsidR="007F523A" w:rsidRPr="000B71E3" w:rsidRDefault="007F523A" w:rsidP="007F523A">
      <w:pPr>
        <w:pStyle w:val="PL"/>
        <w:rPr>
          <w:lang w:val="en-US"/>
        </w:rPr>
      </w:pPr>
      <w:r w:rsidRPr="000B71E3">
        <w:rPr>
          <w:lang w:val="en-US"/>
        </w:rPr>
        <w:t xml:space="preserve">          application/json:</w:t>
      </w:r>
    </w:p>
    <w:p w14:paraId="371756C1" w14:textId="77777777" w:rsidR="007F523A" w:rsidRPr="000B71E3" w:rsidRDefault="007F523A" w:rsidP="007F523A">
      <w:pPr>
        <w:pStyle w:val="PL"/>
        <w:rPr>
          <w:lang w:val="en-US"/>
        </w:rPr>
      </w:pPr>
      <w:r w:rsidRPr="000B71E3">
        <w:rPr>
          <w:lang w:val="en-US"/>
        </w:rPr>
        <w:t xml:space="preserve">            schema:</w:t>
      </w:r>
    </w:p>
    <w:p w14:paraId="1567FB6A" w14:textId="77777777" w:rsidR="007F523A" w:rsidRPr="000B71E3" w:rsidRDefault="007F523A" w:rsidP="007F523A">
      <w:pPr>
        <w:pStyle w:val="PL"/>
        <w:rPr>
          <w:lang w:val="en-US"/>
        </w:rPr>
      </w:pPr>
      <w:r w:rsidRPr="000B71E3">
        <w:rPr>
          <w:lang w:val="en-US"/>
        </w:rPr>
        <w:t xml:space="preserve">              $ref: '#/components/schemas/AuthEvent'</w:t>
      </w:r>
    </w:p>
    <w:p w14:paraId="5124C80E" w14:textId="77777777" w:rsidR="007F523A" w:rsidRPr="000B71E3" w:rsidRDefault="007F523A" w:rsidP="007F523A">
      <w:pPr>
        <w:pStyle w:val="PL"/>
        <w:rPr>
          <w:lang w:val="en-US"/>
        </w:rPr>
      </w:pPr>
      <w:r w:rsidRPr="000B71E3">
        <w:rPr>
          <w:lang w:val="en-US"/>
        </w:rPr>
        <w:t xml:space="preserve">        required: true</w:t>
      </w:r>
    </w:p>
    <w:p w14:paraId="0B1BA3EB" w14:textId="77777777" w:rsidR="007F523A" w:rsidRPr="000B71E3" w:rsidRDefault="007F523A" w:rsidP="007F523A">
      <w:pPr>
        <w:pStyle w:val="PL"/>
        <w:rPr>
          <w:lang w:val="en-US"/>
        </w:rPr>
      </w:pPr>
      <w:r w:rsidRPr="000B71E3">
        <w:rPr>
          <w:lang w:val="en-US"/>
        </w:rPr>
        <w:t xml:space="preserve">      responses:</w:t>
      </w:r>
    </w:p>
    <w:p w14:paraId="3E6C3840" w14:textId="77777777" w:rsidR="007F523A" w:rsidRPr="000B71E3" w:rsidRDefault="007F523A" w:rsidP="007F523A">
      <w:pPr>
        <w:pStyle w:val="PL"/>
        <w:rPr>
          <w:lang w:val="en-US"/>
        </w:rPr>
      </w:pPr>
      <w:r w:rsidRPr="000B71E3">
        <w:rPr>
          <w:lang w:val="en-US"/>
        </w:rPr>
        <w:t xml:space="preserve">        '201':</w:t>
      </w:r>
    </w:p>
    <w:p w14:paraId="58B6CCD6" w14:textId="77777777" w:rsidR="007F523A" w:rsidRPr="000B71E3" w:rsidRDefault="007F523A" w:rsidP="007F523A">
      <w:pPr>
        <w:pStyle w:val="PL"/>
        <w:rPr>
          <w:lang w:val="en-US"/>
        </w:rPr>
      </w:pPr>
      <w:r w:rsidRPr="000B71E3">
        <w:rPr>
          <w:lang w:val="en-US"/>
        </w:rPr>
        <w:t xml:space="preserve">          description: Expected response to a valid request</w:t>
      </w:r>
    </w:p>
    <w:p w14:paraId="77DD028F" w14:textId="77777777" w:rsidR="007F523A" w:rsidRPr="000B71E3" w:rsidRDefault="007F523A" w:rsidP="007F523A">
      <w:pPr>
        <w:pStyle w:val="PL"/>
        <w:rPr>
          <w:lang w:val="en-US"/>
        </w:rPr>
      </w:pPr>
      <w:r w:rsidRPr="000B71E3">
        <w:rPr>
          <w:lang w:val="en-US"/>
        </w:rPr>
        <w:t xml:space="preserve">          content:</w:t>
      </w:r>
    </w:p>
    <w:p w14:paraId="74B81976" w14:textId="77777777" w:rsidR="007F523A" w:rsidRPr="000B71E3" w:rsidRDefault="007F523A" w:rsidP="007F523A">
      <w:pPr>
        <w:pStyle w:val="PL"/>
        <w:rPr>
          <w:lang w:val="en-US"/>
        </w:rPr>
      </w:pPr>
      <w:r w:rsidRPr="000B71E3">
        <w:rPr>
          <w:lang w:val="en-US"/>
        </w:rPr>
        <w:t xml:space="preserve">            application/json:</w:t>
      </w:r>
    </w:p>
    <w:p w14:paraId="55B5CB43" w14:textId="77777777" w:rsidR="007F523A" w:rsidRPr="000B71E3" w:rsidRDefault="007F523A" w:rsidP="007F523A">
      <w:pPr>
        <w:pStyle w:val="PL"/>
        <w:rPr>
          <w:lang w:val="en-US"/>
        </w:rPr>
      </w:pPr>
      <w:r w:rsidRPr="000B71E3">
        <w:rPr>
          <w:lang w:val="en-US"/>
        </w:rPr>
        <w:t xml:space="preserve">              schema:</w:t>
      </w:r>
    </w:p>
    <w:p w14:paraId="3A43ABDF" w14:textId="77777777" w:rsidR="007F523A" w:rsidRPr="000B71E3" w:rsidRDefault="007F523A" w:rsidP="007F523A">
      <w:pPr>
        <w:pStyle w:val="PL"/>
        <w:rPr>
          <w:lang w:val="en-US"/>
        </w:rPr>
      </w:pPr>
      <w:r w:rsidRPr="000B71E3">
        <w:rPr>
          <w:lang w:val="en-US"/>
        </w:rPr>
        <w:t xml:space="preserve">                $ref: '#/components/schemas/AuthEvent'</w:t>
      </w:r>
    </w:p>
    <w:p w14:paraId="51255E61" w14:textId="77777777" w:rsidR="00A3345B" w:rsidRDefault="00A3345B" w:rsidP="00A3345B">
      <w:pPr>
        <w:pStyle w:val="PL"/>
      </w:pPr>
      <w:r>
        <w:t xml:space="preserve">          headers:</w:t>
      </w:r>
    </w:p>
    <w:p w14:paraId="21A29D4F" w14:textId="77777777" w:rsidR="00A3345B" w:rsidRDefault="00A3345B" w:rsidP="00A3345B">
      <w:pPr>
        <w:pStyle w:val="PL"/>
      </w:pPr>
      <w:r>
        <w:t xml:space="preserve">            Location:</w:t>
      </w:r>
    </w:p>
    <w:p w14:paraId="7679B304" w14:textId="77777777" w:rsidR="00A3345B" w:rsidRDefault="00A3345B" w:rsidP="00A3345B">
      <w:pPr>
        <w:pStyle w:val="PL"/>
      </w:pPr>
      <w:r>
        <w:t xml:space="preserve">              description: 'Contains the URI of the newly created resource, according to the structure: {apiRoot}/nudm-ueau/v1/{supi}/auth-events/{authEventId}'</w:t>
      </w:r>
    </w:p>
    <w:p w14:paraId="35D5A00F" w14:textId="77777777" w:rsidR="00A3345B" w:rsidRDefault="00A3345B" w:rsidP="00A3345B">
      <w:pPr>
        <w:pStyle w:val="PL"/>
      </w:pPr>
      <w:r>
        <w:t xml:space="preserve">              required: true</w:t>
      </w:r>
    </w:p>
    <w:p w14:paraId="5F6A1FD0" w14:textId="77777777" w:rsidR="00A3345B" w:rsidRDefault="00A3345B" w:rsidP="00A3345B">
      <w:pPr>
        <w:pStyle w:val="PL"/>
      </w:pPr>
      <w:r>
        <w:t xml:space="preserve">              schema:</w:t>
      </w:r>
    </w:p>
    <w:p w14:paraId="05534988" w14:textId="77777777" w:rsidR="00A3345B" w:rsidRPr="002857AD" w:rsidRDefault="00A3345B" w:rsidP="00A3345B">
      <w:pPr>
        <w:pStyle w:val="PL"/>
      </w:pPr>
      <w:r>
        <w:t xml:space="preserve">                type: string</w:t>
      </w:r>
    </w:p>
    <w:p w14:paraId="67388726" w14:textId="77777777" w:rsidR="0090317F" w:rsidRPr="000B71E3" w:rsidRDefault="0090317F" w:rsidP="0090317F">
      <w:pPr>
        <w:pStyle w:val="PL"/>
        <w:rPr>
          <w:lang w:val="en-US"/>
        </w:rPr>
      </w:pPr>
      <w:r w:rsidRPr="000B71E3">
        <w:rPr>
          <w:lang w:val="en-US"/>
        </w:rPr>
        <w:t xml:space="preserve">        '400':</w:t>
      </w:r>
    </w:p>
    <w:p w14:paraId="7EA5A51A" w14:textId="77777777" w:rsidR="0090317F" w:rsidRPr="000B71E3" w:rsidRDefault="0090317F" w:rsidP="0090317F">
      <w:pPr>
        <w:pStyle w:val="PL"/>
        <w:rPr>
          <w:lang w:val="en-US"/>
        </w:rPr>
      </w:pPr>
      <w:r w:rsidRPr="000B71E3">
        <w:rPr>
          <w:lang w:val="en-US"/>
        </w:rPr>
        <w:t xml:space="preserve">          $ref: 'TS29571_CommonData.yaml#/components/responses/400'</w:t>
      </w:r>
    </w:p>
    <w:p w14:paraId="33BBD0A8" w14:textId="77777777" w:rsidR="0090317F" w:rsidRPr="000B71E3" w:rsidRDefault="0090317F" w:rsidP="0090317F">
      <w:pPr>
        <w:pStyle w:val="PL"/>
        <w:rPr>
          <w:lang w:val="en-US"/>
        </w:rPr>
      </w:pPr>
      <w:r w:rsidRPr="000B71E3">
        <w:rPr>
          <w:lang w:val="en-US"/>
        </w:rPr>
        <w:t xml:space="preserve">        '404':</w:t>
      </w:r>
    </w:p>
    <w:p w14:paraId="47407A66" w14:textId="77777777" w:rsidR="0090317F" w:rsidRPr="000B71E3" w:rsidRDefault="0090317F" w:rsidP="0090317F">
      <w:pPr>
        <w:pStyle w:val="PL"/>
        <w:rPr>
          <w:lang w:val="en-US"/>
        </w:rPr>
      </w:pPr>
      <w:r w:rsidRPr="000B71E3">
        <w:rPr>
          <w:lang w:val="en-US"/>
        </w:rPr>
        <w:t xml:space="preserve">          $ref: 'TS29571_CommonData.yaml#/components/responses/404'</w:t>
      </w:r>
    </w:p>
    <w:p w14:paraId="0FA46BD5" w14:textId="77777777" w:rsidR="0090317F" w:rsidRPr="000B71E3" w:rsidRDefault="0090317F" w:rsidP="0090317F">
      <w:pPr>
        <w:pStyle w:val="PL"/>
        <w:rPr>
          <w:lang w:val="en-US"/>
        </w:rPr>
      </w:pPr>
      <w:r w:rsidRPr="000B71E3">
        <w:rPr>
          <w:lang w:val="en-US"/>
        </w:rPr>
        <w:t xml:space="preserve">        '500':</w:t>
      </w:r>
    </w:p>
    <w:p w14:paraId="31C97683" w14:textId="77777777" w:rsidR="0090317F" w:rsidRPr="000B71E3" w:rsidRDefault="0090317F" w:rsidP="0090317F">
      <w:pPr>
        <w:pStyle w:val="PL"/>
      </w:pPr>
      <w:r w:rsidRPr="000B71E3">
        <w:rPr>
          <w:lang w:val="en-US"/>
        </w:rPr>
        <w:t xml:space="preserve">          </w:t>
      </w:r>
      <w:r w:rsidRPr="000B71E3">
        <w:t>$ref: 'TS29571_CommonData.yaml#/components/responses/500'</w:t>
      </w:r>
    </w:p>
    <w:p w14:paraId="18D458E8" w14:textId="77777777" w:rsidR="0090317F" w:rsidRPr="000B71E3" w:rsidRDefault="0090317F" w:rsidP="0090317F">
      <w:pPr>
        <w:pStyle w:val="PL"/>
        <w:rPr>
          <w:lang w:val="en-US"/>
        </w:rPr>
      </w:pPr>
      <w:r w:rsidRPr="000B71E3">
        <w:rPr>
          <w:lang w:val="en-US"/>
        </w:rPr>
        <w:t xml:space="preserve">        '503':</w:t>
      </w:r>
    </w:p>
    <w:p w14:paraId="2563838A" w14:textId="77777777" w:rsidR="0090317F" w:rsidRPr="000B71E3" w:rsidRDefault="0090317F" w:rsidP="0090317F">
      <w:pPr>
        <w:pStyle w:val="PL"/>
        <w:rPr>
          <w:lang w:val="en-US"/>
        </w:rPr>
      </w:pPr>
      <w:r w:rsidRPr="000B71E3">
        <w:t xml:space="preserve">          $ref: 'TS29571_CommonData.yaml#/components/responses/503'</w:t>
      </w:r>
    </w:p>
    <w:p w14:paraId="75BA1501" w14:textId="77777777" w:rsidR="007F523A" w:rsidRPr="000B71E3" w:rsidRDefault="007F523A" w:rsidP="007F523A">
      <w:pPr>
        <w:pStyle w:val="PL"/>
        <w:rPr>
          <w:lang w:val="en-US"/>
        </w:rPr>
      </w:pPr>
      <w:r w:rsidRPr="000B71E3">
        <w:rPr>
          <w:lang w:val="en-US"/>
        </w:rPr>
        <w:t xml:space="preserve">        default:</w:t>
      </w:r>
    </w:p>
    <w:p w14:paraId="7EC4B953" w14:textId="77777777" w:rsidR="007F523A" w:rsidRPr="000B71E3" w:rsidRDefault="007F523A" w:rsidP="007F523A">
      <w:pPr>
        <w:pStyle w:val="PL"/>
        <w:rPr>
          <w:lang w:val="en-US"/>
        </w:rPr>
      </w:pPr>
      <w:r w:rsidRPr="000B71E3">
        <w:rPr>
          <w:lang w:val="en-US"/>
        </w:rPr>
        <w:t xml:space="preserve">          description: Unexpected error</w:t>
      </w:r>
    </w:p>
    <w:p w14:paraId="5C06AFFE" w14:textId="77777777" w:rsidR="004A3BEC" w:rsidRPr="000B71E3" w:rsidRDefault="004A3BEC" w:rsidP="00411BEC">
      <w:pPr>
        <w:pStyle w:val="PL"/>
        <w:rPr>
          <w:lang w:val="en-US"/>
        </w:rPr>
      </w:pPr>
    </w:p>
    <w:p w14:paraId="079A9372" w14:textId="77777777" w:rsidR="00437CA4" w:rsidRPr="000B71E3" w:rsidRDefault="00411BEC" w:rsidP="00437CA4">
      <w:pPr>
        <w:pStyle w:val="PL"/>
        <w:rPr>
          <w:lang w:val="en-US"/>
        </w:rPr>
      </w:pPr>
      <w:r w:rsidRPr="000B71E3">
        <w:rPr>
          <w:lang w:val="en-US"/>
        </w:rPr>
        <w:t>components:</w:t>
      </w:r>
    </w:p>
    <w:p w14:paraId="50172CAB" w14:textId="77777777" w:rsidR="00437CA4" w:rsidRPr="000B71E3" w:rsidRDefault="00437CA4" w:rsidP="00437CA4">
      <w:pPr>
        <w:pStyle w:val="PL"/>
        <w:rPr>
          <w:lang w:val="en-US"/>
        </w:rPr>
      </w:pPr>
      <w:r w:rsidRPr="000B71E3">
        <w:rPr>
          <w:lang w:val="en-US"/>
        </w:rPr>
        <w:t xml:space="preserve">  securitySchemes:</w:t>
      </w:r>
    </w:p>
    <w:p w14:paraId="24197510" w14:textId="77777777" w:rsidR="00437CA4" w:rsidRPr="000B71E3" w:rsidRDefault="00437CA4" w:rsidP="00437CA4">
      <w:pPr>
        <w:pStyle w:val="PL"/>
        <w:rPr>
          <w:lang w:val="en-US"/>
        </w:rPr>
      </w:pPr>
      <w:r w:rsidRPr="000B71E3">
        <w:rPr>
          <w:lang w:val="en-US"/>
        </w:rPr>
        <w:t xml:space="preserve">    oAuth2ClientCredentials:</w:t>
      </w:r>
    </w:p>
    <w:p w14:paraId="7FACB196" w14:textId="77777777" w:rsidR="00437CA4" w:rsidRPr="000B71E3" w:rsidRDefault="00437CA4" w:rsidP="00437CA4">
      <w:pPr>
        <w:pStyle w:val="PL"/>
        <w:rPr>
          <w:lang w:val="en-US"/>
        </w:rPr>
      </w:pPr>
      <w:r w:rsidRPr="000B71E3">
        <w:rPr>
          <w:lang w:val="en-US"/>
        </w:rPr>
        <w:t xml:space="preserve">      type: oauth2</w:t>
      </w:r>
    </w:p>
    <w:p w14:paraId="1F25D256" w14:textId="77777777" w:rsidR="00437CA4" w:rsidRPr="000B71E3" w:rsidRDefault="00437CA4" w:rsidP="00437CA4">
      <w:pPr>
        <w:pStyle w:val="PL"/>
        <w:rPr>
          <w:lang w:val="en-US"/>
        </w:rPr>
      </w:pPr>
      <w:r w:rsidRPr="000B71E3">
        <w:rPr>
          <w:lang w:val="en-US"/>
        </w:rPr>
        <w:t xml:space="preserve">      flows: </w:t>
      </w:r>
    </w:p>
    <w:p w14:paraId="0902F70D" w14:textId="77777777" w:rsidR="00437CA4" w:rsidRPr="000B71E3" w:rsidRDefault="00437CA4" w:rsidP="00437CA4">
      <w:pPr>
        <w:pStyle w:val="PL"/>
        <w:rPr>
          <w:lang w:val="en-US"/>
        </w:rPr>
      </w:pPr>
      <w:r w:rsidRPr="000B71E3">
        <w:rPr>
          <w:lang w:val="en-US"/>
        </w:rPr>
        <w:t xml:space="preserve">        clientCredentials: </w:t>
      </w:r>
    </w:p>
    <w:p w14:paraId="51CC5DFA" w14:textId="77777777"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283E18C3" w14:textId="77777777" w:rsidR="007B72A2" w:rsidRDefault="00437CA4" w:rsidP="007B72A2">
      <w:pPr>
        <w:pStyle w:val="PL"/>
        <w:rPr>
          <w:lang w:val="en-US"/>
        </w:rPr>
      </w:pPr>
      <w:r w:rsidRPr="000B71E3">
        <w:rPr>
          <w:lang w:val="en-US"/>
        </w:rPr>
        <w:t xml:space="preserve">          scopes:</w:t>
      </w:r>
    </w:p>
    <w:p w14:paraId="7148BB9E" w14:textId="77777777" w:rsidR="007B72A2" w:rsidRDefault="007B72A2" w:rsidP="007B72A2">
      <w:pPr>
        <w:pStyle w:val="PL"/>
      </w:pPr>
      <w:r>
        <w:t xml:space="preserve">            nudm-ueau: Access to the nudm-ueau API</w:t>
      </w:r>
    </w:p>
    <w:p w14:paraId="0E5280E1" w14:textId="77777777" w:rsidR="00437CA4" w:rsidRPr="000B71E3" w:rsidRDefault="00437CA4" w:rsidP="00437CA4">
      <w:pPr>
        <w:pStyle w:val="PL"/>
        <w:rPr>
          <w:lang w:val="en-US"/>
        </w:rPr>
      </w:pPr>
    </w:p>
    <w:p w14:paraId="0E27018C" w14:textId="77777777" w:rsidR="00411BEC" w:rsidRPr="000B71E3" w:rsidRDefault="00411BEC" w:rsidP="00411BEC">
      <w:pPr>
        <w:pStyle w:val="PL"/>
        <w:rPr>
          <w:lang w:val="en-US"/>
        </w:rPr>
      </w:pPr>
    </w:p>
    <w:p w14:paraId="0973081E" w14:textId="77777777" w:rsidR="00411BEC" w:rsidRPr="000B71E3" w:rsidRDefault="00411BEC" w:rsidP="00411BEC">
      <w:pPr>
        <w:pStyle w:val="PL"/>
        <w:rPr>
          <w:lang w:val="en-US"/>
        </w:rPr>
      </w:pPr>
      <w:r w:rsidRPr="000B71E3">
        <w:rPr>
          <w:lang w:val="en-US"/>
        </w:rPr>
        <w:t xml:space="preserve">  schemas:</w:t>
      </w:r>
    </w:p>
    <w:p w14:paraId="1D0B197A" w14:textId="77777777" w:rsidR="004A3BEC" w:rsidRPr="000B71E3" w:rsidRDefault="004A3BEC" w:rsidP="00411BEC">
      <w:pPr>
        <w:pStyle w:val="PL"/>
        <w:rPr>
          <w:lang w:val="en-US"/>
        </w:rPr>
      </w:pPr>
    </w:p>
    <w:p w14:paraId="4DDD2819" w14:textId="77777777" w:rsidR="004A3BEC" w:rsidRPr="000B71E3" w:rsidRDefault="004A3BEC" w:rsidP="00411BEC">
      <w:pPr>
        <w:pStyle w:val="PL"/>
        <w:rPr>
          <w:lang w:val="en-US"/>
        </w:rPr>
      </w:pPr>
      <w:r w:rsidRPr="000B71E3">
        <w:rPr>
          <w:lang w:val="en-US"/>
        </w:rPr>
        <w:t># COMPLEX TYPES:</w:t>
      </w:r>
    </w:p>
    <w:p w14:paraId="38582B90" w14:textId="77777777" w:rsidR="004A3BEC" w:rsidRPr="000B71E3" w:rsidRDefault="004A3BEC" w:rsidP="00411BEC">
      <w:pPr>
        <w:pStyle w:val="PL"/>
        <w:rPr>
          <w:lang w:val="en-US"/>
        </w:rPr>
      </w:pPr>
    </w:p>
    <w:p w14:paraId="298BFD0B" w14:textId="77777777" w:rsidR="00411BEC" w:rsidRPr="000B71E3" w:rsidRDefault="00411BEC" w:rsidP="00411BEC">
      <w:pPr>
        <w:pStyle w:val="PL"/>
        <w:rPr>
          <w:lang w:val="en-US"/>
        </w:rPr>
      </w:pPr>
      <w:r w:rsidRPr="000B71E3">
        <w:rPr>
          <w:lang w:val="en-US"/>
        </w:rPr>
        <w:t xml:space="preserve">    AuthenticationInfoRequest:</w:t>
      </w:r>
    </w:p>
    <w:p w14:paraId="7A775EA4" w14:textId="77777777" w:rsidR="00411BEC" w:rsidRPr="000B71E3" w:rsidRDefault="00411BEC" w:rsidP="00411BEC">
      <w:pPr>
        <w:pStyle w:val="PL"/>
        <w:rPr>
          <w:lang w:val="en-US"/>
        </w:rPr>
      </w:pPr>
      <w:r w:rsidRPr="000B71E3">
        <w:rPr>
          <w:lang w:val="en-US"/>
        </w:rPr>
        <w:t xml:space="preserve">      type: object</w:t>
      </w:r>
    </w:p>
    <w:p w14:paraId="5076BD00" w14:textId="77777777" w:rsidR="00411BEC" w:rsidRPr="000B71E3" w:rsidRDefault="00411BEC" w:rsidP="00411BEC">
      <w:pPr>
        <w:pStyle w:val="PL"/>
        <w:rPr>
          <w:lang w:val="en-US"/>
        </w:rPr>
      </w:pPr>
      <w:r w:rsidRPr="000B71E3">
        <w:rPr>
          <w:lang w:val="en-US"/>
        </w:rPr>
        <w:t xml:space="preserve">      required:</w:t>
      </w:r>
    </w:p>
    <w:p w14:paraId="763D99EA" w14:textId="77777777" w:rsidR="00943F88" w:rsidRPr="000B71E3" w:rsidRDefault="00411BEC" w:rsidP="00943F88">
      <w:pPr>
        <w:pStyle w:val="PL"/>
        <w:rPr>
          <w:lang w:val="en-US"/>
        </w:rPr>
      </w:pPr>
      <w:r w:rsidRPr="000B71E3">
        <w:rPr>
          <w:lang w:val="en-US"/>
        </w:rPr>
        <w:t xml:space="preserve">        - servingNetworkName</w:t>
      </w:r>
    </w:p>
    <w:p w14:paraId="34469BF2" w14:textId="77777777" w:rsidR="00411BEC" w:rsidRPr="000B71E3" w:rsidRDefault="00943F88" w:rsidP="00943F88">
      <w:pPr>
        <w:pStyle w:val="PL"/>
        <w:rPr>
          <w:lang w:val="en-US"/>
        </w:rPr>
      </w:pPr>
      <w:r w:rsidRPr="000B71E3">
        <w:rPr>
          <w:lang w:val="en-US"/>
        </w:rPr>
        <w:t xml:space="preserve">        - ausfInstanceId</w:t>
      </w:r>
    </w:p>
    <w:p w14:paraId="13D96929" w14:textId="77777777" w:rsidR="00411BEC" w:rsidRPr="000B71E3" w:rsidRDefault="00411BEC" w:rsidP="00411BEC">
      <w:pPr>
        <w:pStyle w:val="PL"/>
        <w:rPr>
          <w:lang w:val="en-US"/>
        </w:rPr>
      </w:pPr>
      <w:r w:rsidRPr="000B71E3">
        <w:rPr>
          <w:lang w:val="en-US"/>
        </w:rPr>
        <w:t xml:space="preserve">      properties:</w:t>
      </w:r>
    </w:p>
    <w:p w14:paraId="16A3FFFF" w14:textId="77777777" w:rsidR="0051099E" w:rsidRPr="000B71E3" w:rsidRDefault="0051099E" w:rsidP="00411BEC">
      <w:pPr>
        <w:pStyle w:val="PL"/>
        <w:rPr>
          <w:lang w:val="en-US"/>
        </w:rPr>
      </w:pPr>
      <w:r w:rsidRPr="000B71E3">
        <w:rPr>
          <w:lang w:val="en-US"/>
        </w:rPr>
        <w:t xml:space="preserve">        supportedFeatures:</w:t>
      </w:r>
    </w:p>
    <w:p w14:paraId="2CA092A9" w14:textId="77777777"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272719A4" w14:textId="77777777" w:rsidR="00411BEC" w:rsidRPr="000B71E3" w:rsidRDefault="00411BEC" w:rsidP="00411BEC">
      <w:pPr>
        <w:pStyle w:val="PL"/>
        <w:rPr>
          <w:lang w:val="en-US"/>
        </w:rPr>
      </w:pPr>
      <w:r w:rsidRPr="000B71E3">
        <w:rPr>
          <w:lang w:val="en-US"/>
        </w:rPr>
        <w:t xml:space="preserve">        servingNetworkName:</w:t>
      </w:r>
    </w:p>
    <w:p w14:paraId="220F5D8E" w14:textId="77777777"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14:paraId="4284D42C" w14:textId="77777777" w:rsidR="00411BEC" w:rsidRPr="000B71E3" w:rsidRDefault="00411BEC" w:rsidP="00411BEC">
      <w:pPr>
        <w:pStyle w:val="PL"/>
        <w:rPr>
          <w:lang w:val="en-US"/>
        </w:rPr>
      </w:pPr>
      <w:r w:rsidRPr="000B71E3">
        <w:rPr>
          <w:lang w:val="en-US"/>
        </w:rPr>
        <w:t xml:space="preserve">        resynchronizationInfo:</w:t>
      </w:r>
    </w:p>
    <w:p w14:paraId="7CCC6FAD" w14:textId="77777777" w:rsidR="00411BEC" w:rsidRPr="000B71E3" w:rsidRDefault="00411BEC" w:rsidP="00411BEC">
      <w:pPr>
        <w:pStyle w:val="PL"/>
        <w:rPr>
          <w:lang w:val="en-US"/>
        </w:rPr>
      </w:pPr>
      <w:r w:rsidRPr="000B71E3">
        <w:rPr>
          <w:lang w:val="en-US"/>
        </w:rPr>
        <w:t xml:space="preserve">          $ref: '#/components/schemas/ResynchronizationInfo'</w:t>
      </w:r>
    </w:p>
    <w:p w14:paraId="49E53BEE" w14:textId="77777777" w:rsidR="00943F88" w:rsidRPr="000B71E3" w:rsidRDefault="00943F88" w:rsidP="00943F88">
      <w:pPr>
        <w:pStyle w:val="PL"/>
        <w:rPr>
          <w:lang w:val="en-US"/>
        </w:rPr>
      </w:pPr>
      <w:r w:rsidRPr="000B71E3">
        <w:rPr>
          <w:lang w:val="en-US"/>
        </w:rPr>
        <w:t xml:space="preserve">        ausfInstanceId:</w:t>
      </w:r>
    </w:p>
    <w:p w14:paraId="7A38EB81" w14:textId="77777777"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14:paraId="74AFB017" w14:textId="77777777" w:rsidR="004A3BEC" w:rsidRPr="000B71E3" w:rsidRDefault="004A3BEC" w:rsidP="00411BEC">
      <w:pPr>
        <w:pStyle w:val="PL"/>
        <w:rPr>
          <w:lang w:val="en-US"/>
        </w:rPr>
      </w:pPr>
    </w:p>
    <w:p w14:paraId="130368DB" w14:textId="77777777" w:rsidR="00411BEC" w:rsidRPr="000B71E3" w:rsidRDefault="00411BEC" w:rsidP="00411BEC">
      <w:pPr>
        <w:pStyle w:val="PL"/>
        <w:rPr>
          <w:lang w:val="en-US"/>
        </w:rPr>
      </w:pPr>
      <w:r w:rsidRPr="000B71E3">
        <w:rPr>
          <w:lang w:val="en-US"/>
        </w:rPr>
        <w:t xml:space="preserve">    AuthenticationInfoResult:</w:t>
      </w:r>
    </w:p>
    <w:p w14:paraId="04DA4ED6" w14:textId="77777777" w:rsidR="0051099E" w:rsidRPr="000B71E3" w:rsidRDefault="00411BEC" w:rsidP="00411BEC">
      <w:pPr>
        <w:pStyle w:val="PL"/>
        <w:rPr>
          <w:lang w:val="en-US"/>
        </w:rPr>
      </w:pPr>
      <w:r w:rsidRPr="000B71E3">
        <w:rPr>
          <w:lang w:val="en-US"/>
        </w:rPr>
        <w:t xml:space="preserve">      </w:t>
      </w:r>
      <w:r w:rsidR="0051099E" w:rsidRPr="000B71E3">
        <w:rPr>
          <w:lang w:val="en-US"/>
        </w:rPr>
        <w:t>type: object</w:t>
      </w:r>
    </w:p>
    <w:p w14:paraId="460F20D6" w14:textId="77777777" w:rsidR="000E63B7" w:rsidRPr="000B71E3" w:rsidRDefault="0051099E" w:rsidP="000E63B7">
      <w:pPr>
        <w:pStyle w:val="PL"/>
        <w:rPr>
          <w:lang w:val="en-US"/>
        </w:rPr>
      </w:pPr>
      <w:r w:rsidRPr="000B71E3">
        <w:rPr>
          <w:lang w:val="en-US"/>
        </w:rPr>
        <w:t xml:space="preserve">      </w:t>
      </w:r>
      <w:r w:rsidR="000E63B7" w:rsidRPr="000B71E3">
        <w:rPr>
          <w:lang w:val="en-US"/>
        </w:rPr>
        <w:t>required:</w:t>
      </w:r>
    </w:p>
    <w:p w14:paraId="4D6B9B51" w14:textId="77777777" w:rsidR="00401DD4" w:rsidRPr="000B71E3" w:rsidRDefault="000E63B7" w:rsidP="000E63B7">
      <w:pPr>
        <w:pStyle w:val="PL"/>
        <w:rPr>
          <w:lang w:val="en-US"/>
        </w:rPr>
      </w:pPr>
      <w:r w:rsidRPr="000B71E3">
        <w:rPr>
          <w:lang w:val="en-US"/>
        </w:rPr>
        <w:t xml:space="preserve">        - authType</w:t>
      </w:r>
    </w:p>
    <w:p w14:paraId="343249A5" w14:textId="77777777" w:rsidR="000E63B7" w:rsidRPr="000B71E3" w:rsidRDefault="00401DD4" w:rsidP="000E63B7">
      <w:pPr>
        <w:pStyle w:val="PL"/>
        <w:rPr>
          <w:lang w:val="en-US"/>
        </w:rPr>
      </w:pPr>
      <w:r w:rsidRPr="000B71E3">
        <w:rPr>
          <w:lang w:val="en-US"/>
        </w:rPr>
        <w:t xml:space="preserve">      properties:</w:t>
      </w:r>
    </w:p>
    <w:p w14:paraId="084002E8" w14:textId="77777777" w:rsidR="000E63B7" w:rsidRPr="000B71E3" w:rsidRDefault="000E63B7" w:rsidP="000E63B7">
      <w:pPr>
        <w:pStyle w:val="PL"/>
        <w:rPr>
          <w:lang w:val="en-US"/>
        </w:rPr>
      </w:pPr>
      <w:r w:rsidRPr="000B71E3">
        <w:rPr>
          <w:lang w:val="en-US"/>
        </w:rPr>
        <w:t xml:space="preserve">        authType:</w:t>
      </w:r>
    </w:p>
    <w:p w14:paraId="1ABC2818" w14:textId="77777777" w:rsidR="00401DD4" w:rsidRPr="000B71E3" w:rsidRDefault="000E63B7" w:rsidP="000E63B7">
      <w:pPr>
        <w:pStyle w:val="PL"/>
        <w:rPr>
          <w:lang w:val="en-US"/>
        </w:rPr>
      </w:pPr>
      <w:r w:rsidRPr="000B71E3">
        <w:rPr>
          <w:lang w:val="en-US"/>
        </w:rPr>
        <w:t xml:space="preserve">          $ref: '#/components/schemas/AuthType'</w:t>
      </w:r>
    </w:p>
    <w:p w14:paraId="3F5AE1D5" w14:textId="77777777" w:rsidR="00401DD4" w:rsidRPr="000B71E3" w:rsidRDefault="00401DD4" w:rsidP="00411BEC">
      <w:pPr>
        <w:pStyle w:val="PL"/>
        <w:rPr>
          <w:lang w:val="en-US"/>
        </w:rPr>
      </w:pPr>
      <w:r w:rsidRPr="000B71E3">
        <w:rPr>
          <w:lang w:val="en-US"/>
        </w:rPr>
        <w:t xml:space="preserve">        supportedFeatures:</w:t>
      </w:r>
    </w:p>
    <w:p w14:paraId="1C967C4D"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542B5A3B" w14:textId="77777777" w:rsidR="00401DD4" w:rsidRPr="000B71E3" w:rsidRDefault="00401DD4" w:rsidP="00401DD4">
      <w:pPr>
        <w:pStyle w:val="PL"/>
        <w:rPr>
          <w:lang w:val="en-US"/>
        </w:rPr>
      </w:pPr>
      <w:r w:rsidRPr="000B71E3">
        <w:rPr>
          <w:lang w:val="en-US"/>
        </w:rPr>
        <w:t xml:space="preserve">        authenticationVector:</w:t>
      </w:r>
    </w:p>
    <w:p w14:paraId="1E31757C" w14:textId="77777777" w:rsidR="00401DD4" w:rsidRPr="000B71E3" w:rsidRDefault="00401DD4" w:rsidP="00401DD4">
      <w:pPr>
        <w:pStyle w:val="PL"/>
        <w:rPr>
          <w:lang w:val="en-US"/>
        </w:rPr>
      </w:pPr>
      <w:r w:rsidRPr="000B71E3">
        <w:rPr>
          <w:lang w:val="en-US"/>
        </w:rPr>
        <w:t xml:space="preserve">          $ref: '#/components/schemas/AuthenticationVector'</w:t>
      </w:r>
    </w:p>
    <w:p w14:paraId="6A74C6AC" w14:textId="77777777" w:rsidR="00401DD4" w:rsidRPr="000B71E3" w:rsidRDefault="00401DD4" w:rsidP="00401DD4">
      <w:pPr>
        <w:pStyle w:val="PL"/>
        <w:rPr>
          <w:lang w:val="en-US"/>
        </w:rPr>
      </w:pPr>
      <w:r w:rsidRPr="000B71E3">
        <w:rPr>
          <w:lang w:val="en-US"/>
        </w:rPr>
        <w:t xml:space="preserve">        supi:</w:t>
      </w:r>
    </w:p>
    <w:p w14:paraId="1CF6B045"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3ED4FD3D" w14:textId="77777777" w:rsidR="00401DD4" w:rsidRPr="000B71E3" w:rsidRDefault="00401DD4" w:rsidP="00401DD4">
      <w:pPr>
        <w:pStyle w:val="PL"/>
        <w:rPr>
          <w:lang w:val="en-US"/>
        </w:rPr>
      </w:pPr>
    </w:p>
    <w:p w14:paraId="0C03F384" w14:textId="77777777" w:rsidR="00401DD4" w:rsidRPr="000B71E3" w:rsidRDefault="00401DD4" w:rsidP="00401DD4">
      <w:pPr>
        <w:pStyle w:val="PL"/>
        <w:rPr>
          <w:lang w:val="en-US"/>
        </w:rPr>
      </w:pPr>
      <w:r w:rsidRPr="000B71E3">
        <w:rPr>
          <w:lang w:val="en-US"/>
        </w:rPr>
        <w:t xml:space="preserve">    AuthenticationVector:</w:t>
      </w:r>
    </w:p>
    <w:p w14:paraId="0EA1C714" w14:textId="77777777" w:rsidR="00411BEC" w:rsidRPr="000B71E3" w:rsidRDefault="00401DD4" w:rsidP="00401DD4">
      <w:pPr>
        <w:pStyle w:val="PL"/>
        <w:rPr>
          <w:lang w:val="en-US"/>
        </w:rPr>
      </w:pPr>
      <w:r w:rsidRPr="000B71E3">
        <w:rPr>
          <w:lang w:val="en-US"/>
        </w:rPr>
        <w:t xml:space="preserve">      </w:t>
      </w:r>
      <w:r w:rsidR="00411BEC" w:rsidRPr="000B71E3">
        <w:rPr>
          <w:lang w:val="en-US"/>
        </w:rPr>
        <w:t>oneOf:</w:t>
      </w:r>
    </w:p>
    <w:p w14:paraId="6F5EFF9D" w14:textId="77777777" w:rsidR="00411BEC" w:rsidRPr="000B71E3" w:rsidRDefault="00411BEC" w:rsidP="00411BEC">
      <w:pPr>
        <w:pStyle w:val="PL"/>
        <w:rPr>
          <w:lang w:val="en-US"/>
        </w:rPr>
      </w:pPr>
      <w:r w:rsidRPr="000B71E3">
        <w:rPr>
          <w:lang w:val="en-US"/>
        </w:rPr>
        <w:lastRenderedPageBreak/>
        <w:t xml:space="preserve">        - $ref: '#/components/schemas/AvEapAkaPrime'</w:t>
      </w:r>
    </w:p>
    <w:p w14:paraId="2A811077" w14:textId="77777777" w:rsidR="00411BEC" w:rsidRPr="000B71E3" w:rsidRDefault="00411BEC" w:rsidP="00411BEC">
      <w:pPr>
        <w:pStyle w:val="PL"/>
        <w:rPr>
          <w:lang w:val="en-US"/>
        </w:rPr>
      </w:pPr>
      <w:r w:rsidRPr="000B71E3">
        <w:rPr>
          <w:lang w:val="en-US"/>
        </w:rPr>
        <w:t xml:space="preserve">        - $ref: '#/components/schemas/Av5GHeAka'</w:t>
      </w:r>
    </w:p>
    <w:p w14:paraId="34616465" w14:textId="77777777" w:rsidR="00411BEC" w:rsidRPr="000B71E3" w:rsidRDefault="00411BEC" w:rsidP="00411BEC">
      <w:pPr>
        <w:pStyle w:val="PL"/>
        <w:rPr>
          <w:lang w:val="en-US"/>
        </w:rPr>
      </w:pPr>
      <w:r w:rsidRPr="000B71E3">
        <w:rPr>
          <w:lang w:val="en-US"/>
        </w:rPr>
        <w:t xml:space="preserve">      discriminator:</w:t>
      </w:r>
    </w:p>
    <w:p w14:paraId="17555541" w14:textId="77777777" w:rsidR="00411BEC" w:rsidRPr="000B71E3" w:rsidRDefault="00411BEC" w:rsidP="00411BEC">
      <w:pPr>
        <w:pStyle w:val="PL"/>
        <w:rPr>
          <w:lang w:val="en-US"/>
        </w:rPr>
      </w:pPr>
      <w:r w:rsidRPr="000B71E3">
        <w:rPr>
          <w:lang w:val="en-US"/>
        </w:rPr>
        <w:t xml:space="preserve">        propertyName: avType</w:t>
      </w:r>
    </w:p>
    <w:p w14:paraId="3FB45AEE" w14:textId="77777777" w:rsidR="00411BEC" w:rsidRPr="000B71E3" w:rsidRDefault="00411BEC" w:rsidP="00411BEC">
      <w:pPr>
        <w:pStyle w:val="PL"/>
        <w:rPr>
          <w:lang w:val="en-US"/>
        </w:rPr>
      </w:pPr>
      <w:r w:rsidRPr="000B71E3">
        <w:rPr>
          <w:lang w:val="en-US"/>
        </w:rPr>
        <w:t xml:space="preserve">        mapping: </w:t>
      </w:r>
    </w:p>
    <w:p w14:paraId="05113EC5" w14:textId="77777777" w:rsidR="00411BEC" w:rsidRPr="000B71E3" w:rsidRDefault="00411BEC" w:rsidP="00411BEC">
      <w:pPr>
        <w:pStyle w:val="PL"/>
        <w:rPr>
          <w:lang w:val="en-US"/>
        </w:rPr>
      </w:pPr>
      <w:r w:rsidRPr="000B71E3">
        <w:rPr>
          <w:lang w:val="en-US"/>
        </w:rPr>
        <w:t xml:space="preserve">          5G_HE_AKA: '#/components/schemas/Av5GHeAka'</w:t>
      </w:r>
    </w:p>
    <w:p w14:paraId="01A1CB09" w14:textId="77777777" w:rsidR="00411BEC" w:rsidRPr="000B71E3" w:rsidRDefault="00411BEC" w:rsidP="00411BEC">
      <w:pPr>
        <w:pStyle w:val="PL"/>
        <w:rPr>
          <w:lang w:val="en-US"/>
        </w:rPr>
      </w:pPr>
      <w:r w:rsidRPr="000B71E3">
        <w:rPr>
          <w:lang w:val="en-US"/>
        </w:rPr>
        <w:t xml:space="preserve">          EAP_AKA_PRIME: '#/components/schemas/AvEapAkaPrime'</w:t>
      </w:r>
    </w:p>
    <w:p w14:paraId="36F6C5FA" w14:textId="77777777" w:rsidR="004A3BEC" w:rsidRPr="000B71E3" w:rsidRDefault="004A3BEC" w:rsidP="00411BEC">
      <w:pPr>
        <w:pStyle w:val="PL"/>
        <w:rPr>
          <w:lang w:val="en-US"/>
        </w:rPr>
      </w:pPr>
    </w:p>
    <w:p w14:paraId="3415DA05" w14:textId="77777777" w:rsidR="00411BEC" w:rsidRPr="000B71E3" w:rsidRDefault="00411BEC" w:rsidP="00411BEC">
      <w:pPr>
        <w:pStyle w:val="PL"/>
        <w:rPr>
          <w:lang w:val="en-US"/>
        </w:rPr>
      </w:pPr>
      <w:r w:rsidRPr="000B71E3">
        <w:rPr>
          <w:lang w:val="en-US"/>
        </w:rPr>
        <w:t xml:space="preserve">    AvEapAkaPrime:</w:t>
      </w:r>
    </w:p>
    <w:p w14:paraId="4559BAB9" w14:textId="77777777" w:rsidR="00411BEC" w:rsidRPr="000B71E3" w:rsidRDefault="00411BEC" w:rsidP="00411BEC">
      <w:pPr>
        <w:pStyle w:val="PL"/>
        <w:rPr>
          <w:lang w:val="en-US"/>
        </w:rPr>
      </w:pPr>
      <w:r w:rsidRPr="000B71E3">
        <w:rPr>
          <w:lang w:val="en-US"/>
        </w:rPr>
        <w:t xml:space="preserve">      type: object</w:t>
      </w:r>
    </w:p>
    <w:p w14:paraId="1E5D1AEF" w14:textId="77777777" w:rsidR="00411BEC" w:rsidRPr="000B71E3" w:rsidRDefault="00411BEC" w:rsidP="00411BEC">
      <w:pPr>
        <w:pStyle w:val="PL"/>
        <w:rPr>
          <w:lang w:val="en-US"/>
        </w:rPr>
      </w:pPr>
      <w:r w:rsidRPr="000B71E3">
        <w:rPr>
          <w:lang w:val="en-US"/>
        </w:rPr>
        <w:t xml:space="preserve">      required:</w:t>
      </w:r>
    </w:p>
    <w:p w14:paraId="74DF007D" w14:textId="77777777" w:rsidR="00411BEC" w:rsidRPr="000B71E3" w:rsidRDefault="00411BEC" w:rsidP="00411BEC">
      <w:pPr>
        <w:pStyle w:val="PL"/>
        <w:rPr>
          <w:lang w:val="en-US"/>
        </w:rPr>
      </w:pPr>
      <w:r w:rsidRPr="000B71E3">
        <w:rPr>
          <w:lang w:val="en-US"/>
        </w:rPr>
        <w:t xml:space="preserve">        - avType</w:t>
      </w:r>
    </w:p>
    <w:p w14:paraId="2A22A80F" w14:textId="77777777" w:rsidR="00411BEC" w:rsidRPr="000B71E3" w:rsidRDefault="00411BEC" w:rsidP="00411BEC">
      <w:pPr>
        <w:pStyle w:val="PL"/>
        <w:rPr>
          <w:lang w:val="en-US"/>
        </w:rPr>
      </w:pPr>
      <w:r w:rsidRPr="000B71E3">
        <w:rPr>
          <w:lang w:val="en-US"/>
        </w:rPr>
        <w:t xml:space="preserve">        - rand</w:t>
      </w:r>
    </w:p>
    <w:p w14:paraId="0E96099D" w14:textId="77777777" w:rsidR="00411BEC" w:rsidRPr="000B71E3" w:rsidRDefault="00411BEC" w:rsidP="00411BEC">
      <w:pPr>
        <w:pStyle w:val="PL"/>
        <w:rPr>
          <w:lang w:val="en-US"/>
        </w:rPr>
      </w:pPr>
      <w:r w:rsidRPr="000B71E3">
        <w:rPr>
          <w:lang w:val="en-US"/>
        </w:rPr>
        <w:t xml:space="preserve">        - xres</w:t>
      </w:r>
    </w:p>
    <w:p w14:paraId="2CFB8E6C" w14:textId="77777777" w:rsidR="00411BEC" w:rsidRPr="000B71E3" w:rsidRDefault="00411BEC" w:rsidP="00411BEC">
      <w:pPr>
        <w:pStyle w:val="PL"/>
        <w:rPr>
          <w:lang w:val="en-US"/>
        </w:rPr>
      </w:pPr>
      <w:r w:rsidRPr="000B71E3">
        <w:rPr>
          <w:lang w:val="en-US"/>
        </w:rPr>
        <w:t xml:space="preserve">        - autn</w:t>
      </w:r>
    </w:p>
    <w:p w14:paraId="49939C87" w14:textId="77777777" w:rsidR="00411BEC" w:rsidRPr="000B71E3" w:rsidRDefault="00411BEC" w:rsidP="00411BEC">
      <w:pPr>
        <w:pStyle w:val="PL"/>
        <w:rPr>
          <w:lang w:val="en-US"/>
        </w:rPr>
      </w:pPr>
      <w:r w:rsidRPr="000B71E3">
        <w:rPr>
          <w:lang w:val="en-US"/>
        </w:rPr>
        <w:t xml:space="preserve">        - ckPrime</w:t>
      </w:r>
    </w:p>
    <w:p w14:paraId="3EE8B1F9" w14:textId="77777777" w:rsidR="00411BEC" w:rsidRPr="000B71E3" w:rsidRDefault="00411BEC" w:rsidP="00411BEC">
      <w:pPr>
        <w:pStyle w:val="PL"/>
        <w:rPr>
          <w:lang w:val="en-US"/>
        </w:rPr>
      </w:pPr>
      <w:r w:rsidRPr="000B71E3">
        <w:rPr>
          <w:lang w:val="en-US"/>
        </w:rPr>
        <w:t xml:space="preserve">        - ikPrime</w:t>
      </w:r>
    </w:p>
    <w:p w14:paraId="00006983" w14:textId="77777777" w:rsidR="00411BEC" w:rsidRPr="000B71E3" w:rsidRDefault="00411BEC" w:rsidP="00411BEC">
      <w:pPr>
        <w:pStyle w:val="PL"/>
        <w:rPr>
          <w:lang w:val="en-US"/>
        </w:rPr>
      </w:pPr>
      <w:r w:rsidRPr="000B71E3">
        <w:rPr>
          <w:lang w:val="en-US"/>
        </w:rPr>
        <w:t xml:space="preserve">      properties:</w:t>
      </w:r>
    </w:p>
    <w:p w14:paraId="2ADC8814" w14:textId="77777777" w:rsidR="00411BEC" w:rsidRPr="000B71E3" w:rsidRDefault="00411BEC" w:rsidP="00411BEC">
      <w:pPr>
        <w:pStyle w:val="PL"/>
        <w:rPr>
          <w:lang w:val="en-US"/>
        </w:rPr>
      </w:pPr>
      <w:r w:rsidRPr="000B71E3">
        <w:rPr>
          <w:lang w:val="en-US"/>
        </w:rPr>
        <w:t xml:space="preserve">        avType:</w:t>
      </w:r>
    </w:p>
    <w:p w14:paraId="695D37AA" w14:textId="77777777" w:rsidR="00411BEC" w:rsidRPr="000B71E3" w:rsidRDefault="00411BEC" w:rsidP="00411BEC">
      <w:pPr>
        <w:pStyle w:val="PL"/>
        <w:rPr>
          <w:lang w:val="en-US"/>
        </w:rPr>
      </w:pPr>
      <w:r w:rsidRPr="000B71E3">
        <w:rPr>
          <w:lang w:val="en-US"/>
        </w:rPr>
        <w:t xml:space="preserve">          $ref: '#/components/schemas/AvType'</w:t>
      </w:r>
    </w:p>
    <w:p w14:paraId="382D5890" w14:textId="77777777" w:rsidR="00411BEC" w:rsidRPr="000B71E3" w:rsidRDefault="00411BEC" w:rsidP="00411BEC">
      <w:pPr>
        <w:pStyle w:val="PL"/>
        <w:rPr>
          <w:lang w:val="en-US"/>
        </w:rPr>
      </w:pPr>
      <w:r w:rsidRPr="000B71E3">
        <w:rPr>
          <w:lang w:val="en-US"/>
        </w:rPr>
        <w:t xml:space="preserve">        rand:</w:t>
      </w:r>
    </w:p>
    <w:p w14:paraId="3EAB640E" w14:textId="77777777" w:rsidR="00411BEC" w:rsidRPr="000B71E3" w:rsidRDefault="00411BEC" w:rsidP="00411BEC">
      <w:pPr>
        <w:pStyle w:val="PL"/>
        <w:rPr>
          <w:lang w:val="en-US"/>
        </w:rPr>
      </w:pPr>
      <w:r w:rsidRPr="000B71E3">
        <w:rPr>
          <w:lang w:val="en-US"/>
        </w:rPr>
        <w:t xml:space="preserve">          $ref: '#/components/schemas/Rand'</w:t>
      </w:r>
    </w:p>
    <w:p w14:paraId="502A3B76" w14:textId="77777777" w:rsidR="00411BEC" w:rsidRPr="000B71E3" w:rsidRDefault="00411BEC" w:rsidP="00411BEC">
      <w:pPr>
        <w:pStyle w:val="PL"/>
        <w:rPr>
          <w:lang w:val="en-US"/>
        </w:rPr>
      </w:pPr>
      <w:r w:rsidRPr="000B71E3">
        <w:rPr>
          <w:lang w:val="en-US"/>
        </w:rPr>
        <w:t xml:space="preserve">        xres:</w:t>
      </w:r>
    </w:p>
    <w:p w14:paraId="7F37F78E" w14:textId="77777777" w:rsidR="00411BEC" w:rsidRPr="000B71E3" w:rsidRDefault="00411BEC" w:rsidP="00411BEC">
      <w:pPr>
        <w:pStyle w:val="PL"/>
        <w:rPr>
          <w:lang w:val="en-US"/>
        </w:rPr>
      </w:pPr>
      <w:r w:rsidRPr="000B71E3">
        <w:rPr>
          <w:lang w:val="en-US"/>
        </w:rPr>
        <w:t xml:space="preserve">          $ref: '#/components/schemas/Xres'</w:t>
      </w:r>
    </w:p>
    <w:p w14:paraId="2120ECB0" w14:textId="77777777" w:rsidR="00411BEC" w:rsidRPr="000B71E3" w:rsidRDefault="00411BEC" w:rsidP="00411BEC">
      <w:pPr>
        <w:pStyle w:val="PL"/>
        <w:rPr>
          <w:lang w:val="en-US"/>
        </w:rPr>
      </w:pPr>
      <w:r w:rsidRPr="000B71E3">
        <w:rPr>
          <w:lang w:val="en-US"/>
        </w:rPr>
        <w:t xml:space="preserve">        autn:</w:t>
      </w:r>
    </w:p>
    <w:p w14:paraId="0724D736" w14:textId="77777777" w:rsidR="00411BEC" w:rsidRPr="000B71E3" w:rsidRDefault="00411BEC" w:rsidP="00411BEC">
      <w:pPr>
        <w:pStyle w:val="PL"/>
        <w:rPr>
          <w:lang w:val="en-US"/>
        </w:rPr>
      </w:pPr>
      <w:r w:rsidRPr="000B71E3">
        <w:rPr>
          <w:lang w:val="en-US"/>
        </w:rPr>
        <w:t xml:space="preserve">          $ref: '#/components/schemas/Autn'</w:t>
      </w:r>
    </w:p>
    <w:p w14:paraId="2B60D9BB" w14:textId="77777777" w:rsidR="00411BEC" w:rsidRPr="000B71E3" w:rsidRDefault="00411BEC" w:rsidP="00411BEC">
      <w:pPr>
        <w:pStyle w:val="PL"/>
        <w:rPr>
          <w:lang w:val="en-US"/>
        </w:rPr>
      </w:pPr>
      <w:r w:rsidRPr="000B71E3">
        <w:rPr>
          <w:lang w:val="en-US"/>
        </w:rPr>
        <w:t xml:space="preserve">        ckPrime:</w:t>
      </w:r>
    </w:p>
    <w:p w14:paraId="3D8DADBB" w14:textId="77777777" w:rsidR="00411BEC" w:rsidRPr="000B71E3" w:rsidRDefault="00411BEC" w:rsidP="00411BEC">
      <w:pPr>
        <w:pStyle w:val="PL"/>
        <w:rPr>
          <w:lang w:val="en-US"/>
        </w:rPr>
      </w:pPr>
      <w:r w:rsidRPr="000B71E3">
        <w:rPr>
          <w:lang w:val="en-US"/>
        </w:rPr>
        <w:t xml:space="preserve">          $ref: '#/components/schemas/CkPrime'</w:t>
      </w:r>
    </w:p>
    <w:p w14:paraId="7F4EADC1" w14:textId="77777777" w:rsidR="00411BEC" w:rsidRPr="000B71E3" w:rsidRDefault="00411BEC" w:rsidP="00411BEC">
      <w:pPr>
        <w:pStyle w:val="PL"/>
        <w:rPr>
          <w:lang w:val="en-US"/>
        </w:rPr>
      </w:pPr>
      <w:r w:rsidRPr="000B71E3">
        <w:rPr>
          <w:lang w:val="en-US"/>
        </w:rPr>
        <w:t xml:space="preserve">        ikPrime:</w:t>
      </w:r>
    </w:p>
    <w:p w14:paraId="086CC89E" w14:textId="77777777" w:rsidR="00411BEC" w:rsidRPr="000B71E3" w:rsidRDefault="00411BEC" w:rsidP="00411BEC">
      <w:pPr>
        <w:pStyle w:val="PL"/>
        <w:rPr>
          <w:lang w:val="en-US"/>
        </w:rPr>
      </w:pPr>
      <w:r w:rsidRPr="000B71E3">
        <w:rPr>
          <w:lang w:val="en-US"/>
        </w:rPr>
        <w:t xml:space="preserve">          $ref: '#/components/schemas/IkPrime'</w:t>
      </w:r>
    </w:p>
    <w:p w14:paraId="5059007B" w14:textId="77777777" w:rsidR="004A3BEC" w:rsidRPr="000B71E3" w:rsidRDefault="004A3BEC" w:rsidP="00411BEC">
      <w:pPr>
        <w:pStyle w:val="PL"/>
        <w:rPr>
          <w:lang w:val="en-US"/>
        </w:rPr>
      </w:pPr>
    </w:p>
    <w:p w14:paraId="01745989" w14:textId="77777777" w:rsidR="00411BEC" w:rsidRPr="000B71E3" w:rsidRDefault="00411BEC" w:rsidP="00411BEC">
      <w:pPr>
        <w:pStyle w:val="PL"/>
        <w:rPr>
          <w:lang w:val="en-US"/>
        </w:rPr>
      </w:pPr>
      <w:r w:rsidRPr="000B71E3">
        <w:rPr>
          <w:lang w:val="en-US"/>
        </w:rPr>
        <w:t xml:space="preserve">    Av5GHeAka:</w:t>
      </w:r>
    </w:p>
    <w:p w14:paraId="679B90FE" w14:textId="77777777" w:rsidR="00411BEC" w:rsidRPr="000B71E3" w:rsidRDefault="00411BEC" w:rsidP="00411BEC">
      <w:pPr>
        <w:pStyle w:val="PL"/>
        <w:rPr>
          <w:lang w:val="en-US"/>
        </w:rPr>
      </w:pPr>
      <w:r w:rsidRPr="000B71E3">
        <w:rPr>
          <w:lang w:val="en-US"/>
        </w:rPr>
        <w:t xml:space="preserve">      type: object</w:t>
      </w:r>
    </w:p>
    <w:p w14:paraId="56165144" w14:textId="77777777" w:rsidR="00411BEC" w:rsidRPr="000B71E3" w:rsidRDefault="00411BEC" w:rsidP="00411BEC">
      <w:pPr>
        <w:pStyle w:val="PL"/>
        <w:rPr>
          <w:lang w:val="en-US"/>
        </w:rPr>
      </w:pPr>
      <w:r w:rsidRPr="000B71E3">
        <w:rPr>
          <w:lang w:val="en-US"/>
        </w:rPr>
        <w:t xml:space="preserve">      required:</w:t>
      </w:r>
    </w:p>
    <w:p w14:paraId="31387FB6" w14:textId="77777777" w:rsidR="00411BEC" w:rsidRPr="000B71E3" w:rsidRDefault="00411BEC" w:rsidP="00411BEC">
      <w:pPr>
        <w:pStyle w:val="PL"/>
        <w:rPr>
          <w:lang w:val="en-US"/>
        </w:rPr>
      </w:pPr>
      <w:r w:rsidRPr="000B71E3">
        <w:rPr>
          <w:lang w:val="en-US"/>
        </w:rPr>
        <w:t xml:space="preserve">        - avType</w:t>
      </w:r>
    </w:p>
    <w:p w14:paraId="5F883312" w14:textId="77777777" w:rsidR="00411BEC" w:rsidRPr="000B71E3" w:rsidRDefault="00411BEC" w:rsidP="00411BEC">
      <w:pPr>
        <w:pStyle w:val="PL"/>
        <w:rPr>
          <w:lang w:val="en-US"/>
        </w:rPr>
      </w:pPr>
      <w:r w:rsidRPr="000B71E3">
        <w:rPr>
          <w:lang w:val="en-US"/>
        </w:rPr>
        <w:t xml:space="preserve">        - rand</w:t>
      </w:r>
    </w:p>
    <w:p w14:paraId="071C1E19" w14:textId="77777777" w:rsidR="00411BEC" w:rsidRPr="000B71E3" w:rsidRDefault="00411BEC" w:rsidP="00411BEC">
      <w:pPr>
        <w:pStyle w:val="PL"/>
        <w:rPr>
          <w:lang w:val="en-US"/>
        </w:rPr>
      </w:pPr>
      <w:r w:rsidRPr="000B71E3">
        <w:rPr>
          <w:lang w:val="en-US"/>
        </w:rPr>
        <w:t xml:space="preserve">        - xresStar</w:t>
      </w:r>
    </w:p>
    <w:p w14:paraId="5CBB4F6A" w14:textId="77777777" w:rsidR="00411BEC" w:rsidRPr="000B71E3" w:rsidRDefault="00411BEC" w:rsidP="00411BEC">
      <w:pPr>
        <w:pStyle w:val="PL"/>
        <w:rPr>
          <w:lang w:val="en-US"/>
        </w:rPr>
      </w:pPr>
      <w:r w:rsidRPr="000B71E3">
        <w:rPr>
          <w:lang w:val="en-US"/>
        </w:rPr>
        <w:t xml:space="preserve">        - autn</w:t>
      </w:r>
    </w:p>
    <w:p w14:paraId="18E28767" w14:textId="77777777" w:rsidR="00411BEC" w:rsidRPr="000B71E3" w:rsidRDefault="00411BEC" w:rsidP="00411BEC">
      <w:pPr>
        <w:pStyle w:val="PL"/>
        <w:rPr>
          <w:lang w:val="en-US"/>
        </w:rPr>
      </w:pPr>
      <w:r w:rsidRPr="000B71E3">
        <w:rPr>
          <w:lang w:val="en-US"/>
        </w:rPr>
        <w:t xml:space="preserve">        - kausf</w:t>
      </w:r>
    </w:p>
    <w:p w14:paraId="4571317E" w14:textId="77777777" w:rsidR="00411BEC" w:rsidRPr="000B71E3" w:rsidRDefault="00411BEC" w:rsidP="00411BEC">
      <w:pPr>
        <w:pStyle w:val="PL"/>
        <w:rPr>
          <w:lang w:val="en-US"/>
        </w:rPr>
      </w:pPr>
      <w:r w:rsidRPr="000B71E3">
        <w:rPr>
          <w:lang w:val="en-US"/>
        </w:rPr>
        <w:t xml:space="preserve">      properties:</w:t>
      </w:r>
    </w:p>
    <w:p w14:paraId="228475A8" w14:textId="77777777" w:rsidR="00411BEC" w:rsidRPr="000B71E3" w:rsidRDefault="00411BEC" w:rsidP="00411BEC">
      <w:pPr>
        <w:pStyle w:val="PL"/>
        <w:rPr>
          <w:lang w:val="en-US"/>
        </w:rPr>
      </w:pPr>
      <w:r w:rsidRPr="000B71E3">
        <w:rPr>
          <w:lang w:val="en-US"/>
        </w:rPr>
        <w:t xml:space="preserve">        avType:</w:t>
      </w:r>
    </w:p>
    <w:p w14:paraId="4EA2816D" w14:textId="77777777" w:rsidR="00411BEC" w:rsidRPr="000B71E3" w:rsidRDefault="00411BEC" w:rsidP="00411BEC">
      <w:pPr>
        <w:pStyle w:val="PL"/>
        <w:rPr>
          <w:lang w:val="en-US"/>
        </w:rPr>
      </w:pPr>
      <w:r w:rsidRPr="000B71E3">
        <w:rPr>
          <w:lang w:val="en-US"/>
        </w:rPr>
        <w:t xml:space="preserve">          $ref: '#/components/schemas/AvType'</w:t>
      </w:r>
    </w:p>
    <w:p w14:paraId="4B4C12CE" w14:textId="77777777" w:rsidR="00411BEC" w:rsidRPr="000B71E3" w:rsidRDefault="00411BEC" w:rsidP="00411BEC">
      <w:pPr>
        <w:pStyle w:val="PL"/>
        <w:rPr>
          <w:lang w:val="en-US"/>
        </w:rPr>
      </w:pPr>
      <w:r w:rsidRPr="000B71E3">
        <w:rPr>
          <w:lang w:val="en-US"/>
        </w:rPr>
        <w:t xml:space="preserve">        rand:</w:t>
      </w:r>
    </w:p>
    <w:p w14:paraId="407A4B5E" w14:textId="77777777" w:rsidR="00411BEC" w:rsidRPr="000B71E3" w:rsidRDefault="00411BEC" w:rsidP="00411BEC">
      <w:pPr>
        <w:pStyle w:val="PL"/>
        <w:rPr>
          <w:lang w:val="en-US"/>
        </w:rPr>
      </w:pPr>
      <w:r w:rsidRPr="000B71E3">
        <w:rPr>
          <w:lang w:val="en-US"/>
        </w:rPr>
        <w:t xml:space="preserve">          $ref: '#/components/schemas/Rand'</w:t>
      </w:r>
    </w:p>
    <w:p w14:paraId="2EAA2985" w14:textId="77777777" w:rsidR="00411BEC" w:rsidRPr="000B71E3" w:rsidRDefault="00411BEC" w:rsidP="00411BEC">
      <w:pPr>
        <w:pStyle w:val="PL"/>
        <w:rPr>
          <w:lang w:val="en-US"/>
        </w:rPr>
      </w:pPr>
      <w:r w:rsidRPr="000B71E3">
        <w:rPr>
          <w:lang w:val="en-US"/>
        </w:rPr>
        <w:t xml:space="preserve">        xresStar:</w:t>
      </w:r>
    </w:p>
    <w:p w14:paraId="51079B06" w14:textId="77777777" w:rsidR="00411BEC" w:rsidRPr="000B71E3" w:rsidRDefault="00411BEC" w:rsidP="00411BEC">
      <w:pPr>
        <w:pStyle w:val="PL"/>
        <w:rPr>
          <w:lang w:val="en-US"/>
        </w:rPr>
      </w:pPr>
      <w:r w:rsidRPr="000B71E3">
        <w:rPr>
          <w:lang w:val="en-US"/>
        </w:rPr>
        <w:t xml:space="preserve">          $ref: '#/components/schemas/XresStar'</w:t>
      </w:r>
    </w:p>
    <w:p w14:paraId="2BD30880" w14:textId="77777777" w:rsidR="00411BEC" w:rsidRPr="000B71E3" w:rsidRDefault="00411BEC" w:rsidP="00411BEC">
      <w:pPr>
        <w:pStyle w:val="PL"/>
        <w:rPr>
          <w:lang w:val="en-US"/>
        </w:rPr>
      </w:pPr>
      <w:r w:rsidRPr="000B71E3">
        <w:rPr>
          <w:lang w:val="en-US"/>
        </w:rPr>
        <w:t xml:space="preserve">        autn:</w:t>
      </w:r>
    </w:p>
    <w:p w14:paraId="59F9EFBD" w14:textId="77777777" w:rsidR="00411BEC" w:rsidRPr="000B71E3" w:rsidRDefault="00411BEC" w:rsidP="00411BEC">
      <w:pPr>
        <w:pStyle w:val="PL"/>
        <w:rPr>
          <w:lang w:val="en-US"/>
        </w:rPr>
      </w:pPr>
      <w:r w:rsidRPr="000B71E3">
        <w:rPr>
          <w:lang w:val="en-US"/>
        </w:rPr>
        <w:t xml:space="preserve">          $ref: '#/components/schemas/Autn'</w:t>
      </w:r>
    </w:p>
    <w:p w14:paraId="646F0C4F" w14:textId="77777777" w:rsidR="00411BEC" w:rsidRPr="000B71E3" w:rsidRDefault="00411BEC" w:rsidP="00411BEC">
      <w:pPr>
        <w:pStyle w:val="PL"/>
        <w:rPr>
          <w:lang w:val="en-US"/>
        </w:rPr>
      </w:pPr>
      <w:r w:rsidRPr="000B71E3">
        <w:rPr>
          <w:lang w:val="en-US"/>
        </w:rPr>
        <w:t xml:space="preserve">        kausf:</w:t>
      </w:r>
    </w:p>
    <w:p w14:paraId="13382D0F" w14:textId="77777777" w:rsidR="00411BEC" w:rsidRPr="000B71E3" w:rsidRDefault="00411BEC" w:rsidP="00411BEC">
      <w:pPr>
        <w:pStyle w:val="PL"/>
        <w:rPr>
          <w:lang w:val="en-US"/>
        </w:rPr>
      </w:pPr>
      <w:r w:rsidRPr="000B71E3">
        <w:rPr>
          <w:lang w:val="en-US"/>
        </w:rPr>
        <w:t xml:space="preserve">          $ref: '#/components/schemas/Kausf'</w:t>
      </w:r>
    </w:p>
    <w:p w14:paraId="6D2563AD" w14:textId="77777777" w:rsidR="004A3BEC" w:rsidRPr="000B71E3" w:rsidRDefault="004A3BEC" w:rsidP="00411BEC">
      <w:pPr>
        <w:pStyle w:val="PL"/>
        <w:rPr>
          <w:lang w:val="en-US"/>
        </w:rPr>
      </w:pPr>
    </w:p>
    <w:p w14:paraId="4E6DCBC6" w14:textId="77777777" w:rsidR="00411BEC" w:rsidRPr="000B71E3" w:rsidRDefault="00411BEC" w:rsidP="00411BEC">
      <w:pPr>
        <w:pStyle w:val="PL"/>
        <w:rPr>
          <w:lang w:val="en-US"/>
        </w:rPr>
      </w:pPr>
      <w:r w:rsidRPr="000B71E3">
        <w:rPr>
          <w:lang w:val="en-US"/>
        </w:rPr>
        <w:t xml:space="preserve">    ResynchronizationInfo:</w:t>
      </w:r>
    </w:p>
    <w:p w14:paraId="652F425E" w14:textId="77777777" w:rsidR="00411BEC" w:rsidRPr="000B71E3" w:rsidRDefault="00411BEC" w:rsidP="00411BEC">
      <w:pPr>
        <w:pStyle w:val="PL"/>
        <w:rPr>
          <w:lang w:val="en-US"/>
        </w:rPr>
      </w:pPr>
      <w:r w:rsidRPr="000B71E3">
        <w:rPr>
          <w:lang w:val="en-US"/>
        </w:rPr>
        <w:t xml:space="preserve">      type: object</w:t>
      </w:r>
    </w:p>
    <w:p w14:paraId="61120F60" w14:textId="77777777" w:rsidR="00411BEC" w:rsidRPr="000B71E3" w:rsidRDefault="00411BEC" w:rsidP="00411BEC">
      <w:pPr>
        <w:pStyle w:val="PL"/>
        <w:rPr>
          <w:lang w:val="en-US"/>
        </w:rPr>
      </w:pPr>
      <w:r w:rsidRPr="000B71E3">
        <w:rPr>
          <w:lang w:val="en-US"/>
        </w:rPr>
        <w:t xml:space="preserve">      required:</w:t>
      </w:r>
    </w:p>
    <w:p w14:paraId="0CE4C00D" w14:textId="77777777" w:rsidR="00411BEC" w:rsidRPr="000B71E3" w:rsidRDefault="00411BEC" w:rsidP="00411BEC">
      <w:pPr>
        <w:pStyle w:val="PL"/>
        <w:rPr>
          <w:lang w:val="en-US"/>
        </w:rPr>
      </w:pPr>
      <w:r w:rsidRPr="000B71E3">
        <w:rPr>
          <w:lang w:val="en-US"/>
        </w:rPr>
        <w:t xml:space="preserve">        - rand</w:t>
      </w:r>
    </w:p>
    <w:p w14:paraId="3EA874F6" w14:textId="77777777" w:rsidR="00411BEC" w:rsidRPr="000B71E3" w:rsidRDefault="00411BEC" w:rsidP="00411BEC">
      <w:pPr>
        <w:pStyle w:val="PL"/>
        <w:rPr>
          <w:lang w:val="en-US"/>
        </w:rPr>
      </w:pPr>
      <w:r w:rsidRPr="000B71E3">
        <w:rPr>
          <w:lang w:val="en-US"/>
        </w:rPr>
        <w:t xml:space="preserve">        - auts</w:t>
      </w:r>
    </w:p>
    <w:p w14:paraId="5F9BCAB8" w14:textId="77777777" w:rsidR="00411BEC" w:rsidRPr="000B71E3" w:rsidRDefault="00411BEC" w:rsidP="00411BEC">
      <w:pPr>
        <w:pStyle w:val="PL"/>
        <w:rPr>
          <w:lang w:val="en-US"/>
        </w:rPr>
      </w:pPr>
      <w:r w:rsidRPr="000B71E3">
        <w:rPr>
          <w:lang w:val="en-US"/>
        </w:rPr>
        <w:t xml:space="preserve">      properties:</w:t>
      </w:r>
    </w:p>
    <w:p w14:paraId="76BCEE60" w14:textId="77777777" w:rsidR="00411BEC" w:rsidRPr="000B71E3" w:rsidRDefault="00411BEC" w:rsidP="00411BEC">
      <w:pPr>
        <w:pStyle w:val="PL"/>
        <w:rPr>
          <w:lang w:val="en-US"/>
        </w:rPr>
      </w:pPr>
      <w:r w:rsidRPr="000B71E3">
        <w:rPr>
          <w:lang w:val="en-US"/>
        </w:rPr>
        <w:t xml:space="preserve">        rand:</w:t>
      </w:r>
    </w:p>
    <w:p w14:paraId="4911CA8A" w14:textId="77777777" w:rsidR="00411BEC" w:rsidRPr="000B71E3" w:rsidRDefault="00411BEC" w:rsidP="00411BEC">
      <w:pPr>
        <w:pStyle w:val="PL"/>
        <w:rPr>
          <w:lang w:val="en-US"/>
        </w:rPr>
      </w:pPr>
      <w:r w:rsidRPr="000B71E3">
        <w:rPr>
          <w:lang w:val="en-US"/>
        </w:rPr>
        <w:t xml:space="preserve">          $ref: '#/components/schemas/Rand'</w:t>
      </w:r>
    </w:p>
    <w:p w14:paraId="4A93FF1A" w14:textId="77777777" w:rsidR="00411BEC" w:rsidRPr="000B71E3" w:rsidRDefault="00411BEC" w:rsidP="00411BEC">
      <w:pPr>
        <w:pStyle w:val="PL"/>
        <w:rPr>
          <w:lang w:val="en-US"/>
        </w:rPr>
      </w:pPr>
      <w:r w:rsidRPr="000B71E3">
        <w:rPr>
          <w:lang w:val="en-US"/>
        </w:rPr>
        <w:t xml:space="preserve">        auts:</w:t>
      </w:r>
    </w:p>
    <w:p w14:paraId="2AAE62A9" w14:textId="77777777" w:rsidR="00411BEC" w:rsidRPr="000B71E3" w:rsidRDefault="00411BEC" w:rsidP="00411BEC">
      <w:pPr>
        <w:pStyle w:val="PL"/>
        <w:rPr>
          <w:lang w:val="en-US"/>
        </w:rPr>
      </w:pPr>
      <w:r w:rsidRPr="000B71E3">
        <w:rPr>
          <w:lang w:val="en-US"/>
        </w:rPr>
        <w:t xml:space="preserve">          $ref: '#/components/schemas/Auts'</w:t>
      </w:r>
    </w:p>
    <w:p w14:paraId="7F0BBB8B" w14:textId="77777777" w:rsidR="003D7BCD" w:rsidRPr="000B71E3" w:rsidRDefault="003D7BCD" w:rsidP="003D7BCD">
      <w:pPr>
        <w:pStyle w:val="PL"/>
        <w:rPr>
          <w:lang w:val="en-US"/>
        </w:rPr>
      </w:pPr>
    </w:p>
    <w:p w14:paraId="0026AEA6" w14:textId="77777777" w:rsidR="003D7BCD" w:rsidRPr="000B71E3" w:rsidRDefault="003D7BCD" w:rsidP="003D7BCD">
      <w:pPr>
        <w:pStyle w:val="PL"/>
        <w:rPr>
          <w:lang w:val="en-US"/>
        </w:rPr>
      </w:pPr>
      <w:r w:rsidRPr="000B71E3">
        <w:rPr>
          <w:lang w:val="en-US"/>
        </w:rPr>
        <w:t xml:space="preserve">    AuthEvent:</w:t>
      </w:r>
    </w:p>
    <w:p w14:paraId="6706C030" w14:textId="77777777" w:rsidR="003D7BCD" w:rsidRPr="000B71E3" w:rsidRDefault="003D7BCD" w:rsidP="003D7BCD">
      <w:pPr>
        <w:pStyle w:val="PL"/>
        <w:rPr>
          <w:lang w:val="en-US"/>
        </w:rPr>
      </w:pPr>
      <w:r w:rsidRPr="000B71E3">
        <w:rPr>
          <w:lang w:val="en-US"/>
        </w:rPr>
        <w:t xml:space="preserve">      type: object</w:t>
      </w:r>
    </w:p>
    <w:p w14:paraId="0907DFE3" w14:textId="77777777" w:rsidR="003D7BCD" w:rsidRPr="000B71E3" w:rsidRDefault="003D7BCD" w:rsidP="003D7BCD">
      <w:pPr>
        <w:pStyle w:val="PL"/>
        <w:rPr>
          <w:lang w:val="en-US"/>
        </w:rPr>
      </w:pPr>
      <w:r w:rsidRPr="000B71E3">
        <w:rPr>
          <w:lang w:val="en-US"/>
        </w:rPr>
        <w:t xml:space="preserve">      required:</w:t>
      </w:r>
    </w:p>
    <w:p w14:paraId="0E24BF4A" w14:textId="77777777" w:rsidR="003D7BCD" w:rsidRPr="000B71E3" w:rsidRDefault="003D7BCD" w:rsidP="003D7BCD">
      <w:pPr>
        <w:pStyle w:val="PL"/>
        <w:rPr>
          <w:lang w:val="en-US"/>
        </w:rPr>
      </w:pPr>
      <w:r w:rsidRPr="000B71E3">
        <w:rPr>
          <w:lang w:val="en-US"/>
        </w:rPr>
        <w:t xml:space="preserve">        - nfInstanceId</w:t>
      </w:r>
    </w:p>
    <w:p w14:paraId="32CB39B9" w14:textId="77777777" w:rsidR="003D7BCD" w:rsidRPr="000B71E3" w:rsidRDefault="003D7BCD" w:rsidP="003D7BCD">
      <w:pPr>
        <w:pStyle w:val="PL"/>
        <w:rPr>
          <w:lang w:val="en-US"/>
        </w:rPr>
      </w:pPr>
      <w:r w:rsidRPr="000B71E3">
        <w:rPr>
          <w:lang w:val="en-US"/>
        </w:rPr>
        <w:t xml:space="preserve">        - success</w:t>
      </w:r>
    </w:p>
    <w:p w14:paraId="39723EC1" w14:textId="77777777" w:rsidR="003D7BCD" w:rsidRPr="000B71E3" w:rsidRDefault="003D7BCD" w:rsidP="003D7BCD">
      <w:pPr>
        <w:pStyle w:val="PL"/>
        <w:rPr>
          <w:lang w:val="en-US"/>
        </w:rPr>
      </w:pPr>
      <w:r w:rsidRPr="000B71E3">
        <w:rPr>
          <w:lang w:val="en-US"/>
        </w:rPr>
        <w:t xml:space="preserve">        - timeStamp</w:t>
      </w:r>
    </w:p>
    <w:p w14:paraId="6EDE5611" w14:textId="77777777" w:rsidR="00E429C0" w:rsidRDefault="003D7BCD" w:rsidP="00E429C0">
      <w:pPr>
        <w:pStyle w:val="PL"/>
        <w:rPr>
          <w:lang w:val="en-US"/>
        </w:rPr>
      </w:pPr>
      <w:r w:rsidRPr="000B71E3">
        <w:rPr>
          <w:lang w:val="en-US"/>
        </w:rPr>
        <w:t xml:space="preserve">        - authType</w:t>
      </w:r>
    </w:p>
    <w:p w14:paraId="6298AFDA" w14:textId="77777777" w:rsidR="003D7BCD" w:rsidRPr="000B71E3" w:rsidRDefault="00E429C0" w:rsidP="00E429C0">
      <w:pPr>
        <w:pStyle w:val="PL"/>
        <w:rPr>
          <w:lang w:val="en-US"/>
        </w:rPr>
      </w:pPr>
      <w:r>
        <w:rPr>
          <w:lang w:val="en-US"/>
        </w:rPr>
        <w:t xml:space="preserve">        - servingNetworkName</w:t>
      </w:r>
    </w:p>
    <w:p w14:paraId="169F2AC5" w14:textId="77777777" w:rsidR="003D7BCD" w:rsidRPr="000B71E3" w:rsidRDefault="003D7BCD" w:rsidP="003D7BCD">
      <w:pPr>
        <w:pStyle w:val="PL"/>
        <w:rPr>
          <w:lang w:val="en-US"/>
        </w:rPr>
      </w:pPr>
      <w:r w:rsidRPr="000B71E3">
        <w:rPr>
          <w:lang w:val="en-US"/>
        </w:rPr>
        <w:t xml:space="preserve">      properties:</w:t>
      </w:r>
    </w:p>
    <w:p w14:paraId="7338829B" w14:textId="77777777" w:rsidR="003D7BCD" w:rsidRPr="000B71E3" w:rsidRDefault="003D7BCD" w:rsidP="003D7BCD">
      <w:pPr>
        <w:pStyle w:val="PL"/>
        <w:rPr>
          <w:lang w:val="en-US"/>
        </w:rPr>
      </w:pPr>
      <w:r w:rsidRPr="000B71E3">
        <w:rPr>
          <w:lang w:val="en-US"/>
        </w:rPr>
        <w:t xml:space="preserve">        nfInstanceId:</w:t>
      </w:r>
    </w:p>
    <w:p w14:paraId="59F7799B" w14:textId="77777777"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14:paraId="06010E8C" w14:textId="77777777" w:rsidR="003D7BCD" w:rsidRPr="000B71E3" w:rsidRDefault="003D7BCD" w:rsidP="003D7BCD">
      <w:pPr>
        <w:pStyle w:val="PL"/>
        <w:rPr>
          <w:lang w:val="en-US"/>
        </w:rPr>
      </w:pPr>
      <w:r w:rsidRPr="000B71E3">
        <w:rPr>
          <w:lang w:val="en-US"/>
        </w:rPr>
        <w:t xml:space="preserve">        success:</w:t>
      </w:r>
    </w:p>
    <w:p w14:paraId="7197BF2A" w14:textId="77777777" w:rsidR="00203C2B" w:rsidRPr="000B71E3" w:rsidRDefault="00203C2B" w:rsidP="00203C2B">
      <w:pPr>
        <w:pStyle w:val="PL"/>
        <w:rPr>
          <w:lang w:val="en-US"/>
        </w:rPr>
      </w:pPr>
      <w:r w:rsidRPr="000B71E3">
        <w:rPr>
          <w:lang w:val="en-US"/>
        </w:rPr>
        <w:t xml:space="preserve">          $ref: '#/components/schemas/Success'</w:t>
      </w:r>
    </w:p>
    <w:p w14:paraId="658D91D6" w14:textId="77777777" w:rsidR="003D7BCD" w:rsidRPr="000B71E3" w:rsidRDefault="003D7BCD" w:rsidP="003D7BCD">
      <w:pPr>
        <w:pStyle w:val="PL"/>
        <w:rPr>
          <w:lang w:val="en-US"/>
        </w:rPr>
      </w:pPr>
      <w:r w:rsidRPr="000B71E3">
        <w:rPr>
          <w:lang w:val="en-US"/>
        </w:rPr>
        <w:t xml:space="preserve">        timeStamp:</w:t>
      </w:r>
    </w:p>
    <w:p w14:paraId="0320A805" w14:textId="77777777"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14:paraId="16DA832A" w14:textId="77777777" w:rsidR="003D7BCD" w:rsidRPr="000B71E3" w:rsidRDefault="003D7BCD" w:rsidP="003D7BCD">
      <w:pPr>
        <w:pStyle w:val="PL"/>
        <w:rPr>
          <w:lang w:val="en-US"/>
        </w:rPr>
      </w:pPr>
      <w:r w:rsidRPr="000B71E3">
        <w:rPr>
          <w:lang w:val="en-US"/>
        </w:rPr>
        <w:t xml:space="preserve">        authType:</w:t>
      </w:r>
    </w:p>
    <w:p w14:paraId="57E69057" w14:textId="77777777" w:rsidR="003D7BCD" w:rsidRPr="000B71E3" w:rsidRDefault="003D7BCD" w:rsidP="003D7BCD">
      <w:pPr>
        <w:pStyle w:val="PL"/>
        <w:rPr>
          <w:lang w:val="en-US"/>
        </w:rPr>
      </w:pPr>
      <w:r w:rsidRPr="000B71E3">
        <w:rPr>
          <w:lang w:val="en-US"/>
        </w:rPr>
        <w:lastRenderedPageBreak/>
        <w:t xml:space="preserve">          $ref: '#/components/schemas/AuthType'</w:t>
      </w:r>
    </w:p>
    <w:p w14:paraId="433C3F49" w14:textId="77777777" w:rsidR="00E429C0" w:rsidRPr="000B71E3" w:rsidRDefault="00E429C0" w:rsidP="00E429C0">
      <w:pPr>
        <w:pStyle w:val="PL"/>
        <w:rPr>
          <w:lang w:val="en-US"/>
        </w:rPr>
      </w:pPr>
      <w:r w:rsidRPr="000B71E3">
        <w:rPr>
          <w:lang w:val="en-US"/>
        </w:rPr>
        <w:t xml:space="preserve">        servingNetworkName:</w:t>
      </w:r>
    </w:p>
    <w:p w14:paraId="795499A6" w14:textId="77777777" w:rsidR="00E429C0" w:rsidRPr="000B71E3" w:rsidRDefault="00E429C0" w:rsidP="00E429C0">
      <w:pPr>
        <w:pStyle w:val="PL"/>
        <w:rPr>
          <w:lang w:val="en-US"/>
        </w:rPr>
      </w:pPr>
      <w:r w:rsidRPr="000B71E3">
        <w:rPr>
          <w:lang w:val="en-US"/>
        </w:rPr>
        <w:t xml:space="preserve">          $ref: '#/components/schemas/ServingNetworkName'</w:t>
      </w:r>
    </w:p>
    <w:p w14:paraId="3D97761B" w14:textId="77777777" w:rsidR="003D7BCD" w:rsidRPr="000B71E3" w:rsidRDefault="003D7BCD" w:rsidP="00411BEC">
      <w:pPr>
        <w:pStyle w:val="PL"/>
        <w:rPr>
          <w:lang w:val="en-US"/>
        </w:rPr>
      </w:pPr>
    </w:p>
    <w:p w14:paraId="769ACCF0" w14:textId="77777777" w:rsidR="004A3BEC" w:rsidRPr="000B71E3" w:rsidRDefault="004A3BEC" w:rsidP="00411BEC">
      <w:pPr>
        <w:pStyle w:val="PL"/>
        <w:rPr>
          <w:lang w:val="en-US"/>
        </w:rPr>
      </w:pPr>
      <w:r w:rsidRPr="000B71E3">
        <w:rPr>
          <w:lang w:val="en-US"/>
        </w:rPr>
        <w:t>#</w:t>
      </w:r>
      <w:r w:rsidR="0051099E" w:rsidRPr="000B71E3">
        <w:rPr>
          <w:lang w:val="en-US"/>
        </w:rPr>
        <w:t xml:space="preserve"> SIMPLE TYPES:</w:t>
      </w:r>
    </w:p>
    <w:p w14:paraId="2BB4F8F1" w14:textId="77777777" w:rsidR="004A3BEC" w:rsidRPr="000B71E3" w:rsidRDefault="004A3BEC" w:rsidP="00411BEC">
      <w:pPr>
        <w:pStyle w:val="PL"/>
        <w:rPr>
          <w:lang w:val="en-US"/>
        </w:rPr>
      </w:pPr>
    </w:p>
    <w:p w14:paraId="58BF02CD" w14:textId="77777777" w:rsidR="00411BEC" w:rsidRPr="000B71E3" w:rsidRDefault="00411BEC" w:rsidP="00411BEC">
      <w:pPr>
        <w:pStyle w:val="PL"/>
        <w:rPr>
          <w:lang w:val="en-US"/>
        </w:rPr>
      </w:pPr>
      <w:r w:rsidRPr="000B71E3">
        <w:rPr>
          <w:lang w:val="en-US"/>
        </w:rPr>
        <w:t xml:space="preserve">    Autn:</w:t>
      </w:r>
    </w:p>
    <w:p w14:paraId="32DB56BA" w14:textId="77777777" w:rsidR="00411BEC" w:rsidRPr="000B71E3" w:rsidRDefault="00411BEC" w:rsidP="00411BEC">
      <w:pPr>
        <w:pStyle w:val="PL"/>
        <w:rPr>
          <w:lang w:val="en-US"/>
        </w:rPr>
      </w:pPr>
      <w:r w:rsidRPr="000B71E3">
        <w:rPr>
          <w:lang w:val="en-US"/>
        </w:rPr>
        <w:t xml:space="preserve">      type: string</w:t>
      </w:r>
    </w:p>
    <w:p w14:paraId="239AF8C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B46067E" w14:textId="77777777" w:rsidR="004A3BEC" w:rsidRPr="000B71E3" w:rsidRDefault="004A3BEC" w:rsidP="00411BEC">
      <w:pPr>
        <w:pStyle w:val="PL"/>
        <w:rPr>
          <w:lang w:val="en-US"/>
        </w:rPr>
      </w:pPr>
    </w:p>
    <w:p w14:paraId="1873C55A" w14:textId="77777777" w:rsidR="00411BEC" w:rsidRPr="000B71E3" w:rsidRDefault="00411BEC" w:rsidP="00411BEC">
      <w:pPr>
        <w:pStyle w:val="PL"/>
        <w:rPr>
          <w:lang w:val="en-US"/>
        </w:rPr>
      </w:pPr>
      <w:r w:rsidRPr="000B71E3">
        <w:rPr>
          <w:lang w:val="en-US"/>
        </w:rPr>
        <w:t xml:space="preserve">    Auts:</w:t>
      </w:r>
    </w:p>
    <w:p w14:paraId="2C66BC4D" w14:textId="77777777" w:rsidR="00411BEC" w:rsidRPr="000B71E3" w:rsidRDefault="00411BEC" w:rsidP="00411BEC">
      <w:pPr>
        <w:pStyle w:val="PL"/>
        <w:rPr>
          <w:lang w:val="en-US"/>
        </w:rPr>
      </w:pPr>
      <w:r w:rsidRPr="000B71E3">
        <w:rPr>
          <w:lang w:val="en-US"/>
        </w:rPr>
        <w:t xml:space="preserve">      type: string</w:t>
      </w:r>
    </w:p>
    <w:p w14:paraId="7C52AF0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14:paraId="0B12D188" w14:textId="77777777" w:rsidR="004A3BEC" w:rsidRPr="000B71E3" w:rsidRDefault="004A3BEC" w:rsidP="00411BEC">
      <w:pPr>
        <w:pStyle w:val="PL"/>
        <w:rPr>
          <w:lang w:val="en-US"/>
        </w:rPr>
      </w:pPr>
    </w:p>
    <w:p w14:paraId="6BFD0447" w14:textId="77777777" w:rsidR="00411BEC" w:rsidRPr="000B71E3" w:rsidRDefault="00411BEC" w:rsidP="00411BEC">
      <w:pPr>
        <w:pStyle w:val="PL"/>
        <w:rPr>
          <w:lang w:val="en-US"/>
        </w:rPr>
      </w:pPr>
      <w:r w:rsidRPr="000B71E3">
        <w:rPr>
          <w:lang w:val="en-US"/>
        </w:rPr>
        <w:t xml:space="preserve">    CkPrime:</w:t>
      </w:r>
    </w:p>
    <w:p w14:paraId="649A08A2" w14:textId="77777777" w:rsidR="00411BEC" w:rsidRPr="000B71E3" w:rsidRDefault="00411BEC" w:rsidP="00411BEC">
      <w:pPr>
        <w:pStyle w:val="PL"/>
        <w:rPr>
          <w:lang w:val="en-US"/>
        </w:rPr>
      </w:pPr>
      <w:r w:rsidRPr="000B71E3">
        <w:rPr>
          <w:lang w:val="en-US"/>
        </w:rPr>
        <w:t xml:space="preserve">      type: string</w:t>
      </w:r>
    </w:p>
    <w:p w14:paraId="044A1DF9"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2A6C9B3F" w14:textId="77777777" w:rsidR="004A3BEC" w:rsidRPr="000B71E3" w:rsidRDefault="004A3BEC" w:rsidP="00411BEC">
      <w:pPr>
        <w:pStyle w:val="PL"/>
        <w:rPr>
          <w:lang w:val="en-US"/>
        </w:rPr>
      </w:pPr>
    </w:p>
    <w:p w14:paraId="238C85CC" w14:textId="77777777" w:rsidR="00411BEC" w:rsidRPr="000B71E3" w:rsidRDefault="00411BEC" w:rsidP="00411BEC">
      <w:pPr>
        <w:pStyle w:val="PL"/>
        <w:rPr>
          <w:lang w:val="en-US"/>
        </w:rPr>
      </w:pPr>
      <w:r w:rsidRPr="000B71E3">
        <w:rPr>
          <w:lang w:val="en-US"/>
        </w:rPr>
        <w:t xml:space="preserve">    IkPrime:</w:t>
      </w:r>
    </w:p>
    <w:p w14:paraId="60F5A8A4" w14:textId="77777777" w:rsidR="00411BEC" w:rsidRPr="000B71E3" w:rsidRDefault="00411BEC" w:rsidP="00411BEC">
      <w:pPr>
        <w:pStyle w:val="PL"/>
        <w:rPr>
          <w:lang w:val="en-US"/>
        </w:rPr>
      </w:pPr>
      <w:r w:rsidRPr="000B71E3">
        <w:rPr>
          <w:lang w:val="en-US"/>
        </w:rPr>
        <w:t xml:space="preserve">      type: string</w:t>
      </w:r>
    </w:p>
    <w:p w14:paraId="4B538AF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5F08364C" w14:textId="77777777" w:rsidR="004A3BEC" w:rsidRPr="000B71E3" w:rsidRDefault="004A3BEC" w:rsidP="00411BEC">
      <w:pPr>
        <w:pStyle w:val="PL"/>
        <w:rPr>
          <w:lang w:val="en-US"/>
        </w:rPr>
      </w:pPr>
    </w:p>
    <w:p w14:paraId="5917DD65" w14:textId="77777777" w:rsidR="00411BEC" w:rsidRPr="000B71E3" w:rsidRDefault="00411BEC" w:rsidP="00411BEC">
      <w:pPr>
        <w:pStyle w:val="PL"/>
        <w:rPr>
          <w:lang w:val="en-US"/>
        </w:rPr>
      </w:pPr>
      <w:r w:rsidRPr="000B71E3">
        <w:rPr>
          <w:lang w:val="en-US"/>
        </w:rPr>
        <w:t xml:space="preserve">    Kausf:</w:t>
      </w:r>
    </w:p>
    <w:p w14:paraId="03955917" w14:textId="77777777" w:rsidR="00411BEC" w:rsidRPr="000B71E3" w:rsidRDefault="00411BEC" w:rsidP="00411BEC">
      <w:pPr>
        <w:pStyle w:val="PL"/>
        <w:rPr>
          <w:lang w:val="en-US"/>
        </w:rPr>
      </w:pPr>
      <w:r w:rsidRPr="000B71E3">
        <w:rPr>
          <w:lang w:val="en-US"/>
        </w:rPr>
        <w:t xml:space="preserve">      type: string</w:t>
      </w:r>
    </w:p>
    <w:p w14:paraId="13878254"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14:paraId="509F821E" w14:textId="77777777" w:rsidR="004A3BEC" w:rsidRPr="000B71E3" w:rsidRDefault="004A3BEC" w:rsidP="00411BEC">
      <w:pPr>
        <w:pStyle w:val="PL"/>
        <w:rPr>
          <w:lang w:val="en-US"/>
        </w:rPr>
      </w:pPr>
    </w:p>
    <w:p w14:paraId="124F9C2E" w14:textId="77777777" w:rsidR="00411BEC" w:rsidRPr="000B71E3" w:rsidRDefault="00411BEC" w:rsidP="00411BEC">
      <w:pPr>
        <w:pStyle w:val="PL"/>
        <w:rPr>
          <w:lang w:val="en-US"/>
        </w:rPr>
      </w:pPr>
      <w:r w:rsidRPr="000B71E3">
        <w:rPr>
          <w:lang w:val="en-US"/>
        </w:rPr>
        <w:t xml:space="preserve">    Rand:</w:t>
      </w:r>
    </w:p>
    <w:p w14:paraId="13275E0A" w14:textId="77777777" w:rsidR="00411BEC" w:rsidRPr="000B71E3" w:rsidRDefault="00411BEC" w:rsidP="00411BEC">
      <w:pPr>
        <w:pStyle w:val="PL"/>
        <w:rPr>
          <w:lang w:val="en-US"/>
        </w:rPr>
      </w:pPr>
      <w:r w:rsidRPr="000B71E3">
        <w:rPr>
          <w:lang w:val="en-US"/>
        </w:rPr>
        <w:t xml:space="preserve">      type: string</w:t>
      </w:r>
    </w:p>
    <w:p w14:paraId="684F6A7D"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49B53AD7" w14:textId="77777777" w:rsidR="004A3BEC" w:rsidRPr="000B71E3" w:rsidRDefault="004A3BEC" w:rsidP="00411BEC">
      <w:pPr>
        <w:pStyle w:val="PL"/>
        <w:rPr>
          <w:lang w:val="en-US"/>
        </w:rPr>
      </w:pPr>
    </w:p>
    <w:p w14:paraId="489F267E" w14:textId="77777777" w:rsidR="00411BEC" w:rsidRPr="000B71E3" w:rsidRDefault="00411BEC" w:rsidP="00411BEC">
      <w:pPr>
        <w:pStyle w:val="PL"/>
        <w:rPr>
          <w:lang w:val="en-US"/>
        </w:rPr>
      </w:pPr>
      <w:r w:rsidRPr="000B71E3">
        <w:rPr>
          <w:lang w:val="en-US"/>
        </w:rPr>
        <w:t xml:space="preserve">    Xres:</w:t>
      </w:r>
    </w:p>
    <w:p w14:paraId="1C948831" w14:textId="77777777" w:rsidR="00411BEC" w:rsidRPr="000B71E3" w:rsidRDefault="00411BEC" w:rsidP="00411BEC">
      <w:pPr>
        <w:pStyle w:val="PL"/>
        <w:rPr>
          <w:lang w:val="en-US"/>
        </w:rPr>
      </w:pPr>
      <w:r w:rsidRPr="000B71E3">
        <w:rPr>
          <w:lang w:val="en-US"/>
        </w:rPr>
        <w:t xml:space="preserve">      type: string</w:t>
      </w:r>
    </w:p>
    <w:p w14:paraId="0939802B"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14:paraId="7DF6A638" w14:textId="77777777" w:rsidR="004A3BEC" w:rsidRPr="000B71E3" w:rsidRDefault="004A3BEC" w:rsidP="00411BEC">
      <w:pPr>
        <w:pStyle w:val="PL"/>
        <w:rPr>
          <w:lang w:val="en-US"/>
        </w:rPr>
      </w:pPr>
    </w:p>
    <w:p w14:paraId="7A539FD0" w14:textId="77777777" w:rsidR="00411BEC" w:rsidRPr="000B71E3" w:rsidRDefault="00411BEC" w:rsidP="00411BEC">
      <w:pPr>
        <w:pStyle w:val="PL"/>
        <w:rPr>
          <w:lang w:val="en-US"/>
        </w:rPr>
      </w:pPr>
      <w:r w:rsidRPr="000B71E3">
        <w:rPr>
          <w:lang w:val="en-US"/>
        </w:rPr>
        <w:t xml:space="preserve">    XresStar:</w:t>
      </w:r>
    </w:p>
    <w:p w14:paraId="7526D6EF" w14:textId="77777777" w:rsidR="00411BEC" w:rsidRPr="000B71E3" w:rsidRDefault="00411BEC" w:rsidP="00411BEC">
      <w:pPr>
        <w:pStyle w:val="PL"/>
        <w:rPr>
          <w:lang w:val="en-US"/>
        </w:rPr>
      </w:pPr>
      <w:r w:rsidRPr="000B71E3">
        <w:rPr>
          <w:lang w:val="en-US"/>
        </w:rPr>
        <w:t xml:space="preserve">      type: string</w:t>
      </w:r>
    </w:p>
    <w:p w14:paraId="6E10901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C740F7C" w14:textId="77777777" w:rsidR="004A3BEC" w:rsidRPr="000B71E3" w:rsidRDefault="004A3BEC" w:rsidP="00411BEC">
      <w:pPr>
        <w:pStyle w:val="PL"/>
        <w:rPr>
          <w:lang w:val="en-US"/>
        </w:rPr>
      </w:pPr>
    </w:p>
    <w:p w14:paraId="5B82AEC9" w14:textId="77777777"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14:paraId="3F782B56" w14:textId="77777777" w:rsidR="00411BEC" w:rsidRPr="000B71E3" w:rsidRDefault="00411BEC" w:rsidP="00411BEC">
      <w:pPr>
        <w:pStyle w:val="PL"/>
        <w:rPr>
          <w:lang w:val="en-US"/>
        </w:rPr>
      </w:pPr>
      <w:r w:rsidRPr="000B71E3">
        <w:rPr>
          <w:lang w:val="en-US"/>
        </w:rPr>
        <w:t xml:space="preserve">      type: string</w:t>
      </w:r>
    </w:p>
    <w:p w14:paraId="002365AD" w14:textId="77777777"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 xml:space="preserve"> 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14:paraId="690052BF" w14:textId="77777777" w:rsidR="00203C2B" w:rsidRPr="000B71E3" w:rsidRDefault="00203C2B" w:rsidP="00203C2B">
      <w:pPr>
        <w:pStyle w:val="PL"/>
        <w:rPr>
          <w:lang w:val="en-US"/>
        </w:rPr>
      </w:pPr>
    </w:p>
    <w:p w14:paraId="4C734C5E" w14:textId="77777777" w:rsidR="00203C2B" w:rsidRPr="000B71E3" w:rsidRDefault="00203C2B" w:rsidP="00203C2B">
      <w:pPr>
        <w:pStyle w:val="PL"/>
        <w:rPr>
          <w:lang w:val="en-US"/>
        </w:rPr>
      </w:pPr>
      <w:r w:rsidRPr="000B71E3">
        <w:rPr>
          <w:lang w:val="en-US"/>
        </w:rPr>
        <w:t xml:space="preserve">    ServingNetworkName:</w:t>
      </w:r>
    </w:p>
    <w:p w14:paraId="7E459859" w14:textId="77777777" w:rsidR="003C2C59" w:rsidRPr="000B71E3" w:rsidRDefault="00203C2B" w:rsidP="003C2C59">
      <w:pPr>
        <w:pStyle w:val="PL"/>
        <w:rPr>
          <w:lang w:val="en-US"/>
        </w:rPr>
      </w:pPr>
      <w:r w:rsidRPr="000B71E3">
        <w:rPr>
          <w:lang w:val="en-US"/>
        </w:rPr>
        <w:t xml:space="preserve">      type: string</w:t>
      </w:r>
    </w:p>
    <w:p w14:paraId="4EF2853E" w14:textId="77777777"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14:paraId="48EE7F8D" w14:textId="77777777" w:rsidR="0004310B" w:rsidRPr="000B71E3" w:rsidRDefault="0004310B" w:rsidP="0004310B">
      <w:pPr>
        <w:pStyle w:val="PL"/>
        <w:rPr>
          <w:lang w:val="en-US"/>
        </w:rPr>
      </w:pPr>
    </w:p>
    <w:p w14:paraId="00A030DF" w14:textId="77777777" w:rsidR="0004310B" w:rsidRPr="000B71E3" w:rsidRDefault="0004310B" w:rsidP="0004310B">
      <w:pPr>
        <w:pStyle w:val="PL"/>
        <w:rPr>
          <w:lang w:val="en-US"/>
        </w:rPr>
      </w:pPr>
      <w:r w:rsidRPr="000B71E3">
        <w:rPr>
          <w:lang w:val="en-US"/>
        </w:rPr>
        <w:t xml:space="preserve">    Success:</w:t>
      </w:r>
    </w:p>
    <w:p w14:paraId="1C7F9D07" w14:textId="77777777" w:rsidR="0004310B" w:rsidRPr="000B71E3" w:rsidRDefault="0004310B" w:rsidP="0004310B">
      <w:pPr>
        <w:pStyle w:val="PL"/>
        <w:rPr>
          <w:lang w:val="en-US"/>
        </w:rPr>
      </w:pPr>
      <w:r w:rsidRPr="000B71E3">
        <w:rPr>
          <w:lang w:val="en-US"/>
        </w:rPr>
        <w:t xml:space="preserve">      type: boolean</w:t>
      </w:r>
    </w:p>
    <w:p w14:paraId="66B7C9FE" w14:textId="77777777" w:rsidR="004A3BEC" w:rsidRPr="000B71E3" w:rsidRDefault="004A3BEC" w:rsidP="0009749C">
      <w:pPr>
        <w:pStyle w:val="PL"/>
        <w:rPr>
          <w:lang w:val="en-US"/>
        </w:rPr>
      </w:pPr>
    </w:p>
    <w:p w14:paraId="33CD004F" w14:textId="77777777" w:rsidR="0051099E" w:rsidRPr="000B71E3" w:rsidRDefault="0051099E" w:rsidP="0009749C">
      <w:pPr>
        <w:pStyle w:val="PL"/>
        <w:rPr>
          <w:lang w:val="en-US"/>
        </w:rPr>
      </w:pPr>
      <w:r w:rsidRPr="000B71E3">
        <w:rPr>
          <w:lang w:val="en-US"/>
        </w:rPr>
        <w:t># ENUMS:</w:t>
      </w:r>
    </w:p>
    <w:p w14:paraId="5A91AF90" w14:textId="77777777" w:rsidR="0051099E" w:rsidRPr="000B71E3" w:rsidRDefault="0051099E" w:rsidP="0009749C">
      <w:pPr>
        <w:pStyle w:val="PL"/>
        <w:rPr>
          <w:lang w:val="en-US"/>
        </w:rPr>
      </w:pPr>
    </w:p>
    <w:p w14:paraId="2209117D" w14:textId="77777777" w:rsidR="0009749C" w:rsidRPr="000B71E3" w:rsidRDefault="0009749C" w:rsidP="0009749C">
      <w:pPr>
        <w:pStyle w:val="PL"/>
        <w:rPr>
          <w:lang w:val="en-US"/>
        </w:rPr>
      </w:pPr>
      <w:r w:rsidRPr="000B71E3">
        <w:rPr>
          <w:lang w:val="en-US"/>
        </w:rPr>
        <w:t xml:space="preserve">    AuthType:</w:t>
      </w:r>
    </w:p>
    <w:p w14:paraId="50F0AAA5" w14:textId="77777777" w:rsidR="003312E8" w:rsidRPr="000B71E3" w:rsidRDefault="003312E8" w:rsidP="0009749C">
      <w:pPr>
        <w:pStyle w:val="PL"/>
        <w:rPr>
          <w:lang w:val="en-US"/>
        </w:rPr>
      </w:pPr>
      <w:r w:rsidRPr="000B71E3">
        <w:rPr>
          <w:lang w:val="en-US"/>
        </w:rPr>
        <w:t xml:space="preserve">      anyOf:</w:t>
      </w:r>
    </w:p>
    <w:p w14:paraId="3BCF6BA9"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14:paraId="1F620591" w14:textId="77777777"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14:paraId="0E7C56FB"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14:paraId="5321A3B7" w14:textId="77777777"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C9276BA" w14:textId="77777777"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14:paraId="29E18FD8" w14:textId="77777777"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4D5815E1" w14:textId="77777777" w:rsidR="004A3BEC" w:rsidRPr="000B71E3" w:rsidRDefault="004A3BEC" w:rsidP="0009749C">
      <w:pPr>
        <w:pStyle w:val="PL"/>
        <w:rPr>
          <w:lang w:val="en-US"/>
        </w:rPr>
      </w:pPr>
    </w:p>
    <w:p w14:paraId="474C2C5C" w14:textId="77777777" w:rsidR="00E47C8C" w:rsidRPr="000B71E3" w:rsidRDefault="00E47C8C" w:rsidP="00E47C8C">
      <w:pPr>
        <w:pStyle w:val="PL"/>
        <w:rPr>
          <w:lang w:val="en-US"/>
        </w:rPr>
      </w:pPr>
      <w:r w:rsidRPr="000B71E3">
        <w:rPr>
          <w:lang w:val="en-US"/>
        </w:rPr>
        <w:t xml:space="preserve">    AvType:</w:t>
      </w:r>
    </w:p>
    <w:p w14:paraId="504E942C" w14:textId="77777777" w:rsidR="00A0755A" w:rsidRPr="000B71E3" w:rsidRDefault="00A0755A" w:rsidP="00E47C8C">
      <w:pPr>
        <w:pStyle w:val="PL"/>
        <w:rPr>
          <w:lang w:val="en-US"/>
        </w:rPr>
      </w:pPr>
      <w:r w:rsidRPr="000B71E3">
        <w:rPr>
          <w:lang w:val="en-US"/>
        </w:rPr>
        <w:t xml:space="preserve">      anyOf:</w:t>
      </w:r>
    </w:p>
    <w:p w14:paraId="71973226" w14:textId="77777777"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14:paraId="506BD7A9" w14:textId="77777777"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14:paraId="543D51F9"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14:paraId="4F7EA6A8"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8CC55C5" w14:textId="77777777"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62033F21" w14:textId="77777777" w:rsidR="00E47C8C" w:rsidRPr="000B71E3" w:rsidRDefault="00E47C8C" w:rsidP="00E47C8C">
      <w:pPr>
        <w:pStyle w:val="PL"/>
        <w:rPr>
          <w:lang w:val="en-US"/>
        </w:rPr>
      </w:pPr>
    </w:p>
    <w:p w14:paraId="3199C9A7" w14:textId="77777777" w:rsidR="00C050F4" w:rsidRPr="000B71E3" w:rsidRDefault="00C050F4" w:rsidP="00411BEC">
      <w:pPr>
        <w:pStyle w:val="PL"/>
        <w:rPr>
          <w:lang w:val="en-US"/>
        </w:rPr>
      </w:pPr>
    </w:p>
    <w:bookmarkEnd w:id="536"/>
    <w:p w14:paraId="73D9DE63" w14:textId="77777777" w:rsidR="00411BEC" w:rsidRPr="000B71E3" w:rsidRDefault="00411BEC" w:rsidP="00411BEC">
      <w:pPr>
        <w:rPr>
          <w:lang w:val="en-US"/>
        </w:rPr>
      </w:pPr>
    </w:p>
    <w:p w14:paraId="08356A30" w14:textId="77777777" w:rsidR="00907D51" w:rsidRPr="000B71E3" w:rsidRDefault="00E6198E" w:rsidP="00907D51">
      <w:pPr>
        <w:pStyle w:val="Heading2"/>
      </w:pPr>
      <w:bookmarkStart w:id="537" w:name="_Hlk9329844"/>
      <w:bookmarkStart w:id="538" w:name="_Toc20118977"/>
      <w:r w:rsidRPr="000B71E3">
        <w:t>A.</w:t>
      </w:r>
      <w:r w:rsidR="0010373E" w:rsidRPr="000B71E3">
        <w:t>5</w:t>
      </w:r>
      <w:r w:rsidRPr="000B71E3">
        <w:tab/>
        <w:t>Nudm_EE API</w:t>
      </w:r>
      <w:bookmarkEnd w:id="538"/>
    </w:p>
    <w:p w14:paraId="04376E69" w14:textId="77777777" w:rsidR="00907D51" w:rsidRPr="000B71E3" w:rsidRDefault="00907D51" w:rsidP="00907D51">
      <w:pPr>
        <w:pStyle w:val="PL"/>
        <w:rPr>
          <w:lang w:val="en-US"/>
        </w:rPr>
      </w:pPr>
      <w:bookmarkStart w:id="539" w:name="_Hlk512418119"/>
      <w:r w:rsidRPr="000B71E3">
        <w:rPr>
          <w:lang w:val="en-US"/>
        </w:rPr>
        <w:t>openapi: 3.0.0</w:t>
      </w:r>
    </w:p>
    <w:p w14:paraId="5D9363BF" w14:textId="77777777" w:rsidR="00907D51" w:rsidRPr="000B71E3" w:rsidRDefault="00907D51" w:rsidP="00907D51">
      <w:pPr>
        <w:pStyle w:val="PL"/>
        <w:rPr>
          <w:lang w:val="en-US"/>
        </w:rPr>
      </w:pPr>
    </w:p>
    <w:p w14:paraId="7A6679AA" w14:textId="77777777" w:rsidR="00907D51" w:rsidRPr="000B71E3" w:rsidRDefault="00907D51" w:rsidP="00907D51">
      <w:pPr>
        <w:pStyle w:val="PL"/>
        <w:rPr>
          <w:lang w:val="en-US"/>
        </w:rPr>
      </w:pPr>
      <w:r w:rsidRPr="000B71E3">
        <w:rPr>
          <w:lang w:val="en-US"/>
        </w:rPr>
        <w:lastRenderedPageBreak/>
        <w:t>info:</w:t>
      </w:r>
    </w:p>
    <w:p w14:paraId="48566272" w14:textId="77777777"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w:t>
      </w:r>
      <w:r w:rsidR="00AA00EC">
        <w:rPr>
          <w:lang w:val="en-US"/>
        </w:rPr>
        <w:t>2</w:t>
      </w:r>
      <w:r w:rsidRPr="000B71E3">
        <w:rPr>
          <w:lang w:val="en-US"/>
        </w:rPr>
        <w:t>'</w:t>
      </w:r>
    </w:p>
    <w:p w14:paraId="350B9AA3" w14:textId="77777777" w:rsidR="00907D51" w:rsidRPr="000B71E3" w:rsidRDefault="00907D51" w:rsidP="00907D51">
      <w:pPr>
        <w:pStyle w:val="PL"/>
        <w:rPr>
          <w:lang w:val="en-US"/>
        </w:rPr>
      </w:pPr>
      <w:r w:rsidRPr="000B71E3">
        <w:rPr>
          <w:lang w:val="en-US"/>
        </w:rPr>
        <w:t xml:space="preserve">  title: 'Nudm_EE'</w:t>
      </w:r>
    </w:p>
    <w:bookmarkEnd w:id="537"/>
    <w:p w14:paraId="19383649" w14:textId="77777777" w:rsidR="00032A2F" w:rsidRDefault="00907D51" w:rsidP="00032A2F">
      <w:pPr>
        <w:pStyle w:val="PL"/>
      </w:pPr>
      <w:r w:rsidRPr="000B71E3">
        <w:rPr>
          <w:lang w:val="en-US"/>
        </w:rPr>
        <w:t xml:space="preserve">  description: </w:t>
      </w:r>
      <w:r w:rsidR="00032A2F">
        <w:t>|</w:t>
      </w:r>
    </w:p>
    <w:p w14:paraId="1C87448C" w14:textId="77777777" w:rsidR="00032A2F" w:rsidRDefault="00032A2F" w:rsidP="00032A2F">
      <w:pPr>
        <w:pStyle w:val="PL"/>
      </w:pPr>
      <w:r>
        <w:t xml:space="preserve">    </w:t>
      </w:r>
      <w:r w:rsidR="00907D51" w:rsidRPr="000B71E3">
        <w:rPr>
          <w:lang w:val="en-US"/>
        </w:rPr>
        <w:t>Nudm Event Exposure Service</w:t>
      </w:r>
      <w:r>
        <w:t>.</w:t>
      </w:r>
    </w:p>
    <w:p w14:paraId="0C5D60EA" w14:textId="77777777" w:rsidR="00032A2F" w:rsidRDefault="00032A2F" w:rsidP="00032A2F">
      <w:pPr>
        <w:pStyle w:val="PL"/>
      </w:pPr>
      <w:r>
        <w:t xml:space="preserve">    © 2019, 3GPP Organizational Partners (ARIB, ATIS, CCSA, ETSI, TSDSI, TTA, TTC).</w:t>
      </w:r>
    </w:p>
    <w:p w14:paraId="755BB15E" w14:textId="77777777" w:rsidR="00907D51" w:rsidRPr="000B71E3" w:rsidRDefault="00032A2F" w:rsidP="00032A2F">
      <w:pPr>
        <w:pStyle w:val="PL"/>
        <w:rPr>
          <w:lang w:val="en-US"/>
        </w:rPr>
      </w:pPr>
      <w:r>
        <w:t xml:space="preserve">    All rights reserved.</w:t>
      </w:r>
    </w:p>
    <w:p w14:paraId="59B06479" w14:textId="77777777" w:rsidR="00A04F30" w:rsidRDefault="00A04F30" w:rsidP="00A04F30">
      <w:pPr>
        <w:pStyle w:val="PL"/>
        <w:rPr>
          <w:lang w:val="en-US"/>
        </w:rPr>
      </w:pPr>
    </w:p>
    <w:p w14:paraId="5F0B6393" w14:textId="77777777" w:rsidR="00A04F30" w:rsidRPr="00F267AF" w:rsidRDefault="00A04F30" w:rsidP="00A04F30">
      <w:pPr>
        <w:pStyle w:val="PL"/>
        <w:rPr>
          <w:lang w:val="en-US"/>
        </w:rPr>
      </w:pPr>
      <w:r w:rsidRPr="00F267AF">
        <w:rPr>
          <w:lang w:val="en-US"/>
        </w:rPr>
        <w:t>externalDocs:</w:t>
      </w:r>
    </w:p>
    <w:p w14:paraId="52F7F4A3" w14:textId="4588B2CB"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D71032F"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393E01D" w14:textId="77777777" w:rsidR="00907D51" w:rsidRPr="000B71E3" w:rsidRDefault="00907D51" w:rsidP="00907D51">
      <w:pPr>
        <w:pStyle w:val="PL"/>
        <w:rPr>
          <w:lang w:val="en-US"/>
        </w:rPr>
      </w:pPr>
    </w:p>
    <w:p w14:paraId="1B09A1AA" w14:textId="77777777" w:rsidR="00907D51" w:rsidRPr="000B71E3" w:rsidRDefault="00907D51" w:rsidP="00907D51">
      <w:pPr>
        <w:pStyle w:val="PL"/>
        <w:rPr>
          <w:lang w:val="en-US"/>
        </w:rPr>
      </w:pPr>
      <w:r w:rsidRPr="000B71E3">
        <w:rPr>
          <w:lang w:val="en-US"/>
        </w:rPr>
        <w:t>servers:</w:t>
      </w:r>
    </w:p>
    <w:p w14:paraId="5B8BA42A" w14:textId="77777777"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14:paraId="1725BBF2" w14:textId="77777777" w:rsidR="00907D51" w:rsidRPr="000B71E3" w:rsidRDefault="00907D51" w:rsidP="00907D51">
      <w:pPr>
        <w:pStyle w:val="PL"/>
        <w:rPr>
          <w:lang w:val="en-US"/>
        </w:rPr>
      </w:pPr>
      <w:r w:rsidRPr="000B71E3">
        <w:rPr>
          <w:lang w:val="en-US"/>
        </w:rPr>
        <w:t xml:space="preserve">    variables:</w:t>
      </w:r>
    </w:p>
    <w:p w14:paraId="1DA800D8" w14:textId="77777777" w:rsidR="00907D51" w:rsidRPr="000B71E3" w:rsidRDefault="00907D51" w:rsidP="00907D51">
      <w:pPr>
        <w:pStyle w:val="PL"/>
        <w:rPr>
          <w:lang w:val="en-US"/>
        </w:rPr>
      </w:pPr>
      <w:r w:rsidRPr="000B71E3">
        <w:rPr>
          <w:lang w:val="en-US"/>
        </w:rPr>
        <w:t xml:space="preserve">      apiRoot:</w:t>
      </w:r>
    </w:p>
    <w:p w14:paraId="51350E59" w14:textId="77777777"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14:paraId="7B7448CA" w14:textId="77777777" w:rsidR="00907D51" w:rsidRPr="000B71E3" w:rsidRDefault="00907D51" w:rsidP="00907D51">
      <w:pPr>
        <w:pStyle w:val="PL"/>
        <w:rPr>
          <w:lang w:val="en-US"/>
        </w:rPr>
      </w:pPr>
      <w:r w:rsidRPr="000B71E3">
        <w:rPr>
          <w:lang w:val="en-US"/>
        </w:rPr>
        <w:t xml:space="preserve">        description: apiRoot as defined in </w:t>
      </w:r>
      <w:r w:rsidR="000647B6">
        <w:rPr>
          <w:lang w:val="en-US"/>
        </w:rPr>
        <w:t>clause</w:t>
      </w:r>
      <w:r w:rsidRPr="000B71E3">
        <w:rPr>
          <w:lang w:val="en-US"/>
        </w:rPr>
        <w:t xml:space="preserve"> </w:t>
      </w:r>
      <w:r w:rsidR="000647B6">
        <w:rPr>
          <w:lang w:val="en-US"/>
        </w:rPr>
        <w:t>clause</w:t>
      </w:r>
      <w:r w:rsidRPr="000B71E3">
        <w:rPr>
          <w:lang w:val="en-US"/>
        </w:rPr>
        <w:t xml:space="preserve"> 4.4 of 3GPP TS 29.501.</w:t>
      </w:r>
    </w:p>
    <w:p w14:paraId="37197321" w14:textId="77777777" w:rsidR="00437CA4" w:rsidRPr="000B71E3" w:rsidRDefault="00437CA4" w:rsidP="00437CA4">
      <w:pPr>
        <w:pStyle w:val="PL"/>
        <w:rPr>
          <w:lang w:val="en-US"/>
        </w:rPr>
      </w:pPr>
    </w:p>
    <w:p w14:paraId="66629BAB" w14:textId="77777777" w:rsidR="00437CA4" w:rsidRPr="000B71E3" w:rsidRDefault="00437CA4" w:rsidP="00437CA4">
      <w:pPr>
        <w:pStyle w:val="PL"/>
        <w:rPr>
          <w:lang w:val="en-US"/>
        </w:rPr>
      </w:pPr>
      <w:r w:rsidRPr="000B71E3">
        <w:rPr>
          <w:lang w:val="en-US"/>
        </w:rPr>
        <w:t>security:</w:t>
      </w:r>
    </w:p>
    <w:p w14:paraId="6FFAD16D" w14:textId="77777777" w:rsidR="007B72A2" w:rsidRDefault="00437CA4" w:rsidP="007B72A2">
      <w:pPr>
        <w:pStyle w:val="PL"/>
        <w:rPr>
          <w:lang w:val="en-US"/>
        </w:rPr>
      </w:pPr>
      <w:r w:rsidRPr="000B71E3">
        <w:rPr>
          <w:lang w:val="en-US"/>
        </w:rPr>
        <w:t xml:space="preserve">  - oAuth2ClientCredentials:</w:t>
      </w:r>
    </w:p>
    <w:p w14:paraId="0441286E" w14:textId="77777777" w:rsidR="00907D51" w:rsidRPr="000B71E3" w:rsidRDefault="007B72A2" w:rsidP="007B72A2">
      <w:pPr>
        <w:pStyle w:val="PL"/>
        <w:rPr>
          <w:lang w:val="en-US"/>
        </w:rPr>
      </w:pPr>
      <w:r>
        <w:rPr>
          <w:lang w:val="en-US"/>
        </w:rPr>
        <w:t xml:space="preserve">    - nudm-ee</w:t>
      </w:r>
    </w:p>
    <w:p w14:paraId="52B8B1BE" w14:textId="77777777" w:rsidR="004D04A1" w:rsidRPr="000B71E3" w:rsidRDefault="004D04A1" w:rsidP="00437CA4">
      <w:pPr>
        <w:pStyle w:val="PL"/>
        <w:rPr>
          <w:lang w:val="en-US"/>
        </w:rPr>
      </w:pPr>
      <w:r w:rsidRPr="000B71E3">
        <w:rPr>
          <w:lang w:val="en-US"/>
        </w:rPr>
        <w:t xml:space="preserve">  - {}</w:t>
      </w:r>
    </w:p>
    <w:p w14:paraId="12879F31" w14:textId="77777777" w:rsidR="004D04A1" w:rsidRPr="000B71E3" w:rsidRDefault="004D04A1" w:rsidP="00437CA4">
      <w:pPr>
        <w:pStyle w:val="PL"/>
        <w:rPr>
          <w:lang w:val="en-US"/>
        </w:rPr>
      </w:pPr>
    </w:p>
    <w:p w14:paraId="77F2D41E" w14:textId="77777777" w:rsidR="00907D51" w:rsidRPr="000B71E3" w:rsidRDefault="00907D51" w:rsidP="00907D51">
      <w:pPr>
        <w:pStyle w:val="PL"/>
        <w:rPr>
          <w:lang w:val="en-US"/>
        </w:rPr>
      </w:pPr>
      <w:r w:rsidRPr="000B71E3">
        <w:rPr>
          <w:lang w:val="en-US"/>
        </w:rPr>
        <w:t>paths:</w:t>
      </w:r>
    </w:p>
    <w:p w14:paraId="39C08161" w14:textId="77777777"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14:paraId="29303118" w14:textId="77777777" w:rsidR="00907D51" w:rsidRPr="000B71E3" w:rsidRDefault="00907D51" w:rsidP="00907D51">
      <w:pPr>
        <w:pStyle w:val="PL"/>
        <w:rPr>
          <w:lang w:val="en-US"/>
        </w:rPr>
      </w:pPr>
      <w:r w:rsidRPr="000B71E3">
        <w:rPr>
          <w:lang w:val="en-US"/>
        </w:rPr>
        <w:t xml:space="preserve">    post:</w:t>
      </w:r>
    </w:p>
    <w:p w14:paraId="38D82ACE" w14:textId="77777777" w:rsidR="00907D51" w:rsidRPr="000B71E3" w:rsidRDefault="00907D51" w:rsidP="00907D51">
      <w:pPr>
        <w:pStyle w:val="PL"/>
        <w:rPr>
          <w:lang w:val="en-US"/>
        </w:rPr>
      </w:pPr>
      <w:r w:rsidRPr="000B71E3">
        <w:rPr>
          <w:lang w:val="en-US"/>
        </w:rPr>
        <w:t xml:space="preserve">      summary: Subscribe</w:t>
      </w:r>
    </w:p>
    <w:p w14:paraId="57EEE671" w14:textId="77777777" w:rsidR="00907D51" w:rsidRPr="000B71E3" w:rsidRDefault="00907D51" w:rsidP="00907D51">
      <w:pPr>
        <w:pStyle w:val="PL"/>
        <w:rPr>
          <w:lang w:val="en-US"/>
        </w:rPr>
      </w:pPr>
      <w:r w:rsidRPr="000B71E3">
        <w:rPr>
          <w:lang w:val="en-US"/>
        </w:rPr>
        <w:t xml:space="preserve">      operationId: CreateEeSubscription</w:t>
      </w:r>
    </w:p>
    <w:p w14:paraId="030B7371" w14:textId="77777777" w:rsidR="00907D51" w:rsidRPr="000B71E3" w:rsidRDefault="00907D51" w:rsidP="00907D51">
      <w:pPr>
        <w:pStyle w:val="PL"/>
        <w:rPr>
          <w:lang w:val="en-US"/>
        </w:rPr>
      </w:pPr>
      <w:r w:rsidRPr="000B71E3">
        <w:rPr>
          <w:lang w:val="en-US"/>
        </w:rPr>
        <w:t xml:space="preserve">      tags:</w:t>
      </w:r>
    </w:p>
    <w:p w14:paraId="6958693A" w14:textId="77777777" w:rsidR="00907D51" w:rsidRPr="000B71E3" w:rsidRDefault="00907D51" w:rsidP="00907D51">
      <w:pPr>
        <w:pStyle w:val="PL"/>
        <w:rPr>
          <w:lang w:val="en-US"/>
        </w:rPr>
      </w:pPr>
      <w:r w:rsidRPr="000B71E3">
        <w:rPr>
          <w:lang w:val="en-US"/>
        </w:rPr>
        <w:t xml:space="preserve">        - Create EE Subscription</w:t>
      </w:r>
    </w:p>
    <w:p w14:paraId="7FC9B23B" w14:textId="77777777" w:rsidR="00907D51" w:rsidRPr="000B71E3" w:rsidRDefault="00907D51" w:rsidP="00907D51">
      <w:pPr>
        <w:pStyle w:val="PL"/>
        <w:rPr>
          <w:lang w:val="en-US"/>
        </w:rPr>
      </w:pPr>
      <w:r w:rsidRPr="000B71E3">
        <w:rPr>
          <w:lang w:val="en-US"/>
        </w:rPr>
        <w:t xml:space="preserve">      parameters:</w:t>
      </w:r>
    </w:p>
    <w:p w14:paraId="77C7824F" w14:textId="77777777"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14:paraId="3BDEFAB9" w14:textId="77777777" w:rsidR="00907D51" w:rsidRPr="000B71E3" w:rsidRDefault="00907D51" w:rsidP="00907D51">
      <w:pPr>
        <w:pStyle w:val="PL"/>
        <w:rPr>
          <w:lang w:val="en-US"/>
        </w:rPr>
      </w:pPr>
      <w:r w:rsidRPr="000B71E3">
        <w:rPr>
          <w:lang w:val="en-US"/>
        </w:rPr>
        <w:t xml:space="preserve">          in: path</w:t>
      </w:r>
    </w:p>
    <w:p w14:paraId="744565F1" w14:textId="77777777"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14:paraId="2564CD7B" w14:textId="77777777" w:rsidR="00907D51" w:rsidRPr="000B71E3" w:rsidRDefault="00907D51" w:rsidP="00907D51">
      <w:pPr>
        <w:pStyle w:val="PL"/>
        <w:rPr>
          <w:lang w:val="en-US"/>
        </w:rPr>
      </w:pPr>
      <w:r w:rsidRPr="000B71E3">
        <w:rPr>
          <w:lang w:val="en-US"/>
        </w:rPr>
        <w:t xml:space="preserve">          required: true</w:t>
      </w:r>
    </w:p>
    <w:p w14:paraId="272BB623" w14:textId="77777777" w:rsidR="00AB4AC9" w:rsidRPr="000B71E3" w:rsidRDefault="00907D51" w:rsidP="00AB4AC9">
      <w:pPr>
        <w:pStyle w:val="PL"/>
        <w:rPr>
          <w:lang w:val="en-US"/>
        </w:rPr>
      </w:pPr>
      <w:r w:rsidRPr="000B71E3">
        <w:rPr>
          <w:lang w:val="en-US"/>
        </w:rPr>
        <w:t xml:space="preserve">          schema:</w:t>
      </w:r>
    </w:p>
    <w:p w14:paraId="52F71702" w14:textId="77777777" w:rsidR="00AB4AC9" w:rsidRPr="000B71E3" w:rsidRDefault="00AB4AC9" w:rsidP="00AB4AC9">
      <w:pPr>
        <w:pStyle w:val="PL"/>
        <w:rPr>
          <w:lang w:val="en-US"/>
        </w:rPr>
      </w:pPr>
      <w:r w:rsidRPr="000B71E3">
        <w:rPr>
          <w:lang w:val="en-US"/>
        </w:rPr>
        <w:t xml:space="preserve">            type: string</w:t>
      </w:r>
    </w:p>
    <w:p w14:paraId="6C3A8DB4" w14:textId="77777777"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1D5B1466" w14:textId="77777777" w:rsidR="00907D51" w:rsidRPr="000B71E3" w:rsidRDefault="00907D51" w:rsidP="00907D51">
      <w:pPr>
        <w:pStyle w:val="PL"/>
        <w:rPr>
          <w:lang w:val="en-US"/>
        </w:rPr>
      </w:pPr>
      <w:r w:rsidRPr="000B71E3">
        <w:rPr>
          <w:lang w:val="en-US"/>
        </w:rPr>
        <w:t xml:space="preserve">      requestBody:</w:t>
      </w:r>
    </w:p>
    <w:p w14:paraId="4A2A5702" w14:textId="77777777" w:rsidR="00907D51" w:rsidRPr="000B71E3" w:rsidRDefault="00907D51" w:rsidP="00907D51">
      <w:pPr>
        <w:pStyle w:val="PL"/>
        <w:rPr>
          <w:lang w:val="en-US"/>
        </w:rPr>
      </w:pPr>
      <w:r w:rsidRPr="000B71E3">
        <w:rPr>
          <w:lang w:val="en-US"/>
        </w:rPr>
        <w:t xml:space="preserve">        content:</w:t>
      </w:r>
    </w:p>
    <w:p w14:paraId="5558CC48" w14:textId="77777777" w:rsidR="00907D51" w:rsidRPr="000B71E3" w:rsidRDefault="00907D51" w:rsidP="00907D51">
      <w:pPr>
        <w:pStyle w:val="PL"/>
        <w:rPr>
          <w:lang w:val="en-US"/>
        </w:rPr>
      </w:pPr>
      <w:r w:rsidRPr="000B71E3">
        <w:rPr>
          <w:lang w:val="en-US"/>
        </w:rPr>
        <w:t xml:space="preserve">          application/json:</w:t>
      </w:r>
    </w:p>
    <w:p w14:paraId="4AA1B6DB" w14:textId="77777777" w:rsidR="00907D51" w:rsidRPr="000B71E3" w:rsidRDefault="00907D51" w:rsidP="00907D51">
      <w:pPr>
        <w:pStyle w:val="PL"/>
        <w:rPr>
          <w:lang w:val="en-US"/>
        </w:rPr>
      </w:pPr>
      <w:r w:rsidRPr="000B71E3">
        <w:rPr>
          <w:lang w:val="en-US"/>
        </w:rPr>
        <w:t xml:space="preserve">            schema:</w:t>
      </w:r>
    </w:p>
    <w:p w14:paraId="38F0BB16" w14:textId="77777777" w:rsidR="00907D51" w:rsidRPr="000B71E3" w:rsidRDefault="00907D51" w:rsidP="00907D51">
      <w:pPr>
        <w:pStyle w:val="PL"/>
        <w:rPr>
          <w:lang w:val="en-US"/>
        </w:rPr>
      </w:pPr>
      <w:r w:rsidRPr="000B71E3">
        <w:rPr>
          <w:lang w:val="en-US"/>
        </w:rPr>
        <w:t xml:space="preserve">              $ref: '#/components/schemas/EeSubscription'</w:t>
      </w:r>
    </w:p>
    <w:p w14:paraId="0646186E" w14:textId="77777777" w:rsidR="00907D51" w:rsidRPr="000B71E3" w:rsidRDefault="00907D51" w:rsidP="00907D51">
      <w:pPr>
        <w:pStyle w:val="PL"/>
        <w:rPr>
          <w:lang w:val="en-US"/>
        </w:rPr>
      </w:pPr>
      <w:r w:rsidRPr="000B71E3">
        <w:rPr>
          <w:lang w:val="en-US"/>
        </w:rPr>
        <w:t xml:space="preserve">        required: true</w:t>
      </w:r>
    </w:p>
    <w:p w14:paraId="4A23FAD8" w14:textId="77777777" w:rsidR="00907D51" w:rsidRPr="000B71E3" w:rsidRDefault="00907D51" w:rsidP="00907D51">
      <w:pPr>
        <w:pStyle w:val="PL"/>
        <w:rPr>
          <w:lang w:val="en-US"/>
        </w:rPr>
      </w:pPr>
      <w:r w:rsidRPr="000B71E3">
        <w:rPr>
          <w:lang w:val="en-US"/>
        </w:rPr>
        <w:t xml:space="preserve">      responses:</w:t>
      </w:r>
    </w:p>
    <w:p w14:paraId="615B03DD" w14:textId="77777777" w:rsidR="00907D51" w:rsidRPr="000B71E3" w:rsidRDefault="00907D51" w:rsidP="00907D51">
      <w:pPr>
        <w:pStyle w:val="PL"/>
        <w:rPr>
          <w:lang w:val="en-US"/>
        </w:rPr>
      </w:pPr>
      <w:r w:rsidRPr="000B71E3">
        <w:rPr>
          <w:lang w:val="en-US"/>
        </w:rPr>
        <w:t xml:space="preserve">        '201':</w:t>
      </w:r>
    </w:p>
    <w:p w14:paraId="7BB0157D" w14:textId="77777777" w:rsidR="00907D51" w:rsidRPr="000B71E3" w:rsidRDefault="00907D51" w:rsidP="00907D51">
      <w:pPr>
        <w:pStyle w:val="PL"/>
        <w:rPr>
          <w:lang w:val="en-US"/>
        </w:rPr>
      </w:pPr>
      <w:r w:rsidRPr="000B71E3">
        <w:rPr>
          <w:lang w:val="en-US"/>
        </w:rPr>
        <w:t xml:space="preserve">          description: Expected response to a valid request</w:t>
      </w:r>
    </w:p>
    <w:p w14:paraId="2D35654E" w14:textId="77777777" w:rsidR="00907D51" w:rsidRPr="000B71E3" w:rsidRDefault="00907D51" w:rsidP="00907D51">
      <w:pPr>
        <w:pStyle w:val="PL"/>
        <w:rPr>
          <w:lang w:val="en-US"/>
        </w:rPr>
      </w:pPr>
      <w:r w:rsidRPr="000B71E3">
        <w:rPr>
          <w:lang w:val="en-US"/>
        </w:rPr>
        <w:t xml:space="preserve">          content:</w:t>
      </w:r>
    </w:p>
    <w:p w14:paraId="747C35C7" w14:textId="77777777" w:rsidR="00907D51" w:rsidRPr="000B71E3" w:rsidRDefault="00907D51" w:rsidP="00907D51">
      <w:pPr>
        <w:pStyle w:val="PL"/>
        <w:rPr>
          <w:lang w:val="en-US"/>
        </w:rPr>
      </w:pPr>
      <w:r w:rsidRPr="000B71E3">
        <w:rPr>
          <w:lang w:val="en-US"/>
        </w:rPr>
        <w:t xml:space="preserve">            application/json:</w:t>
      </w:r>
    </w:p>
    <w:p w14:paraId="5C280854" w14:textId="77777777" w:rsidR="00907D51" w:rsidRPr="000B71E3" w:rsidRDefault="00907D51" w:rsidP="00907D51">
      <w:pPr>
        <w:pStyle w:val="PL"/>
        <w:rPr>
          <w:lang w:val="en-US"/>
        </w:rPr>
      </w:pPr>
      <w:r w:rsidRPr="000B71E3">
        <w:rPr>
          <w:lang w:val="en-US"/>
        </w:rPr>
        <w:t xml:space="preserve">              schema:</w:t>
      </w:r>
    </w:p>
    <w:p w14:paraId="06D4743B" w14:textId="77777777"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14:paraId="1F7BBCA0" w14:textId="77777777" w:rsidR="00A3345B" w:rsidRDefault="00A3345B" w:rsidP="00A3345B">
      <w:pPr>
        <w:pStyle w:val="PL"/>
      </w:pPr>
      <w:r>
        <w:t xml:space="preserve">          headers:</w:t>
      </w:r>
    </w:p>
    <w:p w14:paraId="68FFFAA6" w14:textId="77777777" w:rsidR="00A3345B" w:rsidRDefault="00A3345B" w:rsidP="00A3345B">
      <w:pPr>
        <w:pStyle w:val="PL"/>
      </w:pPr>
      <w:r>
        <w:t xml:space="preserve">            Location:</w:t>
      </w:r>
    </w:p>
    <w:p w14:paraId="3F3F98CF" w14:textId="77777777" w:rsidR="00A3345B" w:rsidRDefault="00A3345B" w:rsidP="00A3345B">
      <w:pPr>
        <w:pStyle w:val="PL"/>
      </w:pPr>
      <w:r>
        <w:t xml:space="preserve">              description: 'Contains the URI of the newly created resource, according to the structure: {apiRoot}/nudm-ee/v1/{ueIdentity}/ee-subscriptions/{subscriptionId}'</w:t>
      </w:r>
    </w:p>
    <w:p w14:paraId="05D60343" w14:textId="77777777" w:rsidR="00A3345B" w:rsidRDefault="00A3345B" w:rsidP="00A3345B">
      <w:pPr>
        <w:pStyle w:val="PL"/>
      </w:pPr>
      <w:r>
        <w:t xml:space="preserve">              required: true</w:t>
      </w:r>
    </w:p>
    <w:p w14:paraId="7E47CE71" w14:textId="77777777" w:rsidR="00A3345B" w:rsidRDefault="00A3345B" w:rsidP="00A3345B">
      <w:pPr>
        <w:pStyle w:val="PL"/>
      </w:pPr>
      <w:r>
        <w:t xml:space="preserve">              schema:</w:t>
      </w:r>
    </w:p>
    <w:p w14:paraId="23C7D298" w14:textId="77777777" w:rsidR="00A3345B" w:rsidRPr="002857AD" w:rsidRDefault="00A3345B" w:rsidP="00A3345B">
      <w:pPr>
        <w:pStyle w:val="PL"/>
      </w:pPr>
      <w:r>
        <w:t xml:space="preserve">                type: string</w:t>
      </w:r>
    </w:p>
    <w:p w14:paraId="43E6C957" w14:textId="77777777" w:rsidR="00E971F3" w:rsidRPr="000B71E3" w:rsidRDefault="00E971F3" w:rsidP="00E971F3">
      <w:pPr>
        <w:pStyle w:val="PL"/>
        <w:rPr>
          <w:lang w:val="en-US"/>
        </w:rPr>
      </w:pPr>
      <w:r w:rsidRPr="000B71E3">
        <w:rPr>
          <w:lang w:val="en-US"/>
        </w:rPr>
        <w:t xml:space="preserve">        '400':</w:t>
      </w:r>
    </w:p>
    <w:p w14:paraId="07C6EA52" w14:textId="77777777" w:rsidR="00E971F3" w:rsidRPr="000B71E3" w:rsidRDefault="00E971F3" w:rsidP="00E971F3">
      <w:pPr>
        <w:pStyle w:val="PL"/>
        <w:rPr>
          <w:lang w:val="en-US"/>
        </w:rPr>
      </w:pPr>
      <w:r w:rsidRPr="000B71E3">
        <w:rPr>
          <w:lang w:val="en-US"/>
        </w:rPr>
        <w:t xml:space="preserve">          $ref: 'TS29571_CommonData.yaml#/components/responses/400'</w:t>
      </w:r>
    </w:p>
    <w:p w14:paraId="75180BDA" w14:textId="77777777" w:rsidR="00E971F3" w:rsidRPr="000B71E3" w:rsidRDefault="00E971F3" w:rsidP="00E971F3">
      <w:pPr>
        <w:pStyle w:val="PL"/>
        <w:rPr>
          <w:lang w:val="en-US"/>
        </w:rPr>
      </w:pPr>
      <w:r w:rsidRPr="000B71E3">
        <w:rPr>
          <w:lang w:val="en-US"/>
        </w:rPr>
        <w:t xml:space="preserve">        '403':</w:t>
      </w:r>
    </w:p>
    <w:p w14:paraId="368B8FA6" w14:textId="77777777" w:rsidR="00E971F3" w:rsidRPr="000B71E3" w:rsidRDefault="00E971F3" w:rsidP="00E971F3">
      <w:pPr>
        <w:pStyle w:val="PL"/>
        <w:rPr>
          <w:lang w:val="en-US"/>
        </w:rPr>
      </w:pPr>
      <w:r w:rsidRPr="000B71E3">
        <w:rPr>
          <w:lang w:val="en-US"/>
        </w:rPr>
        <w:t xml:space="preserve">          $ref: 'TS29571_CommonData.yaml#/components/responses/403'</w:t>
      </w:r>
    </w:p>
    <w:p w14:paraId="2312AB0C" w14:textId="77777777" w:rsidR="00E971F3" w:rsidRPr="000B71E3" w:rsidRDefault="00E971F3" w:rsidP="00E971F3">
      <w:pPr>
        <w:pStyle w:val="PL"/>
        <w:rPr>
          <w:lang w:val="en-US"/>
        </w:rPr>
      </w:pPr>
      <w:r w:rsidRPr="000B71E3">
        <w:rPr>
          <w:lang w:val="en-US"/>
        </w:rPr>
        <w:t xml:space="preserve">        '404':</w:t>
      </w:r>
    </w:p>
    <w:p w14:paraId="1E38B9BD" w14:textId="77777777" w:rsidR="00E971F3" w:rsidRPr="000B71E3" w:rsidRDefault="00E971F3" w:rsidP="00E971F3">
      <w:pPr>
        <w:pStyle w:val="PL"/>
        <w:rPr>
          <w:lang w:val="en-US"/>
        </w:rPr>
      </w:pPr>
      <w:r w:rsidRPr="000B71E3">
        <w:rPr>
          <w:lang w:val="en-US"/>
        </w:rPr>
        <w:t xml:space="preserve">          $ref: 'TS29571_CommonData.yaml#/components/responses/404'</w:t>
      </w:r>
    </w:p>
    <w:p w14:paraId="013A3AFD" w14:textId="77777777" w:rsidR="00E971F3" w:rsidRPr="000B71E3" w:rsidRDefault="00E971F3" w:rsidP="00E971F3">
      <w:pPr>
        <w:pStyle w:val="PL"/>
        <w:rPr>
          <w:lang w:val="en-US"/>
        </w:rPr>
      </w:pPr>
      <w:r w:rsidRPr="000B71E3">
        <w:rPr>
          <w:lang w:val="en-US"/>
        </w:rPr>
        <w:t xml:space="preserve">        '500':</w:t>
      </w:r>
    </w:p>
    <w:p w14:paraId="31F5BFA6" w14:textId="77777777" w:rsidR="00E971F3" w:rsidRPr="000B71E3" w:rsidRDefault="00E971F3" w:rsidP="00E971F3">
      <w:pPr>
        <w:pStyle w:val="PL"/>
      </w:pPr>
      <w:r w:rsidRPr="000B71E3">
        <w:rPr>
          <w:lang w:val="en-US"/>
        </w:rPr>
        <w:t xml:space="preserve">          </w:t>
      </w:r>
      <w:r w:rsidRPr="000B71E3">
        <w:t>$ref: 'TS29571_CommonData.yaml#/components/responses/500'</w:t>
      </w:r>
    </w:p>
    <w:p w14:paraId="3BC5FE93" w14:textId="77777777" w:rsidR="00E971F3" w:rsidRPr="000B71E3" w:rsidRDefault="00E971F3" w:rsidP="00E971F3">
      <w:pPr>
        <w:pStyle w:val="PL"/>
        <w:rPr>
          <w:lang w:val="en-US"/>
        </w:rPr>
      </w:pPr>
      <w:r w:rsidRPr="000B71E3">
        <w:rPr>
          <w:lang w:val="en-US"/>
        </w:rPr>
        <w:t xml:space="preserve">        '501':</w:t>
      </w:r>
    </w:p>
    <w:p w14:paraId="35C42661" w14:textId="77777777" w:rsidR="00E971F3" w:rsidRPr="000B71E3" w:rsidRDefault="00E971F3" w:rsidP="00E971F3">
      <w:pPr>
        <w:pStyle w:val="PL"/>
      </w:pPr>
      <w:r w:rsidRPr="000B71E3">
        <w:rPr>
          <w:lang w:val="en-US"/>
        </w:rPr>
        <w:t xml:space="preserve">          </w:t>
      </w:r>
      <w:r w:rsidRPr="000B71E3">
        <w:t>$ref: 'TS29571_CommonData.yaml#/components/responses/501'</w:t>
      </w:r>
    </w:p>
    <w:p w14:paraId="410138A5" w14:textId="77777777" w:rsidR="00E971F3" w:rsidRPr="000B71E3" w:rsidRDefault="00E971F3" w:rsidP="00E971F3">
      <w:pPr>
        <w:pStyle w:val="PL"/>
        <w:rPr>
          <w:lang w:val="en-US"/>
        </w:rPr>
      </w:pPr>
      <w:r w:rsidRPr="000B71E3">
        <w:rPr>
          <w:lang w:val="en-US"/>
        </w:rPr>
        <w:t xml:space="preserve">        '503':</w:t>
      </w:r>
    </w:p>
    <w:p w14:paraId="66E6F0E0" w14:textId="77777777" w:rsidR="00E971F3" w:rsidRPr="000B71E3" w:rsidRDefault="00E971F3" w:rsidP="00E971F3">
      <w:pPr>
        <w:pStyle w:val="PL"/>
        <w:rPr>
          <w:lang w:val="en-US"/>
        </w:rPr>
      </w:pPr>
      <w:r w:rsidRPr="000B71E3">
        <w:t xml:space="preserve">          $ref: 'TS29571_CommonData.yaml#/components/responses/503'</w:t>
      </w:r>
    </w:p>
    <w:p w14:paraId="44B3A089" w14:textId="77777777" w:rsidR="00907D51" w:rsidRPr="000B71E3" w:rsidRDefault="00907D51" w:rsidP="00907D51">
      <w:pPr>
        <w:pStyle w:val="PL"/>
        <w:rPr>
          <w:lang w:val="en-US"/>
        </w:rPr>
      </w:pPr>
      <w:r w:rsidRPr="000B71E3">
        <w:rPr>
          <w:lang w:val="en-US"/>
        </w:rPr>
        <w:t xml:space="preserve">        default:</w:t>
      </w:r>
    </w:p>
    <w:p w14:paraId="3A227579" w14:textId="77777777" w:rsidR="00907D51" w:rsidRPr="000B71E3" w:rsidRDefault="00907D51" w:rsidP="00907D51">
      <w:pPr>
        <w:pStyle w:val="PL"/>
        <w:rPr>
          <w:lang w:val="en-US"/>
        </w:rPr>
      </w:pPr>
      <w:r w:rsidRPr="000B71E3">
        <w:rPr>
          <w:lang w:val="en-US"/>
        </w:rPr>
        <w:t xml:space="preserve">          description: Unexpected error</w:t>
      </w:r>
    </w:p>
    <w:p w14:paraId="5701644B" w14:textId="77777777" w:rsidR="00907D51" w:rsidRPr="000B71E3" w:rsidRDefault="00907D51" w:rsidP="00907D51">
      <w:pPr>
        <w:pStyle w:val="PL"/>
        <w:rPr>
          <w:lang w:val="en-US"/>
        </w:rPr>
      </w:pPr>
      <w:r w:rsidRPr="000B71E3">
        <w:rPr>
          <w:lang w:val="en-US"/>
        </w:rPr>
        <w:t xml:space="preserve">      callbacks:</w:t>
      </w:r>
    </w:p>
    <w:p w14:paraId="6B717A12" w14:textId="77777777" w:rsidR="00907D51" w:rsidRPr="000B71E3" w:rsidRDefault="00907D51" w:rsidP="00907D51">
      <w:pPr>
        <w:pStyle w:val="PL"/>
        <w:rPr>
          <w:lang w:val="en-US"/>
        </w:rPr>
      </w:pPr>
      <w:r w:rsidRPr="000B71E3">
        <w:rPr>
          <w:lang w:val="en-US"/>
        </w:rPr>
        <w:t xml:space="preserve">        eventOccurrenceNotification:</w:t>
      </w:r>
    </w:p>
    <w:p w14:paraId="7B64E2CC" w14:textId="77777777" w:rsidR="00907D51" w:rsidRPr="000B71E3" w:rsidRDefault="00907D51" w:rsidP="00907D51">
      <w:pPr>
        <w:pStyle w:val="PL"/>
        <w:rPr>
          <w:lang w:val="en-US"/>
        </w:rPr>
      </w:pPr>
      <w:r w:rsidRPr="000B71E3">
        <w:rPr>
          <w:lang w:val="en-US"/>
        </w:rPr>
        <w:t xml:space="preserve">          '{request.body#/callbackReference}':</w:t>
      </w:r>
    </w:p>
    <w:p w14:paraId="685D996D" w14:textId="77777777" w:rsidR="00907D51" w:rsidRPr="000B71E3" w:rsidRDefault="00907D51" w:rsidP="00907D51">
      <w:pPr>
        <w:pStyle w:val="PL"/>
        <w:rPr>
          <w:lang w:val="en-US"/>
        </w:rPr>
      </w:pPr>
      <w:r w:rsidRPr="000B71E3">
        <w:rPr>
          <w:lang w:val="en-US"/>
        </w:rPr>
        <w:t xml:space="preserve">            post:</w:t>
      </w:r>
    </w:p>
    <w:p w14:paraId="69D3EB66" w14:textId="77777777" w:rsidR="00907D51" w:rsidRPr="000B71E3" w:rsidRDefault="00907D51" w:rsidP="00907D51">
      <w:pPr>
        <w:pStyle w:val="PL"/>
        <w:rPr>
          <w:lang w:val="en-US"/>
        </w:rPr>
      </w:pPr>
      <w:r w:rsidRPr="000B71E3">
        <w:rPr>
          <w:lang w:val="en-US"/>
        </w:rPr>
        <w:lastRenderedPageBreak/>
        <w:t xml:space="preserve">              requestBody:</w:t>
      </w:r>
    </w:p>
    <w:p w14:paraId="01FA8B1D" w14:textId="77777777" w:rsidR="00907D51" w:rsidRPr="000B71E3" w:rsidRDefault="00907D51" w:rsidP="00907D51">
      <w:pPr>
        <w:pStyle w:val="PL"/>
        <w:rPr>
          <w:lang w:val="en-US"/>
        </w:rPr>
      </w:pPr>
      <w:r w:rsidRPr="000B71E3">
        <w:rPr>
          <w:lang w:val="en-US"/>
        </w:rPr>
        <w:t xml:space="preserve">                required: true</w:t>
      </w:r>
    </w:p>
    <w:p w14:paraId="03B78FF6" w14:textId="77777777" w:rsidR="00907D51" w:rsidRPr="000B71E3" w:rsidRDefault="00907D51" w:rsidP="00907D51">
      <w:pPr>
        <w:pStyle w:val="PL"/>
        <w:rPr>
          <w:lang w:val="en-US"/>
        </w:rPr>
      </w:pPr>
      <w:r w:rsidRPr="000B71E3">
        <w:rPr>
          <w:lang w:val="en-US"/>
        </w:rPr>
        <w:t xml:space="preserve">                content:</w:t>
      </w:r>
    </w:p>
    <w:p w14:paraId="341A7B3B" w14:textId="77777777" w:rsidR="00907D51" w:rsidRPr="000B71E3" w:rsidRDefault="00907D51" w:rsidP="00907D51">
      <w:pPr>
        <w:pStyle w:val="PL"/>
        <w:rPr>
          <w:lang w:val="en-US"/>
        </w:rPr>
      </w:pPr>
      <w:r w:rsidRPr="000B71E3">
        <w:rPr>
          <w:lang w:val="en-US"/>
        </w:rPr>
        <w:t xml:space="preserve">                  application/json:</w:t>
      </w:r>
    </w:p>
    <w:p w14:paraId="76F64D01" w14:textId="77777777" w:rsidR="00573E4F" w:rsidRPr="000B71E3" w:rsidRDefault="00907D51" w:rsidP="00573E4F">
      <w:pPr>
        <w:pStyle w:val="PL"/>
        <w:rPr>
          <w:lang w:val="en-US"/>
        </w:rPr>
      </w:pPr>
      <w:r w:rsidRPr="000B71E3">
        <w:rPr>
          <w:lang w:val="en-US"/>
        </w:rPr>
        <w:t xml:space="preserve">                    schema:</w:t>
      </w:r>
    </w:p>
    <w:p w14:paraId="61F5145D" w14:textId="77777777" w:rsidR="00573E4F" w:rsidRPr="000B71E3" w:rsidRDefault="00573E4F" w:rsidP="00573E4F">
      <w:pPr>
        <w:pStyle w:val="PL"/>
      </w:pPr>
      <w:r w:rsidRPr="000B71E3">
        <w:t xml:space="preserve">                      type: array</w:t>
      </w:r>
    </w:p>
    <w:p w14:paraId="121B12B9" w14:textId="77777777" w:rsidR="00907D51" w:rsidRPr="000B71E3" w:rsidRDefault="00573E4F" w:rsidP="00573E4F">
      <w:pPr>
        <w:pStyle w:val="PL"/>
        <w:rPr>
          <w:lang w:val="en-US"/>
        </w:rPr>
      </w:pPr>
      <w:r w:rsidRPr="000B71E3">
        <w:t xml:space="preserve">                      items:</w:t>
      </w:r>
    </w:p>
    <w:p w14:paraId="33A9FC01" w14:textId="77777777"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14:paraId="1B358011" w14:textId="77777777" w:rsidR="00907D51" w:rsidRPr="000B71E3" w:rsidRDefault="00573E4F" w:rsidP="00573E4F">
      <w:pPr>
        <w:pStyle w:val="PL"/>
        <w:rPr>
          <w:lang w:val="en-US"/>
        </w:rPr>
      </w:pPr>
      <w:r w:rsidRPr="000B71E3">
        <w:t xml:space="preserve">                      minItems: 1</w:t>
      </w:r>
    </w:p>
    <w:p w14:paraId="6E7ECD83" w14:textId="77777777" w:rsidR="00907D51" w:rsidRPr="000B71E3" w:rsidRDefault="00907D51" w:rsidP="00907D51">
      <w:pPr>
        <w:pStyle w:val="PL"/>
        <w:rPr>
          <w:lang w:val="en-US"/>
        </w:rPr>
      </w:pPr>
      <w:r w:rsidRPr="000B71E3">
        <w:rPr>
          <w:lang w:val="en-US"/>
        </w:rPr>
        <w:t xml:space="preserve">              responses:</w:t>
      </w:r>
    </w:p>
    <w:p w14:paraId="119F036B" w14:textId="77777777" w:rsidR="00907D51" w:rsidRPr="000B71E3" w:rsidRDefault="00907D51" w:rsidP="00907D51">
      <w:pPr>
        <w:pStyle w:val="PL"/>
        <w:rPr>
          <w:lang w:val="en-US"/>
        </w:rPr>
      </w:pPr>
      <w:r w:rsidRPr="000B71E3">
        <w:rPr>
          <w:lang w:val="en-US"/>
        </w:rPr>
        <w:t xml:space="preserve">                '204':</w:t>
      </w:r>
    </w:p>
    <w:p w14:paraId="1C52D7D8" w14:textId="77777777" w:rsidR="00907D51" w:rsidRPr="000B71E3" w:rsidRDefault="00907D51" w:rsidP="00907D51">
      <w:pPr>
        <w:pStyle w:val="PL"/>
        <w:rPr>
          <w:lang w:val="en-US"/>
        </w:rPr>
      </w:pPr>
      <w:r w:rsidRPr="000B71E3">
        <w:rPr>
          <w:lang w:val="en-US"/>
        </w:rPr>
        <w:t xml:space="preserve">                  description: Successful Notification response</w:t>
      </w:r>
    </w:p>
    <w:p w14:paraId="312F473F" w14:textId="77777777" w:rsidR="00E971F3" w:rsidRPr="000B71E3" w:rsidRDefault="00E971F3" w:rsidP="00E971F3">
      <w:pPr>
        <w:pStyle w:val="PL"/>
        <w:rPr>
          <w:lang w:val="en-US"/>
        </w:rPr>
      </w:pPr>
      <w:r w:rsidRPr="000B71E3">
        <w:rPr>
          <w:lang w:val="en-US"/>
        </w:rPr>
        <w:t xml:space="preserve">                '400':</w:t>
      </w:r>
    </w:p>
    <w:p w14:paraId="7DCD0430" w14:textId="77777777" w:rsidR="00E971F3" w:rsidRPr="000B71E3" w:rsidRDefault="00E971F3" w:rsidP="00E971F3">
      <w:pPr>
        <w:pStyle w:val="PL"/>
        <w:rPr>
          <w:lang w:val="en-US"/>
        </w:rPr>
      </w:pPr>
      <w:r w:rsidRPr="000B71E3">
        <w:rPr>
          <w:lang w:val="en-US"/>
        </w:rPr>
        <w:t xml:space="preserve">                  $ref: 'TS29571_CommonData.yaml#/components/responses/400'</w:t>
      </w:r>
    </w:p>
    <w:p w14:paraId="3D26B081" w14:textId="77777777" w:rsidR="00E971F3" w:rsidRPr="000B71E3" w:rsidRDefault="00E971F3" w:rsidP="00E971F3">
      <w:pPr>
        <w:pStyle w:val="PL"/>
        <w:rPr>
          <w:lang w:val="en-US"/>
        </w:rPr>
      </w:pPr>
      <w:r w:rsidRPr="000B71E3">
        <w:rPr>
          <w:lang w:val="en-US"/>
        </w:rPr>
        <w:t xml:space="preserve">                '404':</w:t>
      </w:r>
    </w:p>
    <w:p w14:paraId="104E2380" w14:textId="77777777" w:rsidR="00E971F3" w:rsidRPr="000B71E3" w:rsidRDefault="00E971F3" w:rsidP="00E971F3">
      <w:pPr>
        <w:pStyle w:val="PL"/>
        <w:rPr>
          <w:lang w:val="en-US"/>
        </w:rPr>
      </w:pPr>
      <w:r w:rsidRPr="000B71E3">
        <w:rPr>
          <w:lang w:val="en-US"/>
        </w:rPr>
        <w:t xml:space="preserve">                  $ref: 'TS29571_CommonData.yaml#/components/responses/404'</w:t>
      </w:r>
    </w:p>
    <w:p w14:paraId="20B4A8CA" w14:textId="77777777" w:rsidR="00E971F3" w:rsidRPr="000B71E3" w:rsidRDefault="00E971F3" w:rsidP="00E971F3">
      <w:pPr>
        <w:pStyle w:val="PL"/>
        <w:rPr>
          <w:lang w:val="en-US"/>
        </w:rPr>
      </w:pPr>
      <w:r w:rsidRPr="000B71E3">
        <w:rPr>
          <w:lang w:val="en-US"/>
        </w:rPr>
        <w:t xml:space="preserve">                '500':</w:t>
      </w:r>
    </w:p>
    <w:p w14:paraId="4DBC0534" w14:textId="77777777" w:rsidR="00E971F3" w:rsidRPr="000B71E3" w:rsidRDefault="00E971F3" w:rsidP="00E971F3">
      <w:pPr>
        <w:pStyle w:val="PL"/>
      </w:pPr>
      <w:r w:rsidRPr="000B71E3">
        <w:rPr>
          <w:lang w:val="en-US"/>
        </w:rPr>
        <w:t xml:space="preserve">                  </w:t>
      </w:r>
      <w:r w:rsidRPr="000B71E3">
        <w:t>$ref: 'TS29571_CommonData.yaml#/components/responses/500'</w:t>
      </w:r>
    </w:p>
    <w:p w14:paraId="41208218" w14:textId="77777777" w:rsidR="00E971F3" w:rsidRPr="000B71E3" w:rsidRDefault="00E971F3" w:rsidP="00E971F3">
      <w:pPr>
        <w:pStyle w:val="PL"/>
        <w:rPr>
          <w:lang w:val="en-US"/>
        </w:rPr>
      </w:pPr>
      <w:r w:rsidRPr="000B71E3">
        <w:rPr>
          <w:lang w:val="en-US"/>
        </w:rPr>
        <w:t xml:space="preserve">                '503':</w:t>
      </w:r>
    </w:p>
    <w:p w14:paraId="172BA345" w14:textId="77777777" w:rsidR="00E971F3" w:rsidRPr="000B71E3" w:rsidRDefault="00E971F3" w:rsidP="00E971F3">
      <w:pPr>
        <w:pStyle w:val="PL"/>
        <w:rPr>
          <w:lang w:val="en-US"/>
        </w:rPr>
      </w:pPr>
      <w:r w:rsidRPr="000B71E3">
        <w:t xml:space="preserve">                  $ref: 'TS29571_CommonData.yaml#/components/responses/503'</w:t>
      </w:r>
    </w:p>
    <w:p w14:paraId="00234BA9" w14:textId="77777777" w:rsidR="00E971F3" w:rsidRPr="000B71E3" w:rsidRDefault="00E971F3" w:rsidP="00E971F3">
      <w:pPr>
        <w:pStyle w:val="PL"/>
      </w:pPr>
      <w:r w:rsidRPr="000B71E3">
        <w:t xml:space="preserve">                default:</w:t>
      </w:r>
    </w:p>
    <w:p w14:paraId="651A51B5" w14:textId="77777777" w:rsidR="00E971F3" w:rsidRPr="000B71E3" w:rsidRDefault="00E971F3" w:rsidP="00E971F3">
      <w:pPr>
        <w:pStyle w:val="PL"/>
      </w:pPr>
      <w:r w:rsidRPr="000B71E3">
        <w:t xml:space="preserve">                  description: Unexpected error</w:t>
      </w:r>
    </w:p>
    <w:p w14:paraId="3DBD7941" w14:textId="77777777" w:rsidR="00907D51" w:rsidRPr="000B71E3" w:rsidRDefault="00907D51" w:rsidP="00907D51">
      <w:pPr>
        <w:pStyle w:val="PL"/>
        <w:rPr>
          <w:lang w:val="en-US"/>
        </w:rPr>
      </w:pPr>
    </w:p>
    <w:p w14:paraId="28E17514" w14:textId="77777777"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14:paraId="6C553829" w14:textId="77777777" w:rsidR="00907D51" w:rsidRPr="000B71E3" w:rsidRDefault="00907D51" w:rsidP="00907D51">
      <w:pPr>
        <w:pStyle w:val="PL"/>
        <w:rPr>
          <w:lang w:val="en-US"/>
        </w:rPr>
      </w:pPr>
      <w:r w:rsidRPr="000B71E3">
        <w:rPr>
          <w:lang w:val="en-US"/>
        </w:rPr>
        <w:t xml:space="preserve">    delete:</w:t>
      </w:r>
    </w:p>
    <w:p w14:paraId="1C586A11" w14:textId="77777777" w:rsidR="00907D51" w:rsidRPr="000B71E3" w:rsidRDefault="00907D51" w:rsidP="00907D51">
      <w:pPr>
        <w:pStyle w:val="PL"/>
        <w:rPr>
          <w:lang w:val="en-US"/>
        </w:rPr>
      </w:pPr>
      <w:r w:rsidRPr="000B71E3">
        <w:rPr>
          <w:lang w:val="en-US"/>
        </w:rPr>
        <w:t xml:space="preserve">      summary: Unsubscribe</w:t>
      </w:r>
    </w:p>
    <w:p w14:paraId="06E9DAAE" w14:textId="77777777" w:rsidR="00907D51" w:rsidRPr="000B71E3" w:rsidRDefault="00907D51" w:rsidP="00907D51">
      <w:pPr>
        <w:pStyle w:val="PL"/>
        <w:rPr>
          <w:lang w:val="en-US"/>
        </w:rPr>
      </w:pPr>
      <w:r w:rsidRPr="000B71E3">
        <w:rPr>
          <w:lang w:val="en-US"/>
        </w:rPr>
        <w:t xml:space="preserve">      operationId: DeleteEeSubscription</w:t>
      </w:r>
    </w:p>
    <w:p w14:paraId="54770A25" w14:textId="77777777" w:rsidR="00907D51" w:rsidRPr="000B71E3" w:rsidRDefault="00907D51" w:rsidP="00907D51">
      <w:pPr>
        <w:pStyle w:val="PL"/>
        <w:rPr>
          <w:lang w:val="en-US"/>
        </w:rPr>
      </w:pPr>
      <w:r w:rsidRPr="000B71E3">
        <w:rPr>
          <w:lang w:val="en-US"/>
        </w:rPr>
        <w:t xml:space="preserve">      tags:</w:t>
      </w:r>
    </w:p>
    <w:p w14:paraId="75CD0B79" w14:textId="77777777" w:rsidR="00907D51" w:rsidRPr="000B71E3" w:rsidRDefault="00907D51" w:rsidP="00907D51">
      <w:pPr>
        <w:pStyle w:val="PL"/>
        <w:rPr>
          <w:lang w:val="en-US"/>
        </w:rPr>
      </w:pPr>
      <w:r w:rsidRPr="000B71E3">
        <w:rPr>
          <w:lang w:val="en-US"/>
        </w:rPr>
        <w:t xml:space="preserve">        - Delete EE Subscription</w:t>
      </w:r>
    </w:p>
    <w:p w14:paraId="563E1F96" w14:textId="77777777" w:rsidR="00907D51" w:rsidRPr="000B71E3" w:rsidRDefault="00907D51" w:rsidP="00907D51">
      <w:pPr>
        <w:pStyle w:val="PL"/>
        <w:rPr>
          <w:lang w:val="en-US"/>
        </w:rPr>
      </w:pPr>
      <w:r w:rsidRPr="000B71E3">
        <w:rPr>
          <w:lang w:val="en-US"/>
        </w:rPr>
        <w:t xml:space="preserve">      parameters:</w:t>
      </w:r>
    </w:p>
    <w:p w14:paraId="284E966F" w14:textId="77777777"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14:paraId="69EDEB1A" w14:textId="77777777" w:rsidR="00907D51" w:rsidRPr="000B71E3" w:rsidRDefault="00907D51" w:rsidP="00907D51">
      <w:pPr>
        <w:pStyle w:val="PL"/>
        <w:rPr>
          <w:lang w:val="en-US"/>
        </w:rPr>
      </w:pPr>
      <w:r w:rsidRPr="000B71E3">
        <w:rPr>
          <w:lang w:val="en-US"/>
        </w:rPr>
        <w:t xml:space="preserve">          in: path</w:t>
      </w:r>
    </w:p>
    <w:p w14:paraId="676128EC" w14:textId="77777777"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14:paraId="156BD5D4" w14:textId="77777777" w:rsidR="00907D51" w:rsidRPr="000B71E3" w:rsidRDefault="00907D51" w:rsidP="00907D51">
      <w:pPr>
        <w:pStyle w:val="PL"/>
        <w:rPr>
          <w:lang w:val="en-US"/>
        </w:rPr>
      </w:pPr>
      <w:r w:rsidRPr="000B71E3">
        <w:rPr>
          <w:lang w:val="en-US"/>
        </w:rPr>
        <w:t xml:space="preserve">          required: true</w:t>
      </w:r>
    </w:p>
    <w:p w14:paraId="64F6F5AA" w14:textId="77777777" w:rsidR="00C76BE1" w:rsidRPr="000B71E3" w:rsidRDefault="00907D51" w:rsidP="00C76BE1">
      <w:pPr>
        <w:pStyle w:val="PL"/>
        <w:rPr>
          <w:lang w:val="en-US"/>
        </w:rPr>
      </w:pPr>
      <w:r w:rsidRPr="000B71E3">
        <w:rPr>
          <w:lang w:val="en-US"/>
        </w:rPr>
        <w:t xml:space="preserve">          schema:</w:t>
      </w:r>
    </w:p>
    <w:p w14:paraId="713B57D1" w14:textId="77777777" w:rsidR="00C76BE1" w:rsidRPr="000B71E3" w:rsidRDefault="00C76BE1" w:rsidP="00C76BE1">
      <w:pPr>
        <w:pStyle w:val="PL"/>
        <w:rPr>
          <w:lang w:val="en-US"/>
        </w:rPr>
      </w:pPr>
      <w:r w:rsidRPr="000B71E3">
        <w:rPr>
          <w:lang w:val="en-US"/>
        </w:rPr>
        <w:t xml:space="preserve">            type: string</w:t>
      </w:r>
    </w:p>
    <w:p w14:paraId="0CA4DDB2" w14:textId="77777777"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2BD9B761" w14:textId="77777777" w:rsidR="00907D51" w:rsidRPr="000B71E3" w:rsidRDefault="00907D51" w:rsidP="00907D51">
      <w:pPr>
        <w:pStyle w:val="PL"/>
        <w:rPr>
          <w:lang w:val="en-US"/>
        </w:rPr>
      </w:pPr>
      <w:r w:rsidRPr="000B71E3">
        <w:rPr>
          <w:lang w:val="en-US"/>
        </w:rPr>
        <w:t xml:space="preserve">        - name: subscriptionId</w:t>
      </w:r>
    </w:p>
    <w:p w14:paraId="5A5CC32D" w14:textId="77777777" w:rsidR="00907D51" w:rsidRPr="000B71E3" w:rsidRDefault="00907D51" w:rsidP="00907D51">
      <w:pPr>
        <w:pStyle w:val="PL"/>
        <w:rPr>
          <w:lang w:val="en-US"/>
        </w:rPr>
      </w:pPr>
      <w:r w:rsidRPr="000B71E3">
        <w:rPr>
          <w:lang w:val="en-US"/>
        </w:rPr>
        <w:t xml:space="preserve">          in: path</w:t>
      </w:r>
    </w:p>
    <w:p w14:paraId="33B8855E" w14:textId="77777777" w:rsidR="00907D51" w:rsidRPr="000B71E3" w:rsidRDefault="00907D51" w:rsidP="00907D51">
      <w:pPr>
        <w:pStyle w:val="PL"/>
        <w:rPr>
          <w:lang w:val="en-US"/>
        </w:rPr>
      </w:pPr>
      <w:r w:rsidRPr="000B71E3">
        <w:rPr>
          <w:lang w:val="en-US"/>
        </w:rPr>
        <w:t xml:space="preserve">          description: Id of the EE Subscription</w:t>
      </w:r>
    </w:p>
    <w:p w14:paraId="48E12FD4" w14:textId="77777777" w:rsidR="00907D51" w:rsidRPr="000B71E3" w:rsidRDefault="00907D51" w:rsidP="00907D51">
      <w:pPr>
        <w:pStyle w:val="PL"/>
        <w:rPr>
          <w:lang w:val="en-US"/>
        </w:rPr>
      </w:pPr>
      <w:r w:rsidRPr="000B71E3">
        <w:rPr>
          <w:lang w:val="en-US"/>
        </w:rPr>
        <w:t xml:space="preserve">          required: true</w:t>
      </w:r>
    </w:p>
    <w:p w14:paraId="01F4B934" w14:textId="77777777" w:rsidR="00907D51" w:rsidRPr="000B71E3" w:rsidRDefault="00907D51" w:rsidP="00907D51">
      <w:pPr>
        <w:pStyle w:val="PL"/>
        <w:rPr>
          <w:lang w:val="en-US"/>
        </w:rPr>
      </w:pPr>
      <w:r w:rsidRPr="000B71E3">
        <w:rPr>
          <w:lang w:val="en-US"/>
        </w:rPr>
        <w:t xml:space="preserve">          schema:</w:t>
      </w:r>
    </w:p>
    <w:p w14:paraId="2471A38F" w14:textId="77777777" w:rsidR="00907D51" w:rsidRPr="000B71E3" w:rsidRDefault="00907D51" w:rsidP="00907D51">
      <w:pPr>
        <w:pStyle w:val="PL"/>
        <w:rPr>
          <w:lang w:val="en-US"/>
        </w:rPr>
      </w:pPr>
      <w:r w:rsidRPr="000B71E3">
        <w:rPr>
          <w:lang w:val="en-US"/>
        </w:rPr>
        <w:t xml:space="preserve">            type: string</w:t>
      </w:r>
    </w:p>
    <w:p w14:paraId="369C6A1C" w14:textId="77777777" w:rsidR="00907D51" w:rsidRPr="000B71E3" w:rsidRDefault="00907D51" w:rsidP="00907D51">
      <w:pPr>
        <w:pStyle w:val="PL"/>
        <w:rPr>
          <w:lang w:val="en-US"/>
        </w:rPr>
      </w:pPr>
      <w:r w:rsidRPr="000B71E3">
        <w:rPr>
          <w:lang w:val="en-US"/>
        </w:rPr>
        <w:t xml:space="preserve">      responses:</w:t>
      </w:r>
    </w:p>
    <w:p w14:paraId="299F97C1" w14:textId="77777777" w:rsidR="00907D51" w:rsidRPr="000B71E3" w:rsidRDefault="00907D51" w:rsidP="00907D51">
      <w:pPr>
        <w:pStyle w:val="PL"/>
        <w:rPr>
          <w:lang w:val="en-US"/>
        </w:rPr>
      </w:pPr>
      <w:r w:rsidRPr="000B71E3">
        <w:rPr>
          <w:lang w:val="en-US"/>
        </w:rPr>
        <w:t xml:space="preserve">        '204':</w:t>
      </w:r>
    </w:p>
    <w:p w14:paraId="6A8D89F2" w14:textId="77777777" w:rsidR="00907D51" w:rsidRPr="000B71E3" w:rsidRDefault="00907D51" w:rsidP="00907D51">
      <w:pPr>
        <w:pStyle w:val="PL"/>
        <w:rPr>
          <w:lang w:val="en-US"/>
        </w:rPr>
      </w:pPr>
      <w:r w:rsidRPr="000B71E3">
        <w:rPr>
          <w:lang w:val="en-US"/>
        </w:rPr>
        <w:t xml:space="preserve">          description: Successful response</w:t>
      </w:r>
    </w:p>
    <w:p w14:paraId="52F20A04" w14:textId="77777777" w:rsidR="00E971F3" w:rsidRPr="000B71E3" w:rsidRDefault="00E971F3" w:rsidP="00E971F3">
      <w:pPr>
        <w:pStyle w:val="PL"/>
        <w:rPr>
          <w:lang w:val="en-US"/>
        </w:rPr>
      </w:pPr>
      <w:r w:rsidRPr="000B71E3">
        <w:rPr>
          <w:lang w:val="en-US"/>
        </w:rPr>
        <w:t xml:space="preserve">        '400':</w:t>
      </w:r>
    </w:p>
    <w:p w14:paraId="2A771405" w14:textId="77777777" w:rsidR="00E971F3" w:rsidRPr="000B71E3" w:rsidRDefault="00E971F3" w:rsidP="00E971F3">
      <w:pPr>
        <w:pStyle w:val="PL"/>
        <w:rPr>
          <w:lang w:val="en-US"/>
        </w:rPr>
      </w:pPr>
      <w:r w:rsidRPr="000B71E3">
        <w:rPr>
          <w:lang w:val="en-US"/>
        </w:rPr>
        <w:t xml:space="preserve">          $ref: 'TS29571_CommonData.yaml#/components/responses/400'</w:t>
      </w:r>
    </w:p>
    <w:p w14:paraId="3547D21E" w14:textId="77777777" w:rsidR="00E971F3" w:rsidRPr="000B71E3" w:rsidRDefault="00E971F3" w:rsidP="00E971F3">
      <w:pPr>
        <w:pStyle w:val="PL"/>
        <w:rPr>
          <w:lang w:val="en-US"/>
        </w:rPr>
      </w:pPr>
      <w:r w:rsidRPr="000B71E3">
        <w:rPr>
          <w:lang w:val="en-US"/>
        </w:rPr>
        <w:t xml:space="preserve">        '404':</w:t>
      </w:r>
    </w:p>
    <w:p w14:paraId="1F549B9F" w14:textId="77777777" w:rsidR="00E971F3" w:rsidRPr="000B71E3" w:rsidRDefault="00E971F3" w:rsidP="00E971F3">
      <w:pPr>
        <w:pStyle w:val="PL"/>
        <w:rPr>
          <w:lang w:val="en-US"/>
        </w:rPr>
      </w:pPr>
      <w:r w:rsidRPr="000B71E3">
        <w:rPr>
          <w:lang w:val="en-US"/>
        </w:rPr>
        <w:t xml:space="preserve">          $ref: 'TS29571_CommonData.yaml#/components/responses/404'</w:t>
      </w:r>
    </w:p>
    <w:p w14:paraId="0BE2EA9F" w14:textId="77777777" w:rsidR="00E971F3" w:rsidRPr="000B71E3" w:rsidRDefault="00E971F3" w:rsidP="00E971F3">
      <w:pPr>
        <w:pStyle w:val="PL"/>
        <w:rPr>
          <w:lang w:val="en-US"/>
        </w:rPr>
      </w:pPr>
      <w:r w:rsidRPr="000B71E3">
        <w:rPr>
          <w:lang w:val="en-US"/>
        </w:rPr>
        <w:t xml:space="preserve">        '500':</w:t>
      </w:r>
    </w:p>
    <w:p w14:paraId="1B4F90A8" w14:textId="77777777" w:rsidR="00E971F3" w:rsidRPr="000B71E3" w:rsidRDefault="00E971F3" w:rsidP="00E971F3">
      <w:pPr>
        <w:pStyle w:val="PL"/>
      </w:pPr>
      <w:r w:rsidRPr="000B71E3">
        <w:rPr>
          <w:lang w:val="en-US"/>
        </w:rPr>
        <w:t xml:space="preserve">          </w:t>
      </w:r>
      <w:r w:rsidRPr="000B71E3">
        <w:t>$ref: 'TS29571_CommonData.yaml#/components/responses/500'</w:t>
      </w:r>
    </w:p>
    <w:p w14:paraId="566D4E07" w14:textId="77777777" w:rsidR="00E971F3" w:rsidRPr="000B71E3" w:rsidRDefault="00E971F3" w:rsidP="00E971F3">
      <w:pPr>
        <w:pStyle w:val="PL"/>
        <w:rPr>
          <w:lang w:val="en-US"/>
        </w:rPr>
      </w:pPr>
      <w:r w:rsidRPr="000B71E3">
        <w:rPr>
          <w:lang w:val="en-US"/>
        </w:rPr>
        <w:t xml:space="preserve">        '503':</w:t>
      </w:r>
    </w:p>
    <w:p w14:paraId="3A5749F2" w14:textId="77777777" w:rsidR="00E971F3" w:rsidRPr="000B71E3" w:rsidRDefault="00E971F3" w:rsidP="00E971F3">
      <w:pPr>
        <w:pStyle w:val="PL"/>
        <w:rPr>
          <w:lang w:val="en-US"/>
        </w:rPr>
      </w:pPr>
      <w:r w:rsidRPr="000B71E3">
        <w:t xml:space="preserve">          $ref: 'TS29571_CommonData.yaml#/components/responses/503'</w:t>
      </w:r>
    </w:p>
    <w:p w14:paraId="41BC95DE" w14:textId="77777777" w:rsidR="00E971F3" w:rsidRPr="000B71E3" w:rsidRDefault="00E971F3" w:rsidP="00E971F3">
      <w:pPr>
        <w:pStyle w:val="PL"/>
        <w:rPr>
          <w:lang w:val="en-US"/>
        </w:rPr>
      </w:pPr>
      <w:r w:rsidRPr="000B71E3">
        <w:rPr>
          <w:lang w:val="en-US"/>
        </w:rPr>
        <w:t xml:space="preserve">        default:</w:t>
      </w:r>
    </w:p>
    <w:p w14:paraId="7ACE2E07" w14:textId="77777777" w:rsidR="00E971F3" w:rsidRPr="000B71E3" w:rsidRDefault="00E971F3" w:rsidP="00E971F3">
      <w:pPr>
        <w:pStyle w:val="PL"/>
        <w:rPr>
          <w:lang w:val="en-US"/>
        </w:rPr>
      </w:pPr>
      <w:r w:rsidRPr="000B71E3">
        <w:rPr>
          <w:lang w:val="en-US"/>
        </w:rPr>
        <w:t xml:space="preserve">          description: Unexpected error</w:t>
      </w:r>
    </w:p>
    <w:p w14:paraId="52C8AE37" w14:textId="77777777" w:rsidR="009E0FF6" w:rsidRPr="00951936" w:rsidRDefault="009E0FF6" w:rsidP="009E0FF6">
      <w:pPr>
        <w:pStyle w:val="PL"/>
        <w:rPr>
          <w:lang w:val="en-US"/>
        </w:rPr>
      </w:pPr>
      <w:r w:rsidRPr="00951936">
        <w:rPr>
          <w:lang w:val="en-US"/>
        </w:rPr>
        <w:t xml:space="preserve">    patch:</w:t>
      </w:r>
    </w:p>
    <w:p w14:paraId="77D04E91" w14:textId="77777777" w:rsidR="009E0FF6" w:rsidRPr="00951936" w:rsidRDefault="009E0FF6" w:rsidP="009E0FF6">
      <w:pPr>
        <w:pStyle w:val="PL"/>
        <w:rPr>
          <w:lang w:val="en-US"/>
        </w:rPr>
      </w:pPr>
      <w:r w:rsidRPr="00951936">
        <w:rPr>
          <w:lang w:val="en-US"/>
        </w:rPr>
        <w:t xml:space="preserve">      summary: Patch</w:t>
      </w:r>
    </w:p>
    <w:p w14:paraId="0D6301AC" w14:textId="77777777" w:rsidR="009E0FF6" w:rsidRPr="00951936" w:rsidRDefault="009E0FF6" w:rsidP="009E0FF6">
      <w:pPr>
        <w:pStyle w:val="PL"/>
        <w:rPr>
          <w:lang w:val="en-US"/>
        </w:rPr>
      </w:pPr>
      <w:r w:rsidRPr="00951936">
        <w:rPr>
          <w:lang w:val="en-US"/>
        </w:rPr>
        <w:t xml:space="preserve">      operationId: UpdateEeSubscription</w:t>
      </w:r>
    </w:p>
    <w:p w14:paraId="2A43D3AA" w14:textId="77777777" w:rsidR="009E0FF6" w:rsidRPr="00951936" w:rsidRDefault="009E0FF6" w:rsidP="009E0FF6">
      <w:pPr>
        <w:pStyle w:val="PL"/>
        <w:rPr>
          <w:lang w:val="en-US"/>
        </w:rPr>
      </w:pPr>
      <w:r w:rsidRPr="00951936">
        <w:rPr>
          <w:lang w:val="en-US"/>
        </w:rPr>
        <w:t xml:space="preserve">      tags:</w:t>
      </w:r>
    </w:p>
    <w:p w14:paraId="071BF2BC" w14:textId="77777777" w:rsidR="009E0FF6" w:rsidRPr="00951936" w:rsidRDefault="009E0FF6" w:rsidP="009E0FF6">
      <w:pPr>
        <w:pStyle w:val="PL"/>
        <w:rPr>
          <w:lang w:val="en-US"/>
        </w:rPr>
      </w:pPr>
      <w:r w:rsidRPr="00951936">
        <w:rPr>
          <w:lang w:val="en-US"/>
        </w:rPr>
        <w:t xml:space="preserve">        - Update EE Subscription</w:t>
      </w:r>
    </w:p>
    <w:p w14:paraId="563BBED5" w14:textId="77777777" w:rsidR="009E0FF6" w:rsidRPr="00951936" w:rsidRDefault="009E0FF6" w:rsidP="009E0FF6">
      <w:pPr>
        <w:pStyle w:val="PL"/>
        <w:rPr>
          <w:lang w:val="en-US"/>
        </w:rPr>
      </w:pPr>
      <w:r w:rsidRPr="00951936">
        <w:rPr>
          <w:lang w:val="en-US"/>
        </w:rPr>
        <w:t xml:space="preserve">      parameters:</w:t>
      </w:r>
    </w:p>
    <w:p w14:paraId="4D14D57C" w14:textId="77777777" w:rsidR="009E0FF6" w:rsidRPr="00951936" w:rsidRDefault="009E0FF6" w:rsidP="009E0FF6">
      <w:pPr>
        <w:pStyle w:val="PL"/>
        <w:rPr>
          <w:lang w:val="en-US"/>
        </w:rPr>
      </w:pPr>
      <w:r w:rsidRPr="00951936">
        <w:rPr>
          <w:lang w:val="en-US"/>
        </w:rPr>
        <w:t xml:space="preserve">        - name: ueIdentity</w:t>
      </w:r>
    </w:p>
    <w:p w14:paraId="334EC34D" w14:textId="77777777" w:rsidR="009E0FF6" w:rsidRPr="00951936" w:rsidRDefault="009E0FF6" w:rsidP="009E0FF6">
      <w:pPr>
        <w:pStyle w:val="PL"/>
        <w:rPr>
          <w:lang w:val="en-US"/>
        </w:rPr>
      </w:pPr>
      <w:r w:rsidRPr="00951936">
        <w:rPr>
          <w:lang w:val="en-US"/>
        </w:rPr>
        <w:t xml:space="preserve">          in: path</w:t>
      </w:r>
    </w:p>
    <w:p w14:paraId="6FA71EDC" w14:textId="77777777" w:rsidR="009E0FF6" w:rsidRPr="00951936" w:rsidRDefault="009E0FF6" w:rsidP="009E0FF6">
      <w:pPr>
        <w:pStyle w:val="PL"/>
        <w:rPr>
          <w:lang w:val="en-US"/>
        </w:rPr>
      </w:pPr>
      <w:r w:rsidRPr="00951936">
        <w:rPr>
          <w:lang w:val="en-US"/>
        </w:rPr>
        <w:t xml:space="preserve">          description: Represents the scope of the UE for which the subscription is applied. Contains the GPSI of the user or the external group ID or any UE.</w:t>
      </w:r>
    </w:p>
    <w:p w14:paraId="7957DF78" w14:textId="77777777" w:rsidR="009E0FF6" w:rsidRPr="00951936" w:rsidRDefault="009E0FF6" w:rsidP="009E0FF6">
      <w:pPr>
        <w:pStyle w:val="PL"/>
        <w:rPr>
          <w:lang w:val="en-US"/>
        </w:rPr>
      </w:pPr>
      <w:r w:rsidRPr="00951936">
        <w:rPr>
          <w:lang w:val="en-US"/>
        </w:rPr>
        <w:t xml:space="preserve">          required: true</w:t>
      </w:r>
    </w:p>
    <w:p w14:paraId="3B25010B" w14:textId="77777777" w:rsidR="009E0FF6" w:rsidRPr="00951936" w:rsidRDefault="009E0FF6" w:rsidP="009E0FF6">
      <w:pPr>
        <w:pStyle w:val="PL"/>
        <w:rPr>
          <w:lang w:val="en-US"/>
        </w:rPr>
      </w:pPr>
      <w:r w:rsidRPr="00951936">
        <w:rPr>
          <w:lang w:val="en-US"/>
        </w:rPr>
        <w:t xml:space="preserve">          schema:</w:t>
      </w:r>
    </w:p>
    <w:p w14:paraId="15A5E5FB" w14:textId="77777777" w:rsidR="009E0FF6" w:rsidRPr="00951936" w:rsidRDefault="009E0FF6" w:rsidP="009E0FF6">
      <w:pPr>
        <w:pStyle w:val="PL"/>
        <w:rPr>
          <w:lang w:val="en-US"/>
        </w:rPr>
      </w:pPr>
      <w:r w:rsidRPr="00951936">
        <w:rPr>
          <w:lang w:val="en-US"/>
        </w:rPr>
        <w:t xml:space="preserve">            type: string</w:t>
      </w:r>
    </w:p>
    <w:p w14:paraId="18747FA4" w14:textId="77777777" w:rsidR="009E0FF6" w:rsidRPr="00951936" w:rsidRDefault="009E0FF6" w:rsidP="009E0FF6">
      <w:pPr>
        <w:pStyle w:val="PL"/>
        <w:rPr>
          <w:lang w:val="en-US"/>
        </w:rPr>
      </w:pPr>
      <w:r w:rsidRPr="00951936">
        <w:rPr>
          <w:lang w:val="en-US"/>
        </w:rPr>
        <w:t xml:space="preserve">            pattern: '^(msisdn-[0-9]{5,15}|.+|extid-[^@]+@[^@]+|extgroupid-[^@]+@[^@]+|anyUE)$'</w:t>
      </w:r>
    </w:p>
    <w:p w14:paraId="4851658F" w14:textId="77777777" w:rsidR="009E0FF6" w:rsidRPr="00951936" w:rsidRDefault="009E0FF6" w:rsidP="009E0FF6">
      <w:pPr>
        <w:pStyle w:val="PL"/>
        <w:rPr>
          <w:lang w:val="en-US"/>
        </w:rPr>
      </w:pPr>
      <w:r w:rsidRPr="00951936">
        <w:rPr>
          <w:lang w:val="en-US"/>
        </w:rPr>
        <w:t xml:space="preserve">        - name: subscriptionId</w:t>
      </w:r>
    </w:p>
    <w:p w14:paraId="75B1F484" w14:textId="77777777" w:rsidR="009E0FF6" w:rsidRPr="00951936" w:rsidRDefault="009E0FF6" w:rsidP="009E0FF6">
      <w:pPr>
        <w:pStyle w:val="PL"/>
        <w:rPr>
          <w:lang w:val="en-US"/>
        </w:rPr>
      </w:pPr>
      <w:r w:rsidRPr="00951936">
        <w:rPr>
          <w:lang w:val="en-US"/>
        </w:rPr>
        <w:t xml:space="preserve">          in: path</w:t>
      </w:r>
    </w:p>
    <w:p w14:paraId="46FE566D" w14:textId="77777777" w:rsidR="009E0FF6" w:rsidRPr="00951936" w:rsidRDefault="009E0FF6" w:rsidP="009E0FF6">
      <w:pPr>
        <w:pStyle w:val="PL"/>
        <w:rPr>
          <w:lang w:val="en-US"/>
        </w:rPr>
      </w:pPr>
      <w:r w:rsidRPr="00951936">
        <w:rPr>
          <w:lang w:val="en-US"/>
        </w:rPr>
        <w:t xml:space="preserve">          description: Id of the EE Subscription</w:t>
      </w:r>
    </w:p>
    <w:p w14:paraId="264671C9" w14:textId="77777777" w:rsidR="009E0FF6" w:rsidRPr="00951936" w:rsidRDefault="009E0FF6" w:rsidP="009E0FF6">
      <w:pPr>
        <w:pStyle w:val="PL"/>
        <w:rPr>
          <w:lang w:val="en-US"/>
        </w:rPr>
      </w:pPr>
      <w:r w:rsidRPr="00951936">
        <w:rPr>
          <w:lang w:val="en-US"/>
        </w:rPr>
        <w:t xml:space="preserve">          required: true</w:t>
      </w:r>
    </w:p>
    <w:p w14:paraId="7787EBDB" w14:textId="77777777" w:rsidR="009E0FF6" w:rsidRPr="00951936" w:rsidRDefault="009E0FF6" w:rsidP="009E0FF6">
      <w:pPr>
        <w:pStyle w:val="PL"/>
        <w:rPr>
          <w:lang w:val="en-US"/>
        </w:rPr>
      </w:pPr>
      <w:r w:rsidRPr="00951936">
        <w:rPr>
          <w:lang w:val="en-US"/>
        </w:rPr>
        <w:t xml:space="preserve">          schema:</w:t>
      </w:r>
    </w:p>
    <w:p w14:paraId="34702779" w14:textId="77777777" w:rsidR="009E0FF6" w:rsidRPr="00951936" w:rsidRDefault="009E0FF6" w:rsidP="009E0FF6">
      <w:pPr>
        <w:pStyle w:val="PL"/>
        <w:rPr>
          <w:lang w:val="en-US"/>
        </w:rPr>
      </w:pPr>
      <w:r w:rsidRPr="00951936">
        <w:rPr>
          <w:lang w:val="en-US"/>
        </w:rPr>
        <w:t xml:space="preserve">            type: string</w:t>
      </w:r>
    </w:p>
    <w:p w14:paraId="4DA70A9F" w14:textId="77777777" w:rsidR="009E0FF6" w:rsidRPr="00951936" w:rsidRDefault="009E0FF6" w:rsidP="009E0FF6">
      <w:pPr>
        <w:pStyle w:val="PL"/>
        <w:rPr>
          <w:lang w:val="en-US"/>
        </w:rPr>
      </w:pPr>
      <w:r w:rsidRPr="00951936">
        <w:rPr>
          <w:lang w:val="en-US"/>
        </w:rPr>
        <w:t xml:space="preserve">      requestBody:</w:t>
      </w:r>
    </w:p>
    <w:p w14:paraId="1C4F6269" w14:textId="77777777" w:rsidR="009E0FF6" w:rsidRPr="00951936" w:rsidRDefault="009E0FF6" w:rsidP="009E0FF6">
      <w:pPr>
        <w:pStyle w:val="PL"/>
        <w:rPr>
          <w:lang w:val="en-US"/>
        </w:rPr>
      </w:pPr>
      <w:r w:rsidRPr="00951936">
        <w:rPr>
          <w:lang w:val="en-US"/>
        </w:rPr>
        <w:lastRenderedPageBreak/>
        <w:t xml:space="preserve">        content:</w:t>
      </w:r>
    </w:p>
    <w:p w14:paraId="2C7F1828" w14:textId="77777777" w:rsidR="009E0FF6" w:rsidRPr="00951936" w:rsidRDefault="009E0FF6" w:rsidP="009E0FF6">
      <w:pPr>
        <w:pStyle w:val="PL"/>
        <w:rPr>
          <w:lang w:val="en-US"/>
        </w:rPr>
      </w:pPr>
      <w:r w:rsidRPr="00951936">
        <w:rPr>
          <w:lang w:val="en-US"/>
        </w:rPr>
        <w:t xml:space="preserve">          application/json-patch+json:</w:t>
      </w:r>
    </w:p>
    <w:p w14:paraId="22CE9159" w14:textId="77777777" w:rsidR="009E0FF6" w:rsidRPr="00951936" w:rsidRDefault="009E0FF6" w:rsidP="009E0FF6">
      <w:pPr>
        <w:pStyle w:val="PL"/>
        <w:rPr>
          <w:lang w:val="en-US"/>
        </w:rPr>
      </w:pPr>
      <w:r w:rsidRPr="00951936">
        <w:rPr>
          <w:lang w:val="en-US"/>
        </w:rPr>
        <w:t xml:space="preserve">            schema:</w:t>
      </w:r>
    </w:p>
    <w:p w14:paraId="69AABC80" w14:textId="77777777" w:rsidR="009E0FF6" w:rsidRPr="00951936" w:rsidRDefault="009E0FF6" w:rsidP="009E0FF6">
      <w:pPr>
        <w:pStyle w:val="PL"/>
        <w:rPr>
          <w:lang w:val="en-US"/>
        </w:rPr>
      </w:pPr>
      <w:r w:rsidRPr="00951936">
        <w:rPr>
          <w:lang w:val="en-US"/>
        </w:rPr>
        <w:t xml:space="preserve">              type: array</w:t>
      </w:r>
    </w:p>
    <w:p w14:paraId="560E6B0B" w14:textId="77777777" w:rsidR="009E0FF6" w:rsidRPr="00951936" w:rsidRDefault="009E0FF6" w:rsidP="009E0FF6">
      <w:pPr>
        <w:pStyle w:val="PL"/>
        <w:rPr>
          <w:lang w:val="en-US"/>
        </w:rPr>
      </w:pPr>
      <w:r w:rsidRPr="00951936">
        <w:rPr>
          <w:lang w:val="en-US"/>
        </w:rPr>
        <w:t xml:space="preserve">              items:</w:t>
      </w:r>
    </w:p>
    <w:p w14:paraId="022D5818" w14:textId="77777777" w:rsidR="009E0FF6" w:rsidRPr="00951936" w:rsidRDefault="009E0FF6" w:rsidP="009E0FF6">
      <w:pPr>
        <w:pStyle w:val="PL"/>
        <w:rPr>
          <w:lang w:val="en-US"/>
        </w:rPr>
      </w:pPr>
      <w:r w:rsidRPr="00951936">
        <w:rPr>
          <w:lang w:val="en-US"/>
        </w:rPr>
        <w:t xml:space="preserve">                $ref: 'TS29571_CommonData.yaml#/components/schemas/PatchItem'</w:t>
      </w:r>
    </w:p>
    <w:p w14:paraId="2099550E" w14:textId="77777777" w:rsidR="009E0FF6" w:rsidRPr="00951936" w:rsidRDefault="009E0FF6" w:rsidP="009E0FF6">
      <w:pPr>
        <w:pStyle w:val="PL"/>
        <w:rPr>
          <w:lang w:val="en-US"/>
        </w:rPr>
      </w:pPr>
      <w:r w:rsidRPr="00951936">
        <w:rPr>
          <w:lang w:val="en-US"/>
        </w:rPr>
        <w:t xml:space="preserve">              minItems: 1</w:t>
      </w:r>
    </w:p>
    <w:p w14:paraId="3560C6BE" w14:textId="77777777" w:rsidR="009E0FF6" w:rsidRPr="00951936" w:rsidRDefault="009E0FF6" w:rsidP="009E0FF6">
      <w:pPr>
        <w:pStyle w:val="PL"/>
        <w:rPr>
          <w:lang w:val="en-US"/>
        </w:rPr>
      </w:pPr>
      <w:r w:rsidRPr="00951936">
        <w:rPr>
          <w:lang w:val="en-US"/>
        </w:rPr>
        <w:t xml:space="preserve">        required: true</w:t>
      </w:r>
    </w:p>
    <w:p w14:paraId="5CB52A88" w14:textId="77777777" w:rsidR="009E0FF6" w:rsidRPr="00951936" w:rsidRDefault="009E0FF6" w:rsidP="009E0FF6">
      <w:pPr>
        <w:pStyle w:val="PL"/>
        <w:rPr>
          <w:lang w:val="en-US"/>
        </w:rPr>
      </w:pPr>
      <w:r w:rsidRPr="00951936">
        <w:rPr>
          <w:lang w:val="en-US"/>
        </w:rPr>
        <w:t xml:space="preserve">      responses:</w:t>
      </w:r>
    </w:p>
    <w:p w14:paraId="2D2D967F" w14:textId="77777777" w:rsidR="009E0FF6" w:rsidRPr="00951936" w:rsidRDefault="009E0FF6" w:rsidP="009E0FF6">
      <w:pPr>
        <w:pStyle w:val="PL"/>
        <w:rPr>
          <w:lang w:val="en-US"/>
        </w:rPr>
      </w:pPr>
      <w:r w:rsidRPr="00951936">
        <w:rPr>
          <w:lang w:val="en-US"/>
        </w:rPr>
        <w:t xml:space="preserve">        '204': </w:t>
      </w:r>
    </w:p>
    <w:p w14:paraId="48F35FFA" w14:textId="77777777" w:rsidR="009E0FF6" w:rsidRPr="00951936" w:rsidRDefault="009E0FF6" w:rsidP="009E0FF6">
      <w:pPr>
        <w:pStyle w:val="PL"/>
        <w:rPr>
          <w:lang w:val="en-US"/>
        </w:rPr>
      </w:pPr>
      <w:r w:rsidRPr="00951936">
        <w:rPr>
          <w:lang w:val="en-US"/>
        </w:rPr>
        <w:t xml:space="preserve">          description: Successful response</w:t>
      </w:r>
    </w:p>
    <w:p w14:paraId="3BB5CB7E" w14:textId="77777777" w:rsidR="009E0FF6" w:rsidRPr="00951936" w:rsidRDefault="009E0FF6" w:rsidP="009E0FF6">
      <w:pPr>
        <w:pStyle w:val="PL"/>
        <w:rPr>
          <w:lang w:val="en-US"/>
        </w:rPr>
      </w:pPr>
      <w:r w:rsidRPr="00951936">
        <w:rPr>
          <w:lang w:val="en-US"/>
        </w:rPr>
        <w:t xml:space="preserve">        '403': </w:t>
      </w:r>
    </w:p>
    <w:p w14:paraId="484C7A2A" w14:textId="77777777" w:rsidR="009E0FF6" w:rsidRPr="00951936" w:rsidRDefault="009E0FF6" w:rsidP="009E0FF6">
      <w:pPr>
        <w:pStyle w:val="PL"/>
        <w:rPr>
          <w:lang w:val="en-US"/>
        </w:rPr>
      </w:pPr>
      <w:r w:rsidRPr="00951936">
        <w:rPr>
          <w:lang w:val="en-US"/>
        </w:rPr>
        <w:t xml:space="preserve">          $ref: 'TS29571_CommonData.yaml#/components/responses/403'</w:t>
      </w:r>
    </w:p>
    <w:p w14:paraId="38F76B7C" w14:textId="77777777" w:rsidR="009E0FF6" w:rsidRPr="00951936" w:rsidRDefault="009E0FF6" w:rsidP="009E0FF6">
      <w:pPr>
        <w:pStyle w:val="PL"/>
        <w:rPr>
          <w:lang w:val="en-US"/>
        </w:rPr>
      </w:pPr>
      <w:r w:rsidRPr="00951936">
        <w:rPr>
          <w:lang w:val="en-US"/>
        </w:rPr>
        <w:t xml:space="preserve">        '404': </w:t>
      </w:r>
    </w:p>
    <w:p w14:paraId="06E33FCE" w14:textId="77777777" w:rsidR="009E0FF6" w:rsidRPr="00951936" w:rsidRDefault="009E0FF6" w:rsidP="009E0FF6">
      <w:pPr>
        <w:pStyle w:val="PL"/>
        <w:rPr>
          <w:lang w:val="en-US"/>
        </w:rPr>
      </w:pPr>
      <w:r w:rsidRPr="00951936">
        <w:rPr>
          <w:lang w:val="en-US"/>
        </w:rPr>
        <w:t xml:space="preserve">          $ref: 'TS29571_CommonData.yaml#/components/responses/404'</w:t>
      </w:r>
    </w:p>
    <w:p w14:paraId="57136773" w14:textId="77777777" w:rsidR="009E0FF6" w:rsidRPr="00951936" w:rsidRDefault="009E0FF6" w:rsidP="009E0FF6">
      <w:pPr>
        <w:pStyle w:val="PL"/>
        <w:rPr>
          <w:lang w:val="en-US"/>
        </w:rPr>
      </w:pPr>
      <w:r w:rsidRPr="00951936">
        <w:rPr>
          <w:lang w:val="en-US"/>
        </w:rPr>
        <w:t xml:space="preserve">        default:</w:t>
      </w:r>
    </w:p>
    <w:p w14:paraId="1E7487A9" w14:textId="77777777" w:rsidR="009E0FF6" w:rsidRDefault="009E0FF6" w:rsidP="009E0FF6">
      <w:pPr>
        <w:pStyle w:val="PL"/>
        <w:rPr>
          <w:lang w:val="en-US"/>
        </w:rPr>
      </w:pPr>
      <w:r w:rsidRPr="00951936">
        <w:rPr>
          <w:lang w:val="en-US"/>
        </w:rPr>
        <w:t xml:space="preserve">          description: Unexpected error</w:t>
      </w:r>
    </w:p>
    <w:p w14:paraId="778532E9" w14:textId="77777777" w:rsidR="00907D51" w:rsidRPr="000B71E3" w:rsidRDefault="00907D51" w:rsidP="00907D51">
      <w:pPr>
        <w:pStyle w:val="PL"/>
        <w:rPr>
          <w:lang w:val="en-US"/>
        </w:rPr>
      </w:pPr>
    </w:p>
    <w:p w14:paraId="4BFF10A7" w14:textId="77777777" w:rsidR="00437CA4" w:rsidRPr="000B71E3" w:rsidRDefault="00907D51" w:rsidP="00437CA4">
      <w:pPr>
        <w:pStyle w:val="PL"/>
        <w:rPr>
          <w:lang w:val="en-US"/>
        </w:rPr>
      </w:pPr>
      <w:r w:rsidRPr="000B71E3">
        <w:rPr>
          <w:lang w:val="en-US"/>
        </w:rPr>
        <w:t>components:</w:t>
      </w:r>
    </w:p>
    <w:p w14:paraId="132EA1D3" w14:textId="77777777" w:rsidR="00437CA4" w:rsidRPr="000B71E3" w:rsidRDefault="00437CA4" w:rsidP="00437CA4">
      <w:pPr>
        <w:pStyle w:val="PL"/>
        <w:rPr>
          <w:lang w:val="en-US"/>
        </w:rPr>
      </w:pPr>
      <w:r w:rsidRPr="000B71E3">
        <w:rPr>
          <w:lang w:val="en-US"/>
        </w:rPr>
        <w:t xml:space="preserve">  securitySchemes:</w:t>
      </w:r>
    </w:p>
    <w:p w14:paraId="7F02D63E" w14:textId="77777777" w:rsidR="00437CA4" w:rsidRPr="000B71E3" w:rsidRDefault="00437CA4" w:rsidP="00437CA4">
      <w:pPr>
        <w:pStyle w:val="PL"/>
        <w:rPr>
          <w:lang w:val="en-US"/>
        </w:rPr>
      </w:pPr>
      <w:r w:rsidRPr="000B71E3">
        <w:rPr>
          <w:lang w:val="en-US"/>
        </w:rPr>
        <w:t xml:space="preserve">    oAuth2ClientCredentials:</w:t>
      </w:r>
    </w:p>
    <w:p w14:paraId="2AE20A60" w14:textId="77777777" w:rsidR="00437CA4" w:rsidRPr="000B71E3" w:rsidRDefault="00437CA4" w:rsidP="00437CA4">
      <w:pPr>
        <w:pStyle w:val="PL"/>
        <w:rPr>
          <w:lang w:val="en-US"/>
        </w:rPr>
      </w:pPr>
      <w:r w:rsidRPr="000B71E3">
        <w:rPr>
          <w:lang w:val="en-US"/>
        </w:rPr>
        <w:t xml:space="preserve">      type: oauth2</w:t>
      </w:r>
    </w:p>
    <w:p w14:paraId="3CB4D679" w14:textId="77777777" w:rsidR="00437CA4" w:rsidRPr="000B71E3" w:rsidRDefault="00437CA4" w:rsidP="00437CA4">
      <w:pPr>
        <w:pStyle w:val="PL"/>
        <w:rPr>
          <w:lang w:val="en-US"/>
        </w:rPr>
      </w:pPr>
      <w:r w:rsidRPr="000B71E3">
        <w:rPr>
          <w:lang w:val="en-US"/>
        </w:rPr>
        <w:t xml:space="preserve">      flows: </w:t>
      </w:r>
    </w:p>
    <w:p w14:paraId="0094B262" w14:textId="77777777" w:rsidR="00437CA4" w:rsidRPr="000B71E3" w:rsidRDefault="00437CA4" w:rsidP="00437CA4">
      <w:pPr>
        <w:pStyle w:val="PL"/>
        <w:rPr>
          <w:lang w:val="en-US"/>
        </w:rPr>
      </w:pPr>
      <w:r w:rsidRPr="000B71E3">
        <w:rPr>
          <w:lang w:val="en-US"/>
        </w:rPr>
        <w:t xml:space="preserve">        clientCredentials: </w:t>
      </w:r>
    </w:p>
    <w:p w14:paraId="638C0595" w14:textId="77777777"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0DBF16E0" w14:textId="77777777" w:rsidR="007B72A2" w:rsidRDefault="00437CA4" w:rsidP="007B72A2">
      <w:pPr>
        <w:pStyle w:val="PL"/>
        <w:rPr>
          <w:lang w:val="en-US"/>
        </w:rPr>
      </w:pPr>
      <w:r w:rsidRPr="000B71E3">
        <w:rPr>
          <w:lang w:val="en-US"/>
        </w:rPr>
        <w:t xml:space="preserve">          scopes:</w:t>
      </w:r>
    </w:p>
    <w:p w14:paraId="76DD43F9" w14:textId="77777777" w:rsidR="007B72A2" w:rsidRDefault="007B72A2" w:rsidP="007B72A2">
      <w:pPr>
        <w:pStyle w:val="PL"/>
      </w:pPr>
      <w:r>
        <w:t xml:space="preserve">            nudm-ee: Access to the nudm-ee API</w:t>
      </w:r>
    </w:p>
    <w:p w14:paraId="218594EE" w14:textId="77777777" w:rsidR="00437CA4" w:rsidRPr="000B71E3" w:rsidRDefault="00437CA4" w:rsidP="00437CA4">
      <w:pPr>
        <w:pStyle w:val="PL"/>
        <w:rPr>
          <w:lang w:val="en-US"/>
        </w:rPr>
      </w:pPr>
    </w:p>
    <w:p w14:paraId="1CAF307A" w14:textId="77777777" w:rsidR="00907D51" w:rsidRPr="000B71E3" w:rsidRDefault="00907D51" w:rsidP="00907D51">
      <w:pPr>
        <w:pStyle w:val="PL"/>
        <w:rPr>
          <w:lang w:val="en-US"/>
        </w:rPr>
      </w:pPr>
    </w:p>
    <w:p w14:paraId="07E36CC6" w14:textId="77777777" w:rsidR="00907D51" w:rsidRPr="000B71E3" w:rsidRDefault="00907D51" w:rsidP="00907D51">
      <w:pPr>
        <w:pStyle w:val="PL"/>
        <w:rPr>
          <w:lang w:val="en-US"/>
        </w:rPr>
      </w:pPr>
      <w:r w:rsidRPr="000B71E3">
        <w:rPr>
          <w:lang w:val="en-US"/>
        </w:rPr>
        <w:t xml:space="preserve">  schemas:</w:t>
      </w:r>
    </w:p>
    <w:p w14:paraId="3AD0A11A" w14:textId="77777777" w:rsidR="00907D51" w:rsidRPr="000B71E3" w:rsidRDefault="00907D51" w:rsidP="00907D51">
      <w:pPr>
        <w:pStyle w:val="PL"/>
        <w:rPr>
          <w:lang w:val="en-US"/>
        </w:rPr>
      </w:pPr>
    </w:p>
    <w:p w14:paraId="70C12C9F" w14:textId="77777777" w:rsidR="000B2200" w:rsidRPr="000B71E3" w:rsidRDefault="000B2200" w:rsidP="00907D51">
      <w:pPr>
        <w:pStyle w:val="PL"/>
        <w:rPr>
          <w:lang w:val="en-US"/>
        </w:rPr>
      </w:pPr>
      <w:r w:rsidRPr="000B71E3">
        <w:rPr>
          <w:lang w:val="en-US"/>
        </w:rPr>
        <w:t># COMPLEX TYPES:</w:t>
      </w:r>
    </w:p>
    <w:p w14:paraId="3DD9C939" w14:textId="77777777" w:rsidR="000B2200" w:rsidRPr="000B71E3" w:rsidRDefault="000B2200" w:rsidP="00907D51">
      <w:pPr>
        <w:pStyle w:val="PL"/>
        <w:rPr>
          <w:lang w:val="en-US"/>
        </w:rPr>
      </w:pPr>
    </w:p>
    <w:p w14:paraId="6709541D" w14:textId="77777777" w:rsidR="00C76BE1" w:rsidRPr="000B71E3" w:rsidRDefault="00C76BE1" w:rsidP="00C76BE1">
      <w:pPr>
        <w:pStyle w:val="PL"/>
        <w:rPr>
          <w:lang w:val="en-US"/>
        </w:rPr>
      </w:pPr>
      <w:r w:rsidRPr="000B71E3">
        <w:rPr>
          <w:lang w:val="en-US"/>
        </w:rPr>
        <w:t xml:space="preserve">    CreatedEeSubscription:</w:t>
      </w:r>
    </w:p>
    <w:p w14:paraId="6BECD684" w14:textId="77777777" w:rsidR="00C76BE1" w:rsidRPr="000B71E3" w:rsidRDefault="00C76BE1" w:rsidP="00C76BE1">
      <w:pPr>
        <w:pStyle w:val="PL"/>
        <w:rPr>
          <w:lang w:val="en-US"/>
        </w:rPr>
      </w:pPr>
      <w:r w:rsidRPr="000B71E3">
        <w:rPr>
          <w:lang w:val="en-US"/>
        </w:rPr>
        <w:t xml:space="preserve">      type: object</w:t>
      </w:r>
    </w:p>
    <w:p w14:paraId="77EE7B10" w14:textId="77777777" w:rsidR="00C76BE1" w:rsidRPr="000B71E3" w:rsidRDefault="00C76BE1" w:rsidP="00C76BE1">
      <w:pPr>
        <w:pStyle w:val="PL"/>
        <w:rPr>
          <w:lang w:val="en-US"/>
        </w:rPr>
      </w:pPr>
      <w:r w:rsidRPr="000B71E3">
        <w:rPr>
          <w:lang w:val="en-US"/>
        </w:rPr>
        <w:t xml:space="preserve">      required:</w:t>
      </w:r>
    </w:p>
    <w:p w14:paraId="12F4116C" w14:textId="77777777" w:rsidR="00C76BE1" w:rsidRPr="000B71E3" w:rsidRDefault="00C76BE1" w:rsidP="00C76BE1">
      <w:pPr>
        <w:pStyle w:val="PL"/>
        <w:rPr>
          <w:lang w:val="en-US"/>
        </w:rPr>
      </w:pPr>
      <w:r w:rsidRPr="000B71E3">
        <w:rPr>
          <w:lang w:val="en-US"/>
        </w:rPr>
        <w:t xml:space="preserve">        - eeSubscription</w:t>
      </w:r>
    </w:p>
    <w:p w14:paraId="384D1269" w14:textId="77777777" w:rsidR="00C76BE1" w:rsidRPr="000B71E3" w:rsidRDefault="00C76BE1" w:rsidP="00C76BE1">
      <w:pPr>
        <w:pStyle w:val="PL"/>
        <w:rPr>
          <w:lang w:val="en-US"/>
        </w:rPr>
      </w:pPr>
      <w:r w:rsidRPr="000B71E3">
        <w:rPr>
          <w:lang w:val="en-US"/>
        </w:rPr>
        <w:t xml:space="preserve">      properties:</w:t>
      </w:r>
    </w:p>
    <w:p w14:paraId="7FC80621" w14:textId="77777777" w:rsidR="00C76BE1" w:rsidRPr="000B71E3" w:rsidRDefault="00C76BE1" w:rsidP="00C76BE1">
      <w:pPr>
        <w:pStyle w:val="PL"/>
        <w:rPr>
          <w:lang w:val="en-US"/>
        </w:rPr>
      </w:pPr>
      <w:r w:rsidRPr="000B71E3">
        <w:rPr>
          <w:lang w:val="en-US"/>
        </w:rPr>
        <w:t xml:space="preserve">        eeSubscription:</w:t>
      </w:r>
    </w:p>
    <w:p w14:paraId="37A024D6" w14:textId="77777777" w:rsidR="00C76BE1" w:rsidRPr="000B71E3" w:rsidRDefault="00C76BE1" w:rsidP="00C76BE1">
      <w:pPr>
        <w:pStyle w:val="PL"/>
        <w:rPr>
          <w:lang w:val="en-US"/>
        </w:rPr>
      </w:pPr>
      <w:r w:rsidRPr="000B71E3">
        <w:rPr>
          <w:lang w:val="en-US"/>
        </w:rPr>
        <w:t xml:space="preserve">            $ref: '#/components/schemas/EeSubscription'</w:t>
      </w:r>
    </w:p>
    <w:p w14:paraId="15B20188" w14:textId="77777777" w:rsidR="00C76BE1" w:rsidRPr="000B71E3" w:rsidRDefault="00C76BE1" w:rsidP="00C76BE1">
      <w:pPr>
        <w:pStyle w:val="PL"/>
        <w:rPr>
          <w:lang w:val="en-US"/>
        </w:rPr>
      </w:pPr>
      <w:r w:rsidRPr="000B71E3">
        <w:rPr>
          <w:lang w:val="en-US"/>
        </w:rPr>
        <w:t xml:space="preserve">        numberOfUes:</w:t>
      </w:r>
    </w:p>
    <w:p w14:paraId="68F18570" w14:textId="77777777" w:rsidR="00C76BE1" w:rsidRPr="000B71E3" w:rsidRDefault="00C76BE1" w:rsidP="00C76BE1">
      <w:pPr>
        <w:pStyle w:val="PL"/>
        <w:rPr>
          <w:lang w:val="en-US"/>
        </w:rPr>
      </w:pPr>
      <w:r w:rsidRPr="000B71E3">
        <w:rPr>
          <w:lang w:val="en-US"/>
        </w:rPr>
        <w:t xml:space="preserve">          $ref: </w:t>
      </w:r>
      <w:r w:rsidRPr="000B71E3">
        <w:t>'TS29571_CommonData.yaml#/components/schemas/Uinteger'</w:t>
      </w:r>
    </w:p>
    <w:p w14:paraId="1498FB06" w14:textId="77777777"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14:paraId="4BE2C6C8" w14:textId="77777777" w:rsidR="00C76BE1" w:rsidRPr="000B71E3" w:rsidRDefault="00C76BE1" w:rsidP="00C76BE1">
      <w:pPr>
        <w:pStyle w:val="PL"/>
        <w:rPr>
          <w:lang w:val="en-US"/>
        </w:rPr>
      </w:pPr>
      <w:r w:rsidRPr="000B71E3">
        <w:rPr>
          <w:lang w:val="en-US"/>
        </w:rPr>
        <w:t xml:space="preserve">            type: array</w:t>
      </w:r>
    </w:p>
    <w:p w14:paraId="55F0C9EF" w14:textId="77777777" w:rsidR="00C76BE1" w:rsidRPr="000B71E3" w:rsidRDefault="00C76BE1" w:rsidP="00C76BE1">
      <w:pPr>
        <w:pStyle w:val="PL"/>
        <w:rPr>
          <w:lang w:val="en-US"/>
        </w:rPr>
      </w:pPr>
      <w:r w:rsidRPr="000B71E3">
        <w:rPr>
          <w:lang w:val="en-US"/>
        </w:rPr>
        <w:t xml:space="preserve">            items:</w:t>
      </w:r>
    </w:p>
    <w:p w14:paraId="117FC984" w14:textId="77777777" w:rsidR="00C76BE1" w:rsidRPr="000B71E3" w:rsidRDefault="00C76BE1" w:rsidP="00C76BE1">
      <w:pPr>
        <w:pStyle w:val="PL"/>
      </w:pPr>
      <w:r w:rsidRPr="000B71E3">
        <w:rPr>
          <w:lang w:val="en-US"/>
        </w:rPr>
        <w:t xml:space="preserve">              $ref: '#/components/schemas/</w:t>
      </w:r>
      <w:r w:rsidRPr="000B71E3">
        <w:t>MonitoringReport'</w:t>
      </w:r>
    </w:p>
    <w:p w14:paraId="6E6291CF" w14:textId="77777777" w:rsidR="00C76BE1" w:rsidRPr="000B71E3" w:rsidRDefault="00C76BE1" w:rsidP="00C76BE1">
      <w:pPr>
        <w:pStyle w:val="PL"/>
        <w:rPr>
          <w:lang w:val="en-US"/>
        </w:rPr>
      </w:pPr>
      <w:r w:rsidRPr="000B71E3">
        <w:t xml:space="preserve">            minItems: </w:t>
      </w:r>
      <w:r w:rsidR="005209A4">
        <w:t>1</w:t>
      </w:r>
    </w:p>
    <w:p w14:paraId="5680AFA1" w14:textId="77777777" w:rsidR="00C76BE1" w:rsidRPr="000B71E3" w:rsidRDefault="00C76BE1" w:rsidP="00907D51">
      <w:pPr>
        <w:pStyle w:val="PL"/>
        <w:rPr>
          <w:lang w:val="en-US"/>
        </w:rPr>
      </w:pPr>
    </w:p>
    <w:p w14:paraId="21DE9007" w14:textId="77777777" w:rsidR="00907D51" w:rsidRPr="000B71E3" w:rsidRDefault="00907D51" w:rsidP="00907D51">
      <w:pPr>
        <w:pStyle w:val="PL"/>
        <w:rPr>
          <w:lang w:val="en-US"/>
        </w:rPr>
      </w:pPr>
      <w:r w:rsidRPr="000B71E3">
        <w:rPr>
          <w:lang w:val="en-US"/>
        </w:rPr>
        <w:t xml:space="preserve">    EeSubscription:</w:t>
      </w:r>
    </w:p>
    <w:p w14:paraId="72481C87" w14:textId="77777777" w:rsidR="00907D51" w:rsidRPr="000B71E3" w:rsidRDefault="00907D51" w:rsidP="00907D51">
      <w:pPr>
        <w:pStyle w:val="PL"/>
        <w:rPr>
          <w:lang w:val="en-US"/>
        </w:rPr>
      </w:pPr>
      <w:r w:rsidRPr="000B71E3">
        <w:rPr>
          <w:lang w:val="en-US"/>
        </w:rPr>
        <w:t xml:space="preserve">      type: object</w:t>
      </w:r>
    </w:p>
    <w:p w14:paraId="537B6BE4" w14:textId="77777777" w:rsidR="00907D51" w:rsidRPr="000B71E3" w:rsidRDefault="00907D51" w:rsidP="00907D51">
      <w:pPr>
        <w:pStyle w:val="PL"/>
        <w:rPr>
          <w:lang w:val="en-US"/>
        </w:rPr>
      </w:pPr>
      <w:r w:rsidRPr="000B71E3">
        <w:rPr>
          <w:lang w:val="en-US"/>
        </w:rPr>
        <w:t xml:space="preserve">      required:</w:t>
      </w:r>
    </w:p>
    <w:p w14:paraId="40E6E59E" w14:textId="77777777" w:rsidR="00907D51" w:rsidRPr="000B71E3" w:rsidRDefault="00907D51" w:rsidP="00907D51">
      <w:pPr>
        <w:pStyle w:val="PL"/>
        <w:rPr>
          <w:lang w:val="en-US"/>
        </w:rPr>
      </w:pPr>
      <w:r w:rsidRPr="000B71E3">
        <w:rPr>
          <w:lang w:val="en-US"/>
        </w:rPr>
        <w:t xml:space="preserve">        - callbackReference</w:t>
      </w:r>
    </w:p>
    <w:p w14:paraId="7503A56D" w14:textId="77777777" w:rsidR="00907D51" w:rsidRPr="000B71E3" w:rsidRDefault="00907D51" w:rsidP="00907D51">
      <w:pPr>
        <w:pStyle w:val="PL"/>
        <w:rPr>
          <w:lang w:val="en-US"/>
        </w:rPr>
      </w:pPr>
      <w:r w:rsidRPr="000B71E3">
        <w:rPr>
          <w:lang w:val="en-US"/>
        </w:rPr>
        <w:t xml:space="preserve">        - monitoringConfiguration</w:t>
      </w:r>
      <w:r w:rsidR="00D84CF1">
        <w:rPr>
          <w:lang w:val="en-US"/>
        </w:rPr>
        <w:t>s</w:t>
      </w:r>
    </w:p>
    <w:p w14:paraId="27EE4E4B" w14:textId="77777777" w:rsidR="00907D51" w:rsidRPr="000B71E3" w:rsidRDefault="00907D51" w:rsidP="00907D51">
      <w:pPr>
        <w:pStyle w:val="PL"/>
        <w:rPr>
          <w:lang w:val="en-US"/>
        </w:rPr>
      </w:pPr>
      <w:r w:rsidRPr="000B71E3">
        <w:rPr>
          <w:lang w:val="en-US"/>
        </w:rPr>
        <w:t xml:space="preserve">      properties:</w:t>
      </w:r>
    </w:p>
    <w:p w14:paraId="7C3E6B49" w14:textId="77777777" w:rsidR="00907D51" w:rsidRPr="000B71E3" w:rsidRDefault="00907D51" w:rsidP="00907D51">
      <w:pPr>
        <w:pStyle w:val="PL"/>
        <w:rPr>
          <w:lang w:val="en-US"/>
        </w:rPr>
      </w:pPr>
      <w:r w:rsidRPr="000B71E3">
        <w:rPr>
          <w:lang w:val="en-US"/>
        </w:rPr>
        <w:t xml:space="preserve">        callbackReference:</w:t>
      </w:r>
    </w:p>
    <w:p w14:paraId="01A6B9C6" w14:textId="77777777"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14:paraId="743183EB" w14:textId="77777777"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14:paraId="2A9EC7E8" w14:textId="77777777"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14:paraId="2867E620" w14:textId="77777777" w:rsidR="00907D51" w:rsidRPr="000B71E3" w:rsidRDefault="00907D51" w:rsidP="00907D51">
      <w:pPr>
        <w:pStyle w:val="PL"/>
        <w:rPr>
          <w:lang w:val="en-US"/>
        </w:rPr>
      </w:pPr>
      <w:r w:rsidRPr="000B71E3">
        <w:rPr>
          <w:lang w:val="en-US"/>
        </w:rPr>
        <w:t xml:space="preserve">          type: object</w:t>
      </w:r>
    </w:p>
    <w:p w14:paraId="34F4211C" w14:textId="77777777" w:rsidR="00907D51" w:rsidRPr="000B71E3" w:rsidRDefault="00907D51" w:rsidP="00907D51">
      <w:pPr>
        <w:pStyle w:val="PL"/>
        <w:rPr>
          <w:lang w:val="en-US"/>
        </w:rPr>
      </w:pPr>
      <w:r w:rsidRPr="000B71E3">
        <w:rPr>
          <w:lang w:val="en-US"/>
        </w:rPr>
        <w:t xml:space="preserve">          additionalProperties:</w:t>
      </w:r>
    </w:p>
    <w:p w14:paraId="14A6ED97" w14:textId="77777777" w:rsidR="00907D51" w:rsidRPr="000B71E3" w:rsidRDefault="00907D51" w:rsidP="00907D51">
      <w:pPr>
        <w:pStyle w:val="PL"/>
        <w:rPr>
          <w:lang w:val="en-US"/>
        </w:rPr>
      </w:pPr>
      <w:r w:rsidRPr="000B71E3">
        <w:rPr>
          <w:lang w:val="en-US"/>
        </w:rPr>
        <w:t xml:space="preserve">            $ref: '#/components/schemas/MonitoringConfiguration'</w:t>
      </w:r>
    </w:p>
    <w:p w14:paraId="62F57918" w14:textId="77777777" w:rsidR="00B64CB9" w:rsidRPr="000B71E3" w:rsidRDefault="00907D51" w:rsidP="00B64CB9">
      <w:pPr>
        <w:pStyle w:val="PL"/>
        <w:rPr>
          <w:lang w:val="en-US"/>
        </w:rPr>
      </w:pPr>
      <w:r w:rsidRPr="000B71E3">
        <w:rPr>
          <w:lang w:val="en-US"/>
        </w:rPr>
        <w:t xml:space="preserve">          minProperties: 1  </w:t>
      </w:r>
    </w:p>
    <w:p w14:paraId="7E33733E" w14:textId="77777777" w:rsidR="00B64CB9" w:rsidRPr="000B71E3" w:rsidRDefault="00B64CB9" w:rsidP="00B64CB9">
      <w:pPr>
        <w:pStyle w:val="PL"/>
        <w:rPr>
          <w:lang w:val="en-US"/>
        </w:rPr>
      </w:pPr>
      <w:r w:rsidRPr="000B71E3">
        <w:rPr>
          <w:lang w:val="en-US"/>
        </w:rPr>
        <w:t xml:space="preserve">        reportingOptions:</w:t>
      </w:r>
    </w:p>
    <w:p w14:paraId="16D91673" w14:textId="77777777" w:rsidR="00907D51" w:rsidRPr="000B71E3" w:rsidRDefault="00B64CB9" w:rsidP="00B64CB9">
      <w:pPr>
        <w:pStyle w:val="PL"/>
        <w:rPr>
          <w:lang w:val="en-US"/>
        </w:rPr>
      </w:pPr>
      <w:r w:rsidRPr="000B71E3">
        <w:rPr>
          <w:lang w:val="en-US"/>
        </w:rPr>
        <w:t xml:space="preserve">          $ref: '#/components/schemas/ReportingOptions'</w:t>
      </w:r>
    </w:p>
    <w:p w14:paraId="213EF63F" w14:textId="77777777" w:rsidR="00907D51" w:rsidRPr="000B71E3" w:rsidRDefault="00907D51" w:rsidP="00907D51">
      <w:pPr>
        <w:pStyle w:val="PL"/>
        <w:rPr>
          <w:lang w:val="en-US"/>
        </w:rPr>
      </w:pPr>
      <w:r w:rsidRPr="000B71E3">
        <w:rPr>
          <w:lang w:val="en-US"/>
        </w:rPr>
        <w:t xml:space="preserve">        supportedFeatures:</w:t>
      </w:r>
    </w:p>
    <w:p w14:paraId="077998C5" w14:textId="77777777" w:rsidR="00F87963" w:rsidRDefault="007B0552" w:rsidP="00F87963">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14:paraId="5EE674C9" w14:textId="77777777" w:rsidR="00F87963" w:rsidRDefault="00F87963" w:rsidP="00F87963">
      <w:pPr>
        <w:pStyle w:val="PL"/>
      </w:pPr>
      <w:r>
        <w:t xml:space="preserve">        subscriptionId:</w:t>
      </w:r>
    </w:p>
    <w:p w14:paraId="4A1B3E34" w14:textId="77777777" w:rsidR="00F87963" w:rsidRPr="000B71E3" w:rsidRDefault="00F87963" w:rsidP="00F87963">
      <w:pPr>
        <w:pStyle w:val="PL"/>
      </w:pPr>
      <w:r>
        <w:t xml:space="preserve">          type: string</w:t>
      </w:r>
    </w:p>
    <w:p w14:paraId="122E1C0C" w14:textId="77777777" w:rsidR="007B0552" w:rsidRPr="000B71E3" w:rsidRDefault="007B0552" w:rsidP="007B0552">
      <w:pPr>
        <w:pStyle w:val="PL"/>
        <w:rPr>
          <w:lang w:val="en-US"/>
        </w:rPr>
      </w:pPr>
    </w:p>
    <w:p w14:paraId="0DF6B2F5" w14:textId="77777777" w:rsidR="00907D51" w:rsidRPr="000B71E3" w:rsidRDefault="00907D51" w:rsidP="00907D51">
      <w:pPr>
        <w:pStyle w:val="PL"/>
        <w:rPr>
          <w:lang w:val="en-US"/>
        </w:rPr>
      </w:pPr>
    </w:p>
    <w:p w14:paraId="4C3C1621" w14:textId="77777777" w:rsidR="00907D51" w:rsidRPr="000B71E3" w:rsidRDefault="00907D51" w:rsidP="00907D51">
      <w:pPr>
        <w:pStyle w:val="PL"/>
        <w:rPr>
          <w:lang w:val="en-US"/>
        </w:rPr>
      </w:pPr>
      <w:r w:rsidRPr="000B71E3">
        <w:rPr>
          <w:lang w:val="en-US"/>
        </w:rPr>
        <w:t xml:space="preserve">    MonitoringConfiguration:</w:t>
      </w:r>
    </w:p>
    <w:p w14:paraId="3829C183" w14:textId="77777777" w:rsidR="00907D51" w:rsidRPr="000B71E3" w:rsidRDefault="00907D51" w:rsidP="00907D51">
      <w:pPr>
        <w:pStyle w:val="PL"/>
        <w:rPr>
          <w:lang w:val="en-US"/>
        </w:rPr>
      </w:pPr>
      <w:r w:rsidRPr="000B71E3">
        <w:rPr>
          <w:lang w:val="en-US"/>
        </w:rPr>
        <w:t xml:space="preserve">      type: object</w:t>
      </w:r>
    </w:p>
    <w:p w14:paraId="34F18A0B" w14:textId="77777777" w:rsidR="00907D51" w:rsidRPr="000B71E3" w:rsidRDefault="00907D51" w:rsidP="00907D51">
      <w:pPr>
        <w:pStyle w:val="PL"/>
        <w:rPr>
          <w:lang w:val="en-US"/>
        </w:rPr>
      </w:pPr>
      <w:r w:rsidRPr="000B71E3">
        <w:rPr>
          <w:lang w:val="en-US"/>
        </w:rPr>
        <w:t xml:space="preserve">      required:</w:t>
      </w:r>
    </w:p>
    <w:p w14:paraId="31499E77" w14:textId="77777777" w:rsidR="00907D51" w:rsidRPr="000B71E3" w:rsidRDefault="00907D51" w:rsidP="00907D51">
      <w:pPr>
        <w:pStyle w:val="PL"/>
        <w:rPr>
          <w:lang w:val="en-US"/>
        </w:rPr>
      </w:pPr>
      <w:r w:rsidRPr="000B71E3">
        <w:rPr>
          <w:lang w:val="en-US"/>
        </w:rPr>
        <w:t xml:space="preserve">        - eventType</w:t>
      </w:r>
    </w:p>
    <w:p w14:paraId="7051063B" w14:textId="77777777" w:rsidR="00907D51" w:rsidRPr="000B71E3" w:rsidRDefault="00907D51" w:rsidP="00907D51">
      <w:pPr>
        <w:pStyle w:val="PL"/>
        <w:rPr>
          <w:lang w:val="en-US"/>
        </w:rPr>
      </w:pPr>
      <w:r w:rsidRPr="000B71E3">
        <w:rPr>
          <w:lang w:val="en-US"/>
        </w:rPr>
        <w:t xml:space="preserve">      properties:</w:t>
      </w:r>
    </w:p>
    <w:p w14:paraId="6F68FED1" w14:textId="77777777" w:rsidR="00907D51" w:rsidRPr="000B71E3" w:rsidRDefault="00907D51" w:rsidP="00907D51">
      <w:pPr>
        <w:pStyle w:val="PL"/>
        <w:rPr>
          <w:lang w:val="en-US"/>
        </w:rPr>
      </w:pPr>
      <w:r w:rsidRPr="000B71E3">
        <w:rPr>
          <w:lang w:val="en-US"/>
        </w:rPr>
        <w:t xml:space="preserve">        eventType:</w:t>
      </w:r>
    </w:p>
    <w:p w14:paraId="2A047BA8" w14:textId="77777777" w:rsidR="00C76BE1" w:rsidRPr="000B71E3" w:rsidRDefault="00907D51" w:rsidP="00C76BE1">
      <w:pPr>
        <w:pStyle w:val="PL"/>
        <w:rPr>
          <w:lang w:val="en-US"/>
        </w:rPr>
      </w:pPr>
      <w:r w:rsidRPr="000B71E3">
        <w:rPr>
          <w:lang w:val="en-US"/>
        </w:rPr>
        <w:t xml:space="preserve">          $ref: '#/components/schemas/EventType'</w:t>
      </w:r>
    </w:p>
    <w:p w14:paraId="0908ACE2" w14:textId="77777777" w:rsidR="00C76BE1" w:rsidRPr="000B71E3" w:rsidRDefault="00C76BE1" w:rsidP="00C76BE1">
      <w:pPr>
        <w:pStyle w:val="PL"/>
        <w:rPr>
          <w:lang w:val="en-US"/>
        </w:rPr>
      </w:pPr>
      <w:r w:rsidRPr="000B71E3">
        <w:rPr>
          <w:lang w:val="en-US"/>
        </w:rPr>
        <w:lastRenderedPageBreak/>
        <w:t xml:space="preserve">        immediateFlag:</w:t>
      </w:r>
    </w:p>
    <w:p w14:paraId="2CDD0D34" w14:textId="77777777" w:rsidR="00BC4980" w:rsidRDefault="00C76BE1" w:rsidP="00BC4980">
      <w:pPr>
        <w:pStyle w:val="PL"/>
        <w:rPr>
          <w:lang w:val="en-US"/>
        </w:rPr>
      </w:pPr>
      <w:r w:rsidRPr="000B71E3">
        <w:rPr>
          <w:lang w:val="en-US"/>
        </w:rPr>
        <w:t xml:space="preserve">          type: boolean</w:t>
      </w:r>
    </w:p>
    <w:p w14:paraId="37505916" w14:textId="77777777" w:rsidR="00BC4980" w:rsidRDefault="00BC4980" w:rsidP="00BC4980">
      <w:pPr>
        <w:pStyle w:val="PL"/>
        <w:rPr>
          <w:lang w:val="en-US"/>
        </w:rPr>
      </w:pPr>
      <w:r>
        <w:rPr>
          <w:lang w:val="en-US"/>
        </w:rPr>
        <w:t xml:space="preserve">        locationReportingConfiguration:</w:t>
      </w:r>
    </w:p>
    <w:p w14:paraId="207668A0" w14:textId="77777777" w:rsidR="00907D51" w:rsidRPr="000B71E3" w:rsidRDefault="00BC4980" w:rsidP="00BC4980">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14:paraId="79988E79" w14:textId="77777777" w:rsidR="00907D51" w:rsidRDefault="00907D51" w:rsidP="00907D51">
      <w:pPr>
        <w:pStyle w:val="PL"/>
        <w:rPr>
          <w:lang w:val="en-US"/>
        </w:rPr>
      </w:pPr>
    </w:p>
    <w:p w14:paraId="6C9EBBAE" w14:textId="77777777"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14:paraId="2092E8A4" w14:textId="77777777" w:rsidR="00BC4980" w:rsidRDefault="00BC4980" w:rsidP="00BC4980">
      <w:pPr>
        <w:pStyle w:val="PL"/>
        <w:rPr>
          <w:lang w:val="en-US"/>
        </w:rPr>
      </w:pPr>
      <w:r w:rsidRPr="004B3059">
        <w:rPr>
          <w:lang w:val="en-US"/>
        </w:rPr>
        <w:t xml:space="preserve">      type: object</w:t>
      </w:r>
    </w:p>
    <w:p w14:paraId="3EF39ABE" w14:textId="77777777" w:rsidR="00BC4980" w:rsidRDefault="00BC4980" w:rsidP="00BC4980">
      <w:pPr>
        <w:pStyle w:val="PL"/>
        <w:rPr>
          <w:lang w:val="en-US"/>
        </w:rPr>
      </w:pPr>
      <w:r>
        <w:rPr>
          <w:lang w:val="en-US"/>
        </w:rPr>
        <w:t xml:space="preserve">      required:</w:t>
      </w:r>
    </w:p>
    <w:p w14:paraId="22844996" w14:textId="77777777" w:rsidR="00BC4980" w:rsidRPr="004B3059" w:rsidRDefault="00BC4980" w:rsidP="00BC4980">
      <w:pPr>
        <w:pStyle w:val="PL"/>
        <w:rPr>
          <w:lang w:val="en-US"/>
        </w:rPr>
      </w:pPr>
      <w:r w:rsidRPr="00823FE9">
        <w:rPr>
          <w:lang w:val="en-US"/>
        </w:rPr>
        <w:t xml:space="preserve"> </w:t>
      </w:r>
      <w:r>
        <w:rPr>
          <w:lang w:val="en-US"/>
        </w:rPr>
        <w:t xml:space="preserve">       - currentLocation</w:t>
      </w:r>
    </w:p>
    <w:p w14:paraId="4807BBCF" w14:textId="77777777" w:rsidR="00BC4980" w:rsidRPr="004B3059" w:rsidRDefault="00BC4980" w:rsidP="00BC4980">
      <w:pPr>
        <w:pStyle w:val="PL"/>
        <w:rPr>
          <w:lang w:val="en-US"/>
        </w:rPr>
      </w:pPr>
      <w:r w:rsidRPr="004B3059">
        <w:rPr>
          <w:lang w:val="en-US"/>
        </w:rPr>
        <w:t xml:space="preserve">      properties:</w:t>
      </w:r>
    </w:p>
    <w:p w14:paraId="6BBCD681" w14:textId="77777777"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14:paraId="467DF8B1" w14:textId="77777777" w:rsidR="00BC4980" w:rsidRDefault="00BC4980" w:rsidP="00BC4980">
      <w:pPr>
        <w:pStyle w:val="PL"/>
        <w:rPr>
          <w:lang w:val="en-US"/>
        </w:rPr>
      </w:pPr>
      <w:r w:rsidRPr="004B3059">
        <w:rPr>
          <w:lang w:val="en-US"/>
        </w:rPr>
        <w:t xml:space="preserve">          </w:t>
      </w:r>
      <w:r>
        <w:rPr>
          <w:lang w:val="en-US"/>
        </w:rPr>
        <w:t>type: boolean</w:t>
      </w:r>
    </w:p>
    <w:p w14:paraId="69BA7271" w14:textId="77777777" w:rsidR="00BC4980" w:rsidRDefault="00BC4980" w:rsidP="00BC4980">
      <w:pPr>
        <w:pStyle w:val="PL"/>
        <w:rPr>
          <w:lang w:val="en-US"/>
        </w:rPr>
      </w:pPr>
      <w:r>
        <w:rPr>
          <w:lang w:val="en-US"/>
        </w:rPr>
        <w:t xml:space="preserve">        oneTime:</w:t>
      </w:r>
    </w:p>
    <w:p w14:paraId="30C55894" w14:textId="77777777" w:rsidR="00BC4980" w:rsidRDefault="00BC4980" w:rsidP="00BC4980">
      <w:pPr>
        <w:pStyle w:val="PL"/>
        <w:rPr>
          <w:lang w:val="en-US"/>
        </w:rPr>
      </w:pPr>
      <w:r>
        <w:rPr>
          <w:lang w:val="en-US"/>
        </w:rPr>
        <w:t xml:space="preserve">          type: boolean</w:t>
      </w:r>
    </w:p>
    <w:p w14:paraId="1DE40574" w14:textId="77777777" w:rsidR="00BC4980" w:rsidRDefault="00BC4980" w:rsidP="00BC4980">
      <w:pPr>
        <w:pStyle w:val="PL"/>
        <w:rPr>
          <w:lang w:val="en-US"/>
        </w:rPr>
      </w:pPr>
      <w:r>
        <w:rPr>
          <w:lang w:val="en-US"/>
        </w:rPr>
        <w:t xml:space="preserve">        accuracy:</w:t>
      </w:r>
    </w:p>
    <w:p w14:paraId="4FB1E4E4" w14:textId="77777777"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14:paraId="76A6F00B" w14:textId="77777777" w:rsidR="00BC4980" w:rsidRPr="000B71E3" w:rsidRDefault="00BC4980" w:rsidP="00907D51">
      <w:pPr>
        <w:pStyle w:val="PL"/>
        <w:rPr>
          <w:lang w:val="en-US"/>
        </w:rPr>
      </w:pPr>
    </w:p>
    <w:p w14:paraId="7D53C171" w14:textId="77777777" w:rsidR="00907D51" w:rsidRPr="000B71E3" w:rsidRDefault="00907D51" w:rsidP="00907D51">
      <w:pPr>
        <w:pStyle w:val="PL"/>
        <w:rPr>
          <w:lang w:val="en-US"/>
        </w:rPr>
      </w:pPr>
      <w:r w:rsidRPr="000B71E3">
        <w:rPr>
          <w:lang w:val="en-US"/>
        </w:rPr>
        <w:t xml:space="preserve">    ReportingOptions:</w:t>
      </w:r>
    </w:p>
    <w:p w14:paraId="1130F82D" w14:textId="77777777" w:rsidR="00907D51" w:rsidRPr="000B71E3" w:rsidRDefault="00907D51" w:rsidP="00907D51">
      <w:pPr>
        <w:pStyle w:val="PL"/>
        <w:rPr>
          <w:lang w:val="en-US"/>
        </w:rPr>
      </w:pPr>
      <w:r w:rsidRPr="000B71E3">
        <w:rPr>
          <w:lang w:val="en-US"/>
        </w:rPr>
        <w:t xml:space="preserve">      type: object</w:t>
      </w:r>
    </w:p>
    <w:p w14:paraId="1EAD8E06" w14:textId="77777777" w:rsidR="00907D51" w:rsidRPr="000B71E3" w:rsidRDefault="00907D51" w:rsidP="00907D51">
      <w:pPr>
        <w:pStyle w:val="PL"/>
        <w:rPr>
          <w:lang w:val="en-US"/>
        </w:rPr>
      </w:pPr>
      <w:r w:rsidRPr="000B71E3">
        <w:rPr>
          <w:lang w:val="en-US"/>
        </w:rPr>
        <w:t xml:space="preserve">      properties:</w:t>
      </w:r>
    </w:p>
    <w:p w14:paraId="032E2E16" w14:textId="77777777" w:rsidR="00907D51" w:rsidRPr="000B71E3" w:rsidRDefault="00907D51" w:rsidP="00907D51">
      <w:pPr>
        <w:pStyle w:val="PL"/>
        <w:rPr>
          <w:lang w:val="en-US"/>
        </w:rPr>
      </w:pPr>
      <w:r w:rsidRPr="000B71E3">
        <w:rPr>
          <w:lang w:val="en-US"/>
        </w:rPr>
        <w:t xml:space="preserve">        maxNumOfReports:</w:t>
      </w:r>
    </w:p>
    <w:p w14:paraId="1DAAB46C" w14:textId="77777777" w:rsidR="00907D51" w:rsidRPr="000B71E3" w:rsidRDefault="00907D51" w:rsidP="00907D51">
      <w:pPr>
        <w:pStyle w:val="PL"/>
        <w:rPr>
          <w:lang w:val="en-US"/>
        </w:rPr>
      </w:pPr>
      <w:r w:rsidRPr="000B71E3">
        <w:rPr>
          <w:lang w:val="en-US"/>
        </w:rPr>
        <w:t xml:space="preserve">          $ref: '#/components/schemas/MaxNumOfReports'</w:t>
      </w:r>
    </w:p>
    <w:p w14:paraId="38D85014" w14:textId="77777777"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14:paraId="5D84ECA0"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14:paraId="4F769C67" w14:textId="77777777" w:rsidR="00907D51" w:rsidRPr="000B71E3" w:rsidRDefault="00907D51" w:rsidP="00907D51">
      <w:pPr>
        <w:pStyle w:val="PL"/>
        <w:rPr>
          <w:lang w:val="en-US"/>
        </w:rPr>
      </w:pPr>
    </w:p>
    <w:p w14:paraId="145AF2F0" w14:textId="77777777" w:rsidR="00907D51" w:rsidRPr="000B71E3" w:rsidRDefault="00907D51" w:rsidP="00907D51">
      <w:pPr>
        <w:pStyle w:val="PL"/>
        <w:rPr>
          <w:lang w:val="en-US"/>
        </w:rPr>
      </w:pPr>
      <w:r w:rsidRPr="000B71E3">
        <w:rPr>
          <w:lang w:val="en-US"/>
        </w:rPr>
        <w:t xml:space="preserve">    MonitoringReport:</w:t>
      </w:r>
    </w:p>
    <w:p w14:paraId="00269AA9" w14:textId="77777777" w:rsidR="00907D51" w:rsidRPr="000B71E3" w:rsidRDefault="00907D51" w:rsidP="00907D51">
      <w:pPr>
        <w:pStyle w:val="PL"/>
        <w:rPr>
          <w:lang w:val="en-US"/>
        </w:rPr>
      </w:pPr>
      <w:r w:rsidRPr="000B71E3">
        <w:rPr>
          <w:lang w:val="en-US"/>
        </w:rPr>
        <w:t xml:space="preserve">      type: object</w:t>
      </w:r>
    </w:p>
    <w:p w14:paraId="64080515" w14:textId="77777777" w:rsidR="00907D51" w:rsidRPr="000B71E3" w:rsidRDefault="00907D51" w:rsidP="00907D51">
      <w:pPr>
        <w:pStyle w:val="PL"/>
        <w:rPr>
          <w:lang w:val="en-US"/>
        </w:rPr>
      </w:pPr>
      <w:r w:rsidRPr="000B71E3">
        <w:rPr>
          <w:lang w:val="en-US"/>
        </w:rPr>
        <w:t xml:space="preserve">      required:</w:t>
      </w:r>
    </w:p>
    <w:p w14:paraId="22B7DF9B" w14:textId="77777777" w:rsidR="00907D51" w:rsidRPr="000B71E3" w:rsidRDefault="00907D51" w:rsidP="00907D51">
      <w:pPr>
        <w:pStyle w:val="PL"/>
        <w:rPr>
          <w:lang w:val="en-US"/>
        </w:rPr>
      </w:pPr>
      <w:r w:rsidRPr="000B71E3">
        <w:rPr>
          <w:lang w:val="en-US"/>
        </w:rPr>
        <w:t xml:space="preserve">        - referenc</w:t>
      </w:r>
      <w:r w:rsidR="00055483">
        <w:rPr>
          <w:lang w:val="en-US"/>
        </w:rPr>
        <w:t>e</w:t>
      </w:r>
      <w:r w:rsidRPr="000B71E3">
        <w:rPr>
          <w:lang w:val="en-US"/>
        </w:rPr>
        <w:t>Id</w:t>
      </w:r>
    </w:p>
    <w:p w14:paraId="030A1188" w14:textId="77777777" w:rsidR="00143794" w:rsidRPr="000B71E3" w:rsidRDefault="00907D51" w:rsidP="00143794">
      <w:pPr>
        <w:pStyle w:val="PL"/>
        <w:rPr>
          <w:lang w:val="en-US"/>
        </w:rPr>
      </w:pPr>
      <w:r w:rsidRPr="000B71E3">
        <w:rPr>
          <w:lang w:val="en-US"/>
        </w:rPr>
        <w:t xml:space="preserve">        - eventType</w:t>
      </w:r>
    </w:p>
    <w:p w14:paraId="344F482D" w14:textId="77777777" w:rsidR="00907D51" w:rsidRPr="000B71E3" w:rsidRDefault="00143794" w:rsidP="00143794">
      <w:pPr>
        <w:pStyle w:val="PL"/>
        <w:rPr>
          <w:lang w:val="en-US"/>
        </w:rPr>
      </w:pPr>
      <w:r w:rsidRPr="000B71E3">
        <w:rPr>
          <w:lang w:val="en-US"/>
        </w:rPr>
        <w:t xml:space="preserve">        - timeStamp</w:t>
      </w:r>
    </w:p>
    <w:p w14:paraId="6090C1E9" w14:textId="77777777" w:rsidR="00907D51" w:rsidRPr="000B71E3" w:rsidRDefault="00907D51" w:rsidP="00907D51">
      <w:pPr>
        <w:pStyle w:val="PL"/>
        <w:rPr>
          <w:lang w:val="en-US"/>
        </w:rPr>
      </w:pPr>
      <w:r w:rsidRPr="000B71E3">
        <w:rPr>
          <w:lang w:val="en-US"/>
        </w:rPr>
        <w:t xml:space="preserve">      properties:</w:t>
      </w:r>
    </w:p>
    <w:p w14:paraId="2C6BF724" w14:textId="77777777" w:rsidR="00907D51" w:rsidRPr="000B71E3" w:rsidRDefault="00907D51" w:rsidP="00907D51">
      <w:pPr>
        <w:pStyle w:val="PL"/>
        <w:rPr>
          <w:lang w:val="en-US"/>
        </w:rPr>
      </w:pPr>
      <w:r w:rsidRPr="000B71E3">
        <w:rPr>
          <w:lang w:val="en-US"/>
        </w:rPr>
        <w:t xml:space="preserve">        referenceId:</w:t>
      </w:r>
    </w:p>
    <w:p w14:paraId="44F4DE58" w14:textId="77777777" w:rsidR="00907D51" w:rsidRPr="000B71E3" w:rsidRDefault="00907D51" w:rsidP="00907D51">
      <w:pPr>
        <w:pStyle w:val="PL"/>
        <w:rPr>
          <w:lang w:val="en-US"/>
        </w:rPr>
      </w:pPr>
      <w:r w:rsidRPr="000B71E3">
        <w:rPr>
          <w:lang w:val="en-US"/>
        </w:rPr>
        <w:t xml:space="preserve">          $ref: '#/components/schemas/ReferenceId'</w:t>
      </w:r>
    </w:p>
    <w:p w14:paraId="0102ADA4" w14:textId="77777777" w:rsidR="00907D51" w:rsidRPr="000B71E3" w:rsidRDefault="00907D51" w:rsidP="00907D51">
      <w:pPr>
        <w:pStyle w:val="PL"/>
        <w:rPr>
          <w:lang w:val="en-US"/>
        </w:rPr>
      </w:pPr>
      <w:r w:rsidRPr="000B71E3">
        <w:rPr>
          <w:lang w:val="en-US"/>
        </w:rPr>
        <w:t xml:space="preserve">        eventType:</w:t>
      </w:r>
    </w:p>
    <w:p w14:paraId="5ECC0D9F" w14:textId="77777777" w:rsidR="00907D51" w:rsidRPr="000B71E3" w:rsidRDefault="00907D51" w:rsidP="00907D51">
      <w:pPr>
        <w:pStyle w:val="PL"/>
        <w:rPr>
          <w:lang w:val="en-US"/>
        </w:rPr>
      </w:pPr>
      <w:r w:rsidRPr="000B71E3">
        <w:rPr>
          <w:lang w:val="en-US"/>
        </w:rPr>
        <w:t xml:space="preserve">          $ref: '#/components/schemas/EventType'</w:t>
      </w:r>
    </w:p>
    <w:p w14:paraId="55336A92" w14:textId="77777777" w:rsidR="00907D51" w:rsidRPr="000B71E3" w:rsidRDefault="00907D51" w:rsidP="00907D51">
      <w:pPr>
        <w:pStyle w:val="PL"/>
        <w:rPr>
          <w:lang w:val="en-US"/>
        </w:rPr>
      </w:pPr>
      <w:r w:rsidRPr="000B71E3">
        <w:rPr>
          <w:lang w:val="en-US"/>
        </w:rPr>
        <w:t xml:space="preserve">        report:</w:t>
      </w:r>
    </w:p>
    <w:p w14:paraId="308C583A" w14:textId="77777777" w:rsidR="00C76BE1" w:rsidRPr="000B71E3" w:rsidRDefault="00907D51" w:rsidP="00C76BE1">
      <w:pPr>
        <w:pStyle w:val="PL"/>
        <w:rPr>
          <w:lang w:val="en-US"/>
        </w:rPr>
      </w:pPr>
      <w:r w:rsidRPr="000B71E3">
        <w:rPr>
          <w:lang w:val="en-US"/>
        </w:rPr>
        <w:t xml:space="preserve">          $ref: '#/components/schemas/Report'</w:t>
      </w:r>
    </w:p>
    <w:p w14:paraId="13218636" w14:textId="77777777" w:rsidR="00C76BE1" w:rsidRPr="000B71E3" w:rsidRDefault="00C76BE1" w:rsidP="00C76BE1">
      <w:pPr>
        <w:pStyle w:val="PL"/>
        <w:rPr>
          <w:lang w:val="en-US"/>
        </w:rPr>
      </w:pPr>
      <w:r w:rsidRPr="000B71E3">
        <w:rPr>
          <w:lang w:val="en-US"/>
        </w:rPr>
        <w:t xml:space="preserve">        gpsi:</w:t>
      </w:r>
    </w:p>
    <w:p w14:paraId="082670A1" w14:textId="77777777"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14:paraId="45BB8E01" w14:textId="77777777" w:rsidR="00143794" w:rsidRPr="000B71E3" w:rsidRDefault="00143794" w:rsidP="00143794">
      <w:pPr>
        <w:pStyle w:val="PL"/>
        <w:rPr>
          <w:lang w:val="en-US"/>
        </w:rPr>
      </w:pPr>
      <w:r w:rsidRPr="000B71E3">
        <w:rPr>
          <w:lang w:val="en-US"/>
        </w:rPr>
        <w:t xml:space="preserve">        timeStamp:</w:t>
      </w:r>
    </w:p>
    <w:p w14:paraId="47439B13" w14:textId="77777777"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14:paraId="07A0F229" w14:textId="77777777" w:rsidR="00907D51" w:rsidRPr="000B71E3" w:rsidRDefault="00907D51" w:rsidP="00907D51">
      <w:pPr>
        <w:pStyle w:val="PL"/>
        <w:rPr>
          <w:lang w:val="en-US"/>
        </w:rPr>
      </w:pPr>
    </w:p>
    <w:p w14:paraId="4476C298" w14:textId="77777777" w:rsidR="00907D51" w:rsidRPr="000B71E3" w:rsidRDefault="00907D51" w:rsidP="00907D51">
      <w:pPr>
        <w:pStyle w:val="PL"/>
        <w:rPr>
          <w:lang w:val="en-US"/>
        </w:rPr>
      </w:pPr>
      <w:r w:rsidRPr="000B71E3">
        <w:rPr>
          <w:lang w:val="en-US"/>
        </w:rPr>
        <w:t xml:space="preserve">    Report:</w:t>
      </w:r>
    </w:p>
    <w:p w14:paraId="1B1427CC" w14:textId="77777777" w:rsidR="00907D51" w:rsidRPr="000B71E3" w:rsidRDefault="00907D51" w:rsidP="00907D51">
      <w:pPr>
        <w:pStyle w:val="PL"/>
        <w:rPr>
          <w:lang w:val="en-US"/>
        </w:rPr>
      </w:pPr>
      <w:r w:rsidRPr="000B71E3">
        <w:rPr>
          <w:lang w:val="en-US"/>
        </w:rPr>
        <w:t xml:space="preserve">      oneOf:</w:t>
      </w:r>
    </w:p>
    <w:p w14:paraId="6F478A22" w14:textId="77777777" w:rsidR="00907D51" w:rsidRPr="000B71E3" w:rsidRDefault="00907D51" w:rsidP="00907D51">
      <w:pPr>
        <w:pStyle w:val="PL"/>
        <w:rPr>
          <w:lang w:val="en-US"/>
        </w:rPr>
      </w:pPr>
      <w:r w:rsidRPr="000B71E3">
        <w:rPr>
          <w:lang w:val="en-US"/>
        </w:rPr>
        <w:t xml:space="preserve">        - $ref: '#/components/schemas/ChangeOfSupiPeiAssociationReport'</w:t>
      </w:r>
    </w:p>
    <w:p w14:paraId="268B3011" w14:textId="77777777" w:rsidR="00907D51" w:rsidRPr="000B71E3" w:rsidRDefault="00907D51" w:rsidP="00907D51">
      <w:pPr>
        <w:pStyle w:val="PL"/>
        <w:rPr>
          <w:lang w:val="en-US"/>
        </w:rPr>
      </w:pPr>
      <w:r w:rsidRPr="000B71E3">
        <w:rPr>
          <w:lang w:val="en-US"/>
        </w:rPr>
        <w:t xml:space="preserve">        - $ref: '#/components/schemas/RoamingStatusReport'</w:t>
      </w:r>
    </w:p>
    <w:p w14:paraId="44BFBD70" w14:textId="77777777" w:rsidR="00907D51" w:rsidRPr="000B71E3" w:rsidRDefault="00907D51" w:rsidP="00907D51">
      <w:pPr>
        <w:pStyle w:val="PL"/>
        <w:rPr>
          <w:lang w:val="en-US"/>
        </w:rPr>
      </w:pPr>
    </w:p>
    <w:p w14:paraId="0AD3538C" w14:textId="77777777" w:rsidR="00907D51" w:rsidRPr="000B71E3" w:rsidRDefault="00907D51" w:rsidP="00907D51">
      <w:pPr>
        <w:pStyle w:val="PL"/>
        <w:rPr>
          <w:lang w:val="en-US"/>
        </w:rPr>
      </w:pPr>
      <w:r w:rsidRPr="000B71E3">
        <w:rPr>
          <w:lang w:val="en-US"/>
        </w:rPr>
        <w:t xml:space="preserve">    ChangeOfSupiPeiAssociationReport:</w:t>
      </w:r>
    </w:p>
    <w:p w14:paraId="6838DDE0" w14:textId="77777777" w:rsidR="00907D51" w:rsidRPr="000B71E3" w:rsidRDefault="00907D51" w:rsidP="00907D51">
      <w:pPr>
        <w:pStyle w:val="PL"/>
        <w:rPr>
          <w:lang w:val="en-US"/>
        </w:rPr>
      </w:pPr>
      <w:r w:rsidRPr="000B71E3">
        <w:rPr>
          <w:lang w:val="en-US"/>
        </w:rPr>
        <w:t xml:space="preserve">      type: object</w:t>
      </w:r>
    </w:p>
    <w:p w14:paraId="68A4C72B" w14:textId="77777777" w:rsidR="00907D51" w:rsidRPr="000B71E3" w:rsidRDefault="00907D51" w:rsidP="00907D51">
      <w:pPr>
        <w:pStyle w:val="PL"/>
        <w:rPr>
          <w:lang w:val="en-US"/>
        </w:rPr>
      </w:pPr>
      <w:r w:rsidRPr="000B71E3">
        <w:rPr>
          <w:lang w:val="en-US"/>
        </w:rPr>
        <w:t xml:space="preserve">      required:</w:t>
      </w:r>
    </w:p>
    <w:p w14:paraId="1479B2F0" w14:textId="77777777" w:rsidR="00907D51" w:rsidRPr="000B71E3" w:rsidRDefault="00907D51" w:rsidP="00907D51">
      <w:pPr>
        <w:pStyle w:val="PL"/>
        <w:rPr>
          <w:lang w:val="en-US"/>
        </w:rPr>
      </w:pPr>
      <w:r w:rsidRPr="000B71E3">
        <w:rPr>
          <w:lang w:val="en-US"/>
        </w:rPr>
        <w:t xml:space="preserve">        - newPei</w:t>
      </w:r>
    </w:p>
    <w:p w14:paraId="1BD24D66" w14:textId="77777777" w:rsidR="00907D51" w:rsidRPr="000B71E3" w:rsidRDefault="00907D51" w:rsidP="00907D51">
      <w:pPr>
        <w:pStyle w:val="PL"/>
        <w:rPr>
          <w:lang w:val="en-US"/>
        </w:rPr>
      </w:pPr>
      <w:r w:rsidRPr="000B71E3">
        <w:rPr>
          <w:lang w:val="en-US"/>
        </w:rPr>
        <w:t xml:space="preserve">      properties:</w:t>
      </w:r>
    </w:p>
    <w:p w14:paraId="6DEFFBF9" w14:textId="77777777" w:rsidR="00907D51" w:rsidRPr="000B71E3" w:rsidRDefault="00907D51" w:rsidP="00907D51">
      <w:pPr>
        <w:pStyle w:val="PL"/>
        <w:rPr>
          <w:lang w:val="en-US"/>
        </w:rPr>
      </w:pPr>
      <w:r w:rsidRPr="000B71E3">
        <w:rPr>
          <w:lang w:val="en-US"/>
        </w:rPr>
        <w:t xml:space="preserve">        newPei:</w:t>
      </w:r>
    </w:p>
    <w:p w14:paraId="2AA268F5"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14:paraId="33A14F41" w14:textId="77777777" w:rsidR="00907D51" w:rsidRPr="000B71E3" w:rsidRDefault="00907D51" w:rsidP="00907D51">
      <w:pPr>
        <w:pStyle w:val="PL"/>
        <w:rPr>
          <w:lang w:val="en-US"/>
        </w:rPr>
      </w:pPr>
    </w:p>
    <w:p w14:paraId="4E6A38B2" w14:textId="77777777" w:rsidR="00907D51" w:rsidRPr="000B71E3" w:rsidRDefault="00907D51" w:rsidP="00907D51">
      <w:pPr>
        <w:pStyle w:val="PL"/>
        <w:rPr>
          <w:lang w:val="en-US"/>
        </w:rPr>
      </w:pPr>
      <w:r w:rsidRPr="000B71E3">
        <w:rPr>
          <w:lang w:val="en-US"/>
        </w:rPr>
        <w:t xml:space="preserve">    RoamingStatusReport:</w:t>
      </w:r>
    </w:p>
    <w:p w14:paraId="5C0DD476" w14:textId="77777777" w:rsidR="00907D51" w:rsidRPr="000B71E3" w:rsidRDefault="00907D51" w:rsidP="00907D51">
      <w:pPr>
        <w:pStyle w:val="PL"/>
        <w:rPr>
          <w:lang w:val="en-US"/>
        </w:rPr>
      </w:pPr>
      <w:r w:rsidRPr="000B71E3">
        <w:rPr>
          <w:lang w:val="en-US"/>
        </w:rPr>
        <w:t xml:space="preserve">      type: object</w:t>
      </w:r>
    </w:p>
    <w:p w14:paraId="199C9DDE" w14:textId="77777777" w:rsidR="00907D51" w:rsidRPr="000B71E3" w:rsidRDefault="00907D51" w:rsidP="00907D51">
      <w:pPr>
        <w:pStyle w:val="PL"/>
        <w:rPr>
          <w:lang w:val="en-US"/>
        </w:rPr>
      </w:pPr>
      <w:r w:rsidRPr="000B71E3">
        <w:rPr>
          <w:lang w:val="en-US"/>
        </w:rPr>
        <w:t xml:space="preserve">      required:</w:t>
      </w:r>
    </w:p>
    <w:p w14:paraId="28610FD0" w14:textId="77777777" w:rsidR="00907D51" w:rsidRPr="000B71E3" w:rsidRDefault="00907D51" w:rsidP="00907D51">
      <w:pPr>
        <w:pStyle w:val="PL"/>
        <w:rPr>
          <w:lang w:val="en-US"/>
        </w:rPr>
      </w:pPr>
      <w:r w:rsidRPr="000B71E3">
        <w:rPr>
          <w:lang w:val="en-US"/>
        </w:rPr>
        <w:t xml:space="preserve">        - roaming</w:t>
      </w:r>
    </w:p>
    <w:p w14:paraId="2EA860F3" w14:textId="77777777" w:rsidR="00907D51" w:rsidRPr="000B71E3" w:rsidRDefault="00907D51" w:rsidP="00907D51">
      <w:pPr>
        <w:pStyle w:val="PL"/>
        <w:rPr>
          <w:lang w:val="en-US"/>
        </w:rPr>
      </w:pPr>
      <w:r w:rsidRPr="000B71E3">
        <w:rPr>
          <w:lang w:val="en-US"/>
        </w:rPr>
        <w:t xml:space="preserve">        - newServingPlmn</w:t>
      </w:r>
    </w:p>
    <w:p w14:paraId="0C9C2193" w14:textId="77777777" w:rsidR="00907D51" w:rsidRPr="000B71E3" w:rsidRDefault="00907D51" w:rsidP="00907D51">
      <w:pPr>
        <w:pStyle w:val="PL"/>
        <w:rPr>
          <w:lang w:val="en-US"/>
        </w:rPr>
      </w:pPr>
      <w:r w:rsidRPr="000B71E3">
        <w:rPr>
          <w:lang w:val="en-US"/>
        </w:rPr>
        <w:t xml:space="preserve">      properties:</w:t>
      </w:r>
    </w:p>
    <w:p w14:paraId="5CC0A8F7" w14:textId="77777777" w:rsidR="00907D51" w:rsidRPr="000B71E3" w:rsidRDefault="00907D51" w:rsidP="00907D51">
      <w:pPr>
        <w:pStyle w:val="PL"/>
        <w:rPr>
          <w:lang w:val="en-US"/>
        </w:rPr>
      </w:pPr>
      <w:r w:rsidRPr="000B71E3">
        <w:rPr>
          <w:lang w:val="en-US"/>
        </w:rPr>
        <w:t xml:space="preserve">        roaming:</w:t>
      </w:r>
    </w:p>
    <w:p w14:paraId="661EFE25" w14:textId="77777777" w:rsidR="00907D51" w:rsidRPr="000B71E3" w:rsidRDefault="00907D51" w:rsidP="00907D51">
      <w:pPr>
        <w:pStyle w:val="PL"/>
        <w:rPr>
          <w:lang w:val="en-US"/>
        </w:rPr>
      </w:pPr>
      <w:r w:rsidRPr="000B71E3">
        <w:rPr>
          <w:lang w:val="en-US"/>
        </w:rPr>
        <w:t xml:space="preserve">          type:</w:t>
      </w:r>
    </w:p>
    <w:p w14:paraId="4E08B94B" w14:textId="77777777" w:rsidR="00907D51" w:rsidRPr="000B71E3" w:rsidRDefault="00907D51" w:rsidP="00907D51">
      <w:pPr>
        <w:pStyle w:val="PL"/>
        <w:rPr>
          <w:lang w:val="en-US"/>
        </w:rPr>
      </w:pPr>
      <w:r w:rsidRPr="000B71E3">
        <w:rPr>
          <w:lang w:val="en-US"/>
        </w:rPr>
        <w:t xml:space="preserve">            boolean</w:t>
      </w:r>
    </w:p>
    <w:p w14:paraId="3FB942A5" w14:textId="77777777" w:rsidR="00907D51" w:rsidRPr="000B71E3" w:rsidRDefault="00907D51" w:rsidP="00907D51">
      <w:pPr>
        <w:pStyle w:val="PL"/>
        <w:rPr>
          <w:lang w:val="en-US"/>
        </w:rPr>
      </w:pPr>
      <w:r w:rsidRPr="000B71E3">
        <w:rPr>
          <w:lang w:val="en-US"/>
        </w:rPr>
        <w:t xml:space="preserve">        newServingPlmn:</w:t>
      </w:r>
    </w:p>
    <w:p w14:paraId="413E89F6" w14:textId="77777777"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14:paraId="173F69ED" w14:textId="77777777" w:rsidR="00907D51" w:rsidRPr="000B71E3" w:rsidRDefault="00907D51" w:rsidP="00907D51">
      <w:pPr>
        <w:pStyle w:val="PL"/>
        <w:rPr>
          <w:lang w:val="en-US"/>
        </w:rPr>
      </w:pPr>
    </w:p>
    <w:p w14:paraId="76CF6E7A" w14:textId="77777777" w:rsidR="00907D51" w:rsidRPr="000B71E3" w:rsidRDefault="000B2200" w:rsidP="00907D51">
      <w:pPr>
        <w:pStyle w:val="PL"/>
        <w:rPr>
          <w:lang w:val="en-US"/>
        </w:rPr>
      </w:pPr>
      <w:r w:rsidRPr="000B71E3">
        <w:rPr>
          <w:lang w:val="en-US"/>
        </w:rPr>
        <w:t># SIMPLE TYPES:</w:t>
      </w:r>
    </w:p>
    <w:p w14:paraId="0ECE462B" w14:textId="77777777" w:rsidR="000B2200" w:rsidRPr="000B71E3" w:rsidRDefault="000B2200" w:rsidP="000B2200">
      <w:pPr>
        <w:pStyle w:val="PL"/>
        <w:rPr>
          <w:lang w:val="en-US"/>
        </w:rPr>
      </w:pPr>
    </w:p>
    <w:p w14:paraId="1A669F3D" w14:textId="77777777" w:rsidR="000B2200" w:rsidRPr="000B71E3" w:rsidRDefault="000B2200" w:rsidP="000B2200">
      <w:pPr>
        <w:pStyle w:val="PL"/>
        <w:rPr>
          <w:lang w:val="en-US"/>
        </w:rPr>
      </w:pPr>
      <w:r w:rsidRPr="000B71E3">
        <w:rPr>
          <w:lang w:val="en-US"/>
        </w:rPr>
        <w:t xml:space="preserve">    ReferenceId:</w:t>
      </w:r>
    </w:p>
    <w:p w14:paraId="6DF7A2CD" w14:textId="77777777" w:rsidR="000B2200" w:rsidRPr="000B71E3" w:rsidRDefault="000B2200" w:rsidP="000B2200">
      <w:pPr>
        <w:pStyle w:val="PL"/>
        <w:rPr>
          <w:lang w:val="en-US"/>
        </w:rPr>
      </w:pPr>
      <w:r w:rsidRPr="000B71E3">
        <w:rPr>
          <w:lang w:val="en-US"/>
        </w:rPr>
        <w:t xml:space="preserve">      type: integer</w:t>
      </w:r>
    </w:p>
    <w:p w14:paraId="502D82CA" w14:textId="77777777" w:rsidR="000B2200" w:rsidRPr="000B71E3" w:rsidRDefault="000B2200" w:rsidP="000B2200">
      <w:pPr>
        <w:pStyle w:val="PL"/>
        <w:rPr>
          <w:lang w:val="en-US"/>
        </w:rPr>
      </w:pPr>
    </w:p>
    <w:p w14:paraId="7CFF6402" w14:textId="77777777" w:rsidR="000B2200" w:rsidRPr="000B71E3" w:rsidRDefault="000B2200" w:rsidP="000B2200">
      <w:pPr>
        <w:pStyle w:val="PL"/>
        <w:rPr>
          <w:lang w:val="en-US"/>
        </w:rPr>
      </w:pPr>
      <w:r w:rsidRPr="000B71E3">
        <w:rPr>
          <w:lang w:val="en-US"/>
        </w:rPr>
        <w:t xml:space="preserve">    MaxNumOfReports:</w:t>
      </w:r>
    </w:p>
    <w:p w14:paraId="6CAC9EC1" w14:textId="77777777" w:rsidR="000B2200" w:rsidRPr="000B71E3" w:rsidRDefault="000B2200" w:rsidP="000B2200">
      <w:pPr>
        <w:pStyle w:val="PL"/>
        <w:rPr>
          <w:lang w:val="en-US"/>
        </w:rPr>
      </w:pPr>
      <w:r w:rsidRPr="000B71E3">
        <w:rPr>
          <w:lang w:val="en-US"/>
        </w:rPr>
        <w:t xml:space="preserve">      type: integer</w:t>
      </w:r>
    </w:p>
    <w:p w14:paraId="35534009" w14:textId="77777777" w:rsidR="000B2200" w:rsidRPr="000B71E3" w:rsidRDefault="000B2200" w:rsidP="00907D51">
      <w:pPr>
        <w:pStyle w:val="PL"/>
        <w:rPr>
          <w:lang w:val="en-US"/>
        </w:rPr>
      </w:pPr>
    </w:p>
    <w:p w14:paraId="55CC5EBA" w14:textId="77777777" w:rsidR="000B2200" w:rsidRPr="000B71E3" w:rsidRDefault="000B2200" w:rsidP="00907D51">
      <w:pPr>
        <w:pStyle w:val="PL"/>
        <w:rPr>
          <w:lang w:val="en-US"/>
        </w:rPr>
      </w:pPr>
    </w:p>
    <w:p w14:paraId="1C5AEE06" w14:textId="77777777" w:rsidR="000B2200" w:rsidRPr="000B71E3" w:rsidRDefault="000B2200" w:rsidP="00907D51">
      <w:pPr>
        <w:pStyle w:val="PL"/>
        <w:rPr>
          <w:lang w:val="en-US"/>
        </w:rPr>
      </w:pPr>
      <w:r w:rsidRPr="000B71E3">
        <w:rPr>
          <w:lang w:val="en-US"/>
        </w:rPr>
        <w:t># ENUMS:</w:t>
      </w:r>
    </w:p>
    <w:p w14:paraId="676A1799" w14:textId="77777777" w:rsidR="000B2200" w:rsidRPr="000B71E3" w:rsidRDefault="000B2200" w:rsidP="00907D51">
      <w:pPr>
        <w:pStyle w:val="PL"/>
        <w:rPr>
          <w:lang w:val="en-US"/>
        </w:rPr>
      </w:pPr>
    </w:p>
    <w:p w14:paraId="6C1823FE" w14:textId="77777777" w:rsidR="000B2200" w:rsidRPr="000B71E3" w:rsidRDefault="000B2200" w:rsidP="000B2200">
      <w:pPr>
        <w:pStyle w:val="PL"/>
        <w:rPr>
          <w:lang w:val="en-US"/>
        </w:rPr>
      </w:pPr>
      <w:r w:rsidRPr="000B71E3">
        <w:rPr>
          <w:lang w:val="en-US"/>
        </w:rPr>
        <w:t xml:space="preserve">    EventType:</w:t>
      </w:r>
    </w:p>
    <w:p w14:paraId="7529B830" w14:textId="77777777" w:rsidR="00682BF5" w:rsidRPr="000B71E3" w:rsidRDefault="00682BF5" w:rsidP="000B2200">
      <w:pPr>
        <w:pStyle w:val="PL"/>
        <w:rPr>
          <w:lang w:val="en-US"/>
        </w:rPr>
      </w:pPr>
      <w:r w:rsidRPr="000B71E3">
        <w:rPr>
          <w:lang w:val="en-US"/>
        </w:rPr>
        <w:t xml:space="preserve">      anyOf:</w:t>
      </w:r>
    </w:p>
    <w:p w14:paraId="5C8BFF73"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14:paraId="01D3BBEB" w14:textId="77777777"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14:paraId="32DCD162"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14:paraId="5C595A1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14:paraId="6AE3269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14:paraId="274D163A"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14:paraId="535A63B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14:paraId="4DB16476"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14:paraId="2967E70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14:paraId="12178B95"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AVAILABILITY_AFTER_DNN_FAILURE</w:t>
      </w:r>
    </w:p>
    <w:p w14:paraId="2C528CE6" w14:textId="77777777"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75F42F1D" w14:textId="77777777" w:rsidR="000B2200" w:rsidRDefault="000B2200" w:rsidP="00907D51">
      <w:pPr>
        <w:pStyle w:val="PL"/>
        <w:rPr>
          <w:lang w:val="en-US"/>
        </w:rPr>
      </w:pPr>
    </w:p>
    <w:p w14:paraId="33C06A64" w14:textId="77777777"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14:paraId="77BE45BB" w14:textId="77777777" w:rsidR="00BC4980" w:rsidRPr="004B3059" w:rsidRDefault="00BC4980" w:rsidP="00BC4980">
      <w:pPr>
        <w:pStyle w:val="PL"/>
        <w:rPr>
          <w:lang w:val="en-US"/>
        </w:rPr>
      </w:pPr>
      <w:r>
        <w:rPr>
          <w:lang w:val="en-US"/>
        </w:rPr>
        <w:t xml:space="preserve">      anyOf:</w:t>
      </w:r>
    </w:p>
    <w:p w14:paraId="59861B1B" w14:textId="77777777"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14:paraId="08CAC489"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14:paraId="65E27A8F"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14:paraId="3C84A208"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14:paraId="4748DDD4" w14:textId="77777777" w:rsidR="00BC4980" w:rsidRDefault="00BC4980" w:rsidP="00BC4980">
      <w:pPr>
        <w:pStyle w:val="PL"/>
        <w:rPr>
          <w:lang w:val="en-US"/>
        </w:rPr>
      </w:pPr>
      <w:r>
        <w:rPr>
          <w:lang w:val="en-US"/>
        </w:rPr>
        <w:t xml:space="preserve">        - type: string</w:t>
      </w:r>
    </w:p>
    <w:p w14:paraId="5172EE73" w14:textId="77777777" w:rsidR="00BC4980" w:rsidRPr="000B71E3" w:rsidRDefault="00BC4980" w:rsidP="00907D51">
      <w:pPr>
        <w:pStyle w:val="PL"/>
        <w:rPr>
          <w:lang w:val="en-US"/>
        </w:rPr>
      </w:pPr>
    </w:p>
    <w:bookmarkEnd w:id="539"/>
    <w:p w14:paraId="413282DA" w14:textId="77777777" w:rsidR="0010373E" w:rsidRPr="000B71E3" w:rsidRDefault="00080512" w:rsidP="00B96D05">
      <w:r w:rsidRPr="000B71E3">
        <w:br w:type="page"/>
      </w:r>
    </w:p>
    <w:p w14:paraId="49D2AD33" w14:textId="77777777" w:rsidR="0010373E" w:rsidRPr="000B71E3" w:rsidRDefault="0010373E" w:rsidP="0010373E">
      <w:pPr>
        <w:pStyle w:val="Heading2"/>
      </w:pPr>
      <w:bookmarkStart w:id="540" w:name="_Hlk9329919"/>
      <w:bookmarkStart w:id="541" w:name="_Toc20118978"/>
      <w:r w:rsidRPr="000B71E3">
        <w:lastRenderedPageBreak/>
        <w:t>A.6</w:t>
      </w:r>
      <w:r w:rsidRPr="000B71E3">
        <w:tab/>
        <w:t>Nudm_PP API</w:t>
      </w:r>
      <w:bookmarkEnd w:id="541"/>
    </w:p>
    <w:p w14:paraId="324B6CB9" w14:textId="77777777" w:rsidR="00767E11" w:rsidRPr="000B71E3" w:rsidRDefault="00767E11" w:rsidP="00E7556D">
      <w:pPr>
        <w:pStyle w:val="PL"/>
      </w:pPr>
      <w:r w:rsidRPr="000B71E3">
        <w:t>openapi: 3.0.0</w:t>
      </w:r>
    </w:p>
    <w:p w14:paraId="1296BDF7" w14:textId="77777777" w:rsidR="00767E11" w:rsidRPr="000B71E3" w:rsidRDefault="00767E11" w:rsidP="00E7556D">
      <w:pPr>
        <w:pStyle w:val="PL"/>
      </w:pPr>
    </w:p>
    <w:p w14:paraId="3C026E85" w14:textId="77777777" w:rsidR="00767E11" w:rsidRPr="000B71E3" w:rsidRDefault="00767E11" w:rsidP="00E7556D">
      <w:pPr>
        <w:pStyle w:val="PL"/>
      </w:pPr>
      <w:r w:rsidRPr="000B71E3">
        <w:t>info:</w:t>
      </w:r>
    </w:p>
    <w:p w14:paraId="4456AA39" w14:textId="77777777" w:rsidR="00767E11" w:rsidRPr="000B71E3" w:rsidRDefault="00767E11" w:rsidP="00E7556D">
      <w:pPr>
        <w:pStyle w:val="PL"/>
      </w:pPr>
      <w:r w:rsidRPr="000B71E3">
        <w:t xml:space="preserve">  version: '1.</w:t>
      </w:r>
      <w:r w:rsidR="00AA3CF7">
        <w:t>0</w:t>
      </w:r>
      <w:r w:rsidRPr="000B71E3">
        <w:t>.</w:t>
      </w:r>
      <w:r w:rsidR="00AA00EC">
        <w:t>1</w:t>
      </w:r>
      <w:r w:rsidRPr="000B71E3">
        <w:t>'</w:t>
      </w:r>
    </w:p>
    <w:p w14:paraId="4BCD389A" w14:textId="77777777" w:rsidR="00767E11" w:rsidRPr="000B71E3" w:rsidRDefault="00767E11" w:rsidP="00E7556D">
      <w:pPr>
        <w:pStyle w:val="PL"/>
      </w:pPr>
      <w:r w:rsidRPr="000B71E3">
        <w:t xml:space="preserve">  title: 'Nudm_PP'</w:t>
      </w:r>
    </w:p>
    <w:bookmarkEnd w:id="540"/>
    <w:p w14:paraId="1B015B5E" w14:textId="77777777" w:rsidR="00032A2F" w:rsidRDefault="00767E11" w:rsidP="00032A2F">
      <w:pPr>
        <w:pStyle w:val="PL"/>
      </w:pPr>
      <w:r w:rsidRPr="000B71E3">
        <w:t xml:space="preserve">  description: </w:t>
      </w:r>
      <w:r w:rsidR="00032A2F">
        <w:t>|</w:t>
      </w:r>
    </w:p>
    <w:p w14:paraId="1E1ADC73" w14:textId="77777777" w:rsidR="00032A2F" w:rsidRDefault="00032A2F" w:rsidP="00032A2F">
      <w:pPr>
        <w:pStyle w:val="PL"/>
      </w:pPr>
      <w:r>
        <w:t xml:space="preserve">    </w:t>
      </w:r>
      <w:r w:rsidR="00767E11" w:rsidRPr="000B71E3">
        <w:t>Nudm Parameter Provision Service</w:t>
      </w:r>
      <w:r>
        <w:t>.</w:t>
      </w:r>
    </w:p>
    <w:p w14:paraId="0787DD34" w14:textId="77777777" w:rsidR="00032A2F" w:rsidRDefault="00032A2F" w:rsidP="00032A2F">
      <w:pPr>
        <w:pStyle w:val="PL"/>
      </w:pPr>
      <w:r>
        <w:t xml:space="preserve">    © 2019, 3GPP Organizational Partners (ARIB, ATIS, CCSA, ETSI, TSDSI, TTA, TTC).</w:t>
      </w:r>
    </w:p>
    <w:p w14:paraId="023DDAED" w14:textId="77777777" w:rsidR="00767E11" w:rsidRPr="000B71E3" w:rsidRDefault="00032A2F" w:rsidP="00032A2F">
      <w:pPr>
        <w:pStyle w:val="PL"/>
      </w:pPr>
      <w:r>
        <w:t xml:space="preserve">    All rights reserved.</w:t>
      </w:r>
    </w:p>
    <w:p w14:paraId="1A047112" w14:textId="77777777" w:rsidR="00A04F30" w:rsidRDefault="00A04F30" w:rsidP="00A04F30">
      <w:pPr>
        <w:pStyle w:val="PL"/>
        <w:rPr>
          <w:lang w:val="en-US"/>
        </w:rPr>
      </w:pPr>
    </w:p>
    <w:p w14:paraId="37727125" w14:textId="77777777" w:rsidR="00A04F30" w:rsidRPr="00F267AF" w:rsidRDefault="00A04F30" w:rsidP="00A04F30">
      <w:pPr>
        <w:pStyle w:val="PL"/>
        <w:rPr>
          <w:lang w:val="en-US"/>
        </w:rPr>
      </w:pPr>
      <w:r w:rsidRPr="00F267AF">
        <w:rPr>
          <w:lang w:val="en-US"/>
        </w:rPr>
        <w:t>externalDocs:</w:t>
      </w:r>
    </w:p>
    <w:p w14:paraId="3C6B6C5D" w14:textId="0303D086"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028F00D"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D8DC20B" w14:textId="77777777" w:rsidR="00767E11" w:rsidRPr="000B71E3" w:rsidRDefault="00767E11" w:rsidP="00E7556D">
      <w:pPr>
        <w:pStyle w:val="PL"/>
      </w:pPr>
    </w:p>
    <w:p w14:paraId="0259F6FE" w14:textId="77777777" w:rsidR="00767E11" w:rsidRPr="000B71E3" w:rsidRDefault="00767E11" w:rsidP="00E7556D">
      <w:pPr>
        <w:pStyle w:val="PL"/>
      </w:pPr>
      <w:r w:rsidRPr="000B71E3">
        <w:t>servers:</w:t>
      </w:r>
    </w:p>
    <w:p w14:paraId="50652BB7" w14:textId="77777777"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14:paraId="544AE339" w14:textId="77777777" w:rsidR="00767E11" w:rsidRPr="000B71E3" w:rsidRDefault="00767E11" w:rsidP="00E7556D">
      <w:pPr>
        <w:pStyle w:val="PL"/>
      </w:pPr>
      <w:r w:rsidRPr="000B71E3">
        <w:t xml:space="preserve">    variables:</w:t>
      </w:r>
    </w:p>
    <w:p w14:paraId="57FBE715" w14:textId="77777777" w:rsidR="00767E11" w:rsidRPr="000B71E3" w:rsidRDefault="00767E11" w:rsidP="00E7556D">
      <w:pPr>
        <w:pStyle w:val="PL"/>
      </w:pPr>
      <w:r w:rsidRPr="000B71E3">
        <w:t xml:space="preserve">      apiRoot:</w:t>
      </w:r>
    </w:p>
    <w:p w14:paraId="75DD079D" w14:textId="77777777" w:rsidR="00767E11" w:rsidRPr="000B71E3" w:rsidRDefault="00767E11" w:rsidP="00E7556D">
      <w:pPr>
        <w:pStyle w:val="PL"/>
      </w:pPr>
      <w:r w:rsidRPr="000B71E3">
        <w:t xml:space="preserve">        default: https://</w:t>
      </w:r>
      <w:r w:rsidR="004D04A1" w:rsidRPr="000B71E3">
        <w:t>example</w:t>
      </w:r>
      <w:r w:rsidRPr="000B71E3">
        <w:t>.com</w:t>
      </w:r>
    </w:p>
    <w:p w14:paraId="3B79FCF5" w14:textId="77777777" w:rsidR="00767E11" w:rsidRPr="000B71E3" w:rsidRDefault="00767E11" w:rsidP="00E7556D">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1EA24A2" w14:textId="77777777" w:rsidR="00767E11" w:rsidRPr="000B71E3" w:rsidRDefault="00767E11" w:rsidP="00E7556D">
      <w:pPr>
        <w:pStyle w:val="PL"/>
      </w:pPr>
    </w:p>
    <w:p w14:paraId="1E8C4EB1" w14:textId="77777777" w:rsidR="00967D88" w:rsidRPr="000B71E3" w:rsidRDefault="00967D88" w:rsidP="00967D88">
      <w:pPr>
        <w:pStyle w:val="PL"/>
        <w:rPr>
          <w:lang w:val="en-US"/>
        </w:rPr>
      </w:pPr>
      <w:r w:rsidRPr="000B71E3">
        <w:rPr>
          <w:lang w:val="en-US"/>
        </w:rPr>
        <w:t>security:</w:t>
      </w:r>
    </w:p>
    <w:p w14:paraId="07B3AF1A" w14:textId="77777777" w:rsidR="007B72A2" w:rsidRDefault="00967D88" w:rsidP="007B72A2">
      <w:pPr>
        <w:pStyle w:val="PL"/>
        <w:rPr>
          <w:lang w:val="en-US"/>
        </w:rPr>
      </w:pPr>
      <w:r w:rsidRPr="000B71E3">
        <w:rPr>
          <w:lang w:val="en-US"/>
        </w:rPr>
        <w:t xml:space="preserve">  - oAuth2ClientCredentials:</w:t>
      </w:r>
    </w:p>
    <w:p w14:paraId="135120E9" w14:textId="77777777" w:rsidR="00967D88" w:rsidRPr="000B71E3" w:rsidRDefault="007B72A2" w:rsidP="007B72A2">
      <w:pPr>
        <w:pStyle w:val="PL"/>
        <w:rPr>
          <w:lang w:val="en-US"/>
        </w:rPr>
      </w:pPr>
      <w:r>
        <w:rPr>
          <w:lang w:val="en-US"/>
        </w:rPr>
        <w:t xml:space="preserve">    - nudm-pp</w:t>
      </w:r>
    </w:p>
    <w:p w14:paraId="2A68416B" w14:textId="77777777" w:rsidR="004D04A1" w:rsidRPr="000B71E3" w:rsidRDefault="004D04A1" w:rsidP="00967D88">
      <w:pPr>
        <w:pStyle w:val="PL"/>
        <w:rPr>
          <w:lang w:val="en-US"/>
        </w:rPr>
      </w:pPr>
      <w:r w:rsidRPr="000B71E3">
        <w:rPr>
          <w:lang w:val="en-US"/>
        </w:rPr>
        <w:t xml:space="preserve">  - {}</w:t>
      </w:r>
    </w:p>
    <w:p w14:paraId="7CA2773D" w14:textId="77777777" w:rsidR="00967D88" w:rsidRPr="000B71E3" w:rsidRDefault="00967D88" w:rsidP="00967D88">
      <w:pPr>
        <w:pStyle w:val="PL"/>
        <w:rPr>
          <w:lang w:val="en-US"/>
        </w:rPr>
      </w:pPr>
    </w:p>
    <w:p w14:paraId="7FC56966" w14:textId="77777777" w:rsidR="00767E11" w:rsidRPr="000B71E3" w:rsidRDefault="00767E11" w:rsidP="00E7556D">
      <w:pPr>
        <w:pStyle w:val="PL"/>
      </w:pPr>
      <w:r w:rsidRPr="000B71E3">
        <w:t>paths:</w:t>
      </w:r>
    </w:p>
    <w:p w14:paraId="53697334" w14:textId="77777777" w:rsidR="00767E11" w:rsidRPr="000B71E3" w:rsidRDefault="00767E11" w:rsidP="00E7556D">
      <w:pPr>
        <w:pStyle w:val="PL"/>
      </w:pPr>
      <w:r w:rsidRPr="000B71E3">
        <w:t xml:space="preserve">  /{gpsi}/pp-data:</w:t>
      </w:r>
    </w:p>
    <w:p w14:paraId="0F756331" w14:textId="77777777" w:rsidR="00767E11" w:rsidRPr="000B71E3" w:rsidRDefault="00767E11" w:rsidP="00E7556D">
      <w:pPr>
        <w:pStyle w:val="PL"/>
      </w:pPr>
      <w:r w:rsidRPr="000B71E3">
        <w:t xml:space="preserve">    patch:</w:t>
      </w:r>
    </w:p>
    <w:p w14:paraId="256B055A" w14:textId="77777777" w:rsidR="00767E11" w:rsidRPr="000B71E3" w:rsidRDefault="00767E11" w:rsidP="00E7556D">
      <w:pPr>
        <w:pStyle w:val="PL"/>
      </w:pPr>
      <w:r w:rsidRPr="000B71E3">
        <w:t xml:space="preserve">      summary: provision parameters</w:t>
      </w:r>
    </w:p>
    <w:p w14:paraId="15B90A2A" w14:textId="77777777" w:rsidR="00767E11" w:rsidRPr="000B71E3" w:rsidRDefault="00767E11" w:rsidP="00E7556D">
      <w:pPr>
        <w:pStyle w:val="PL"/>
      </w:pPr>
      <w:r w:rsidRPr="000B71E3">
        <w:t xml:space="preserve">      operationId: Update</w:t>
      </w:r>
    </w:p>
    <w:p w14:paraId="76C7B722" w14:textId="77777777" w:rsidR="00767E11" w:rsidRPr="000B71E3" w:rsidRDefault="00767E11" w:rsidP="00E7556D">
      <w:pPr>
        <w:pStyle w:val="PL"/>
      </w:pPr>
      <w:r w:rsidRPr="000B71E3">
        <w:t xml:space="preserve">      tags:</w:t>
      </w:r>
    </w:p>
    <w:p w14:paraId="66C9974C" w14:textId="77777777" w:rsidR="00767E11" w:rsidRPr="000B71E3" w:rsidRDefault="00767E11" w:rsidP="00E7556D">
      <w:pPr>
        <w:pStyle w:val="PL"/>
      </w:pPr>
      <w:r w:rsidRPr="000B71E3">
        <w:t xml:space="preserve">        - Subscription Data Update</w:t>
      </w:r>
    </w:p>
    <w:p w14:paraId="5EBE39DD" w14:textId="77777777" w:rsidR="00767E11" w:rsidRPr="000B71E3" w:rsidRDefault="00767E11" w:rsidP="00E7556D">
      <w:pPr>
        <w:pStyle w:val="PL"/>
      </w:pPr>
      <w:r w:rsidRPr="000B71E3">
        <w:t xml:space="preserve">      parameters:</w:t>
      </w:r>
    </w:p>
    <w:p w14:paraId="42BECBC5" w14:textId="77777777" w:rsidR="00767E11" w:rsidRPr="000B71E3" w:rsidRDefault="00767E11" w:rsidP="00E7556D">
      <w:pPr>
        <w:pStyle w:val="PL"/>
      </w:pPr>
      <w:r w:rsidRPr="000B71E3">
        <w:t xml:space="preserve">        - name: gpsi</w:t>
      </w:r>
    </w:p>
    <w:p w14:paraId="2C9C2167" w14:textId="77777777" w:rsidR="00767E11" w:rsidRPr="000B71E3" w:rsidRDefault="00767E11" w:rsidP="00E7556D">
      <w:pPr>
        <w:pStyle w:val="PL"/>
      </w:pPr>
      <w:r w:rsidRPr="000B71E3">
        <w:t xml:space="preserve">          in: path</w:t>
      </w:r>
    </w:p>
    <w:p w14:paraId="7CBA4847" w14:textId="77777777" w:rsidR="00767E11" w:rsidRPr="000B71E3" w:rsidRDefault="00767E11" w:rsidP="00E7556D">
      <w:pPr>
        <w:pStyle w:val="PL"/>
      </w:pPr>
      <w:r w:rsidRPr="000B71E3">
        <w:t xml:space="preserve">          description: Identifier of the UE</w:t>
      </w:r>
    </w:p>
    <w:p w14:paraId="1173C029" w14:textId="77777777" w:rsidR="00767E11" w:rsidRPr="000B71E3" w:rsidRDefault="00767E11" w:rsidP="00E7556D">
      <w:pPr>
        <w:pStyle w:val="PL"/>
      </w:pPr>
      <w:r w:rsidRPr="000B71E3">
        <w:t xml:space="preserve">          required: true</w:t>
      </w:r>
    </w:p>
    <w:p w14:paraId="209F9BD2" w14:textId="77777777" w:rsidR="00767E11" w:rsidRPr="000B71E3" w:rsidRDefault="00767E11" w:rsidP="00E7556D">
      <w:pPr>
        <w:pStyle w:val="PL"/>
      </w:pPr>
      <w:r w:rsidRPr="000B71E3">
        <w:t xml:space="preserve">          schema:</w:t>
      </w:r>
    </w:p>
    <w:p w14:paraId="2629803D" w14:textId="77777777" w:rsidR="00767E11" w:rsidRPr="000B71E3" w:rsidRDefault="00767E11" w:rsidP="00E7556D">
      <w:pPr>
        <w:pStyle w:val="PL"/>
      </w:pPr>
      <w:r w:rsidRPr="000B71E3">
        <w:t xml:space="preserve">            $ref: '</w:t>
      </w:r>
      <w:r w:rsidR="005D4109" w:rsidRPr="000B71E3">
        <w:t>TS29571_CommonData.yaml</w:t>
      </w:r>
      <w:r w:rsidRPr="000B71E3">
        <w:t>#/components/schemas/Gpsi'</w:t>
      </w:r>
    </w:p>
    <w:p w14:paraId="21295970" w14:textId="77777777" w:rsidR="00767E11" w:rsidRPr="000B71E3" w:rsidRDefault="00767E11" w:rsidP="00E7556D">
      <w:pPr>
        <w:pStyle w:val="PL"/>
      </w:pPr>
      <w:r w:rsidRPr="000B71E3">
        <w:t xml:space="preserve">      requestBody:</w:t>
      </w:r>
    </w:p>
    <w:p w14:paraId="4A58D6C8" w14:textId="77777777" w:rsidR="00767E11" w:rsidRPr="000B71E3" w:rsidRDefault="00767E11" w:rsidP="00E7556D">
      <w:pPr>
        <w:pStyle w:val="PL"/>
      </w:pPr>
      <w:r w:rsidRPr="000B71E3">
        <w:t xml:space="preserve">        content:</w:t>
      </w:r>
    </w:p>
    <w:p w14:paraId="4D34A03B" w14:textId="77777777" w:rsidR="00767E11" w:rsidRPr="000B71E3" w:rsidRDefault="00767E11" w:rsidP="00E7556D">
      <w:pPr>
        <w:pStyle w:val="PL"/>
      </w:pPr>
      <w:r w:rsidRPr="000B71E3">
        <w:t xml:space="preserve">          application/merge-patch+json:</w:t>
      </w:r>
    </w:p>
    <w:p w14:paraId="76F3CEA6" w14:textId="77777777" w:rsidR="00767E11" w:rsidRPr="000B71E3" w:rsidRDefault="00767E11" w:rsidP="00E7556D">
      <w:pPr>
        <w:pStyle w:val="PL"/>
      </w:pPr>
      <w:r w:rsidRPr="000B71E3">
        <w:t xml:space="preserve">            schema:</w:t>
      </w:r>
    </w:p>
    <w:p w14:paraId="024BA0A2" w14:textId="77777777" w:rsidR="00767E11" w:rsidRPr="000B71E3" w:rsidRDefault="00767E11" w:rsidP="00E7556D">
      <w:pPr>
        <w:pStyle w:val="PL"/>
      </w:pPr>
      <w:r w:rsidRPr="000B71E3">
        <w:t xml:space="preserve">              $ref: '#/components/schemas/PpData'</w:t>
      </w:r>
    </w:p>
    <w:p w14:paraId="2A5E10BD" w14:textId="77777777" w:rsidR="00767E11" w:rsidRPr="000B71E3" w:rsidRDefault="00767E11" w:rsidP="00E7556D">
      <w:pPr>
        <w:pStyle w:val="PL"/>
      </w:pPr>
      <w:r w:rsidRPr="000B71E3">
        <w:t xml:space="preserve">        required: true</w:t>
      </w:r>
    </w:p>
    <w:p w14:paraId="75B4EABE" w14:textId="77777777" w:rsidR="00767E11" w:rsidRPr="000B71E3" w:rsidRDefault="00767E11" w:rsidP="00E7556D">
      <w:pPr>
        <w:pStyle w:val="PL"/>
      </w:pPr>
      <w:r w:rsidRPr="000B71E3">
        <w:t xml:space="preserve">      responses:</w:t>
      </w:r>
    </w:p>
    <w:p w14:paraId="389E61D3" w14:textId="77777777" w:rsidR="00767E11" w:rsidRPr="000B71E3" w:rsidRDefault="00767E11" w:rsidP="00E7556D">
      <w:pPr>
        <w:pStyle w:val="PL"/>
      </w:pPr>
      <w:r w:rsidRPr="000B71E3">
        <w:t xml:space="preserve">        '204':</w:t>
      </w:r>
    </w:p>
    <w:p w14:paraId="2F1BBD96" w14:textId="77777777" w:rsidR="00767E11" w:rsidRPr="000B71E3" w:rsidRDefault="00767E11" w:rsidP="00E7556D">
      <w:pPr>
        <w:pStyle w:val="PL"/>
      </w:pPr>
      <w:r w:rsidRPr="000B71E3">
        <w:t xml:space="preserve">          description: Expected response to a valid request</w:t>
      </w:r>
    </w:p>
    <w:p w14:paraId="5644E67A" w14:textId="77777777" w:rsidR="00ED7BC7" w:rsidRPr="000B71E3" w:rsidRDefault="00ED7BC7" w:rsidP="00ED7BC7">
      <w:pPr>
        <w:pStyle w:val="PL"/>
        <w:rPr>
          <w:lang w:val="en-US"/>
        </w:rPr>
      </w:pPr>
      <w:r w:rsidRPr="000B71E3">
        <w:rPr>
          <w:lang w:val="en-US"/>
        </w:rPr>
        <w:t xml:space="preserve">        '400':</w:t>
      </w:r>
    </w:p>
    <w:p w14:paraId="2C4ABEFF" w14:textId="77777777" w:rsidR="00ED7BC7" w:rsidRPr="000B71E3" w:rsidRDefault="00ED7BC7" w:rsidP="00ED7BC7">
      <w:pPr>
        <w:pStyle w:val="PL"/>
        <w:rPr>
          <w:lang w:val="en-US"/>
        </w:rPr>
      </w:pPr>
      <w:r w:rsidRPr="000B71E3">
        <w:rPr>
          <w:lang w:val="en-US"/>
        </w:rPr>
        <w:t xml:space="preserve">          $ref: 'TS29571_CommonData.yaml#/components/responses/400'</w:t>
      </w:r>
    </w:p>
    <w:p w14:paraId="4A8E0CF6" w14:textId="77777777" w:rsidR="00ED7BC7" w:rsidRPr="000B71E3" w:rsidRDefault="00ED7BC7" w:rsidP="00ED7BC7">
      <w:pPr>
        <w:pStyle w:val="PL"/>
        <w:rPr>
          <w:lang w:val="en-US"/>
        </w:rPr>
      </w:pPr>
      <w:r w:rsidRPr="000B71E3">
        <w:rPr>
          <w:lang w:val="en-US"/>
        </w:rPr>
        <w:t xml:space="preserve">        '403':</w:t>
      </w:r>
    </w:p>
    <w:p w14:paraId="4694086B" w14:textId="77777777" w:rsidR="00ED7BC7" w:rsidRPr="000B71E3" w:rsidRDefault="00ED7BC7" w:rsidP="00ED7BC7">
      <w:pPr>
        <w:pStyle w:val="PL"/>
        <w:rPr>
          <w:lang w:val="en-US"/>
        </w:rPr>
      </w:pPr>
      <w:r w:rsidRPr="000B71E3">
        <w:rPr>
          <w:lang w:val="en-US"/>
        </w:rPr>
        <w:t xml:space="preserve">          $ref: 'TS29571_CommonData.yaml#/components/responses/403'</w:t>
      </w:r>
    </w:p>
    <w:p w14:paraId="3813BC8D" w14:textId="77777777" w:rsidR="00ED7BC7" w:rsidRPr="000B71E3" w:rsidRDefault="00ED7BC7" w:rsidP="00ED7BC7">
      <w:pPr>
        <w:pStyle w:val="PL"/>
        <w:rPr>
          <w:lang w:val="en-US"/>
        </w:rPr>
      </w:pPr>
      <w:r w:rsidRPr="000B71E3">
        <w:rPr>
          <w:lang w:val="en-US"/>
        </w:rPr>
        <w:t xml:space="preserve">        '404':</w:t>
      </w:r>
    </w:p>
    <w:p w14:paraId="6835323B" w14:textId="77777777" w:rsidR="00ED7BC7" w:rsidRPr="000B71E3" w:rsidRDefault="00ED7BC7" w:rsidP="00ED7BC7">
      <w:pPr>
        <w:pStyle w:val="PL"/>
        <w:rPr>
          <w:lang w:val="en-US"/>
        </w:rPr>
      </w:pPr>
      <w:r w:rsidRPr="000B71E3">
        <w:rPr>
          <w:lang w:val="en-US"/>
        </w:rPr>
        <w:t xml:space="preserve">          $ref: 'TS29571_CommonData.yaml#/components/responses/404'</w:t>
      </w:r>
    </w:p>
    <w:p w14:paraId="5BD4E670" w14:textId="77777777" w:rsidR="00ED7BC7" w:rsidRPr="000B71E3" w:rsidRDefault="00ED7BC7" w:rsidP="00ED7BC7">
      <w:pPr>
        <w:pStyle w:val="PL"/>
        <w:rPr>
          <w:lang w:val="en-US"/>
        </w:rPr>
      </w:pPr>
      <w:r w:rsidRPr="000B71E3">
        <w:rPr>
          <w:lang w:val="en-US"/>
        </w:rPr>
        <w:t xml:space="preserve">        '500':</w:t>
      </w:r>
    </w:p>
    <w:p w14:paraId="11992AD6" w14:textId="77777777" w:rsidR="00ED7BC7" w:rsidRPr="000B71E3" w:rsidRDefault="00ED7BC7" w:rsidP="00ED7BC7">
      <w:pPr>
        <w:pStyle w:val="PL"/>
      </w:pPr>
      <w:r w:rsidRPr="000B71E3">
        <w:rPr>
          <w:lang w:val="en-US"/>
        </w:rPr>
        <w:t xml:space="preserve">          </w:t>
      </w:r>
      <w:r w:rsidRPr="000B71E3">
        <w:t>$ref: 'TS29571_CommonData.yaml#/components/responses/500'</w:t>
      </w:r>
    </w:p>
    <w:p w14:paraId="3C0D068B" w14:textId="77777777" w:rsidR="00ED7BC7" w:rsidRPr="000B71E3" w:rsidRDefault="00ED7BC7" w:rsidP="00ED7BC7">
      <w:pPr>
        <w:pStyle w:val="PL"/>
        <w:rPr>
          <w:lang w:val="en-US"/>
        </w:rPr>
      </w:pPr>
      <w:r w:rsidRPr="000B71E3">
        <w:rPr>
          <w:lang w:val="en-US"/>
        </w:rPr>
        <w:t xml:space="preserve">        '503':</w:t>
      </w:r>
    </w:p>
    <w:p w14:paraId="5AC0E22E" w14:textId="77777777" w:rsidR="00ED7BC7" w:rsidRPr="000B71E3" w:rsidRDefault="00ED7BC7" w:rsidP="00ED7BC7">
      <w:pPr>
        <w:pStyle w:val="PL"/>
        <w:rPr>
          <w:lang w:val="en-US"/>
        </w:rPr>
      </w:pPr>
      <w:r w:rsidRPr="000B71E3">
        <w:t xml:space="preserve">          $ref: 'TS29571_CommonData.yaml#/components/responses/503'</w:t>
      </w:r>
    </w:p>
    <w:p w14:paraId="34B1D6D4" w14:textId="77777777" w:rsidR="00767E11" w:rsidRPr="000B71E3" w:rsidRDefault="00767E11" w:rsidP="00E7556D">
      <w:pPr>
        <w:pStyle w:val="PL"/>
      </w:pPr>
      <w:r w:rsidRPr="000B71E3">
        <w:t xml:space="preserve">        default:</w:t>
      </w:r>
    </w:p>
    <w:p w14:paraId="258B4DDF" w14:textId="77777777" w:rsidR="00767E11" w:rsidRPr="000B71E3" w:rsidRDefault="00767E11" w:rsidP="00E7556D">
      <w:pPr>
        <w:pStyle w:val="PL"/>
      </w:pPr>
      <w:r w:rsidRPr="000B71E3">
        <w:t xml:space="preserve">          description: Unexpected error</w:t>
      </w:r>
    </w:p>
    <w:p w14:paraId="6C372918" w14:textId="77777777" w:rsidR="00767E11" w:rsidRPr="000B71E3" w:rsidRDefault="00767E11" w:rsidP="00E7556D">
      <w:pPr>
        <w:pStyle w:val="PL"/>
      </w:pPr>
    </w:p>
    <w:p w14:paraId="1B3069B1" w14:textId="77777777" w:rsidR="00767E11" w:rsidRPr="000B71E3" w:rsidRDefault="00767E11" w:rsidP="00E7556D">
      <w:pPr>
        <w:pStyle w:val="PL"/>
      </w:pPr>
    </w:p>
    <w:p w14:paraId="2B537B67" w14:textId="77777777" w:rsidR="00FF472F" w:rsidRPr="000B71E3" w:rsidRDefault="00767E11" w:rsidP="00FF472F">
      <w:pPr>
        <w:pStyle w:val="PL"/>
        <w:rPr>
          <w:lang w:val="en-US"/>
        </w:rPr>
      </w:pPr>
      <w:r w:rsidRPr="000B71E3">
        <w:t>components:</w:t>
      </w:r>
      <w:r w:rsidR="00FF472F" w:rsidRPr="000B71E3">
        <w:rPr>
          <w:lang w:val="en-US"/>
        </w:rPr>
        <w:t xml:space="preserve"> </w:t>
      </w:r>
    </w:p>
    <w:p w14:paraId="3CB1D890" w14:textId="77777777" w:rsidR="00FF472F" w:rsidRPr="000B71E3" w:rsidRDefault="00FF472F" w:rsidP="00FF472F">
      <w:pPr>
        <w:pStyle w:val="PL"/>
        <w:rPr>
          <w:lang w:val="en-US"/>
        </w:rPr>
      </w:pPr>
      <w:r w:rsidRPr="000B71E3">
        <w:rPr>
          <w:lang w:val="en-US"/>
        </w:rPr>
        <w:t xml:space="preserve">  securitySchemes:</w:t>
      </w:r>
    </w:p>
    <w:p w14:paraId="0DCDE45B" w14:textId="77777777" w:rsidR="00FF472F" w:rsidRPr="000B71E3" w:rsidRDefault="00FF472F" w:rsidP="00FF472F">
      <w:pPr>
        <w:pStyle w:val="PL"/>
        <w:rPr>
          <w:lang w:val="en-US"/>
        </w:rPr>
      </w:pPr>
      <w:r w:rsidRPr="000B71E3">
        <w:rPr>
          <w:lang w:val="en-US"/>
        </w:rPr>
        <w:t xml:space="preserve">    oAuth2ClientCredentials:</w:t>
      </w:r>
    </w:p>
    <w:p w14:paraId="2EBE3AF2" w14:textId="77777777" w:rsidR="00FF472F" w:rsidRPr="000B71E3" w:rsidRDefault="00FF472F" w:rsidP="00FF472F">
      <w:pPr>
        <w:pStyle w:val="PL"/>
        <w:rPr>
          <w:lang w:val="en-US"/>
        </w:rPr>
      </w:pPr>
      <w:r w:rsidRPr="000B71E3">
        <w:rPr>
          <w:lang w:val="en-US"/>
        </w:rPr>
        <w:t xml:space="preserve">      type: oauth2</w:t>
      </w:r>
    </w:p>
    <w:p w14:paraId="52E81F1E" w14:textId="77777777" w:rsidR="00FF472F" w:rsidRPr="000B71E3" w:rsidRDefault="00FF472F" w:rsidP="00FF472F">
      <w:pPr>
        <w:pStyle w:val="PL"/>
        <w:rPr>
          <w:lang w:val="en-US"/>
        </w:rPr>
      </w:pPr>
      <w:r w:rsidRPr="000B71E3">
        <w:rPr>
          <w:lang w:val="en-US"/>
        </w:rPr>
        <w:t xml:space="preserve">      flows: </w:t>
      </w:r>
    </w:p>
    <w:p w14:paraId="2DFEAD7F" w14:textId="77777777" w:rsidR="00FF472F" w:rsidRPr="000B71E3" w:rsidRDefault="00FF472F" w:rsidP="00FF472F">
      <w:pPr>
        <w:pStyle w:val="PL"/>
        <w:rPr>
          <w:lang w:val="en-US"/>
        </w:rPr>
      </w:pPr>
      <w:r w:rsidRPr="000B71E3">
        <w:rPr>
          <w:lang w:val="en-US"/>
        </w:rPr>
        <w:t xml:space="preserve">        clientCredentials: </w:t>
      </w:r>
    </w:p>
    <w:p w14:paraId="1E52B4AF"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5EA655B" w14:textId="77777777" w:rsidR="007B72A2" w:rsidRDefault="00FF472F" w:rsidP="007B72A2">
      <w:pPr>
        <w:pStyle w:val="PL"/>
        <w:rPr>
          <w:lang w:val="en-US"/>
        </w:rPr>
      </w:pPr>
      <w:r w:rsidRPr="000B71E3">
        <w:rPr>
          <w:lang w:val="en-US"/>
        </w:rPr>
        <w:t xml:space="preserve">          scopes:</w:t>
      </w:r>
    </w:p>
    <w:p w14:paraId="6C3F2E58" w14:textId="77777777" w:rsidR="007B72A2" w:rsidRDefault="007B72A2" w:rsidP="007B72A2">
      <w:pPr>
        <w:pStyle w:val="PL"/>
      </w:pPr>
      <w:r>
        <w:t xml:space="preserve">            nudm-pp: Access to the nudm-pp API</w:t>
      </w:r>
    </w:p>
    <w:p w14:paraId="4EE1E173" w14:textId="77777777" w:rsidR="00FF472F" w:rsidRPr="000B71E3" w:rsidRDefault="00FF472F" w:rsidP="00FF472F">
      <w:pPr>
        <w:pStyle w:val="PL"/>
        <w:rPr>
          <w:lang w:val="en-US"/>
        </w:rPr>
      </w:pPr>
    </w:p>
    <w:p w14:paraId="4A92DFCE" w14:textId="77777777" w:rsidR="00767E11" w:rsidRPr="000B71E3" w:rsidRDefault="00767E11" w:rsidP="00E7556D">
      <w:pPr>
        <w:pStyle w:val="PL"/>
      </w:pPr>
    </w:p>
    <w:p w14:paraId="7FA0B24E" w14:textId="77777777" w:rsidR="00767E11" w:rsidRPr="000B71E3" w:rsidRDefault="00767E11" w:rsidP="00E7556D">
      <w:pPr>
        <w:pStyle w:val="PL"/>
      </w:pPr>
      <w:r w:rsidRPr="000B71E3">
        <w:t xml:space="preserve">  schemas:</w:t>
      </w:r>
    </w:p>
    <w:p w14:paraId="52E55DAF" w14:textId="77777777" w:rsidR="00767E11" w:rsidRPr="000B71E3" w:rsidRDefault="00767E11" w:rsidP="00E7556D">
      <w:pPr>
        <w:pStyle w:val="PL"/>
      </w:pPr>
    </w:p>
    <w:p w14:paraId="4447EC73" w14:textId="77777777" w:rsidR="00767E11" w:rsidRPr="000B71E3" w:rsidRDefault="00767E11" w:rsidP="00E7556D">
      <w:pPr>
        <w:pStyle w:val="PL"/>
      </w:pPr>
      <w:r w:rsidRPr="000B71E3">
        <w:t># COMPLEX TYPES:</w:t>
      </w:r>
    </w:p>
    <w:p w14:paraId="1646C482" w14:textId="77777777" w:rsidR="00767E11" w:rsidRPr="000B71E3" w:rsidRDefault="00767E11" w:rsidP="00E7556D">
      <w:pPr>
        <w:pStyle w:val="PL"/>
      </w:pPr>
    </w:p>
    <w:p w14:paraId="33ED62B4" w14:textId="77777777" w:rsidR="00767E11" w:rsidRPr="000B71E3" w:rsidRDefault="00767E11" w:rsidP="00E7556D">
      <w:pPr>
        <w:pStyle w:val="PL"/>
      </w:pPr>
      <w:r w:rsidRPr="000B71E3">
        <w:t xml:space="preserve">    PpData:</w:t>
      </w:r>
    </w:p>
    <w:p w14:paraId="34F06510" w14:textId="77777777" w:rsidR="00767E11" w:rsidRPr="000B71E3" w:rsidRDefault="00767E11" w:rsidP="00E7556D">
      <w:pPr>
        <w:pStyle w:val="PL"/>
      </w:pPr>
      <w:r w:rsidRPr="000B71E3">
        <w:t xml:space="preserve">      type: object</w:t>
      </w:r>
    </w:p>
    <w:p w14:paraId="0561F035" w14:textId="77777777" w:rsidR="00767E11" w:rsidRPr="000B71E3" w:rsidRDefault="00767E11" w:rsidP="00E7556D">
      <w:pPr>
        <w:pStyle w:val="PL"/>
      </w:pPr>
      <w:r w:rsidRPr="000B71E3">
        <w:t xml:space="preserve">      properties:</w:t>
      </w:r>
    </w:p>
    <w:p w14:paraId="1948C91E" w14:textId="77777777" w:rsidR="00767E11" w:rsidRPr="000B71E3" w:rsidRDefault="00767E11" w:rsidP="00E7556D">
      <w:pPr>
        <w:pStyle w:val="PL"/>
      </w:pPr>
      <w:r w:rsidRPr="000B71E3">
        <w:t xml:space="preserve">        communicationCharacteristics:</w:t>
      </w:r>
    </w:p>
    <w:p w14:paraId="18584FA7" w14:textId="77777777" w:rsidR="00767E11" w:rsidRPr="000B71E3" w:rsidRDefault="00767E11" w:rsidP="00E7556D">
      <w:pPr>
        <w:pStyle w:val="PL"/>
      </w:pPr>
      <w:r w:rsidRPr="000B71E3">
        <w:t xml:space="preserve">          $ref: '#/components/schemas/CommunicationCharacteristics'</w:t>
      </w:r>
    </w:p>
    <w:p w14:paraId="0EF485A6" w14:textId="77777777" w:rsidR="00767E11" w:rsidRPr="000B71E3" w:rsidRDefault="00767E11" w:rsidP="00E7556D">
      <w:pPr>
        <w:pStyle w:val="PL"/>
      </w:pPr>
      <w:r w:rsidRPr="000B71E3">
        <w:t xml:space="preserve">        supportedFeatures:</w:t>
      </w:r>
    </w:p>
    <w:p w14:paraId="55B7EBD3" w14:textId="77777777" w:rsidR="00767E11" w:rsidRPr="000B71E3" w:rsidRDefault="00767E11" w:rsidP="00E7556D">
      <w:pPr>
        <w:pStyle w:val="PL"/>
      </w:pPr>
      <w:r w:rsidRPr="000B71E3">
        <w:t xml:space="preserve">          $ref: '</w:t>
      </w:r>
      <w:r w:rsidR="005D4109" w:rsidRPr="000B71E3">
        <w:t>TS29571_CommonData.yaml</w:t>
      </w:r>
      <w:r w:rsidRPr="000B71E3">
        <w:t>#/components/schemas/SupportedFeatures'</w:t>
      </w:r>
    </w:p>
    <w:p w14:paraId="0BDED22D" w14:textId="77777777" w:rsidR="00767E11" w:rsidRPr="000B71E3" w:rsidRDefault="00767E11" w:rsidP="00E7556D">
      <w:pPr>
        <w:pStyle w:val="PL"/>
      </w:pPr>
    </w:p>
    <w:p w14:paraId="7E31B7A0" w14:textId="77777777" w:rsidR="00767E11" w:rsidRPr="000B71E3" w:rsidRDefault="00767E11" w:rsidP="00E7556D">
      <w:pPr>
        <w:pStyle w:val="PL"/>
      </w:pPr>
      <w:r w:rsidRPr="000B71E3">
        <w:t xml:space="preserve">    CommunicationCharacteristics:</w:t>
      </w:r>
    </w:p>
    <w:p w14:paraId="545E6691" w14:textId="77777777" w:rsidR="00767E11" w:rsidRPr="000B71E3" w:rsidRDefault="00767E11" w:rsidP="00E7556D">
      <w:pPr>
        <w:pStyle w:val="PL"/>
      </w:pPr>
      <w:r w:rsidRPr="000B71E3">
        <w:t xml:space="preserve">      type: object</w:t>
      </w:r>
    </w:p>
    <w:p w14:paraId="4491A2D1" w14:textId="77777777" w:rsidR="00767E11" w:rsidRPr="000B71E3" w:rsidRDefault="00767E11" w:rsidP="00E7556D">
      <w:pPr>
        <w:pStyle w:val="PL"/>
      </w:pPr>
      <w:r w:rsidRPr="000B71E3">
        <w:t xml:space="preserve">      properties:</w:t>
      </w:r>
    </w:p>
    <w:p w14:paraId="221FF31C" w14:textId="77777777" w:rsidR="00767E11" w:rsidRPr="000B71E3" w:rsidRDefault="00767E11" w:rsidP="00E7556D">
      <w:pPr>
        <w:pStyle w:val="PL"/>
      </w:pPr>
      <w:r w:rsidRPr="000B71E3">
        <w:t xml:space="preserve">        ppSubsRegTimer:</w:t>
      </w:r>
    </w:p>
    <w:p w14:paraId="3EBE4214" w14:textId="77777777" w:rsidR="00767E11" w:rsidRPr="000B71E3" w:rsidRDefault="00767E11" w:rsidP="00E7556D">
      <w:pPr>
        <w:pStyle w:val="PL"/>
        <w:rPr>
          <w:lang w:val="en-US"/>
        </w:rPr>
      </w:pPr>
      <w:r w:rsidRPr="000B71E3">
        <w:t xml:space="preserve">          $ref: '#/components/schemas/PpSubsRegTimer'</w:t>
      </w:r>
    </w:p>
    <w:p w14:paraId="23F9C8FE" w14:textId="77777777" w:rsidR="00767E11" w:rsidRPr="000B71E3" w:rsidRDefault="00767E11" w:rsidP="00E7556D">
      <w:pPr>
        <w:pStyle w:val="PL"/>
        <w:rPr>
          <w:lang w:val="en-US"/>
        </w:rPr>
      </w:pPr>
      <w:r w:rsidRPr="000B71E3">
        <w:rPr>
          <w:lang w:val="en-US"/>
        </w:rPr>
        <w:t xml:space="preserve">        ppActiveTime:</w:t>
      </w:r>
    </w:p>
    <w:p w14:paraId="40A075F1" w14:textId="77777777" w:rsidR="00767E11" w:rsidRPr="000B71E3" w:rsidRDefault="00767E11" w:rsidP="00E7556D">
      <w:pPr>
        <w:pStyle w:val="PL"/>
        <w:rPr>
          <w:lang w:val="en-US"/>
        </w:rPr>
      </w:pPr>
      <w:r w:rsidRPr="000B71E3">
        <w:rPr>
          <w:lang w:val="en-US"/>
        </w:rPr>
        <w:t xml:space="preserve">          $ref: '#/components/schemas/PpActiveTime'</w:t>
      </w:r>
    </w:p>
    <w:p w14:paraId="66D964D5" w14:textId="77777777" w:rsidR="00767E11" w:rsidRPr="000B71E3" w:rsidRDefault="00767E11" w:rsidP="00E7556D">
      <w:pPr>
        <w:pStyle w:val="PL"/>
        <w:rPr>
          <w:lang w:val="en-US"/>
        </w:rPr>
      </w:pPr>
      <w:r w:rsidRPr="000B71E3">
        <w:rPr>
          <w:lang w:val="en-US"/>
        </w:rPr>
        <w:t xml:space="preserve">        ppDlPacketCount:</w:t>
      </w:r>
    </w:p>
    <w:p w14:paraId="3CFE27C1" w14:textId="77777777" w:rsidR="00767E11" w:rsidRPr="000B71E3" w:rsidRDefault="00767E11" w:rsidP="00E7556D">
      <w:pPr>
        <w:pStyle w:val="PL"/>
        <w:rPr>
          <w:lang w:val="en-US"/>
        </w:rPr>
      </w:pPr>
      <w:r w:rsidRPr="000B71E3">
        <w:rPr>
          <w:lang w:val="en-US"/>
        </w:rPr>
        <w:t xml:space="preserve">          $ref: '#/components/schemas/PpDlPacketCount'</w:t>
      </w:r>
    </w:p>
    <w:p w14:paraId="7D47F1EC" w14:textId="77777777" w:rsidR="00767E11" w:rsidRPr="000B71E3" w:rsidRDefault="00767E11" w:rsidP="00E7556D">
      <w:pPr>
        <w:pStyle w:val="PL"/>
      </w:pPr>
    </w:p>
    <w:p w14:paraId="4C18F0A1" w14:textId="77777777" w:rsidR="00767E11" w:rsidRPr="000B71E3" w:rsidRDefault="00767E11" w:rsidP="00E7556D">
      <w:pPr>
        <w:pStyle w:val="PL"/>
      </w:pPr>
      <w:r w:rsidRPr="000B71E3">
        <w:t xml:space="preserve">    PpSubsRegTimer:</w:t>
      </w:r>
    </w:p>
    <w:p w14:paraId="73D4411A" w14:textId="77777777" w:rsidR="00767E11" w:rsidRPr="000B71E3" w:rsidRDefault="00767E11" w:rsidP="00E7556D">
      <w:pPr>
        <w:pStyle w:val="PL"/>
      </w:pPr>
      <w:r w:rsidRPr="000B71E3">
        <w:t xml:space="preserve">      type: object</w:t>
      </w:r>
    </w:p>
    <w:p w14:paraId="30D282E0" w14:textId="77777777" w:rsidR="00767E11" w:rsidRPr="000B71E3" w:rsidRDefault="00767E11" w:rsidP="00E7556D">
      <w:pPr>
        <w:pStyle w:val="PL"/>
      </w:pPr>
      <w:r w:rsidRPr="000B71E3">
        <w:t xml:space="preserve">      required:</w:t>
      </w:r>
    </w:p>
    <w:p w14:paraId="16F38BBE" w14:textId="77777777" w:rsidR="00767E11" w:rsidRPr="000B71E3" w:rsidRDefault="00767E11" w:rsidP="00E7556D">
      <w:pPr>
        <w:pStyle w:val="PL"/>
      </w:pPr>
      <w:r w:rsidRPr="000B71E3">
        <w:t xml:space="preserve">        - subsRegTimer</w:t>
      </w:r>
    </w:p>
    <w:p w14:paraId="1844ACA0" w14:textId="77777777" w:rsidR="00767E11" w:rsidRPr="000B71E3" w:rsidRDefault="00767E11" w:rsidP="00E7556D">
      <w:pPr>
        <w:pStyle w:val="PL"/>
      </w:pPr>
      <w:r w:rsidRPr="000B71E3">
        <w:t xml:space="preserve">        - af</w:t>
      </w:r>
      <w:r w:rsidR="00264262" w:rsidRPr="000B71E3">
        <w:t>Instance</w:t>
      </w:r>
      <w:r w:rsidRPr="000B71E3">
        <w:t>Id</w:t>
      </w:r>
    </w:p>
    <w:p w14:paraId="1D9F3D3C" w14:textId="77777777" w:rsidR="00767E11" w:rsidRPr="000B71E3" w:rsidRDefault="00767E11" w:rsidP="00E7556D">
      <w:pPr>
        <w:pStyle w:val="PL"/>
      </w:pPr>
      <w:r w:rsidRPr="000B71E3">
        <w:t xml:space="preserve">        - referenceId</w:t>
      </w:r>
    </w:p>
    <w:p w14:paraId="00FCE8BD" w14:textId="77777777" w:rsidR="00767E11" w:rsidRPr="000B71E3" w:rsidRDefault="00767E11" w:rsidP="00E7556D">
      <w:pPr>
        <w:pStyle w:val="PL"/>
      </w:pPr>
      <w:r w:rsidRPr="000B71E3">
        <w:t xml:space="preserve">      properties:</w:t>
      </w:r>
    </w:p>
    <w:p w14:paraId="01794825" w14:textId="77777777" w:rsidR="00767E11" w:rsidRPr="000B71E3" w:rsidRDefault="00767E11" w:rsidP="00E7556D">
      <w:pPr>
        <w:pStyle w:val="PL"/>
      </w:pPr>
      <w:r w:rsidRPr="000B71E3">
        <w:t xml:space="preserve">        subsRegTimer:</w:t>
      </w:r>
    </w:p>
    <w:p w14:paraId="24D170BC" w14:textId="77777777" w:rsidR="00767E11" w:rsidRPr="000B71E3" w:rsidRDefault="00767E11" w:rsidP="00E7556D">
      <w:pPr>
        <w:pStyle w:val="PL"/>
      </w:pPr>
      <w:r w:rsidRPr="000B71E3">
        <w:t xml:space="preserve">          $ref: '</w:t>
      </w:r>
      <w:r w:rsidR="005D4109" w:rsidRPr="000B71E3">
        <w:t>TS29571_CommonData.yaml</w:t>
      </w:r>
      <w:r w:rsidRPr="000B71E3">
        <w:t>#/components/schemas/DurationSec'</w:t>
      </w:r>
    </w:p>
    <w:p w14:paraId="11DEB19B" w14:textId="77777777" w:rsidR="00767E11" w:rsidRPr="000B71E3" w:rsidRDefault="00767E11" w:rsidP="00E7556D">
      <w:pPr>
        <w:pStyle w:val="PL"/>
      </w:pPr>
      <w:r w:rsidRPr="000B71E3">
        <w:t xml:space="preserve">        af</w:t>
      </w:r>
      <w:r w:rsidR="00264262" w:rsidRPr="000B71E3">
        <w:t>Instance</w:t>
      </w:r>
      <w:r w:rsidRPr="000B71E3">
        <w:t>Id:</w:t>
      </w:r>
    </w:p>
    <w:p w14:paraId="27502F36" w14:textId="77777777" w:rsidR="00767E11" w:rsidRPr="000B71E3" w:rsidRDefault="00767E11" w:rsidP="00E7556D">
      <w:pPr>
        <w:pStyle w:val="PL"/>
      </w:pPr>
      <w:r w:rsidRPr="000B71E3">
        <w:t xml:space="preserve">          $ref: '</w:t>
      </w:r>
      <w:r w:rsidR="005D4109" w:rsidRPr="000B71E3">
        <w:t>TS29571_CommonData.yaml</w:t>
      </w:r>
      <w:r w:rsidRPr="000B71E3">
        <w:t>#/components/schemas/NfInstanceId'</w:t>
      </w:r>
    </w:p>
    <w:p w14:paraId="4A2FE6AC" w14:textId="77777777" w:rsidR="00767E11" w:rsidRPr="000B71E3" w:rsidRDefault="00767E11" w:rsidP="00E7556D">
      <w:pPr>
        <w:pStyle w:val="PL"/>
      </w:pPr>
      <w:r w:rsidRPr="000B71E3">
        <w:t xml:space="preserve">        referenceId:</w:t>
      </w:r>
    </w:p>
    <w:p w14:paraId="2AB13196" w14:textId="77777777" w:rsidR="00767E11" w:rsidRPr="000B71E3" w:rsidRDefault="00767E11" w:rsidP="00E7556D">
      <w:pPr>
        <w:pStyle w:val="PL"/>
      </w:pPr>
      <w:r w:rsidRPr="000B71E3">
        <w:t xml:space="preserve">          $ref: '#/components/schemas/ReferenceId'</w:t>
      </w:r>
    </w:p>
    <w:p w14:paraId="6AC8023C" w14:textId="77777777" w:rsidR="00767E11" w:rsidRPr="000B71E3" w:rsidRDefault="00767E11" w:rsidP="00E7556D">
      <w:pPr>
        <w:pStyle w:val="PL"/>
      </w:pPr>
      <w:r w:rsidRPr="000B71E3">
        <w:t xml:space="preserve">      nullable: true</w:t>
      </w:r>
    </w:p>
    <w:p w14:paraId="160AA139" w14:textId="77777777" w:rsidR="00767E11" w:rsidRPr="000B71E3" w:rsidRDefault="00767E11" w:rsidP="00E7556D">
      <w:pPr>
        <w:pStyle w:val="PL"/>
      </w:pPr>
    </w:p>
    <w:p w14:paraId="30D7D110" w14:textId="77777777" w:rsidR="00767E11" w:rsidRPr="000B71E3" w:rsidRDefault="00767E11" w:rsidP="00767E11">
      <w:pPr>
        <w:pStyle w:val="PL"/>
        <w:rPr>
          <w:lang w:val="en-US"/>
        </w:rPr>
      </w:pPr>
      <w:r w:rsidRPr="000B71E3">
        <w:rPr>
          <w:lang w:val="en-US"/>
        </w:rPr>
        <w:t xml:space="preserve">    PpActiveTime:</w:t>
      </w:r>
    </w:p>
    <w:p w14:paraId="627C25FB" w14:textId="77777777" w:rsidR="00767E11" w:rsidRPr="000B71E3" w:rsidRDefault="00767E11" w:rsidP="00767E11">
      <w:pPr>
        <w:pStyle w:val="PL"/>
        <w:rPr>
          <w:lang w:val="en-US"/>
        </w:rPr>
      </w:pPr>
      <w:r w:rsidRPr="000B71E3">
        <w:rPr>
          <w:lang w:val="en-US"/>
        </w:rPr>
        <w:t xml:space="preserve">      type: object</w:t>
      </w:r>
    </w:p>
    <w:p w14:paraId="4FC9FFD9" w14:textId="77777777" w:rsidR="00767E11" w:rsidRPr="000B71E3" w:rsidRDefault="00767E11" w:rsidP="00767E11">
      <w:pPr>
        <w:pStyle w:val="PL"/>
        <w:rPr>
          <w:lang w:val="en-US"/>
        </w:rPr>
      </w:pPr>
      <w:r w:rsidRPr="000B71E3">
        <w:rPr>
          <w:lang w:val="en-US"/>
        </w:rPr>
        <w:t xml:space="preserve">      required:</w:t>
      </w:r>
    </w:p>
    <w:p w14:paraId="136916BB" w14:textId="77777777" w:rsidR="00767E11" w:rsidRPr="000B71E3" w:rsidRDefault="00767E11" w:rsidP="00767E11">
      <w:pPr>
        <w:pStyle w:val="PL"/>
        <w:rPr>
          <w:lang w:val="en-US"/>
        </w:rPr>
      </w:pPr>
      <w:r w:rsidRPr="000B71E3">
        <w:rPr>
          <w:lang w:val="en-US"/>
        </w:rPr>
        <w:t xml:space="preserve">        - activeTime</w:t>
      </w:r>
    </w:p>
    <w:p w14:paraId="4199B0D1" w14:textId="77777777"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14:paraId="40211433" w14:textId="77777777" w:rsidR="00767E11" w:rsidRPr="000B71E3" w:rsidRDefault="00767E11" w:rsidP="00767E11">
      <w:pPr>
        <w:pStyle w:val="PL"/>
        <w:rPr>
          <w:lang w:val="en-US"/>
        </w:rPr>
      </w:pPr>
      <w:r w:rsidRPr="000B71E3">
        <w:rPr>
          <w:lang w:val="en-US"/>
        </w:rPr>
        <w:t xml:space="preserve">        - referenceId</w:t>
      </w:r>
    </w:p>
    <w:p w14:paraId="5010ACF0" w14:textId="77777777" w:rsidR="00767E11" w:rsidRPr="000B71E3" w:rsidRDefault="00767E11" w:rsidP="00767E11">
      <w:pPr>
        <w:pStyle w:val="PL"/>
        <w:rPr>
          <w:lang w:val="en-US"/>
        </w:rPr>
      </w:pPr>
      <w:r w:rsidRPr="000B71E3">
        <w:rPr>
          <w:lang w:val="en-US"/>
        </w:rPr>
        <w:t xml:space="preserve">      properties:</w:t>
      </w:r>
    </w:p>
    <w:p w14:paraId="2AC746CF" w14:textId="77777777" w:rsidR="00767E11" w:rsidRPr="000B71E3" w:rsidRDefault="00767E11" w:rsidP="00767E11">
      <w:pPr>
        <w:pStyle w:val="PL"/>
        <w:rPr>
          <w:lang w:val="en-US"/>
        </w:rPr>
      </w:pPr>
      <w:r w:rsidRPr="000B71E3">
        <w:rPr>
          <w:lang w:val="en-US"/>
        </w:rPr>
        <w:t xml:space="preserve">        activeTime:</w:t>
      </w:r>
    </w:p>
    <w:p w14:paraId="39F441F3"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14:paraId="6A92DD71" w14:textId="77777777"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14:paraId="1F4633E9"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14:paraId="63422EC9" w14:textId="77777777" w:rsidR="00767E11" w:rsidRPr="000B71E3" w:rsidRDefault="00767E11" w:rsidP="00767E11">
      <w:pPr>
        <w:pStyle w:val="PL"/>
        <w:rPr>
          <w:lang w:val="en-US"/>
        </w:rPr>
      </w:pPr>
      <w:r w:rsidRPr="000B71E3">
        <w:rPr>
          <w:lang w:val="en-US"/>
        </w:rPr>
        <w:t xml:space="preserve">        referenceId:</w:t>
      </w:r>
    </w:p>
    <w:p w14:paraId="7D09B73F" w14:textId="77777777" w:rsidR="00767E11" w:rsidRPr="000B71E3" w:rsidRDefault="00767E11" w:rsidP="00767E11">
      <w:pPr>
        <w:pStyle w:val="PL"/>
        <w:rPr>
          <w:lang w:val="en-US"/>
        </w:rPr>
      </w:pPr>
      <w:r w:rsidRPr="000B71E3">
        <w:rPr>
          <w:lang w:val="en-US"/>
        </w:rPr>
        <w:t xml:space="preserve">          $ref: '#/components/schemas/ReferenceId'</w:t>
      </w:r>
    </w:p>
    <w:p w14:paraId="78C7F11B" w14:textId="77777777" w:rsidR="00767E11" w:rsidRPr="000B71E3" w:rsidRDefault="00767E11" w:rsidP="00767E11">
      <w:pPr>
        <w:pStyle w:val="PL"/>
        <w:rPr>
          <w:lang w:val="en-US"/>
        </w:rPr>
      </w:pPr>
      <w:r w:rsidRPr="000B71E3">
        <w:rPr>
          <w:lang w:val="en-US"/>
        </w:rPr>
        <w:t xml:space="preserve">      nullable: true</w:t>
      </w:r>
    </w:p>
    <w:p w14:paraId="29799784" w14:textId="77777777" w:rsidR="00767E11" w:rsidRPr="000B71E3" w:rsidRDefault="00767E11" w:rsidP="00E7556D">
      <w:pPr>
        <w:pStyle w:val="PL"/>
      </w:pPr>
    </w:p>
    <w:p w14:paraId="38B65C6D" w14:textId="77777777" w:rsidR="00767E11" w:rsidRPr="000B71E3" w:rsidRDefault="00767E11" w:rsidP="00E7556D">
      <w:pPr>
        <w:pStyle w:val="PL"/>
      </w:pPr>
    </w:p>
    <w:p w14:paraId="47048149" w14:textId="77777777" w:rsidR="00767E11" w:rsidRPr="000B71E3" w:rsidRDefault="00767E11" w:rsidP="00E7556D">
      <w:pPr>
        <w:pStyle w:val="PL"/>
      </w:pPr>
      <w:r w:rsidRPr="000B71E3">
        <w:t># SIMPLE TYPES:</w:t>
      </w:r>
    </w:p>
    <w:p w14:paraId="12E0B67F" w14:textId="77777777" w:rsidR="00767E11" w:rsidRPr="000B71E3" w:rsidRDefault="00767E11" w:rsidP="00E7556D">
      <w:pPr>
        <w:pStyle w:val="PL"/>
      </w:pPr>
    </w:p>
    <w:p w14:paraId="51C5EBF8" w14:textId="77777777" w:rsidR="00767E11" w:rsidRPr="000B71E3" w:rsidRDefault="00767E11" w:rsidP="00E7556D">
      <w:pPr>
        <w:pStyle w:val="PL"/>
      </w:pPr>
      <w:r w:rsidRPr="000B71E3">
        <w:t xml:space="preserve">    ReferenceId:</w:t>
      </w:r>
    </w:p>
    <w:p w14:paraId="30FA6E06" w14:textId="77777777" w:rsidR="00767E11" w:rsidRPr="000B71E3" w:rsidRDefault="00767E11" w:rsidP="00E7556D">
      <w:pPr>
        <w:pStyle w:val="PL"/>
        <w:rPr>
          <w:lang w:val="en-US"/>
        </w:rPr>
      </w:pPr>
      <w:r w:rsidRPr="000B71E3">
        <w:t xml:space="preserve">      type: integer</w:t>
      </w:r>
    </w:p>
    <w:p w14:paraId="125BA95C" w14:textId="77777777" w:rsidR="00767E11" w:rsidRPr="000B71E3" w:rsidRDefault="00767E11" w:rsidP="00E7556D">
      <w:pPr>
        <w:pStyle w:val="PL"/>
        <w:rPr>
          <w:lang w:val="en-US"/>
        </w:rPr>
      </w:pPr>
    </w:p>
    <w:p w14:paraId="617CE558" w14:textId="77777777" w:rsidR="00767E11" w:rsidRPr="000B71E3" w:rsidRDefault="00767E11" w:rsidP="00E7556D">
      <w:pPr>
        <w:pStyle w:val="PL"/>
        <w:rPr>
          <w:lang w:val="en-US"/>
        </w:rPr>
      </w:pPr>
      <w:r w:rsidRPr="000B71E3">
        <w:rPr>
          <w:lang w:val="en-US"/>
        </w:rPr>
        <w:t xml:space="preserve">    PpDlPacketCount:</w:t>
      </w:r>
    </w:p>
    <w:p w14:paraId="0F774048" w14:textId="77777777" w:rsidR="00767E11" w:rsidRPr="000B71E3" w:rsidRDefault="00767E11" w:rsidP="00E7556D">
      <w:pPr>
        <w:pStyle w:val="PL"/>
        <w:rPr>
          <w:lang w:val="en-US"/>
        </w:rPr>
      </w:pPr>
      <w:r w:rsidRPr="000B71E3">
        <w:rPr>
          <w:lang w:val="en-US"/>
        </w:rPr>
        <w:t xml:space="preserve">      type: integer</w:t>
      </w:r>
    </w:p>
    <w:p w14:paraId="6CE9BF6E" w14:textId="77777777" w:rsidR="00767E11" w:rsidRPr="000B71E3" w:rsidRDefault="00767E11" w:rsidP="00E7556D">
      <w:pPr>
        <w:pStyle w:val="PL"/>
      </w:pPr>
      <w:r w:rsidRPr="000B71E3">
        <w:rPr>
          <w:lang w:val="en-US"/>
        </w:rPr>
        <w:t xml:space="preserve">      nullable: true</w:t>
      </w:r>
    </w:p>
    <w:p w14:paraId="5E61BE6B" w14:textId="77777777" w:rsidR="00767E11" w:rsidRPr="000B71E3" w:rsidRDefault="00767E11" w:rsidP="00E7556D">
      <w:pPr>
        <w:pStyle w:val="PL"/>
      </w:pPr>
    </w:p>
    <w:p w14:paraId="66D2F898" w14:textId="77777777" w:rsidR="00767E11" w:rsidRPr="000B71E3" w:rsidRDefault="00767E11" w:rsidP="00E7556D">
      <w:pPr>
        <w:pStyle w:val="PL"/>
      </w:pPr>
    </w:p>
    <w:p w14:paraId="4697C45F" w14:textId="77777777" w:rsidR="00767E11" w:rsidRPr="000B71E3" w:rsidRDefault="00767E11" w:rsidP="00E7556D">
      <w:pPr>
        <w:pStyle w:val="PL"/>
      </w:pPr>
      <w:r w:rsidRPr="000B71E3">
        <w:t># ENUMS:</w:t>
      </w:r>
    </w:p>
    <w:p w14:paraId="47555298" w14:textId="77777777" w:rsidR="00767E11" w:rsidRPr="000B71E3" w:rsidRDefault="00767E11" w:rsidP="00E7556D">
      <w:pPr>
        <w:pStyle w:val="PL"/>
      </w:pPr>
    </w:p>
    <w:p w14:paraId="2F4E6225" w14:textId="77777777" w:rsidR="00767E11" w:rsidRPr="000B71E3" w:rsidRDefault="00767E11" w:rsidP="00E7556D">
      <w:pPr>
        <w:pStyle w:val="PL"/>
      </w:pPr>
    </w:p>
    <w:p w14:paraId="6D17DF82" w14:textId="77777777" w:rsidR="00767E11" w:rsidRPr="000B71E3" w:rsidRDefault="00767E11" w:rsidP="002127F7"/>
    <w:p w14:paraId="47E675AA" w14:textId="77777777" w:rsidR="00895104" w:rsidRPr="000B71E3" w:rsidRDefault="00895104" w:rsidP="00895104">
      <w:pPr>
        <w:pStyle w:val="Heading8"/>
      </w:pPr>
      <w:bookmarkStart w:id="542" w:name="_Toc20118979"/>
      <w:r w:rsidRPr="000B71E3">
        <w:t>Annex B (informative):</w:t>
      </w:r>
      <w:r w:rsidRPr="000B71E3">
        <w:br/>
        <w:t>Stateless UDMs</w:t>
      </w:r>
      <w:bookmarkEnd w:id="542"/>
    </w:p>
    <w:p w14:paraId="6F3CC2E9" w14:textId="77777777" w:rsidR="00895104" w:rsidRPr="000B71E3" w:rsidRDefault="00895104" w:rsidP="00895104">
      <w:r w:rsidRPr="000B71E3">
        <w:t>Figure B-1 shows a scenario where the stateless UDM receives and processes a request from an NF.</w:t>
      </w:r>
    </w:p>
    <w:p w14:paraId="090E61C7" w14:textId="77777777" w:rsidR="00895104" w:rsidRPr="000B71E3" w:rsidRDefault="00895104" w:rsidP="00895104">
      <w:pPr>
        <w:pStyle w:val="TH"/>
      </w:pPr>
      <w:r w:rsidRPr="000B71E3">
        <w:object w:dxaOrig="11474" w:dyaOrig="3660" w14:anchorId="6B1DA579">
          <v:shape id="_x0000_i1078" type="#_x0000_t75" style="width:388.15pt;height:182.2pt" o:ole="">
            <v:imagedata r:id="rId125" o:title=""/>
          </v:shape>
          <o:OLEObject Type="Embed" ProgID="Visio.Drawing.11" ShapeID="_x0000_i1078" DrawAspect="Content" ObjectID="_1630731943" r:id="rId126"/>
        </w:object>
      </w:r>
    </w:p>
    <w:p w14:paraId="276438D2" w14:textId="77777777" w:rsidR="00895104" w:rsidRPr="000B71E3" w:rsidRDefault="00895104" w:rsidP="00895104">
      <w:pPr>
        <w:pStyle w:val="TF"/>
      </w:pPr>
      <w:r w:rsidRPr="000B71E3">
        <w:t>Figure B-1: Stateless UDM</w:t>
      </w:r>
    </w:p>
    <w:p w14:paraId="4AE494D9" w14:textId="77777777"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14:paraId="3E2F2A64" w14:textId="77777777"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14:paraId="327A04D6" w14:textId="77777777"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14:paraId="0E185CAA" w14:textId="77777777" w:rsidR="00895104" w:rsidRPr="000B71E3" w:rsidRDefault="00895104" w:rsidP="00895104">
      <w:pPr>
        <w:pStyle w:val="B1"/>
      </w:pPr>
      <w:r w:rsidRPr="000B71E3">
        <w:t>4.</w:t>
      </w:r>
      <w:r w:rsidRPr="000B71E3">
        <w:tab/>
        <w:t>The UDM locally deletes the data retrieved in step 2 and/or received in step 1.</w:t>
      </w:r>
    </w:p>
    <w:p w14:paraId="57A78DD8" w14:textId="77777777"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14:paraId="51F97820" w14:textId="77777777" w:rsidR="00A712F4" w:rsidRPr="000B71E3" w:rsidRDefault="00A712F4" w:rsidP="00A712F4">
      <w:pPr>
        <w:pStyle w:val="TH"/>
      </w:pPr>
      <w:r w:rsidRPr="000B71E3">
        <w:object w:dxaOrig="13945" w:dyaOrig="7994" w14:anchorId="3F8BA7A1">
          <v:shape id="_x0000_i1079" type="#_x0000_t75" style="width:472.05pt;height:400.7pt" o:ole="">
            <v:imagedata r:id="rId127" o:title=""/>
          </v:shape>
          <o:OLEObject Type="Embed" ProgID="Visio.Drawing.11" ShapeID="_x0000_i1079" DrawAspect="Content" ObjectID="_1630731944" r:id="rId128"/>
        </w:object>
      </w:r>
    </w:p>
    <w:p w14:paraId="0A7331C3" w14:textId="77777777" w:rsidR="00A712F4" w:rsidRPr="000B71E3" w:rsidRDefault="00A712F4" w:rsidP="00A712F4">
      <w:pPr>
        <w:pStyle w:val="TF"/>
      </w:pPr>
      <w:r w:rsidRPr="000B71E3">
        <w:t xml:space="preserve">Figure B-2: Subscription to notification </w:t>
      </w:r>
    </w:p>
    <w:p w14:paraId="0048C89B" w14:textId="77777777" w:rsidR="00A712F4" w:rsidRPr="000B71E3" w:rsidRDefault="00A712F4" w:rsidP="00A712F4">
      <w:pPr>
        <w:pStyle w:val="B1"/>
      </w:pPr>
      <w:r w:rsidRPr="000B71E3">
        <w:t>1.</w:t>
      </w:r>
      <w:r w:rsidRPr="000B71E3">
        <w:tab/>
        <w:t xml:space="preserve">The stateless UDM 1 receives a subscribe request from an AMF; see clause 5.2.2.3.2. </w:t>
      </w:r>
    </w:p>
    <w:p w14:paraId="03448FB8" w14:textId="77777777"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14:paraId="784A3C2A" w14:textId="77777777" w:rsidR="00A712F4" w:rsidRPr="000B71E3" w:rsidRDefault="00A712F4" w:rsidP="00A712F4">
      <w:pPr>
        <w:pStyle w:val="B1"/>
      </w:pPr>
      <w:r w:rsidRPr="000B71E3">
        <w:t>4.</w:t>
      </w:r>
      <w:r w:rsidRPr="000B71E3">
        <w:tab/>
        <w:t>The UDM creates a new sdm subscription at the UDR; see 3GPP TS 29.504 [9] clause 5.2.2.3.3.</w:t>
      </w:r>
    </w:p>
    <w:p w14:paraId="52F319EC" w14:textId="77777777" w:rsidR="00A712F4" w:rsidRPr="000B71E3" w:rsidRDefault="00A712F4" w:rsidP="00A712F4">
      <w:pPr>
        <w:pStyle w:val="B1"/>
      </w:pPr>
      <w:r w:rsidRPr="000B71E3">
        <w:t>5.</w:t>
      </w:r>
      <w:r w:rsidRPr="000B71E3">
        <w:tab/>
        <w:t>The UDR sends a 201 Created response containig a subscription ID</w:t>
      </w:r>
    </w:p>
    <w:p w14:paraId="53364455" w14:textId="77777777"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14:paraId="63E8434C" w14:textId="77777777" w:rsidR="00A712F4" w:rsidRPr="000B71E3" w:rsidRDefault="00A712F4" w:rsidP="00A712F4">
      <w:pPr>
        <w:pStyle w:val="B1"/>
      </w:pPr>
      <w:r w:rsidRPr="000B71E3">
        <w:t>7.</w:t>
      </w:r>
      <w:r w:rsidRPr="000B71E3">
        <w:tab/>
        <w:t>Permanent provisioned Subscription data are modified at the UDR.</w:t>
      </w:r>
    </w:p>
    <w:p w14:paraId="606AB351" w14:textId="77777777"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786E1C2A" w14:textId="77777777" w:rsidR="00A712F4" w:rsidRPr="000B71E3" w:rsidRDefault="00A712F4" w:rsidP="00A712F4">
      <w:pPr>
        <w:pStyle w:val="B1"/>
      </w:pPr>
      <w:r w:rsidRPr="000B71E3">
        <w:t>9.</w:t>
      </w:r>
      <w:r w:rsidRPr="000B71E3">
        <w:tab/>
        <w:t>The UDM responds with 204 No Content.</w:t>
      </w:r>
    </w:p>
    <w:p w14:paraId="333B6D1F" w14:textId="77777777"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14:paraId="09D60D77" w14:textId="77777777" w:rsidR="00A712F4" w:rsidRPr="000B71E3" w:rsidRDefault="00A712F4" w:rsidP="00A712F4">
      <w:pPr>
        <w:pStyle w:val="B1"/>
      </w:pPr>
      <w:r w:rsidRPr="000B71E3">
        <w:t>11.</w:t>
      </w:r>
      <w:r w:rsidRPr="000B71E3">
        <w:tab/>
        <w:t>The AMF responds with 204 No Content.</w:t>
      </w:r>
    </w:p>
    <w:p w14:paraId="73CF417B" w14:textId="77777777" w:rsidR="001B1784" w:rsidRPr="000B71E3" w:rsidRDefault="001B1784" w:rsidP="001B1784">
      <w:r w:rsidRPr="000B71E3">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710FEED0" w14:textId="77777777" w:rsidR="001B1784" w:rsidRPr="000B71E3" w:rsidRDefault="001B1784" w:rsidP="001B1784">
      <w:pPr>
        <w:pStyle w:val="TH"/>
      </w:pPr>
      <w:r w:rsidRPr="000B71E3">
        <w:object w:dxaOrig="11474" w:dyaOrig="6253" w14:anchorId="582B6A1B">
          <v:shape id="_x0000_i1080" type="#_x0000_t75" style="width:388.15pt;height:312.4pt" o:ole="">
            <v:imagedata r:id="rId129" o:title=""/>
          </v:shape>
          <o:OLEObject Type="Embed" ProgID="Visio.Drawing.11" ShapeID="_x0000_i1080" DrawAspect="Content" ObjectID="_1630731945" r:id="rId130"/>
        </w:object>
      </w:r>
    </w:p>
    <w:p w14:paraId="4E6E6AAF" w14:textId="77777777" w:rsidR="001B1784" w:rsidRPr="000B71E3" w:rsidRDefault="001B1784" w:rsidP="001B1784">
      <w:pPr>
        <w:pStyle w:val="TF"/>
      </w:pPr>
      <w:r w:rsidRPr="000B71E3">
        <w:t xml:space="preserve">Figure B-3: AMF Registration and Update </w:t>
      </w:r>
    </w:p>
    <w:p w14:paraId="7CFFA3CC" w14:textId="77777777" w:rsidR="001B1784" w:rsidRPr="000B71E3" w:rsidRDefault="001B1784" w:rsidP="001B1784">
      <w:pPr>
        <w:pStyle w:val="B1"/>
      </w:pPr>
      <w:r w:rsidRPr="000B71E3">
        <w:t>1.</w:t>
      </w:r>
      <w:r w:rsidRPr="000B71E3">
        <w:tab/>
        <w:t xml:space="preserve">The AMF discovers (by means of NRF query) and selects an UDM and sends the register request; </w:t>
      </w:r>
    </w:p>
    <w:p w14:paraId="763BBC59" w14:textId="77777777" w:rsidR="001B1784" w:rsidRPr="000B71E3" w:rsidRDefault="001B1784" w:rsidP="001B1784">
      <w:pPr>
        <w:pStyle w:val="B1"/>
      </w:pPr>
      <w:r w:rsidRPr="000B71E3">
        <w:t>2.-3</w:t>
      </w:r>
      <w:r w:rsidRPr="000B71E3">
        <w:tab/>
        <w:t xml:space="preserve">The UDM retrieves UE context data from the UDR e.g. to be able to perform required plausibility checks; </w:t>
      </w:r>
    </w:p>
    <w:p w14:paraId="6CB58A41" w14:textId="77777777"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14:paraId="0B85DD6C" w14:textId="77777777"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14:paraId="298C2AD0" w14:textId="77777777"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14:paraId="01533858" w14:textId="77777777" w:rsidR="001B1784" w:rsidRPr="000B71E3" w:rsidRDefault="001B1784" w:rsidP="001B1784">
      <w:pPr>
        <w:pStyle w:val="B1"/>
      </w:pPr>
      <w:r w:rsidRPr="000B71E3">
        <w:t>8.-9.</w:t>
      </w:r>
      <w:r w:rsidRPr="000B71E3">
        <w:tab/>
        <w:t xml:space="preserve">The UDM retrieves UE context data from the UDR e.g. to be able to perform required plausibility checks; </w:t>
      </w:r>
    </w:p>
    <w:p w14:paraId="70A54615" w14:textId="77777777"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14:paraId="0F7E83BA" w14:textId="77777777" w:rsidR="001B1784" w:rsidRPr="000B71E3" w:rsidRDefault="001B1784" w:rsidP="001B1784">
      <w:pPr>
        <w:pStyle w:val="B1"/>
      </w:pPr>
      <w:r w:rsidRPr="000B71E3">
        <w:t>12.</w:t>
      </w:r>
      <w:r w:rsidRPr="000B71E3">
        <w:tab/>
        <w:t>The UDM sends update response to the AMF and locally deletes the data retrieved in step 9.</w:t>
      </w:r>
    </w:p>
    <w:p w14:paraId="03902B66" w14:textId="77777777"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14:paraId="4CDD9DB4" w14:textId="77777777"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6CF7DE53" w14:textId="77777777" w:rsidR="002D42EB" w:rsidRDefault="002D42EB" w:rsidP="002D42EB"/>
    <w:p w14:paraId="7C19117B" w14:textId="77777777" w:rsidR="002D42EB" w:rsidRDefault="002D42EB" w:rsidP="0003074E">
      <w:pPr>
        <w:pStyle w:val="TH"/>
      </w:pPr>
      <w:r w:rsidRPr="0069718D">
        <w:object w:dxaOrig="13932" w:dyaOrig="7980" w14:anchorId="28717D46">
          <v:shape id="_x0000_i1081" type="#_x0000_t75" style="width:471.45pt;height:323.7pt" o:ole="">
            <v:imagedata r:id="rId131" o:title=""/>
          </v:shape>
          <o:OLEObject Type="Embed" ProgID="Visio.Drawing.11" ShapeID="_x0000_i1081" DrawAspect="Content" ObjectID="_1630731946" r:id="rId132"/>
        </w:object>
      </w:r>
    </w:p>
    <w:p w14:paraId="35F9F316" w14:textId="77777777" w:rsidR="002D42EB" w:rsidRDefault="002D42EB" w:rsidP="0003074E">
      <w:pPr>
        <w:pStyle w:val="TF"/>
      </w:pPr>
      <w:r>
        <w:t xml:space="preserve">Figure B-4: Any UE Subscription </w:t>
      </w:r>
    </w:p>
    <w:p w14:paraId="50EF5CCC" w14:textId="77777777" w:rsidR="002D42EB" w:rsidRDefault="002D42EB" w:rsidP="002D42EB">
      <w:pPr>
        <w:pStyle w:val="B1"/>
      </w:pPr>
      <w:r>
        <w:t>1.</w:t>
      </w:r>
      <w:r>
        <w:tab/>
        <w:t>An AF subscribes to a network event (e.g. SUPI-PEI association change) for any UE (i.e. all UEs)</w:t>
      </w:r>
    </w:p>
    <w:p w14:paraId="09C7D4BB" w14:textId="77777777"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5238BC82" w14:textId="77777777" w:rsidR="002D42EB" w:rsidRDefault="002D42EB" w:rsidP="002D42EB">
      <w:pPr>
        <w:pStyle w:val="B1"/>
      </w:pPr>
      <w:r>
        <w:t>3-4. The UDM retrieves data from the UDR for group of UEs, e.g. to be able to perform required plausibility checks</w:t>
      </w:r>
    </w:p>
    <w:p w14:paraId="65A4B85E" w14:textId="77777777" w:rsidR="002D42EB" w:rsidRDefault="002D42EB" w:rsidP="002D42EB">
      <w:pPr>
        <w:pStyle w:val="B1"/>
      </w:pPr>
      <w:r>
        <w:t xml:space="preserve">5-6. The UDM stores data for group of UEs in the UDR. </w:t>
      </w:r>
    </w:p>
    <w:p w14:paraId="7B41D2A0" w14:textId="77777777" w:rsidR="002D42EB" w:rsidRDefault="002D42EB" w:rsidP="002D42EB">
      <w:pPr>
        <w:pStyle w:val="B1"/>
      </w:pPr>
      <w:r>
        <w:t>7.</w:t>
      </w:r>
      <w:r>
        <w:tab/>
        <w:t>The UDM acknowldeges the NEF subscription request. The UDM locally deletes the data retrieved in step 3.</w:t>
      </w:r>
    </w:p>
    <w:p w14:paraId="273A3438" w14:textId="77777777"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14:paraId="7EF217FD" w14:textId="77777777" w:rsidR="00A712F4" w:rsidRPr="000B71E3" w:rsidRDefault="00A712F4" w:rsidP="00895104">
      <w:pPr>
        <w:pStyle w:val="B1"/>
      </w:pPr>
    </w:p>
    <w:p w14:paraId="288F4856" w14:textId="77777777" w:rsidR="00B40CD7" w:rsidRPr="000B71E3" w:rsidRDefault="00B40CD7" w:rsidP="00B40CD7">
      <w:pPr>
        <w:pStyle w:val="Heading8"/>
      </w:pPr>
      <w:bookmarkStart w:id="543" w:name="_Toc20118980"/>
      <w:r w:rsidRPr="000B71E3">
        <w:t xml:space="preserve">Annex </w:t>
      </w:r>
      <w:r w:rsidR="00C03356">
        <w:t>C</w:t>
      </w:r>
      <w:r w:rsidRPr="000B71E3">
        <w:t xml:space="preserve"> (</w:t>
      </w:r>
      <w:r>
        <w:t>informative</w:t>
      </w:r>
      <w:r w:rsidRPr="000B71E3">
        <w:t>):</w:t>
      </w:r>
      <w:r w:rsidRPr="000B71E3">
        <w:br/>
      </w:r>
      <w:r>
        <w:t>SUCI encoding</w:t>
      </w:r>
      <w:bookmarkEnd w:id="543"/>
    </w:p>
    <w:p w14:paraId="1BD6D5CC" w14:textId="77777777" w:rsidR="00B40CD7" w:rsidRPr="000B71E3" w:rsidRDefault="00B40CD7" w:rsidP="00B40CD7">
      <w:r>
        <w:t>The structure of the Subscription Concealed Identifier (SUCI) is defined in 3GPP TS 23.003 [8]</w:t>
      </w:r>
      <w:r w:rsidRPr="000B71E3">
        <w:t>.</w:t>
      </w:r>
    </w:p>
    <w:p w14:paraId="1BD4C2B0" w14:textId="77777777"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4C3D89AB" w14:textId="77777777" w:rsidR="00B40CD7" w:rsidRDefault="00B40CD7" w:rsidP="00B40CD7">
      <w:r>
        <w:t>These components shall be formatted as follows:</w:t>
      </w:r>
    </w:p>
    <w:p w14:paraId="6FD733A5" w14:textId="77777777" w:rsidR="00B40CD7" w:rsidRDefault="00B40CD7" w:rsidP="00B40CD7">
      <w:pPr>
        <w:pStyle w:val="B1"/>
      </w:pPr>
      <w:r>
        <w:lastRenderedPageBreak/>
        <w:t>1)</w:t>
      </w:r>
      <w:r>
        <w:tab/>
        <w:t>SUPI Type: a single decimal digit, from 0 to 7, formatted as a single UTF-8 character (UTF-8 0x30 to 0x37)</w:t>
      </w:r>
    </w:p>
    <w:p w14:paraId="2DE52892" w14:textId="77777777" w:rsidR="00B40CD7" w:rsidRDefault="00B40CD7" w:rsidP="00B40CD7">
      <w:pPr>
        <w:pStyle w:val="B1"/>
      </w:pPr>
      <w:r>
        <w:t>2)</w:t>
      </w:r>
      <w:r>
        <w:tab/>
        <w:t xml:space="preserve">Home Network Identifier. </w:t>
      </w:r>
    </w:p>
    <w:p w14:paraId="4B52249B" w14:textId="77777777"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14:paraId="295337A9" w14:textId="77777777"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14:paraId="788B10B4" w14:textId="77777777" w:rsidR="00B40CD7" w:rsidRDefault="00B40CD7" w:rsidP="00B40CD7">
      <w:pPr>
        <w:pStyle w:val="B1"/>
      </w:pPr>
      <w:r>
        <w:t>3)</w:t>
      </w:r>
      <w:r>
        <w:tab/>
      </w:r>
      <w:r>
        <w:rPr>
          <w:lang w:eastAsia="ja-JP"/>
        </w:rPr>
        <w:t xml:space="preserve">Routing Indicator, consisting of </w:t>
      </w:r>
      <w:r>
        <w:rPr>
          <w:rFonts w:cs="Arial"/>
          <w:szCs w:val="18"/>
        </w:rPr>
        <w:t xml:space="preserve">1 to 4 decimal </w:t>
      </w:r>
      <w:r>
        <w:t xml:space="preserve">digits formatted as a string of 1 to 4 characters (UTF-8 0x30 to 0x39). </w:t>
      </w:r>
    </w:p>
    <w:p w14:paraId="0A0CC015" w14:textId="77777777"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14:paraId="26318E51" w14:textId="77777777"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14:paraId="562D851A" w14:textId="77777777"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14:paraId="2B5821D2" w14:textId="77777777" w:rsidR="00B40CD7" w:rsidRDefault="00B40CD7" w:rsidP="00B40CD7"/>
    <w:p w14:paraId="6F1633ED" w14:textId="77777777" w:rsidR="00B40CD7" w:rsidRDefault="00B40CD7" w:rsidP="00B40CD7">
      <w:pPr>
        <w:pStyle w:val="EX"/>
      </w:pPr>
      <w:r>
        <w:t>EXAMPLES:</w:t>
      </w:r>
    </w:p>
    <w:p w14:paraId="41D3059B" w14:textId="77777777" w:rsidR="00B40CD7" w:rsidRDefault="00B40CD7" w:rsidP="00B40CD7">
      <w:pPr>
        <w:pStyle w:val="B1"/>
      </w:pPr>
      <w:r>
        <w:t>-</w:t>
      </w:r>
      <w:r>
        <w:tab/>
        <w:t xml:space="preserve">SUPI is IMSI-based; </w:t>
      </w:r>
      <w:r w:rsidRPr="00F30260">
        <w:rPr>
          <w:lang w:val="en-US"/>
        </w:rPr>
        <w:t>MCC=123, MNC=45, MSIN: 0123456789</w:t>
      </w:r>
    </w:p>
    <w:p w14:paraId="578AE48C" w14:textId="77777777" w:rsidR="00B40CD7" w:rsidRPr="00285C8B" w:rsidRDefault="00B40CD7" w:rsidP="00B40CD7">
      <w:pPr>
        <w:pStyle w:val="B1"/>
        <w:ind w:firstLine="0"/>
      </w:pPr>
      <w:r w:rsidRPr="00285C8B">
        <w:t>SUPI type: 0</w:t>
      </w:r>
      <w:r>
        <w:t xml:space="preserve"> (IMSI)</w:t>
      </w:r>
    </w:p>
    <w:p w14:paraId="066EB584" w14:textId="77777777" w:rsidR="00B40CD7" w:rsidRDefault="00B40CD7" w:rsidP="00B40CD7">
      <w:pPr>
        <w:pStyle w:val="B1"/>
        <w:ind w:firstLine="0"/>
      </w:pPr>
      <w:r>
        <w:t>Routing Identifier: 012</w:t>
      </w:r>
    </w:p>
    <w:p w14:paraId="60363695" w14:textId="77777777" w:rsidR="00B40CD7" w:rsidRDefault="00B40CD7" w:rsidP="00B40CD7">
      <w:pPr>
        <w:pStyle w:val="B1"/>
        <w:ind w:firstLine="0"/>
      </w:pPr>
      <w:r>
        <w:t>Protection Scheme: 0 (NULL scheme)</w:t>
      </w:r>
    </w:p>
    <w:p w14:paraId="1AD8E3B9" w14:textId="77777777" w:rsidR="00B40CD7" w:rsidRDefault="00B40CD7" w:rsidP="00B40CD7">
      <w:pPr>
        <w:pStyle w:val="B1"/>
        <w:ind w:firstLine="0"/>
      </w:pPr>
      <w:r>
        <w:t>Home Network Public Key Identifier: 0</w:t>
      </w:r>
    </w:p>
    <w:p w14:paraId="0DA4F1C6" w14:textId="77777777" w:rsidR="00B40CD7" w:rsidRDefault="00B40CD7" w:rsidP="00B40CD7">
      <w:pPr>
        <w:pStyle w:val="B1"/>
        <w:ind w:firstLine="0"/>
      </w:pPr>
      <w:r>
        <w:t>Scheme output = MSIN (cleartext)</w:t>
      </w:r>
    </w:p>
    <w:p w14:paraId="0BDBE9F0" w14:textId="77777777" w:rsidR="00B40CD7" w:rsidRDefault="00B40CD7" w:rsidP="00B40CD7">
      <w:pPr>
        <w:pStyle w:val="B1"/>
        <w:ind w:firstLine="0"/>
      </w:pPr>
      <w:r>
        <w:t>SUCI UTF-8 string:</w:t>
      </w:r>
    </w:p>
    <w:p w14:paraId="0EAA47B9" w14:textId="77777777" w:rsidR="00B40CD7" w:rsidRDefault="00B40CD7" w:rsidP="00B40CD7">
      <w:pPr>
        <w:pStyle w:val="PL"/>
        <w:ind w:left="568"/>
      </w:pPr>
      <w:r>
        <w:t>"0-123-45-012-0-0-0123456789"</w:t>
      </w:r>
    </w:p>
    <w:p w14:paraId="358E4C24" w14:textId="77777777" w:rsidR="00DB38CA" w:rsidRDefault="00DB38CA" w:rsidP="00B40CD7">
      <w:pPr>
        <w:pStyle w:val="PL"/>
        <w:ind w:left="568"/>
      </w:pPr>
    </w:p>
    <w:p w14:paraId="2F0BC2F1" w14:textId="77777777" w:rsidR="00B40CD7" w:rsidRDefault="00003C49" w:rsidP="007B7BE4">
      <w:pPr>
        <w:pStyle w:val="NO"/>
      </w:pPr>
      <w:r>
        <w:t>NOTE:</w:t>
      </w:r>
      <w:r>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7142646D" w14:textId="77777777" w:rsidR="00B40CD7" w:rsidRDefault="00B40CD7" w:rsidP="00B40CD7">
      <w:pPr>
        <w:pStyle w:val="B1"/>
      </w:pPr>
      <w:r>
        <w:t>-</w:t>
      </w:r>
      <w:r>
        <w:tab/>
        <w:t xml:space="preserve">SUPI is IMSI-based, </w:t>
      </w:r>
      <w:r w:rsidRPr="00285C8B">
        <w:t>MCC=123, MNC=45, MSIN: 9876543210</w:t>
      </w:r>
      <w:r w:rsidR="00003C49">
        <w:t xml:space="preserve"> (coded as 10 hexadecimal digits using 5 octets packed BCD coding: 89, 67, 45, 23, 01)</w:t>
      </w:r>
    </w:p>
    <w:p w14:paraId="1B139160" w14:textId="77777777" w:rsidR="00B40CD7" w:rsidRPr="00285C8B" w:rsidRDefault="00B40CD7" w:rsidP="00B40CD7">
      <w:pPr>
        <w:pStyle w:val="B1"/>
        <w:ind w:left="852"/>
      </w:pPr>
      <w:r w:rsidRPr="00285C8B">
        <w:t>SUPI type: 0</w:t>
      </w:r>
      <w:r>
        <w:t xml:space="preserve"> (IMSI)</w:t>
      </w:r>
    </w:p>
    <w:p w14:paraId="58BCD961" w14:textId="77777777" w:rsidR="00B40CD7" w:rsidRDefault="00B40CD7" w:rsidP="00B40CD7">
      <w:pPr>
        <w:pStyle w:val="B1"/>
        <w:ind w:left="852"/>
      </w:pPr>
      <w:r>
        <w:t>Routing Identifier: 0002</w:t>
      </w:r>
    </w:p>
    <w:p w14:paraId="5FEC3F58" w14:textId="77777777" w:rsidR="00B40CD7" w:rsidRDefault="00B40CD7" w:rsidP="00B40CD7">
      <w:pPr>
        <w:pStyle w:val="B1"/>
        <w:ind w:left="852"/>
      </w:pPr>
      <w:r>
        <w:t>Protection Scheme: 1 (Profile A)</w:t>
      </w:r>
    </w:p>
    <w:p w14:paraId="0546FC66" w14:textId="77777777" w:rsidR="00B40CD7" w:rsidRDefault="00B40CD7" w:rsidP="00B40CD7">
      <w:pPr>
        <w:pStyle w:val="B1"/>
        <w:ind w:left="852"/>
      </w:pPr>
      <w:r>
        <w:t>Home Network Public Key Identifier: 17</w:t>
      </w:r>
    </w:p>
    <w:p w14:paraId="0F4D77F9" w14:textId="77777777" w:rsidR="00B40CD7" w:rsidRDefault="00B40CD7" w:rsidP="00B40CD7">
      <w:pPr>
        <w:pStyle w:val="B1"/>
        <w:ind w:firstLine="0"/>
      </w:pPr>
      <w:r>
        <w:t xml:space="preserve">Scheme output = </w:t>
      </w:r>
      <w:bookmarkStart w:id="544" w:name="_Hlk529822776"/>
      <w:r>
        <w:t>ECC ephemeral public key (32 octets, first bolded part below) + Encrypted MSIN (</w:t>
      </w:r>
      <w:r w:rsidR="00003C49">
        <w:t xml:space="preserve">where MSIN has </w:t>
      </w:r>
      <w:r>
        <w:t xml:space="preserve">10 </w:t>
      </w:r>
      <w:r w:rsidR="00003C49">
        <w:t xml:space="preserve">digits i.e. 5 </w:t>
      </w:r>
      <w:r>
        <w:t>octets</w:t>
      </w:r>
      <w:r w:rsidR="00003C49">
        <w:t xml:space="preserve"> coded as hexadecimal digits using packed BCD coding</w:t>
      </w:r>
      <w:r>
        <w:t>, italic part below) + MAC tag (8 octets, last bolded part below) = 50 octets = 100 hexadecimal characters (NOTE: the encrypted content below is fictitious)</w:t>
      </w:r>
      <w:bookmarkEnd w:id="544"/>
      <w:r>
        <w:t>.</w:t>
      </w:r>
    </w:p>
    <w:p w14:paraId="2A0057A9" w14:textId="77777777" w:rsidR="00B40CD7" w:rsidRDefault="00B40CD7" w:rsidP="00B40CD7">
      <w:pPr>
        <w:pStyle w:val="B1"/>
        <w:ind w:left="852"/>
      </w:pPr>
      <w:r>
        <w:t>SUCI UTF-8 string:</w:t>
      </w:r>
    </w:p>
    <w:p w14:paraId="6A2FBDD1" w14:textId="77777777" w:rsidR="00B40CD7" w:rsidRDefault="00B40CD7" w:rsidP="00B40CD7">
      <w:pPr>
        <w:pStyle w:val="PL"/>
        <w:ind w:left="568"/>
      </w:pPr>
      <w:r>
        <w:lastRenderedPageBreak/>
        <w:t>"0-123-45-0002-1-17-</w:t>
      </w:r>
      <w:r w:rsidRPr="005E501E">
        <w:rPr>
          <w:b/>
        </w:rPr>
        <w:t>e9b9916c911f448d8792e6b2f387f85d3ecab9040049427d9edbb5431b0bc711</w:t>
      </w:r>
      <w:r w:rsidRPr="005E501E">
        <w:rPr>
          <w:i/>
        </w:rPr>
        <w:t>023be6a057</w:t>
      </w:r>
      <w:r w:rsidRPr="005E501E">
        <w:rPr>
          <w:b/>
        </w:rPr>
        <w:t>b45d936238aebeb7</w:t>
      </w:r>
      <w:r>
        <w:t>"</w:t>
      </w:r>
    </w:p>
    <w:p w14:paraId="4491E972" w14:textId="77777777" w:rsidR="00B40CD7" w:rsidRDefault="00B40CD7" w:rsidP="00B40CD7">
      <w:pPr>
        <w:pStyle w:val="EX"/>
      </w:pPr>
    </w:p>
    <w:p w14:paraId="2CB5912F" w14:textId="77777777" w:rsidR="00B40CD7" w:rsidRDefault="00B40CD7" w:rsidP="00B40CD7">
      <w:pPr>
        <w:pStyle w:val="B1"/>
      </w:pPr>
      <w:r>
        <w:t>-</w:t>
      </w:r>
      <w:r>
        <w:tab/>
        <w:t xml:space="preserve">SUPI is NAI-based, </w:t>
      </w:r>
      <w:r w:rsidRPr="004467BC">
        <w:rPr>
          <w:lang w:val="en-US"/>
        </w:rPr>
        <w:t>SUPI = alice@example.com</w:t>
      </w:r>
    </w:p>
    <w:p w14:paraId="4C8F7896" w14:textId="77777777" w:rsidR="00B40CD7" w:rsidRDefault="00B40CD7" w:rsidP="00B40CD7">
      <w:pPr>
        <w:pStyle w:val="B1"/>
        <w:ind w:firstLine="0"/>
      </w:pPr>
      <w:r>
        <w:t>SUPI type = 1 (Network Specific Identifier)</w:t>
      </w:r>
    </w:p>
    <w:p w14:paraId="3711FB65" w14:textId="77777777" w:rsidR="00B40CD7" w:rsidRPr="004467BC" w:rsidRDefault="00B40CD7" w:rsidP="00B40CD7">
      <w:pPr>
        <w:pStyle w:val="B1"/>
        <w:ind w:firstLine="0"/>
        <w:rPr>
          <w:lang w:val="en-US"/>
        </w:rPr>
      </w:pPr>
      <w:r w:rsidRPr="004467BC">
        <w:rPr>
          <w:lang w:val="en-US"/>
        </w:rPr>
        <w:t>Routing Identifier: 84</w:t>
      </w:r>
    </w:p>
    <w:p w14:paraId="47E6108E" w14:textId="77777777" w:rsidR="00B40CD7" w:rsidRDefault="00B40CD7" w:rsidP="00B40CD7">
      <w:pPr>
        <w:pStyle w:val="B1"/>
        <w:ind w:firstLine="0"/>
      </w:pPr>
      <w:r>
        <w:t>Protection Scheme: 2 (Profile B)</w:t>
      </w:r>
    </w:p>
    <w:p w14:paraId="601600A2" w14:textId="77777777" w:rsidR="00B40CD7" w:rsidRDefault="00B40CD7" w:rsidP="00B40CD7">
      <w:pPr>
        <w:pStyle w:val="B1"/>
        <w:ind w:firstLine="0"/>
      </w:pPr>
      <w:r>
        <w:t>Home Network Public Key Identifier: 250</w:t>
      </w:r>
    </w:p>
    <w:p w14:paraId="47233A04" w14:textId="77777777"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14:paraId="2D758C43" w14:textId="77777777" w:rsidR="00B40CD7" w:rsidRDefault="00B40CD7" w:rsidP="00B40CD7">
      <w:pPr>
        <w:pStyle w:val="B1"/>
        <w:ind w:firstLine="0"/>
      </w:pPr>
      <w:r>
        <w:t xml:space="preserve">SUCI UTF-8 string: </w:t>
      </w:r>
    </w:p>
    <w:p w14:paraId="1192B3E5" w14:textId="77777777"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14:paraId="440C0B98" w14:textId="77777777" w:rsidR="00B40CD7" w:rsidRPr="006811B2" w:rsidRDefault="00B40CD7" w:rsidP="00B40CD7">
      <w:pPr>
        <w:pStyle w:val="EX"/>
      </w:pPr>
    </w:p>
    <w:p w14:paraId="1D2590ED" w14:textId="77777777" w:rsidR="00895104" w:rsidRPr="000B71E3" w:rsidRDefault="00895104" w:rsidP="003448F5">
      <w:pPr>
        <w:pStyle w:val="Heading8"/>
      </w:pPr>
    </w:p>
    <w:p w14:paraId="45358B3F" w14:textId="77777777" w:rsidR="00080512" w:rsidRPr="000B71E3" w:rsidRDefault="00080512">
      <w:pPr>
        <w:pStyle w:val="Heading8"/>
      </w:pPr>
      <w:bookmarkStart w:id="545" w:name="_Toc20118981"/>
      <w:r w:rsidRPr="000B71E3">
        <w:t xml:space="preserve">Annex </w:t>
      </w:r>
      <w:r w:rsidR="00C03356">
        <w:t>D</w:t>
      </w:r>
      <w:r w:rsidRPr="000B71E3">
        <w:t xml:space="preserve"> (informative):</w:t>
      </w:r>
      <w:r w:rsidRPr="000B71E3">
        <w:br/>
        <w:t>Change history</w:t>
      </w:r>
      <w:bookmarkEnd w:id="545"/>
    </w:p>
    <w:bookmarkEnd w:id="530"/>
    <w:p w14:paraId="322BBDBD" w14:textId="77777777"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14:paraId="45E81368" w14:textId="77777777" w:rsidTr="000F2AA3">
        <w:trPr>
          <w:cantSplit/>
        </w:trPr>
        <w:tc>
          <w:tcPr>
            <w:tcW w:w="9639" w:type="dxa"/>
            <w:gridSpan w:val="8"/>
            <w:tcBorders>
              <w:bottom w:val="nil"/>
            </w:tcBorders>
            <w:shd w:val="solid" w:color="FFFFFF" w:fill="auto"/>
          </w:tcPr>
          <w:p w14:paraId="531ACAEF" w14:textId="77777777" w:rsidR="003C3971" w:rsidRPr="000B71E3" w:rsidRDefault="003C3971" w:rsidP="00C72833">
            <w:pPr>
              <w:pStyle w:val="TAL"/>
              <w:jc w:val="center"/>
              <w:rPr>
                <w:b/>
                <w:sz w:val="16"/>
              </w:rPr>
            </w:pPr>
            <w:r w:rsidRPr="000B71E3">
              <w:rPr>
                <w:b/>
              </w:rPr>
              <w:lastRenderedPageBreak/>
              <w:t>Change history</w:t>
            </w:r>
          </w:p>
        </w:tc>
      </w:tr>
      <w:tr w:rsidR="003C3971" w:rsidRPr="000B71E3" w14:paraId="131A16A1" w14:textId="77777777" w:rsidTr="000F2AA3">
        <w:tc>
          <w:tcPr>
            <w:tcW w:w="800" w:type="dxa"/>
            <w:shd w:val="pct10" w:color="auto" w:fill="FFFFFF"/>
          </w:tcPr>
          <w:p w14:paraId="733D5BCA" w14:textId="77777777" w:rsidR="003C3971" w:rsidRPr="000B71E3" w:rsidRDefault="003C3971" w:rsidP="00C72833">
            <w:pPr>
              <w:pStyle w:val="TAL"/>
              <w:rPr>
                <w:b/>
                <w:sz w:val="16"/>
              </w:rPr>
            </w:pPr>
            <w:r w:rsidRPr="000B71E3">
              <w:rPr>
                <w:b/>
                <w:sz w:val="16"/>
              </w:rPr>
              <w:t>Date</w:t>
            </w:r>
          </w:p>
        </w:tc>
        <w:tc>
          <w:tcPr>
            <w:tcW w:w="800" w:type="dxa"/>
            <w:shd w:val="pct10" w:color="auto" w:fill="FFFFFF"/>
          </w:tcPr>
          <w:p w14:paraId="13F73A83" w14:textId="77777777" w:rsidR="003C3971" w:rsidRPr="000B71E3" w:rsidRDefault="00DF2B1F" w:rsidP="00C72833">
            <w:pPr>
              <w:pStyle w:val="TAL"/>
              <w:rPr>
                <w:b/>
                <w:sz w:val="16"/>
              </w:rPr>
            </w:pPr>
            <w:r w:rsidRPr="000B71E3">
              <w:rPr>
                <w:b/>
                <w:sz w:val="16"/>
              </w:rPr>
              <w:t>Meeting</w:t>
            </w:r>
          </w:p>
        </w:tc>
        <w:tc>
          <w:tcPr>
            <w:tcW w:w="1094" w:type="dxa"/>
            <w:shd w:val="pct10" w:color="auto" w:fill="FFFFFF"/>
          </w:tcPr>
          <w:p w14:paraId="0E8C7D3F" w14:textId="77777777" w:rsidR="003C3971" w:rsidRPr="000B71E3" w:rsidRDefault="003C3971" w:rsidP="00DF2B1F">
            <w:pPr>
              <w:pStyle w:val="TAL"/>
              <w:rPr>
                <w:b/>
                <w:sz w:val="16"/>
              </w:rPr>
            </w:pPr>
            <w:r w:rsidRPr="000B71E3">
              <w:rPr>
                <w:b/>
                <w:sz w:val="16"/>
              </w:rPr>
              <w:t>TDoc</w:t>
            </w:r>
          </w:p>
        </w:tc>
        <w:tc>
          <w:tcPr>
            <w:tcW w:w="567" w:type="dxa"/>
            <w:shd w:val="pct10" w:color="auto" w:fill="FFFFFF"/>
          </w:tcPr>
          <w:p w14:paraId="3EADA291" w14:textId="77777777" w:rsidR="003C3971" w:rsidRPr="000B71E3" w:rsidRDefault="003C3971" w:rsidP="00C72833">
            <w:pPr>
              <w:pStyle w:val="TAL"/>
              <w:rPr>
                <w:b/>
                <w:sz w:val="16"/>
              </w:rPr>
            </w:pPr>
            <w:r w:rsidRPr="000B71E3">
              <w:rPr>
                <w:b/>
                <w:sz w:val="16"/>
              </w:rPr>
              <w:t>CR</w:t>
            </w:r>
          </w:p>
        </w:tc>
        <w:tc>
          <w:tcPr>
            <w:tcW w:w="425" w:type="dxa"/>
            <w:shd w:val="pct10" w:color="auto" w:fill="FFFFFF"/>
          </w:tcPr>
          <w:p w14:paraId="264275DC" w14:textId="77777777" w:rsidR="003C3971" w:rsidRPr="000B71E3" w:rsidRDefault="003C3971" w:rsidP="00C72833">
            <w:pPr>
              <w:pStyle w:val="TAL"/>
              <w:rPr>
                <w:b/>
                <w:sz w:val="16"/>
              </w:rPr>
            </w:pPr>
            <w:r w:rsidRPr="000B71E3">
              <w:rPr>
                <w:b/>
                <w:sz w:val="16"/>
              </w:rPr>
              <w:t>Rev</w:t>
            </w:r>
          </w:p>
        </w:tc>
        <w:tc>
          <w:tcPr>
            <w:tcW w:w="425" w:type="dxa"/>
            <w:shd w:val="pct10" w:color="auto" w:fill="FFFFFF"/>
          </w:tcPr>
          <w:p w14:paraId="5EB042F3" w14:textId="77777777" w:rsidR="003C3971" w:rsidRPr="000B71E3" w:rsidRDefault="003C3971" w:rsidP="00C72833">
            <w:pPr>
              <w:pStyle w:val="TAL"/>
              <w:rPr>
                <w:b/>
                <w:sz w:val="16"/>
              </w:rPr>
            </w:pPr>
            <w:r w:rsidRPr="000B71E3">
              <w:rPr>
                <w:b/>
                <w:sz w:val="16"/>
              </w:rPr>
              <w:t>Cat</w:t>
            </w:r>
          </w:p>
        </w:tc>
        <w:tc>
          <w:tcPr>
            <w:tcW w:w="4820" w:type="dxa"/>
            <w:shd w:val="pct10" w:color="auto" w:fill="FFFFFF"/>
          </w:tcPr>
          <w:p w14:paraId="2B054FCD" w14:textId="77777777" w:rsidR="003C3971" w:rsidRPr="000B71E3" w:rsidRDefault="003C3971" w:rsidP="00C72833">
            <w:pPr>
              <w:pStyle w:val="TAL"/>
              <w:rPr>
                <w:b/>
                <w:sz w:val="16"/>
              </w:rPr>
            </w:pPr>
            <w:r w:rsidRPr="000B71E3">
              <w:rPr>
                <w:b/>
                <w:sz w:val="16"/>
              </w:rPr>
              <w:t>Subject/Comment</w:t>
            </w:r>
          </w:p>
        </w:tc>
        <w:tc>
          <w:tcPr>
            <w:tcW w:w="708" w:type="dxa"/>
            <w:shd w:val="pct10" w:color="auto" w:fill="FFFFFF"/>
          </w:tcPr>
          <w:p w14:paraId="05D3380E" w14:textId="77777777"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14:paraId="0329DEB8" w14:textId="77777777" w:rsidTr="000F2AA3">
        <w:tc>
          <w:tcPr>
            <w:tcW w:w="800" w:type="dxa"/>
            <w:shd w:val="solid" w:color="FFFFFF" w:fill="auto"/>
          </w:tcPr>
          <w:p w14:paraId="6AE2D209" w14:textId="77777777"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14:paraId="1AA0A247" w14:textId="77777777"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14:paraId="1F7E2CC6" w14:textId="77777777"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14:paraId="46887D7F" w14:textId="77777777" w:rsidR="003C3971" w:rsidRPr="000B71E3" w:rsidRDefault="003C3971" w:rsidP="00C72833">
            <w:pPr>
              <w:pStyle w:val="TAL"/>
              <w:rPr>
                <w:sz w:val="16"/>
                <w:szCs w:val="16"/>
              </w:rPr>
            </w:pPr>
          </w:p>
        </w:tc>
        <w:tc>
          <w:tcPr>
            <w:tcW w:w="425" w:type="dxa"/>
            <w:shd w:val="solid" w:color="FFFFFF" w:fill="auto"/>
          </w:tcPr>
          <w:p w14:paraId="7D435B9B" w14:textId="77777777" w:rsidR="003C3971" w:rsidRPr="000B71E3" w:rsidRDefault="003C3971" w:rsidP="00C72833">
            <w:pPr>
              <w:pStyle w:val="TAR"/>
              <w:rPr>
                <w:sz w:val="16"/>
                <w:szCs w:val="16"/>
              </w:rPr>
            </w:pPr>
          </w:p>
        </w:tc>
        <w:tc>
          <w:tcPr>
            <w:tcW w:w="425" w:type="dxa"/>
            <w:shd w:val="solid" w:color="FFFFFF" w:fill="auto"/>
          </w:tcPr>
          <w:p w14:paraId="1C1E4DC9" w14:textId="77777777" w:rsidR="003C3971" w:rsidRPr="000B71E3" w:rsidRDefault="003C3971" w:rsidP="00C72833">
            <w:pPr>
              <w:pStyle w:val="TAC"/>
              <w:rPr>
                <w:sz w:val="16"/>
                <w:szCs w:val="16"/>
              </w:rPr>
            </w:pPr>
          </w:p>
        </w:tc>
        <w:tc>
          <w:tcPr>
            <w:tcW w:w="4820" w:type="dxa"/>
            <w:shd w:val="solid" w:color="FFFFFF" w:fill="auto"/>
          </w:tcPr>
          <w:p w14:paraId="519AD0E4" w14:textId="77777777"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14:paraId="3B4C8F7F" w14:textId="77777777" w:rsidR="003C3971" w:rsidRPr="000B71E3" w:rsidRDefault="00B23A7F" w:rsidP="00C72833">
            <w:pPr>
              <w:pStyle w:val="TAC"/>
              <w:rPr>
                <w:sz w:val="16"/>
                <w:szCs w:val="16"/>
              </w:rPr>
            </w:pPr>
            <w:r w:rsidRPr="000B71E3">
              <w:rPr>
                <w:sz w:val="16"/>
                <w:szCs w:val="16"/>
              </w:rPr>
              <w:t>0.1.0</w:t>
            </w:r>
          </w:p>
        </w:tc>
      </w:tr>
      <w:tr w:rsidR="002B191C" w:rsidRPr="000B71E3" w14:paraId="2BF4C954" w14:textId="77777777" w:rsidTr="000F2AA3">
        <w:tc>
          <w:tcPr>
            <w:tcW w:w="800" w:type="dxa"/>
            <w:shd w:val="solid" w:color="FFFFFF" w:fill="auto"/>
          </w:tcPr>
          <w:p w14:paraId="7851FBAD" w14:textId="77777777"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14:paraId="7C311CF3" w14:textId="77777777"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14:paraId="033085DA" w14:textId="77777777"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14:paraId="778B9B23" w14:textId="77777777" w:rsidR="002B191C" w:rsidRPr="000B71E3" w:rsidRDefault="002B191C" w:rsidP="00C72833">
            <w:pPr>
              <w:pStyle w:val="TAL"/>
              <w:rPr>
                <w:sz w:val="16"/>
                <w:szCs w:val="16"/>
              </w:rPr>
            </w:pPr>
          </w:p>
        </w:tc>
        <w:tc>
          <w:tcPr>
            <w:tcW w:w="425" w:type="dxa"/>
            <w:shd w:val="solid" w:color="FFFFFF" w:fill="auto"/>
          </w:tcPr>
          <w:p w14:paraId="41CB8E98" w14:textId="77777777" w:rsidR="002B191C" w:rsidRPr="000B71E3" w:rsidRDefault="002B191C" w:rsidP="00C72833">
            <w:pPr>
              <w:pStyle w:val="TAR"/>
              <w:rPr>
                <w:sz w:val="16"/>
                <w:szCs w:val="16"/>
              </w:rPr>
            </w:pPr>
          </w:p>
        </w:tc>
        <w:tc>
          <w:tcPr>
            <w:tcW w:w="425" w:type="dxa"/>
            <w:shd w:val="solid" w:color="FFFFFF" w:fill="auto"/>
          </w:tcPr>
          <w:p w14:paraId="392A37F5" w14:textId="77777777" w:rsidR="002B191C" w:rsidRPr="000B71E3" w:rsidRDefault="002B191C" w:rsidP="00C72833">
            <w:pPr>
              <w:pStyle w:val="TAC"/>
              <w:rPr>
                <w:sz w:val="16"/>
                <w:szCs w:val="16"/>
              </w:rPr>
            </w:pPr>
          </w:p>
        </w:tc>
        <w:tc>
          <w:tcPr>
            <w:tcW w:w="4820" w:type="dxa"/>
            <w:shd w:val="solid" w:color="FFFFFF" w:fill="auto"/>
          </w:tcPr>
          <w:p w14:paraId="23B18A92" w14:textId="77777777"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14:paraId="6D1DD156" w14:textId="77777777" w:rsidR="002B191C" w:rsidRPr="000B71E3" w:rsidRDefault="002B191C" w:rsidP="00C72833">
            <w:pPr>
              <w:pStyle w:val="TAC"/>
              <w:rPr>
                <w:sz w:val="16"/>
                <w:szCs w:val="16"/>
              </w:rPr>
            </w:pPr>
            <w:r w:rsidRPr="000B71E3">
              <w:rPr>
                <w:sz w:val="16"/>
                <w:szCs w:val="16"/>
              </w:rPr>
              <w:t>0.2.0</w:t>
            </w:r>
          </w:p>
        </w:tc>
      </w:tr>
      <w:tr w:rsidR="004D7A48" w:rsidRPr="000B71E3" w14:paraId="5E40EB2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DC635F" w14:textId="77777777"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D14C4" w14:textId="77777777"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29A90" w14:textId="77777777"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06DB8" w14:textId="77777777"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D26F" w14:textId="77777777"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4B4" w14:textId="77777777"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74911" w14:textId="77777777"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C553" w14:textId="77777777" w:rsidR="004D7A48" w:rsidRPr="000B71E3" w:rsidRDefault="004D7A48" w:rsidP="00526712">
            <w:pPr>
              <w:pStyle w:val="TAC"/>
              <w:rPr>
                <w:sz w:val="16"/>
                <w:szCs w:val="16"/>
              </w:rPr>
            </w:pPr>
            <w:r w:rsidRPr="000B71E3">
              <w:rPr>
                <w:sz w:val="16"/>
                <w:szCs w:val="16"/>
              </w:rPr>
              <w:t>0.3.0</w:t>
            </w:r>
          </w:p>
        </w:tc>
      </w:tr>
      <w:tr w:rsidR="000348E6" w:rsidRPr="000B71E3" w14:paraId="2B0FA9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F802" w14:textId="77777777"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5CB0" w14:textId="77777777"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59E70" w14:textId="77777777"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BE1A3" w14:textId="77777777"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17D6" w14:textId="77777777"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3CB1" w14:textId="77777777"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424E0" w14:textId="77777777"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75F4C" w14:textId="77777777" w:rsidR="000348E6" w:rsidRPr="000B71E3" w:rsidRDefault="000348E6" w:rsidP="00526712">
            <w:pPr>
              <w:pStyle w:val="TAC"/>
              <w:rPr>
                <w:sz w:val="16"/>
                <w:szCs w:val="16"/>
              </w:rPr>
            </w:pPr>
            <w:r w:rsidRPr="000B71E3">
              <w:rPr>
                <w:sz w:val="16"/>
                <w:szCs w:val="16"/>
              </w:rPr>
              <w:t>0.4.0</w:t>
            </w:r>
          </w:p>
        </w:tc>
      </w:tr>
      <w:tr w:rsidR="004C0910" w:rsidRPr="000B71E3" w14:paraId="541D90C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EFD4A3" w14:textId="77777777"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D394C" w14:textId="77777777"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BE869" w14:textId="77777777"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FC8C7" w14:textId="77777777"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62D2" w14:textId="77777777"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D4AE" w14:textId="77777777"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90C825" w14:textId="77777777"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AD802" w14:textId="77777777" w:rsidR="004C0910" w:rsidRPr="000B71E3" w:rsidRDefault="008D5C6B" w:rsidP="00526712">
            <w:pPr>
              <w:pStyle w:val="TAC"/>
              <w:rPr>
                <w:sz w:val="16"/>
                <w:szCs w:val="16"/>
              </w:rPr>
            </w:pPr>
            <w:r w:rsidRPr="000B71E3">
              <w:rPr>
                <w:sz w:val="16"/>
                <w:szCs w:val="16"/>
              </w:rPr>
              <w:t>0.5.0</w:t>
            </w:r>
          </w:p>
        </w:tc>
      </w:tr>
      <w:tr w:rsidR="00BB531A" w:rsidRPr="000B71E3" w14:paraId="16BAE21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480A26" w14:textId="77777777"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FDD7" w14:textId="77777777"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BF720" w14:textId="77777777"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44E2F" w14:textId="77777777"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2676" w14:textId="77777777"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837FC" w14:textId="77777777"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8A472" w14:textId="77777777"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9AAD0" w14:textId="77777777" w:rsidR="00BB531A" w:rsidRPr="000B71E3" w:rsidRDefault="00392FD6" w:rsidP="00526712">
            <w:pPr>
              <w:pStyle w:val="TAC"/>
              <w:rPr>
                <w:sz w:val="16"/>
                <w:szCs w:val="16"/>
              </w:rPr>
            </w:pPr>
            <w:r w:rsidRPr="000B71E3">
              <w:rPr>
                <w:sz w:val="16"/>
                <w:szCs w:val="16"/>
              </w:rPr>
              <w:t>0.6.0</w:t>
            </w:r>
          </w:p>
        </w:tc>
      </w:tr>
      <w:tr w:rsidR="00410386" w:rsidRPr="000B71E3" w14:paraId="0DF5ECC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FDE21" w14:textId="77777777"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948B1" w14:textId="77777777"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8AAF" w14:textId="77777777"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5A5A" w14:textId="77777777"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56B" w14:textId="77777777"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AB33" w14:textId="77777777"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2C8AC8" w14:textId="77777777"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10E5" w14:textId="77777777" w:rsidR="00410386" w:rsidRPr="000B71E3" w:rsidRDefault="00410386" w:rsidP="00526712">
            <w:pPr>
              <w:pStyle w:val="TAC"/>
              <w:rPr>
                <w:sz w:val="16"/>
                <w:szCs w:val="16"/>
              </w:rPr>
            </w:pPr>
            <w:r w:rsidRPr="000B71E3">
              <w:rPr>
                <w:sz w:val="16"/>
                <w:szCs w:val="16"/>
              </w:rPr>
              <w:t>0.6.1</w:t>
            </w:r>
          </w:p>
        </w:tc>
      </w:tr>
      <w:tr w:rsidR="00207FA4" w:rsidRPr="000B71E3" w14:paraId="7E47E0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A0C27" w14:textId="77777777" w:rsidR="00207FA4" w:rsidRPr="000B71E3" w:rsidRDefault="00E43308" w:rsidP="00526712">
            <w:pPr>
              <w:pStyle w:val="TAC"/>
              <w:rPr>
                <w:sz w:val="16"/>
                <w:szCs w:val="16"/>
              </w:rPr>
            </w:pPr>
            <w:r w:rsidRPr="000B71E3">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0F6EF" w14:textId="77777777"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DDC3C" w14:textId="77777777"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6A01F" w14:textId="77777777"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99EB0" w14:textId="77777777"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9AACA" w14:textId="77777777"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9F3F5" w14:textId="77777777"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0B90C" w14:textId="77777777" w:rsidR="00207FA4" w:rsidRPr="000B71E3" w:rsidRDefault="00207FA4" w:rsidP="00526712">
            <w:pPr>
              <w:pStyle w:val="TAC"/>
              <w:rPr>
                <w:sz w:val="16"/>
                <w:szCs w:val="16"/>
              </w:rPr>
            </w:pPr>
            <w:r w:rsidRPr="000B71E3">
              <w:rPr>
                <w:sz w:val="16"/>
                <w:szCs w:val="16"/>
              </w:rPr>
              <w:t>0.7.0</w:t>
            </w:r>
          </w:p>
        </w:tc>
      </w:tr>
      <w:tr w:rsidR="00642FFD" w:rsidRPr="000B71E3" w14:paraId="179A87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747C7B"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84F6D"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BF325" w14:textId="77777777"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B786"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C446E"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0501"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ED76C" w14:textId="77777777"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B1ED5" w14:textId="77777777" w:rsidR="00642FFD" w:rsidRPr="000B71E3" w:rsidRDefault="00642FFD" w:rsidP="00526712">
            <w:pPr>
              <w:pStyle w:val="TAC"/>
              <w:rPr>
                <w:sz w:val="16"/>
                <w:szCs w:val="16"/>
              </w:rPr>
            </w:pPr>
            <w:r w:rsidRPr="000B71E3">
              <w:rPr>
                <w:sz w:val="16"/>
                <w:szCs w:val="16"/>
              </w:rPr>
              <w:t>1.0.0</w:t>
            </w:r>
          </w:p>
        </w:tc>
      </w:tr>
      <w:tr w:rsidR="00642FFD" w:rsidRPr="000B71E3" w14:paraId="3EE0C9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E51F273"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D9C7"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58361" w14:textId="77777777"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0325"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B734B"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B759"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60A686" w14:textId="77777777"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0AC" w14:textId="77777777" w:rsidR="00642FFD" w:rsidRPr="000B71E3" w:rsidRDefault="00642FFD" w:rsidP="00526712">
            <w:pPr>
              <w:pStyle w:val="TAC"/>
              <w:rPr>
                <w:sz w:val="16"/>
                <w:szCs w:val="16"/>
              </w:rPr>
            </w:pPr>
            <w:r w:rsidRPr="000B71E3">
              <w:rPr>
                <w:sz w:val="16"/>
                <w:szCs w:val="16"/>
              </w:rPr>
              <w:t>15.0.0</w:t>
            </w:r>
          </w:p>
        </w:tc>
      </w:tr>
      <w:tr w:rsidR="002A53BD" w:rsidRPr="000B71E3" w14:paraId="1EFC837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9386E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A98B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2888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CF5F7" w14:textId="77777777"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EAC8"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E3C8"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2436E" w14:textId="77777777"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948" w14:textId="77777777" w:rsidR="002A53BD" w:rsidRPr="000B71E3" w:rsidRDefault="002A53BD" w:rsidP="002A53BD">
            <w:pPr>
              <w:pStyle w:val="TAC"/>
              <w:rPr>
                <w:sz w:val="16"/>
                <w:szCs w:val="16"/>
              </w:rPr>
            </w:pPr>
            <w:r w:rsidRPr="000B71E3">
              <w:rPr>
                <w:sz w:val="16"/>
                <w:szCs w:val="16"/>
              </w:rPr>
              <w:t>15.1.0</w:t>
            </w:r>
          </w:p>
        </w:tc>
      </w:tr>
      <w:tr w:rsidR="002A53BD" w:rsidRPr="000B71E3" w14:paraId="28FEF50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4B82A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0437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A1829" w14:textId="77777777"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D9924" w14:textId="77777777"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AF0D"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06F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28ED2E" w14:textId="77777777"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D36D" w14:textId="77777777" w:rsidR="002A53BD" w:rsidRPr="000B71E3" w:rsidRDefault="002A53BD" w:rsidP="002A53BD">
            <w:pPr>
              <w:pStyle w:val="TAC"/>
              <w:rPr>
                <w:sz w:val="16"/>
                <w:szCs w:val="16"/>
              </w:rPr>
            </w:pPr>
            <w:r w:rsidRPr="000B71E3">
              <w:rPr>
                <w:sz w:val="16"/>
                <w:szCs w:val="16"/>
              </w:rPr>
              <w:t>15.1.0</w:t>
            </w:r>
          </w:p>
        </w:tc>
      </w:tr>
      <w:tr w:rsidR="002A53BD" w:rsidRPr="000B71E3" w14:paraId="299E42B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0A239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E3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BE83" w14:textId="77777777"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AEB0" w14:textId="77777777"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5C99" w14:textId="77777777"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6181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6571D" w14:textId="77777777"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8AE94" w14:textId="77777777" w:rsidR="002A53BD" w:rsidRPr="000B71E3" w:rsidRDefault="002A53BD" w:rsidP="002A53BD">
            <w:pPr>
              <w:pStyle w:val="TAC"/>
              <w:rPr>
                <w:sz w:val="16"/>
                <w:szCs w:val="16"/>
              </w:rPr>
            </w:pPr>
            <w:r w:rsidRPr="000B71E3">
              <w:rPr>
                <w:sz w:val="16"/>
                <w:szCs w:val="16"/>
              </w:rPr>
              <w:t>15.1.0</w:t>
            </w:r>
          </w:p>
        </w:tc>
      </w:tr>
      <w:tr w:rsidR="002A53BD" w:rsidRPr="000B71E3" w14:paraId="5841C1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71AC3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77B2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BD56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2C56" w14:textId="77777777"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9724" w14:textId="77777777"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06E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7FEE5" w14:textId="77777777"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5528" w14:textId="77777777" w:rsidR="002A53BD" w:rsidRPr="000B71E3" w:rsidRDefault="002A53BD" w:rsidP="002A53BD">
            <w:pPr>
              <w:pStyle w:val="TAC"/>
              <w:rPr>
                <w:sz w:val="16"/>
                <w:szCs w:val="16"/>
              </w:rPr>
            </w:pPr>
            <w:r w:rsidRPr="000B71E3">
              <w:rPr>
                <w:sz w:val="16"/>
                <w:szCs w:val="16"/>
              </w:rPr>
              <w:t>15.1.0</w:t>
            </w:r>
          </w:p>
        </w:tc>
      </w:tr>
      <w:tr w:rsidR="002A53BD" w:rsidRPr="000B71E3" w14:paraId="7DE8E8D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4D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325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BD8F7"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F4037" w14:textId="77777777"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F589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A3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4ADAA" w14:textId="77777777"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24BA" w14:textId="77777777" w:rsidR="002A53BD" w:rsidRPr="000B71E3" w:rsidRDefault="002A53BD" w:rsidP="002A53BD">
            <w:pPr>
              <w:pStyle w:val="TAC"/>
              <w:rPr>
                <w:sz w:val="16"/>
                <w:szCs w:val="16"/>
              </w:rPr>
            </w:pPr>
            <w:r w:rsidRPr="000B71E3">
              <w:rPr>
                <w:sz w:val="16"/>
                <w:szCs w:val="16"/>
              </w:rPr>
              <w:t>15.1.0</w:t>
            </w:r>
          </w:p>
        </w:tc>
      </w:tr>
      <w:tr w:rsidR="002A53BD" w:rsidRPr="000B71E3" w14:paraId="6559EE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39177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6BD4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8F0F1" w14:textId="77777777"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00958" w14:textId="77777777"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34CDD"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703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F67F3E" w14:textId="77777777"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C5872" w14:textId="77777777" w:rsidR="002A53BD" w:rsidRPr="000B71E3" w:rsidRDefault="002A53BD" w:rsidP="002A53BD">
            <w:pPr>
              <w:pStyle w:val="TAC"/>
              <w:rPr>
                <w:sz w:val="16"/>
                <w:szCs w:val="16"/>
              </w:rPr>
            </w:pPr>
            <w:r w:rsidRPr="000B71E3">
              <w:rPr>
                <w:sz w:val="16"/>
                <w:szCs w:val="16"/>
              </w:rPr>
              <w:t>15.1.0</w:t>
            </w:r>
          </w:p>
        </w:tc>
      </w:tr>
      <w:tr w:rsidR="002A53BD" w:rsidRPr="000B71E3" w14:paraId="1BB376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318CF7"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9B6A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0CCC2" w14:textId="77777777"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E8D8" w14:textId="77777777"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0936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2766"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C81806" w14:textId="77777777"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E58DA" w14:textId="77777777" w:rsidR="002A53BD" w:rsidRPr="000B71E3" w:rsidRDefault="002A53BD" w:rsidP="002A53BD">
            <w:pPr>
              <w:pStyle w:val="TAC"/>
              <w:rPr>
                <w:sz w:val="16"/>
                <w:szCs w:val="16"/>
              </w:rPr>
            </w:pPr>
            <w:r w:rsidRPr="000B71E3">
              <w:rPr>
                <w:sz w:val="16"/>
                <w:szCs w:val="16"/>
              </w:rPr>
              <w:t>15.1.0</w:t>
            </w:r>
          </w:p>
        </w:tc>
      </w:tr>
      <w:tr w:rsidR="002A53BD" w:rsidRPr="000B71E3" w14:paraId="597DAEA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CDDF9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23C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828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04AD7" w14:textId="77777777"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CD6"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E019"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2D4F6" w14:textId="77777777"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0857B" w14:textId="77777777" w:rsidR="002A53BD" w:rsidRPr="000B71E3" w:rsidRDefault="002A53BD" w:rsidP="002A53BD">
            <w:pPr>
              <w:pStyle w:val="TAC"/>
              <w:rPr>
                <w:sz w:val="16"/>
                <w:szCs w:val="16"/>
              </w:rPr>
            </w:pPr>
            <w:r w:rsidRPr="000B71E3">
              <w:rPr>
                <w:sz w:val="16"/>
                <w:szCs w:val="16"/>
              </w:rPr>
              <w:t>15.1.0</w:t>
            </w:r>
          </w:p>
        </w:tc>
      </w:tr>
      <w:tr w:rsidR="002A53BD" w:rsidRPr="000B71E3" w14:paraId="17C79EF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A216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A4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4446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CD4E" w14:textId="77777777"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F16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A65A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C1E" w14:textId="77777777"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E336D" w14:textId="77777777" w:rsidR="002A53BD" w:rsidRPr="000B71E3" w:rsidRDefault="002A53BD" w:rsidP="002A53BD">
            <w:pPr>
              <w:pStyle w:val="TAC"/>
              <w:rPr>
                <w:sz w:val="16"/>
                <w:szCs w:val="16"/>
              </w:rPr>
            </w:pPr>
            <w:r w:rsidRPr="000B71E3">
              <w:rPr>
                <w:sz w:val="16"/>
                <w:szCs w:val="16"/>
              </w:rPr>
              <w:t>15.1.0</w:t>
            </w:r>
          </w:p>
        </w:tc>
      </w:tr>
      <w:tr w:rsidR="002A53BD" w:rsidRPr="000B71E3" w14:paraId="58B495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2B00D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C030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D3C52"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FDB7" w14:textId="77777777"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52CD8"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52B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C097F0" w14:textId="77777777"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C162" w14:textId="77777777" w:rsidR="002A53BD" w:rsidRPr="000B71E3" w:rsidRDefault="002A53BD" w:rsidP="002A53BD">
            <w:pPr>
              <w:pStyle w:val="TAC"/>
              <w:rPr>
                <w:sz w:val="16"/>
                <w:szCs w:val="16"/>
              </w:rPr>
            </w:pPr>
            <w:r w:rsidRPr="000B71E3">
              <w:rPr>
                <w:sz w:val="16"/>
                <w:szCs w:val="16"/>
              </w:rPr>
              <w:t>15.1.0</w:t>
            </w:r>
          </w:p>
        </w:tc>
      </w:tr>
      <w:tr w:rsidR="002A53BD" w:rsidRPr="000B71E3" w14:paraId="6ADEB6C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D2AC3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598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85594"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7D1" w14:textId="77777777"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70F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CF6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AE7106" w14:textId="77777777"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2D33D" w14:textId="77777777" w:rsidR="002A53BD" w:rsidRPr="000B71E3" w:rsidRDefault="002A53BD" w:rsidP="002A53BD">
            <w:pPr>
              <w:pStyle w:val="TAC"/>
              <w:rPr>
                <w:sz w:val="16"/>
                <w:szCs w:val="16"/>
              </w:rPr>
            </w:pPr>
            <w:r w:rsidRPr="000B71E3">
              <w:rPr>
                <w:sz w:val="16"/>
                <w:szCs w:val="16"/>
              </w:rPr>
              <w:t>15.1.0</w:t>
            </w:r>
          </w:p>
        </w:tc>
      </w:tr>
      <w:tr w:rsidR="002A53BD" w:rsidRPr="000B71E3" w14:paraId="5E6D9F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16040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5220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79499"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FEA" w14:textId="77777777"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560E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4316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8E776" w14:textId="77777777"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44A92" w14:textId="77777777" w:rsidR="002A53BD" w:rsidRPr="000B71E3" w:rsidRDefault="002A53BD" w:rsidP="002A53BD">
            <w:pPr>
              <w:pStyle w:val="TAC"/>
              <w:rPr>
                <w:sz w:val="16"/>
                <w:szCs w:val="16"/>
              </w:rPr>
            </w:pPr>
            <w:r w:rsidRPr="000B71E3">
              <w:rPr>
                <w:sz w:val="16"/>
                <w:szCs w:val="16"/>
              </w:rPr>
              <w:t>15.1.0</w:t>
            </w:r>
          </w:p>
        </w:tc>
      </w:tr>
      <w:tr w:rsidR="002A53BD" w:rsidRPr="000B71E3" w14:paraId="3232348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9F10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E6D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6BAE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8415" w14:textId="77777777"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40FDE"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834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8512A7" w14:textId="77777777"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979CA" w14:textId="77777777" w:rsidR="002A53BD" w:rsidRPr="000B71E3" w:rsidRDefault="002A53BD" w:rsidP="002A53BD">
            <w:pPr>
              <w:pStyle w:val="TAC"/>
              <w:rPr>
                <w:sz w:val="16"/>
                <w:szCs w:val="16"/>
              </w:rPr>
            </w:pPr>
            <w:r w:rsidRPr="000B71E3">
              <w:rPr>
                <w:sz w:val="16"/>
                <w:szCs w:val="16"/>
              </w:rPr>
              <w:t>15.1.0</w:t>
            </w:r>
          </w:p>
        </w:tc>
      </w:tr>
      <w:tr w:rsidR="002A53BD" w:rsidRPr="000B71E3" w14:paraId="05D44D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1588A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7C98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A301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45845" w14:textId="77777777"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B2E73"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1D46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D8EF1" w14:textId="77777777"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17723" w14:textId="77777777" w:rsidR="002A53BD" w:rsidRPr="000B71E3" w:rsidRDefault="002A53BD" w:rsidP="002A53BD">
            <w:pPr>
              <w:pStyle w:val="TAC"/>
              <w:rPr>
                <w:sz w:val="16"/>
                <w:szCs w:val="16"/>
              </w:rPr>
            </w:pPr>
            <w:r w:rsidRPr="000B71E3">
              <w:rPr>
                <w:sz w:val="16"/>
                <w:szCs w:val="16"/>
              </w:rPr>
              <w:t>15.1.0</w:t>
            </w:r>
          </w:p>
        </w:tc>
      </w:tr>
      <w:tr w:rsidR="002A53BD" w:rsidRPr="000B71E3" w14:paraId="0C6677D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AA8AD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E12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21CB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AB85" w14:textId="77777777"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1E8E1"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D83B"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B716C4" w14:textId="77777777"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1340C" w14:textId="77777777" w:rsidR="002A53BD" w:rsidRPr="000B71E3" w:rsidRDefault="002A53BD" w:rsidP="002A53BD">
            <w:pPr>
              <w:pStyle w:val="TAC"/>
              <w:rPr>
                <w:sz w:val="16"/>
                <w:szCs w:val="16"/>
              </w:rPr>
            </w:pPr>
            <w:r w:rsidRPr="000B71E3">
              <w:rPr>
                <w:sz w:val="16"/>
                <w:szCs w:val="16"/>
              </w:rPr>
              <w:t>15.1.0</w:t>
            </w:r>
          </w:p>
        </w:tc>
      </w:tr>
      <w:tr w:rsidR="002A53BD" w:rsidRPr="000B71E3" w14:paraId="3E54674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1057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85EB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04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789EE" w14:textId="77777777"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224"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31162"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7EC26D" w14:textId="77777777"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5CA08" w14:textId="77777777" w:rsidR="002A53BD" w:rsidRPr="000B71E3" w:rsidRDefault="002A53BD" w:rsidP="002A53BD">
            <w:pPr>
              <w:pStyle w:val="TAC"/>
              <w:rPr>
                <w:sz w:val="16"/>
                <w:szCs w:val="16"/>
              </w:rPr>
            </w:pPr>
            <w:r w:rsidRPr="000B71E3">
              <w:rPr>
                <w:sz w:val="16"/>
                <w:szCs w:val="16"/>
              </w:rPr>
              <w:t>15.1.0</w:t>
            </w:r>
          </w:p>
        </w:tc>
      </w:tr>
      <w:tr w:rsidR="002A53BD" w:rsidRPr="000B71E3" w14:paraId="1C53C7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09F3F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26C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6490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D70BC" w14:textId="77777777"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A9D43"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FD95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B111A8" w14:textId="77777777"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1EF6" w14:textId="77777777" w:rsidR="002A53BD" w:rsidRPr="000B71E3" w:rsidRDefault="002A53BD" w:rsidP="002A53BD">
            <w:pPr>
              <w:pStyle w:val="TAC"/>
              <w:rPr>
                <w:sz w:val="16"/>
                <w:szCs w:val="16"/>
              </w:rPr>
            </w:pPr>
            <w:r w:rsidRPr="000B71E3">
              <w:rPr>
                <w:sz w:val="16"/>
                <w:szCs w:val="16"/>
              </w:rPr>
              <w:t>15.1.0</w:t>
            </w:r>
          </w:p>
        </w:tc>
      </w:tr>
      <w:tr w:rsidR="002A53BD" w:rsidRPr="000B71E3" w14:paraId="22E7F72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23828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3EE41"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812B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223C2" w14:textId="77777777"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2B54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20D1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ABDA62" w14:textId="77777777"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A497" w14:textId="77777777" w:rsidR="002A53BD" w:rsidRPr="000B71E3" w:rsidRDefault="002A53BD" w:rsidP="002A53BD">
            <w:pPr>
              <w:pStyle w:val="TAC"/>
              <w:rPr>
                <w:sz w:val="16"/>
                <w:szCs w:val="16"/>
              </w:rPr>
            </w:pPr>
            <w:r w:rsidRPr="000B71E3">
              <w:rPr>
                <w:sz w:val="16"/>
                <w:szCs w:val="16"/>
              </w:rPr>
              <w:t>15.1.0</w:t>
            </w:r>
          </w:p>
        </w:tc>
      </w:tr>
      <w:tr w:rsidR="002A53BD" w:rsidRPr="000B71E3" w14:paraId="3DFACE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801FCF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19EF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356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9C227" w14:textId="77777777"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A372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3672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48363B" w14:textId="77777777"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535B8" w14:textId="77777777" w:rsidR="002A53BD" w:rsidRPr="000B71E3" w:rsidRDefault="002A53BD" w:rsidP="002A53BD">
            <w:pPr>
              <w:pStyle w:val="TAC"/>
              <w:rPr>
                <w:sz w:val="16"/>
                <w:szCs w:val="16"/>
              </w:rPr>
            </w:pPr>
            <w:r w:rsidRPr="000B71E3">
              <w:rPr>
                <w:sz w:val="16"/>
                <w:szCs w:val="16"/>
              </w:rPr>
              <w:t>15.1.0</w:t>
            </w:r>
          </w:p>
        </w:tc>
      </w:tr>
      <w:tr w:rsidR="002A53BD" w:rsidRPr="000B71E3" w14:paraId="5C6797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9C56C3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82B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6B9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6F1EA" w14:textId="77777777"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B88C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B344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41568A" w14:textId="77777777"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1E8AB" w14:textId="77777777" w:rsidR="002A53BD" w:rsidRPr="000B71E3" w:rsidRDefault="002A53BD" w:rsidP="002A53BD">
            <w:pPr>
              <w:pStyle w:val="TAC"/>
              <w:rPr>
                <w:sz w:val="16"/>
                <w:szCs w:val="16"/>
              </w:rPr>
            </w:pPr>
            <w:r w:rsidRPr="000B71E3">
              <w:rPr>
                <w:sz w:val="16"/>
                <w:szCs w:val="16"/>
              </w:rPr>
              <w:t>15.1.0</w:t>
            </w:r>
          </w:p>
        </w:tc>
      </w:tr>
      <w:tr w:rsidR="002A53BD" w:rsidRPr="000B71E3" w14:paraId="356B58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2255C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0AF5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3A1D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41A5B" w14:textId="77777777"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F4D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3D50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FF9AD3" w14:textId="77777777"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3561D" w14:textId="77777777" w:rsidR="002A53BD" w:rsidRPr="000B71E3" w:rsidRDefault="002A53BD" w:rsidP="002A53BD">
            <w:pPr>
              <w:pStyle w:val="TAC"/>
              <w:rPr>
                <w:sz w:val="16"/>
                <w:szCs w:val="16"/>
              </w:rPr>
            </w:pPr>
            <w:r w:rsidRPr="000B71E3">
              <w:rPr>
                <w:sz w:val="16"/>
                <w:szCs w:val="16"/>
              </w:rPr>
              <w:t>15.1.0</w:t>
            </w:r>
          </w:p>
        </w:tc>
      </w:tr>
      <w:tr w:rsidR="002A53BD" w:rsidRPr="000B71E3" w14:paraId="268D51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3AD8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88E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21D32"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6FD19" w14:textId="77777777"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8A48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D10B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07C488" w14:textId="77777777"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4CC8" w14:textId="77777777" w:rsidR="002A53BD" w:rsidRPr="000B71E3" w:rsidRDefault="002A53BD" w:rsidP="002A53BD">
            <w:pPr>
              <w:pStyle w:val="TAC"/>
              <w:rPr>
                <w:sz w:val="16"/>
                <w:szCs w:val="16"/>
              </w:rPr>
            </w:pPr>
            <w:r w:rsidRPr="000B71E3">
              <w:rPr>
                <w:sz w:val="16"/>
                <w:szCs w:val="16"/>
              </w:rPr>
              <w:t>15.1.0</w:t>
            </w:r>
          </w:p>
        </w:tc>
      </w:tr>
      <w:tr w:rsidR="002A53BD" w:rsidRPr="000B71E3" w14:paraId="6FC8E3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6B2E2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5BEB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1FA9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147F" w14:textId="77777777"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6F17E"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2415"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42FC1" w14:textId="77777777"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D38F" w14:textId="77777777" w:rsidR="002A53BD" w:rsidRPr="000B71E3" w:rsidRDefault="002A53BD" w:rsidP="002A53BD">
            <w:pPr>
              <w:pStyle w:val="TAC"/>
              <w:rPr>
                <w:sz w:val="16"/>
                <w:szCs w:val="16"/>
              </w:rPr>
            </w:pPr>
            <w:r w:rsidRPr="000B71E3">
              <w:rPr>
                <w:sz w:val="16"/>
                <w:szCs w:val="16"/>
              </w:rPr>
              <w:t>15.1.0</w:t>
            </w:r>
          </w:p>
        </w:tc>
      </w:tr>
      <w:tr w:rsidR="002A53BD" w:rsidRPr="000B71E3" w14:paraId="57EB27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D1405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89D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DE7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785" w14:textId="77777777"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BD2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7A7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687714" w14:textId="77777777"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3585" w14:textId="77777777" w:rsidR="002A53BD" w:rsidRPr="000B71E3" w:rsidRDefault="002A53BD" w:rsidP="002A53BD">
            <w:pPr>
              <w:pStyle w:val="TAC"/>
              <w:rPr>
                <w:sz w:val="16"/>
                <w:szCs w:val="16"/>
              </w:rPr>
            </w:pPr>
            <w:r w:rsidRPr="000B71E3">
              <w:rPr>
                <w:sz w:val="16"/>
                <w:szCs w:val="16"/>
              </w:rPr>
              <w:t>15.1.0</w:t>
            </w:r>
          </w:p>
        </w:tc>
      </w:tr>
      <w:tr w:rsidR="002A53BD" w:rsidRPr="000B71E3" w14:paraId="145CBBF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362C04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729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FCC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3B605" w14:textId="77777777"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A878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F0CBC"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839FA" w14:textId="77777777"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4EFB5" w14:textId="77777777" w:rsidR="002A53BD" w:rsidRPr="000B71E3" w:rsidRDefault="002A53BD" w:rsidP="002A53BD">
            <w:pPr>
              <w:pStyle w:val="TAC"/>
              <w:rPr>
                <w:sz w:val="16"/>
                <w:szCs w:val="16"/>
              </w:rPr>
            </w:pPr>
            <w:r w:rsidRPr="000B71E3">
              <w:rPr>
                <w:sz w:val="16"/>
                <w:szCs w:val="16"/>
              </w:rPr>
              <w:t>15.1.0</w:t>
            </w:r>
          </w:p>
        </w:tc>
      </w:tr>
      <w:tr w:rsidR="002A53BD" w:rsidRPr="000B71E3" w14:paraId="34D529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A3919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5947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E6D8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DBADF" w14:textId="77777777"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F87E"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7E0C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7E8F2" w14:textId="77777777"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68E6" w14:textId="77777777" w:rsidR="002A53BD" w:rsidRPr="000B71E3" w:rsidRDefault="002A53BD" w:rsidP="002A53BD">
            <w:pPr>
              <w:pStyle w:val="TAC"/>
              <w:rPr>
                <w:sz w:val="16"/>
                <w:szCs w:val="16"/>
              </w:rPr>
            </w:pPr>
            <w:r w:rsidRPr="000B71E3">
              <w:rPr>
                <w:sz w:val="16"/>
                <w:szCs w:val="16"/>
              </w:rPr>
              <w:t>15.1.0</w:t>
            </w:r>
          </w:p>
        </w:tc>
      </w:tr>
      <w:tr w:rsidR="002A53BD" w:rsidRPr="000B71E3" w14:paraId="6D6154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0A04DD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628E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B5D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E9E7E" w14:textId="77777777"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3225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146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DFD0D" w14:textId="77777777"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1ADB1" w14:textId="77777777" w:rsidR="002A53BD" w:rsidRPr="000B71E3" w:rsidRDefault="002A53BD" w:rsidP="002A53BD">
            <w:pPr>
              <w:pStyle w:val="TAC"/>
              <w:rPr>
                <w:sz w:val="16"/>
                <w:szCs w:val="16"/>
              </w:rPr>
            </w:pPr>
            <w:r w:rsidRPr="000B71E3">
              <w:rPr>
                <w:sz w:val="16"/>
                <w:szCs w:val="16"/>
              </w:rPr>
              <w:t>15.1.0</w:t>
            </w:r>
          </w:p>
        </w:tc>
      </w:tr>
      <w:tr w:rsidR="002A53BD" w:rsidRPr="000B71E3" w14:paraId="032E6A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F5FC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162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E238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55A4B" w14:textId="77777777"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5B2E9"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48F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43D83" w14:textId="77777777"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B401" w14:textId="77777777" w:rsidR="002A53BD" w:rsidRPr="000B71E3" w:rsidRDefault="002A53BD" w:rsidP="002A53BD">
            <w:pPr>
              <w:pStyle w:val="TAC"/>
              <w:rPr>
                <w:sz w:val="16"/>
                <w:szCs w:val="16"/>
              </w:rPr>
            </w:pPr>
            <w:r w:rsidRPr="000B71E3">
              <w:rPr>
                <w:sz w:val="16"/>
                <w:szCs w:val="16"/>
              </w:rPr>
              <w:t>15.1.0</w:t>
            </w:r>
          </w:p>
        </w:tc>
      </w:tr>
      <w:tr w:rsidR="002A53BD" w:rsidRPr="000B71E3" w14:paraId="3DF3BB3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3E52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041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579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89EC" w14:textId="77777777"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4E55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4D2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02930" w14:textId="77777777"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8E3B0" w14:textId="77777777" w:rsidR="002A53BD" w:rsidRPr="000B71E3" w:rsidRDefault="002A53BD" w:rsidP="002A53BD">
            <w:pPr>
              <w:pStyle w:val="TAC"/>
              <w:rPr>
                <w:sz w:val="16"/>
                <w:szCs w:val="16"/>
              </w:rPr>
            </w:pPr>
            <w:r w:rsidRPr="000B71E3">
              <w:rPr>
                <w:sz w:val="16"/>
                <w:szCs w:val="16"/>
              </w:rPr>
              <w:t>15.1.0</w:t>
            </w:r>
          </w:p>
        </w:tc>
      </w:tr>
      <w:tr w:rsidR="002A53BD" w:rsidRPr="000B71E3" w14:paraId="178324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6121F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1C2E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FB3A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A273" w14:textId="77777777"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153B"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1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0DAEA" w14:textId="77777777"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B095E" w14:textId="77777777" w:rsidR="002A53BD" w:rsidRPr="000B71E3" w:rsidRDefault="002A53BD" w:rsidP="002A53BD">
            <w:pPr>
              <w:pStyle w:val="TAC"/>
              <w:rPr>
                <w:sz w:val="16"/>
                <w:szCs w:val="16"/>
              </w:rPr>
            </w:pPr>
            <w:r w:rsidRPr="000B71E3">
              <w:rPr>
                <w:sz w:val="16"/>
                <w:szCs w:val="16"/>
              </w:rPr>
              <w:t>15.1.0</w:t>
            </w:r>
          </w:p>
        </w:tc>
      </w:tr>
      <w:tr w:rsidR="002A53BD" w:rsidRPr="000B71E3" w14:paraId="735763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0DDCA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7DF1F"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E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7123A" w14:textId="77777777"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016E"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A1F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3713F" w14:textId="77777777"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C376F" w14:textId="77777777" w:rsidR="002A53BD" w:rsidRPr="000B71E3" w:rsidRDefault="002A53BD" w:rsidP="002A53BD">
            <w:pPr>
              <w:pStyle w:val="TAC"/>
              <w:rPr>
                <w:sz w:val="16"/>
                <w:szCs w:val="16"/>
              </w:rPr>
            </w:pPr>
            <w:r w:rsidRPr="000B71E3">
              <w:rPr>
                <w:sz w:val="16"/>
                <w:szCs w:val="16"/>
              </w:rPr>
              <w:t>15.1.0</w:t>
            </w:r>
          </w:p>
        </w:tc>
      </w:tr>
      <w:tr w:rsidR="002A53BD" w:rsidRPr="000B71E3" w14:paraId="44B0576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AA37909"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73AF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EB5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6D341" w14:textId="77777777"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210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60CA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EFAAEC" w14:textId="77777777"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CF42E" w14:textId="77777777" w:rsidR="002A53BD" w:rsidRPr="000B71E3" w:rsidRDefault="002A53BD" w:rsidP="002A53BD">
            <w:pPr>
              <w:pStyle w:val="TAC"/>
              <w:rPr>
                <w:sz w:val="16"/>
                <w:szCs w:val="16"/>
              </w:rPr>
            </w:pPr>
            <w:r w:rsidRPr="000B71E3">
              <w:rPr>
                <w:sz w:val="16"/>
                <w:szCs w:val="16"/>
              </w:rPr>
              <w:t>15.1.0</w:t>
            </w:r>
          </w:p>
        </w:tc>
      </w:tr>
      <w:tr w:rsidR="002A53BD" w:rsidRPr="000B71E3" w14:paraId="1EA32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15402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B64E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9A22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E24D5" w14:textId="77777777"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CC7B"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610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32206F" w14:textId="77777777"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73A" w14:textId="77777777" w:rsidR="002A53BD" w:rsidRPr="000B71E3" w:rsidRDefault="002A53BD" w:rsidP="002A53BD">
            <w:pPr>
              <w:pStyle w:val="TAC"/>
              <w:rPr>
                <w:sz w:val="16"/>
                <w:szCs w:val="16"/>
              </w:rPr>
            </w:pPr>
            <w:r w:rsidRPr="000B71E3">
              <w:rPr>
                <w:sz w:val="16"/>
                <w:szCs w:val="16"/>
              </w:rPr>
              <w:t>15.1.0</w:t>
            </w:r>
          </w:p>
        </w:tc>
      </w:tr>
      <w:tr w:rsidR="002A53BD" w:rsidRPr="000B71E3" w14:paraId="2322A65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FC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5247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47227"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BE6E2" w14:textId="77777777"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5461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D6F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9B040" w14:textId="77777777"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5E04" w14:textId="77777777" w:rsidR="002A53BD" w:rsidRPr="000B71E3" w:rsidRDefault="002A53BD" w:rsidP="002A53BD">
            <w:pPr>
              <w:pStyle w:val="TAC"/>
              <w:rPr>
                <w:sz w:val="16"/>
                <w:szCs w:val="16"/>
              </w:rPr>
            </w:pPr>
            <w:r w:rsidRPr="000B71E3">
              <w:rPr>
                <w:sz w:val="16"/>
                <w:szCs w:val="16"/>
              </w:rPr>
              <w:t>15.1.0</w:t>
            </w:r>
          </w:p>
        </w:tc>
      </w:tr>
      <w:tr w:rsidR="002A53BD" w:rsidRPr="000B71E3" w14:paraId="5487ED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53CD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C40B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C555A" w14:textId="77777777"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31B24" w14:textId="77777777"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4E575"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87E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09C6E" w14:textId="77777777"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DEBB3" w14:textId="77777777" w:rsidR="002A53BD" w:rsidRPr="000B71E3" w:rsidRDefault="002A53BD" w:rsidP="002A53BD">
            <w:pPr>
              <w:pStyle w:val="TAC"/>
              <w:rPr>
                <w:sz w:val="16"/>
                <w:szCs w:val="16"/>
              </w:rPr>
            </w:pPr>
            <w:r w:rsidRPr="000B71E3">
              <w:rPr>
                <w:sz w:val="16"/>
                <w:szCs w:val="16"/>
              </w:rPr>
              <w:t>15.1.0</w:t>
            </w:r>
          </w:p>
        </w:tc>
      </w:tr>
      <w:tr w:rsidR="002A53BD" w:rsidRPr="000B71E3" w14:paraId="6ADB468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74A1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200CA"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5144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7F244" w14:textId="77777777"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C19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A21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67E75D" w14:textId="77777777"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3A770" w14:textId="77777777" w:rsidR="002A53BD" w:rsidRPr="000B71E3" w:rsidRDefault="002A53BD" w:rsidP="002A53BD">
            <w:pPr>
              <w:pStyle w:val="TAC"/>
              <w:rPr>
                <w:sz w:val="16"/>
                <w:szCs w:val="16"/>
              </w:rPr>
            </w:pPr>
            <w:r w:rsidRPr="000B71E3">
              <w:rPr>
                <w:sz w:val="16"/>
                <w:szCs w:val="16"/>
              </w:rPr>
              <w:t>15.1.0</w:t>
            </w:r>
          </w:p>
        </w:tc>
      </w:tr>
      <w:tr w:rsidR="002A53BD" w:rsidRPr="000B71E3" w14:paraId="3623301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92EB1B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9F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5F45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AF75C" w14:textId="77777777"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4AC7"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A3A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AF7B0F" w14:textId="77777777"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0B601" w14:textId="77777777" w:rsidR="002A53BD" w:rsidRPr="000B71E3" w:rsidRDefault="002A53BD" w:rsidP="002A53BD">
            <w:pPr>
              <w:pStyle w:val="TAC"/>
              <w:rPr>
                <w:sz w:val="16"/>
                <w:szCs w:val="16"/>
              </w:rPr>
            </w:pPr>
            <w:r w:rsidRPr="000B71E3">
              <w:rPr>
                <w:sz w:val="16"/>
                <w:szCs w:val="16"/>
              </w:rPr>
              <w:t>15.1.0</w:t>
            </w:r>
          </w:p>
        </w:tc>
      </w:tr>
      <w:tr w:rsidR="002A53BD" w:rsidRPr="000B71E3" w14:paraId="78A2D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F983A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C839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0531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FF457" w14:textId="77777777"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D91CA"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A03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C6244C" w14:textId="77777777"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B2CCF" w14:textId="77777777" w:rsidR="002A53BD" w:rsidRPr="000B71E3" w:rsidRDefault="002A53BD" w:rsidP="002A53BD">
            <w:pPr>
              <w:pStyle w:val="TAC"/>
              <w:rPr>
                <w:sz w:val="16"/>
                <w:szCs w:val="16"/>
              </w:rPr>
            </w:pPr>
            <w:r w:rsidRPr="000B71E3">
              <w:rPr>
                <w:sz w:val="16"/>
                <w:szCs w:val="16"/>
              </w:rPr>
              <w:t>15.1.0</w:t>
            </w:r>
          </w:p>
        </w:tc>
      </w:tr>
      <w:tr w:rsidR="002A53BD" w:rsidRPr="000B71E3" w14:paraId="6B9BD4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8622A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B77B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BAF2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B0339" w14:textId="77777777"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60F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F097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A299D" w14:textId="77777777"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45A6" w14:textId="77777777" w:rsidR="002A53BD" w:rsidRPr="000B71E3" w:rsidRDefault="002A53BD" w:rsidP="002A53BD">
            <w:pPr>
              <w:pStyle w:val="TAC"/>
              <w:rPr>
                <w:sz w:val="16"/>
                <w:szCs w:val="16"/>
              </w:rPr>
            </w:pPr>
            <w:r w:rsidRPr="000B71E3">
              <w:rPr>
                <w:sz w:val="16"/>
                <w:szCs w:val="16"/>
              </w:rPr>
              <w:t>15.1.0</w:t>
            </w:r>
          </w:p>
        </w:tc>
      </w:tr>
      <w:tr w:rsidR="002A53BD" w:rsidRPr="000B71E3" w14:paraId="085F99C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318C1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7A88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8B4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63071" w14:textId="77777777"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3B2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2909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2F49D" w14:textId="77777777"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EDE35" w14:textId="77777777" w:rsidR="002A53BD" w:rsidRPr="000B71E3" w:rsidRDefault="002A53BD" w:rsidP="002A53BD">
            <w:pPr>
              <w:pStyle w:val="TAC"/>
              <w:rPr>
                <w:sz w:val="16"/>
                <w:szCs w:val="16"/>
              </w:rPr>
            </w:pPr>
            <w:r w:rsidRPr="000B71E3">
              <w:rPr>
                <w:sz w:val="16"/>
                <w:szCs w:val="16"/>
              </w:rPr>
              <w:t>15.1.0</w:t>
            </w:r>
          </w:p>
        </w:tc>
      </w:tr>
      <w:tr w:rsidR="002A53BD" w:rsidRPr="000B71E3" w14:paraId="35D74F2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9B515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B6B1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22F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1BD0F" w14:textId="77777777"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EE12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AD4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425EF" w14:textId="77777777"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FEA96" w14:textId="77777777" w:rsidR="002A53BD" w:rsidRPr="000B71E3" w:rsidRDefault="002A53BD" w:rsidP="002A53BD">
            <w:pPr>
              <w:pStyle w:val="TAC"/>
              <w:rPr>
                <w:sz w:val="16"/>
                <w:szCs w:val="16"/>
              </w:rPr>
            </w:pPr>
            <w:r w:rsidRPr="000B71E3">
              <w:rPr>
                <w:sz w:val="16"/>
                <w:szCs w:val="16"/>
              </w:rPr>
              <w:t>15.1.0</w:t>
            </w:r>
          </w:p>
        </w:tc>
      </w:tr>
      <w:tr w:rsidR="002A53BD" w:rsidRPr="000B71E3" w14:paraId="31C6B0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003D8F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611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53FC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D39AC" w14:textId="77777777"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36A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077B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DDA4D6" w14:textId="77777777"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97B2A" w14:textId="77777777" w:rsidR="002A53BD" w:rsidRPr="000B71E3" w:rsidRDefault="002A53BD" w:rsidP="002A53BD">
            <w:pPr>
              <w:pStyle w:val="TAC"/>
              <w:rPr>
                <w:sz w:val="16"/>
                <w:szCs w:val="16"/>
              </w:rPr>
            </w:pPr>
            <w:r w:rsidRPr="000B71E3">
              <w:rPr>
                <w:sz w:val="16"/>
                <w:szCs w:val="16"/>
              </w:rPr>
              <w:t>15.1.0</w:t>
            </w:r>
          </w:p>
        </w:tc>
      </w:tr>
      <w:tr w:rsidR="002A53BD" w:rsidRPr="000B71E3" w14:paraId="24E661F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B525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1A58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8C791"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D1277" w14:textId="77777777"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A44C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A509"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42CF3" w14:textId="77777777"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4895" w14:textId="77777777" w:rsidR="002A53BD" w:rsidRPr="000B71E3" w:rsidRDefault="002A53BD" w:rsidP="002A53BD">
            <w:pPr>
              <w:pStyle w:val="TAC"/>
              <w:rPr>
                <w:sz w:val="16"/>
                <w:szCs w:val="16"/>
              </w:rPr>
            </w:pPr>
            <w:r w:rsidRPr="000B71E3">
              <w:rPr>
                <w:sz w:val="16"/>
                <w:szCs w:val="16"/>
              </w:rPr>
              <w:t>15.1.0</w:t>
            </w:r>
          </w:p>
        </w:tc>
      </w:tr>
      <w:tr w:rsidR="00D75DBC" w:rsidRPr="000B71E3" w14:paraId="5B09208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48C826" w14:textId="77777777"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2F8" w14:textId="77777777"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733C6" w14:textId="77777777"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A3169" w14:textId="77777777"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653FF" w14:textId="77777777"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4915" w14:textId="77777777"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3D969B" w14:textId="77777777"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7620B" w14:textId="77777777" w:rsidR="00D75DBC" w:rsidRPr="000B71E3" w:rsidRDefault="000162FA" w:rsidP="002A53BD">
            <w:pPr>
              <w:pStyle w:val="TAC"/>
              <w:rPr>
                <w:sz w:val="16"/>
                <w:szCs w:val="16"/>
              </w:rPr>
            </w:pPr>
            <w:r>
              <w:rPr>
                <w:sz w:val="16"/>
                <w:szCs w:val="16"/>
              </w:rPr>
              <w:t>15.2.0</w:t>
            </w:r>
          </w:p>
        </w:tc>
      </w:tr>
      <w:tr w:rsidR="000F2AA3" w:rsidRPr="000B71E3" w14:paraId="2303187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30CCE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1A42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3CED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26040" w14:textId="77777777"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34AC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93BE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B741D" w14:textId="77777777"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27805" w14:textId="77777777" w:rsidR="000F2AA3" w:rsidRDefault="000F2AA3" w:rsidP="000F2AA3">
            <w:pPr>
              <w:pStyle w:val="TAC"/>
              <w:rPr>
                <w:sz w:val="16"/>
                <w:szCs w:val="16"/>
              </w:rPr>
            </w:pPr>
            <w:r>
              <w:rPr>
                <w:sz w:val="16"/>
                <w:szCs w:val="16"/>
              </w:rPr>
              <w:t>15.2.0</w:t>
            </w:r>
          </w:p>
        </w:tc>
      </w:tr>
      <w:tr w:rsidR="000F2AA3" w:rsidRPr="000B71E3" w14:paraId="6DF843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8CEF72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C96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72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C4E0" w14:textId="77777777"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07D0D"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A0DA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398BEB" w14:textId="77777777"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8A37" w14:textId="77777777" w:rsidR="000F2AA3" w:rsidRDefault="000F2AA3" w:rsidP="000F2AA3">
            <w:pPr>
              <w:pStyle w:val="TAC"/>
              <w:rPr>
                <w:sz w:val="16"/>
                <w:szCs w:val="16"/>
              </w:rPr>
            </w:pPr>
            <w:r>
              <w:rPr>
                <w:sz w:val="16"/>
                <w:szCs w:val="16"/>
              </w:rPr>
              <w:t>15.2.0</w:t>
            </w:r>
          </w:p>
        </w:tc>
      </w:tr>
      <w:tr w:rsidR="000F2AA3" w:rsidRPr="000B71E3" w14:paraId="0954EF9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478E0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02C8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85723"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3A05F" w14:textId="77777777"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415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47981"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63935" w14:textId="77777777"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D7D18" w14:textId="77777777" w:rsidR="000F2AA3" w:rsidRDefault="000F2AA3" w:rsidP="000F2AA3">
            <w:pPr>
              <w:pStyle w:val="TAC"/>
              <w:rPr>
                <w:sz w:val="16"/>
                <w:szCs w:val="16"/>
              </w:rPr>
            </w:pPr>
            <w:r>
              <w:rPr>
                <w:sz w:val="16"/>
                <w:szCs w:val="16"/>
              </w:rPr>
              <w:t>15.2.0</w:t>
            </w:r>
          </w:p>
        </w:tc>
      </w:tr>
      <w:tr w:rsidR="000F2AA3" w:rsidRPr="000B71E3" w14:paraId="48E11EE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C1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EF3F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1E38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2B70A" w14:textId="77777777"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4E45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C4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164592" w14:textId="77777777"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7BED7" w14:textId="77777777" w:rsidR="000F2AA3" w:rsidRDefault="000F2AA3" w:rsidP="000F2AA3">
            <w:pPr>
              <w:pStyle w:val="TAC"/>
              <w:rPr>
                <w:sz w:val="16"/>
                <w:szCs w:val="16"/>
              </w:rPr>
            </w:pPr>
            <w:r>
              <w:rPr>
                <w:sz w:val="16"/>
                <w:szCs w:val="16"/>
              </w:rPr>
              <w:t>15.2.0</w:t>
            </w:r>
          </w:p>
        </w:tc>
      </w:tr>
      <w:tr w:rsidR="000F2AA3" w:rsidRPr="000B71E3" w14:paraId="46277E5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F6BC48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07BB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6E65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F3654" w14:textId="77777777"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3FA2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6DA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E52D8" w14:textId="77777777"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D04A2" w14:textId="77777777" w:rsidR="000F2AA3" w:rsidRDefault="000F2AA3" w:rsidP="000F2AA3">
            <w:pPr>
              <w:pStyle w:val="TAC"/>
              <w:rPr>
                <w:sz w:val="16"/>
                <w:szCs w:val="16"/>
              </w:rPr>
            </w:pPr>
            <w:r>
              <w:rPr>
                <w:sz w:val="16"/>
                <w:szCs w:val="16"/>
              </w:rPr>
              <w:t>15.2.0</w:t>
            </w:r>
          </w:p>
        </w:tc>
      </w:tr>
      <w:tr w:rsidR="000F2AA3" w:rsidRPr="000B71E3" w14:paraId="7E4EC19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27828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6B56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B0EB6" w14:textId="77777777"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161D" w14:textId="77777777"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20A5" w14:textId="77777777"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9FF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F38B36" w14:textId="77777777"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062E4" w14:textId="77777777" w:rsidR="000F2AA3" w:rsidRDefault="000F2AA3" w:rsidP="000F2AA3">
            <w:pPr>
              <w:pStyle w:val="TAC"/>
              <w:rPr>
                <w:sz w:val="16"/>
                <w:szCs w:val="16"/>
              </w:rPr>
            </w:pPr>
            <w:r>
              <w:rPr>
                <w:sz w:val="16"/>
                <w:szCs w:val="16"/>
              </w:rPr>
              <w:t>15.2.0</w:t>
            </w:r>
          </w:p>
        </w:tc>
      </w:tr>
      <w:tr w:rsidR="000F2AA3" w:rsidRPr="000B71E3" w14:paraId="1A3C648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55B9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801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D0353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5695A" w14:textId="77777777"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6AE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E52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FDCB6" w14:textId="77777777"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32057" w14:textId="77777777" w:rsidR="000F2AA3" w:rsidRDefault="000F2AA3" w:rsidP="000F2AA3">
            <w:pPr>
              <w:pStyle w:val="TAC"/>
              <w:rPr>
                <w:sz w:val="16"/>
                <w:szCs w:val="16"/>
              </w:rPr>
            </w:pPr>
            <w:r>
              <w:rPr>
                <w:sz w:val="16"/>
                <w:szCs w:val="16"/>
              </w:rPr>
              <w:t>15.2.0</w:t>
            </w:r>
          </w:p>
        </w:tc>
      </w:tr>
      <w:tr w:rsidR="000F2AA3" w:rsidRPr="000B71E3" w14:paraId="2C47C1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E8538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816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5791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30961" w14:textId="77777777"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B78BA" w14:textId="77777777"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2AA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8DDAD" w14:textId="77777777"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23EB" w14:textId="77777777" w:rsidR="000F2AA3" w:rsidRDefault="000F2AA3" w:rsidP="000F2AA3">
            <w:pPr>
              <w:pStyle w:val="TAC"/>
              <w:rPr>
                <w:sz w:val="16"/>
                <w:szCs w:val="16"/>
              </w:rPr>
            </w:pPr>
            <w:r>
              <w:rPr>
                <w:sz w:val="16"/>
                <w:szCs w:val="16"/>
              </w:rPr>
              <w:t>15.2.0</w:t>
            </w:r>
          </w:p>
        </w:tc>
      </w:tr>
      <w:tr w:rsidR="000F2AA3" w:rsidRPr="000B71E3" w14:paraId="052AA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7DE7C8A" w14:textId="77777777" w:rsidR="000F2AA3" w:rsidRPr="000B71E3" w:rsidRDefault="000F2AA3" w:rsidP="000F2AA3">
            <w:pPr>
              <w:pStyle w:val="TAC"/>
              <w:rPr>
                <w:sz w:val="16"/>
                <w:szCs w:val="16"/>
              </w:rPr>
            </w:pPr>
            <w:r w:rsidRPr="00FC0B46">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CA0C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113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4BAF" w14:textId="77777777"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A23"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2281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487F86" w14:textId="77777777"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125FA" w14:textId="77777777" w:rsidR="000F2AA3" w:rsidRDefault="000F2AA3" w:rsidP="000F2AA3">
            <w:pPr>
              <w:pStyle w:val="TAC"/>
              <w:rPr>
                <w:sz w:val="16"/>
                <w:szCs w:val="16"/>
              </w:rPr>
            </w:pPr>
            <w:r>
              <w:rPr>
                <w:sz w:val="16"/>
                <w:szCs w:val="16"/>
              </w:rPr>
              <w:t>15.2.0</w:t>
            </w:r>
          </w:p>
        </w:tc>
      </w:tr>
      <w:tr w:rsidR="000F2AA3" w:rsidRPr="000B71E3" w14:paraId="763EA4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BC6B7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3028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5CB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A3298" w14:textId="77777777"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B867"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105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D0FE1" w14:textId="77777777"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6E868" w14:textId="77777777" w:rsidR="000F2AA3" w:rsidRDefault="000F2AA3" w:rsidP="000F2AA3">
            <w:pPr>
              <w:pStyle w:val="TAC"/>
              <w:rPr>
                <w:sz w:val="16"/>
                <w:szCs w:val="16"/>
              </w:rPr>
            </w:pPr>
            <w:r>
              <w:rPr>
                <w:sz w:val="16"/>
                <w:szCs w:val="16"/>
              </w:rPr>
              <w:t>15.2.0</w:t>
            </w:r>
          </w:p>
        </w:tc>
      </w:tr>
      <w:tr w:rsidR="000F2AA3" w:rsidRPr="000B71E3" w14:paraId="65D19A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C28E23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A265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D24A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717" w14:textId="77777777"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0D0D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15D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AA446C" w14:textId="77777777"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FDE57" w14:textId="77777777" w:rsidR="000F2AA3" w:rsidRDefault="000F2AA3" w:rsidP="000F2AA3">
            <w:pPr>
              <w:pStyle w:val="TAC"/>
              <w:rPr>
                <w:sz w:val="16"/>
                <w:szCs w:val="16"/>
              </w:rPr>
            </w:pPr>
            <w:r>
              <w:rPr>
                <w:sz w:val="16"/>
                <w:szCs w:val="16"/>
              </w:rPr>
              <w:t>15.2.0</w:t>
            </w:r>
          </w:p>
        </w:tc>
      </w:tr>
      <w:tr w:rsidR="000F2AA3" w:rsidRPr="000B71E3" w14:paraId="2A6C41D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168F3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028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92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259F" w14:textId="77777777"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4DF5"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E79F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599090" w14:textId="77777777"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8EA5" w14:textId="77777777" w:rsidR="000F2AA3" w:rsidRDefault="000F2AA3" w:rsidP="000F2AA3">
            <w:pPr>
              <w:pStyle w:val="TAC"/>
              <w:rPr>
                <w:sz w:val="16"/>
                <w:szCs w:val="16"/>
              </w:rPr>
            </w:pPr>
            <w:r>
              <w:rPr>
                <w:sz w:val="16"/>
                <w:szCs w:val="16"/>
              </w:rPr>
              <w:t>15.2.0</w:t>
            </w:r>
          </w:p>
        </w:tc>
      </w:tr>
      <w:tr w:rsidR="000F2AA3" w:rsidRPr="000B71E3" w14:paraId="3BBCA0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26714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960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C26D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BDF73" w14:textId="77777777"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81F95"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B0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C2FED6" w14:textId="77777777"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296B" w14:textId="77777777" w:rsidR="000F2AA3" w:rsidRDefault="000F2AA3" w:rsidP="000F2AA3">
            <w:pPr>
              <w:pStyle w:val="TAC"/>
              <w:rPr>
                <w:sz w:val="16"/>
                <w:szCs w:val="16"/>
              </w:rPr>
            </w:pPr>
            <w:r>
              <w:rPr>
                <w:sz w:val="16"/>
                <w:szCs w:val="16"/>
              </w:rPr>
              <w:t>15.2.0</w:t>
            </w:r>
          </w:p>
        </w:tc>
      </w:tr>
      <w:tr w:rsidR="000F2AA3" w:rsidRPr="000B71E3" w14:paraId="4B1301A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7565C7"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E75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B091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CB25" w14:textId="77777777"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31F09"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A78E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C3D10" w14:textId="77777777"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42CF" w14:textId="77777777" w:rsidR="000F2AA3" w:rsidRDefault="000F2AA3" w:rsidP="000F2AA3">
            <w:pPr>
              <w:pStyle w:val="TAC"/>
              <w:rPr>
                <w:sz w:val="16"/>
                <w:szCs w:val="16"/>
              </w:rPr>
            </w:pPr>
            <w:r>
              <w:rPr>
                <w:sz w:val="16"/>
                <w:szCs w:val="16"/>
              </w:rPr>
              <w:t>15.2.0</w:t>
            </w:r>
          </w:p>
        </w:tc>
      </w:tr>
      <w:tr w:rsidR="000F2AA3" w:rsidRPr="000B71E3" w14:paraId="5FD60E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33204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A685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8096"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D010" w14:textId="77777777"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B9ED"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70D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AEDB4" w14:textId="77777777"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E710" w14:textId="77777777" w:rsidR="000F2AA3" w:rsidRDefault="000F2AA3" w:rsidP="000F2AA3">
            <w:pPr>
              <w:pStyle w:val="TAC"/>
              <w:rPr>
                <w:sz w:val="16"/>
                <w:szCs w:val="16"/>
              </w:rPr>
            </w:pPr>
            <w:r>
              <w:rPr>
                <w:sz w:val="16"/>
                <w:szCs w:val="16"/>
              </w:rPr>
              <w:t>15.2.0</w:t>
            </w:r>
          </w:p>
        </w:tc>
      </w:tr>
      <w:tr w:rsidR="000F2AA3" w:rsidRPr="000B71E3" w14:paraId="2276329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1E50BB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052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3DB6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4F314" w14:textId="77777777"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3F5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278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C72D7A" w14:textId="77777777"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98AF" w14:textId="77777777" w:rsidR="000F2AA3" w:rsidRDefault="000F2AA3" w:rsidP="000F2AA3">
            <w:pPr>
              <w:pStyle w:val="TAC"/>
              <w:rPr>
                <w:sz w:val="16"/>
                <w:szCs w:val="16"/>
              </w:rPr>
            </w:pPr>
            <w:r>
              <w:rPr>
                <w:sz w:val="16"/>
                <w:szCs w:val="16"/>
              </w:rPr>
              <w:t>15.2.0</w:t>
            </w:r>
          </w:p>
        </w:tc>
      </w:tr>
      <w:tr w:rsidR="000F2AA3" w:rsidRPr="000B71E3" w14:paraId="10EAF8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B807DF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E1B4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9D18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90F2C" w14:textId="77777777"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7FBF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7C5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F1CDC1" w14:textId="77777777"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5A5F" w14:textId="77777777" w:rsidR="000F2AA3" w:rsidRDefault="000F2AA3" w:rsidP="000F2AA3">
            <w:pPr>
              <w:pStyle w:val="TAC"/>
              <w:rPr>
                <w:sz w:val="16"/>
                <w:szCs w:val="16"/>
              </w:rPr>
            </w:pPr>
            <w:r>
              <w:rPr>
                <w:sz w:val="16"/>
                <w:szCs w:val="16"/>
              </w:rPr>
              <w:t>15.2.0</w:t>
            </w:r>
          </w:p>
        </w:tc>
      </w:tr>
      <w:tr w:rsidR="000F2AA3" w:rsidRPr="000B71E3" w14:paraId="2951D90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5E827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9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EC8F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14A7" w14:textId="77777777"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269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DD4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C3C5E3" w14:textId="77777777"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B47E3" w14:textId="77777777" w:rsidR="000F2AA3" w:rsidRDefault="000F2AA3" w:rsidP="000F2AA3">
            <w:pPr>
              <w:pStyle w:val="TAC"/>
              <w:rPr>
                <w:sz w:val="16"/>
                <w:szCs w:val="16"/>
              </w:rPr>
            </w:pPr>
            <w:r>
              <w:rPr>
                <w:sz w:val="16"/>
                <w:szCs w:val="16"/>
              </w:rPr>
              <w:t>15.2.0</w:t>
            </w:r>
          </w:p>
        </w:tc>
      </w:tr>
      <w:tr w:rsidR="000F2AA3" w:rsidRPr="000B71E3" w14:paraId="304CFA7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3FFF4A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88D78"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80B4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5CF6D" w14:textId="77777777"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759F"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13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36AD2" w14:textId="77777777"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5DBC5" w14:textId="77777777" w:rsidR="000F2AA3" w:rsidRDefault="000F2AA3" w:rsidP="000F2AA3">
            <w:pPr>
              <w:pStyle w:val="TAC"/>
              <w:rPr>
                <w:sz w:val="16"/>
                <w:szCs w:val="16"/>
              </w:rPr>
            </w:pPr>
            <w:r>
              <w:rPr>
                <w:sz w:val="16"/>
                <w:szCs w:val="16"/>
              </w:rPr>
              <w:t>15.2.0</w:t>
            </w:r>
          </w:p>
        </w:tc>
      </w:tr>
      <w:tr w:rsidR="000F2AA3" w:rsidRPr="000B71E3" w14:paraId="363C66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31A8A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F1CE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5944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3C03" w14:textId="77777777"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1F3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FA95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B0746E" w14:textId="77777777"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F632B" w14:textId="77777777" w:rsidR="000F2AA3" w:rsidRDefault="000F2AA3" w:rsidP="000F2AA3">
            <w:pPr>
              <w:pStyle w:val="TAC"/>
              <w:rPr>
                <w:sz w:val="16"/>
                <w:szCs w:val="16"/>
              </w:rPr>
            </w:pPr>
            <w:r>
              <w:rPr>
                <w:sz w:val="16"/>
                <w:szCs w:val="16"/>
              </w:rPr>
              <w:t>15.2.0</w:t>
            </w:r>
          </w:p>
        </w:tc>
      </w:tr>
      <w:tr w:rsidR="000F2AA3" w:rsidRPr="000B71E3" w14:paraId="3B1ED7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299CD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3275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A289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5560C" w14:textId="77777777"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2CE9E"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D6F7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993F67" w14:textId="77777777"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24E33" w14:textId="77777777" w:rsidR="000F2AA3" w:rsidRDefault="000F2AA3" w:rsidP="000F2AA3">
            <w:pPr>
              <w:pStyle w:val="TAC"/>
              <w:rPr>
                <w:sz w:val="16"/>
                <w:szCs w:val="16"/>
              </w:rPr>
            </w:pPr>
            <w:r>
              <w:rPr>
                <w:sz w:val="16"/>
                <w:szCs w:val="16"/>
              </w:rPr>
              <w:t>15.2.0</w:t>
            </w:r>
          </w:p>
        </w:tc>
      </w:tr>
      <w:tr w:rsidR="000F2AA3" w:rsidRPr="000B71E3" w14:paraId="40576F0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672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94B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618BB"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CAB9" w14:textId="77777777"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100BD"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0AD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7B563D" w14:textId="77777777"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4477" w14:textId="77777777" w:rsidR="000F2AA3" w:rsidRDefault="000F2AA3" w:rsidP="000F2AA3">
            <w:pPr>
              <w:pStyle w:val="TAC"/>
              <w:rPr>
                <w:sz w:val="16"/>
                <w:szCs w:val="16"/>
              </w:rPr>
            </w:pPr>
            <w:r>
              <w:rPr>
                <w:sz w:val="16"/>
                <w:szCs w:val="16"/>
              </w:rPr>
              <w:t>15.2.0</w:t>
            </w:r>
          </w:p>
        </w:tc>
      </w:tr>
      <w:tr w:rsidR="000F2AA3" w:rsidRPr="000B71E3" w14:paraId="7156F0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54C668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5CE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D05B7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1E94E" w14:textId="77777777"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1F9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8BDE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AC6F2" w14:textId="77777777"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F254E" w14:textId="77777777" w:rsidR="000F2AA3" w:rsidRDefault="000F2AA3" w:rsidP="000F2AA3">
            <w:pPr>
              <w:pStyle w:val="TAC"/>
              <w:rPr>
                <w:sz w:val="16"/>
                <w:szCs w:val="16"/>
              </w:rPr>
            </w:pPr>
            <w:r>
              <w:rPr>
                <w:sz w:val="16"/>
                <w:szCs w:val="16"/>
              </w:rPr>
              <w:t>15.2.0</w:t>
            </w:r>
          </w:p>
        </w:tc>
      </w:tr>
      <w:tr w:rsidR="000F2AA3" w:rsidRPr="000B71E3" w14:paraId="56544FF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F5C512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113A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C2ED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D8590" w14:textId="77777777"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9932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B8C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F9FAD" w14:textId="77777777"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D8858" w14:textId="77777777" w:rsidR="000F2AA3" w:rsidRDefault="000F2AA3" w:rsidP="000F2AA3">
            <w:pPr>
              <w:pStyle w:val="TAC"/>
              <w:rPr>
                <w:sz w:val="16"/>
                <w:szCs w:val="16"/>
              </w:rPr>
            </w:pPr>
            <w:r>
              <w:rPr>
                <w:sz w:val="16"/>
                <w:szCs w:val="16"/>
              </w:rPr>
              <w:t>15.2.0</w:t>
            </w:r>
          </w:p>
        </w:tc>
      </w:tr>
      <w:tr w:rsidR="000F2AA3" w:rsidRPr="000B71E3" w14:paraId="02CC07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B9E5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DBD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F09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3B58" w14:textId="77777777"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622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55ED"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714F6B" w14:textId="77777777"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B27C" w14:textId="77777777" w:rsidR="000F2AA3" w:rsidRDefault="000F2AA3" w:rsidP="000F2AA3">
            <w:pPr>
              <w:pStyle w:val="TAC"/>
              <w:rPr>
                <w:sz w:val="16"/>
                <w:szCs w:val="16"/>
              </w:rPr>
            </w:pPr>
            <w:r>
              <w:rPr>
                <w:sz w:val="16"/>
                <w:szCs w:val="16"/>
              </w:rPr>
              <w:t>15.2.0</w:t>
            </w:r>
          </w:p>
        </w:tc>
      </w:tr>
      <w:tr w:rsidR="000F2AA3" w:rsidRPr="000B71E3" w14:paraId="6F953D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3A4C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0A60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DE6F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30ADE" w14:textId="77777777"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BED7"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0FE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81DE6D" w14:textId="77777777"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C194" w14:textId="77777777" w:rsidR="000F2AA3" w:rsidRDefault="000F2AA3" w:rsidP="000F2AA3">
            <w:pPr>
              <w:pStyle w:val="TAC"/>
              <w:rPr>
                <w:sz w:val="16"/>
                <w:szCs w:val="16"/>
              </w:rPr>
            </w:pPr>
            <w:r>
              <w:rPr>
                <w:sz w:val="16"/>
                <w:szCs w:val="16"/>
              </w:rPr>
              <w:t>15.2.0</w:t>
            </w:r>
          </w:p>
        </w:tc>
      </w:tr>
      <w:tr w:rsidR="000F2AA3" w:rsidRPr="000B71E3" w14:paraId="0A5B032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6A34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7E10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1AE5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8B7C" w14:textId="77777777"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F740"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B3EF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B9F71" w14:textId="77777777"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06261" w14:textId="77777777" w:rsidR="000F2AA3" w:rsidRDefault="000F2AA3" w:rsidP="000F2AA3">
            <w:pPr>
              <w:pStyle w:val="TAC"/>
              <w:rPr>
                <w:sz w:val="16"/>
                <w:szCs w:val="16"/>
              </w:rPr>
            </w:pPr>
            <w:r>
              <w:rPr>
                <w:sz w:val="16"/>
                <w:szCs w:val="16"/>
              </w:rPr>
              <w:t>15.2.0</w:t>
            </w:r>
          </w:p>
        </w:tc>
      </w:tr>
      <w:tr w:rsidR="000F2AA3" w:rsidRPr="000B71E3" w14:paraId="3E3A59D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948F7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086B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D2D6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41CEA" w14:textId="77777777"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61BF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CB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75D2D1" w14:textId="77777777"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83B3" w14:textId="77777777" w:rsidR="000F2AA3" w:rsidRDefault="000F2AA3" w:rsidP="000F2AA3">
            <w:pPr>
              <w:pStyle w:val="TAC"/>
              <w:rPr>
                <w:sz w:val="16"/>
                <w:szCs w:val="16"/>
              </w:rPr>
            </w:pPr>
            <w:r>
              <w:rPr>
                <w:sz w:val="16"/>
                <w:szCs w:val="16"/>
              </w:rPr>
              <w:t>15.2.0</w:t>
            </w:r>
          </w:p>
        </w:tc>
      </w:tr>
      <w:tr w:rsidR="000F2AA3" w:rsidRPr="000B71E3" w14:paraId="72784F5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94A76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7EE2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7CA5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A880F" w14:textId="77777777"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2651E"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F62F"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A2B16" w14:textId="77777777"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C5CF" w14:textId="77777777" w:rsidR="000F2AA3" w:rsidRDefault="000F2AA3" w:rsidP="000F2AA3">
            <w:pPr>
              <w:pStyle w:val="TAC"/>
              <w:rPr>
                <w:sz w:val="16"/>
                <w:szCs w:val="16"/>
              </w:rPr>
            </w:pPr>
            <w:r>
              <w:rPr>
                <w:sz w:val="16"/>
                <w:szCs w:val="16"/>
              </w:rPr>
              <w:t>15.2.0</w:t>
            </w:r>
          </w:p>
        </w:tc>
      </w:tr>
      <w:tr w:rsidR="000F2AA3" w:rsidRPr="000B71E3" w14:paraId="2B28142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C89B9B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58E8C"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A6321"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D3C4" w14:textId="77777777"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DB37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849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7E7791" w14:textId="77777777"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CB2C" w14:textId="77777777" w:rsidR="000F2AA3" w:rsidRDefault="000F2AA3" w:rsidP="000F2AA3">
            <w:pPr>
              <w:pStyle w:val="TAC"/>
              <w:rPr>
                <w:sz w:val="16"/>
                <w:szCs w:val="16"/>
              </w:rPr>
            </w:pPr>
            <w:r>
              <w:rPr>
                <w:sz w:val="16"/>
                <w:szCs w:val="16"/>
              </w:rPr>
              <w:t>15.2.0</w:t>
            </w:r>
          </w:p>
        </w:tc>
      </w:tr>
      <w:tr w:rsidR="000F2AA3" w:rsidRPr="000B71E3" w14:paraId="729BCC8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B98F1D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3D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80A1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6D9B5" w14:textId="77777777"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AE30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2B9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5E65F" w14:textId="77777777"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8BED" w14:textId="77777777" w:rsidR="000F2AA3" w:rsidRDefault="000F2AA3" w:rsidP="000F2AA3">
            <w:pPr>
              <w:pStyle w:val="TAC"/>
              <w:rPr>
                <w:sz w:val="16"/>
                <w:szCs w:val="16"/>
              </w:rPr>
            </w:pPr>
            <w:r>
              <w:rPr>
                <w:sz w:val="16"/>
                <w:szCs w:val="16"/>
              </w:rPr>
              <w:t>15.2.0</w:t>
            </w:r>
          </w:p>
        </w:tc>
      </w:tr>
      <w:tr w:rsidR="000F2AA3" w:rsidRPr="000B71E3" w14:paraId="6FBF76A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0231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59F5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4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6AB7" w14:textId="77777777"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8D2E3"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F113A"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4B1D7" w14:textId="77777777"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761CC" w14:textId="77777777" w:rsidR="000F2AA3" w:rsidRDefault="000F2AA3" w:rsidP="000F2AA3">
            <w:pPr>
              <w:pStyle w:val="TAC"/>
              <w:rPr>
                <w:sz w:val="16"/>
                <w:szCs w:val="16"/>
              </w:rPr>
            </w:pPr>
            <w:r>
              <w:rPr>
                <w:sz w:val="16"/>
                <w:szCs w:val="16"/>
              </w:rPr>
              <w:t>15.2.0</w:t>
            </w:r>
          </w:p>
        </w:tc>
      </w:tr>
      <w:tr w:rsidR="000F2AA3" w:rsidRPr="000B71E3" w14:paraId="6CA7D5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F387AB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0E1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F082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EB61" w14:textId="77777777"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AC3F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C27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9C09D9" w14:textId="77777777"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27B10" w14:textId="77777777" w:rsidR="000F2AA3" w:rsidRDefault="000F2AA3" w:rsidP="000F2AA3">
            <w:pPr>
              <w:pStyle w:val="TAC"/>
              <w:rPr>
                <w:sz w:val="16"/>
                <w:szCs w:val="16"/>
              </w:rPr>
            </w:pPr>
            <w:r>
              <w:rPr>
                <w:sz w:val="16"/>
                <w:szCs w:val="16"/>
              </w:rPr>
              <w:t>15.2.0</w:t>
            </w:r>
          </w:p>
        </w:tc>
      </w:tr>
      <w:tr w:rsidR="000F2AA3" w:rsidRPr="000B71E3" w14:paraId="5FFF58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CDA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B00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1081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F6DC8" w14:textId="77777777"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38A4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D23A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6DB7BB" w14:textId="77777777"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E304A" w14:textId="77777777" w:rsidR="000F2AA3" w:rsidRDefault="000F2AA3" w:rsidP="000F2AA3">
            <w:pPr>
              <w:pStyle w:val="TAC"/>
              <w:rPr>
                <w:sz w:val="16"/>
                <w:szCs w:val="16"/>
              </w:rPr>
            </w:pPr>
            <w:r>
              <w:rPr>
                <w:sz w:val="16"/>
                <w:szCs w:val="16"/>
              </w:rPr>
              <w:t>15.2.0</w:t>
            </w:r>
          </w:p>
        </w:tc>
      </w:tr>
      <w:tr w:rsidR="000F2AA3" w:rsidRPr="000B71E3" w14:paraId="01A6559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03785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C0E8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5122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5365B" w14:textId="77777777"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32E0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BA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DF395" w14:textId="77777777"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55CC" w14:textId="77777777" w:rsidR="000F2AA3" w:rsidRDefault="000F2AA3" w:rsidP="000F2AA3">
            <w:pPr>
              <w:pStyle w:val="TAC"/>
              <w:rPr>
                <w:sz w:val="16"/>
                <w:szCs w:val="16"/>
              </w:rPr>
            </w:pPr>
            <w:r>
              <w:rPr>
                <w:sz w:val="16"/>
                <w:szCs w:val="16"/>
              </w:rPr>
              <w:t>15.2.0</w:t>
            </w:r>
          </w:p>
        </w:tc>
      </w:tr>
      <w:tr w:rsidR="000F2AA3" w:rsidRPr="000B71E3" w14:paraId="731D4B8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52D691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4F01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BA7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771BC" w14:textId="77777777"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FD7B"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33CC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EE007" w14:textId="77777777"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488E" w14:textId="77777777" w:rsidR="000F2AA3" w:rsidRDefault="000F2AA3" w:rsidP="000F2AA3">
            <w:pPr>
              <w:pStyle w:val="TAC"/>
              <w:rPr>
                <w:sz w:val="16"/>
                <w:szCs w:val="16"/>
              </w:rPr>
            </w:pPr>
            <w:r>
              <w:rPr>
                <w:sz w:val="16"/>
                <w:szCs w:val="16"/>
              </w:rPr>
              <w:t>15.2.0</w:t>
            </w:r>
          </w:p>
        </w:tc>
      </w:tr>
      <w:tr w:rsidR="000F2AA3" w:rsidRPr="000B71E3" w14:paraId="4E3D75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E728A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41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2582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C7DCD" w14:textId="77777777"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ECC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256D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49AFE6" w14:textId="77777777"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DCD3" w14:textId="77777777" w:rsidR="000F2AA3" w:rsidRDefault="000F2AA3" w:rsidP="000F2AA3">
            <w:pPr>
              <w:pStyle w:val="TAC"/>
              <w:rPr>
                <w:sz w:val="16"/>
                <w:szCs w:val="16"/>
              </w:rPr>
            </w:pPr>
            <w:r>
              <w:rPr>
                <w:sz w:val="16"/>
                <w:szCs w:val="16"/>
              </w:rPr>
              <w:t>15.2.0</w:t>
            </w:r>
          </w:p>
        </w:tc>
      </w:tr>
      <w:tr w:rsidR="000F2AA3" w:rsidRPr="000B71E3" w14:paraId="425B7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EAA3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4F517"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B6FE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2CF6" w14:textId="77777777"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9696"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2BB5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96041" w14:textId="77777777" w:rsidR="000F2AA3" w:rsidRPr="00AC4B12" w:rsidRDefault="000F2AA3" w:rsidP="000F2AA3">
            <w:pPr>
              <w:pStyle w:val="TAL"/>
              <w:rPr>
                <w:sz w:val="16"/>
                <w:szCs w:val="16"/>
              </w:rPr>
            </w:pPr>
            <w:r w:rsidRPr="009F2F03">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E7641" w14:textId="77777777" w:rsidR="000F2AA3" w:rsidRDefault="000F2AA3" w:rsidP="000F2AA3">
            <w:pPr>
              <w:pStyle w:val="TAC"/>
              <w:rPr>
                <w:sz w:val="16"/>
                <w:szCs w:val="16"/>
              </w:rPr>
            </w:pPr>
            <w:r>
              <w:rPr>
                <w:sz w:val="16"/>
                <w:szCs w:val="16"/>
              </w:rPr>
              <w:t>15.2.0</w:t>
            </w:r>
          </w:p>
        </w:tc>
      </w:tr>
      <w:tr w:rsidR="000F2AA3" w:rsidRPr="000B71E3" w14:paraId="4E1FD5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065CB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F2DA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60A8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D8CE4" w14:textId="77777777"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F019"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1F72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F3679C" w14:textId="77777777" w:rsidR="000F2AA3" w:rsidRPr="009F2F03" w:rsidRDefault="000F2AA3" w:rsidP="000F2AA3">
            <w:pPr>
              <w:pStyle w:val="TAL"/>
              <w:rPr>
                <w:sz w:val="16"/>
                <w:szCs w:val="16"/>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AC0B5" w14:textId="77777777" w:rsidR="000F2AA3" w:rsidRDefault="000F2AA3" w:rsidP="000F2AA3">
            <w:pPr>
              <w:pStyle w:val="TAC"/>
              <w:rPr>
                <w:sz w:val="16"/>
                <w:szCs w:val="16"/>
              </w:rPr>
            </w:pPr>
            <w:r>
              <w:rPr>
                <w:sz w:val="16"/>
                <w:szCs w:val="16"/>
              </w:rPr>
              <w:t>15.2.0</w:t>
            </w:r>
          </w:p>
        </w:tc>
      </w:tr>
      <w:tr w:rsidR="000F2AA3" w:rsidRPr="000B71E3" w14:paraId="37049E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4D1DC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C5C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7270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FF110" w14:textId="77777777"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F9FE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E18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79658" w14:textId="77777777"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F89C2" w14:textId="77777777" w:rsidR="000F2AA3" w:rsidRDefault="000F2AA3" w:rsidP="000F2AA3">
            <w:pPr>
              <w:pStyle w:val="TAC"/>
              <w:rPr>
                <w:sz w:val="16"/>
                <w:szCs w:val="16"/>
              </w:rPr>
            </w:pPr>
            <w:r>
              <w:rPr>
                <w:sz w:val="16"/>
                <w:szCs w:val="16"/>
              </w:rPr>
              <w:t>15.2.0</w:t>
            </w:r>
          </w:p>
        </w:tc>
      </w:tr>
      <w:tr w:rsidR="000F2AA3" w:rsidRPr="000B71E3" w14:paraId="506A85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41C28F"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1BFE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C57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D7F35" w14:textId="77777777"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FF7A"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6C26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2C2C5A" w14:textId="77777777"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511D" w14:textId="77777777" w:rsidR="000F2AA3" w:rsidRDefault="000F2AA3" w:rsidP="000F2AA3">
            <w:pPr>
              <w:pStyle w:val="TAC"/>
              <w:rPr>
                <w:sz w:val="16"/>
                <w:szCs w:val="16"/>
              </w:rPr>
            </w:pPr>
            <w:r>
              <w:rPr>
                <w:sz w:val="16"/>
                <w:szCs w:val="16"/>
              </w:rPr>
              <w:t>15.2.0</w:t>
            </w:r>
          </w:p>
        </w:tc>
      </w:tr>
      <w:tr w:rsidR="000F2AA3" w:rsidRPr="000B71E3" w14:paraId="68A1F50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9FA38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0EC6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AD38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2029C" w14:textId="77777777"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B24B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64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1F62B" w14:textId="77777777"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A079" w14:textId="77777777" w:rsidR="000F2AA3" w:rsidRDefault="000F2AA3" w:rsidP="000F2AA3">
            <w:pPr>
              <w:pStyle w:val="TAC"/>
              <w:rPr>
                <w:sz w:val="16"/>
                <w:szCs w:val="16"/>
              </w:rPr>
            </w:pPr>
            <w:r>
              <w:rPr>
                <w:sz w:val="16"/>
                <w:szCs w:val="16"/>
              </w:rPr>
              <w:t>15.2.0</w:t>
            </w:r>
          </w:p>
        </w:tc>
      </w:tr>
      <w:tr w:rsidR="000F2AA3" w:rsidRPr="000B71E3" w14:paraId="6E057A3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15A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22E0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CF9F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6BBF" w14:textId="77777777"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8514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226C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62C95" w14:textId="77777777"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921E1" w14:textId="77777777" w:rsidR="000F2AA3" w:rsidRDefault="000F2AA3" w:rsidP="000F2AA3">
            <w:pPr>
              <w:pStyle w:val="TAC"/>
              <w:rPr>
                <w:sz w:val="16"/>
                <w:szCs w:val="16"/>
              </w:rPr>
            </w:pPr>
            <w:r>
              <w:rPr>
                <w:sz w:val="16"/>
                <w:szCs w:val="16"/>
              </w:rPr>
              <w:t>15.2.0</w:t>
            </w:r>
          </w:p>
        </w:tc>
      </w:tr>
      <w:tr w:rsidR="009F2F03" w:rsidRPr="000B71E3" w14:paraId="4AD411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2DB89D" w14:textId="77777777" w:rsidR="009F2F03" w:rsidRPr="00FC0B46" w:rsidRDefault="009F2F03" w:rsidP="000F2AA3">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40F7" w14:textId="77777777" w:rsidR="009F2F03" w:rsidRPr="001B0380"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92D14" w14:textId="77777777" w:rsidR="009F2F03" w:rsidRPr="002939B8"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34116" w14:textId="77777777" w:rsidR="009F2F03"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ED9D" w14:textId="77777777" w:rsidR="009F2F03"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C8D5C" w14:textId="77777777" w:rsidR="009F2F03"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27B66B" w14:textId="77777777" w:rsidR="009F2F03" w:rsidRDefault="009F2F03" w:rsidP="000F2AA3">
            <w:pPr>
              <w:pStyle w:val="TAL"/>
              <w:rPr>
                <w:sz w:val="16"/>
                <w:szCs w:val="16"/>
              </w:rPr>
            </w:pPr>
            <w:r w:rsidRPr="009F2F03">
              <w:rPr>
                <w:sz w:val="16"/>
                <w:szCs w:val="16"/>
              </w:rPr>
              <w:t>'TS29505_Nudr_DataRepository.yaml'</w:t>
            </w:r>
            <w:r>
              <w:rPr>
                <w:sz w:val="16"/>
                <w:szCs w:val="16"/>
              </w:rPr>
              <w:t xml:space="preserve"> changed to </w:t>
            </w:r>
            <w:r w:rsidRPr="009F2F03">
              <w:rPr>
                <w:sz w:val="16"/>
                <w:szCs w:val="16"/>
              </w:rPr>
              <w:t>'TS29505_Subscription_Data.yaml'</w:t>
            </w:r>
            <w:r>
              <w:rPr>
                <w:sz w:val="16"/>
                <w:szCs w:val="16"/>
              </w:rPr>
              <w:t xml:space="preserve"> in </w:t>
            </w:r>
            <w:r w:rsidRPr="009F2F03">
              <w:rPr>
                <w:sz w:val="16"/>
                <w:szCs w:val="16"/>
              </w:rPr>
              <w:t>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E2952" w14:textId="77777777" w:rsidR="009F2F03" w:rsidRDefault="009F2F03" w:rsidP="000F2AA3">
            <w:pPr>
              <w:pStyle w:val="TAC"/>
              <w:rPr>
                <w:sz w:val="16"/>
                <w:szCs w:val="16"/>
              </w:rPr>
            </w:pPr>
            <w:r>
              <w:rPr>
                <w:sz w:val="16"/>
                <w:szCs w:val="16"/>
              </w:rPr>
              <w:t>15.2.1</w:t>
            </w:r>
          </w:p>
        </w:tc>
      </w:tr>
      <w:tr w:rsidR="00D759D6" w:rsidRPr="000B71E3" w14:paraId="643095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BA8A62" w14:textId="77777777" w:rsidR="00D759D6" w:rsidRDefault="00D759D6"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A6F2" w14:textId="77777777" w:rsidR="00D759D6" w:rsidRPr="001B0380" w:rsidRDefault="00D759D6"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0677C" w14:textId="77777777" w:rsidR="00D759D6" w:rsidRPr="002939B8" w:rsidRDefault="00D759D6"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C429" w14:textId="77777777" w:rsidR="00D759D6" w:rsidRDefault="005426A2" w:rsidP="000F2AA3">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10A5" w14:textId="77777777" w:rsidR="00D759D6" w:rsidRDefault="00542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342D0" w14:textId="77777777" w:rsidR="00D759D6" w:rsidRDefault="00542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6FA3B" w14:textId="77777777" w:rsidR="00D759D6" w:rsidRPr="009F2F03" w:rsidRDefault="005426A2" w:rsidP="000F2AA3">
            <w:pPr>
              <w:pStyle w:val="TAL"/>
              <w:rPr>
                <w:sz w:val="16"/>
                <w:szCs w:val="16"/>
              </w:rPr>
            </w:pPr>
            <w:r w:rsidRPr="005426A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A8D02" w14:textId="77777777" w:rsidR="00D759D6" w:rsidRDefault="005426A2" w:rsidP="000F2AA3">
            <w:pPr>
              <w:pStyle w:val="TAC"/>
              <w:rPr>
                <w:sz w:val="16"/>
                <w:szCs w:val="16"/>
              </w:rPr>
            </w:pPr>
            <w:r>
              <w:rPr>
                <w:sz w:val="16"/>
                <w:szCs w:val="16"/>
              </w:rPr>
              <w:t>15.3.0</w:t>
            </w:r>
          </w:p>
        </w:tc>
      </w:tr>
      <w:tr w:rsidR="005D10AC" w:rsidRPr="000B71E3" w14:paraId="5211C75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DC129F" w14:textId="77777777" w:rsidR="005D10A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33654" w14:textId="77777777" w:rsidR="005D10A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802D0" w14:textId="77777777" w:rsidR="005D10A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DEA6" w14:textId="77777777" w:rsidR="005D10AC" w:rsidRDefault="005D10AC" w:rsidP="000F2AA3">
            <w:pPr>
              <w:pStyle w:val="TAL"/>
              <w:rPr>
                <w:sz w:val="16"/>
                <w:szCs w:val="16"/>
              </w:rPr>
            </w:pPr>
            <w:r>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4E2A" w14:textId="77777777" w:rsidR="005D10AC" w:rsidRDefault="005D10A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55C27" w14:textId="77777777" w:rsidR="005D10AC" w:rsidRDefault="005D10A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CD152B" w14:textId="77777777" w:rsidR="005D10AC" w:rsidRPr="005426A2" w:rsidRDefault="005D10AC" w:rsidP="000F2AA3">
            <w:pPr>
              <w:pStyle w:val="TAL"/>
              <w:rPr>
                <w:sz w:val="16"/>
                <w:szCs w:val="16"/>
              </w:rPr>
            </w:pPr>
            <w:r w:rsidRPr="005D10AC">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1D3A9" w14:textId="77777777" w:rsidR="005D10AC" w:rsidRDefault="00E01251" w:rsidP="000F2AA3">
            <w:pPr>
              <w:pStyle w:val="TAC"/>
              <w:rPr>
                <w:sz w:val="16"/>
                <w:szCs w:val="16"/>
              </w:rPr>
            </w:pPr>
            <w:r>
              <w:rPr>
                <w:sz w:val="16"/>
                <w:szCs w:val="16"/>
              </w:rPr>
              <w:t>15.3.0</w:t>
            </w:r>
          </w:p>
        </w:tc>
      </w:tr>
      <w:tr w:rsidR="00762771" w:rsidRPr="000B71E3" w14:paraId="66BD34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F1969B7"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956CA"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35DE5"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60438" w14:textId="77777777" w:rsidR="00762771" w:rsidRDefault="00762771" w:rsidP="000F2AA3">
            <w:pPr>
              <w:pStyle w:val="TAL"/>
              <w:rPr>
                <w:sz w:val="16"/>
                <w:szCs w:val="16"/>
              </w:rPr>
            </w:pPr>
            <w:r>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8CA5"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C678B"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CEB8D" w14:textId="77777777" w:rsidR="00762771" w:rsidRPr="005D10AC" w:rsidRDefault="00762771" w:rsidP="000F2AA3">
            <w:pPr>
              <w:pStyle w:val="TAL"/>
              <w:rPr>
                <w:sz w:val="16"/>
                <w:szCs w:val="16"/>
              </w:rPr>
            </w:pPr>
            <w:r w:rsidRPr="00762771">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578EF" w14:textId="77777777" w:rsidR="00762771" w:rsidRDefault="00E01251" w:rsidP="000F2AA3">
            <w:pPr>
              <w:pStyle w:val="TAC"/>
              <w:rPr>
                <w:sz w:val="16"/>
                <w:szCs w:val="16"/>
              </w:rPr>
            </w:pPr>
            <w:r>
              <w:rPr>
                <w:sz w:val="16"/>
                <w:szCs w:val="16"/>
              </w:rPr>
              <w:t>15.3.0</w:t>
            </w:r>
          </w:p>
        </w:tc>
      </w:tr>
      <w:tr w:rsidR="00762771" w:rsidRPr="000B71E3" w14:paraId="6635A9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87E65"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9174"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E1CA"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7C345" w14:textId="77777777" w:rsidR="00762771" w:rsidRDefault="00762771" w:rsidP="000F2AA3">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B1371"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5CD09"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7BD32" w14:textId="77777777" w:rsidR="00762771" w:rsidRPr="00762771" w:rsidRDefault="00762771" w:rsidP="000F2AA3">
            <w:pPr>
              <w:pStyle w:val="TAL"/>
              <w:rPr>
                <w:sz w:val="16"/>
                <w:szCs w:val="16"/>
              </w:rPr>
            </w:pPr>
            <w:r w:rsidRPr="00762771">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1E25C" w14:textId="77777777" w:rsidR="00762771" w:rsidRDefault="00E01251" w:rsidP="000F2AA3">
            <w:pPr>
              <w:pStyle w:val="TAC"/>
              <w:rPr>
                <w:sz w:val="16"/>
                <w:szCs w:val="16"/>
              </w:rPr>
            </w:pPr>
            <w:r>
              <w:rPr>
                <w:sz w:val="16"/>
                <w:szCs w:val="16"/>
              </w:rPr>
              <w:t>15.3.0</w:t>
            </w:r>
          </w:p>
        </w:tc>
      </w:tr>
      <w:tr w:rsidR="00D62E27" w:rsidRPr="000B71E3" w14:paraId="5A5E337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C4E661" w14:textId="77777777" w:rsidR="00D62E27"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E5B1" w14:textId="77777777" w:rsidR="00D62E27"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667199" w14:textId="77777777" w:rsidR="00D62E27"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BA33" w14:textId="77777777" w:rsidR="00D62E27" w:rsidRDefault="00D62E27" w:rsidP="000F2AA3">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3F22C" w14:textId="77777777" w:rsidR="00D62E27" w:rsidRDefault="00D62E27"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4BEF" w14:textId="77777777" w:rsidR="00D62E27" w:rsidRDefault="00D62E27"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741ABF" w14:textId="77777777" w:rsidR="00D62E27" w:rsidRPr="00762771" w:rsidRDefault="00D62E27" w:rsidP="000F2AA3">
            <w:pPr>
              <w:pStyle w:val="TAL"/>
              <w:rPr>
                <w:sz w:val="16"/>
                <w:szCs w:val="16"/>
              </w:rPr>
            </w:pPr>
            <w:r w:rsidRPr="00D62E27">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2BBDE" w14:textId="77777777" w:rsidR="00D62E27" w:rsidRDefault="00E01251" w:rsidP="000F2AA3">
            <w:pPr>
              <w:pStyle w:val="TAC"/>
              <w:rPr>
                <w:sz w:val="16"/>
                <w:szCs w:val="16"/>
              </w:rPr>
            </w:pPr>
            <w:r>
              <w:rPr>
                <w:sz w:val="16"/>
                <w:szCs w:val="16"/>
              </w:rPr>
              <w:t>15.3.0</w:t>
            </w:r>
          </w:p>
        </w:tc>
      </w:tr>
      <w:tr w:rsidR="00586A3B" w:rsidRPr="000B71E3" w14:paraId="317A17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E9A483" w14:textId="77777777" w:rsidR="00586A3B"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92396" w14:textId="77777777" w:rsidR="00586A3B"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6FDD9" w14:textId="77777777" w:rsidR="00586A3B"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524D5" w14:textId="77777777" w:rsidR="00586A3B" w:rsidRDefault="00586A3B" w:rsidP="000F2AA3">
            <w:pPr>
              <w:pStyle w:val="TAL"/>
              <w:rPr>
                <w:sz w:val="16"/>
                <w:szCs w:val="16"/>
              </w:rPr>
            </w:pPr>
            <w:r>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2BF4A" w14:textId="77777777" w:rsidR="00586A3B"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77C3" w14:textId="77777777" w:rsidR="00586A3B" w:rsidRDefault="00586A3B"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C53AD" w14:textId="77777777" w:rsidR="00586A3B" w:rsidRPr="00D62E27" w:rsidRDefault="00586A3B" w:rsidP="000F2AA3">
            <w:pPr>
              <w:pStyle w:val="TAL"/>
              <w:rPr>
                <w:sz w:val="16"/>
                <w:szCs w:val="16"/>
              </w:rPr>
            </w:pPr>
            <w:r w:rsidRPr="00586A3B">
              <w:rPr>
                <w:sz w:val="16"/>
                <w:szCs w:val="16"/>
              </w:rPr>
              <w:t>Address Editor</w:t>
            </w:r>
            <w:r w:rsidR="00A521A6">
              <w:rPr>
                <w:sz w:val="16"/>
                <w:szCs w:val="16"/>
              </w:rPr>
              <w:t>'</w:t>
            </w:r>
            <w:r w:rsidRPr="00586A3B">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2D38A" w14:textId="77777777" w:rsidR="00586A3B" w:rsidRDefault="00E01251" w:rsidP="000F2AA3">
            <w:pPr>
              <w:pStyle w:val="TAC"/>
              <w:rPr>
                <w:sz w:val="16"/>
                <w:szCs w:val="16"/>
              </w:rPr>
            </w:pPr>
            <w:r>
              <w:rPr>
                <w:sz w:val="16"/>
                <w:szCs w:val="16"/>
              </w:rPr>
              <w:t>15.3.0</w:t>
            </w:r>
          </w:p>
        </w:tc>
      </w:tr>
      <w:tr w:rsidR="00FB0C64" w:rsidRPr="000B71E3" w14:paraId="26F48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EDC039" w14:textId="77777777" w:rsidR="00FB0C6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40946" w14:textId="77777777" w:rsidR="00FB0C6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8F9C" w14:textId="77777777" w:rsidR="00FB0C6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60A98" w14:textId="77777777" w:rsidR="00FB0C64" w:rsidRDefault="00FB0C64" w:rsidP="000F2AA3">
            <w:pPr>
              <w:pStyle w:val="TAL"/>
              <w:rPr>
                <w:sz w:val="16"/>
                <w:szCs w:val="16"/>
              </w:rPr>
            </w:pPr>
            <w:r>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14887" w14:textId="77777777" w:rsidR="00FB0C64"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83EAF" w14:textId="77777777" w:rsidR="00FB0C64" w:rsidRDefault="00FB0C6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978AC" w14:textId="77777777" w:rsidR="00FB0C64" w:rsidRPr="00586A3B" w:rsidRDefault="00FB0C64" w:rsidP="000F2AA3">
            <w:pPr>
              <w:pStyle w:val="TAL"/>
              <w:rPr>
                <w:sz w:val="16"/>
                <w:szCs w:val="16"/>
              </w:rPr>
            </w:pPr>
            <w:r w:rsidRPr="00FB0C64">
              <w:rPr>
                <w:sz w:val="16"/>
                <w:szCs w:val="16"/>
              </w:rPr>
              <w:t>Remove Editor</w:t>
            </w:r>
            <w:r w:rsidR="00A521A6">
              <w:rPr>
                <w:sz w:val="16"/>
                <w:szCs w:val="16"/>
              </w:rPr>
              <w:t>'</w:t>
            </w:r>
            <w:r w:rsidRPr="00FB0C64">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21B3" w14:textId="77777777" w:rsidR="00FB0C64" w:rsidRDefault="00E01251" w:rsidP="000F2AA3">
            <w:pPr>
              <w:pStyle w:val="TAC"/>
              <w:rPr>
                <w:sz w:val="16"/>
                <w:szCs w:val="16"/>
              </w:rPr>
            </w:pPr>
            <w:r>
              <w:rPr>
                <w:sz w:val="16"/>
                <w:szCs w:val="16"/>
              </w:rPr>
              <w:t>15.3.0</w:t>
            </w:r>
          </w:p>
        </w:tc>
      </w:tr>
      <w:tr w:rsidR="00CA0E14" w:rsidRPr="000B71E3" w14:paraId="433B70E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012211" w14:textId="77777777" w:rsidR="00CA0E1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48FFB" w14:textId="77777777" w:rsidR="00CA0E1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49E07" w14:textId="77777777" w:rsidR="00CA0E1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F202D" w14:textId="77777777" w:rsidR="00CA0E14" w:rsidRDefault="00CA0E14" w:rsidP="000F2AA3">
            <w:pPr>
              <w:pStyle w:val="TAL"/>
              <w:rPr>
                <w:sz w:val="16"/>
                <w:szCs w:val="16"/>
              </w:rPr>
            </w:pPr>
            <w:r>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2994" w14:textId="77777777" w:rsidR="00CA0E14"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D454" w14:textId="77777777" w:rsidR="00CA0E14" w:rsidRDefault="00CA0E1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3B71E2" w14:textId="77777777" w:rsidR="00CA0E14" w:rsidRPr="00FB0C64" w:rsidRDefault="00CA0E14" w:rsidP="000F2AA3">
            <w:pPr>
              <w:pStyle w:val="TAL"/>
              <w:rPr>
                <w:sz w:val="16"/>
                <w:szCs w:val="16"/>
              </w:rPr>
            </w:pPr>
            <w:r w:rsidRPr="00CA0E14">
              <w:rPr>
                <w:sz w:val="16"/>
                <w:szCs w:val="16"/>
              </w:rPr>
              <w:t>Remove Editor</w:t>
            </w:r>
            <w:r w:rsidR="00A521A6">
              <w:rPr>
                <w:sz w:val="16"/>
                <w:szCs w:val="16"/>
              </w:rPr>
              <w:t>'</w:t>
            </w:r>
            <w:r w:rsidRPr="00CA0E14">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CBD00" w14:textId="77777777" w:rsidR="00CA0E14" w:rsidRDefault="00E01251" w:rsidP="000F2AA3">
            <w:pPr>
              <w:pStyle w:val="TAC"/>
              <w:rPr>
                <w:sz w:val="16"/>
                <w:szCs w:val="16"/>
              </w:rPr>
            </w:pPr>
            <w:r>
              <w:rPr>
                <w:sz w:val="16"/>
                <w:szCs w:val="16"/>
              </w:rPr>
              <w:t>15.3.0</w:t>
            </w:r>
          </w:p>
        </w:tc>
      </w:tr>
      <w:tr w:rsidR="00AC139E" w:rsidRPr="000B71E3" w14:paraId="4C2D147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6842AF" w14:textId="77777777" w:rsidR="00AC139E"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326D0" w14:textId="77777777" w:rsidR="00AC139E"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4E156" w14:textId="77777777" w:rsidR="00AC139E"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901C" w14:textId="77777777" w:rsidR="00AC139E" w:rsidRDefault="00AC139E" w:rsidP="000F2AA3">
            <w:pPr>
              <w:pStyle w:val="TAL"/>
              <w:rPr>
                <w:sz w:val="16"/>
                <w:szCs w:val="16"/>
              </w:rPr>
            </w:pPr>
            <w:r>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6635B" w14:textId="77777777" w:rsidR="00AC139E" w:rsidRDefault="00AC139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E6416" w14:textId="77777777" w:rsidR="00AC139E" w:rsidRDefault="00AC139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28B83" w14:textId="77777777" w:rsidR="00AC139E" w:rsidRPr="00CA0E14" w:rsidRDefault="00AC139E" w:rsidP="000F2AA3">
            <w:pPr>
              <w:pStyle w:val="TAL"/>
              <w:rPr>
                <w:sz w:val="16"/>
                <w:szCs w:val="16"/>
              </w:rPr>
            </w:pPr>
            <w:r w:rsidRPr="00AC139E">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1388" w14:textId="77777777" w:rsidR="00AC139E" w:rsidRDefault="00E01251" w:rsidP="000F2AA3">
            <w:pPr>
              <w:pStyle w:val="TAC"/>
              <w:rPr>
                <w:sz w:val="16"/>
                <w:szCs w:val="16"/>
              </w:rPr>
            </w:pPr>
            <w:r>
              <w:rPr>
                <w:sz w:val="16"/>
                <w:szCs w:val="16"/>
              </w:rPr>
              <w:t>15.3.0</w:t>
            </w:r>
          </w:p>
        </w:tc>
      </w:tr>
      <w:tr w:rsidR="00A82A06" w:rsidRPr="000B71E3" w14:paraId="58F2810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876B45A" w14:textId="77777777" w:rsidR="00A82A06"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1D774" w14:textId="77777777" w:rsidR="00A82A06"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37998" w14:textId="77777777" w:rsidR="00A82A06"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B130" w14:textId="77777777" w:rsidR="00A82A06" w:rsidRDefault="00A82A06" w:rsidP="000F2AA3">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204E" w14:textId="77777777" w:rsidR="00A82A06" w:rsidRDefault="00A82A06"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2E12" w14:textId="77777777" w:rsidR="00A82A06" w:rsidRDefault="00A82A06"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5E4B4B" w14:textId="77777777" w:rsidR="00A82A06" w:rsidRPr="00AC139E" w:rsidRDefault="00A82A06" w:rsidP="000F2AA3">
            <w:pPr>
              <w:pStyle w:val="TAL"/>
              <w:rPr>
                <w:sz w:val="16"/>
                <w:szCs w:val="16"/>
              </w:rPr>
            </w:pPr>
            <w:r w:rsidRPr="00A82A06">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6585" w14:textId="77777777" w:rsidR="00A82A06" w:rsidRDefault="00E01251" w:rsidP="000F2AA3">
            <w:pPr>
              <w:pStyle w:val="TAC"/>
              <w:rPr>
                <w:sz w:val="16"/>
                <w:szCs w:val="16"/>
              </w:rPr>
            </w:pPr>
            <w:r>
              <w:rPr>
                <w:sz w:val="16"/>
                <w:szCs w:val="16"/>
              </w:rPr>
              <w:t>15.3.0</w:t>
            </w:r>
          </w:p>
        </w:tc>
      </w:tr>
      <w:tr w:rsidR="0072778C" w:rsidRPr="000B71E3" w14:paraId="35E4D5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4C979F" w14:textId="77777777" w:rsidR="0072778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A3CD" w14:textId="77777777" w:rsidR="0072778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5BEAD" w14:textId="77777777" w:rsidR="0072778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A618" w14:textId="77777777" w:rsidR="0072778C" w:rsidRDefault="0072778C" w:rsidP="000F2AA3">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F035" w14:textId="77777777" w:rsidR="0072778C" w:rsidRDefault="0072778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C2D72" w14:textId="77777777" w:rsidR="0072778C" w:rsidRDefault="0072778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8428F" w14:textId="77777777" w:rsidR="0072778C" w:rsidRPr="00A82A06" w:rsidRDefault="0072778C" w:rsidP="000F2AA3">
            <w:pPr>
              <w:pStyle w:val="TAL"/>
              <w:rPr>
                <w:sz w:val="16"/>
                <w:szCs w:val="16"/>
              </w:rPr>
            </w:pPr>
            <w:r w:rsidRPr="0072778C">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11D" w14:textId="77777777" w:rsidR="0072778C" w:rsidRDefault="00E01251" w:rsidP="000F2AA3">
            <w:pPr>
              <w:pStyle w:val="TAC"/>
              <w:rPr>
                <w:sz w:val="16"/>
                <w:szCs w:val="16"/>
              </w:rPr>
            </w:pPr>
            <w:r>
              <w:rPr>
                <w:sz w:val="16"/>
                <w:szCs w:val="16"/>
              </w:rPr>
              <w:t>15.3.0</w:t>
            </w:r>
          </w:p>
        </w:tc>
      </w:tr>
      <w:tr w:rsidR="00E1294A" w:rsidRPr="000B71E3" w14:paraId="1810E3A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D49D76" w14:textId="77777777" w:rsidR="00E1294A"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982B8" w14:textId="77777777" w:rsidR="00E1294A"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8B84B" w14:textId="77777777" w:rsidR="00E1294A" w:rsidRDefault="008B0334" w:rsidP="000F2AA3">
            <w:pPr>
              <w:pStyle w:val="TAC"/>
              <w:rPr>
                <w:sz w:val="16"/>
                <w:szCs w:val="16"/>
              </w:rPr>
            </w:pPr>
            <w:r>
              <w:rPr>
                <w:sz w:val="16"/>
                <w:szCs w:val="16"/>
              </w:rPr>
              <w:t>CP-190</w:t>
            </w:r>
            <w:r w:rsidR="00D7774A">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2DADB" w14:textId="77777777" w:rsidR="00E1294A" w:rsidRDefault="00E1294A" w:rsidP="000F2AA3">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D395" w14:textId="77777777" w:rsidR="00E1294A" w:rsidRDefault="00D133BB"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BD4AC" w14:textId="77777777" w:rsidR="00E1294A" w:rsidRDefault="00E1294A"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A8048" w14:textId="77777777" w:rsidR="00E1294A" w:rsidRPr="0072778C" w:rsidRDefault="00E1294A" w:rsidP="000F2AA3">
            <w:pPr>
              <w:pStyle w:val="TAL"/>
              <w:rPr>
                <w:sz w:val="16"/>
                <w:szCs w:val="16"/>
              </w:rPr>
            </w:pPr>
            <w:r w:rsidRPr="00E1294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83409" w14:textId="77777777" w:rsidR="00E1294A" w:rsidRDefault="00E01251" w:rsidP="000F2AA3">
            <w:pPr>
              <w:pStyle w:val="TAC"/>
              <w:rPr>
                <w:sz w:val="16"/>
                <w:szCs w:val="16"/>
              </w:rPr>
            </w:pPr>
            <w:r>
              <w:rPr>
                <w:sz w:val="16"/>
                <w:szCs w:val="16"/>
              </w:rPr>
              <w:t>15.3.0</w:t>
            </w:r>
          </w:p>
        </w:tc>
      </w:tr>
      <w:tr w:rsidR="002A2082" w:rsidRPr="000B71E3" w14:paraId="6BDB92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F997B0" w14:textId="77777777" w:rsidR="002A208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D32F9" w14:textId="77777777" w:rsidR="002A208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953D9" w14:textId="77777777" w:rsidR="002A208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7A0E" w14:textId="77777777" w:rsidR="002A2082" w:rsidRDefault="002A2082" w:rsidP="000F2AA3">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15D34" w14:textId="77777777" w:rsidR="002A2082" w:rsidRDefault="002A208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15FF1" w14:textId="77777777" w:rsidR="002A2082" w:rsidRDefault="002A208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A8867" w14:textId="77777777" w:rsidR="002A2082" w:rsidRPr="00E1294A" w:rsidRDefault="002A2082" w:rsidP="000F2AA3">
            <w:pPr>
              <w:pStyle w:val="TAL"/>
              <w:rPr>
                <w:sz w:val="16"/>
                <w:szCs w:val="16"/>
              </w:rPr>
            </w:pPr>
            <w:r w:rsidRPr="002A208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FA7F7" w14:textId="77777777" w:rsidR="002A2082" w:rsidRDefault="00E01251" w:rsidP="000F2AA3">
            <w:pPr>
              <w:pStyle w:val="TAC"/>
              <w:rPr>
                <w:sz w:val="16"/>
                <w:szCs w:val="16"/>
              </w:rPr>
            </w:pPr>
            <w:r>
              <w:rPr>
                <w:sz w:val="16"/>
                <w:szCs w:val="16"/>
              </w:rPr>
              <w:t>15.3.0</w:t>
            </w:r>
          </w:p>
        </w:tc>
      </w:tr>
      <w:tr w:rsidR="003316A2" w:rsidRPr="000B71E3" w14:paraId="1A864C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1972966" w14:textId="77777777" w:rsidR="003316A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C288F" w14:textId="77777777" w:rsidR="003316A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CF579" w14:textId="77777777" w:rsidR="003316A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2928" w14:textId="77777777" w:rsidR="003316A2" w:rsidRDefault="003316A2" w:rsidP="000F2AA3">
            <w:pPr>
              <w:pStyle w:val="TAL"/>
              <w:rPr>
                <w:sz w:val="16"/>
                <w:szCs w:val="16"/>
              </w:rPr>
            </w:pPr>
            <w:r>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A34C" w14:textId="77777777" w:rsidR="003316A2" w:rsidRDefault="00331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6431" w14:textId="77777777" w:rsidR="003316A2" w:rsidRDefault="00331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A7903" w14:textId="77777777" w:rsidR="003316A2" w:rsidRPr="002A2082" w:rsidRDefault="003316A2" w:rsidP="000F2AA3">
            <w:pPr>
              <w:pStyle w:val="TAL"/>
              <w:rPr>
                <w:sz w:val="16"/>
                <w:szCs w:val="16"/>
              </w:rPr>
            </w:pPr>
            <w:r w:rsidRPr="003316A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5C15" w14:textId="77777777" w:rsidR="003316A2" w:rsidRDefault="00E01251" w:rsidP="000F2AA3">
            <w:pPr>
              <w:pStyle w:val="TAC"/>
              <w:rPr>
                <w:sz w:val="16"/>
                <w:szCs w:val="16"/>
              </w:rPr>
            </w:pPr>
            <w:r>
              <w:rPr>
                <w:sz w:val="16"/>
                <w:szCs w:val="16"/>
              </w:rPr>
              <w:t>15.3.0</w:t>
            </w:r>
          </w:p>
        </w:tc>
      </w:tr>
      <w:tr w:rsidR="000E0FE8" w:rsidRPr="000B71E3" w14:paraId="7FFEDC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1E6295" w14:textId="77777777" w:rsidR="000E0FE8"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8CC05" w14:textId="77777777" w:rsidR="000E0FE8"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7FC9" w14:textId="77777777" w:rsidR="000E0FE8"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FCB0" w14:textId="77777777" w:rsidR="000E0FE8" w:rsidRDefault="000E0FE8" w:rsidP="000F2AA3">
            <w:pPr>
              <w:pStyle w:val="TAL"/>
              <w:rPr>
                <w:sz w:val="16"/>
                <w:szCs w:val="16"/>
              </w:rPr>
            </w:pPr>
            <w:r>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3E565" w14:textId="77777777" w:rsidR="000E0FE8" w:rsidRDefault="000E0FE8"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43E65" w14:textId="77777777" w:rsidR="000E0FE8" w:rsidRDefault="000E0FE8"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DA4EFC" w14:textId="77777777" w:rsidR="000E0FE8" w:rsidRPr="003316A2" w:rsidRDefault="000E0FE8" w:rsidP="000F2AA3">
            <w:pPr>
              <w:pStyle w:val="TAL"/>
              <w:rPr>
                <w:sz w:val="16"/>
                <w:szCs w:val="16"/>
              </w:rPr>
            </w:pPr>
            <w:r w:rsidRPr="000E0FE8">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4C60D" w14:textId="77777777" w:rsidR="000E0FE8" w:rsidRDefault="00E01251" w:rsidP="000F2AA3">
            <w:pPr>
              <w:pStyle w:val="TAC"/>
              <w:rPr>
                <w:sz w:val="16"/>
                <w:szCs w:val="16"/>
              </w:rPr>
            </w:pPr>
            <w:r>
              <w:rPr>
                <w:sz w:val="16"/>
                <w:szCs w:val="16"/>
              </w:rPr>
              <w:t>15.3.0</w:t>
            </w:r>
          </w:p>
        </w:tc>
      </w:tr>
      <w:tr w:rsidR="00C005F9" w:rsidRPr="000B71E3" w14:paraId="0EC57E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6C7CC0" w14:textId="77777777" w:rsidR="00C005F9"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AC9DD" w14:textId="77777777" w:rsidR="00C005F9"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DD5B" w14:textId="77777777" w:rsidR="00C005F9"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EBD22" w14:textId="77777777" w:rsidR="00C005F9" w:rsidRDefault="00C005F9" w:rsidP="000F2AA3">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895C" w14:textId="77777777" w:rsidR="00C005F9" w:rsidRDefault="00C005F9"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742" w14:textId="77777777" w:rsidR="00C005F9" w:rsidRDefault="00C005F9"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14215F" w14:textId="77777777" w:rsidR="00C005F9" w:rsidRPr="000E0FE8" w:rsidRDefault="00C005F9" w:rsidP="000F2AA3">
            <w:pPr>
              <w:pStyle w:val="TAL"/>
              <w:rPr>
                <w:sz w:val="16"/>
                <w:szCs w:val="16"/>
              </w:rPr>
            </w:pPr>
            <w:r w:rsidRPr="00C005F9">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FB4D" w14:textId="77777777" w:rsidR="00C005F9" w:rsidRDefault="00E01251" w:rsidP="000F2AA3">
            <w:pPr>
              <w:pStyle w:val="TAC"/>
              <w:rPr>
                <w:sz w:val="16"/>
                <w:szCs w:val="16"/>
              </w:rPr>
            </w:pPr>
            <w:r>
              <w:rPr>
                <w:sz w:val="16"/>
                <w:szCs w:val="16"/>
              </w:rPr>
              <w:t>15.3.0</w:t>
            </w:r>
          </w:p>
        </w:tc>
      </w:tr>
      <w:tr w:rsidR="00862EB4" w:rsidRPr="000B71E3" w14:paraId="2E07D9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A169A2" w14:textId="77777777" w:rsidR="00862EB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5B45" w14:textId="77777777" w:rsidR="00862EB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43BA" w14:textId="77777777" w:rsidR="00862EB4" w:rsidRDefault="008B0334" w:rsidP="000F2AA3">
            <w:pPr>
              <w:pStyle w:val="TAC"/>
              <w:rPr>
                <w:sz w:val="16"/>
                <w:szCs w:val="16"/>
              </w:rPr>
            </w:pPr>
            <w:r>
              <w:rPr>
                <w:sz w:val="16"/>
                <w:szCs w:val="16"/>
              </w:rPr>
              <w:t>CP-190</w:t>
            </w:r>
            <w:r w:rsidR="005166A3">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3125C" w14:textId="77777777" w:rsidR="00862EB4" w:rsidRDefault="00434315" w:rsidP="000F2AA3">
            <w:pPr>
              <w:pStyle w:val="TAL"/>
              <w:rPr>
                <w:sz w:val="16"/>
                <w:szCs w:val="16"/>
              </w:rPr>
            </w:pPr>
            <w:r>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41A75" w14:textId="77777777" w:rsidR="00862EB4" w:rsidRDefault="00EE71FA"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B579" w14:textId="77777777" w:rsidR="00862EB4" w:rsidRDefault="00434315"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29BAED" w14:textId="77777777" w:rsidR="00862EB4" w:rsidRPr="00C005F9" w:rsidRDefault="00434315" w:rsidP="000F2AA3">
            <w:pPr>
              <w:pStyle w:val="TAL"/>
              <w:rPr>
                <w:sz w:val="16"/>
                <w:szCs w:val="16"/>
              </w:rPr>
            </w:pPr>
            <w:r w:rsidRPr="00434315">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4DE7A" w14:textId="77777777" w:rsidR="00862EB4" w:rsidRDefault="00E01251" w:rsidP="000F2AA3">
            <w:pPr>
              <w:pStyle w:val="TAC"/>
              <w:rPr>
                <w:sz w:val="16"/>
                <w:szCs w:val="16"/>
              </w:rPr>
            </w:pPr>
            <w:r>
              <w:rPr>
                <w:sz w:val="16"/>
                <w:szCs w:val="16"/>
              </w:rPr>
              <w:t>15.3.0</w:t>
            </w:r>
          </w:p>
        </w:tc>
      </w:tr>
      <w:tr w:rsidR="00CE6B0C" w:rsidRPr="000B71E3" w14:paraId="74FF924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42BFC9"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46C0B"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1BCBC"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250DC" w14:textId="77777777" w:rsidR="00CE6B0C" w:rsidRDefault="00CE6B0C" w:rsidP="000F2AA3">
            <w:pPr>
              <w:pStyle w:val="TAL"/>
              <w:rPr>
                <w:sz w:val="16"/>
                <w:szCs w:val="16"/>
              </w:rPr>
            </w:pPr>
            <w:r>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FC95" w14:textId="77777777" w:rsidR="00CE6B0C" w:rsidRDefault="00CE6B0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AD94A" w14:textId="77777777" w:rsidR="00CE6B0C" w:rsidRDefault="00CE6B0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EBAB4" w14:textId="77777777" w:rsidR="00CE6B0C" w:rsidRPr="00434315" w:rsidRDefault="00CE6B0C" w:rsidP="000F2AA3">
            <w:pPr>
              <w:pStyle w:val="TAL"/>
              <w:rPr>
                <w:sz w:val="16"/>
                <w:szCs w:val="16"/>
              </w:rPr>
            </w:pPr>
            <w:r w:rsidRPr="00CE6B0C">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D8EE3" w14:textId="77777777" w:rsidR="00CE6B0C" w:rsidRDefault="00E01251" w:rsidP="000F2AA3">
            <w:pPr>
              <w:pStyle w:val="TAC"/>
              <w:rPr>
                <w:sz w:val="16"/>
                <w:szCs w:val="16"/>
              </w:rPr>
            </w:pPr>
            <w:r>
              <w:rPr>
                <w:sz w:val="16"/>
                <w:szCs w:val="16"/>
              </w:rPr>
              <w:t>15.3.0</w:t>
            </w:r>
          </w:p>
        </w:tc>
      </w:tr>
      <w:tr w:rsidR="00CE6B0C" w:rsidRPr="000B71E3" w14:paraId="315146C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9B7248"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887"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481F8"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AFBC2" w14:textId="77777777" w:rsidR="00CE6B0C" w:rsidRDefault="000C34F0" w:rsidP="000F2AA3">
            <w:pPr>
              <w:pStyle w:val="TAL"/>
              <w:rPr>
                <w:sz w:val="16"/>
                <w:szCs w:val="16"/>
              </w:rPr>
            </w:pPr>
            <w:r>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1432" w14:textId="77777777" w:rsidR="00CE6B0C" w:rsidRDefault="000C34F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B063" w14:textId="77777777" w:rsidR="00CE6B0C"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380DC" w14:textId="77777777" w:rsidR="00CE6B0C" w:rsidRPr="00CE6B0C" w:rsidRDefault="000C34F0" w:rsidP="000F2AA3">
            <w:pPr>
              <w:pStyle w:val="TAL"/>
              <w:rPr>
                <w:sz w:val="16"/>
                <w:szCs w:val="16"/>
              </w:rPr>
            </w:pPr>
            <w:r>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48EB" w14:textId="77777777" w:rsidR="00CE6B0C" w:rsidRDefault="00E01251" w:rsidP="000F2AA3">
            <w:pPr>
              <w:pStyle w:val="TAC"/>
              <w:rPr>
                <w:sz w:val="16"/>
                <w:szCs w:val="16"/>
              </w:rPr>
            </w:pPr>
            <w:r>
              <w:rPr>
                <w:sz w:val="16"/>
                <w:szCs w:val="16"/>
              </w:rPr>
              <w:t>15.3.0</w:t>
            </w:r>
          </w:p>
        </w:tc>
      </w:tr>
      <w:tr w:rsidR="000C34F0" w:rsidRPr="000B71E3" w14:paraId="1785B9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14E6E2" w14:textId="77777777" w:rsidR="000C34F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A347C" w14:textId="77777777" w:rsidR="000C34F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C3E5B" w14:textId="77777777" w:rsidR="000C34F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10393" w14:textId="77777777" w:rsidR="000C34F0" w:rsidRDefault="000C34F0" w:rsidP="000F2AA3">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E20F" w14:textId="77777777" w:rsidR="000C34F0" w:rsidRDefault="000C34F0"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A7A" w14:textId="77777777" w:rsidR="000C34F0"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56CC11" w14:textId="77777777" w:rsidR="000C34F0" w:rsidRDefault="000C34F0" w:rsidP="000F2AA3">
            <w:pPr>
              <w:pStyle w:val="TAL"/>
              <w:rPr>
                <w:sz w:val="16"/>
                <w:szCs w:val="16"/>
              </w:rPr>
            </w:pPr>
            <w:r w:rsidRPr="000C34F0">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F8889" w14:textId="77777777" w:rsidR="000C34F0" w:rsidRDefault="00E01251" w:rsidP="000F2AA3">
            <w:pPr>
              <w:pStyle w:val="TAC"/>
              <w:rPr>
                <w:sz w:val="16"/>
                <w:szCs w:val="16"/>
              </w:rPr>
            </w:pPr>
            <w:r>
              <w:rPr>
                <w:sz w:val="16"/>
                <w:szCs w:val="16"/>
              </w:rPr>
              <w:t>15.3.0</w:t>
            </w:r>
          </w:p>
        </w:tc>
      </w:tr>
      <w:tr w:rsidR="00DC7B40" w:rsidRPr="000B71E3" w14:paraId="65F85B5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282" w14:textId="77777777" w:rsidR="00DC7B4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2752" w14:textId="77777777" w:rsidR="00DC7B4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64112" w14:textId="77777777" w:rsidR="00DC7B4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B0DEF" w14:textId="77777777" w:rsidR="00DC7B40" w:rsidRDefault="00DC7B40" w:rsidP="000F2AA3">
            <w:pPr>
              <w:pStyle w:val="TAL"/>
              <w:rPr>
                <w:sz w:val="16"/>
                <w:szCs w:val="16"/>
              </w:rPr>
            </w:pPr>
            <w:r>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7747" w14:textId="77777777" w:rsidR="00DC7B40" w:rsidRDefault="00DC7B4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6A899" w14:textId="77777777" w:rsidR="00DC7B40" w:rsidRDefault="00DC7B4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AECC34" w14:textId="77777777" w:rsidR="00DC7B40" w:rsidRPr="000C34F0" w:rsidRDefault="00DC7B40" w:rsidP="000F2AA3">
            <w:pPr>
              <w:pStyle w:val="TAL"/>
              <w:rPr>
                <w:sz w:val="16"/>
                <w:szCs w:val="16"/>
              </w:rPr>
            </w:pPr>
            <w:r w:rsidRPr="00DC7B40">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9977" w14:textId="77777777" w:rsidR="00DC7B40" w:rsidRDefault="00E01251" w:rsidP="000F2AA3">
            <w:pPr>
              <w:pStyle w:val="TAC"/>
              <w:rPr>
                <w:sz w:val="16"/>
                <w:szCs w:val="16"/>
              </w:rPr>
            </w:pPr>
            <w:r>
              <w:rPr>
                <w:sz w:val="16"/>
                <w:szCs w:val="16"/>
              </w:rPr>
              <w:t>15.3.0</w:t>
            </w:r>
          </w:p>
        </w:tc>
      </w:tr>
      <w:tr w:rsidR="00C21133" w:rsidRPr="000B71E3" w14:paraId="7A544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D63025" w14:textId="77777777" w:rsidR="00C21133"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1ACBE" w14:textId="77777777" w:rsidR="00C21133"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CE2CC" w14:textId="77777777" w:rsidR="00C21133"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5638F" w14:textId="77777777" w:rsidR="00C21133" w:rsidRDefault="00C21133" w:rsidP="000F2AA3">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9284F" w14:textId="77777777" w:rsidR="00C21133" w:rsidRDefault="00C2113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43DB" w14:textId="77777777" w:rsidR="00C21133" w:rsidRDefault="00C2113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83E46D" w14:textId="77777777" w:rsidR="00C21133" w:rsidRPr="00DC7B40" w:rsidRDefault="00C21133" w:rsidP="000F2AA3">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F0876" w14:textId="77777777" w:rsidR="00C21133" w:rsidRDefault="00E01251" w:rsidP="000F2AA3">
            <w:pPr>
              <w:pStyle w:val="TAC"/>
              <w:rPr>
                <w:sz w:val="16"/>
                <w:szCs w:val="16"/>
              </w:rPr>
            </w:pPr>
            <w:r>
              <w:rPr>
                <w:sz w:val="16"/>
                <w:szCs w:val="16"/>
              </w:rPr>
              <w:t>15.3.0</w:t>
            </w:r>
          </w:p>
        </w:tc>
      </w:tr>
      <w:tr w:rsidR="008B0334" w:rsidRPr="000B71E3" w14:paraId="6C4F4F2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E75A67D" w14:textId="77777777" w:rsidR="008B0334" w:rsidRDefault="00E01251"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0CA5F" w14:textId="77777777" w:rsidR="008B0334" w:rsidRDefault="00E01251"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08ADC" w14:textId="77777777" w:rsidR="008B0334" w:rsidRDefault="00E01251" w:rsidP="000F2AA3">
            <w:pPr>
              <w:pStyle w:val="TAC"/>
              <w:rPr>
                <w:sz w:val="16"/>
                <w:szCs w:val="16"/>
              </w:rPr>
            </w:pPr>
            <w:r>
              <w:rPr>
                <w:sz w:val="16"/>
                <w:szCs w:val="16"/>
              </w:rPr>
              <w:t>CP-190</w:t>
            </w:r>
            <w:r w:rsidR="00F13AD5">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BE66D" w14:textId="77777777" w:rsidR="008B0334" w:rsidRDefault="00E01251" w:rsidP="000F2AA3">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A889" w14:textId="77777777" w:rsidR="008B0334" w:rsidRDefault="00F13AD5"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4771" w14:textId="77777777" w:rsidR="008B0334" w:rsidRDefault="00E0125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29251" w14:textId="77777777" w:rsidR="008B0334" w:rsidRDefault="00E01251" w:rsidP="000F2AA3">
            <w:pPr>
              <w:pStyle w:val="TAL"/>
              <w:rPr>
                <w:sz w:val="16"/>
                <w:szCs w:val="16"/>
              </w:rPr>
            </w:pPr>
            <w:r w:rsidRPr="00E01251">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40637" w14:textId="77777777" w:rsidR="008B0334" w:rsidRDefault="00E01251" w:rsidP="000F2AA3">
            <w:pPr>
              <w:pStyle w:val="TAC"/>
              <w:rPr>
                <w:sz w:val="16"/>
                <w:szCs w:val="16"/>
              </w:rPr>
            </w:pPr>
            <w:r>
              <w:rPr>
                <w:sz w:val="16"/>
                <w:szCs w:val="16"/>
              </w:rPr>
              <w:t>15.3.0</w:t>
            </w:r>
          </w:p>
        </w:tc>
      </w:tr>
      <w:tr w:rsidR="00762CDE" w:rsidRPr="000B71E3" w14:paraId="14DC30A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99DAACC" w14:textId="77777777" w:rsidR="00762CDE" w:rsidRDefault="00762CDE" w:rsidP="000F2AA3">
            <w:pPr>
              <w:pStyle w:val="TAC"/>
              <w:rPr>
                <w:sz w:val="16"/>
                <w:szCs w:val="16"/>
              </w:rPr>
            </w:pPr>
            <w:r>
              <w:rPr>
                <w:sz w:val="16"/>
                <w:szCs w:val="16"/>
              </w:rPr>
              <w:t>2019-0</w:t>
            </w:r>
            <w:r w:rsidR="00D229C5">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E1D29" w14:textId="77777777" w:rsidR="00762CDE" w:rsidRDefault="00D229C5" w:rsidP="000F2AA3">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1B1EB" w14:textId="77777777" w:rsidR="00762CDE" w:rsidRDefault="00D229C5" w:rsidP="000F2AA3">
            <w:pPr>
              <w:pStyle w:val="TAC"/>
              <w:rPr>
                <w:sz w:val="16"/>
                <w:szCs w:val="16"/>
              </w:rPr>
            </w:pPr>
            <w:r>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3604E" w14:textId="77777777" w:rsidR="00762CDE" w:rsidRDefault="00762CDE" w:rsidP="000F2AA3">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28BAA" w14:textId="77777777" w:rsidR="00762CDE" w:rsidRDefault="00762CD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4F85C" w14:textId="77777777" w:rsidR="00762CDE" w:rsidRDefault="00762CD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A8C826" w14:textId="77777777" w:rsidR="00762CDE" w:rsidRPr="00E01251" w:rsidRDefault="00762CDE" w:rsidP="000F2AA3">
            <w:pPr>
              <w:pStyle w:val="TAL"/>
              <w:rPr>
                <w:sz w:val="16"/>
                <w:szCs w:val="16"/>
              </w:rPr>
            </w:pPr>
            <w:r w:rsidRPr="007B7BE4">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4C4" w14:textId="77777777" w:rsidR="00762CDE" w:rsidRDefault="00762CDE" w:rsidP="000F2AA3">
            <w:pPr>
              <w:pStyle w:val="TAC"/>
              <w:rPr>
                <w:sz w:val="16"/>
                <w:szCs w:val="16"/>
              </w:rPr>
            </w:pPr>
            <w:r>
              <w:rPr>
                <w:sz w:val="16"/>
                <w:szCs w:val="16"/>
              </w:rPr>
              <w:t>15.4.0</w:t>
            </w:r>
          </w:p>
        </w:tc>
      </w:tr>
      <w:tr w:rsidR="00D229C5" w:rsidRPr="000B71E3" w14:paraId="007423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441EDC"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0B8BB"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BE3D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2CA2" w14:textId="77777777" w:rsidR="00D229C5" w:rsidRDefault="00D229C5" w:rsidP="00D229C5">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D1CFD"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037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276890" w14:textId="77777777" w:rsidR="00D229C5" w:rsidRPr="00762CDE" w:rsidRDefault="00D229C5" w:rsidP="00D229C5">
            <w:pPr>
              <w:pStyle w:val="TAL"/>
              <w:rPr>
                <w:sz w:val="16"/>
                <w:szCs w:val="16"/>
              </w:rPr>
            </w:pPr>
            <w:r w:rsidRPr="00762CDE">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39B" w14:textId="77777777" w:rsidR="00D229C5" w:rsidRDefault="00D229C5" w:rsidP="00D229C5">
            <w:pPr>
              <w:pStyle w:val="TAC"/>
              <w:rPr>
                <w:sz w:val="16"/>
                <w:szCs w:val="16"/>
              </w:rPr>
            </w:pPr>
            <w:r>
              <w:rPr>
                <w:sz w:val="16"/>
                <w:szCs w:val="16"/>
              </w:rPr>
              <w:t>15.4.0</w:t>
            </w:r>
          </w:p>
        </w:tc>
      </w:tr>
      <w:tr w:rsidR="00D229C5" w:rsidRPr="000B71E3" w14:paraId="4F981F3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2812CF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4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D5D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B497" w14:textId="77777777" w:rsidR="00D229C5" w:rsidRDefault="00D229C5" w:rsidP="00D229C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D82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9FA7"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E79F34" w14:textId="77777777" w:rsidR="00D229C5" w:rsidRPr="00762CDE" w:rsidRDefault="00D229C5" w:rsidP="00D229C5">
            <w:pPr>
              <w:pStyle w:val="TAL"/>
              <w:rPr>
                <w:sz w:val="16"/>
                <w:szCs w:val="16"/>
              </w:rPr>
            </w:pPr>
            <w:r>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33B55" w14:textId="77777777" w:rsidR="00D229C5" w:rsidRDefault="00D229C5" w:rsidP="00D229C5">
            <w:pPr>
              <w:pStyle w:val="TAC"/>
              <w:rPr>
                <w:sz w:val="16"/>
                <w:szCs w:val="16"/>
              </w:rPr>
            </w:pPr>
            <w:r>
              <w:rPr>
                <w:sz w:val="16"/>
                <w:szCs w:val="16"/>
              </w:rPr>
              <w:t>15.4.0</w:t>
            </w:r>
          </w:p>
        </w:tc>
      </w:tr>
      <w:tr w:rsidR="00D229C5" w:rsidRPr="000B71E3" w14:paraId="4DAE4A7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F2F985"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B2A0D"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FA2E"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29F2A" w14:textId="77777777" w:rsidR="00D229C5" w:rsidRDefault="00D229C5" w:rsidP="00D229C5">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0C9A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5CD4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04DE4" w14:textId="77777777" w:rsidR="00D229C5" w:rsidRDefault="00D229C5" w:rsidP="00D229C5">
            <w:pPr>
              <w:pStyle w:val="TAL"/>
              <w:rPr>
                <w:sz w:val="16"/>
                <w:szCs w:val="16"/>
              </w:rPr>
            </w:pPr>
            <w:r w:rsidRPr="007B7BE4">
              <w:rPr>
                <w:sz w:val="16"/>
                <w:szCs w:val="16"/>
              </w:rPr>
              <w:t xml:space="preserve">Essential Corrections and Re-arrange </w:t>
            </w:r>
            <w:r w:rsidR="000647B6">
              <w:rPr>
                <w:sz w:val="16"/>
                <w:szCs w:val="16"/>
              </w:rPr>
              <w:t>Clause</w:t>
            </w:r>
            <w:r w:rsidRPr="007B7BE4">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19C4" w14:textId="77777777" w:rsidR="00D229C5" w:rsidRDefault="00D229C5" w:rsidP="00D229C5">
            <w:pPr>
              <w:pStyle w:val="TAC"/>
              <w:rPr>
                <w:sz w:val="16"/>
                <w:szCs w:val="16"/>
              </w:rPr>
            </w:pPr>
            <w:r>
              <w:rPr>
                <w:sz w:val="16"/>
                <w:szCs w:val="16"/>
              </w:rPr>
              <w:t>15.4.0</w:t>
            </w:r>
          </w:p>
        </w:tc>
      </w:tr>
      <w:tr w:rsidR="00D229C5" w:rsidRPr="000B71E3" w14:paraId="3713A1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26AD3E0"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17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F501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10F8" w14:textId="77777777" w:rsidR="00D229C5" w:rsidRDefault="00D229C5" w:rsidP="00D229C5">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7BDAF"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8FE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18D00" w14:textId="77777777" w:rsidR="00D229C5" w:rsidRPr="00454E66" w:rsidRDefault="00D229C5" w:rsidP="00D229C5">
            <w:pPr>
              <w:pStyle w:val="TAL"/>
              <w:rPr>
                <w:sz w:val="16"/>
                <w:szCs w:val="16"/>
              </w:rPr>
            </w:pPr>
            <w:r w:rsidRPr="007B7BE4">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0B0C" w14:textId="77777777" w:rsidR="00D229C5" w:rsidRDefault="00D229C5" w:rsidP="00D229C5">
            <w:pPr>
              <w:pStyle w:val="TAC"/>
              <w:rPr>
                <w:sz w:val="16"/>
                <w:szCs w:val="16"/>
              </w:rPr>
            </w:pPr>
            <w:r>
              <w:rPr>
                <w:sz w:val="16"/>
                <w:szCs w:val="16"/>
              </w:rPr>
              <w:t>15.4.0</w:t>
            </w:r>
          </w:p>
        </w:tc>
      </w:tr>
      <w:tr w:rsidR="00D229C5" w:rsidRPr="000B71E3" w14:paraId="242D20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71D0E0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0FCB7"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BB2DA"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1BC8" w14:textId="77777777" w:rsidR="00D229C5" w:rsidRDefault="00D229C5" w:rsidP="00D229C5">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8AAF"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40E3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128E2" w14:textId="77777777" w:rsidR="00D229C5" w:rsidRPr="004A06C4" w:rsidRDefault="00D229C5" w:rsidP="00D229C5">
            <w:pPr>
              <w:pStyle w:val="TAL"/>
              <w:rPr>
                <w:sz w:val="16"/>
                <w:szCs w:val="16"/>
              </w:rPr>
            </w:pPr>
            <w:r w:rsidRPr="007B7BE4">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3556" w14:textId="77777777" w:rsidR="00D229C5" w:rsidRDefault="00D229C5" w:rsidP="00D229C5">
            <w:pPr>
              <w:pStyle w:val="TAC"/>
              <w:rPr>
                <w:sz w:val="16"/>
                <w:szCs w:val="16"/>
              </w:rPr>
            </w:pPr>
            <w:r>
              <w:rPr>
                <w:sz w:val="16"/>
                <w:szCs w:val="16"/>
              </w:rPr>
              <w:t>15.4.0</w:t>
            </w:r>
          </w:p>
        </w:tc>
      </w:tr>
      <w:tr w:rsidR="00D229C5" w:rsidRPr="000B71E3" w14:paraId="2DF5DF5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262B7"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1ECD6"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860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0ABD" w14:textId="77777777" w:rsidR="00D229C5" w:rsidRDefault="00D229C5" w:rsidP="00D229C5">
            <w:pPr>
              <w:pStyle w:val="TAL"/>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D2FE" w14:textId="77777777" w:rsidR="00D229C5" w:rsidRDefault="00D229C5" w:rsidP="00D229C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84E6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500D0" w14:textId="77777777" w:rsidR="00D229C5" w:rsidRPr="00604996" w:rsidRDefault="00D229C5" w:rsidP="00D229C5">
            <w:pPr>
              <w:pStyle w:val="TAL"/>
              <w:rPr>
                <w:sz w:val="16"/>
                <w:szCs w:val="16"/>
              </w:rPr>
            </w:pPr>
            <w:r w:rsidRPr="007B7BE4">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D1044" w14:textId="77777777" w:rsidR="00D229C5" w:rsidRDefault="00D229C5" w:rsidP="00D229C5">
            <w:pPr>
              <w:pStyle w:val="TAC"/>
              <w:rPr>
                <w:sz w:val="16"/>
                <w:szCs w:val="16"/>
              </w:rPr>
            </w:pPr>
            <w:r>
              <w:rPr>
                <w:sz w:val="16"/>
                <w:szCs w:val="16"/>
              </w:rPr>
              <w:t>15.4.0</w:t>
            </w:r>
          </w:p>
        </w:tc>
      </w:tr>
      <w:tr w:rsidR="00D229C5" w:rsidRPr="000B71E3" w14:paraId="4F18B0F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85CFE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3C03"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C254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F7ECB" w14:textId="77777777" w:rsidR="00D229C5" w:rsidRDefault="00D229C5" w:rsidP="00D229C5">
            <w:pPr>
              <w:pStyle w:val="TAL"/>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15B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59B4"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F73AE3" w14:textId="77777777" w:rsidR="00D229C5" w:rsidRPr="0024669D" w:rsidRDefault="00D229C5" w:rsidP="00D229C5">
            <w:pPr>
              <w:pStyle w:val="TAL"/>
              <w:rPr>
                <w:sz w:val="16"/>
                <w:szCs w:val="16"/>
              </w:rPr>
            </w:pPr>
            <w:r w:rsidRPr="007B7BE4">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AF0E8" w14:textId="77777777" w:rsidR="00D229C5" w:rsidRDefault="00D229C5" w:rsidP="00D229C5">
            <w:pPr>
              <w:pStyle w:val="TAC"/>
              <w:rPr>
                <w:sz w:val="16"/>
                <w:szCs w:val="16"/>
              </w:rPr>
            </w:pPr>
            <w:r>
              <w:rPr>
                <w:sz w:val="16"/>
                <w:szCs w:val="16"/>
              </w:rPr>
              <w:t>15.4.0</w:t>
            </w:r>
          </w:p>
        </w:tc>
      </w:tr>
      <w:tr w:rsidR="00D229C5" w:rsidRPr="000B71E3" w14:paraId="0F2ED2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4A1F3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EC0"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89B5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BD7F8" w14:textId="77777777" w:rsidR="00D229C5" w:rsidRDefault="00D229C5" w:rsidP="00D229C5">
            <w:pPr>
              <w:pStyle w:val="TAL"/>
              <w:rPr>
                <w:sz w:val="16"/>
                <w:szCs w:val="16"/>
              </w:rPr>
            </w:pPr>
            <w:r>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91D3F"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DB7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866AEC" w14:textId="77777777" w:rsidR="00D229C5" w:rsidRPr="00276C23" w:rsidRDefault="00D229C5" w:rsidP="00D229C5">
            <w:pPr>
              <w:pStyle w:val="TAL"/>
              <w:rPr>
                <w:sz w:val="16"/>
                <w:szCs w:val="16"/>
              </w:rPr>
            </w:pPr>
            <w:r w:rsidRPr="007B7BE4">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0B6BA" w14:textId="77777777" w:rsidR="00D229C5" w:rsidRDefault="00D229C5" w:rsidP="00D229C5">
            <w:pPr>
              <w:pStyle w:val="TAC"/>
              <w:rPr>
                <w:sz w:val="16"/>
                <w:szCs w:val="16"/>
              </w:rPr>
            </w:pPr>
            <w:r>
              <w:rPr>
                <w:sz w:val="16"/>
                <w:szCs w:val="16"/>
              </w:rPr>
              <w:t>15.4.0</w:t>
            </w:r>
          </w:p>
        </w:tc>
      </w:tr>
      <w:tr w:rsidR="00D229C5" w:rsidRPr="000B71E3" w14:paraId="55819A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11073" w14:textId="77777777" w:rsidR="00D229C5" w:rsidRDefault="00D229C5" w:rsidP="00D229C5">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BC4"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5FCAF"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C7A6" w14:textId="77777777" w:rsidR="00D229C5" w:rsidRDefault="00D229C5" w:rsidP="00D229C5">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711BC"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186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4658E" w14:textId="77777777" w:rsidR="00D229C5" w:rsidRPr="00B643A9" w:rsidRDefault="00D229C5" w:rsidP="00D229C5">
            <w:pPr>
              <w:pStyle w:val="TAL"/>
              <w:rPr>
                <w:sz w:val="16"/>
                <w:szCs w:val="16"/>
              </w:rPr>
            </w:pPr>
            <w:r w:rsidRPr="00193E8E">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8DF76" w14:textId="77777777" w:rsidR="00D229C5" w:rsidRDefault="00D229C5" w:rsidP="00D229C5">
            <w:pPr>
              <w:pStyle w:val="TAC"/>
              <w:rPr>
                <w:sz w:val="16"/>
                <w:szCs w:val="16"/>
              </w:rPr>
            </w:pPr>
            <w:r>
              <w:rPr>
                <w:sz w:val="16"/>
                <w:szCs w:val="16"/>
              </w:rPr>
              <w:t>15.4.0</w:t>
            </w:r>
          </w:p>
        </w:tc>
      </w:tr>
      <w:tr w:rsidR="00D229C5" w:rsidRPr="000B71E3" w14:paraId="6574A9E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1B366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4030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456E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49B7" w14:textId="77777777" w:rsidR="00D229C5" w:rsidRDefault="00D229C5" w:rsidP="00D229C5">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9FB5"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9E5B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0EFDE5" w14:textId="77777777" w:rsidR="00D229C5" w:rsidRPr="00193E8E" w:rsidRDefault="00D229C5" w:rsidP="00D229C5">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EEE31" w14:textId="77777777" w:rsidR="00D229C5" w:rsidRDefault="00D229C5" w:rsidP="00D229C5">
            <w:pPr>
              <w:pStyle w:val="TAC"/>
              <w:rPr>
                <w:sz w:val="16"/>
                <w:szCs w:val="16"/>
              </w:rPr>
            </w:pPr>
            <w:r>
              <w:rPr>
                <w:sz w:val="16"/>
                <w:szCs w:val="16"/>
              </w:rPr>
              <w:t>15.4.0</w:t>
            </w:r>
          </w:p>
        </w:tc>
      </w:tr>
      <w:tr w:rsidR="00D229C5" w:rsidRPr="000B71E3" w14:paraId="226B860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A64C5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CA95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A07E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D64A8" w14:textId="77777777" w:rsidR="00D229C5" w:rsidRDefault="00D229C5" w:rsidP="00D229C5">
            <w:pPr>
              <w:pStyle w:val="TAL"/>
              <w:rPr>
                <w:sz w:val="16"/>
                <w:szCs w:val="16"/>
              </w:rPr>
            </w:pPr>
            <w:r>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B6F08"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2BE6"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3CD8E" w14:textId="77777777" w:rsidR="00D229C5" w:rsidRDefault="00D229C5" w:rsidP="00D229C5">
            <w:pPr>
              <w:pStyle w:val="TAL"/>
              <w:rPr>
                <w:sz w:val="16"/>
                <w:szCs w:val="16"/>
              </w:rPr>
            </w:pPr>
            <w:r w:rsidRPr="007B7BE4">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8080" w14:textId="77777777" w:rsidR="00D229C5" w:rsidRDefault="00D229C5" w:rsidP="00D229C5">
            <w:pPr>
              <w:pStyle w:val="TAC"/>
              <w:rPr>
                <w:sz w:val="16"/>
                <w:szCs w:val="16"/>
              </w:rPr>
            </w:pPr>
            <w:r>
              <w:rPr>
                <w:sz w:val="16"/>
                <w:szCs w:val="16"/>
              </w:rPr>
              <w:t>15.4.0</w:t>
            </w:r>
          </w:p>
        </w:tc>
      </w:tr>
      <w:tr w:rsidR="00D229C5" w:rsidRPr="000B71E3" w14:paraId="79F2CC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01274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D0192"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2270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F8A4A" w14:textId="77777777" w:rsidR="00D229C5" w:rsidRDefault="00D229C5" w:rsidP="00D229C5">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F77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C3F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6F44ED" w14:textId="77777777" w:rsidR="00D229C5" w:rsidRPr="007B7BE4" w:rsidRDefault="00D229C5" w:rsidP="00D229C5">
            <w:pPr>
              <w:pStyle w:val="TAL"/>
              <w:rPr>
                <w:sz w:val="16"/>
                <w:szCs w:val="16"/>
              </w:rPr>
            </w:pPr>
            <w:r w:rsidRPr="007B7BE4">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41768" w14:textId="77777777" w:rsidR="00D229C5" w:rsidRDefault="00D229C5" w:rsidP="00D229C5">
            <w:pPr>
              <w:pStyle w:val="TAC"/>
              <w:rPr>
                <w:sz w:val="16"/>
                <w:szCs w:val="16"/>
              </w:rPr>
            </w:pPr>
            <w:r>
              <w:rPr>
                <w:sz w:val="16"/>
                <w:szCs w:val="16"/>
              </w:rPr>
              <w:t>15.4.0</w:t>
            </w:r>
          </w:p>
        </w:tc>
      </w:tr>
      <w:tr w:rsidR="00D229C5" w:rsidRPr="000B71E3" w14:paraId="2B4434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99045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7F43D"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1AD6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9816" w14:textId="77777777" w:rsidR="00D229C5" w:rsidRDefault="00D229C5" w:rsidP="00D229C5">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E20"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B6E4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3C0FD" w14:textId="77777777" w:rsidR="00D229C5" w:rsidRPr="007B7BE4" w:rsidRDefault="00D229C5" w:rsidP="00D229C5">
            <w:pPr>
              <w:pStyle w:val="TAL"/>
              <w:rPr>
                <w:sz w:val="16"/>
                <w:szCs w:val="16"/>
              </w:rPr>
            </w:pPr>
            <w:r w:rsidRPr="007B7BE4">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F8027" w14:textId="77777777" w:rsidR="00D229C5" w:rsidRDefault="00D229C5" w:rsidP="00D229C5">
            <w:pPr>
              <w:pStyle w:val="TAC"/>
              <w:rPr>
                <w:sz w:val="16"/>
                <w:szCs w:val="16"/>
              </w:rPr>
            </w:pPr>
            <w:r>
              <w:rPr>
                <w:sz w:val="16"/>
                <w:szCs w:val="16"/>
              </w:rPr>
              <w:t>15.4.0</w:t>
            </w:r>
          </w:p>
        </w:tc>
      </w:tr>
      <w:tr w:rsidR="00D229C5" w:rsidRPr="000B71E3" w14:paraId="4CBEE4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A3E3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9C49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8BCBD"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D623F" w14:textId="77777777" w:rsidR="00D229C5" w:rsidRDefault="00D229C5" w:rsidP="00D229C5">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EDE9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FD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1B89E2" w14:textId="77777777" w:rsidR="00D229C5" w:rsidRPr="007B7BE4" w:rsidRDefault="00D229C5" w:rsidP="00D229C5">
            <w:pPr>
              <w:pStyle w:val="TAL"/>
              <w:rPr>
                <w:sz w:val="16"/>
                <w:szCs w:val="16"/>
              </w:rPr>
            </w:pPr>
            <w:r w:rsidRPr="007B7BE4">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9C" w14:textId="77777777" w:rsidR="00D229C5" w:rsidRDefault="00D229C5" w:rsidP="00D229C5">
            <w:pPr>
              <w:pStyle w:val="TAC"/>
              <w:rPr>
                <w:sz w:val="16"/>
                <w:szCs w:val="16"/>
              </w:rPr>
            </w:pPr>
            <w:r>
              <w:rPr>
                <w:sz w:val="16"/>
                <w:szCs w:val="16"/>
              </w:rPr>
              <w:t>15.4.0</w:t>
            </w:r>
          </w:p>
        </w:tc>
      </w:tr>
      <w:tr w:rsidR="00D229C5" w:rsidRPr="000B71E3" w14:paraId="15C0DC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48DE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F1BE"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8F2F8"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DF1FB" w14:textId="77777777" w:rsidR="00D229C5" w:rsidRDefault="00D229C5" w:rsidP="00D229C5">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8F48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9269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B8438" w14:textId="77777777" w:rsidR="00D229C5" w:rsidRPr="007B7BE4" w:rsidRDefault="00D229C5" w:rsidP="00D229C5">
            <w:pPr>
              <w:pStyle w:val="TAL"/>
              <w:rPr>
                <w:sz w:val="16"/>
                <w:szCs w:val="16"/>
              </w:rPr>
            </w:pPr>
            <w:r w:rsidRPr="007B7BE4">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C25BE" w14:textId="77777777" w:rsidR="00D229C5" w:rsidRDefault="00D229C5" w:rsidP="00D229C5">
            <w:pPr>
              <w:pStyle w:val="TAC"/>
              <w:rPr>
                <w:sz w:val="16"/>
                <w:szCs w:val="16"/>
              </w:rPr>
            </w:pPr>
            <w:r>
              <w:rPr>
                <w:sz w:val="16"/>
                <w:szCs w:val="16"/>
              </w:rPr>
              <w:t>15.4.0</w:t>
            </w:r>
          </w:p>
        </w:tc>
      </w:tr>
      <w:tr w:rsidR="00D229C5" w:rsidRPr="000B71E3" w14:paraId="501F164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CCFCE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ECD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E88D1"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8C0B" w14:textId="77777777" w:rsidR="00D229C5" w:rsidRDefault="00D229C5" w:rsidP="00D229C5">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8532"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2AB1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AD96A" w14:textId="77777777" w:rsidR="00D229C5" w:rsidRPr="007B7BE4" w:rsidRDefault="00D229C5" w:rsidP="00D229C5">
            <w:pPr>
              <w:pStyle w:val="TAL"/>
              <w:rPr>
                <w:sz w:val="16"/>
                <w:szCs w:val="16"/>
              </w:rPr>
            </w:pPr>
            <w:r w:rsidRPr="007B7BE4">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39098" w14:textId="77777777" w:rsidR="00D229C5" w:rsidRDefault="00D229C5" w:rsidP="00D229C5">
            <w:pPr>
              <w:pStyle w:val="TAC"/>
              <w:rPr>
                <w:sz w:val="16"/>
                <w:szCs w:val="16"/>
              </w:rPr>
            </w:pPr>
            <w:r>
              <w:rPr>
                <w:sz w:val="16"/>
                <w:szCs w:val="16"/>
              </w:rPr>
              <w:t>15.4.0</w:t>
            </w:r>
          </w:p>
        </w:tc>
      </w:tr>
      <w:tr w:rsidR="00D229C5" w:rsidRPr="000B71E3" w14:paraId="398AA36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3A73DD8"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C784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05DA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64355" w14:textId="77777777" w:rsidR="00D229C5" w:rsidRDefault="00D229C5" w:rsidP="00D229C5">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0864"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CF8D"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F2B5E" w14:textId="77777777" w:rsidR="00D229C5" w:rsidRPr="007B7BE4" w:rsidRDefault="00D229C5" w:rsidP="00D229C5">
            <w:pPr>
              <w:pStyle w:val="TAL"/>
              <w:rPr>
                <w:sz w:val="16"/>
                <w:szCs w:val="16"/>
              </w:rPr>
            </w:pPr>
            <w:r w:rsidRPr="007B7BE4">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7224" w14:textId="77777777" w:rsidR="00D229C5" w:rsidRDefault="00D229C5" w:rsidP="00D229C5">
            <w:pPr>
              <w:pStyle w:val="TAC"/>
              <w:rPr>
                <w:sz w:val="16"/>
                <w:szCs w:val="16"/>
              </w:rPr>
            </w:pPr>
            <w:r>
              <w:rPr>
                <w:sz w:val="16"/>
                <w:szCs w:val="16"/>
              </w:rPr>
              <w:t>15.4.0</w:t>
            </w:r>
          </w:p>
        </w:tc>
      </w:tr>
      <w:tr w:rsidR="00D229C5" w:rsidRPr="000B71E3" w14:paraId="02EE3C3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AA5A9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107B"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7BF130"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08240" w14:textId="77777777" w:rsidR="00D229C5" w:rsidRDefault="00D229C5" w:rsidP="00D229C5">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937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EBC3"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89160" w14:textId="77777777" w:rsidR="00D229C5" w:rsidRPr="007B7BE4" w:rsidRDefault="00D229C5" w:rsidP="00D229C5">
            <w:pPr>
              <w:pStyle w:val="TAL"/>
              <w:rPr>
                <w:sz w:val="16"/>
                <w:szCs w:val="16"/>
              </w:rPr>
            </w:pPr>
            <w:r w:rsidRPr="007B7BE4">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DDB2E" w14:textId="77777777" w:rsidR="00D229C5" w:rsidRDefault="00D229C5" w:rsidP="00D229C5">
            <w:pPr>
              <w:pStyle w:val="TAC"/>
              <w:rPr>
                <w:sz w:val="16"/>
                <w:szCs w:val="16"/>
              </w:rPr>
            </w:pPr>
            <w:r>
              <w:rPr>
                <w:sz w:val="16"/>
                <w:szCs w:val="16"/>
              </w:rPr>
              <w:t>15.4.0</w:t>
            </w:r>
          </w:p>
        </w:tc>
      </w:tr>
      <w:tr w:rsidR="00D229C5" w:rsidRPr="000B71E3" w14:paraId="4DAF3D6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89E9C6"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FCD7"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9F8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51FE6" w14:textId="77777777" w:rsidR="00D229C5" w:rsidRDefault="00D229C5" w:rsidP="00D229C5">
            <w:pPr>
              <w:pStyle w:val="TAL"/>
              <w:rPr>
                <w:sz w:val="16"/>
                <w:szCs w:val="16"/>
              </w:rPr>
            </w:pPr>
            <w:r>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7855"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638C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DB929" w14:textId="77777777" w:rsidR="00D229C5" w:rsidRPr="007B7BE4" w:rsidRDefault="00D229C5" w:rsidP="00D229C5">
            <w:pPr>
              <w:pStyle w:val="TAL"/>
              <w:rPr>
                <w:sz w:val="16"/>
                <w:szCs w:val="16"/>
              </w:rPr>
            </w:pPr>
            <w:r w:rsidRPr="007B7BE4">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52592" w14:textId="77777777" w:rsidR="00D229C5" w:rsidRDefault="00D229C5" w:rsidP="00D229C5">
            <w:pPr>
              <w:pStyle w:val="TAC"/>
              <w:rPr>
                <w:sz w:val="16"/>
                <w:szCs w:val="16"/>
              </w:rPr>
            </w:pPr>
            <w:r>
              <w:rPr>
                <w:sz w:val="16"/>
                <w:szCs w:val="16"/>
              </w:rPr>
              <w:t>15.4.0</w:t>
            </w:r>
          </w:p>
        </w:tc>
      </w:tr>
      <w:tr w:rsidR="00843B34" w:rsidRPr="000B71E3" w14:paraId="2BC40B6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D97BBC4" w14:textId="79E1A9FF" w:rsidR="00843B34" w:rsidRDefault="00843B34"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B33CF" w14:textId="06C043D1" w:rsidR="00843B34" w:rsidRDefault="00843B34"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4B5E" w14:textId="2951CB90" w:rsidR="00843B34"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B0D59" w14:textId="4311559A" w:rsidR="00843B34" w:rsidRDefault="00843B34" w:rsidP="00D229C5">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BD727" w14:textId="0B0DBB16" w:rsidR="00843B34" w:rsidRDefault="00843B34"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BDC3" w14:textId="28CEDFB5" w:rsidR="00843B34" w:rsidRDefault="00843B34"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81A1B8" w14:textId="66601814" w:rsidR="00843B34" w:rsidRPr="007B7BE4" w:rsidRDefault="00843B34" w:rsidP="00D229C5">
            <w:pPr>
              <w:pStyle w:val="TAL"/>
              <w:rPr>
                <w:sz w:val="16"/>
                <w:szCs w:val="16"/>
              </w:rPr>
            </w:pPr>
            <w:r>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5D0B2" w14:textId="4E922714" w:rsidR="00843B34" w:rsidRDefault="00843B34" w:rsidP="00D229C5">
            <w:pPr>
              <w:pStyle w:val="TAC"/>
              <w:rPr>
                <w:sz w:val="16"/>
                <w:szCs w:val="16"/>
              </w:rPr>
            </w:pPr>
            <w:r>
              <w:rPr>
                <w:sz w:val="16"/>
                <w:szCs w:val="16"/>
              </w:rPr>
              <w:t>15.5.0</w:t>
            </w:r>
          </w:p>
        </w:tc>
      </w:tr>
      <w:tr w:rsidR="00DD6976" w:rsidRPr="000B71E3" w14:paraId="6D82A2D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F695F4" w14:textId="38C96BD0" w:rsidR="00DD6976" w:rsidRDefault="00DD6976"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35CA6" w14:textId="5B2DCA8C" w:rsidR="00DD6976" w:rsidRDefault="00DD6976"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63031" w14:textId="403C0A9F" w:rsidR="00DD6976"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370C9" w14:textId="62935821" w:rsidR="00DD6976" w:rsidRDefault="00DD6976" w:rsidP="00D229C5">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AB692" w14:textId="49A8E65E" w:rsidR="00DD6976" w:rsidRDefault="00DD6976"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AD9EE" w14:textId="6F9A9211" w:rsidR="00DD6976" w:rsidRDefault="00DD6976"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73F9A" w14:textId="3342A8B7" w:rsidR="00DD6976" w:rsidRDefault="00DD6976" w:rsidP="00D229C5">
            <w:pPr>
              <w:pStyle w:val="TAL"/>
              <w:rPr>
                <w:sz w:val="16"/>
                <w:szCs w:val="16"/>
              </w:rPr>
            </w:pPr>
            <w:r>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FBD02" w14:textId="0FDACCDB" w:rsidR="00DD6976" w:rsidRDefault="00DD6976" w:rsidP="00D229C5">
            <w:pPr>
              <w:pStyle w:val="TAC"/>
              <w:rPr>
                <w:sz w:val="16"/>
                <w:szCs w:val="16"/>
              </w:rPr>
            </w:pPr>
            <w:r>
              <w:rPr>
                <w:sz w:val="16"/>
                <w:szCs w:val="16"/>
              </w:rPr>
              <w:t>15.5.0</w:t>
            </w:r>
          </w:p>
        </w:tc>
      </w:tr>
      <w:tr w:rsidR="00C95D7C" w:rsidRPr="000B71E3" w14:paraId="2F8C38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F94CFA" w14:textId="5F41B2A6" w:rsidR="00C95D7C" w:rsidRDefault="00C95D7C"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E132" w14:textId="70804213" w:rsidR="00C95D7C" w:rsidRDefault="00C95D7C"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E14DA" w14:textId="3AEEFDF9" w:rsidR="00C95D7C" w:rsidRPr="000F5EB4" w:rsidRDefault="009C164B" w:rsidP="00D229C5">
            <w:pPr>
              <w:pStyle w:val="TAC"/>
              <w:rPr>
                <w:sz w:val="16"/>
                <w:szCs w:val="16"/>
              </w:rPr>
            </w:pPr>
            <w:r>
              <w:rPr>
                <w:sz w:val="16"/>
                <w:szCs w:val="16"/>
              </w:rPr>
              <w:t>CP-192119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2D94B" w14:textId="329BBAA4" w:rsidR="00C95D7C" w:rsidRDefault="00C95D7C" w:rsidP="00D229C5">
            <w:pPr>
              <w:pStyle w:val="TAL"/>
              <w:rPr>
                <w:sz w:val="16"/>
                <w:szCs w:val="16"/>
              </w:rPr>
            </w:pPr>
            <w:r>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6F3E0" w14:textId="77777777" w:rsidR="00C95D7C" w:rsidRDefault="00C95D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6CC37" w14:textId="5C3EC506" w:rsidR="00C95D7C" w:rsidRDefault="00C95D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52CEC" w14:textId="7681D62C" w:rsidR="00C95D7C" w:rsidRDefault="00C95D7C"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95CDB" w14:textId="13884616" w:rsidR="00C95D7C" w:rsidRDefault="00C95D7C" w:rsidP="00D229C5">
            <w:pPr>
              <w:pStyle w:val="TAC"/>
              <w:rPr>
                <w:sz w:val="16"/>
                <w:szCs w:val="16"/>
              </w:rPr>
            </w:pPr>
            <w:r>
              <w:rPr>
                <w:sz w:val="16"/>
                <w:szCs w:val="16"/>
              </w:rPr>
              <w:t>15.5.0</w:t>
            </w:r>
          </w:p>
        </w:tc>
      </w:tr>
    </w:tbl>
    <w:p w14:paraId="56D3CA39" w14:textId="77777777" w:rsidR="00DC7B40" w:rsidRPr="000B71E3" w:rsidRDefault="00DC7B40"/>
    <w:sectPr w:rsidR="00DC7B40" w:rsidRPr="000B71E3">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D3F56D" w14:textId="77777777" w:rsidR="00EF7370" w:rsidRDefault="00EF7370">
      <w:r>
        <w:separator/>
      </w:r>
    </w:p>
  </w:endnote>
  <w:endnote w:type="continuationSeparator" w:id="0">
    <w:p w14:paraId="2C93DAA8" w14:textId="77777777" w:rsidR="00EF7370" w:rsidRDefault="00EF73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DEE9F" w14:textId="77777777" w:rsidR="00DD6976" w:rsidRDefault="00DD69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348A88" w14:textId="77777777" w:rsidR="00EF7370" w:rsidRDefault="00EF7370">
      <w:r>
        <w:separator/>
      </w:r>
    </w:p>
  </w:footnote>
  <w:footnote w:type="continuationSeparator" w:id="0">
    <w:p w14:paraId="0AB36D0B" w14:textId="77777777" w:rsidR="00EF7370" w:rsidRDefault="00EF73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5B9855" w14:textId="48A5E9A1" w:rsidR="00DD6976" w:rsidRDefault="00DD69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47C9">
      <w:rPr>
        <w:rFonts w:ascii="Arial" w:hAnsi="Arial" w:cs="Arial"/>
        <w:b/>
        <w:noProof/>
        <w:sz w:val="18"/>
        <w:szCs w:val="18"/>
      </w:rPr>
      <w:t>3GPP TS 29.503 V15.5.0 (2019-09)</w:t>
    </w:r>
    <w:r>
      <w:rPr>
        <w:rFonts w:ascii="Arial" w:hAnsi="Arial" w:cs="Arial"/>
        <w:b/>
        <w:sz w:val="18"/>
        <w:szCs w:val="18"/>
      </w:rPr>
      <w:fldChar w:fldCharType="end"/>
    </w:r>
  </w:p>
  <w:p w14:paraId="1DEFD4F0" w14:textId="77777777" w:rsidR="00DD6976" w:rsidRDefault="00DD697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14:paraId="14C8CFC9" w14:textId="5406DE83" w:rsidR="00DD6976" w:rsidRDefault="00DD697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47C9">
      <w:rPr>
        <w:rFonts w:ascii="Arial" w:hAnsi="Arial" w:cs="Arial"/>
        <w:b/>
        <w:noProof/>
        <w:sz w:val="18"/>
        <w:szCs w:val="18"/>
      </w:rPr>
      <w:t>Release 15</w:t>
    </w:r>
    <w:r>
      <w:rPr>
        <w:rFonts w:ascii="Arial" w:hAnsi="Arial" w:cs="Arial"/>
        <w:b/>
        <w:sz w:val="18"/>
        <w:szCs w:val="18"/>
      </w:rPr>
      <w:fldChar w:fldCharType="end"/>
    </w:r>
  </w:p>
  <w:p w14:paraId="76D80844" w14:textId="77777777" w:rsidR="00DD6976" w:rsidRDefault="00DD69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9"/>
  </w:num>
  <w:num w:numId="6">
    <w:abstractNumId w:val="6"/>
  </w:num>
  <w:num w:numId="7">
    <w:abstractNumId w:val="4"/>
  </w:num>
  <w:num w:numId="8">
    <w:abstractNumId w:val="14"/>
  </w:num>
  <w:num w:numId="9">
    <w:abstractNumId w:val="12"/>
  </w:num>
  <w:num w:numId="10">
    <w:abstractNumId w:val="13"/>
  </w:num>
  <w:num w:numId="11">
    <w:abstractNumId w:val="8"/>
  </w:num>
  <w:num w:numId="12">
    <w:abstractNumId w:val="15"/>
  </w:num>
  <w:num w:numId="13">
    <w:abstractNumId w:val="7"/>
  </w:num>
  <w:num w:numId="14">
    <w:abstractNumId w:val="3"/>
  </w:num>
  <w:num w:numId="15">
    <w:abstractNumId w:val="5"/>
  </w:num>
  <w:num w:numId="16">
    <w:abstractNumId w:val="1"/>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3C49"/>
    <w:rsid w:val="0000485C"/>
    <w:rsid w:val="0000572D"/>
    <w:rsid w:val="00010650"/>
    <w:rsid w:val="0001083F"/>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2A2F"/>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660D"/>
    <w:rsid w:val="00047643"/>
    <w:rsid w:val="00050196"/>
    <w:rsid w:val="00051625"/>
    <w:rsid w:val="00051834"/>
    <w:rsid w:val="00054A22"/>
    <w:rsid w:val="00055483"/>
    <w:rsid w:val="0005780A"/>
    <w:rsid w:val="000618DE"/>
    <w:rsid w:val="00062454"/>
    <w:rsid w:val="00063CB4"/>
    <w:rsid w:val="000647B6"/>
    <w:rsid w:val="00064F38"/>
    <w:rsid w:val="000655A6"/>
    <w:rsid w:val="00076B8F"/>
    <w:rsid w:val="00080512"/>
    <w:rsid w:val="0008359C"/>
    <w:rsid w:val="00083D8D"/>
    <w:rsid w:val="00083EA1"/>
    <w:rsid w:val="00083F91"/>
    <w:rsid w:val="00084466"/>
    <w:rsid w:val="00086A67"/>
    <w:rsid w:val="00087194"/>
    <w:rsid w:val="00087ED8"/>
    <w:rsid w:val="00090E6B"/>
    <w:rsid w:val="00091D10"/>
    <w:rsid w:val="00092961"/>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2555"/>
    <w:rsid w:val="000C34F0"/>
    <w:rsid w:val="000C3D56"/>
    <w:rsid w:val="000C3D73"/>
    <w:rsid w:val="000C448E"/>
    <w:rsid w:val="000C4776"/>
    <w:rsid w:val="000C5200"/>
    <w:rsid w:val="000D513C"/>
    <w:rsid w:val="000D5772"/>
    <w:rsid w:val="000D58AB"/>
    <w:rsid w:val="000D5C4B"/>
    <w:rsid w:val="000D7A09"/>
    <w:rsid w:val="000E0818"/>
    <w:rsid w:val="000E0FE8"/>
    <w:rsid w:val="000E1E4B"/>
    <w:rsid w:val="000E26BE"/>
    <w:rsid w:val="000E5FAD"/>
    <w:rsid w:val="000E63B7"/>
    <w:rsid w:val="000E77D4"/>
    <w:rsid w:val="000F0802"/>
    <w:rsid w:val="000F0A88"/>
    <w:rsid w:val="000F2932"/>
    <w:rsid w:val="000F2AA3"/>
    <w:rsid w:val="000F3367"/>
    <w:rsid w:val="000F36CF"/>
    <w:rsid w:val="000F60A4"/>
    <w:rsid w:val="001001AC"/>
    <w:rsid w:val="001020E7"/>
    <w:rsid w:val="0010373E"/>
    <w:rsid w:val="001048FB"/>
    <w:rsid w:val="00107448"/>
    <w:rsid w:val="001110B4"/>
    <w:rsid w:val="001147D1"/>
    <w:rsid w:val="0011486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4B35"/>
    <w:rsid w:val="00134DA5"/>
    <w:rsid w:val="00134DB6"/>
    <w:rsid w:val="00140532"/>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3E8E"/>
    <w:rsid w:val="0019405F"/>
    <w:rsid w:val="00195FEF"/>
    <w:rsid w:val="001A1684"/>
    <w:rsid w:val="001A53C6"/>
    <w:rsid w:val="001A5F32"/>
    <w:rsid w:val="001A62A9"/>
    <w:rsid w:val="001A7235"/>
    <w:rsid w:val="001B1784"/>
    <w:rsid w:val="001B26E5"/>
    <w:rsid w:val="001B338C"/>
    <w:rsid w:val="001C357F"/>
    <w:rsid w:val="001C39B8"/>
    <w:rsid w:val="001D0234"/>
    <w:rsid w:val="001D02C2"/>
    <w:rsid w:val="001D1406"/>
    <w:rsid w:val="001D16DF"/>
    <w:rsid w:val="001D1AF7"/>
    <w:rsid w:val="001D3DD9"/>
    <w:rsid w:val="001E2BB5"/>
    <w:rsid w:val="001E4404"/>
    <w:rsid w:val="001E4FFF"/>
    <w:rsid w:val="001F09C3"/>
    <w:rsid w:val="001F0F18"/>
    <w:rsid w:val="001F168B"/>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3C7D"/>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378B5"/>
    <w:rsid w:val="00242614"/>
    <w:rsid w:val="00242F2F"/>
    <w:rsid w:val="00243399"/>
    <w:rsid w:val="0024382C"/>
    <w:rsid w:val="0024669D"/>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76C23"/>
    <w:rsid w:val="0028072D"/>
    <w:rsid w:val="002809FC"/>
    <w:rsid w:val="0028320D"/>
    <w:rsid w:val="00287B7D"/>
    <w:rsid w:val="00290321"/>
    <w:rsid w:val="00291206"/>
    <w:rsid w:val="00292E9F"/>
    <w:rsid w:val="00294578"/>
    <w:rsid w:val="00295CF2"/>
    <w:rsid w:val="002A0E55"/>
    <w:rsid w:val="002A1345"/>
    <w:rsid w:val="002A1F6D"/>
    <w:rsid w:val="002A2082"/>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2904"/>
    <w:rsid w:val="002E4F0A"/>
    <w:rsid w:val="002E60C6"/>
    <w:rsid w:val="002E631C"/>
    <w:rsid w:val="002E7F0F"/>
    <w:rsid w:val="002F2E45"/>
    <w:rsid w:val="00301E06"/>
    <w:rsid w:val="00303181"/>
    <w:rsid w:val="00303A32"/>
    <w:rsid w:val="00316075"/>
    <w:rsid w:val="00316B05"/>
    <w:rsid w:val="003172DC"/>
    <w:rsid w:val="003173B2"/>
    <w:rsid w:val="003175E2"/>
    <w:rsid w:val="00321ECD"/>
    <w:rsid w:val="00327956"/>
    <w:rsid w:val="003312E8"/>
    <w:rsid w:val="003316A2"/>
    <w:rsid w:val="00334234"/>
    <w:rsid w:val="00334DDC"/>
    <w:rsid w:val="003375AF"/>
    <w:rsid w:val="00337C9A"/>
    <w:rsid w:val="0034081B"/>
    <w:rsid w:val="003413D0"/>
    <w:rsid w:val="00341622"/>
    <w:rsid w:val="00344119"/>
    <w:rsid w:val="003445D4"/>
    <w:rsid w:val="003448F5"/>
    <w:rsid w:val="00346A69"/>
    <w:rsid w:val="003477A3"/>
    <w:rsid w:val="003520F0"/>
    <w:rsid w:val="0035462D"/>
    <w:rsid w:val="0035656F"/>
    <w:rsid w:val="00357785"/>
    <w:rsid w:val="00361208"/>
    <w:rsid w:val="00365AC9"/>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0D16"/>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0FA"/>
    <w:rsid w:val="00400A31"/>
    <w:rsid w:val="00400B13"/>
    <w:rsid w:val="00400F3F"/>
    <w:rsid w:val="00401DD4"/>
    <w:rsid w:val="00406386"/>
    <w:rsid w:val="004068F1"/>
    <w:rsid w:val="00410386"/>
    <w:rsid w:val="00410AF4"/>
    <w:rsid w:val="004115AA"/>
    <w:rsid w:val="00411BEC"/>
    <w:rsid w:val="00414380"/>
    <w:rsid w:val="00420B17"/>
    <w:rsid w:val="004215AA"/>
    <w:rsid w:val="00423931"/>
    <w:rsid w:val="00424946"/>
    <w:rsid w:val="00424DC6"/>
    <w:rsid w:val="00427833"/>
    <w:rsid w:val="00430757"/>
    <w:rsid w:val="004316CB"/>
    <w:rsid w:val="00434315"/>
    <w:rsid w:val="004355D5"/>
    <w:rsid w:val="00437CA4"/>
    <w:rsid w:val="00445F4F"/>
    <w:rsid w:val="00447508"/>
    <w:rsid w:val="00447A01"/>
    <w:rsid w:val="00451E01"/>
    <w:rsid w:val="00454E66"/>
    <w:rsid w:val="00456803"/>
    <w:rsid w:val="00461099"/>
    <w:rsid w:val="00464203"/>
    <w:rsid w:val="00464B8A"/>
    <w:rsid w:val="00466E29"/>
    <w:rsid w:val="00475448"/>
    <w:rsid w:val="00476AEC"/>
    <w:rsid w:val="00476F6E"/>
    <w:rsid w:val="00484A68"/>
    <w:rsid w:val="004852FA"/>
    <w:rsid w:val="00486C8B"/>
    <w:rsid w:val="00487B9E"/>
    <w:rsid w:val="00490183"/>
    <w:rsid w:val="0049305D"/>
    <w:rsid w:val="00496495"/>
    <w:rsid w:val="004A06C4"/>
    <w:rsid w:val="004A256B"/>
    <w:rsid w:val="004A2ECD"/>
    <w:rsid w:val="004A3BEC"/>
    <w:rsid w:val="004A3CD7"/>
    <w:rsid w:val="004A43F7"/>
    <w:rsid w:val="004B054D"/>
    <w:rsid w:val="004B059C"/>
    <w:rsid w:val="004B157B"/>
    <w:rsid w:val="004B1E63"/>
    <w:rsid w:val="004B2986"/>
    <w:rsid w:val="004B2C38"/>
    <w:rsid w:val="004B30AA"/>
    <w:rsid w:val="004B4015"/>
    <w:rsid w:val="004C0256"/>
    <w:rsid w:val="004C0910"/>
    <w:rsid w:val="004C21D4"/>
    <w:rsid w:val="004C238A"/>
    <w:rsid w:val="004C52EB"/>
    <w:rsid w:val="004C7A0F"/>
    <w:rsid w:val="004D04A1"/>
    <w:rsid w:val="004D0E61"/>
    <w:rsid w:val="004D3578"/>
    <w:rsid w:val="004D3F6C"/>
    <w:rsid w:val="004D67AB"/>
    <w:rsid w:val="004D7A48"/>
    <w:rsid w:val="004E0785"/>
    <w:rsid w:val="004E213A"/>
    <w:rsid w:val="004E3124"/>
    <w:rsid w:val="004E5E5C"/>
    <w:rsid w:val="004E75EB"/>
    <w:rsid w:val="004E77D5"/>
    <w:rsid w:val="004F033D"/>
    <w:rsid w:val="004F0425"/>
    <w:rsid w:val="004F1172"/>
    <w:rsid w:val="004F3620"/>
    <w:rsid w:val="004F541C"/>
    <w:rsid w:val="004F6355"/>
    <w:rsid w:val="004F6C08"/>
    <w:rsid w:val="00501245"/>
    <w:rsid w:val="00504ACB"/>
    <w:rsid w:val="00506015"/>
    <w:rsid w:val="00510732"/>
    <w:rsid w:val="0051099E"/>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2024"/>
    <w:rsid w:val="005340BE"/>
    <w:rsid w:val="005349F4"/>
    <w:rsid w:val="00535FE9"/>
    <w:rsid w:val="00536E22"/>
    <w:rsid w:val="005402ED"/>
    <w:rsid w:val="00540934"/>
    <w:rsid w:val="00541786"/>
    <w:rsid w:val="005426A2"/>
    <w:rsid w:val="00543E6C"/>
    <w:rsid w:val="0054423A"/>
    <w:rsid w:val="00545F95"/>
    <w:rsid w:val="005503EF"/>
    <w:rsid w:val="005511B9"/>
    <w:rsid w:val="00556AA7"/>
    <w:rsid w:val="00556D3F"/>
    <w:rsid w:val="00564739"/>
    <w:rsid w:val="005648C1"/>
    <w:rsid w:val="00565087"/>
    <w:rsid w:val="00567DC5"/>
    <w:rsid w:val="0057133F"/>
    <w:rsid w:val="00573E4F"/>
    <w:rsid w:val="00574427"/>
    <w:rsid w:val="00577A65"/>
    <w:rsid w:val="00577C87"/>
    <w:rsid w:val="00581ACD"/>
    <w:rsid w:val="00581CA7"/>
    <w:rsid w:val="00581EAE"/>
    <w:rsid w:val="00584F6C"/>
    <w:rsid w:val="00586A3B"/>
    <w:rsid w:val="00590E87"/>
    <w:rsid w:val="00591F07"/>
    <w:rsid w:val="00597903"/>
    <w:rsid w:val="005A1CF5"/>
    <w:rsid w:val="005A3522"/>
    <w:rsid w:val="005A424B"/>
    <w:rsid w:val="005A44EB"/>
    <w:rsid w:val="005A44F8"/>
    <w:rsid w:val="005A7CA6"/>
    <w:rsid w:val="005A7F36"/>
    <w:rsid w:val="005B0057"/>
    <w:rsid w:val="005B1F68"/>
    <w:rsid w:val="005B47C9"/>
    <w:rsid w:val="005B7085"/>
    <w:rsid w:val="005C253C"/>
    <w:rsid w:val="005C25FF"/>
    <w:rsid w:val="005D016E"/>
    <w:rsid w:val="005D10AC"/>
    <w:rsid w:val="005D2E01"/>
    <w:rsid w:val="005D3F38"/>
    <w:rsid w:val="005D4109"/>
    <w:rsid w:val="005D483E"/>
    <w:rsid w:val="005D6415"/>
    <w:rsid w:val="005D7F7F"/>
    <w:rsid w:val="005E0337"/>
    <w:rsid w:val="005E4956"/>
    <w:rsid w:val="005E4D39"/>
    <w:rsid w:val="005F1FE3"/>
    <w:rsid w:val="005F2690"/>
    <w:rsid w:val="005F4E4D"/>
    <w:rsid w:val="005F57FE"/>
    <w:rsid w:val="006010D2"/>
    <w:rsid w:val="006036A3"/>
    <w:rsid w:val="006038ED"/>
    <w:rsid w:val="00604996"/>
    <w:rsid w:val="00605B9D"/>
    <w:rsid w:val="0060725E"/>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118F"/>
    <w:rsid w:val="006428C2"/>
    <w:rsid w:val="00642FFD"/>
    <w:rsid w:val="00644564"/>
    <w:rsid w:val="00645C63"/>
    <w:rsid w:val="00646ED5"/>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244"/>
    <w:rsid w:val="0068490F"/>
    <w:rsid w:val="00685632"/>
    <w:rsid w:val="00687983"/>
    <w:rsid w:val="00690598"/>
    <w:rsid w:val="00693420"/>
    <w:rsid w:val="00693E94"/>
    <w:rsid w:val="006944C3"/>
    <w:rsid w:val="00694AA9"/>
    <w:rsid w:val="00695F6B"/>
    <w:rsid w:val="00697F5F"/>
    <w:rsid w:val="006A37B5"/>
    <w:rsid w:val="006A666D"/>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35B4"/>
    <w:rsid w:val="006E509B"/>
    <w:rsid w:val="006E5C09"/>
    <w:rsid w:val="006E5C86"/>
    <w:rsid w:val="006E72FA"/>
    <w:rsid w:val="006E78DB"/>
    <w:rsid w:val="006F0756"/>
    <w:rsid w:val="006F094E"/>
    <w:rsid w:val="006F0F28"/>
    <w:rsid w:val="006F1022"/>
    <w:rsid w:val="006F2E46"/>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8C"/>
    <w:rsid w:val="007277D4"/>
    <w:rsid w:val="007279D2"/>
    <w:rsid w:val="00733CBE"/>
    <w:rsid w:val="00734A5B"/>
    <w:rsid w:val="00734AE8"/>
    <w:rsid w:val="00736A31"/>
    <w:rsid w:val="0074153D"/>
    <w:rsid w:val="00741A77"/>
    <w:rsid w:val="00742051"/>
    <w:rsid w:val="00742FC7"/>
    <w:rsid w:val="007443FB"/>
    <w:rsid w:val="00744E76"/>
    <w:rsid w:val="00747E12"/>
    <w:rsid w:val="00756927"/>
    <w:rsid w:val="00760EAB"/>
    <w:rsid w:val="00762771"/>
    <w:rsid w:val="00762CDE"/>
    <w:rsid w:val="00764D27"/>
    <w:rsid w:val="007669B9"/>
    <w:rsid w:val="00767E11"/>
    <w:rsid w:val="00767F6E"/>
    <w:rsid w:val="00772253"/>
    <w:rsid w:val="00774759"/>
    <w:rsid w:val="007755C5"/>
    <w:rsid w:val="00775CE9"/>
    <w:rsid w:val="00776CD3"/>
    <w:rsid w:val="00780A21"/>
    <w:rsid w:val="007815E7"/>
    <w:rsid w:val="00781F0F"/>
    <w:rsid w:val="0078463D"/>
    <w:rsid w:val="00784A9C"/>
    <w:rsid w:val="00790FCD"/>
    <w:rsid w:val="007913DA"/>
    <w:rsid w:val="00796ACD"/>
    <w:rsid w:val="00796B64"/>
    <w:rsid w:val="007A0116"/>
    <w:rsid w:val="007A0946"/>
    <w:rsid w:val="007A2E9D"/>
    <w:rsid w:val="007A4D36"/>
    <w:rsid w:val="007A5C70"/>
    <w:rsid w:val="007A7D0C"/>
    <w:rsid w:val="007B0103"/>
    <w:rsid w:val="007B0552"/>
    <w:rsid w:val="007B0BEF"/>
    <w:rsid w:val="007B11C9"/>
    <w:rsid w:val="007B24EB"/>
    <w:rsid w:val="007B2C2E"/>
    <w:rsid w:val="007B2F95"/>
    <w:rsid w:val="007B52B8"/>
    <w:rsid w:val="007B6080"/>
    <w:rsid w:val="007B72A2"/>
    <w:rsid w:val="007B7BE4"/>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7F65C2"/>
    <w:rsid w:val="0080125B"/>
    <w:rsid w:val="008028A4"/>
    <w:rsid w:val="00803046"/>
    <w:rsid w:val="008041CA"/>
    <w:rsid w:val="00805C68"/>
    <w:rsid w:val="0080641A"/>
    <w:rsid w:val="00810C61"/>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1E1E"/>
    <w:rsid w:val="00842236"/>
    <w:rsid w:val="0084263C"/>
    <w:rsid w:val="00843B34"/>
    <w:rsid w:val="008440BA"/>
    <w:rsid w:val="00844399"/>
    <w:rsid w:val="00844A5A"/>
    <w:rsid w:val="008467F0"/>
    <w:rsid w:val="008502AD"/>
    <w:rsid w:val="00852F82"/>
    <w:rsid w:val="00853D04"/>
    <w:rsid w:val="00855A63"/>
    <w:rsid w:val="00862EB4"/>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334"/>
    <w:rsid w:val="008B0A6A"/>
    <w:rsid w:val="008B1EC1"/>
    <w:rsid w:val="008B2858"/>
    <w:rsid w:val="008B2E08"/>
    <w:rsid w:val="008B2ECF"/>
    <w:rsid w:val="008B4F38"/>
    <w:rsid w:val="008B6CCA"/>
    <w:rsid w:val="008C05C8"/>
    <w:rsid w:val="008C18E3"/>
    <w:rsid w:val="008C1B07"/>
    <w:rsid w:val="008C2DB6"/>
    <w:rsid w:val="008C3BC7"/>
    <w:rsid w:val="008C4E63"/>
    <w:rsid w:val="008C5514"/>
    <w:rsid w:val="008C5C80"/>
    <w:rsid w:val="008C5F54"/>
    <w:rsid w:val="008D05F4"/>
    <w:rsid w:val="008D08FE"/>
    <w:rsid w:val="008D0A35"/>
    <w:rsid w:val="008D21F7"/>
    <w:rsid w:val="008D5C6B"/>
    <w:rsid w:val="008D5EEA"/>
    <w:rsid w:val="008D71DF"/>
    <w:rsid w:val="008D765A"/>
    <w:rsid w:val="008E0514"/>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1AFC"/>
    <w:rsid w:val="0091348E"/>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52205"/>
    <w:rsid w:val="00953B95"/>
    <w:rsid w:val="00954039"/>
    <w:rsid w:val="0095518F"/>
    <w:rsid w:val="00964394"/>
    <w:rsid w:val="00964B44"/>
    <w:rsid w:val="0096523E"/>
    <w:rsid w:val="00966A22"/>
    <w:rsid w:val="00967D88"/>
    <w:rsid w:val="009723A5"/>
    <w:rsid w:val="009748C1"/>
    <w:rsid w:val="009807D3"/>
    <w:rsid w:val="00983736"/>
    <w:rsid w:val="00983D64"/>
    <w:rsid w:val="00984DD2"/>
    <w:rsid w:val="00986441"/>
    <w:rsid w:val="00990AF6"/>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164B"/>
    <w:rsid w:val="009C379B"/>
    <w:rsid w:val="009C48EC"/>
    <w:rsid w:val="009C72EF"/>
    <w:rsid w:val="009D03E8"/>
    <w:rsid w:val="009D6549"/>
    <w:rsid w:val="009D67BD"/>
    <w:rsid w:val="009D72E5"/>
    <w:rsid w:val="009E047C"/>
    <w:rsid w:val="009E0A7A"/>
    <w:rsid w:val="009E0FF6"/>
    <w:rsid w:val="009E22BE"/>
    <w:rsid w:val="009E6709"/>
    <w:rsid w:val="009E7721"/>
    <w:rsid w:val="009E7881"/>
    <w:rsid w:val="009F20E8"/>
    <w:rsid w:val="009F2F03"/>
    <w:rsid w:val="009F37B7"/>
    <w:rsid w:val="009F451C"/>
    <w:rsid w:val="00A026D8"/>
    <w:rsid w:val="00A04DA3"/>
    <w:rsid w:val="00A04F30"/>
    <w:rsid w:val="00A072F6"/>
    <w:rsid w:val="00A0755A"/>
    <w:rsid w:val="00A10F02"/>
    <w:rsid w:val="00A130B6"/>
    <w:rsid w:val="00A15E62"/>
    <w:rsid w:val="00A164B4"/>
    <w:rsid w:val="00A16E6E"/>
    <w:rsid w:val="00A1704F"/>
    <w:rsid w:val="00A179AB"/>
    <w:rsid w:val="00A17C21"/>
    <w:rsid w:val="00A20E93"/>
    <w:rsid w:val="00A219EF"/>
    <w:rsid w:val="00A242D2"/>
    <w:rsid w:val="00A256A4"/>
    <w:rsid w:val="00A258AF"/>
    <w:rsid w:val="00A25D54"/>
    <w:rsid w:val="00A26165"/>
    <w:rsid w:val="00A26201"/>
    <w:rsid w:val="00A27C71"/>
    <w:rsid w:val="00A32C70"/>
    <w:rsid w:val="00A3345B"/>
    <w:rsid w:val="00A404D0"/>
    <w:rsid w:val="00A40A2E"/>
    <w:rsid w:val="00A42B73"/>
    <w:rsid w:val="00A43BEE"/>
    <w:rsid w:val="00A43C79"/>
    <w:rsid w:val="00A44D9C"/>
    <w:rsid w:val="00A46266"/>
    <w:rsid w:val="00A521A6"/>
    <w:rsid w:val="00A52495"/>
    <w:rsid w:val="00A53724"/>
    <w:rsid w:val="00A62BFB"/>
    <w:rsid w:val="00A62F61"/>
    <w:rsid w:val="00A63B90"/>
    <w:rsid w:val="00A64D10"/>
    <w:rsid w:val="00A67145"/>
    <w:rsid w:val="00A67F05"/>
    <w:rsid w:val="00A712F4"/>
    <w:rsid w:val="00A72FA7"/>
    <w:rsid w:val="00A73044"/>
    <w:rsid w:val="00A74428"/>
    <w:rsid w:val="00A82346"/>
    <w:rsid w:val="00A82A06"/>
    <w:rsid w:val="00A846AA"/>
    <w:rsid w:val="00A9237B"/>
    <w:rsid w:val="00A94011"/>
    <w:rsid w:val="00A94114"/>
    <w:rsid w:val="00A94618"/>
    <w:rsid w:val="00AA00EC"/>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C7006"/>
    <w:rsid w:val="00AD090F"/>
    <w:rsid w:val="00AD0E10"/>
    <w:rsid w:val="00AD2BE3"/>
    <w:rsid w:val="00AD2E6C"/>
    <w:rsid w:val="00AD42DB"/>
    <w:rsid w:val="00AD55D9"/>
    <w:rsid w:val="00AD7336"/>
    <w:rsid w:val="00AD788C"/>
    <w:rsid w:val="00AE03F4"/>
    <w:rsid w:val="00AE0BFB"/>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2F80"/>
    <w:rsid w:val="00B0363A"/>
    <w:rsid w:val="00B040A6"/>
    <w:rsid w:val="00B04712"/>
    <w:rsid w:val="00B05791"/>
    <w:rsid w:val="00B075F9"/>
    <w:rsid w:val="00B124CA"/>
    <w:rsid w:val="00B12CFB"/>
    <w:rsid w:val="00B15449"/>
    <w:rsid w:val="00B159D7"/>
    <w:rsid w:val="00B15CC8"/>
    <w:rsid w:val="00B217E8"/>
    <w:rsid w:val="00B219E5"/>
    <w:rsid w:val="00B23A7F"/>
    <w:rsid w:val="00B24770"/>
    <w:rsid w:val="00B25C71"/>
    <w:rsid w:val="00B35300"/>
    <w:rsid w:val="00B3611C"/>
    <w:rsid w:val="00B3682C"/>
    <w:rsid w:val="00B36E53"/>
    <w:rsid w:val="00B37B7C"/>
    <w:rsid w:val="00B40CD7"/>
    <w:rsid w:val="00B42BD3"/>
    <w:rsid w:val="00B44433"/>
    <w:rsid w:val="00B44577"/>
    <w:rsid w:val="00B45D63"/>
    <w:rsid w:val="00B46F17"/>
    <w:rsid w:val="00B475CA"/>
    <w:rsid w:val="00B5312B"/>
    <w:rsid w:val="00B55DDA"/>
    <w:rsid w:val="00B562CD"/>
    <w:rsid w:val="00B56753"/>
    <w:rsid w:val="00B570FC"/>
    <w:rsid w:val="00B61273"/>
    <w:rsid w:val="00B617B5"/>
    <w:rsid w:val="00B61FFF"/>
    <w:rsid w:val="00B6234A"/>
    <w:rsid w:val="00B62BA9"/>
    <w:rsid w:val="00B643A9"/>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4E4A"/>
    <w:rsid w:val="00B95347"/>
    <w:rsid w:val="00B96D05"/>
    <w:rsid w:val="00BA054B"/>
    <w:rsid w:val="00BA1DB1"/>
    <w:rsid w:val="00BA2AF9"/>
    <w:rsid w:val="00BA4830"/>
    <w:rsid w:val="00BA64D8"/>
    <w:rsid w:val="00BA77AF"/>
    <w:rsid w:val="00BB057C"/>
    <w:rsid w:val="00BB1576"/>
    <w:rsid w:val="00BB1A8F"/>
    <w:rsid w:val="00BB4921"/>
    <w:rsid w:val="00BB531A"/>
    <w:rsid w:val="00BB7C72"/>
    <w:rsid w:val="00BC03B1"/>
    <w:rsid w:val="00BC0F7D"/>
    <w:rsid w:val="00BC4212"/>
    <w:rsid w:val="00BC4980"/>
    <w:rsid w:val="00BC662F"/>
    <w:rsid w:val="00BC663F"/>
    <w:rsid w:val="00BD1421"/>
    <w:rsid w:val="00BD1BEE"/>
    <w:rsid w:val="00BD560E"/>
    <w:rsid w:val="00BE0170"/>
    <w:rsid w:val="00BE2EE7"/>
    <w:rsid w:val="00BE5088"/>
    <w:rsid w:val="00BE7167"/>
    <w:rsid w:val="00BF184E"/>
    <w:rsid w:val="00BF21F8"/>
    <w:rsid w:val="00BF27C4"/>
    <w:rsid w:val="00BF3913"/>
    <w:rsid w:val="00BF5A4A"/>
    <w:rsid w:val="00BF6A0F"/>
    <w:rsid w:val="00BF7A88"/>
    <w:rsid w:val="00C005F9"/>
    <w:rsid w:val="00C00CCD"/>
    <w:rsid w:val="00C03356"/>
    <w:rsid w:val="00C04242"/>
    <w:rsid w:val="00C04949"/>
    <w:rsid w:val="00C050F4"/>
    <w:rsid w:val="00C05A9B"/>
    <w:rsid w:val="00C077AF"/>
    <w:rsid w:val="00C13412"/>
    <w:rsid w:val="00C15279"/>
    <w:rsid w:val="00C21133"/>
    <w:rsid w:val="00C22703"/>
    <w:rsid w:val="00C23B51"/>
    <w:rsid w:val="00C2534D"/>
    <w:rsid w:val="00C25E57"/>
    <w:rsid w:val="00C33079"/>
    <w:rsid w:val="00C45231"/>
    <w:rsid w:val="00C50A73"/>
    <w:rsid w:val="00C50E63"/>
    <w:rsid w:val="00C514A4"/>
    <w:rsid w:val="00C5190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5EEC"/>
    <w:rsid w:val="00C76652"/>
    <w:rsid w:val="00C76BE1"/>
    <w:rsid w:val="00C77E5A"/>
    <w:rsid w:val="00C80397"/>
    <w:rsid w:val="00C83783"/>
    <w:rsid w:val="00C8714C"/>
    <w:rsid w:val="00C90BB3"/>
    <w:rsid w:val="00C9115E"/>
    <w:rsid w:val="00C93F40"/>
    <w:rsid w:val="00C94E86"/>
    <w:rsid w:val="00C95D7C"/>
    <w:rsid w:val="00C97D1E"/>
    <w:rsid w:val="00CA0E14"/>
    <w:rsid w:val="00CA0EC8"/>
    <w:rsid w:val="00CA3D0C"/>
    <w:rsid w:val="00CA614F"/>
    <w:rsid w:val="00CB1F6B"/>
    <w:rsid w:val="00CB549E"/>
    <w:rsid w:val="00CC01D1"/>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E6B0C"/>
    <w:rsid w:val="00CF0A69"/>
    <w:rsid w:val="00CF11ED"/>
    <w:rsid w:val="00CF1429"/>
    <w:rsid w:val="00CF285B"/>
    <w:rsid w:val="00CF286F"/>
    <w:rsid w:val="00CF408E"/>
    <w:rsid w:val="00CF4622"/>
    <w:rsid w:val="00CF582E"/>
    <w:rsid w:val="00CF5997"/>
    <w:rsid w:val="00CF7E6C"/>
    <w:rsid w:val="00D0156A"/>
    <w:rsid w:val="00D026DF"/>
    <w:rsid w:val="00D03068"/>
    <w:rsid w:val="00D056CB"/>
    <w:rsid w:val="00D06113"/>
    <w:rsid w:val="00D071FB"/>
    <w:rsid w:val="00D133BB"/>
    <w:rsid w:val="00D150F9"/>
    <w:rsid w:val="00D17C43"/>
    <w:rsid w:val="00D221DE"/>
    <w:rsid w:val="00D22604"/>
    <w:rsid w:val="00D229C5"/>
    <w:rsid w:val="00D230DF"/>
    <w:rsid w:val="00D24724"/>
    <w:rsid w:val="00D25BE9"/>
    <w:rsid w:val="00D270E0"/>
    <w:rsid w:val="00D274C8"/>
    <w:rsid w:val="00D27EE1"/>
    <w:rsid w:val="00D30093"/>
    <w:rsid w:val="00D30E45"/>
    <w:rsid w:val="00D3124F"/>
    <w:rsid w:val="00D335CC"/>
    <w:rsid w:val="00D34739"/>
    <w:rsid w:val="00D35049"/>
    <w:rsid w:val="00D37793"/>
    <w:rsid w:val="00D37798"/>
    <w:rsid w:val="00D401F9"/>
    <w:rsid w:val="00D40417"/>
    <w:rsid w:val="00D43BA0"/>
    <w:rsid w:val="00D466E9"/>
    <w:rsid w:val="00D47619"/>
    <w:rsid w:val="00D47F9B"/>
    <w:rsid w:val="00D50AA9"/>
    <w:rsid w:val="00D510EF"/>
    <w:rsid w:val="00D533E6"/>
    <w:rsid w:val="00D55D0A"/>
    <w:rsid w:val="00D5618A"/>
    <w:rsid w:val="00D56A3C"/>
    <w:rsid w:val="00D62E27"/>
    <w:rsid w:val="00D66CA9"/>
    <w:rsid w:val="00D67984"/>
    <w:rsid w:val="00D67AB6"/>
    <w:rsid w:val="00D67D76"/>
    <w:rsid w:val="00D708EE"/>
    <w:rsid w:val="00D738D6"/>
    <w:rsid w:val="00D7404B"/>
    <w:rsid w:val="00D7476E"/>
    <w:rsid w:val="00D755EB"/>
    <w:rsid w:val="00D759D6"/>
    <w:rsid w:val="00D75DBC"/>
    <w:rsid w:val="00D761A4"/>
    <w:rsid w:val="00D7774A"/>
    <w:rsid w:val="00D828A1"/>
    <w:rsid w:val="00D838FA"/>
    <w:rsid w:val="00D8488D"/>
    <w:rsid w:val="00D84CF1"/>
    <w:rsid w:val="00D85E2B"/>
    <w:rsid w:val="00D867F2"/>
    <w:rsid w:val="00D86DCA"/>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115"/>
    <w:rsid w:val="00DB1818"/>
    <w:rsid w:val="00DB25B3"/>
    <w:rsid w:val="00DB38CA"/>
    <w:rsid w:val="00DB42D3"/>
    <w:rsid w:val="00DB65D8"/>
    <w:rsid w:val="00DB6938"/>
    <w:rsid w:val="00DB7792"/>
    <w:rsid w:val="00DB7DD9"/>
    <w:rsid w:val="00DC12DE"/>
    <w:rsid w:val="00DC309B"/>
    <w:rsid w:val="00DC40B2"/>
    <w:rsid w:val="00DC4DA2"/>
    <w:rsid w:val="00DC5263"/>
    <w:rsid w:val="00DC6109"/>
    <w:rsid w:val="00DC7B40"/>
    <w:rsid w:val="00DC7C20"/>
    <w:rsid w:val="00DD1A36"/>
    <w:rsid w:val="00DD1E75"/>
    <w:rsid w:val="00DD677E"/>
    <w:rsid w:val="00DD6976"/>
    <w:rsid w:val="00DD7118"/>
    <w:rsid w:val="00DE211F"/>
    <w:rsid w:val="00DE4F71"/>
    <w:rsid w:val="00DE5FA7"/>
    <w:rsid w:val="00DE75AC"/>
    <w:rsid w:val="00DF2B1F"/>
    <w:rsid w:val="00DF4884"/>
    <w:rsid w:val="00DF62CD"/>
    <w:rsid w:val="00E01251"/>
    <w:rsid w:val="00E0134F"/>
    <w:rsid w:val="00E0164E"/>
    <w:rsid w:val="00E0240B"/>
    <w:rsid w:val="00E03A30"/>
    <w:rsid w:val="00E055C0"/>
    <w:rsid w:val="00E10B03"/>
    <w:rsid w:val="00E10D83"/>
    <w:rsid w:val="00E11DAA"/>
    <w:rsid w:val="00E121C6"/>
    <w:rsid w:val="00E1294A"/>
    <w:rsid w:val="00E15EB2"/>
    <w:rsid w:val="00E16651"/>
    <w:rsid w:val="00E178E7"/>
    <w:rsid w:val="00E23F5A"/>
    <w:rsid w:val="00E2464A"/>
    <w:rsid w:val="00E24B79"/>
    <w:rsid w:val="00E259FC"/>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690D"/>
    <w:rsid w:val="00E71D7E"/>
    <w:rsid w:val="00E73737"/>
    <w:rsid w:val="00E74E11"/>
    <w:rsid w:val="00E7556D"/>
    <w:rsid w:val="00E7575E"/>
    <w:rsid w:val="00E76841"/>
    <w:rsid w:val="00E7755B"/>
    <w:rsid w:val="00E77645"/>
    <w:rsid w:val="00E8001A"/>
    <w:rsid w:val="00E82571"/>
    <w:rsid w:val="00E83AA4"/>
    <w:rsid w:val="00E83FE4"/>
    <w:rsid w:val="00E85BCD"/>
    <w:rsid w:val="00E86084"/>
    <w:rsid w:val="00E86B5A"/>
    <w:rsid w:val="00E90FAC"/>
    <w:rsid w:val="00E93D21"/>
    <w:rsid w:val="00E96621"/>
    <w:rsid w:val="00E971F3"/>
    <w:rsid w:val="00EB10C7"/>
    <w:rsid w:val="00EB46F6"/>
    <w:rsid w:val="00EB5267"/>
    <w:rsid w:val="00EC1AB8"/>
    <w:rsid w:val="00EC260E"/>
    <w:rsid w:val="00EC3482"/>
    <w:rsid w:val="00EC35CE"/>
    <w:rsid w:val="00EC49D8"/>
    <w:rsid w:val="00EC4A25"/>
    <w:rsid w:val="00EC4EF0"/>
    <w:rsid w:val="00EC5218"/>
    <w:rsid w:val="00EC656B"/>
    <w:rsid w:val="00EC68D5"/>
    <w:rsid w:val="00EC74FF"/>
    <w:rsid w:val="00EC7608"/>
    <w:rsid w:val="00ED39A7"/>
    <w:rsid w:val="00ED5BD1"/>
    <w:rsid w:val="00ED7BC7"/>
    <w:rsid w:val="00EE1868"/>
    <w:rsid w:val="00EE2547"/>
    <w:rsid w:val="00EE2896"/>
    <w:rsid w:val="00EE2B21"/>
    <w:rsid w:val="00EE3C18"/>
    <w:rsid w:val="00EE57B6"/>
    <w:rsid w:val="00EE71FA"/>
    <w:rsid w:val="00EF02F6"/>
    <w:rsid w:val="00EF0D30"/>
    <w:rsid w:val="00EF2C07"/>
    <w:rsid w:val="00EF45D8"/>
    <w:rsid w:val="00EF4AB7"/>
    <w:rsid w:val="00EF7370"/>
    <w:rsid w:val="00F025A2"/>
    <w:rsid w:val="00F02795"/>
    <w:rsid w:val="00F04712"/>
    <w:rsid w:val="00F04A38"/>
    <w:rsid w:val="00F129BD"/>
    <w:rsid w:val="00F13238"/>
    <w:rsid w:val="00F133CC"/>
    <w:rsid w:val="00F13AD5"/>
    <w:rsid w:val="00F14A8E"/>
    <w:rsid w:val="00F17B88"/>
    <w:rsid w:val="00F20C5A"/>
    <w:rsid w:val="00F22EC7"/>
    <w:rsid w:val="00F23309"/>
    <w:rsid w:val="00F23395"/>
    <w:rsid w:val="00F24642"/>
    <w:rsid w:val="00F24ED9"/>
    <w:rsid w:val="00F27A75"/>
    <w:rsid w:val="00F30F44"/>
    <w:rsid w:val="00F323E1"/>
    <w:rsid w:val="00F33C0A"/>
    <w:rsid w:val="00F41DA3"/>
    <w:rsid w:val="00F4213F"/>
    <w:rsid w:val="00F42965"/>
    <w:rsid w:val="00F42A9D"/>
    <w:rsid w:val="00F44ECA"/>
    <w:rsid w:val="00F45DE1"/>
    <w:rsid w:val="00F4699F"/>
    <w:rsid w:val="00F54D2D"/>
    <w:rsid w:val="00F56886"/>
    <w:rsid w:val="00F60A1C"/>
    <w:rsid w:val="00F653B8"/>
    <w:rsid w:val="00F660F7"/>
    <w:rsid w:val="00F67E7B"/>
    <w:rsid w:val="00F70411"/>
    <w:rsid w:val="00F723D9"/>
    <w:rsid w:val="00F73CE2"/>
    <w:rsid w:val="00F740D8"/>
    <w:rsid w:val="00F7609B"/>
    <w:rsid w:val="00F76A3E"/>
    <w:rsid w:val="00F775DC"/>
    <w:rsid w:val="00F80346"/>
    <w:rsid w:val="00F828AE"/>
    <w:rsid w:val="00F85BBF"/>
    <w:rsid w:val="00F86DCA"/>
    <w:rsid w:val="00F87963"/>
    <w:rsid w:val="00F909AB"/>
    <w:rsid w:val="00F9509D"/>
    <w:rsid w:val="00F9581C"/>
    <w:rsid w:val="00FA10C2"/>
    <w:rsid w:val="00FA1266"/>
    <w:rsid w:val="00FA21F9"/>
    <w:rsid w:val="00FA27E5"/>
    <w:rsid w:val="00FA4BC2"/>
    <w:rsid w:val="00FA5828"/>
    <w:rsid w:val="00FA6C5E"/>
    <w:rsid w:val="00FB0C64"/>
    <w:rsid w:val="00FB15B7"/>
    <w:rsid w:val="00FB31D1"/>
    <w:rsid w:val="00FB35C2"/>
    <w:rsid w:val="00FB4114"/>
    <w:rsid w:val="00FB4A10"/>
    <w:rsid w:val="00FB5CD5"/>
    <w:rsid w:val="00FB70E0"/>
    <w:rsid w:val="00FC1192"/>
    <w:rsid w:val="00FC22EA"/>
    <w:rsid w:val="00FC6E44"/>
    <w:rsid w:val="00FC7F1B"/>
    <w:rsid w:val="00FC7FA4"/>
    <w:rsid w:val="00FD07B6"/>
    <w:rsid w:val="00FD48E5"/>
    <w:rsid w:val="00FD49C0"/>
    <w:rsid w:val="00FD6006"/>
    <w:rsid w:val="00FD63F8"/>
    <w:rsid w:val="00FD6B9A"/>
    <w:rsid w:val="00FE4094"/>
    <w:rsid w:val="00FE6C91"/>
    <w:rsid w:val="00FE6CCC"/>
    <w:rsid w:val="00FE71C6"/>
    <w:rsid w:val="00FE785F"/>
    <w:rsid w:val="00FE7AAF"/>
    <w:rsid w:val="00FE7B0B"/>
    <w:rsid w:val="00FF19C7"/>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9ADCD"/>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39.emf"/><Relationship Id="rId112" Type="http://schemas.openxmlformats.org/officeDocument/2006/relationships/oleObject" Target="embeddings/Microsoft_Visio_2003-2010_Drawing47.vsd"/><Relationship Id="rId133" Type="http://schemas.openxmlformats.org/officeDocument/2006/relationships/header" Target="header1.xml"/><Relationship Id="rId16" Type="http://schemas.openxmlformats.org/officeDocument/2006/relationships/hyperlink" Target="https://github.com/OAI/OpenAPI-Specification/blob/master/versions/3.0.0.md" TargetMode="Externa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Microsoft_Visio_2003-2010_Drawing42.vsd"/><Relationship Id="rId123" Type="http://schemas.openxmlformats.org/officeDocument/2006/relationships/hyperlink" Target="https://www.3gpp.org/ftp/Specs/archive/OpenAPI/%3cRelease%3e/" TargetMode="External"/><Relationship Id="rId128" Type="http://schemas.openxmlformats.org/officeDocument/2006/relationships/oleObject" Target="embeddings/Microsoft_Visio_2003-2010_Drawing54.vsd"/><Relationship Id="rId5" Type="http://schemas.openxmlformats.org/officeDocument/2006/relationships/customXml" Target="../customXml/item4.xml"/><Relationship Id="rId90" Type="http://schemas.openxmlformats.org/officeDocument/2006/relationships/oleObject" Target="embeddings/Microsoft_Visio_2003-2010_Drawing36.vsd"/><Relationship Id="rId95" Type="http://schemas.openxmlformats.org/officeDocument/2006/relationships/image" Target="media/image42.emf"/><Relationship Id="rId14" Type="http://schemas.openxmlformats.org/officeDocument/2006/relationships/image" Target="media/image1.jpeg"/><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6.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15.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3.vsd"/><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Visio_2003-2010_Drawing41.vsd"/><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Visio_2003-2010_Drawing50.vsd"/><Relationship Id="rId126" Type="http://schemas.openxmlformats.org/officeDocument/2006/relationships/oleObject" Target="embeddings/Microsoft_Visio_2003-2010_Drawing53.vsd"/><Relationship Id="rId134"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Microsoft_Visio_2003-2010_Drawing27.vsd"/><Relationship Id="rId80" Type="http://schemas.openxmlformats.org/officeDocument/2006/relationships/oleObject" Target="embeddings/Microsoft_Visio_2003-2010_Drawing31.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Microsoft_Visio_2003-2010_Drawing40.vsd"/><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Visio_2003-2010_Drawing45.vsd"/><Relationship Id="rId116" Type="http://schemas.openxmlformats.org/officeDocument/2006/relationships/oleObject" Target="embeddings/Microsoft_Visio_2003-2010_Drawing49.vsd"/><Relationship Id="rId124" Type="http://schemas.openxmlformats.org/officeDocument/2006/relationships/hyperlink" Target="https://www.3gpp.org/ftp/Specs/%3cPlenary%3e/%3cRelease%3e/OpenAPI/" TargetMode="External"/><Relationship Id="rId129" Type="http://schemas.openxmlformats.org/officeDocument/2006/relationships/image" Target="media/image58.emf"/><Relationship Id="rId20" Type="http://schemas.openxmlformats.org/officeDocument/2006/relationships/oleObject" Target="embeddings/Microsoft_Visio_2003-2010_Drawing1.vsd"/><Relationship Id="rId41" Type="http://schemas.openxmlformats.org/officeDocument/2006/relationships/image" Target="media/image15.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openxmlformats.org/officeDocument/2006/relationships/oleObject" Target="embeddings/Microsoft_Visio_2003-2010_Drawing26.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35.vsd"/><Relationship Id="rId91" Type="http://schemas.openxmlformats.org/officeDocument/2006/relationships/image" Target="media/image40.emf"/><Relationship Id="rId96" Type="http://schemas.openxmlformats.org/officeDocument/2006/relationships/oleObject" Target="embeddings/Microsoft_Visio_2003-2010_Drawing39.vsd"/><Relationship Id="rId111" Type="http://schemas.openxmlformats.org/officeDocument/2006/relationships/image" Target="media/image50.emf"/><Relationship Id="rId132" Type="http://schemas.openxmlformats.org/officeDocument/2006/relationships/oleObject" Target="embeddings/Microsoft_Visio_2003-2010_Drawing56.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Microsoft_Visio_2003-2010_Drawing44.vsd"/><Relationship Id="rId114" Type="http://schemas.openxmlformats.org/officeDocument/2006/relationships/oleObject" Target="embeddings/Microsoft_Visio_2003-2010_Drawing48.vsd"/><Relationship Id="rId119" Type="http://schemas.openxmlformats.org/officeDocument/2006/relationships/image" Target="media/image54.emf"/><Relationship Id="rId127" Type="http://schemas.openxmlformats.org/officeDocument/2006/relationships/image" Target="media/image57.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5.vsd"/><Relationship Id="rId13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3.emf"/><Relationship Id="rId104" Type="http://schemas.openxmlformats.org/officeDocument/2006/relationships/oleObject" Target="embeddings/Microsoft_Visio_2003-2010_Drawing43.vsd"/><Relationship Id="rId120" Type="http://schemas.openxmlformats.org/officeDocument/2006/relationships/oleObject" Target="embeddings/Microsoft_Visio_2003-2010_Drawing51.vsd"/><Relationship Id="rId125" Type="http://schemas.openxmlformats.org/officeDocument/2006/relationships/image" Target="media/image56.emf"/><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46.vsd"/><Relationship Id="rId115" Type="http://schemas.openxmlformats.org/officeDocument/2006/relationships/image" Target="media/image52.emf"/><Relationship Id="rId131" Type="http://schemas.openxmlformats.org/officeDocument/2006/relationships/image" Target="media/image59.emf"/><Relationship Id="rId136"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oleObject" Target="embeddings/Microsoft_Visio_2003-2010_Drawing32.vsd"/><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2" ma:contentTypeDescription="Create a new document." ma:contentTypeScope="" ma:versionID="1a68c18dd323f3d38d01c149250d8cbb">
  <xsd:schema xmlns:xsd="http://www.w3.org/2001/XMLSchema" xmlns:xs="http://www.w3.org/2001/XMLSchema" xmlns:p="http://schemas.microsoft.com/office/2006/metadata/properties" xmlns:ns3="71c5aaf6-e6ce-465b-b873-5148d2a4c105" xmlns:ns4="be177c35-912f-42dd-aea8-ee5c3baa9aa9" targetNamespace="http://schemas.microsoft.com/office/2006/metadata/properties" ma:root="true" ma:fieldsID="ed45fd30267c8f55d82f7724835d2d4f" ns3:_="" ns4:_="">
    <xsd:import namespace="71c5aaf6-e6ce-465b-b873-5148d2a4c105"/>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008BC8-DD97-4AB5-9648-E47CE09D0DD9}">
  <ds:schemaRefs>
    <ds:schemaRef ds:uri="http://schemas.microsoft.com/sharepoint/v3/contenttype/forms"/>
  </ds:schemaRefs>
</ds:datastoreItem>
</file>

<file path=customXml/itemProps2.xml><?xml version="1.0" encoding="utf-8"?>
<ds:datastoreItem xmlns:ds="http://schemas.openxmlformats.org/officeDocument/2006/customXml" ds:itemID="{A2CFA529-7055-4F3F-8E7D-8FAF33731A25}">
  <ds:schemaRefs>
    <ds:schemaRef ds:uri="Microsoft.SharePoint.Taxonomy.ContentTypeSync"/>
  </ds:schemaRefs>
</ds:datastoreItem>
</file>

<file path=customXml/itemProps3.xml><?xml version="1.0" encoding="utf-8"?>
<ds:datastoreItem xmlns:ds="http://schemas.openxmlformats.org/officeDocument/2006/customXml" ds:itemID="{86724B90-5088-4D79-884C-9DF3B6B38C3A}">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D4A437D3-9E28-4B82-A6E0-87D8F0F46D7E}">
  <ds:schemaRefs>
    <ds:schemaRef ds:uri="http://schemas.microsoft.com/sharepoint/events"/>
  </ds:schemaRefs>
</ds:datastoreItem>
</file>

<file path=customXml/itemProps5.xml><?xml version="1.0" encoding="utf-8"?>
<ds:datastoreItem xmlns:ds="http://schemas.openxmlformats.org/officeDocument/2006/customXml" ds:itemID="{470E3598-2EE4-420C-B8B4-A626DF3AF5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E801576-8E97-489C-9B01-7AE24415E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61968</Words>
  <Characters>353218</Characters>
  <Application>Microsoft Office Word</Application>
  <DocSecurity>0</DocSecurity>
  <Lines>2943</Lines>
  <Paragraphs>828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414358</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dcterms:created xsi:type="dcterms:W3CDTF">2019-09-10T07:39:00Z</dcterms:created>
  <dcterms:modified xsi:type="dcterms:W3CDTF">2019-09-23T06:16:00Z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