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1C603B83"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791C8A">
              <w:t>0</w:t>
            </w:r>
            <w:r>
              <w:t>.0</w:t>
            </w:r>
            <w:r w:rsidRPr="004D3578">
              <w:t xml:space="preserve"> </w:t>
            </w:r>
            <w:r w:rsidRPr="004D3578">
              <w:rPr>
                <w:sz w:val="32"/>
              </w:rPr>
              <w:t>(</w:t>
            </w:r>
            <w:r>
              <w:rPr>
                <w:sz w:val="32"/>
              </w:rPr>
              <w:t>202</w:t>
            </w:r>
            <w:r w:rsidR="00835D7B">
              <w:rPr>
                <w:sz w:val="32"/>
              </w:rPr>
              <w:t>1</w:t>
            </w:r>
            <w:r>
              <w:rPr>
                <w:sz w:val="32"/>
              </w:rPr>
              <w:t>-</w:t>
            </w:r>
            <w:r w:rsidR="00835D7B">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AD1F7C"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5" type="#_x0000_t75" style="width:95.5pt;height:66pt">
                  <v:imagedata r:id="rId9" o:title="5G-logo_175px"/>
                </v:shape>
              </w:pict>
            </w:r>
          </w:p>
        </w:tc>
        <w:tc>
          <w:tcPr>
            <w:tcW w:w="5540" w:type="dxa"/>
            <w:shd w:val="clear" w:color="auto" w:fill="auto"/>
          </w:tcPr>
          <w:p w14:paraId="5FA2FC60" w14:textId="05BA7C35" w:rsidR="00AD1F7C" w:rsidRDefault="00AD1F7C" w:rsidP="00AD1F7C">
            <w:pPr>
              <w:jc w:val="right"/>
              <w:rPr>
                <w:noProof/>
              </w:rPr>
            </w:pPr>
            <w:r>
              <w:pict w14:anchorId="34D26005">
                <v:shape id="_x0000_i1216" type="#_x0000_t75" style="width:128pt;height:74.5pt">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EC5135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AD1F7C">
              <w:rPr>
                <w:noProof/>
                <w:sz w:val="18"/>
              </w:rPr>
              <w:t>1</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59F02E02" w14:textId="3687D4B5" w:rsidR="00AD1F7C" w:rsidRDefault="00657B15">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AD1F7C">
        <w:t>Foreword</w:t>
      </w:r>
      <w:r w:rsidR="00AD1F7C">
        <w:tab/>
      </w:r>
      <w:r w:rsidR="00AD1F7C">
        <w:fldChar w:fldCharType="begin" w:fldLock="1"/>
      </w:r>
      <w:r w:rsidR="00AD1F7C">
        <w:instrText xml:space="preserve"> PAGEREF _Toc67687676 \h </w:instrText>
      </w:r>
      <w:r w:rsidR="00AD1F7C">
        <w:fldChar w:fldCharType="separate"/>
      </w:r>
      <w:r w:rsidR="00AD1F7C">
        <w:t>9</w:t>
      </w:r>
      <w:r w:rsidR="00AD1F7C">
        <w:fldChar w:fldCharType="end"/>
      </w:r>
    </w:p>
    <w:p w14:paraId="6E21F8BC" w14:textId="3C35F82A" w:rsidR="00AD1F7C" w:rsidRDefault="00AD1F7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_Toc67687677 \h </w:instrText>
      </w:r>
      <w:r>
        <w:fldChar w:fldCharType="separate"/>
      </w:r>
      <w:r>
        <w:t>10</w:t>
      </w:r>
      <w:r>
        <w:fldChar w:fldCharType="end"/>
      </w:r>
    </w:p>
    <w:p w14:paraId="285047B9" w14:textId="0A608A4E" w:rsidR="00AD1F7C" w:rsidRDefault="00AD1F7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_Toc67687678 \h </w:instrText>
      </w:r>
      <w:r>
        <w:fldChar w:fldCharType="separate"/>
      </w:r>
      <w:r>
        <w:t>10</w:t>
      </w:r>
      <w:r>
        <w:fldChar w:fldCharType="end"/>
      </w:r>
    </w:p>
    <w:p w14:paraId="2ADC4EC3" w14:textId="5669CA88" w:rsidR="00AD1F7C" w:rsidRDefault="00AD1F7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_Toc67687679 \h </w:instrText>
      </w:r>
      <w:r>
        <w:fldChar w:fldCharType="separate"/>
      </w:r>
      <w:r>
        <w:t>12</w:t>
      </w:r>
      <w:r>
        <w:fldChar w:fldCharType="end"/>
      </w:r>
    </w:p>
    <w:p w14:paraId="60C65E69" w14:textId="78CCA908" w:rsidR="00AD1F7C" w:rsidRDefault="00AD1F7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_Toc67687680 \h </w:instrText>
      </w:r>
      <w:r>
        <w:fldChar w:fldCharType="separate"/>
      </w:r>
      <w:r>
        <w:t>12</w:t>
      </w:r>
      <w:r>
        <w:fldChar w:fldCharType="end"/>
      </w:r>
    </w:p>
    <w:p w14:paraId="3520DE9A" w14:textId="68882508" w:rsidR="00AD1F7C" w:rsidRDefault="00AD1F7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_Toc67687681 \h </w:instrText>
      </w:r>
      <w:r>
        <w:fldChar w:fldCharType="separate"/>
      </w:r>
      <w:r>
        <w:t>12</w:t>
      </w:r>
      <w:r>
        <w:fldChar w:fldCharType="end"/>
      </w:r>
    </w:p>
    <w:p w14:paraId="49088878" w14:textId="70D34A01" w:rsidR="00AD1F7C" w:rsidRDefault="00AD1F7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_Toc67687682 \h </w:instrText>
      </w:r>
      <w:r>
        <w:fldChar w:fldCharType="separate"/>
      </w:r>
      <w:r>
        <w:t>12</w:t>
      </w:r>
      <w:r>
        <w:fldChar w:fldCharType="end"/>
      </w:r>
    </w:p>
    <w:p w14:paraId="67684B38" w14:textId="7A239C45" w:rsidR="00AD1F7C" w:rsidRDefault="00AD1F7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_Toc67687683 \h </w:instrText>
      </w:r>
      <w:r>
        <w:fldChar w:fldCharType="separate"/>
      </w:r>
      <w:r>
        <w:t>12</w:t>
      </w:r>
      <w:r>
        <w:fldChar w:fldCharType="end"/>
      </w:r>
    </w:p>
    <w:p w14:paraId="271A8534" w14:textId="0BAA24A3" w:rsidR="00AD1F7C" w:rsidRDefault="00AD1F7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_Toc67687684 \h </w:instrText>
      </w:r>
      <w:r>
        <w:fldChar w:fldCharType="separate"/>
      </w:r>
      <w:r>
        <w:t>13</w:t>
      </w:r>
      <w:r>
        <w:fldChar w:fldCharType="end"/>
      </w:r>
    </w:p>
    <w:p w14:paraId="3F74D7E9" w14:textId="177283FB" w:rsidR="00AD1F7C" w:rsidRDefault="00AD1F7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_Toc67687685 \h </w:instrText>
      </w:r>
      <w:r>
        <w:fldChar w:fldCharType="separate"/>
      </w:r>
      <w:r>
        <w:t>13</w:t>
      </w:r>
      <w:r>
        <w:fldChar w:fldCharType="end"/>
      </w:r>
    </w:p>
    <w:p w14:paraId="008BCC15" w14:textId="4766E8C8" w:rsidR="00AD1F7C" w:rsidRDefault="00AD1F7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_Toc67687686 \h </w:instrText>
      </w:r>
      <w:r>
        <w:fldChar w:fldCharType="separate"/>
      </w:r>
      <w:r>
        <w:t>14</w:t>
      </w:r>
      <w:r>
        <w:fldChar w:fldCharType="end"/>
      </w:r>
    </w:p>
    <w:p w14:paraId="0E20EB38" w14:textId="734C48A2" w:rsidR="00AD1F7C" w:rsidRDefault="00AD1F7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_Toc67687687 \h </w:instrText>
      </w:r>
      <w:r>
        <w:fldChar w:fldCharType="separate"/>
      </w:r>
      <w:r>
        <w:t>14</w:t>
      </w:r>
      <w:r>
        <w:fldChar w:fldCharType="end"/>
      </w:r>
    </w:p>
    <w:p w14:paraId="1FEC6F8E" w14:textId="0840AEED" w:rsidR="00AD1F7C" w:rsidRDefault="00AD1F7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_Toc67687688 \h </w:instrText>
      </w:r>
      <w:r>
        <w:fldChar w:fldCharType="separate"/>
      </w:r>
      <w:r>
        <w:t>15</w:t>
      </w:r>
      <w:r>
        <w:fldChar w:fldCharType="end"/>
      </w:r>
    </w:p>
    <w:p w14:paraId="4C806002" w14:textId="3C27AA35" w:rsidR="00AD1F7C" w:rsidRDefault="00AD1F7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_Toc67687689 \h </w:instrText>
      </w:r>
      <w:r>
        <w:fldChar w:fldCharType="separate"/>
      </w:r>
      <w:r>
        <w:t>15</w:t>
      </w:r>
      <w:r>
        <w:fldChar w:fldCharType="end"/>
      </w:r>
    </w:p>
    <w:p w14:paraId="73EFFE82" w14:textId="6D1B2531" w:rsidR="00AD1F7C" w:rsidRDefault="00AD1F7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_Toc67687690 \h </w:instrText>
      </w:r>
      <w:r>
        <w:fldChar w:fldCharType="separate"/>
      </w:r>
      <w:r>
        <w:t>16</w:t>
      </w:r>
      <w:r>
        <w:fldChar w:fldCharType="end"/>
      </w:r>
    </w:p>
    <w:p w14:paraId="5903B836" w14:textId="7791E8E7" w:rsidR="00AD1F7C" w:rsidRDefault="00AD1F7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_Toc67687691 \h </w:instrText>
      </w:r>
      <w:r>
        <w:fldChar w:fldCharType="separate"/>
      </w:r>
      <w:r>
        <w:t>16</w:t>
      </w:r>
      <w:r>
        <w:fldChar w:fldCharType="end"/>
      </w:r>
    </w:p>
    <w:p w14:paraId="7EBEDA89" w14:textId="3070C3ED" w:rsidR="00AD1F7C" w:rsidRDefault="00AD1F7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_Toc67687692 \h </w:instrText>
      </w:r>
      <w:r>
        <w:fldChar w:fldCharType="separate"/>
      </w:r>
      <w:r>
        <w:t>19</w:t>
      </w:r>
      <w:r>
        <w:fldChar w:fldCharType="end"/>
      </w:r>
    </w:p>
    <w:p w14:paraId="7AD2C1B0" w14:textId="2D0F15A5" w:rsidR="00AD1F7C" w:rsidRDefault="00AD1F7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_Toc67687693 \h </w:instrText>
      </w:r>
      <w:r>
        <w:fldChar w:fldCharType="separate"/>
      </w:r>
      <w:r>
        <w:t>21</w:t>
      </w:r>
      <w:r>
        <w:fldChar w:fldCharType="end"/>
      </w:r>
    </w:p>
    <w:p w14:paraId="025D69F6" w14:textId="19729356" w:rsidR="00AD1F7C" w:rsidRDefault="00AD1F7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_Toc67687694 \h </w:instrText>
      </w:r>
      <w:r>
        <w:fldChar w:fldCharType="separate"/>
      </w:r>
      <w:r>
        <w:t>22</w:t>
      </w:r>
      <w:r>
        <w:fldChar w:fldCharType="end"/>
      </w:r>
    </w:p>
    <w:p w14:paraId="54B6C0EE" w14:textId="73DA787F" w:rsidR="00AD1F7C" w:rsidRDefault="00AD1F7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_Toc67687695 \h </w:instrText>
      </w:r>
      <w:r>
        <w:fldChar w:fldCharType="separate"/>
      </w:r>
      <w:r>
        <w:t>22</w:t>
      </w:r>
      <w:r>
        <w:fldChar w:fldCharType="end"/>
      </w:r>
    </w:p>
    <w:p w14:paraId="02145E02" w14:textId="460D3E21" w:rsidR="00AD1F7C" w:rsidRDefault="00AD1F7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_Toc67687696 \h </w:instrText>
      </w:r>
      <w:r>
        <w:fldChar w:fldCharType="separate"/>
      </w:r>
      <w:r>
        <w:t>23</w:t>
      </w:r>
      <w:r>
        <w:fldChar w:fldCharType="end"/>
      </w:r>
    </w:p>
    <w:p w14:paraId="62671A49" w14:textId="3C72A423" w:rsidR="00AD1F7C" w:rsidRDefault="00AD1F7C">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_Toc67687697 \h </w:instrText>
      </w:r>
      <w:r>
        <w:fldChar w:fldCharType="separate"/>
      </w:r>
      <w:r>
        <w:t>23</w:t>
      </w:r>
      <w:r>
        <w:fldChar w:fldCharType="end"/>
      </w:r>
    </w:p>
    <w:p w14:paraId="28685F21" w14:textId="21242C60" w:rsidR="00AD1F7C" w:rsidRDefault="00AD1F7C">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_Toc67687698 \h </w:instrText>
      </w:r>
      <w:r>
        <w:fldChar w:fldCharType="separate"/>
      </w:r>
      <w:r>
        <w:t>24</w:t>
      </w:r>
      <w:r>
        <w:fldChar w:fldCharType="end"/>
      </w:r>
    </w:p>
    <w:p w14:paraId="47164217" w14:textId="75012896" w:rsidR="00AD1F7C" w:rsidRDefault="00AD1F7C">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_Toc67687699 \h </w:instrText>
      </w:r>
      <w:r>
        <w:fldChar w:fldCharType="separate"/>
      </w:r>
      <w:r>
        <w:t>24</w:t>
      </w:r>
      <w:r>
        <w:fldChar w:fldCharType="end"/>
      </w:r>
    </w:p>
    <w:p w14:paraId="3BF242AC" w14:textId="2B799478" w:rsidR="00AD1F7C" w:rsidRDefault="00AD1F7C">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_Toc67687700 \h </w:instrText>
      </w:r>
      <w:r>
        <w:fldChar w:fldCharType="separate"/>
      </w:r>
      <w:r>
        <w:t>25</w:t>
      </w:r>
      <w:r>
        <w:fldChar w:fldCharType="end"/>
      </w:r>
    </w:p>
    <w:p w14:paraId="57F4A3EA" w14:textId="735F3B8D" w:rsidR="00AD1F7C" w:rsidRDefault="00AD1F7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_Toc67687701 \h </w:instrText>
      </w:r>
      <w:r>
        <w:fldChar w:fldCharType="separate"/>
      </w:r>
      <w:r>
        <w:t>25</w:t>
      </w:r>
      <w:r>
        <w:fldChar w:fldCharType="end"/>
      </w:r>
    </w:p>
    <w:p w14:paraId="5F412345" w14:textId="208327CC" w:rsidR="00AD1F7C" w:rsidRDefault="00AD1F7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_Toc67687702 \h </w:instrText>
      </w:r>
      <w:r>
        <w:fldChar w:fldCharType="separate"/>
      </w:r>
      <w:r>
        <w:t>25</w:t>
      </w:r>
      <w:r>
        <w:fldChar w:fldCharType="end"/>
      </w:r>
    </w:p>
    <w:p w14:paraId="60F2F10C" w14:textId="519FF676" w:rsidR="00AD1F7C" w:rsidRDefault="00AD1F7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_Toc67687703 \h </w:instrText>
      </w:r>
      <w:r>
        <w:fldChar w:fldCharType="separate"/>
      </w:r>
      <w:r>
        <w:t>27</w:t>
      </w:r>
      <w:r>
        <w:fldChar w:fldCharType="end"/>
      </w:r>
    </w:p>
    <w:p w14:paraId="6316312C" w14:textId="54F59200" w:rsidR="00AD1F7C" w:rsidRDefault="00AD1F7C">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_Toc67687704 \h </w:instrText>
      </w:r>
      <w:r>
        <w:fldChar w:fldCharType="separate"/>
      </w:r>
      <w:r>
        <w:t>27</w:t>
      </w:r>
      <w:r>
        <w:fldChar w:fldCharType="end"/>
      </w:r>
    </w:p>
    <w:p w14:paraId="656960B0" w14:textId="5DA76010" w:rsidR="00AD1F7C" w:rsidRDefault="00AD1F7C">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_Toc67687705 \h </w:instrText>
      </w:r>
      <w:r>
        <w:fldChar w:fldCharType="separate"/>
      </w:r>
      <w:r>
        <w:t>28</w:t>
      </w:r>
      <w:r>
        <w:fldChar w:fldCharType="end"/>
      </w:r>
    </w:p>
    <w:p w14:paraId="16AF3BDF" w14:textId="25248257" w:rsidR="00AD1F7C" w:rsidRDefault="00AD1F7C">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_Toc67687706 \h </w:instrText>
      </w:r>
      <w:r>
        <w:fldChar w:fldCharType="separate"/>
      </w:r>
      <w:r>
        <w:t>29</w:t>
      </w:r>
      <w:r>
        <w:fldChar w:fldCharType="end"/>
      </w:r>
    </w:p>
    <w:p w14:paraId="5B989E1F" w14:textId="6832E360" w:rsidR="00AD1F7C" w:rsidRDefault="00AD1F7C">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_Toc67687707 \h </w:instrText>
      </w:r>
      <w:r>
        <w:fldChar w:fldCharType="separate"/>
      </w:r>
      <w:r>
        <w:t>30</w:t>
      </w:r>
      <w:r>
        <w:fldChar w:fldCharType="end"/>
      </w:r>
    </w:p>
    <w:p w14:paraId="08F6E960" w14:textId="21E67B86" w:rsidR="00AD1F7C" w:rsidRDefault="00AD1F7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_Toc67687708 \h </w:instrText>
      </w:r>
      <w:r>
        <w:fldChar w:fldCharType="separate"/>
      </w:r>
      <w:r>
        <w:t>31</w:t>
      </w:r>
      <w:r>
        <w:fldChar w:fldCharType="end"/>
      </w:r>
    </w:p>
    <w:p w14:paraId="0363C0C0" w14:textId="27DE8F6F" w:rsidR="00AD1F7C" w:rsidRDefault="00AD1F7C">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_Toc67687709 \h </w:instrText>
      </w:r>
      <w:r>
        <w:fldChar w:fldCharType="separate"/>
      </w:r>
      <w:r>
        <w:t>32</w:t>
      </w:r>
      <w:r>
        <w:fldChar w:fldCharType="end"/>
      </w:r>
    </w:p>
    <w:p w14:paraId="24E6340F" w14:textId="7061FE7E" w:rsidR="00AD1F7C" w:rsidRDefault="00AD1F7C">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_Toc67687710 \h </w:instrText>
      </w:r>
      <w:r>
        <w:fldChar w:fldCharType="separate"/>
      </w:r>
      <w:r>
        <w:t>32</w:t>
      </w:r>
      <w:r>
        <w:fldChar w:fldCharType="end"/>
      </w:r>
    </w:p>
    <w:p w14:paraId="2E67E0AB" w14:textId="7F1B4333" w:rsidR="00AD1F7C" w:rsidRDefault="00AD1F7C">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_Toc67687711 \h </w:instrText>
      </w:r>
      <w:r>
        <w:fldChar w:fldCharType="separate"/>
      </w:r>
      <w:r>
        <w:t>33</w:t>
      </w:r>
      <w:r>
        <w:fldChar w:fldCharType="end"/>
      </w:r>
    </w:p>
    <w:p w14:paraId="6222C2F5" w14:textId="28CE3A6E" w:rsidR="00AD1F7C" w:rsidRDefault="00AD1F7C">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_Toc67687712 \h </w:instrText>
      </w:r>
      <w:r>
        <w:fldChar w:fldCharType="separate"/>
      </w:r>
      <w:r>
        <w:t>34</w:t>
      </w:r>
      <w:r>
        <w:fldChar w:fldCharType="end"/>
      </w:r>
    </w:p>
    <w:p w14:paraId="6A9E0BBD" w14:textId="7AFCF182" w:rsidR="00AD1F7C" w:rsidRDefault="00AD1F7C">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_Toc67687713 \h </w:instrText>
      </w:r>
      <w:r>
        <w:fldChar w:fldCharType="separate"/>
      </w:r>
      <w:r>
        <w:t>35</w:t>
      </w:r>
      <w:r>
        <w:fldChar w:fldCharType="end"/>
      </w:r>
    </w:p>
    <w:p w14:paraId="4C355097" w14:textId="26398EA2" w:rsidR="00AD1F7C" w:rsidRDefault="00AD1F7C">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_Toc67687714 \h </w:instrText>
      </w:r>
      <w:r>
        <w:fldChar w:fldCharType="separate"/>
      </w:r>
      <w:r>
        <w:t>36</w:t>
      </w:r>
      <w:r>
        <w:fldChar w:fldCharType="end"/>
      </w:r>
    </w:p>
    <w:p w14:paraId="34617F28" w14:textId="1EF870BE" w:rsidR="00AD1F7C" w:rsidRDefault="00AD1F7C">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_Toc67687715 \h </w:instrText>
      </w:r>
      <w:r>
        <w:fldChar w:fldCharType="separate"/>
      </w:r>
      <w:r>
        <w:t>36</w:t>
      </w:r>
      <w:r>
        <w:fldChar w:fldCharType="end"/>
      </w:r>
    </w:p>
    <w:p w14:paraId="1B57F441" w14:textId="05350DE0" w:rsidR="00AD1F7C" w:rsidRDefault="00AD1F7C">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_Toc67687716 \h </w:instrText>
      </w:r>
      <w:r>
        <w:fldChar w:fldCharType="separate"/>
      </w:r>
      <w:r>
        <w:t>36</w:t>
      </w:r>
      <w:r>
        <w:fldChar w:fldCharType="end"/>
      </w:r>
    </w:p>
    <w:p w14:paraId="18422979" w14:textId="106EBC6B" w:rsidR="00AD1F7C" w:rsidRDefault="00AD1F7C">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_Toc67687717 \h </w:instrText>
      </w:r>
      <w:r>
        <w:fldChar w:fldCharType="separate"/>
      </w:r>
      <w:r>
        <w:t>37</w:t>
      </w:r>
      <w:r>
        <w:fldChar w:fldCharType="end"/>
      </w:r>
    </w:p>
    <w:p w14:paraId="3D3DC1DA" w14:textId="4F425595" w:rsidR="00AD1F7C" w:rsidRDefault="00AD1F7C">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_Toc67687718 \h </w:instrText>
      </w:r>
      <w:r>
        <w:fldChar w:fldCharType="separate"/>
      </w:r>
      <w:r>
        <w:t>37</w:t>
      </w:r>
      <w:r>
        <w:fldChar w:fldCharType="end"/>
      </w:r>
    </w:p>
    <w:p w14:paraId="05429932" w14:textId="46CBE21B" w:rsidR="00AD1F7C" w:rsidRDefault="00AD1F7C">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_Toc67687719 \h </w:instrText>
      </w:r>
      <w:r>
        <w:fldChar w:fldCharType="separate"/>
      </w:r>
      <w:r>
        <w:t>38</w:t>
      </w:r>
      <w:r>
        <w:fldChar w:fldCharType="end"/>
      </w:r>
    </w:p>
    <w:p w14:paraId="66FBD433" w14:textId="5399EDC0" w:rsidR="00AD1F7C" w:rsidRDefault="00AD1F7C">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_Toc67687720 \h </w:instrText>
      </w:r>
      <w:r>
        <w:fldChar w:fldCharType="separate"/>
      </w:r>
      <w:r>
        <w:t>38</w:t>
      </w:r>
      <w:r>
        <w:fldChar w:fldCharType="end"/>
      </w:r>
    </w:p>
    <w:p w14:paraId="66089BD7" w14:textId="7DAEC90A" w:rsidR="00AD1F7C" w:rsidRDefault="00AD1F7C">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_Toc67687721 \h </w:instrText>
      </w:r>
      <w:r>
        <w:fldChar w:fldCharType="separate"/>
      </w:r>
      <w:r>
        <w:t>38</w:t>
      </w:r>
      <w:r>
        <w:fldChar w:fldCharType="end"/>
      </w:r>
    </w:p>
    <w:p w14:paraId="734F75D9" w14:textId="03B6B6C6" w:rsidR="00AD1F7C" w:rsidRDefault="00AD1F7C">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_Toc67687722 \h </w:instrText>
      </w:r>
      <w:r>
        <w:fldChar w:fldCharType="separate"/>
      </w:r>
      <w:r>
        <w:t>39</w:t>
      </w:r>
      <w:r>
        <w:fldChar w:fldCharType="end"/>
      </w:r>
    </w:p>
    <w:p w14:paraId="4A68F181" w14:textId="061FEE7F" w:rsidR="00AD1F7C" w:rsidRDefault="00AD1F7C">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_Toc67687723 \h </w:instrText>
      </w:r>
      <w:r>
        <w:fldChar w:fldCharType="separate"/>
      </w:r>
      <w:r>
        <w:t>39</w:t>
      </w:r>
      <w:r>
        <w:fldChar w:fldCharType="end"/>
      </w:r>
    </w:p>
    <w:p w14:paraId="3705BC74" w14:textId="5D2B8BEF" w:rsidR="00AD1F7C" w:rsidRDefault="00AD1F7C">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_Toc67687724 \h </w:instrText>
      </w:r>
      <w:r>
        <w:fldChar w:fldCharType="separate"/>
      </w:r>
      <w:r>
        <w:t>39</w:t>
      </w:r>
      <w:r>
        <w:fldChar w:fldCharType="end"/>
      </w:r>
    </w:p>
    <w:p w14:paraId="721B78C4" w14:textId="296AE14A" w:rsidR="00AD1F7C" w:rsidRDefault="00AD1F7C">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_Toc67687725 \h </w:instrText>
      </w:r>
      <w:r>
        <w:fldChar w:fldCharType="separate"/>
      </w:r>
      <w:r>
        <w:t>39</w:t>
      </w:r>
      <w:r>
        <w:fldChar w:fldCharType="end"/>
      </w:r>
    </w:p>
    <w:p w14:paraId="22F4F41C" w14:textId="7319F6C1" w:rsidR="00AD1F7C" w:rsidRDefault="00AD1F7C">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_Toc67687726 \h </w:instrText>
      </w:r>
      <w:r>
        <w:fldChar w:fldCharType="separate"/>
      </w:r>
      <w:r>
        <w:t>39</w:t>
      </w:r>
      <w:r>
        <w:fldChar w:fldCharType="end"/>
      </w:r>
    </w:p>
    <w:p w14:paraId="2A45A838" w14:textId="277CF77D" w:rsidR="00AD1F7C" w:rsidRDefault="00AD1F7C">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_Toc67687727 \h </w:instrText>
      </w:r>
      <w:r>
        <w:fldChar w:fldCharType="separate"/>
      </w:r>
      <w:r>
        <w:t>39</w:t>
      </w:r>
      <w:r>
        <w:fldChar w:fldCharType="end"/>
      </w:r>
    </w:p>
    <w:p w14:paraId="4D534236" w14:textId="015E3EE0" w:rsidR="00AD1F7C" w:rsidRDefault="00AD1F7C">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_Toc67687728 \h </w:instrText>
      </w:r>
      <w:r>
        <w:fldChar w:fldCharType="separate"/>
      </w:r>
      <w:r>
        <w:t>40</w:t>
      </w:r>
      <w:r>
        <w:fldChar w:fldCharType="end"/>
      </w:r>
    </w:p>
    <w:p w14:paraId="0E1FF19B" w14:textId="0EE2143D" w:rsidR="00AD1F7C" w:rsidRDefault="00AD1F7C">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_Toc67687729 \h </w:instrText>
      </w:r>
      <w:r>
        <w:fldChar w:fldCharType="separate"/>
      </w:r>
      <w:r>
        <w:t>40</w:t>
      </w:r>
      <w:r>
        <w:fldChar w:fldCharType="end"/>
      </w:r>
    </w:p>
    <w:p w14:paraId="7A846E91" w14:textId="39520A01" w:rsidR="00AD1F7C" w:rsidRDefault="00AD1F7C">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_Toc67687730 \h </w:instrText>
      </w:r>
      <w:r>
        <w:fldChar w:fldCharType="separate"/>
      </w:r>
      <w:r>
        <w:t>41</w:t>
      </w:r>
      <w:r>
        <w:fldChar w:fldCharType="end"/>
      </w:r>
    </w:p>
    <w:p w14:paraId="4592B7C5" w14:textId="128ADE5B" w:rsidR="00AD1F7C" w:rsidRDefault="00AD1F7C">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_Toc67687731 \h </w:instrText>
      </w:r>
      <w:r>
        <w:fldChar w:fldCharType="separate"/>
      </w:r>
      <w:r>
        <w:t>41</w:t>
      </w:r>
      <w:r>
        <w:fldChar w:fldCharType="end"/>
      </w:r>
    </w:p>
    <w:p w14:paraId="28A0ED97" w14:textId="597F49C2" w:rsidR="00AD1F7C" w:rsidRDefault="00AD1F7C">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_Toc67687732 \h </w:instrText>
      </w:r>
      <w:r>
        <w:fldChar w:fldCharType="separate"/>
      </w:r>
      <w:r>
        <w:t>41</w:t>
      </w:r>
      <w:r>
        <w:fldChar w:fldCharType="end"/>
      </w:r>
    </w:p>
    <w:p w14:paraId="40C77859" w14:textId="2B22AE6D" w:rsidR="00AD1F7C" w:rsidRDefault="00AD1F7C">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_Toc67687733 \h </w:instrText>
      </w:r>
      <w:r>
        <w:fldChar w:fldCharType="separate"/>
      </w:r>
      <w:r>
        <w:t>42</w:t>
      </w:r>
      <w:r>
        <w:fldChar w:fldCharType="end"/>
      </w:r>
    </w:p>
    <w:p w14:paraId="3F60B48A" w14:textId="149A8D05" w:rsidR="00AD1F7C" w:rsidRDefault="00AD1F7C">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_Toc67687734 \h </w:instrText>
      </w:r>
      <w:r>
        <w:fldChar w:fldCharType="separate"/>
      </w:r>
      <w:r>
        <w:t>43</w:t>
      </w:r>
      <w:r>
        <w:fldChar w:fldCharType="end"/>
      </w:r>
    </w:p>
    <w:p w14:paraId="7BFAF389" w14:textId="305D3D3F" w:rsidR="00AD1F7C" w:rsidRDefault="00AD1F7C">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_Toc67687735 \h </w:instrText>
      </w:r>
      <w:r>
        <w:fldChar w:fldCharType="separate"/>
      </w:r>
      <w:r>
        <w:t>44</w:t>
      </w:r>
      <w:r>
        <w:fldChar w:fldCharType="end"/>
      </w:r>
    </w:p>
    <w:p w14:paraId="655DD411" w14:textId="6FBBD346" w:rsidR="00AD1F7C" w:rsidRDefault="00AD1F7C">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_Toc67687736 \h </w:instrText>
      </w:r>
      <w:r>
        <w:fldChar w:fldCharType="separate"/>
      </w:r>
      <w:r>
        <w:t>44</w:t>
      </w:r>
      <w:r>
        <w:fldChar w:fldCharType="end"/>
      </w:r>
    </w:p>
    <w:p w14:paraId="5B9D6F69" w14:textId="302899E2" w:rsidR="00AD1F7C" w:rsidRDefault="00AD1F7C">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_Toc67687737 \h </w:instrText>
      </w:r>
      <w:r>
        <w:fldChar w:fldCharType="separate"/>
      </w:r>
      <w:r>
        <w:t>45</w:t>
      </w:r>
      <w:r>
        <w:fldChar w:fldCharType="end"/>
      </w:r>
    </w:p>
    <w:p w14:paraId="41C7E3D0" w14:textId="5CE2552E" w:rsidR="00AD1F7C" w:rsidRDefault="00AD1F7C">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_Toc67687738 \h </w:instrText>
      </w:r>
      <w:r>
        <w:fldChar w:fldCharType="separate"/>
      </w:r>
      <w:r>
        <w:t>45</w:t>
      </w:r>
      <w:r>
        <w:fldChar w:fldCharType="end"/>
      </w:r>
    </w:p>
    <w:p w14:paraId="2C7B8625" w14:textId="1A156118" w:rsidR="00AD1F7C" w:rsidRDefault="00AD1F7C">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2E665B">
        <w:rPr>
          <w:rFonts w:eastAsia="DengXian"/>
        </w:rPr>
        <w:t>Control Plane Only indication associated with PDU Session is not applicable any longer</w:t>
      </w:r>
      <w:r>
        <w:tab/>
      </w:r>
      <w:r>
        <w:fldChar w:fldCharType="begin" w:fldLock="1"/>
      </w:r>
      <w:r>
        <w:instrText xml:space="preserve"> PAGEREF _Toc67687739 \h </w:instrText>
      </w:r>
      <w:r>
        <w:fldChar w:fldCharType="separate"/>
      </w:r>
      <w:r>
        <w:t>46</w:t>
      </w:r>
      <w:r>
        <w:fldChar w:fldCharType="end"/>
      </w:r>
    </w:p>
    <w:p w14:paraId="19D5FC48" w14:textId="4F127D08" w:rsidR="00AD1F7C" w:rsidRDefault="00AD1F7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_Toc67687740 \h </w:instrText>
      </w:r>
      <w:r>
        <w:fldChar w:fldCharType="separate"/>
      </w:r>
      <w:r>
        <w:t>46</w:t>
      </w:r>
      <w:r>
        <w:fldChar w:fldCharType="end"/>
      </w:r>
    </w:p>
    <w:p w14:paraId="413C0A88" w14:textId="5FAAA776" w:rsidR="00AD1F7C" w:rsidRDefault="00AD1F7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_Toc67687741 \h </w:instrText>
      </w:r>
      <w:r>
        <w:fldChar w:fldCharType="separate"/>
      </w:r>
      <w:r>
        <w:t>46</w:t>
      </w:r>
      <w:r>
        <w:fldChar w:fldCharType="end"/>
      </w:r>
    </w:p>
    <w:p w14:paraId="376CDBF9" w14:textId="0362A65F" w:rsidR="00AD1F7C" w:rsidRDefault="00AD1F7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_Toc67687742 \h </w:instrText>
      </w:r>
      <w:r>
        <w:fldChar w:fldCharType="separate"/>
      </w:r>
      <w:r>
        <w:t>48</w:t>
      </w:r>
      <w:r>
        <w:fldChar w:fldCharType="end"/>
      </w:r>
    </w:p>
    <w:p w14:paraId="663FADC1" w14:textId="041D796E" w:rsidR="00AD1F7C" w:rsidRDefault="00AD1F7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_Toc67687743 \h </w:instrText>
      </w:r>
      <w:r>
        <w:fldChar w:fldCharType="separate"/>
      </w:r>
      <w:r>
        <w:t>48</w:t>
      </w:r>
      <w:r>
        <w:fldChar w:fldCharType="end"/>
      </w:r>
    </w:p>
    <w:p w14:paraId="33F9BE33" w14:textId="2274C2CE" w:rsidR="00AD1F7C" w:rsidRDefault="00AD1F7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_Toc67687744 \h </w:instrText>
      </w:r>
      <w:r>
        <w:fldChar w:fldCharType="separate"/>
      </w:r>
      <w:r>
        <w:t>50</w:t>
      </w:r>
      <w:r>
        <w:fldChar w:fldCharType="end"/>
      </w:r>
    </w:p>
    <w:p w14:paraId="0F027263" w14:textId="7A49C42A" w:rsidR="00AD1F7C" w:rsidRDefault="00AD1F7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_Toc67687745 \h </w:instrText>
      </w:r>
      <w:r>
        <w:fldChar w:fldCharType="separate"/>
      </w:r>
      <w:r>
        <w:t>50</w:t>
      </w:r>
      <w:r>
        <w:fldChar w:fldCharType="end"/>
      </w:r>
    </w:p>
    <w:p w14:paraId="6BEAFADB" w14:textId="2BB4B118" w:rsidR="00AD1F7C" w:rsidRDefault="00AD1F7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_Toc67687746 \h </w:instrText>
      </w:r>
      <w:r>
        <w:fldChar w:fldCharType="separate"/>
      </w:r>
      <w:r>
        <w:t>52</w:t>
      </w:r>
      <w:r>
        <w:fldChar w:fldCharType="end"/>
      </w:r>
    </w:p>
    <w:p w14:paraId="30A69AEC" w14:textId="4EA27F10" w:rsidR="00AD1F7C" w:rsidRDefault="00AD1F7C">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_Toc67687747 \h </w:instrText>
      </w:r>
      <w:r>
        <w:fldChar w:fldCharType="separate"/>
      </w:r>
      <w:r>
        <w:t>52</w:t>
      </w:r>
      <w:r>
        <w:fldChar w:fldCharType="end"/>
      </w:r>
    </w:p>
    <w:p w14:paraId="029210DA" w14:textId="2EB25F91" w:rsidR="00AD1F7C" w:rsidRDefault="00AD1F7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_Toc67687748 \h </w:instrText>
      </w:r>
      <w:r>
        <w:fldChar w:fldCharType="separate"/>
      </w:r>
      <w:r>
        <w:t>55</w:t>
      </w:r>
      <w:r>
        <w:fldChar w:fldCharType="end"/>
      </w:r>
    </w:p>
    <w:p w14:paraId="389D28C1" w14:textId="66142745" w:rsidR="00AD1F7C" w:rsidRDefault="00AD1F7C">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_Toc67687749 \h </w:instrText>
      </w:r>
      <w:r>
        <w:fldChar w:fldCharType="separate"/>
      </w:r>
      <w:r>
        <w:t>56</w:t>
      </w:r>
      <w:r>
        <w:fldChar w:fldCharType="end"/>
      </w:r>
    </w:p>
    <w:p w14:paraId="00313861" w14:textId="6745A7D3" w:rsidR="00AD1F7C" w:rsidRDefault="00AD1F7C">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_Toc67687750 \h </w:instrText>
      </w:r>
      <w:r>
        <w:fldChar w:fldCharType="separate"/>
      </w:r>
      <w:r>
        <w:t>56</w:t>
      </w:r>
      <w:r>
        <w:fldChar w:fldCharType="end"/>
      </w:r>
    </w:p>
    <w:p w14:paraId="7B4C978F" w14:textId="64474CBF" w:rsidR="00AD1F7C" w:rsidRDefault="00AD1F7C">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_Toc67687751 \h </w:instrText>
      </w:r>
      <w:r>
        <w:fldChar w:fldCharType="separate"/>
      </w:r>
      <w:r>
        <w:t>56</w:t>
      </w:r>
      <w:r>
        <w:fldChar w:fldCharType="end"/>
      </w:r>
    </w:p>
    <w:p w14:paraId="445F3D3D" w14:textId="1CEA1F7F" w:rsidR="00AD1F7C" w:rsidRDefault="00AD1F7C">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_Toc67687752 \h </w:instrText>
      </w:r>
      <w:r>
        <w:fldChar w:fldCharType="separate"/>
      </w:r>
      <w:r>
        <w:t>57</w:t>
      </w:r>
      <w:r>
        <w:fldChar w:fldCharType="end"/>
      </w:r>
    </w:p>
    <w:p w14:paraId="14BD31CB" w14:textId="1F74B081" w:rsidR="00AD1F7C" w:rsidRDefault="00AD1F7C">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_Toc67687753 \h </w:instrText>
      </w:r>
      <w:r>
        <w:fldChar w:fldCharType="separate"/>
      </w:r>
      <w:r>
        <w:t>57</w:t>
      </w:r>
      <w:r>
        <w:fldChar w:fldCharType="end"/>
      </w:r>
    </w:p>
    <w:p w14:paraId="392BEA0D" w14:textId="1C10E5DE" w:rsidR="00AD1F7C" w:rsidRDefault="00AD1F7C">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_Toc67687754 \h </w:instrText>
      </w:r>
      <w:r>
        <w:fldChar w:fldCharType="separate"/>
      </w:r>
      <w:r>
        <w:t>58</w:t>
      </w:r>
      <w:r>
        <w:fldChar w:fldCharType="end"/>
      </w:r>
    </w:p>
    <w:p w14:paraId="64BEBC21" w14:textId="53207251" w:rsidR="00AD1F7C" w:rsidRDefault="00AD1F7C">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_Toc67687755 \h </w:instrText>
      </w:r>
      <w:r>
        <w:fldChar w:fldCharType="separate"/>
      </w:r>
      <w:r>
        <w:t>58</w:t>
      </w:r>
      <w:r>
        <w:fldChar w:fldCharType="end"/>
      </w:r>
    </w:p>
    <w:p w14:paraId="04441BCD" w14:textId="4DEED8C7" w:rsidR="00AD1F7C" w:rsidRDefault="00AD1F7C">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_Toc67687756 \h </w:instrText>
      </w:r>
      <w:r>
        <w:fldChar w:fldCharType="separate"/>
      </w:r>
      <w:r>
        <w:t>59</w:t>
      </w:r>
      <w:r>
        <w:fldChar w:fldCharType="end"/>
      </w:r>
    </w:p>
    <w:p w14:paraId="43EB4AD5" w14:textId="2C4B95E1" w:rsidR="00AD1F7C" w:rsidRDefault="00AD1F7C">
      <w:pPr>
        <w:pStyle w:val="TOC6"/>
        <w:rPr>
          <w:rFonts w:asciiTheme="minorHAnsi" w:eastAsiaTheme="minorEastAsia" w:hAnsiTheme="minorHAnsi" w:cstheme="minorBidi"/>
          <w:sz w:val="22"/>
          <w:szCs w:val="22"/>
          <w:lang w:eastAsia="en-GB"/>
        </w:rPr>
      </w:pPr>
      <w:r w:rsidRPr="00AD1F7C">
        <w:t>5.2.2.8.2.3</w:t>
      </w:r>
      <w:r w:rsidRPr="00AD1F7C">
        <w:rPr>
          <w:rFonts w:asciiTheme="minorHAnsi" w:eastAsiaTheme="minorEastAsia" w:hAnsiTheme="minorHAnsi" w:cstheme="minorBidi"/>
          <w:sz w:val="22"/>
          <w:szCs w:val="22"/>
          <w:lang w:eastAsia="en-GB"/>
        </w:rPr>
        <w:tab/>
      </w:r>
      <w:r w:rsidRPr="002E665B">
        <w:rPr>
          <w:lang w:val="en-US"/>
        </w:rPr>
        <w:t>UE requested PDU session release</w:t>
      </w:r>
      <w:r>
        <w:tab/>
      </w:r>
      <w:r>
        <w:fldChar w:fldCharType="begin" w:fldLock="1"/>
      </w:r>
      <w:r>
        <w:instrText xml:space="preserve"> PAGEREF _Toc67687757 \h </w:instrText>
      </w:r>
      <w:r>
        <w:fldChar w:fldCharType="separate"/>
      </w:r>
      <w:r>
        <w:t>59</w:t>
      </w:r>
      <w:r>
        <w:fldChar w:fldCharType="end"/>
      </w:r>
    </w:p>
    <w:p w14:paraId="34A2B288" w14:textId="4F1FED7B" w:rsidR="00AD1F7C" w:rsidRDefault="00AD1F7C">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_Toc67687758 \h </w:instrText>
      </w:r>
      <w:r>
        <w:fldChar w:fldCharType="separate"/>
      </w:r>
      <w:r>
        <w:t>59</w:t>
      </w:r>
      <w:r>
        <w:fldChar w:fldCharType="end"/>
      </w:r>
    </w:p>
    <w:p w14:paraId="60A7ED7C" w14:textId="2DA13814" w:rsidR="00AD1F7C" w:rsidRDefault="00AD1F7C">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_Toc67687759 \h </w:instrText>
      </w:r>
      <w:r>
        <w:fldChar w:fldCharType="separate"/>
      </w:r>
      <w:r>
        <w:t>60</w:t>
      </w:r>
      <w:r>
        <w:fldChar w:fldCharType="end"/>
      </w:r>
    </w:p>
    <w:p w14:paraId="254EA556" w14:textId="6A0133F3" w:rsidR="00AD1F7C" w:rsidRDefault="00AD1F7C">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_Toc67687760 \h </w:instrText>
      </w:r>
      <w:r>
        <w:fldChar w:fldCharType="separate"/>
      </w:r>
      <w:r>
        <w:t>61</w:t>
      </w:r>
      <w:r>
        <w:fldChar w:fldCharType="end"/>
      </w:r>
    </w:p>
    <w:p w14:paraId="55298E50" w14:textId="48B54BA7" w:rsidR="00AD1F7C" w:rsidRDefault="00AD1F7C">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_Toc67687761 \h </w:instrText>
      </w:r>
      <w:r>
        <w:fldChar w:fldCharType="separate"/>
      </w:r>
      <w:r>
        <w:t>61</w:t>
      </w:r>
      <w:r>
        <w:fldChar w:fldCharType="end"/>
      </w:r>
    </w:p>
    <w:p w14:paraId="36456423" w14:textId="058B6009" w:rsidR="00AD1F7C" w:rsidRDefault="00AD1F7C">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_Toc67687762 \h </w:instrText>
      </w:r>
      <w:r>
        <w:fldChar w:fldCharType="separate"/>
      </w:r>
      <w:r>
        <w:t>61</w:t>
      </w:r>
      <w:r>
        <w:fldChar w:fldCharType="end"/>
      </w:r>
    </w:p>
    <w:p w14:paraId="1F1F5AB9" w14:textId="0ECA3A06" w:rsidR="00AD1F7C" w:rsidRDefault="00AD1F7C">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_Toc67687763 \h </w:instrText>
      </w:r>
      <w:r>
        <w:fldChar w:fldCharType="separate"/>
      </w:r>
      <w:r>
        <w:t>62</w:t>
      </w:r>
      <w:r>
        <w:fldChar w:fldCharType="end"/>
      </w:r>
    </w:p>
    <w:p w14:paraId="10E8340A" w14:textId="3109B7C0" w:rsidR="00AD1F7C" w:rsidRDefault="00AD1F7C">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_Toc67687764 \h </w:instrText>
      </w:r>
      <w:r>
        <w:fldChar w:fldCharType="separate"/>
      </w:r>
      <w:r>
        <w:t>62</w:t>
      </w:r>
      <w:r>
        <w:fldChar w:fldCharType="end"/>
      </w:r>
    </w:p>
    <w:p w14:paraId="37212C64" w14:textId="5FAE46AB" w:rsidR="00AD1F7C" w:rsidRDefault="00AD1F7C">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_Toc67687765 \h </w:instrText>
      </w:r>
      <w:r>
        <w:fldChar w:fldCharType="separate"/>
      </w:r>
      <w:r>
        <w:t>63</w:t>
      </w:r>
      <w:r>
        <w:fldChar w:fldCharType="end"/>
      </w:r>
    </w:p>
    <w:p w14:paraId="0EB0BA1E" w14:textId="39B90528" w:rsidR="00AD1F7C" w:rsidRDefault="00AD1F7C">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_Toc67687766 \h </w:instrText>
      </w:r>
      <w:r>
        <w:fldChar w:fldCharType="separate"/>
      </w:r>
      <w:r>
        <w:t>63</w:t>
      </w:r>
      <w:r>
        <w:fldChar w:fldCharType="end"/>
      </w:r>
    </w:p>
    <w:p w14:paraId="2CE0D6CF" w14:textId="7B88A108" w:rsidR="00AD1F7C" w:rsidRDefault="00AD1F7C">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_Toc67687767 \h </w:instrText>
      </w:r>
      <w:r>
        <w:fldChar w:fldCharType="separate"/>
      </w:r>
      <w:r>
        <w:t>64</w:t>
      </w:r>
      <w:r>
        <w:fldChar w:fldCharType="end"/>
      </w:r>
    </w:p>
    <w:p w14:paraId="489D88BC" w14:textId="64E99D92" w:rsidR="00AD1F7C" w:rsidRDefault="00AD1F7C">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_Toc67687768 \h </w:instrText>
      </w:r>
      <w:r>
        <w:fldChar w:fldCharType="separate"/>
      </w:r>
      <w:r>
        <w:t>64</w:t>
      </w:r>
      <w:r>
        <w:fldChar w:fldCharType="end"/>
      </w:r>
    </w:p>
    <w:p w14:paraId="5E935D5A" w14:textId="14779AE2" w:rsidR="00AD1F7C" w:rsidRDefault="00AD1F7C">
      <w:pPr>
        <w:pStyle w:val="TOC6"/>
        <w:rPr>
          <w:rFonts w:asciiTheme="minorHAnsi" w:eastAsiaTheme="minorEastAsia" w:hAnsiTheme="minorHAnsi" w:cstheme="minorBidi"/>
          <w:sz w:val="22"/>
          <w:szCs w:val="22"/>
          <w:lang w:eastAsia="en-GB"/>
        </w:rPr>
      </w:pPr>
      <w:r w:rsidRPr="00AD1F7C">
        <w:t>5.2.2.8.2.15</w:t>
      </w:r>
      <w:r w:rsidRPr="00AD1F7C">
        <w:rPr>
          <w:rFonts w:asciiTheme="minorHAnsi" w:eastAsiaTheme="minorEastAsia" w:hAnsiTheme="minorHAnsi" w:cstheme="minorBidi"/>
          <w:sz w:val="22"/>
          <w:szCs w:val="22"/>
          <w:lang w:eastAsia="en-GB"/>
        </w:rPr>
        <w:tab/>
      </w:r>
      <w:r>
        <w:t>5G-AN</w:t>
      </w:r>
      <w:r w:rsidRPr="002E665B">
        <w:rPr>
          <w:lang w:val="en-US"/>
        </w:rPr>
        <w:t xml:space="preserve"> requested PDU session resource release</w:t>
      </w:r>
      <w:r>
        <w:tab/>
      </w:r>
      <w:r>
        <w:fldChar w:fldCharType="begin" w:fldLock="1"/>
      </w:r>
      <w:r>
        <w:instrText xml:space="preserve"> PAGEREF _Toc67687769 \h </w:instrText>
      </w:r>
      <w:r>
        <w:fldChar w:fldCharType="separate"/>
      </w:r>
      <w:r>
        <w:t>64</w:t>
      </w:r>
      <w:r>
        <w:fldChar w:fldCharType="end"/>
      </w:r>
    </w:p>
    <w:p w14:paraId="5671235B" w14:textId="78A28682" w:rsidR="00AD1F7C" w:rsidRDefault="00AD1F7C">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_Toc67687770 \h </w:instrText>
      </w:r>
      <w:r>
        <w:fldChar w:fldCharType="separate"/>
      </w:r>
      <w:r>
        <w:t>64</w:t>
      </w:r>
      <w:r>
        <w:fldChar w:fldCharType="end"/>
      </w:r>
    </w:p>
    <w:p w14:paraId="4D6635D8" w14:textId="1B0CF55F" w:rsidR="00AD1F7C" w:rsidRDefault="00AD1F7C">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_Toc67687771 \h </w:instrText>
      </w:r>
      <w:r>
        <w:fldChar w:fldCharType="separate"/>
      </w:r>
      <w:r>
        <w:t>65</w:t>
      </w:r>
      <w:r>
        <w:fldChar w:fldCharType="end"/>
      </w:r>
    </w:p>
    <w:p w14:paraId="652C8CDD" w14:textId="4619BAF8" w:rsidR="00AD1F7C" w:rsidRDefault="00AD1F7C">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_Toc67687772 \h </w:instrText>
      </w:r>
      <w:r>
        <w:fldChar w:fldCharType="separate"/>
      </w:r>
      <w:r>
        <w:t>65</w:t>
      </w:r>
      <w:r>
        <w:fldChar w:fldCharType="end"/>
      </w:r>
    </w:p>
    <w:p w14:paraId="7924DB9D" w14:textId="049F2BAE" w:rsidR="00AD1F7C" w:rsidRDefault="00AD1F7C">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_Toc67687773 \h </w:instrText>
      </w:r>
      <w:r>
        <w:fldChar w:fldCharType="separate"/>
      </w:r>
      <w:r>
        <w:t>65</w:t>
      </w:r>
      <w:r>
        <w:fldChar w:fldCharType="end"/>
      </w:r>
    </w:p>
    <w:p w14:paraId="160A145E" w14:textId="1E1EE6B7" w:rsidR="00AD1F7C" w:rsidRDefault="00AD1F7C">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_Toc67687774 \h </w:instrText>
      </w:r>
      <w:r>
        <w:fldChar w:fldCharType="separate"/>
      </w:r>
      <w:r>
        <w:t>65</w:t>
      </w:r>
      <w:r>
        <w:fldChar w:fldCharType="end"/>
      </w:r>
    </w:p>
    <w:p w14:paraId="1BBC1738" w14:textId="5C05BD5E" w:rsidR="00AD1F7C" w:rsidRDefault="00AD1F7C">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_Toc67687775 \h </w:instrText>
      </w:r>
      <w:r>
        <w:fldChar w:fldCharType="separate"/>
      </w:r>
      <w:r>
        <w:t>66</w:t>
      </w:r>
      <w:r>
        <w:fldChar w:fldCharType="end"/>
      </w:r>
    </w:p>
    <w:p w14:paraId="19D3743F" w14:textId="6E8E9BFF" w:rsidR="00AD1F7C" w:rsidRDefault="00AD1F7C">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_Toc67687776 \h </w:instrText>
      </w:r>
      <w:r>
        <w:fldChar w:fldCharType="separate"/>
      </w:r>
      <w:r>
        <w:t>67</w:t>
      </w:r>
      <w:r>
        <w:fldChar w:fldCharType="end"/>
      </w:r>
    </w:p>
    <w:p w14:paraId="601F5181" w14:textId="5353F7D0" w:rsidR="00AD1F7C" w:rsidRDefault="00AD1F7C">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_Toc67687777 \h </w:instrText>
      </w:r>
      <w:r>
        <w:fldChar w:fldCharType="separate"/>
      </w:r>
      <w:r>
        <w:t>68</w:t>
      </w:r>
      <w:r>
        <w:fldChar w:fldCharType="end"/>
      </w:r>
    </w:p>
    <w:p w14:paraId="2C8699AE" w14:textId="17FAAE7E" w:rsidR="00AD1F7C" w:rsidRDefault="00AD1F7C">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_Toc67687778 \h </w:instrText>
      </w:r>
      <w:r>
        <w:fldChar w:fldCharType="separate"/>
      </w:r>
      <w:r>
        <w:t>68</w:t>
      </w:r>
      <w:r>
        <w:fldChar w:fldCharType="end"/>
      </w:r>
    </w:p>
    <w:p w14:paraId="42C27D8E" w14:textId="48D0D1C3" w:rsidR="00AD1F7C" w:rsidRDefault="00AD1F7C">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_Toc67687779 \h </w:instrText>
      </w:r>
      <w:r>
        <w:fldChar w:fldCharType="separate"/>
      </w:r>
      <w:r>
        <w:t>68</w:t>
      </w:r>
      <w:r>
        <w:fldChar w:fldCharType="end"/>
      </w:r>
    </w:p>
    <w:p w14:paraId="3A578628" w14:textId="7DCC7B8F" w:rsidR="00AD1F7C" w:rsidRDefault="00AD1F7C">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_Toc67687780 \h </w:instrText>
      </w:r>
      <w:r>
        <w:fldChar w:fldCharType="separate"/>
      </w:r>
      <w:r>
        <w:t>69</w:t>
      </w:r>
      <w:r>
        <w:fldChar w:fldCharType="end"/>
      </w:r>
    </w:p>
    <w:p w14:paraId="4AC270A4" w14:textId="54C5FF7C" w:rsidR="00AD1F7C" w:rsidRDefault="00AD1F7C">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_Toc67687781 \h </w:instrText>
      </w:r>
      <w:r>
        <w:fldChar w:fldCharType="separate"/>
      </w:r>
      <w:r>
        <w:t>69</w:t>
      </w:r>
      <w:r>
        <w:fldChar w:fldCharType="end"/>
      </w:r>
    </w:p>
    <w:p w14:paraId="206821B1" w14:textId="5BAB56B1" w:rsidR="00AD1F7C" w:rsidRDefault="00AD1F7C">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_Toc67687782 \h </w:instrText>
      </w:r>
      <w:r>
        <w:fldChar w:fldCharType="separate"/>
      </w:r>
      <w:r>
        <w:t>70</w:t>
      </w:r>
      <w:r>
        <w:fldChar w:fldCharType="end"/>
      </w:r>
    </w:p>
    <w:p w14:paraId="55E13C2C" w14:textId="375C8413" w:rsidR="00AD1F7C" w:rsidRDefault="00AD1F7C">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_Toc67687783 \h </w:instrText>
      </w:r>
      <w:r>
        <w:fldChar w:fldCharType="separate"/>
      </w:r>
      <w:r>
        <w:t>70</w:t>
      </w:r>
      <w:r>
        <w:fldChar w:fldCharType="end"/>
      </w:r>
    </w:p>
    <w:p w14:paraId="3CCE38A7" w14:textId="1EE865C5" w:rsidR="00AD1F7C" w:rsidRDefault="00AD1F7C">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_Toc67687784 \h </w:instrText>
      </w:r>
      <w:r>
        <w:fldChar w:fldCharType="separate"/>
      </w:r>
      <w:r>
        <w:t>70</w:t>
      </w:r>
      <w:r>
        <w:fldChar w:fldCharType="end"/>
      </w:r>
    </w:p>
    <w:p w14:paraId="4E60423F" w14:textId="7CC686EE" w:rsidR="00AD1F7C" w:rsidRDefault="00AD1F7C">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_Toc67687785 \h </w:instrText>
      </w:r>
      <w:r>
        <w:fldChar w:fldCharType="separate"/>
      </w:r>
      <w:r>
        <w:t>71</w:t>
      </w:r>
      <w:r>
        <w:fldChar w:fldCharType="end"/>
      </w:r>
    </w:p>
    <w:p w14:paraId="5DDA5416" w14:textId="51F4E949" w:rsidR="00AD1F7C" w:rsidRDefault="00AD1F7C">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_Toc67687786 \h </w:instrText>
      </w:r>
      <w:r>
        <w:fldChar w:fldCharType="separate"/>
      </w:r>
      <w:r>
        <w:t>71</w:t>
      </w:r>
      <w:r>
        <w:fldChar w:fldCharType="end"/>
      </w:r>
    </w:p>
    <w:p w14:paraId="1BD8AABC" w14:textId="5920DC66" w:rsidR="00AD1F7C" w:rsidRDefault="00AD1F7C">
      <w:pPr>
        <w:pStyle w:val="TOC4"/>
        <w:rPr>
          <w:rFonts w:asciiTheme="minorHAnsi" w:eastAsiaTheme="minorEastAsia" w:hAnsiTheme="minorHAnsi" w:cstheme="minorBidi"/>
          <w:sz w:val="22"/>
          <w:szCs w:val="22"/>
          <w:lang w:eastAsia="en-GB"/>
        </w:rPr>
      </w:pPr>
      <w:r>
        <w:lastRenderedPageBreak/>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_Toc67687787 \h </w:instrText>
      </w:r>
      <w:r>
        <w:fldChar w:fldCharType="separate"/>
      </w:r>
      <w:r>
        <w:t>73</w:t>
      </w:r>
      <w:r>
        <w:fldChar w:fldCharType="end"/>
      </w:r>
    </w:p>
    <w:p w14:paraId="621AA07F" w14:textId="4EDED1EF" w:rsidR="00AD1F7C" w:rsidRDefault="00AD1F7C">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_Toc67687788 \h </w:instrText>
      </w:r>
      <w:r>
        <w:fldChar w:fldCharType="separate"/>
      </w:r>
      <w:r>
        <w:t>73</w:t>
      </w:r>
      <w:r>
        <w:fldChar w:fldCharType="end"/>
      </w:r>
    </w:p>
    <w:p w14:paraId="328C1CCD" w14:textId="1C4B0190" w:rsidR="00AD1F7C" w:rsidRDefault="00AD1F7C">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_Toc67687789 \h </w:instrText>
      </w:r>
      <w:r>
        <w:fldChar w:fldCharType="separate"/>
      </w:r>
      <w:r>
        <w:t>73</w:t>
      </w:r>
      <w:r>
        <w:fldChar w:fldCharType="end"/>
      </w:r>
    </w:p>
    <w:p w14:paraId="4439B732" w14:textId="732A8373" w:rsidR="00AD1F7C" w:rsidRDefault="00AD1F7C">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_Toc67687790 \h </w:instrText>
      </w:r>
      <w:r>
        <w:fldChar w:fldCharType="separate"/>
      </w:r>
      <w:r>
        <w:t>73</w:t>
      </w:r>
      <w:r>
        <w:fldChar w:fldCharType="end"/>
      </w:r>
    </w:p>
    <w:p w14:paraId="7535C104" w14:textId="4657CF7D" w:rsidR="00AD1F7C" w:rsidRDefault="00AD1F7C">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_Toc67687791 \h </w:instrText>
      </w:r>
      <w:r>
        <w:fldChar w:fldCharType="separate"/>
      </w:r>
      <w:r>
        <w:t>74</w:t>
      </w:r>
      <w:r>
        <w:fldChar w:fldCharType="end"/>
      </w:r>
    </w:p>
    <w:p w14:paraId="2A3ABE13" w14:textId="0AC9FDDF" w:rsidR="00AD1F7C" w:rsidRDefault="00AD1F7C">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_Toc67687792 \h </w:instrText>
      </w:r>
      <w:r>
        <w:fldChar w:fldCharType="separate"/>
      </w:r>
      <w:r>
        <w:t>74</w:t>
      </w:r>
      <w:r>
        <w:fldChar w:fldCharType="end"/>
      </w:r>
    </w:p>
    <w:p w14:paraId="2A9AB00D" w14:textId="4B60FBB8" w:rsidR="00AD1F7C" w:rsidRDefault="00AD1F7C">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_Toc67687793 \h </w:instrText>
      </w:r>
      <w:r>
        <w:fldChar w:fldCharType="separate"/>
      </w:r>
      <w:r>
        <w:t>75</w:t>
      </w:r>
      <w:r>
        <w:fldChar w:fldCharType="end"/>
      </w:r>
    </w:p>
    <w:p w14:paraId="0B60B1B3" w14:textId="59D3FB29" w:rsidR="00AD1F7C" w:rsidRDefault="00AD1F7C">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_Toc67687794 \h </w:instrText>
      </w:r>
      <w:r>
        <w:fldChar w:fldCharType="separate"/>
      </w:r>
      <w:r>
        <w:t>75</w:t>
      </w:r>
      <w:r>
        <w:fldChar w:fldCharType="end"/>
      </w:r>
    </w:p>
    <w:p w14:paraId="178DE4BD" w14:textId="0AA7AEE4" w:rsidR="00AD1F7C" w:rsidRDefault="00AD1F7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_Toc67687795 \h </w:instrText>
      </w:r>
      <w:r>
        <w:fldChar w:fldCharType="separate"/>
      </w:r>
      <w:r>
        <w:t>76</w:t>
      </w:r>
      <w:r>
        <w:fldChar w:fldCharType="end"/>
      </w:r>
    </w:p>
    <w:p w14:paraId="398CEFCA" w14:textId="5714E219" w:rsidR="00AD1F7C" w:rsidRDefault="00AD1F7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_Toc67687796 \h </w:instrText>
      </w:r>
      <w:r>
        <w:fldChar w:fldCharType="separate"/>
      </w:r>
      <w:r>
        <w:t>76</w:t>
      </w:r>
      <w:r>
        <w:fldChar w:fldCharType="end"/>
      </w:r>
    </w:p>
    <w:p w14:paraId="6ED7FD02" w14:textId="629BF50B" w:rsidR="00AD1F7C" w:rsidRDefault="00AD1F7C">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_Toc67687797 \h </w:instrText>
      </w:r>
      <w:r>
        <w:fldChar w:fldCharType="separate"/>
      </w:r>
      <w:r>
        <w:t>76</w:t>
      </w:r>
      <w:r>
        <w:fldChar w:fldCharType="end"/>
      </w:r>
    </w:p>
    <w:p w14:paraId="6F1233C1" w14:textId="17E6D23E" w:rsidR="00AD1F7C" w:rsidRDefault="00AD1F7C">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_Toc67687798 \h </w:instrText>
      </w:r>
      <w:r>
        <w:fldChar w:fldCharType="separate"/>
      </w:r>
      <w:r>
        <w:t>76</w:t>
      </w:r>
      <w:r>
        <w:fldChar w:fldCharType="end"/>
      </w:r>
    </w:p>
    <w:p w14:paraId="28586109" w14:textId="6D96103E" w:rsidR="00AD1F7C" w:rsidRDefault="00AD1F7C">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_Toc67687799 \h </w:instrText>
      </w:r>
      <w:r>
        <w:fldChar w:fldCharType="separate"/>
      </w:r>
      <w:r>
        <w:t>76</w:t>
      </w:r>
      <w:r>
        <w:fldChar w:fldCharType="end"/>
      </w:r>
    </w:p>
    <w:p w14:paraId="618F5BBA" w14:textId="4BDF6EBC" w:rsidR="00AD1F7C" w:rsidRDefault="00AD1F7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_Toc67687800 \h </w:instrText>
      </w:r>
      <w:r>
        <w:fldChar w:fldCharType="separate"/>
      </w:r>
      <w:r>
        <w:t>77</w:t>
      </w:r>
      <w:r>
        <w:fldChar w:fldCharType="end"/>
      </w:r>
    </w:p>
    <w:p w14:paraId="53BED705" w14:textId="2BD6B174" w:rsidR="00AD1F7C" w:rsidRDefault="00AD1F7C">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_Toc67687801 \h </w:instrText>
      </w:r>
      <w:r>
        <w:fldChar w:fldCharType="separate"/>
      </w:r>
      <w:r>
        <w:t>77</w:t>
      </w:r>
      <w:r>
        <w:fldChar w:fldCharType="end"/>
      </w:r>
    </w:p>
    <w:p w14:paraId="5B4BBC99" w14:textId="0F66325C" w:rsidR="00AD1F7C" w:rsidRDefault="00AD1F7C">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_Toc67687802 \h </w:instrText>
      </w:r>
      <w:r>
        <w:fldChar w:fldCharType="separate"/>
      </w:r>
      <w:r>
        <w:t>77</w:t>
      </w:r>
      <w:r>
        <w:fldChar w:fldCharType="end"/>
      </w:r>
    </w:p>
    <w:p w14:paraId="038F1500" w14:textId="12315786" w:rsidR="00AD1F7C" w:rsidRDefault="00AD1F7C">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_Toc67687803 \h </w:instrText>
      </w:r>
      <w:r>
        <w:fldChar w:fldCharType="separate"/>
      </w:r>
      <w:r>
        <w:t>77</w:t>
      </w:r>
      <w:r>
        <w:fldChar w:fldCharType="end"/>
      </w:r>
    </w:p>
    <w:p w14:paraId="23254531" w14:textId="31C9548B" w:rsidR="00AD1F7C" w:rsidRDefault="00AD1F7C">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_Toc67687804 \h </w:instrText>
      </w:r>
      <w:r>
        <w:fldChar w:fldCharType="separate"/>
      </w:r>
      <w:r>
        <w:t>77</w:t>
      </w:r>
      <w:r>
        <w:fldChar w:fldCharType="end"/>
      </w:r>
    </w:p>
    <w:p w14:paraId="67DC385F" w14:textId="0CCC0975" w:rsidR="00AD1F7C" w:rsidRDefault="00AD1F7C">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_Toc67687805 \h </w:instrText>
      </w:r>
      <w:r>
        <w:fldChar w:fldCharType="separate"/>
      </w:r>
      <w:r>
        <w:t>77</w:t>
      </w:r>
      <w:r>
        <w:fldChar w:fldCharType="end"/>
      </w:r>
    </w:p>
    <w:p w14:paraId="066B90F9" w14:textId="029DF139" w:rsidR="00AD1F7C" w:rsidRDefault="00AD1F7C">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_Toc67687806 \h </w:instrText>
      </w:r>
      <w:r>
        <w:fldChar w:fldCharType="separate"/>
      </w:r>
      <w:r>
        <w:t>77</w:t>
      </w:r>
      <w:r>
        <w:fldChar w:fldCharType="end"/>
      </w:r>
    </w:p>
    <w:p w14:paraId="67A5489E" w14:textId="0BCA0B0D" w:rsidR="00AD1F7C" w:rsidRDefault="00AD1F7C">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_Toc67687807 \h </w:instrText>
      </w:r>
      <w:r>
        <w:fldChar w:fldCharType="separate"/>
      </w:r>
      <w:r>
        <w:t>77</w:t>
      </w:r>
      <w:r>
        <w:fldChar w:fldCharType="end"/>
      </w:r>
    </w:p>
    <w:p w14:paraId="4ADFBD06" w14:textId="237AA89B" w:rsidR="00AD1F7C" w:rsidRDefault="00AD1F7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_Toc67687808 \h </w:instrText>
      </w:r>
      <w:r>
        <w:fldChar w:fldCharType="separate"/>
      </w:r>
      <w:r>
        <w:t>78</w:t>
      </w:r>
      <w:r>
        <w:fldChar w:fldCharType="end"/>
      </w:r>
    </w:p>
    <w:p w14:paraId="0463710A" w14:textId="298AD67D" w:rsidR="00AD1F7C" w:rsidRDefault="00AD1F7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_Toc67687809 \h </w:instrText>
      </w:r>
      <w:r>
        <w:fldChar w:fldCharType="separate"/>
      </w:r>
      <w:r>
        <w:t>78</w:t>
      </w:r>
      <w:r>
        <w:fldChar w:fldCharType="end"/>
      </w:r>
    </w:p>
    <w:p w14:paraId="75F448A6" w14:textId="54168D0B" w:rsidR="00AD1F7C" w:rsidRDefault="00AD1F7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_Toc67687810 \h </w:instrText>
      </w:r>
      <w:r>
        <w:fldChar w:fldCharType="separate"/>
      </w:r>
      <w:r>
        <w:t>78</w:t>
      </w:r>
      <w:r>
        <w:fldChar w:fldCharType="end"/>
      </w:r>
    </w:p>
    <w:p w14:paraId="3793F51A" w14:textId="2D294478" w:rsidR="00AD1F7C" w:rsidRDefault="00AD1F7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_Toc67687811 \h </w:instrText>
      </w:r>
      <w:r>
        <w:fldChar w:fldCharType="separate"/>
      </w:r>
      <w:r>
        <w:t>78</w:t>
      </w:r>
      <w:r>
        <w:fldChar w:fldCharType="end"/>
      </w:r>
    </w:p>
    <w:p w14:paraId="422EB665" w14:textId="0AB18FAC" w:rsidR="00AD1F7C" w:rsidRDefault="00AD1F7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_Toc67687812 \h </w:instrText>
      </w:r>
      <w:r>
        <w:fldChar w:fldCharType="separate"/>
      </w:r>
      <w:r>
        <w:t>78</w:t>
      </w:r>
      <w:r>
        <w:fldChar w:fldCharType="end"/>
      </w:r>
    </w:p>
    <w:p w14:paraId="15181344" w14:textId="70258144" w:rsidR="00AD1F7C" w:rsidRDefault="00AD1F7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_Toc67687813 \h </w:instrText>
      </w:r>
      <w:r>
        <w:fldChar w:fldCharType="separate"/>
      </w:r>
      <w:r>
        <w:t>78</w:t>
      </w:r>
      <w:r>
        <w:fldChar w:fldCharType="end"/>
      </w:r>
    </w:p>
    <w:p w14:paraId="57A7D19F" w14:textId="18581904" w:rsidR="00AD1F7C" w:rsidRDefault="00AD1F7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_Toc67687814 \h </w:instrText>
      </w:r>
      <w:r>
        <w:fldChar w:fldCharType="separate"/>
      </w:r>
      <w:r>
        <w:t>78</w:t>
      </w:r>
      <w:r>
        <w:fldChar w:fldCharType="end"/>
      </w:r>
    </w:p>
    <w:p w14:paraId="5C21AA42" w14:textId="4156C755" w:rsidR="00AD1F7C" w:rsidRDefault="00AD1F7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_Toc67687815 \h </w:instrText>
      </w:r>
      <w:r>
        <w:fldChar w:fldCharType="separate"/>
      </w:r>
      <w:r>
        <w:t>78</w:t>
      </w:r>
      <w:r>
        <w:fldChar w:fldCharType="end"/>
      </w:r>
    </w:p>
    <w:p w14:paraId="128D9C97" w14:textId="76126C44" w:rsidR="00AD1F7C" w:rsidRDefault="00AD1F7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_Toc67687816 \h </w:instrText>
      </w:r>
      <w:r>
        <w:fldChar w:fldCharType="separate"/>
      </w:r>
      <w:r>
        <w:t>79</w:t>
      </w:r>
      <w:r>
        <w:fldChar w:fldCharType="end"/>
      </w:r>
    </w:p>
    <w:p w14:paraId="5DBD14EF" w14:textId="40B05777" w:rsidR="00AD1F7C" w:rsidRDefault="00AD1F7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_Toc67687817 \h </w:instrText>
      </w:r>
      <w:r>
        <w:fldChar w:fldCharType="separate"/>
      </w:r>
      <w:r>
        <w:t>79</w:t>
      </w:r>
      <w:r>
        <w:fldChar w:fldCharType="end"/>
      </w:r>
    </w:p>
    <w:p w14:paraId="39D90AFD" w14:textId="7CC5C4CA" w:rsidR="00AD1F7C" w:rsidRDefault="00AD1F7C">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_Toc67687818 \h </w:instrText>
      </w:r>
      <w:r>
        <w:fldChar w:fldCharType="separate"/>
      </w:r>
      <w:r>
        <w:t>79</w:t>
      </w:r>
      <w:r>
        <w:fldChar w:fldCharType="end"/>
      </w:r>
    </w:p>
    <w:p w14:paraId="5687508B" w14:textId="206D7940" w:rsidR="00AD1F7C" w:rsidRDefault="00AD1F7C">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_Toc67687819 \h </w:instrText>
      </w:r>
      <w:r>
        <w:fldChar w:fldCharType="separate"/>
      </w:r>
      <w:r>
        <w:t>79</w:t>
      </w:r>
      <w:r>
        <w:fldChar w:fldCharType="end"/>
      </w:r>
    </w:p>
    <w:p w14:paraId="2029CD06" w14:textId="1E80EA34" w:rsidR="00AD1F7C" w:rsidRDefault="00AD1F7C">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_Toc67687820 \h </w:instrText>
      </w:r>
      <w:r>
        <w:fldChar w:fldCharType="separate"/>
      </w:r>
      <w:r>
        <w:t>80</w:t>
      </w:r>
      <w:r>
        <w:fldChar w:fldCharType="end"/>
      </w:r>
    </w:p>
    <w:p w14:paraId="7EAB2190" w14:textId="1F02E30C" w:rsidR="00AD1F7C" w:rsidRDefault="00AD1F7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_Toc67687821 \h </w:instrText>
      </w:r>
      <w:r>
        <w:fldChar w:fldCharType="separate"/>
      </w:r>
      <w:r>
        <w:t>81</w:t>
      </w:r>
      <w:r>
        <w:fldChar w:fldCharType="end"/>
      </w:r>
    </w:p>
    <w:p w14:paraId="06338EF9" w14:textId="79DC33A5" w:rsidR="00AD1F7C" w:rsidRDefault="00AD1F7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_Toc67687822 \h </w:instrText>
      </w:r>
      <w:r>
        <w:fldChar w:fldCharType="separate"/>
      </w:r>
      <w:r>
        <w:t>81</w:t>
      </w:r>
      <w:r>
        <w:fldChar w:fldCharType="end"/>
      </w:r>
    </w:p>
    <w:p w14:paraId="03008B1A" w14:textId="194B7665" w:rsidR="00AD1F7C" w:rsidRDefault="00AD1F7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_Toc67687823 \h </w:instrText>
      </w:r>
      <w:r>
        <w:fldChar w:fldCharType="separate"/>
      </w:r>
      <w:r>
        <w:t>82</w:t>
      </w:r>
      <w:r>
        <w:fldChar w:fldCharType="end"/>
      </w:r>
    </w:p>
    <w:p w14:paraId="46E5111A" w14:textId="460EC1BB" w:rsidR="00AD1F7C" w:rsidRDefault="00AD1F7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_Toc67687824 \h </w:instrText>
      </w:r>
      <w:r>
        <w:fldChar w:fldCharType="separate"/>
      </w:r>
      <w:r>
        <w:t>82</w:t>
      </w:r>
      <w:r>
        <w:fldChar w:fldCharType="end"/>
      </w:r>
    </w:p>
    <w:p w14:paraId="5CCDF62D" w14:textId="385B74A3" w:rsidR="00AD1F7C" w:rsidRDefault="00AD1F7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_Toc67687825 \h </w:instrText>
      </w:r>
      <w:r>
        <w:fldChar w:fldCharType="separate"/>
      </w:r>
      <w:r>
        <w:t>82</w:t>
      </w:r>
      <w:r>
        <w:fldChar w:fldCharType="end"/>
      </w:r>
    </w:p>
    <w:p w14:paraId="646A041F" w14:textId="411B574C" w:rsidR="00AD1F7C" w:rsidRDefault="00AD1F7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_Toc67687826 \h </w:instrText>
      </w:r>
      <w:r>
        <w:fldChar w:fldCharType="separate"/>
      </w:r>
      <w:r>
        <w:t>83</w:t>
      </w:r>
      <w:r>
        <w:fldChar w:fldCharType="end"/>
      </w:r>
    </w:p>
    <w:p w14:paraId="522D090E" w14:textId="7704D950" w:rsidR="00AD1F7C" w:rsidRDefault="00AD1F7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_Toc67687827 \h </w:instrText>
      </w:r>
      <w:r>
        <w:fldChar w:fldCharType="separate"/>
      </w:r>
      <w:r>
        <w:t>83</w:t>
      </w:r>
      <w:r>
        <w:fldChar w:fldCharType="end"/>
      </w:r>
    </w:p>
    <w:p w14:paraId="24C1383A" w14:textId="17F24ACA" w:rsidR="00AD1F7C" w:rsidRDefault="00AD1F7C">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_Toc67687828 \h </w:instrText>
      </w:r>
      <w:r>
        <w:fldChar w:fldCharType="separate"/>
      </w:r>
      <w:r>
        <w:t>86</w:t>
      </w:r>
      <w:r>
        <w:fldChar w:fldCharType="end"/>
      </w:r>
    </w:p>
    <w:p w14:paraId="2396D041" w14:textId="23975FDE" w:rsidR="00AD1F7C" w:rsidRDefault="00AD1F7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_Toc67687829 \h </w:instrText>
      </w:r>
      <w:r>
        <w:fldChar w:fldCharType="separate"/>
      </w:r>
      <w:r>
        <w:t>86</w:t>
      </w:r>
      <w:r>
        <w:fldChar w:fldCharType="end"/>
      </w:r>
    </w:p>
    <w:p w14:paraId="6BC01684" w14:textId="72BCC534" w:rsidR="00AD1F7C" w:rsidRDefault="00AD1F7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_Toc67687830 \h </w:instrText>
      </w:r>
      <w:r>
        <w:fldChar w:fldCharType="separate"/>
      </w:r>
      <w:r>
        <w:t>86</w:t>
      </w:r>
      <w:r>
        <w:fldChar w:fldCharType="end"/>
      </w:r>
    </w:p>
    <w:p w14:paraId="432CBC0A" w14:textId="462154AF" w:rsidR="00AD1F7C" w:rsidRDefault="00AD1F7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_Toc67687831 \h </w:instrText>
      </w:r>
      <w:r>
        <w:fldChar w:fldCharType="separate"/>
      </w:r>
      <w:r>
        <w:t>87</w:t>
      </w:r>
      <w:r>
        <w:fldChar w:fldCharType="end"/>
      </w:r>
    </w:p>
    <w:p w14:paraId="2636AFAA" w14:textId="42E8460A" w:rsidR="00AD1F7C" w:rsidRDefault="00AD1F7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_Toc67687832 \h </w:instrText>
      </w:r>
      <w:r>
        <w:fldChar w:fldCharType="separate"/>
      </w:r>
      <w:r>
        <w:t>87</w:t>
      </w:r>
      <w:r>
        <w:fldChar w:fldCharType="end"/>
      </w:r>
    </w:p>
    <w:p w14:paraId="1AFDD30B" w14:textId="4B874B84" w:rsidR="00AD1F7C" w:rsidRDefault="00AD1F7C">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_Toc67687833 \h </w:instrText>
      </w:r>
      <w:r>
        <w:fldChar w:fldCharType="separate"/>
      </w:r>
      <w:r>
        <w:t>87</w:t>
      </w:r>
      <w:r>
        <w:fldChar w:fldCharType="end"/>
      </w:r>
    </w:p>
    <w:p w14:paraId="16960F03" w14:textId="5E28906D" w:rsidR="00AD1F7C" w:rsidRDefault="00AD1F7C">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_Toc67687834 \h </w:instrText>
      </w:r>
      <w:r>
        <w:fldChar w:fldCharType="separate"/>
      </w:r>
      <w:r>
        <w:t>87</w:t>
      </w:r>
      <w:r>
        <w:fldChar w:fldCharType="end"/>
      </w:r>
    </w:p>
    <w:p w14:paraId="15CA9A8B" w14:textId="676F4271" w:rsidR="00AD1F7C" w:rsidRDefault="00AD1F7C">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_Toc67687835 \h </w:instrText>
      </w:r>
      <w:r>
        <w:fldChar w:fldCharType="separate"/>
      </w:r>
      <w:r>
        <w:t>87</w:t>
      </w:r>
      <w:r>
        <w:fldChar w:fldCharType="end"/>
      </w:r>
    </w:p>
    <w:p w14:paraId="18977FAB" w14:textId="27F9D1FD" w:rsidR="00AD1F7C" w:rsidRDefault="00AD1F7C">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_Toc67687836 \h </w:instrText>
      </w:r>
      <w:r>
        <w:fldChar w:fldCharType="separate"/>
      </w:r>
      <w:r>
        <w:t>87</w:t>
      </w:r>
      <w:r>
        <w:fldChar w:fldCharType="end"/>
      </w:r>
    </w:p>
    <w:p w14:paraId="07098D4E" w14:textId="59677EBD" w:rsidR="00AD1F7C" w:rsidRDefault="00AD1F7C">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_Toc67687837 \h </w:instrText>
      </w:r>
      <w:r>
        <w:fldChar w:fldCharType="separate"/>
      </w:r>
      <w:r>
        <w:t>87</w:t>
      </w:r>
      <w:r>
        <w:fldChar w:fldCharType="end"/>
      </w:r>
    </w:p>
    <w:p w14:paraId="147E9612" w14:textId="72C0C608" w:rsidR="00AD1F7C" w:rsidRDefault="00AD1F7C">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_Toc67687838 \h </w:instrText>
      </w:r>
      <w:r>
        <w:fldChar w:fldCharType="separate"/>
      </w:r>
      <w:r>
        <w:t>90</w:t>
      </w:r>
      <w:r>
        <w:fldChar w:fldCharType="end"/>
      </w:r>
    </w:p>
    <w:p w14:paraId="574FF4DF" w14:textId="29485F42" w:rsidR="00AD1F7C" w:rsidRDefault="00AD1F7C">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_Toc67687839 \h </w:instrText>
      </w:r>
      <w:r>
        <w:fldChar w:fldCharType="separate"/>
      </w:r>
      <w:r>
        <w:t>90</w:t>
      </w:r>
      <w:r>
        <w:fldChar w:fldCharType="end"/>
      </w:r>
    </w:p>
    <w:p w14:paraId="31720207" w14:textId="30D54750" w:rsidR="00AD1F7C" w:rsidRDefault="00AD1F7C">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_Toc67687840 \h </w:instrText>
      </w:r>
      <w:r>
        <w:fldChar w:fldCharType="separate"/>
      </w:r>
      <w:r>
        <w:t>90</w:t>
      </w:r>
      <w:r>
        <w:fldChar w:fldCharType="end"/>
      </w:r>
    </w:p>
    <w:p w14:paraId="7DC49969" w14:textId="69628FE8" w:rsidR="00AD1F7C" w:rsidRDefault="00AD1F7C">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_Toc67687841 \h </w:instrText>
      </w:r>
      <w:r>
        <w:fldChar w:fldCharType="separate"/>
      </w:r>
      <w:r>
        <w:t>91</w:t>
      </w:r>
      <w:r>
        <w:fldChar w:fldCharType="end"/>
      </w:r>
    </w:p>
    <w:p w14:paraId="7A3E4D4C" w14:textId="35B7A5CE" w:rsidR="00AD1F7C" w:rsidRDefault="00AD1F7C">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_Toc67687842 \h </w:instrText>
      </w:r>
      <w:r>
        <w:fldChar w:fldCharType="separate"/>
      </w:r>
      <w:r>
        <w:t>91</w:t>
      </w:r>
      <w:r>
        <w:fldChar w:fldCharType="end"/>
      </w:r>
    </w:p>
    <w:p w14:paraId="43285C10" w14:textId="15E6608A" w:rsidR="00AD1F7C" w:rsidRDefault="00AD1F7C">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_Toc67687843 \h </w:instrText>
      </w:r>
      <w:r>
        <w:fldChar w:fldCharType="separate"/>
      </w:r>
      <w:r>
        <w:t>91</w:t>
      </w:r>
      <w:r>
        <w:fldChar w:fldCharType="end"/>
      </w:r>
    </w:p>
    <w:p w14:paraId="7E60AA99" w14:textId="66D3A889" w:rsidR="00AD1F7C" w:rsidRDefault="00AD1F7C">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_Toc67687844 \h </w:instrText>
      </w:r>
      <w:r>
        <w:fldChar w:fldCharType="separate"/>
      </w:r>
      <w:r>
        <w:t>92</w:t>
      </w:r>
      <w:r>
        <w:fldChar w:fldCharType="end"/>
      </w:r>
    </w:p>
    <w:p w14:paraId="5D7DB926" w14:textId="3D95DC2D" w:rsidR="00AD1F7C" w:rsidRDefault="00AD1F7C">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_Toc67687845 \h </w:instrText>
      </w:r>
      <w:r>
        <w:fldChar w:fldCharType="separate"/>
      </w:r>
      <w:r>
        <w:t>92</w:t>
      </w:r>
      <w:r>
        <w:fldChar w:fldCharType="end"/>
      </w:r>
    </w:p>
    <w:p w14:paraId="3B34D387" w14:textId="1943F895" w:rsidR="00AD1F7C" w:rsidRDefault="00AD1F7C">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_Toc67687846 \h </w:instrText>
      </w:r>
      <w:r>
        <w:fldChar w:fldCharType="separate"/>
      </w:r>
      <w:r>
        <w:t>92</w:t>
      </w:r>
      <w:r>
        <w:fldChar w:fldCharType="end"/>
      </w:r>
    </w:p>
    <w:p w14:paraId="74A3AB05" w14:textId="06FB7D66" w:rsidR="00AD1F7C" w:rsidRDefault="00AD1F7C">
      <w:pPr>
        <w:pStyle w:val="TOC4"/>
        <w:rPr>
          <w:rFonts w:asciiTheme="minorHAnsi" w:eastAsiaTheme="minorEastAsia" w:hAnsiTheme="minorHAnsi" w:cstheme="minorBidi"/>
          <w:sz w:val="22"/>
          <w:szCs w:val="22"/>
          <w:lang w:eastAsia="en-GB"/>
        </w:rPr>
      </w:pPr>
      <w:r w:rsidRPr="00AD1F7C">
        <w:t>6.1.3.4</w:t>
      </w:r>
      <w:r w:rsidRPr="00AD1F7C">
        <w:rPr>
          <w:rFonts w:asciiTheme="minorHAnsi" w:eastAsiaTheme="minorEastAsia" w:hAnsiTheme="minorHAnsi" w:cstheme="minorBidi"/>
          <w:sz w:val="22"/>
          <w:szCs w:val="22"/>
          <w:lang w:eastAsia="en-GB"/>
        </w:rPr>
        <w:tab/>
      </w:r>
      <w:r w:rsidRPr="002E665B">
        <w:rPr>
          <w:lang w:val="en-US"/>
        </w:rPr>
        <w:t>Void</w:t>
      </w:r>
      <w:r>
        <w:tab/>
      </w:r>
      <w:r>
        <w:fldChar w:fldCharType="begin" w:fldLock="1"/>
      </w:r>
      <w:r>
        <w:instrText xml:space="preserve"> PAGEREF _Toc67687847 \h </w:instrText>
      </w:r>
      <w:r>
        <w:fldChar w:fldCharType="separate"/>
      </w:r>
      <w:r>
        <w:t>94</w:t>
      </w:r>
      <w:r>
        <w:fldChar w:fldCharType="end"/>
      </w:r>
    </w:p>
    <w:p w14:paraId="45E4DBDF" w14:textId="3A8C73BE" w:rsidR="00AD1F7C" w:rsidRDefault="00AD1F7C">
      <w:pPr>
        <w:pStyle w:val="TOC4"/>
        <w:rPr>
          <w:rFonts w:asciiTheme="minorHAnsi" w:eastAsiaTheme="minorEastAsia" w:hAnsiTheme="minorHAnsi" w:cstheme="minorBidi"/>
          <w:sz w:val="22"/>
          <w:szCs w:val="22"/>
          <w:lang w:eastAsia="en-GB"/>
        </w:rPr>
      </w:pPr>
      <w:r>
        <w:lastRenderedPageBreak/>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_Toc67687848 \h </w:instrText>
      </w:r>
      <w:r>
        <w:fldChar w:fldCharType="separate"/>
      </w:r>
      <w:r>
        <w:t>94</w:t>
      </w:r>
      <w:r>
        <w:fldChar w:fldCharType="end"/>
      </w:r>
    </w:p>
    <w:p w14:paraId="77D3D9FE" w14:textId="010B0A40" w:rsidR="00AD1F7C" w:rsidRDefault="00AD1F7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_Toc67687849 \h </w:instrText>
      </w:r>
      <w:r>
        <w:fldChar w:fldCharType="separate"/>
      </w:r>
      <w:r>
        <w:t>94</w:t>
      </w:r>
      <w:r>
        <w:fldChar w:fldCharType="end"/>
      </w:r>
    </w:p>
    <w:p w14:paraId="155ED944" w14:textId="5CE958AB" w:rsidR="00AD1F7C" w:rsidRDefault="00AD1F7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_Toc67687850 \h </w:instrText>
      </w:r>
      <w:r>
        <w:fldChar w:fldCharType="separate"/>
      </w:r>
      <w:r>
        <w:t>94</w:t>
      </w:r>
      <w:r>
        <w:fldChar w:fldCharType="end"/>
      </w:r>
    </w:p>
    <w:p w14:paraId="72C1C012" w14:textId="0C45FEEC" w:rsidR="00AD1F7C" w:rsidRDefault="00AD1F7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_Toc67687851 \h </w:instrText>
      </w:r>
      <w:r>
        <w:fldChar w:fldCharType="separate"/>
      </w:r>
      <w:r>
        <w:t>94</w:t>
      </w:r>
      <w:r>
        <w:fldChar w:fldCharType="end"/>
      </w:r>
    </w:p>
    <w:p w14:paraId="0DF25F7D" w14:textId="42FCA463" w:rsidR="00AD1F7C" w:rsidRDefault="00AD1F7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_Toc67687852 \h </w:instrText>
      </w:r>
      <w:r>
        <w:fldChar w:fldCharType="separate"/>
      </w:r>
      <w:r>
        <w:t>94</w:t>
      </w:r>
      <w:r>
        <w:fldChar w:fldCharType="end"/>
      </w:r>
    </w:p>
    <w:p w14:paraId="2645F615" w14:textId="0D12F488" w:rsidR="00AD1F7C" w:rsidRDefault="00AD1F7C">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_Toc67687853 \h </w:instrText>
      </w:r>
      <w:r>
        <w:fldChar w:fldCharType="separate"/>
      </w:r>
      <w:r>
        <w:t>97</w:t>
      </w:r>
      <w:r>
        <w:fldChar w:fldCharType="end"/>
      </w:r>
    </w:p>
    <w:p w14:paraId="64FE5BE4" w14:textId="222913CE" w:rsidR="00AD1F7C" w:rsidRDefault="00AD1F7C">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_Toc67687854 \h </w:instrText>
      </w:r>
      <w:r>
        <w:fldChar w:fldCharType="separate"/>
      </w:r>
      <w:r>
        <w:t>97</w:t>
      </w:r>
      <w:r>
        <w:fldChar w:fldCharType="end"/>
      </w:r>
    </w:p>
    <w:p w14:paraId="0D1838FC" w14:textId="4C381914" w:rsidR="00AD1F7C" w:rsidRDefault="00AD1F7C">
      <w:pPr>
        <w:pStyle w:val="TOC4"/>
        <w:rPr>
          <w:rFonts w:asciiTheme="minorHAnsi" w:eastAsiaTheme="minorEastAsia" w:hAnsiTheme="minorHAnsi" w:cstheme="minorBidi"/>
          <w:sz w:val="22"/>
          <w:szCs w:val="22"/>
          <w:lang w:eastAsia="en-GB"/>
        </w:rPr>
      </w:pPr>
      <w:r w:rsidRPr="00AD1F7C">
        <w:t>6.1.3.6</w:t>
      </w:r>
      <w:r w:rsidRPr="00AD1F7C">
        <w:rPr>
          <w:rFonts w:asciiTheme="minorHAnsi" w:eastAsiaTheme="minorEastAsia" w:hAnsiTheme="minorHAnsi" w:cstheme="minorBidi"/>
          <w:sz w:val="22"/>
          <w:szCs w:val="22"/>
          <w:lang w:eastAsia="en-GB"/>
        </w:rPr>
        <w:tab/>
      </w:r>
      <w:r w:rsidRPr="002E665B">
        <w:rPr>
          <w:lang w:val="en-US"/>
        </w:rPr>
        <w:t>Resource: Individual PDU session (H-SMF or SMF)</w:t>
      </w:r>
      <w:r>
        <w:tab/>
      </w:r>
      <w:r>
        <w:fldChar w:fldCharType="begin" w:fldLock="1"/>
      </w:r>
      <w:r>
        <w:instrText xml:space="preserve"> PAGEREF _Toc67687855 \h </w:instrText>
      </w:r>
      <w:r>
        <w:fldChar w:fldCharType="separate"/>
      </w:r>
      <w:r>
        <w:t>97</w:t>
      </w:r>
      <w:r>
        <w:fldChar w:fldCharType="end"/>
      </w:r>
    </w:p>
    <w:p w14:paraId="754ED863" w14:textId="57835FE8" w:rsidR="00AD1F7C" w:rsidRDefault="00AD1F7C">
      <w:pPr>
        <w:pStyle w:val="TOC5"/>
        <w:rPr>
          <w:rFonts w:asciiTheme="minorHAnsi" w:eastAsiaTheme="minorEastAsia" w:hAnsiTheme="minorHAnsi" w:cstheme="minorBidi"/>
          <w:sz w:val="22"/>
          <w:szCs w:val="22"/>
          <w:lang w:eastAsia="en-GB"/>
        </w:rPr>
      </w:pPr>
      <w:r w:rsidRPr="00AD1F7C">
        <w:t>6.1.3.6.1</w:t>
      </w:r>
      <w:r w:rsidRPr="00AD1F7C">
        <w:rPr>
          <w:rFonts w:asciiTheme="minorHAnsi" w:eastAsiaTheme="minorEastAsia" w:hAnsiTheme="minorHAnsi" w:cstheme="minorBidi"/>
          <w:sz w:val="22"/>
          <w:szCs w:val="22"/>
          <w:lang w:eastAsia="en-GB"/>
        </w:rPr>
        <w:tab/>
      </w:r>
      <w:r w:rsidRPr="002E665B">
        <w:rPr>
          <w:lang w:val="en-US"/>
        </w:rPr>
        <w:t>Description</w:t>
      </w:r>
      <w:r>
        <w:tab/>
      </w:r>
      <w:r>
        <w:fldChar w:fldCharType="begin" w:fldLock="1"/>
      </w:r>
      <w:r>
        <w:instrText xml:space="preserve"> PAGEREF _Toc67687856 \h </w:instrText>
      </w:r>
      <w:r>
        <w:fldChar w:fldCharType="separate"/>
      </w:r>
      <w:r>
        <w:t>97</w:t>
      </w:r>
      <w:r>
        <w:fldChar w:fldCharType="end"/>
      </w:r>
    </w:p>
    <w:p w14:paraId="6CD03AAF" w14:textId="6353404F" w:rsidR="00AD1F7C" w:rsidRDefault="00AD1F7C">
      <w:pPr>
        <w:pStyle w:val="TOC5"/>
        <w:rPr>
          <w:rFonts w:asciiTheme="minorHAnsi" w:eastAsiaTheme="minorEastAsia" w:hAnsiTheme="minorHAnsi" w:cstheme="minorBidi"/>
          <w:sz w:val="22"/>
          <w:szCs w:val="22"/>
          <w:lang w:eastAsia="en-GB"/>
        </w:rPr>
      </w:pPr>
      <w:r w:rsidRPr="00AD1F7C">
        <w:t>6.1.3.6.2</w:t>
      </w:r>
      <w:r w:rsidRPr="00AD1F7C">
        <w:rPr>
          <w:rFonts w:asciiTheme="minorHAnsi" w:eastAsiaTheme="minorEastAsia" w:hAnsiTheme="minorHAnsi" w:cstheme="minorBidi"/>
          <w:sz w:val="22"/>
          <w:szCs w:val="22"/>
          <w:lang w:eastAsia="en-GB"/>
        </w:rPr>
        <w:tab/>
      </w:r>
      <w:r w:rsidRPr="002E665B">
        <w:rPr>
          <w:lang w:val="en-US"/>
        </w:rPr>
        <w:t>Resource Definition</w:t>
      </w:r>
      <w:r>
        <w:tab/>
      </w:r>
      <w:r>
        <w:fldChar w:fldCharType="begin" w:fldLock="1"/>
      </w:r>
      <w:r>
        <w:instrText xml:space="preserve"> PAGEREF _Toc67687857 \h </w:instrText>
      </w:r>
      <w:r>
        <w:fldChar w:fldCharType="separate"/>
      </w:r>
      <w:r>
        <w:t>97</w:t>
      </w:r>
      <w:r>
        <w:fldChar w:fldCharType="end"/>
      </w:r>
    </w:p>
    <w:p w14:paraId="0B683AFF" w14:textId="5BC939AA" w:rsidR="00AD1F7C" w:rsidRDefault="00AD1F7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_Toc67687858 \h </w:instrText>
      </w:r>
      <w:r>
        <w:fldChar w:fldCharType="separate"/>
      </w:r>
      <w:r>
        <w:t>98</w:t>
      </w:r>
      <w:r>
        <w:fldChar w:fldCharType="end"/>
      </w:r>
    </w:p>
    <w:p w14:paraId="38AC0002" w14:textId="398DAD11" w:rsidR="00AD1F7C" w:rsidRDefault="00AD1F7C">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_Toc67687859 \h </w:instrText>
      </w:r>
      <w:r>
        <w:fldChar w:fldCharType="separate"/>
      </w:r>
      <w:r>
        <w:t>98</w:t>
      </w:r>
      <w:r>
        <w:fldChar w:fldCharType="end"/>
      </w:r>
    </w:p>
    <w:p w14:paraId="39892F7C" w14:textId="7700F544" w:rsidR="00AD1F7C" w:rsidRDefault="00AD1F7C">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_Toc67687860 \h </w:instrText>
      </w:r>
      <w:r>
        <w:fldChar w:fldCharType="separate"/>
      </w:r>
      <w:r>
        <w:t>98</w:t>
      </w:r>
      <w:r>
        <w:fldChar w:fldCharType="end"/>
      </w:r>
    </w:p>
    <w:p w14:paraId="5EEF6AF5" w14:textId="42D20241" w:rsidR="00AD1F7C" w:rsidRDefault="00AD1F7C">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_Toc67687861 \h </w:instrText>
      </w:r>
      <w:r>
        <w:fldChar w:fldCharType="separate"/>
      </w:r>
      <w:r>
        <w:t>98</w:t>
      </w:r>
      <w:r>
        <w:fldChar w:fldCharType="end"/>
      </w:r>
    </w:p>
    <w:p w14:paraId="21E71AB6" w14:textId="42F71F27" w:rsidR="00AD1F7C" w:rsidRDefault="00AD1F7C">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_Toc67687862 \h </w:instrText>
      </w:r>
      <w:r>
        <w:fldChar w:fldCharType="separate"/>
      </w:r>
      <w:r>
        <w:t>98</w:t>
      </w:r>
      <w:r>
        <w:fldChar w:fldCharType="end"/>
      </w:r>
    </w:p>
    <w:p w14:paraId="39F88C90" w14:textId="6983F369" w:rsidR="00AD1F7C" w:rsidRDefault="00AD1F7C">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_Toc67687863 \h </w:instrText>
      </w:r>
      <w:r>
        <w:fldChar w:fldCharType="separate"/>
      </w:r>
      <w:r>
        <w:t>98</w:t>
      </w:r>
      <w:r>
        <w:fldChar w:fldCharType="end"/>
      </w:r>
    </w:p>
    <w:p w14:paraId="0F353EFE" w14:textId="7EE18B89" w:rsidR="00AD1F7C" w:rsidRDefault="00AD1F7C">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_Toc67687864 \h </w:instrText>
      </w:r>
      <w:r>
        <w:fldChar w:fldCharType="separate"/>
      </w:r>
      <w:r>
        <w:t>101</w:t>
      </w:r>
      <w:r>
        <w:fldChar w:fldCharType="end"/>
      </w:r>
    </w:p>
    <w:p w14:paraId="08BE3F1D" w14:textId="273D4232" w:rsidR="00AD1F7C" w:rsidRDefault="00AD1F7C">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_Toc67687865 \h </w:instrText>
      </w:r>
      <w:r>
        <w:fldChar w:fldCharType="separate"/>
      </w:r>
      <w:r>
        <w:t>101</w:t>
      </w:r>
      <w:r>
        <w:fldChar w:fldCharType="end"/>
      </w:r>
    </w:p>
    <w:p w14:paraId="0587EECA" w14:textId="4067E24C" w:rsidR="00AD1F7C" w:rsidRDefault="00AD1F7C">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_Toc67687866 \h </w:instrText>
      </w:r>
      <w:r>
        <w:fldChar w:fldCharType="separate"/>
      </w:r>
      <w:r>
        <w:t>101</w:t>
      </w:r>
      <w:r>
        <w:fldChar w:fldCharType="end"/>
      </w:r>
    </w:p>
    <w:p w14:paraId="4AE07826" w14:textId="70C0F47B" w:rsidR="00AD1F7C" w:rsidRDefault="00AD1F7C">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_Toc67687867 \h </w:instrText>
      </w:r>
      <w:r>
        <w:fldChar w:fldCharType="separate"/>
      </w:r>
      <w:r>
        <w:t>102</w:t>
      </w:r>
      <w:r>
        <w:fldChar w:fldCharType="end"/>
      </w:r>
    </w:p>
    <w:p w14:paraId="206E2F8F" w14:textId="725F40CD" w:rsidR="00AD1F7C" w:rsidRDefault="00AD1F7C">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_Toc67687868 \h </w:instrText>
      </w:r>
      <w:r>
        <w:fldChar w:fldCharType="separate"/>
      </w:r>
      <w:r>
        <w:t>102</w:t>
      </w:r>
      <w:r>
        <w:fldChar w:fldCharType="end"/>
      </w:r>
    </w:p>
    <w:p w14:paraId="3E234E0D" w14:textId="3022B4C2" w:rsidR="00AD1F7C" w:rsidRDefault="00AD1F7C">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_Toc67687869 \h </w:instrText>
      </w:r>
      <w:r>
        <w:fldChar w:fldCharType="separate"/>
      </w:r>
      <w:r>
        <w:t>102</w:t>
      </w:r>
      <w:r>
        <w:fldChar w:fldCharType="end"/>
      </w:r>
    </w:p>
    <w:p w14:paraId="6B761F0A" w14:textId="7449A85E" w:rsidR="00AD1F7C" w:rsidRDefault="00AD1F7C">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_Toc67687870 \h </w:instrText>
      </w:r>
      <w:r>
        <w:fldChar w:fldCharType="separate"/>
      </w:r>
      <w:r>
        <w:t>103</w:t>
      </w:r>
      <w:r>
        <w:fldChar w:fldCharType="end"/>
      </w:r>
    </w:p>
    <w:p w14:paraId="2D91A610" w14:textId="542A40C0" w:rsidR="00AD1F7C" w:rsidRDefault="00AD1F7C">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_Toc67687871 \h </w:instrText>
      </w:r>
      <w:r>
        <w:fldChar w:fldCharType="separate"/>
      </w:r>
      <w:r>
        <w:t>103</w:t>
      </w:r>
      <w:r>
        <w:fldChar w:fldCharType="end"/>
      </w:r>
    </w:p>
    <w:p w14:paraId="479C8F26" w14:textId="32514FC5" w:rsidR="00AD1F7C" w:rsidRDefault="00AD1F7C">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_Toc67687872 \h </w:instrText>
      </w:r>
      <w:r>
        <w:fldChar w:fldCharType="separate"/>
      </w:r>
      <w:r>
        <w:t>103</w:t>
      </w:r>
      <w:r>
        <w:fldChar w:fldCharType="end"/>
      </w:r>
    </w:p>
    <w:p w14:paraId="5C2C8EC0" w14:textId="0E753E27" w:rsidR="00AD1F7C" w:rsidRDefault="00AD1F7C">
      <w:pPr>
        <w:pStyle w:val="TOC4"/>
        <w:rPr>
          <w:rFonts w:asciiTheme="minorHAnsi" w:eastAsiaTheme="minorEastAsia" w:hAnsiTheme="minorHAnsi" w:cstheme="minorBidi"/>
          <w:sz w:val="22"/>
          <w:szCs w:val="22"/>
          <w:lang w:eastAsia="en-GB"/>
        </w:rPr>
      </w:pPr>
      <w:r w:rsidRPr="00AD1F7C">
        <w:t>6.1.3.7</w:t>
      </w:r>
      <w:r w:rsidRPr="00AD1F7C">
        <w:rPr>
          <w:rFonts w:asciiTheme="minorHAnsi" w:eastAsiaTheme="minorEastAsia" w:hAnsiTheme="minorHAnsi" w:cstheme="minorBidi"/>
          <w:sz w:val="22"/>
          <w:szCs w:val="22"/>
          <w:lang w:eastAsia="en-GB"/>
        </w:rPr>
        <w:tab/>
      </w:r>
      <w:r w:rsidRPr="002E665B">
        <w:rPr>
          <w:lang w:val="en-US"/>
        </w:rPr>
        <w:t>Resource: Individual PDU session (V-SMF or I-SMF)</w:t>
      </w:r>
      <w:r>
        <w:tab/>
      </w:r>
      <w:r>
        <w:fldChar w:fldCharType="begin" w:fldLock="1"/>
      </w:r>
      <w:r>
        <w:instrText xml:space="preserve"> PAGEREF _Toc67687873 \h </w:instrText>
      </w:r>
      <w:r>
        <w:fldChar w:fldCharType="separate"/>
      </w:r>
      <w:r>
        <w:t>104</w:t>
      </w:r>
      <w:r>
        <w:fldChar w:fldCharType="end"/>
      </w:r>
    </w:p>
    <w:p w14:paraId="346D55CF" w14:textId="6733A6F1" w:rsidR="00AD1F7C" w:rsidRDefault="00AD1F7C">
      <w:pPr>
        <w:pStyle w:val="TOC5"/>
        <w:rPr>
          <w:rFonts w:asciiTheme="minorHAnsi" w:eastAsiaTheme="minorEastAsia" w:hAnsiTheme="minorHAnsi" w:cstheme="minorBidi"/>
          <w:sz w:val="22"/>
          <w:szCs w:val="22"/>
          <w:lang w:eastAsia="en-GB"/>
        </w:rPr>
      </w:pPr>
      <w:r w:rsidRPr="00AD1F7C">
        <w:t>6.1.3.7.1</w:t>
      </w:r>
      <w:r w:rsidRPr="00AD1F7C">
        <w:rPr>
          <w:rFonts w:asciiTheme="minorHAnsi" w:eastAsiaTheme="minorEastAsia" w:hAnsiTheme="minorHAnsi" w:cstheme="minorBidi"/>
          <w:sz w:val="22"/>
          <w:szCs w:val="22"/>
          <w:lang w:eastAsia="en-GB"/>
        </w:rPr>
        <w:tab/>
      </w:r>
      <w:r w:rsidRPr="002E665B">
        <w:rPr>
          <w:lang w:val="en-US"/>
        </w:rPr>
        <w:t>Description</w:t>
      </w:r>
      <w:r>
        <w:tab/>
      </w:r>
      <w:r>
        <w:fldChar w:fldCharType="begin" w:fldLock="1"/>
      </w:r>
      <w:r>
        <w:instrText xml:space="preserve"> PAGEREF _Toc67687874 \h </w:instrText>
      </w:r>
      <w:r>
        <w:fldChar w:fldCharType="separate"/>
      </w:r>
      <w:r>
        <w:t>104</w:t>
      </w:r>
      <w:r>
        <w:fldChar w:fldCharType="end"/>
      </w:r>
    </w:p>
    <w:p w14:paraId="6181BBEA" w14:textId="6EFEE7EF" w:rsidR="00AD1F7C" w:rsidRDefault="00AD1F7C">
      <w:pPr>
        <w:pStyle w:val="TOC5"/>
        <w:rPr>
          <w:rFonts w:asciiTheme="minorHAnsi" w:eastAsiaTheme="minorEastAsia" w:hAnsiTheme="minorHAnsi" w:cstheme="minorBidi"/>
          <w:sz w:val="22"/>
          <w:szCs w:val="22"/>
          <w:lang w:eastAsia="en-GB"/>
        </w:rPr>
      </w:pPr>
      <w:r w:rsidRPr="00AD1F7C">
        <w:t>6.1.3.7.2</w:t>
      </w:r>
      <w:r w:rsidRPr="00AD1F7C">
        <w:rPr>
          <w:rFonts w:asciiTheme="minorHAnsi" w:eastAsiaTheme="minorEastAsia" w:hAnsiTheme="minorHAnsi" w:cstheme="minorBidi"/>
          <w:sz w:val="22"/>
          <w:szCs w:val="22"/>
          <w:lang w:eastAsia="en-GB"/>
        </w:rPr>
        <w:tab/>
      </w:r>
      <w:r w:rsidRPr="002E665B">
        <w:rPr>
          <w:lang w:val="en-US"/>
        </w:rPr>
        <w:t>Resource Definition</w:t>
      </w:r>
      <w:r>
        <w:tab/>
      </w:r>
      <w:r>
        <w:fldChar w:fldCharType="begin" w:fldLock="1"/>
      </w:r>
      <w:r>
        <w:instrText xml:space="preserve"> PAGEREF _Toc67687875 \h </w:instrText>
      </w:r>
      <w:r>
        <w:fldChar w:fldCharType="separate"/>
      </w:r>
      <w:r>
        <w:t>104</w:t>
      </w:r>
      <w:r>
        <w:fldChar w:fldCharType="end"/>
      </w:r>
    </w:p>
    <w:p w14:paraId="4912F86B" w14:textId="761415B4" w:rsidR="00AD1F7C" w:rsidRDefault="00AD1F7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_Toc67687876 \h </w:instrText>
      </w:r>
      <w:r>
        <w:fldChar w:fldCharType="separate"/>
      </w:r>
      <w:r>
        <w:t>105</w:t>
      </w:r>
      <w:r>
        <w:fldChar w:fldCharType="end"/>
      </w:r>
    </w:p>
    <w:p w14:paraId="77D0F6BC" w14:textId="6AA77831" w:rsidR="00AD1F7C" w:rsidRDefault="00AD1F7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_Toc67687877 \h </w:instrText>
      </w:r>
      <w:r>
        <w:fldChar w:fldCharType="separate"/>
      </w:r>
      <w:r>
        <w:t>105</w:t>
      </w:r>
      <w:r>
        <w:fldChar w:fldCharType="end"/>
      </w:r>
    </w:p>
    <w:p w14:paraId="269690A5" w14:textId="7D1D8F9C" w:rsidR="00AD1F7C" w:rsidRDefault="00AD1F7C">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_Toc67687878 \h </w:instrText>
      </w:r>
      <w:r>
        <w:fldChar w:fldCharType="separate"/>
      </w:r>
      <w:r>
        <w:t>106</w:t>
      </w:r>
      <w:r>
        <w:fldChar w:fldCharType="end"/>
      </w:r>
    </w:p>
    <w:p w14:paraId="7937D7A4" w14:textId="2294B367" w:rsidR="00AD1F7C" w:rsidRDefault="00AD1F7C">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_Toc67687879 \h </w:instrText>
      </w:r>
      <w:r>
        <w:fldChar w:fldCharType="separate"/>
      </w:r>
      <w:r>
        <w:t>106</w:t>
      </w:r>
      <w:r>
        <w:fldChar w:fldCharType="end"/>
      </w:r>
    </w:p>
    <w:p w14:paraId="6E589647" w14:textId="7A967815" w:rsidR="00AD1F7C" w:rsidRDefault="00AD1F7C">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_Toc67687880 \h </w:instrText>
      </w:r>
      <w:r>
        <w:fldChar w:fldCharType="separate"/>
      </w:r>
      <w:r>
        <w:t>106</w:t>
      </w:r>
      <w:r>
        <w:fldChar w:fldCharType="end"/>
      </w:r>
    </w:p>
    <w:p w14:paraId="578A0A9E" w14:textId="35CA7FF4" w:rsidR="00AD1F7C" w:rsidRDefault="00AD1F7C">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_Toc67687881 \h </w:instrText>
      </w:r>
      <w:r>
        <w:fldChar w:fldCharType="separate"/>
      </w:r>
      <w:r>
        <w:t>106</w:t>
      </w:r>
      <w:r>
        <w:fldChar w:fldCharType="end"/>
      </w:r>
    </w:p>
    <w:p w14:paraId="65C62DBB" w14:textId="032741C6" w:rsidR="00AD1F7C" w:rsidRDefault="00AD1F7C">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_Toc67687882 \h </w:instrText>
      </w:r>
      <w:r>
        <w:fldChar w:fldCharType="separate"/>
      </w:r>
      <w:r>
        <w:t>106</w:t>
      </w:r>
      <w:r>
        <w:fldChar w:fldCharType="end"/>
      </w:r>
    </w:p>
    <w:p w14:paraId="7ED55312" w14:textId="258A1E23" w:rsidR="00AD1F7C" w:rsidRDefault="00AD1F7C">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_Toc67687883 \h </w:instrText>
      </w:r>
      <w:r>
        <w:fldChar w:fldCharType="separate"/>
      </w:r>
      <w:r>
        <w:t>109</w:t>
      </w:r>
      <w:r>
        <w:fldChar w:fldCharType="end"/>
      </w:r>
    </w:p>
    <w:p w14:paraId="58E0C835" w14:textId="54FC1D83" w:rsidR="00AD1F7C" w:rsidRDefault="00AD1F7C">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_Toc67687884 \h </w:instrText>
      </w:r>
      <w:r>
        <w:fldChar w:fldCharType="separate"/>
      </w:r>
      <w:r>
        <w:t>109</w:t>
      </w:r>
      <w:r>
        <w:fldChar w:fldCharType="end"/>
      </w:r>
    </w:p>
    <w:p w14:paraId="426D7E08" w14:textId="50EC33E0" w:rsidR="00AD1F7C" w:rsidRDefault="00AD1F7C">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_Toc67687885 \h </w:instrText>
      </w:r>
      <w:r>
        <w:fldChar w:fldCharType="separate"/>
      </w:r>
      <w:r>
        <w:t>109</w:t>
      </w:r>
      <w:r>
        <w:fldChar w:fldCharType="end"/>
      </w:r>
    </w:p>
    <w:p w14:paraId="7D88DE81" w14:textId="79B27922" w:rsidR="00AD1F7C" w:rsidRDefault="00AD1F7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_Toc67687886 \h </w:instrText>
      </w:r>
      <w:r>
        <w:fldChar w:fldCharType="separate"/>
      </w:r>
      <w:r>
        <w:t>110</w:t>
      </w:r>
      <w:r>
        <w:fldChar w:fldCharType="end"/>
      </w:r>
    </w:p>
    <w:p w14:paraId="06CD06C2" w14:textId="64607E92" w:rsidR="00AD1F7C" w:rsidRDefault="00AD1F7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_Toc67687887 \h </w:instrText>
      </w:r>
      <w:r>
        <w:fldChar w:fldCharType="separate"/>
      </w:r>
      <w:r>
        <w:t>110</w:t>
      </w:r>
      <w:r>
        <w:fldChar w:fldCharType="end"/>
      </w:r>
    </w:p>
    <w:p w14:paraId="0288F8C0" w14:textId="0A2A4A3A" w:rsidR="00AD1F7C" w:rsidRDefault="00AD1F7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_Toc67687888 \h </w:instrText>
      </w:r>
      <w:r>
        <w:fldChar w:fldCharType="separate"/>
      </w:r>
      <w:r>
        <w:t>110</w:t>
      </w:r>
      <w:r>
        <w:fldChar w:fldCharType="end"/>
      </w:r>
    </w:p>
    <w:p w14:paraId="5BBBA109" w14:textId="4BD65E32" w:rsidR="00AD1F7C" w:rsidRDefault="00AD1F7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_Toc67687889 \h </w:instrText>
      </w:r>
      <w:r>
        <w:fldChar w:fldCharType="separate"/>
      </w:r>
      <w:r>
        <w:t>111</w:t>
      </w:r>
      <w:r>
        <w:fldChar w:fldCharType="end"/>
      </w:r>
    </w:p>
    <w:p w14:paraId="481DB475" w14:textId="774AE28F" w:rsidR="00AD1F7C" w:rsidRDefault="00AD1F7C">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_Toc67687890 \h </w:instrText>
      </w:r>
      <w:r>
        <w:fldChar w:fldCharType="separate"/>
      </w:r>
      <w:r>
        <w:t>111</w:t>
      </w:r>
      <w:r>
        <w:fldChar w:fldCharType="end"/>
      </w:r>
    </w:p>
    <w:p w14:paraId="36A0C359" w14:textId="1642FABA" w:rsidR="00AD1F7C" w:rsidRDefault="00AD1F7C">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_Toc67687891 \h </w:instrText>
      </w:r>
      <w:r>
        <w:fldChar w:fldCharType="separate"/>
      </w:r>
      <w:r>
        <w:t>111</w:t>
      </w:r>
      <w:r>
        <w:fldChar w:fldCharType="end"/>
      </w:r>
    </w:p>
    <w:p w14:paraId="5072F4D0" w14:textId="1A9510B6" w:rsidR="00AD1F7C" w:rsidRDefault="00AD1F7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_Toc67687892 \h </w:instrText>
      </w:r>
      <w:r>
        <w:fldChar w:fldCharType="separate"/>
      </w:r>
      <w:r>
        <w:t>112</w:t>
      </w:r>
      <w:r>
        <w:fldChar w:fldCharType="end"/>
      </w:r>
    </w:p>
    <w:p w14:paraId="6526B457" w14:textId="47EA2919" w:rsidR="00AD1F7C" w:rsidRDefault="00AD1F7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_Toc67687893 \h </w:instrText>
      </w:r>
      <w:r>
        <w:fldChar w:fldCharType="separate"/>
      </w:r>
      <w:r>
        <w:t>112</w:t>
      </w:r>
      <w:r>
        <w:fldChar w:fldCharType="end"/>
      </w:r>
    </w:p>
    <w:p w14:paraId="18E15336" w14:textId="29084D96" w:rsidR="00AD1F7C" w:rsidRDefault="00AD1F7C">
      <w:pPr>
        <w:pStyle w:val="TOC4"/>
        <w:rPr>
          <w:rFonts w:asciiTheme="minorHAnsi" w:eastAsiaTheme="minorEastAsia" w:hAnsiTheme="minorHAnsi" w:cstheme="minorBidi"/>
          <w:sz w:val="22"/>
          <w:szCs w:val="22"/>
          <w:lang w:eastAsia="en-GB"/>
        </w:rPr>
      </w:pPr>
      <w:r w:rsidRPr="00AD1F7C">
        <w:t>6.1.6.2</w:t>
      </w:r>
      <w:r w:rsidRPr="00AD1F7C">
        <w:rPr>
          <w:rFonts w:asciiTheme="minorHAnsi" w:eastAsiaTheme="minorEastAsia" w:hAnsiTheme="minorHAnsi" w:cstheme="minorBidi"/>
          <w:sz w:val="22"/>
          <w:szCs w:val="22"/>
          <w:lang w:eastAsia="en-GB"/>
        </w:rPr>
        <w:tab/>
      </w:r>
      <w:r w:rsidRPr="002E665B">
        <w:rPr>
          <w:lang w:val="en-US"/>
        </w:rPr>
        <w:t>Structured data types</w:t>
      </w:r>
      <w:r>
        <w:tab/>
      </w:r>
      <w:r>
        <w:fldChar w:fldCharType="begin" w:fldLock="1"/>
      </w:r>
      <w:r>
        <w:instrText xml:space="preserve"> PAGEREF _Toc67687894 \h </w:instrText>
      </w:r>
      <w:r>
        <w:fldChar w:fldCharType="separate"/>
      </w:r>
      <w:r>
        <w:t>118</w:t>
      </w:r>
      <w:r>
        <w:fldChar w:fldCharType="end"/>
      </w:r>
    </w:p>
    <w:p w14:paraId="1741FDC9" w14:textId="1CF94806" w:rsidR="00AD1F7C" w:rsidRDefault="00AD1F7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_Toc67687895 \h </w:instrText>
      </w:r>
      <w:r>
        <w:fldChar w:fldCharType="separate"/>
      </w:r>
      <w:r>
        <w:t>118</w:t>
      </w:r>
      <w:r>
        <w:fldChar w:fldCharType="end"/>
      </w:r>
    </w:p>
    <w:p w14:paraId="59B1C037" w14:textId="6A1FF0D9" w:rsidR="00AD1F7C" w:rsidRDefault="00AD1F7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_Toc67687896 \h </w:instrText>
      </w:r>
      <w:r>
        <w:fldChar w:fldCharType="separate"/>
      </w:r>
      <w:r>
        <w:t>119</w:t>
      </w:r>
      <w:r>
        <w:fldChar w:fldCharType="end"/>
      </w:r>
    </w:p>
    <w:p w14:paraId="1327E0AA" w14:textId="2E2C9E19" w:rsidR="00AD1F7C" w:rsidRDefault="00AD1F7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_Toc67687897 \h </w:instrText>
      </w:r>
      <w:r>
        <w:fldChar w:fldCharType="separate"/>
      </w:r>
      <w:r>
        <w:t>128</w:t>
      </w:r>
      <w:r>
        <w:fldChar w:fldCharType="end"/>
      </w:r>
    </w:p>
    <w:p w14:paraId="7BE295B2" w14:textId="6A413BE4" w:rsidR="00AD1F7C" w:rsidRDefault="00AD1F7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_Toc67687898 \h </w:instrText>
      </w:r>
      <w:r>
        <w:fldChar w:fldCharType="separate"/>
      </w:r>
      <w:r>
        <w:t>131</w:t>
      </w:r>
      <w:r>
        <w:fldChar w:fldCharType="end"/>
      </w:r>
    </w:p>
    <w:p w14:paraId="3E95D9DB" w14:textId="15B5CDEF" w:rsidR="00AD1F7C" w:rsidRDefault="00AD1F7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_Toc67687899 \h </w:instrText>
      </w:r>
      <w:r>
        <w:fldChar w:fldCharType="separate"/>
      </w:r>
      <w:r>
        <w:t>138</w:t>
      </w:r>
      <w:r>
        <w:fldChar w:fldCharType="end"/>
      </w:r>
    </w:p>
    <w:p w14:paraId="15D37AB5" w14:textId="3E79C643" w:rsidR="00AD1F7C" w:rsidRDefault="00AD1F7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_Toc67687900 \h </w:instrText>
      </w:r>
      <w:r>
        <w:fldChar w:fldCharType="separate"/>
      </w:r>
      <w:r>
        <w:t>141</w:t>
      </w:r>
      <w:r>
        <w:fldChar w:fldCharType="end"/>
      </w:r>
    </w:p>
    <w:p w14:paraId="6D17248E" w14:textId="15072613" w:rsidR="00AD1F7C" w:rsidRDefault="00AD1F7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_Toc67687901 \h </w:instrText>
      </w:r>
      <w:r>
        <w:fldChar w:fldCharType="separate"/>
      </w:r>
      <w:r>
        <w:t>143</w:t>
      </w:r>
      <w:r>
        <w:fldChar w:fldCharType="end"/>
      </w:r>
    </w:p>
    <w:p w14:paraId="2BE23B45" w14:textId="29211462" w:rsidR="00AD1F7C" w:rsidRDefault="00AD1F7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_Toc67687902 \h </w:instrText>
      </w:r>
      <w:r>
        <w:fldChar w:fldCharType="separate"/>
      </w:r>
      <w:r>
        <w:t>144</w:t>
      </w:r>
      <w:r>
        <w:fldChar w:fldCharType="end"/>
      </w:r>
    </w:p>
    <w:p w14:paraId="21089E42" w14:textId="474F2855" w:rsidR="00AD1F7C" w:rsidRDefault="00AD1F7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_Toc67687903 \h </w:instrText>
      </w:r>
      <w:r>
        <w:fldChar w:fldCharType="separate"/>
      </w:r>
      <w:r>
        <w:t>147</w:t>
      </w:r>
      <w:r>
        <w:fldChar w:fldCharType="end"/>
      </w:r>
    </w:p>
    <w:p w14:paraId="62AC1BCC" w14:textId="6FBD997A" w:rsidR="00AD1F7C" w:rsidRDefault="00AD1F7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_Toc67687904 \h </w:instrText>
      </w:r>
      <w:r>
        <w:fldChar w:fldCharType="separate"/>
      </w:r>
      <w:r>
        <w:t>154</w:t>
      </w:r>
      <w:r>
        <w:fldChar w:fldCharType="end"/>
      </w:r>
    </w:p>
    <w:p w14:paraId="7FB3486F" w14:textId="12B2629B" w:rsidR="00AD1F7C" w:rsidRDefault="00AD1F7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_Toc67687905 \h </w:instrText>
      </w:r>
      <w:r>
        <w:fldChar w:fldCharType="separate"/>
      </w:r>
      <w:r>
        <w:t>159</w:t>
      </w:r>
      <w:r>
        <w:fldChar w:fldCharType="end"/>
      </w:r>
    </w:p>
    <w:p w14:paraId="1BEEB6AC" w14:textId="3E0589F4" w:rsidR="00AD1F7C" w:rsidRDefault="00AD1F7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_Toc67687906 \h </w:instrText>
      </w:r>
      <w:r>
        <w:fldChar w:fldCharType="separate"/>
      </w:r>
      <w:r>
        <w:t>166</w:t>
      </w:r>
      <w:r>
        <w:fldChar w:fldCharType="end"/>
      </w:r>
    </w:p>
    <w:p w14:paraId="2FE2B123" w14:textId="3B2016BA" w:rsidR="00AD1F7C" w:rsidRDefault="00AD1F7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_Toc67687907 \h </w:instrText>
      </w:r>
      <w:r>
        <w:fldChar w:fldCharType="separate"/>
      </w:r>
      <w:r>
        <w:t>169</w:t>
      </w:r>
      <w:r>
        <w:fldChar w:fldCharType="end"/>
      </w:r>
    </w:p>
    <w:p w14:paraId="26B25E96" w14:textId="10A9AE1C" w:rsidR="00AD1F7C" w:rsidRDefault="00AD1F7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_Toc67687908 \h </w:instrText>
      </w:r>
      <w:r>
        <w:fldChar w:fldCharType="separate"/>
      </w:r>
      <w:r>
        <w:t>170</w:t>
      </w:r>
      <w:r>
        <w:fldChar w:fldCharType="end"/>
      </w:r>
    </w:p>
    <w:p w14:paraId="23E3764A" w14:textId="47DC4928" w:rsidR="00AD1F7C" w:rsidRDefault="00AD1F7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_Toc67687909 \h </w:instrText>
      </w:r>
      <w:r>
        <w:fldChar w:fldCharType="separate"/>
      </w:r>
      <w:r>
        <w:t>171</w:t>
      </w:r>
      <w:r>
        <w:fldChar w:fldCharType="end"/>
      </w:r>
    </w:p>
    <w:p w14:paraId="683DA788" w14:textId="46DEAF1D" w:rsidR="00AD1F7C" w:rsidRDefault="00AD1F7C">
      <w:pPr>
        <w:pStyle w:val="TOC5"/>
        <w:rPr>
          <w:rFonts w:asciiTheme="minorHAnsi" w:eastAsiaTheme="minorEastAsia" w:hAnsiTheme="minorHAnsi" w:cstheme="minorBidi"/>
          <w:sz w:val="22"/>
          <w:szCs w:val="22"/>
          <w:lang w:eastAsia="en-GB"/>
        </w:rPr>
      </w:pPr>
      <w:r>
        <w:lastRenderedPageBreak/>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_Toc67687910 \h </w:instrText>
      </w:r>
      <w:r>
        <w:fldChar w:fldCharType="separate"/>
      </w:r>
      <w:r>
        <w:t>175</w:t>
      </w:r>
      <w:r>
        <w:fldChar w:fldCharType="end"/>
      </w:r>
    </w:p>
    <w:p w14:paraId="20510485" w14:textId="095E2669" w:rsidR="00AD1F7C" w:rsidRDefault="00AD1F7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_Toc67687911 \h </w:instrText>
      </w:r>
      <w:r>
        <w:fldChar w:fldCharType="separate"/>
      </w:r>
      <w:r>
        <w:t>177</w:t>
      </w:r>
      <w:r>
        <w:fldChar w:fldCharType="end"/>
      </w:r>
    </w:p>
    <w:p w14:paraId="5F271C4F" w14:textId="49D7FA86" w:rsidR="00AD1F7C" w:rsidRDefault="00AD1F7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_Toc67687912 \h </w:instrText>
      </w:r>
      <w:r>
        <w:fldChar w:fldCharType="separate"/>
      </w:r>
      <w:r>
        <w:t>177</w:t>
      </w:r>
      <w:r>
        <w:fldChar w:fldCharType="end"/>
      </w:r>
    </w:p>
    <w:p w14:paraId="7A75F32A" w14:textId="2E1B8CD2" w:rsidR="00AD1F7C" w:rsidRDefault="00AD1F7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_Toc67687913 \h </w:instrText>
      </w:r>
      <w:r>
        <w:fldChar w:fldCharType="separate"/>
      </w:r>
      <w:r>
        <w:t>178</w:t>
      </w:r>
      <w:r>
        <w:fldChar w:fldCharType="end"/>
      </w:r>
    </w:p>
    <w:p w14:paraId="19FE84C0" w14:textId="41394CE8" w:rsidR="00AD1F7C" w:rsidRDefault="00AD1F7C">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_Toc67687914 \h </w:instrText>
      </w:r>
      <w:r>
        <w:fldChar w:fldCharType="separate"/>
      </w:r>
      <w:r>
        <w:t>178</w:t>
      </w:r>
      <w:r>
        <w:fldChar w:fldCharType="end"/>
      </w:r>
    </w:p>
    <w:p w14:paraId="54378234" w14:textId="09A8443C" w:rsidR="00AD1F7C" w:rsidRDefault="00AD1F7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_Toc67687915 \h </w:instrText>
      </w:r>
      <w:r>
        <w:fldChar w:fldCharType="separate"/>
      </w:r>
      <w:r>
        <w:t>179</w:t>
      </w:r>
      <w:r>
        <w:fldChar w:fldCharType="end"/>
      </w:r>
    </w:p>
    <w:p w14:paraId="708AF787" w14:textId="66239BDF" w:rsidR="00AD1F7C" w:rsidRDefault="00AD1F7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_Toc67687916 \h </w:instrText>
      </w:r>
      <w:r>
        <w:fldChar w:fldCharType="separate"/>
      </w:r>
      <w:r>
        <w:t>179</w:t>
      </w:r>
      <w:r>
        <w:fldChar w:fldCharType="end"/>
      </w:r>
    </w:p>
    <w:p w14:paraId="1E46F2CD" w14:textId="02C6013E" w:rsidR="00AD1F7C" w:rsidRDefault="00AD1F7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_Toc67687917 \h </w:instrText>
      </w:r>
      <w:r>
        <w:fldChar w:fldCharType="separate"/>
      </w:r>
      <w:r>
        <w:t>180</w:t>
      </w:r>
      <w:r>
        <w:fldChar w:fldCharType="end"/>
      </w:r>
    </w:p>
    <w:p w14:paraId="22DD6696" w14:textId="58E8D815" w:rsidR="00AD1F7C" w:rsidRDefault="00AD1F7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_Toc67687918 \h </w:instrText>
      </w:r>
      <w:r>
        <w:fldChar w:fldCharType="separate"/>
      </w:r>
      <w:r>
        <w:t>180</w:t>
      </w:r>
      <w:r>
        <w:fldChar w:fldCharType="end"/>
      </w:r>
    </w:p>
    <w:p w14:paraId="22B5403E" w14:textId="18746C58" w:rsidR="00AD1F7C" w:rsidRDefault="00AD1F7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_Toc67687919 \h </w:instrText>
      </w:r>
      <w:r>
        <w:fldChar w:fldCharType="separate"/>
      </w:r>
      <w:r>
        <w:t>181</w:t>
      </w:r>
      <w:r>
        <w:fldChar w:fldCharType="end"/>
      </w:r>
    </w:p>
    <w:p w14:paraId="1E6E4365" w14:textId="45DC2507" w:rsidR="00AD1F7C" w:rsidRDefault="00AD1F7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_Toc67687920 \h </w:instrText>
      </w:r>
      <w:r>
        <w:fldChar w:fldCharType="separate"/>
      </w:r>
      <w:r>
        <w:t>181</w:t>
      </w:r>
      <w:r>
        <w:fldChar w:fldCharType="end"/>
      </w:r>
    </w:p>
    <w:p w14:paraId="071C4E5D" w14:textId="0D1951FA" w:rsidR="00AD1F7C" w:rsidRDefault="00AD1F7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_Toc67687921 \h </w:instrText>
      </w:r>
      <w:r>
        <w:fldChar w:fldCharType="separate"/>
      </w:r>
      <w:r>
        <w:t>181</w:t>
      </w:r>
      <w:r>
        <w:fldChar w:fldCharType="end"/>
      </w:r>
    </w:p>
    <w:p w14:paraId="63F70300" w14:textId="161D942B" w:rsidR="00AD1F7C" w:rsidRDefault="00AD1F7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_Toc67687922 \h </w:instrText>
      </w:r>
      <w:r>
        <w:fldChar w:fldCharType="separate"/>
      </w:r>
      <w:r>
        <w:t>182</w:t>
      </w:r>
      <w:r>
        <w:fldChar w:fldCharType="end"/>
      </w:r>
    </w:p>
    <w:p w14:paraId="163B0034" w14:textId="5F161C95" w:rsidR="00AD1F7C" w:rsidRDefault="00AD1F7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_Toc67687923 \h </w:instrText>
      </w:r>
      <w:r>
        <w:fldChar w:fldCharType="separate"/>
      </w:r>
      <w:r>
        <w:t>182</w:t>
      </w:r>
      <w:r>
        <w:fldChar w:fldCharType="end"/>
      </w:r>
    </w:p>
    <w:p w14:paraId="70837F43" w14:textId="75FF99F3" w:rsidR="00AD1F7C" w:rsidRDefault="00AD1F7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_Toc67687924 \h </w:instrText>
      </w:r>
      <w:r>
        <w:fldChar w:fldCharType="separate"/>
      </w:r>
      <w:r>
        <w:t>183</w:t>
      </w:r>
      <w:r>
        <w:fldChar w:fldCharType="end"/>
      </w:r>
    </w:p>
    <w:p w14:paraId="7FB62C44" w14:textId="20F80CDB" w:rsidR="00AD1F7C" w:rsidRDefault="00AD1F7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_Toc67687925 \h </w:instrText>
      </w:r>
      <w:r>
        <w:fldChar w:fldCharType="separate"/>
      </w:r>
      <w:r>
        <w:t>184</w:t>
      </w:r>
      <w:r>
        <w:fldChar w:fldCharType="end"/>
      </w:r>
    </w:p>
    <w:p w14:paraId="0ACD2185" w14:textId="1E5F5D49" w:rsidR="00AD1F7C" w:rsidRDefault="00AD1F7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_Toc67687926 \h </w:instrText>
      </w:r>
      <w:r>
        <w:fldChar w:fldCharType="separate"/>
      </w:r>
      <w:r>
        <w:t>184</w:t>
      </w:r>
      <w:r>
        <w:fldChar w:fldCharType="end"/>
      </w:r>
    </w:p>
    <w:p w14:paraId="7A8BA5AF" w14:textId="59AF77C6" w:rsidR="00AD1F7C" w:rsidRDefault="00AD1F7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_Toc67687927 \h </w:instrText>
      </w:r>
      <w:r>
        <w:fldChar w:fldCharType="separate"/>
      </w:r>
      <w:r>
        <w:t>184</w:t>
      </w:r>
      <w:r>
        <w:fldChar w:fldCharType="end"/>
      </w:r>
    </w:p>
    <w:p w14:paraId="5A601785" w14:textId="3B7745DF" w:rsidR="00AD1F7C" w:rsidRDefault="00AD1F7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_Toc67687928 \h </w:instrText>
      </w:r>
      <w:r>
        <w:fldChar w:fldCharType="separate"/>
      </w:r>
      <w:r>
        <w:t>184</w:t>
      </w:r>
      <w:r>
        <w:fldChar w:fldCharType="end"/>
      </w:r>
    </w:p>
    <w:p w14:paraId="3373275A" w14:textId="5626DC8E" w:rsidR="00AD1F7C" w:rsidRDefault="00AD1F7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_Toc67687929 \h </w:instrText>
      </w:r>
      <w:r>
        <w:fldChar w:fldCharType="separate"/>
      </w:r>
      <w:r>
        <w:t>185</w:t>
      </w:r>
      <w:r>
        <w:fldChar w:fldCharType="end"/>
      </w:r>
    </w:p>
    <w:p w14:paraId="63B97FF6" w14:textId="50043EFD" w:rsidR="00AD1F7C" w:rsidRDefault="00AD1F7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_Toc67687930 \h </w:instrText>
      </w:r>
      <w:r>
        <w:fldChar w:fldCharType="separate"/>
      </w:r>
      <w:r>
        <w:t>185</w:t>
      </w:r>
      <w:r>
        <w:fldChar w:fldCharType="end"/>
      </w:r>
    </w:p>
    <w:p w14:paraId="5E6ED928" w14:textId="5FD34C73" w:rsidR="00AD1F7C" w:rsidRDefault="00AD1F7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_Toc67687931 \h </w:instrText>
      </w:r>
      <w:r>
        <w:fldChar w:fldCharType="separate"/>
      </w:r>
      <w:r>
        <w:t>186</w:t>
      </w:r>
      <w:r>
        <w:fldChar w:fldCharType="end"/>
      </w:r>
    </w:p>
    <w:p w14:paraId="5D8DB6BC" w14:textId="6C79C752" w:rsidR="00AD1F7C" w:rsidRDefault="00AD1F7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_Toc67687932 \h </w:instrText>
      </w:r>
      <w:r>
        <w:fldChar w:fldCharType="separate"/>
      </w:r>
      <w:r>
        <w:t>186</w:t>
      </w:r>
      <w:r>
        <w:fldChar w:fldCharType="end"/>
      </w:r>
    </w:p>
    <w:p w14:paraId="20A83705" w14:textId="539EA613" w:rsidR="00AD1F7C" w:rsidRDefault="00AD1F7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_Toc67687933 \h </w:instrText>
      </w:r>
      <w:r>
        <w:fldChar w:fldCharType="separate"/>
      </w:r>
      <w:r>
        <w:t>187</w:t>
      </w:r>
      <w:r>
        <w:fldChar w:fldCharType="end"/>
      </w:r>
    </w:p>
    <w:p w14:paraId="705383CB" w14:textId="4941B28D" w:rsidR="00AD1F7C" w:rsidRDefault="00AD1F7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_Toc67687934 \h </w:instrText>
      </w:r>
      <w:r>
        <w:fldChar w:fldCharType="separate"/>
      </w:r>
      <w:r>
        <w:t>191</w:t>
      </w:r>
      <w:r>
        <w:fldChar w:fldCharType="end"/>
      </w:r>
    </w:p>
    <w:p w14:paraId="4EF3FFCD" w14:textId="565115F5" w:rsidR="00AD1F7C" w:rsidRDefault="00AD1F7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_Toc67687935 \h </w:instrText>
      </w:r>
      <w:r>
        <w:fldChar w:fldCharType="separate"/>
      </w:r>
      <w:r>
        <w:t>191</w:t>
      </w:r>
      <w:r>
        <w:fldChar w:fldCharType="end"/>
      </w:r>
    </w:p>
    <w:p w14:paraId="01A93B76" w14:textId="6145AF9A" w:rsidR="00AD1F7C" w:rsidRDefault="00AD1F7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_Toc67687936 \h </w:instrText>
      </w:r>
      <w:r>
        <w:fldChar w:fldCharType="separate"/>
      </w:r>
      <w:r>
        <w:t>192</w:t>
      </w:r>
      <w:r>
        <w:fldChar w:fldCharType="end"/>
      </w:r>
    </w:p>
    <w:p w14:paraId="545AC521" w14:textId="1951BAB7" w:rsidR="00AD1F7C" w:rsidRDefault="00AD1F7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_Toc67687937 \h </w:instrText>
      </w:r>
      <w:r>
        <w:fldChar w:fldCharType="separate"/>
      </w:r>
      <w:r>
        <w:t>192</w:t>
      </w:r>
      <w:r>
        <w:fldChar w:fldCharType="end"/>
      </w:r>
    </w:p>
    <w:p w14:paraId="394963B9" w14:textId="4F949945" w:rsidR="00AD1F7C" w:rsidRDefault="00AD1F7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_Toc67687938 \h </w:instrText>
      </w:r>
      <w:r>
        <w:fldChar w:fldCharType="separate"/>
      </w:r>
      <w:r>
        <w:t>193</w:t>
      </w:r>
      <w:r>
        <w:fldChar w:fldCharType="end"/>
      </w:r>
    </w:p>
    <w:p w14:paraId="4F838241" w14:textId="6E11BF06" w:rsidR="00AD1F7C" w:rsidRDefault="00AD1F7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_Toc67687939 \h </w:instrText>
      </w:r>
      <w:r>
        <w:fldChar w:fldCharType="separate"/>
      </w:r>
      <w:r>
        <w:t>193</w:t>
      </w:r>
      <w:r>
        <w:fldChar w:fldCharType="end"/>
      </w:r>
    </w:p>
    <w:p w14:paraId="0328CD7C" w14:textId="04B0D2C7" w:rsidR="00AD1F7C" w:rsidRDefault="00AD1F7C">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_Toc67687940 \h </w:instrText>
      </w:r>
      <w:r>
        <w:fldChar w:fldCharType="separate"/>
      </w:r>
      <w:r>
        <w:t>194</w:t>
      </w:r>
      <w:r>
        <w:fldChar w:fldCharType="end"/>
      </w:r>
    </w:p>
    <w:p w14:paraId="4F5FC7AB" w14:textId="73B98844" w:rsidR="00AD1F7C" w:rsidRDefault="00AD1F7C">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_Toc67687941 \h </w:instrText>
      </w:r>
      <w:r>
        <w:fldChar w:fldCharType="separate"/>
      </w:r>
      <w:r>
        <w:t>194</w:t>
      </w:r>
      <w:r>
        <w:fldChar w:fldCharType="end"/>
      </w:r>
    </w:p>
    <w:p w14:paraId="287BB8C0" w14:textId="64C29151" w:rsidR="00AD1F7C" w:rsidRDefault="00AD1F7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2E665B">
        <w:rPr>
          <w:color w:val="000000"/>
          <w:lang w:eastAsia="ja-JP"/>
        </w:rPr>
        <w:t>CnAssistedRanPara</w:t>
      </w:r>
      <w:r>
        <w:tab/>
      </w:r>
      <w:r>
        <w:fldChar w:fldCharType="begin" w:fldLock="1"/>
      </w:r>
      <w:r>
        <w:instrText xml:space="preserve"> PAGEREF _Toc67687942 \h </w:instrText>
      </w:r>
      <w:r>
        <w:fldChar w:fldCharType="separate"/>
      </w:r>
      <w:r>
        <w:t>195</w:t>
      </w:r>
      <w:r>
        <w:fldChar w:fldCharType="end"/>
      </w:r>
    </w:p>
    <w:p w14:paraId="2D6B6F20" w14:textId="764F43FD" w:rsidR="00AD1F7C" w:rsidRDefault="00AD1F7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_Toc67687943 \h </w:instrText>
      </w:r>
      <w:r>
        <w:fldChar w:fldCharType="separate"/>
      </w:r>
      <w:r>
        <w:t>195</w:t>
      </w:r>
      <w:r>
        <w:fldChar w:fldCharType="end"/>
      </w:r>
    </w:p>
    <w:p w14:paraId="0D92DC25" w14:textId="40384AEE" w:rsidR="00AD1F7C" w:rsidRDefault="00AD1F7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_Toc67687944 \h </w:instrText>
      </w:r>
      <w:r>
        <w:fldChar w:fldCharType="separate"/>
      </w:r>
      <w:r>
        <w:t>195</w:t>
      </w:r>
      <w:r>
        <w:fldChar w:fldCharType="end"/>
      </w:r>
    </w:p>
    <w:p w14:paraId="56142FC9" w14:textId="158E02D5" w:rsidR="00AD1F7C" w:rsidRDefault="00AD1F7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_Toc67687945 \h </w:instrText>
      </w:r>
      <w:r>
        <w:fldChar w:fldCharType="separate"/>
      </w:r>
      <w:r>
        <w:t>196</w:t>
      </w:r>
      <w:r>
        <w:fldChar w:fldCharType="end"/>
      </w:r>
    </w:p>
    <w:p w14:paraId="5F7A22A3" w14:textId="710B1F45" w:rsidR="00AD1F7C" w:rsidRDefault="00AD1F7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_Toc67687946 \h </w:instrText>
      </w:r>
      <w:r>
        <w:fldChar w:fldCharType="separate"/>
      </w:r>
      <w:r>
        <w:t>196</w:t>
      </w:r>
      <w:r>
        <w:fldChar w:fldCharType="end"/>
      </w:r>
    </w:p>
    <w:p w14:paraId="6B8FA147" w14:textId="1B8CC622" w:rsidR="00AD1F7C" w:rsidRDefault="00AD1F7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_Toc67687947 \h </w:instrText>
      </w:r>
      <w:r>
        <w:fldChar w:fldCharType="separate"/>
      </w:r>
      <w:r>
        <w:t>196</w:t>
      </w:r>
      <w:r>
        <w:fldChar w:fldCharType="end"/>
      </w:r>
    </w:p>
    <w:p w14:paraId="002B0760" w14:textId="29CBDC65" w:rsidR="00AD1F7C" w:rsidRDefault="00AD1F7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2E665B">
        <w:rPr>
          <w:color w:val="000000"/>
          <w:lang w:eastAsia="ja-JP"/>
        </w:rPr>
        <w:t>VplmnQos</w:t>
      </w:r>
      <w:r>
        <w:tab/>
      </w:r>
      <w:r>
        <w:fldChar w:fldCharType="begin" w:fldLock="1"/>
      </w:r>
      <w:r>
        <w:instrText xml:space="preserve"> PAGEREF _Toc67687948 \h </w:instrText>
      </w:r>
      <w:r>
        <w:fldChar w:fldCharType="separate"/>
      </w:r>
      <w:r>
        <w:t>197</w:t>
      </w:r>
      <w:r>
        <w:fldChar w:fldCharType="end"/>
      </w:r>
    </w:p>
    <w:p w14:paraId="0DC6949E" w14:textId="390F1356" w:rsidR="00AD1F7C" w:rsidRDefault="00AD1F7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_Toc67687949 \h </w:instrText>
      </w:r>
      <w:r>
        <w:fldChar w:fldCharType="separate"/>
      </w:r>
      <w:r>
        <w:t>197</w:t>
      </w:r>
      <w:r>
        <w:fldChar w:fldCharType="end"/>
      </w:r>
    </w:p>
    <w:p w14:paraId="1640215B" w14:textId="4BEA0FC0" w:rsidR="00AD1F7C" w:rsidRDefault="00AD1F7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_Toc67687950 \h </w:instrText>
      </w:r>
      <w:r>
        <w:fldChar w:fldCharType="separate"/>
      </w:r>
      <w:r>
        <w:t>197</w:t>
      </w:r>
      <w:r>
        <w:fldChar w:fldCharType="end"/>
      </w:r>
    </w:p>
    <w:p w14:paraId="354C6B7E" w14:textId="20D82E59" w:rsidR="00AD1F7C" w:rsidRDefault="00AD1F7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_Toc67687951 \h </w:instrText>
      </w:r>
      <w:r>
        <w:fldChar w:fldCharType="separate"/>
      </w:r>
      <w:r>
        <w:t>198</w:t>
      </w:r>
      <w:r>
        <w:fldChar w:fldCharType="end"/>
      </w:r>
    </w:p>
    <w:p w14:paraId="4FC49F17" w14:textId="6575D9E6" w:rsidR="00AD1F7C" w:rsidRDefault="00AD1F7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_Toc67687952 \h </w:instrText>
      </w:r>
      <w:r>
        <w:fldChar w:fldCharType="separate"/>
      </w:r>
      <w:r>
        <w:t>198</w:t>
      </w:r>
      <w:r>
        <w:fldChar w:fldCharType="end"/>
      </w:r>
    </w:p>
    <w:p w14:paraId="45180B00" w14:textId="0EDD30B4" w:rsidR="00AD1F7C" w:rsidRDefault="00AD1F7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_Toc67687953 \h </w:instrText>
      </w:r>
      <w:r>
        <w:fldChar w:fldCharType="separate"/>
      </w:r>
      <w:r>
        <w:t>198</w:t>
      </w:r>
      <w:r>
        <w:fldChar w:fldCharType="end"/>
      </w:r>
    </w:p>
    <w:p w14:paraId="466ACA14" w14:textId="759792AA" w:rsidR="00AD1F7C" w:rsidRDefault="00AD1F7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_Toc67687954 \h </w:instrText>
      </w:r>
      <w:r>
        <w:fldChar w:fldCharType="separate"/>
      </w:r>
      <w:r>
        <w:t>199</w:t>
      </w:r>
      <w:r>
        <w:fldChar w:fldCharType="end"/>
      </w:r>
    </w:p>
    <w:p w14:paraId="09D73B42" w14:textId="4FDC0D45" w:rsidR="00AD1F7C" w:rsidRDefault="00AD1F7C">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_Toc67687955 \h </w:instrText>
      </w:r>
      <w:r>
        <w:fldChar w:fldCharType="separate"/>
      </w:r>
      <w:r>
        <w:t>199</w:t>
      </w:r>
      <w:r>
        <w:fldChar w:fldCharType="end"/>
      </w:r>
    </w:p>
    <w:p w14:paraId="21090C39" w14:textId="02F49EE3" w:rsidR="00AD1F7C" w:rsidRDefault="00AD1F7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_Toc67687956 \h </w:instrText>
      </w:r>
      <w:r>
        <w:fldChar w:fldCharType="separate"/>
      </w:r>
      <w:r>
        <w:t>199</w:t>
      </w:r>
      <w:r>
        <w:fldChar w:fldCharType="end"/>
      </w:r>
    </w:p>
    <w:p w14:paraId="7326B7DA" w14:textId="035C1446" w:rsidR="00AD1F7C" w:rsidRDefault="00AD1F7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_Toc67687957 \h </w:instrText>
      </w:r>
      <w:r>
        <w:fldChar w:fldCharType="separate"/>
      </w:r>
      <w:r>
        <w:t>200</w:t>
      </w:r>
      <w:r>
        <w:fldChar w:fldCharType="end"/>
      </w:r>
    </w:p>
    <w:p w14:paraId="2F681B89" w14:textId="6EB14327" w:rsidR="00AD1F7C" w:rsidRDefault="00AD1F7C">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_Toc67687958 \h </w:instrText>
      </w:r>
      <w:r>
        <w:fldChar w:fldCharType="separate"/>
      </w:r>
      <w:r>
        <w:t>200</w:t>
      </w:r>
      <w:r>
        <w:fldChar w:fldCharType="end"/>
      </w:r>
    </w:p>
    <w:p w14:paraId="47F51BA1" w14:textId="559BF23C" w:rsidR="00AD1F7C" w:rsidRDefault="00AD1F7C">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_Toc67687959 \h </w:instrText>
      </w:r>
      <w:r>
        <w:fldChar w:fldCharType="separate"/>
      </w:r>
      <w:r>
        <w:t>200</w:t>
      </w:r>
      <w:r>
        <w:fldChar w:fldCharType="end"/>
      </w:r>
    </w:p>
    <w:p w14:paraId="2131C68F" w14:textId="42AB7B88" w:rsidR="00AD1F7C" w:rsidRDefault="00AD1F7C">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_Toc67687960 \h </w:instrText>
      </w:r>
      <w:r>
        <w:fldChar w:fldCharType="separate"/>
      </w:r>
      <w:r>
        <w:t>200</w:t>
      </w:r>
      <w:r>
        <w:fldChar w:fldCharType="end"/>
      </w:r>
    </w:p>
    <w:p w14:paraId="0D9B11FA" w14:textId="0BB0FECD" w:rsidR="00AD1F7C" w:rsidRDefault="00AD1F7C">
      <w:pPr>
        <w:pStyle w:val="TOC4"/>
        <w:rPr>
          <w:rFonts w:asciiTheme="minorHAnsi" w:eastAsiaTheme="minorEastAsia" w:hAnsiTheme="minorHAnsi" w:cstheme="minorBidi"/>
          <w:sz w:val="22"/>
          <w:szCs w:val="22"/>
          <w:lang w:eastAsia="en-GB"/>
        </w:rPr>
      </w:pPr>
      <w:r w:rsidRPr="00AD1F7C">
        <w:t>6.1.6.3</w:t>
      </w:r>
      <w:r w:rsidRPr="00AD1F7C">
        <w:rPr>
          <w:rFonts w:asciiTheme="minorHAnsi" w:eastAsiaTheme="minorEastAsia" w:hAnsiTheme="minorHAnsi" w:cstheme="minorBidi"/>
          <w:sz w:val="22"/>
          <w:szCs w:val="22"/>
          <w:lang w:eastAsia="en-GB"/>
        </w:rPr>
        <w:tab/>
      </w:r>
      <w:r w:rsidRPr="002E665B">
        <w:rPr>
          <w:lang w:val="en-US"/>
        </w:rPr>
        <w:t>Simple data types and enumerations</w:t>
      </w:r>
      <w:r>
        <w:tab/>
      </w:r>
      <w:r>
        <w:fldChar w:fldCharType="begin" w:fldLock="1"/>
      </w:r>
      <w:r>
        <w:instrText xml:space="preserve"> PAGEREF _Toc67687961 \h </w:instrText>
      </w:r>
      <w:r>
        <w:fldChar w:fldCharType="separate"/>
      </w:r>
      <w:r>
        <w:t>201</w:t>
      </w:r>
      <w:r>
        <w:fldChar w:fldCharType="end"/>
      </w:r>
    </w:p>
    <w:p w14:paraId="110D55E0" w14:textId="0143D7E4" w:rsidR="00AD1F7C" w:rsidRDefault="00AD1F7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_Toc67687962 \h </w:instrText>
      </w:r>
      <w:r>
        <w:fldChar w:fldCharType="separate"/>
      </w:r>
      <w:r>
        <w:t>201</w:t>
      </w:r>
      <w:r>
        <w:fldChar w:fldCharType="end"/>
      </w:r>
    </w:p>
    <w:p w14:paraId="47A432BD" w14:textId="51DBACA8" w:rsidR="00AD1F7C" w:rsidRDefault="00AD1F7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_Toc67687963 \h </w:instrText>
      </w:r>
      <w:r>
        <w:fldChar w:fldCharType="separate"/>
      </w:r>
      <w:r>
        <w:t>201</w:t>
      </w:r>
      <w:r>
        <w:fldChar w:fldCharType="end"/>
      </w:r>
    </w:p>
    <w:p w14:paraId="013B57A1" w14:textId="12D136E0" w:rsidR="00AD1F7C" w:rsidRDefault="00AD1F7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_Toc67687964 \h </w:instrText>
      </w:r>
      <w:r>
        <w:fldChar w:fldCharType="separate"/>
      </w:r>
      <w:r>
        <w:t>202</w:t>
      </w:r>
      <w:r>
        <w:fldChar w:fldCharType="end"/>
      </w:r>
    </w:p>
    <w:p w14:paraId="5C9D5C3B" w14:textId="73D93B7A" w:rsidR="00AD1F7C" w:rsidRDefault="00AD1F7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_Toc67687965 \h </w:instrText>
      </w:r>
      <w:r>
        <w:fldChar w:fldCharType="separate"/>
      </w:r>
      <w:r>
        <w:t>202</w:t>
      </w:r>
      <w:r>
        <w:fldChar w:fldCharType="end"/>
      </w:r>
    </w:p>
    <w:p w14:paraId="1BE82BBD" w14:textId="16387ABD" w:rsidR="00AD1F7C" w:rsidRDefault="00AD1F7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_Toc67687966 \h </w:instrText>
      </w:r>
      <w:r>
        <w:fldChar w:fldCharType="separate"/>
      </w:r>
      <w:r>
        <w:t>202</w:t>
      </w:r>
      <w:r>
        <w:fldChar w:fldCharType="end"/>
      </w:r>
    </w:p>
    <w:p w14:paraId="34E2AA9B" w14:textId="4002A9ED" w:rsidR="00AD1F7C" w:rsidRDefault="00AD1F7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_Toc67687967 \h </w:instrText>
      </w:r>
      <w:r>
        <w:fldChar w:fldCharType="separate"/>
      </w:r>
      <w:r>
        <w:t>202</w:t>
      </w:r>
      <w:r>
        <w:fldChar w:fldCharType="end"/>
      </w:r>
    </w:p>
    <w:p w14:paraId="76B7D7F1" w14:textId="10917B13" w:rsidR="00AD1F7C" w:rsidRDefault="00AD1F7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_Toc67687968 \h </w:instrText>
      </w:r>
      <w:r>
        <w:fldChar w:fldCharType="separate"/>
      </w:r>
      <w:r>
        <w:t>203</w:t>
      </w:r>
      <w:r>
        <w:fldChar w:fldCharType="end"/>
      </w:r>
    </w:p>
    <w:p w14:paraId="05E43E60" w14:textId="22E07E98" w:rsidR="00AD1F7C" w:rsidRDefault="00AD1F7C">
      <w:pPr>
        <w:pStyle w:val="TOC5"/>
        <w:rPr>
          <w:rFonts w:asciiTheme="minorHAnsi" w:eastAsiaTheme="minorEastAsia" w:hAnsiTheme="minorHAnsi" w:cstheme="minorBidi"/>
          <w:sz w:val="22"/>
          <w:szCs w:val="22"/>
          <w:lang w:eastAsia="en-GB"/>
        </w:rPr>
      </w:pPr>
      <w:r w:rsidRPr="00AD1F7C">
        <w:t>6.1.6.3.8</w:t>
      </w:r>
      <w:r w:rsidRPr="00AD1F7C">
        <w:rPr>
          <w:rFonts w:asciiTheme="minorHAnsi" w:eastAsiaTheme="minorEastAsia" w:hAnsiTheme="minorHAnsi" w:cstheme="minorBidi"/>
          <w:sz w:val="22"/>
          <w:szCs w:val="22"/>
          <w:lang w:eastAsia="en-GB"/>
        </w:rPr>
        <w:tab/>
      </w:r>
      <w:r w:rsidRPr="002E665B">
        <w:rPr>
          <w:lang w:val="en-US"/>
        </w:rPr>
        <w:t>Enumeration: Cause</w:t>
      </w:r>
      <w:r>
        <w:tab/>
      </w:r>
      <w:r>
        <w:fldChar w:fldCharType="begin" w:fldLock="1"/>
      </w:r>
      <w:r>
        <w:instrText xml:space="preserve"> PAGEREF _Toc67687969 \h </w:instrText>
      </w:r>
      <w:r>
        <w:fldChar w:fldCharType="separate"/>
      </w:r>
      <w:r>
        <w:t>203</w:t>
      </w:r>
      <w:r>
        <w:fldChar w:fldCharType="end"/>
      </w:r>
    </w:p>
    <w:p w14:paraId="2039AC3D" w14:textId="76A92B4B" w:rsidR="00AD1F7C" w:rsidRDefault="00AD1F7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_Toc67687970 \h </w:instrText>
      </w:r>
      <w:r>
        <w:fldChar w:fldCharType="separate"/>
      </w:r>
      <w:r>
        <w:t>204</w:t>
      </w:r>
      <w:r>
        <w:fldChar w:fldCharType="end"/>
      </w:r>
    </w:p>
    <w:p w14:paraId="5F915EF3" w14:textId="1A7AA826" w:rsidR="00AD1F7C" w:rsidRDefault="00AD1F7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_Toc67687971 \h </w:instrText>
      </w:r>
      <w:r>
        <w:fldChar w:fldCharType="separate"/>
      </w:r>
      <w:r>
        <w:t>205</w:t>
      </w:r>
      <w:r>
        <w:fldChar w:fldCharType="end"/>
      </w:r>
    </w:p>
    <w:p w14:paraId="66F4725B" w14:textId="392ABC91" w:rsidR="00AD1F7C" w:rsidRDefault="00AD1F7C">
      <w:pPr>
        <w:pStyle w:val="TOC5"/>
        <w:rPr>
          <w:rFonts w:asciiTheme="minorHAnsi" w:eastAsiaTheme="minorEastAsia" w:hAnsiTheme="minorHAnsi" w:cstheme="minorBidi"/>
          <w:sz w:val="22"/>
          <w:szCs w:val="22"/>
          <w:lang w:eastAsia="en-GB"/>
        </w:rPr>
      </w:pPr>
      <w:r>
        <w:lastRenderedPageBreak/>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_Toc67687972 \h </w:instrText>
      </w:r>
      <w:r>
        <w:fldChar w:fldCharType="separate"/>
      </w:r>
      <w:r>
        <w:t>205</w:t>
      </w:r>
      <w:r>
        <w:fldChar w:fldCharType="end"/>
      </w:r>
    </w:p>
    <w:p w14:paraId="4AD40458" w14:textId="0922863F" w:rsidR="00AD1F7C" w:rsidRDefault="00AD1F7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_Toc67687973 \h </w:instrText>
      </w:r>
      <w:r>
        <w:fldChar w:fldCharType="separate"/>
      </w:r>
      <w:r>
        <w:t>206</w:t>
      </w:r>
      <w:r>
        <w:fldChar w:fldCharType="end"/>
      </w:r>
    </w:p>
    <w:p w14:paraId="42B78467" w14:textId="72660882" w:rsidR="00AD1F7C" w:rsidRDefault="00AD1F7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_Toc67687974 \h </w:instrText>
      </w:r>
      <w:r>
        <w:fldChar w:fldCharType="separate"/>
      </w:r>
      <w:r>
        <w:t>206</w:t>
      </w:r>
      <w:r>
        <w:fldChar w:fldCharType="end"/>
      </w:r>
    </w:p>
    <w:p w14:paraId="155F347E" w14:textId="00BC8D51" w:rsidR="00AD1F7C" w:rsidRDefault="00AD1F7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_Toc67687975 \h </w:instrText>
      </w:r>
      <w:r>
        <w:fldChar w:fldCharType="separate"/>
      </w:r>
      <w:r>
        <w:t>206</w:t>
      </w:r>
      <w:r>
        <w:fldChar w:fldCharType="end"/>
      </w:r>
    </w:p>
    <w:p w14:paraId="006D8DC9" w14:textId="3604B00C" w:rsidR="00AD1F7C" w:rsidRDefault="00AD1F7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_Toc67687976 \h </w:instrText>
      </w:r>
      <w:r>
        <w:fldChar w:fldCharType="separate"/>
      </w:r>
      <w:r>
        <w:t>206</w:t>
      </w:r>
      <w:r>
        <w:fldChar w:fldCharType="end"/>
      </w:r>
    </w:p>
    <w:p w14:paraId="05E4FA7E" w14:textId="4D77A46F" w:rsidR="00AD1F7C" w:rsidRDefault="00AD1F7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_Toc67687977 \h </w:instrText>
      </w:r>
      <w:r>
        <w:fldChar w:fldCharType="separate"/>
      </w:r>
      <w:r>
        <w:t>207</w:t>
      </w:r>
      <w:r>
        <w:fldChar w:fldCharType="end"/>
      </w:r>
    </w:p>
    <w:p w14:paraId="3C6A562B" w14:textId="1E952E59" w:rsidR="00AD1F7C" w:rsidRDefault="00AD1F7C">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_Toc67687978 \h </w:instrText>
      </w:r>
      <w:r>
        <w:fldChar w:fldCharType="separate"/>
      </w:r>
      <w:r>
        <w:t>207</w:t>
      </w:r>
      <w:r>
        <w:fldChar w:fldCharType="end"/>
      </w:r>
    </w:p>
    <w:p w14:paraId="56787CE7" w14:textId="33A4F135" w:rsidR="00AD1F7C" w:rsidRDefault="00AD1F7C">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_Toc67687979 \h </w:instrText>
      </w:r>
      <w:r>
        <w:fldChar w:fldCharType="separate"/>
      </w:r>
      <w:r>
        <w:t>207</w:t>
      </w:r>
      <w:r>
        <w:fldChar w:fldCharType="end"/>
      </w:r>
    </w:p>
    <w:p w14:paraId="675C9D3B" w14:textId="4E6599A6" w:rsidR="00AD1F7C" w:rsidRDefault="00AD1F7C">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_Toc67687980 \h </w:instrText>
      </w:r>
      <w:r>
        <w:fldChar w:fldCharType="separate"/>
      </w:r>
      <w:r>
        <w:t>207</w:t>
      </w:r>
      <w:r>
        <w:fldChar w:fldCharType="end"/>
      </w:r>
    </w:p>
    <w:p w14:paraId="6708CF2D" w14:textId="397A4691" w:rsidR="00AD1F7C" w:rsidRDefault="00AD1F7C">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_Toc67687981 \h </w:instrText>
      </w:r>
      <w:r>
        <w:fldChar w:fldCharType="separate"/>
      </w:r>
      <w:r>
        <w:t>208</w:t>
      </w:r>
      <w:r>
        <w:fldChar w:fldCharType="end"/>
      </w:r>
    </w:p>
    <w:p w14:paraId="5800DD05" w14:textId="2AF134AD" w:rsidR="00AD1F7C" w:rsidRDefault="00AD1F7C">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2E665B">
        <w:rPr>
          <w:lang w:val="en-US" w:eastAsia="zh-CN"/>
        </w:rPr>
        <w:t>QosMonitoringReq</w:t>
      </w:r>
      <w:r>
        <w:tab/>
      </w:r>
      <w:r>
        <w:fldChar w:fldCharType="begin" w:fldLock="1"/>
      </w:r>
      <w:r>
        <w:instrText xml:space="preserve"> PAGEREF _Toc67687982 \h </w:instrText>
      </w:r>
      <w:r>
        <w:fldChar w:fldCharType="separate"/>
      </w:r>
      <w:r>
        <w:t>208</w:t>
      </w:r>
      <w:r>
        <w:fldChar w:fldCharType="end"/>
      </w:r>
    </w:p>
    <w:p w14:paraId="342BE355" w14:textId="1EECBECB" w:rsidR="00AD1F7C" w:rsidRDefault="00AD1F7C">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2E665B">
        <w:rPr>
          <w:lang w:val="en-US" w:eastAsia="zh-CN"/>
        </w:rPr>
        <w:t>Rsn</w:t>
      </w:r>
      <w:r>
        <w:tab/>
      </w:r>
      <w:r>
        <w:fldChar w:fldCharType="begin" w:fldLock="1"/>
      </w:r>
      <w:r>
        <w:instrText xml:space="preserve"> PAGEREF _Toc67687983 \h </w:instrText>
      </w:r>
      <w:r>
        <w:fldChar w:fldCharType="separate"/>
      </w:r>
      <w:r>
        <w:t>208</w:t>
      </w:r>
      <w:r>
        <w:fldChar w:fldCharType="end"/>
      </w:r>
    </w:p>
    <w:p w14:paraId="12BCF78B" w14:textId="455B7FC1" w:rsidR="00AD1F7C" w:rsidRDefault="00AD1F7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_Toc67687984 \h </w:instrText>
      </w:r>
      <w:r>
        <w:fldChar w:fldCharType="separate"/>
      </w:r>
      <w:r>
        <w:t>208</w:t>
      </w:r>
      <w:r>
        <w:fldChar w:fldCharType="end"/>
      </w:r>
    </w:p>
    <w:p w14:paraId="767143CB" w14:textId="36185F77" w:rsidR="00AD1F7C" w:rsidRDefault="00AD1F7C">
      <w:pPr>
        <w:pStyle w:val="TOC5"/>
        <w:rPr>
          <w:rFonts w:asciiTheme="minorHAnsi" w:eastAsiaTheme="minorEastAsia" w:hAnsiTheme="minorHAnsi" w:cstheme="minorBidi"/>
          <w:sz w:val="22"/>
          <w:szCs w:val="22"/>
          <w:lang w:eastAsia="en-GB"/>
        </w:rPr>
      </w:pPr>
      <w:r w:rsidRPr="00AD1F7C">
        <w:t>6.1.6.4.1</w:t>
      </w:r>
      <w:r w:rsidRPr="00AD1F7C">
        <w:rPr>
          <w:rFonts w:asciiTheme="minorHAnsi" w:eastAsiaTheme="minorEastAsia" w:hAnsiTheme="minorHAnsi" w:cstheme="minorBidi"/>
          <w:sz w:val="22"/>
          <w:szCs w:val="22"/>
          <w:lang w:eastAsia="en-GB"/>
        </w:rPr>
        <w:tab/>
      </w:r>
      <w:r w:rsidRPr="002E665B">
        <w:rPr>
          <w:lang w:val="en-US"/>
        </w:rPr>
        <w:t>Introduction</w:t>
      </w:r>
      <w:r>
        <w:tab/>
      </w:r>
      <w:r>
        <w:fldChar w:fldCharType="begin" w:fldLock="1"/>
      </w:r>
      <w:r>
        <w:instrText xml:space="preserve"> PAGEREF _Toc67687985 \h </w:instrText>
      </w:r>
      <w:r>
        <w:fldChar w:fldCharType="separate"/>
      </w:r>
      <w:r>
        <w:t>208</w:t>
      </w:r>
      <w:r>
        <w:fldChar w:fldCharType="end"/>
      </w:r>
    </w:p>
    <w:p w14:paraId="7242BAB4" w14:textId="7D6288CF" w:rsidR="00AD1F7C" w:rsidRDefault="00AD1F7C">
      <w:pPr>
        <w:pStyle w:val="TOC5"/>
        <w:rPr>
          <w:rFonts w:asciiTheme="minorHAnsi" w:eastAsiaTheme="minorEastAsia" w:hAnsiTheme="minorHAnsi" w:cstheme="minorBidi"/>
          <w:sz w:val="22"/>
          <w:szCs w:val="22"/>
          <w:lang w:eastAsia="en-GB"/>
        </w:rPr>
      </w:pPr>
      <w:r w:rsidRPr="00AD1F7C">
        <w:t>6.1.6.4.2</w:t>
      </w:r>
      <w:r w:rsidRPr="00AD1F7C">
        <w:rPr>
          <w:rFonts w:asciiTheme="minorHAnsi" w:eastAsiaTheme="minorEastAsia" w:hAnsiTheme="minorHAnsi" w:cstheme="minorBidi"/>
          <w:sz w:val="22"/>
          <w:szCs w:val="22"/>
          <w:lang w:eastAsia="en-GB"/>
        </w:rPr>
        <w:tab/>
      </w:r>
      <w:r w:rsidRPr="002E665B">
        <w:rPr>
          <w:lang w:val="en-US"/>
        </w:rPr>
        <w:t>N1 SM Message</w:t>
      </w:r>
      <w:r>
        <w:tab/>
      </w:r>
      <w:r>
        <w:fldChar w:fldCharType="begin" w:fldLock="1"/>
      </w:r>
      <w:r>
        <w:instrText xml:space="preserve"> PAGEREF _Toc67687986 \h </w:instrText>
      </w:r>
      <w:r>
        <w:fldChar w:fldCharType="separate"/>
      </w:r>
      <w:r>
        <w:t>209</w:t>
      </w:r>
      <w:r>
        <w:fldChar w:fldCharType="end"/>
      </w:r>
    </w:p>
    <w:p w14:paraId="05018441" w14:textId="43DCD9C0" w:rsidR="00AD1F7C" w:rsidRDefault="00AD1F7C">
      <w:pPr>
        <w:pStyle w:val="TOC5"/>
        <w:rPr>
          <w:rFonts w:asciiTheme="minorHAnsi" w:eastAsiaTheme="minorEastAsia" w:hAnsiTheme="minorHAnsi" w:cstheme="minorBidi"/>
          <w:sz w:val="22"/>
          <w:szCs w:val="22"/>
          <w:lang w:eastAsia="en-GB"/>
        </w:rPr>
      </w:pPr>
      <w:r w:rsidRPr="00AD1F7C">
        <w:t>6.1.6.4.3</w:t>
      </w:r>
      <w:r w:rsidRPr="00AD1F7C">
        <w:rPr>
          <w:rFonts w:asciiTheme="minorHAnsi" w:eastAsiaTheme="minorEastAsia" w:hAnsiTheme="minorHAnsi" w:cstheme="minorBidi"/>
          <w:sz w:val="22"/>
          <w:szCs w:val="22"/>
          <w:lang w:eastAsia="en-GB"/>
        </w:rPr>
        <w:tab/>
      </w:r>
      <w:r w:rsidRPr="002E665B">
        <w:rPr>
          <w:lang w:val="en-US"/>
        </w:rPr>
        <w:t>N2 SM Information</w:t>
      </w:r>
      <w:r>
        <w:tab/>
      </w:r>
      <w:r>
        <w:fldChar w:fldCharType="begin" w:fldLock="1"/>
      </w:r>
      <w:r>
        <w:instrText xml:space="preserve"> PAGEREF _Toc67687987 \h </w:instrText>
      </w:r>
      <w:r>
        <w:fldChar w:fldCharType="separate"/>
      </w:r>
      <w:r>
        <w:t>209</w:t>
      </w:r>
      <w:r>
        <w:fldChar w:fldCharType="end"/>
      </w:r>
    </w:p>
    <w:p w14:paraId="263B64A4" w14:textId="2CFA9975" w:rsidR="00AD1F7C" w:rsidRDefault="00AD1F7C">
      <w:pPr>
        <w:pStyle w:val="TOC5"/>
        <w:rPr>
          <w:rFonts w:asciiTheme="minorHAnsi" w:eastAsiaTheme="minorEastAsia" w:hAnsiTheme="minorHAnsi" w:cstheme="minorBidi"/>
          <w:sz w:val="22"/>
          <w:szCs w:val="22"/>
          <w:lang w:eastAsia="en-GB"/>
        </w:rPr>
      </w:pPr>
      <w:r w:rsidRPr="00AD1F7C">
        <w:t>6.1.6.4.4</w:t>
      </w:r>
      <w:r w:rsidRPr="00AD1F7C">
        <w:rPr>
          <w:rFonts w:asciiTheme="minorHAnsi" w:eastAsiaTheme="minorEastAsia" w:hAnsiTheme="minorHAnsi" w:cstheme="minorBidi"/>
          <w:sz w:val="22"/>
          <w:szCs w:val="22"/>
          <w:lang w:eastAsia="en-GB"/>
        </w:rPr>
        <w:tab/>
      </w:r>
      <w:r w:rsidRPr="002E665B">
        <w:rPr>
          <w:lang w:val="en-US"/>
        </w:rPr>
        <w:t xml:space="preserve">n1SmInfoFromUe, n1SmInfoToUe, </w:t>
      </w:r>
      <w:r>
        <w:t>unknownN1SmInfo</w:t>
      </w:r>
      <w:r>
        <w:tab/>
      </w:r>
      <w:r>
        <w:fldChar w:fldCharType="begin" w:fldLock="1"/>
      </w:r>
      <w:r>
        <w:instrText xml:space="preserve"> PAGEREF _Toc67687988 \h </w:instrText>
      </w:r>
      <w:r>
        <w:fldChar w:fldCharType="separate"/>
      </w:r>
      <w:r>
        <w:t>210</w:t>
      </w:r>
      <w:r>
        <w:fldChar w:fldCharType="end"/>
      </w:r>
    </w:p>
    <w:p w14:paraId="4F90B5CD" w14:textId="7C194F13" w:rsidR="00AD1F7C" w:rsidRDefault="00AD1F7C">
      <w:pPr>
        <w:pStyle w:val="TOC5"/>
        <w:rPr>
          <w:rFonts w:asciiTheme="minorHAnsi" w:eastAsiaTheme="minorEastAsia" w:hAnsiTheme="minorHAnsi" w:cstheme="minorBidi"/>
          <w:sz w:val="22"/>
          <w:szCs w:val="22"/>
          <w:lang w:eastAsia="en-GB"/>
        </w:rPr>
      </w:pPr>
      <w:r w:rsidRPr="00AD1F7C">
        <w:t>6.1.6.4.5</w:t>
      </w:r>
      <w:r w:rsidRPr="00AD1F7C">
        <w:rPr>
          <w:rFonts w:asciiTheme="minorHAnsi" w:eastAsiaTheme="minorEastAsia" w:hAnsiTheme="minorHAnsi" w:cstheme="minorBidi"/>
          <w:sz w:val="22"/>
          <w:szCs w:val="22"/>
          <w:lang w:eastAsia="en-GB"/>
        </w:rPr>
        <w:tab/>
      </w:r>
      <w:r w:rsidRPr="002E665B">
        <w:rPr>
          <w:lang w:val="en-US"/>
        </w:rPr>
        <w:t>N4 Message Payload</w:t>
      </w:r>
      <w:r>
        <w:tab/>
      </w:r>
      <w:r>
        <w:fldChar w:fldCharType="begin" w:fldLock="1"/>
      </w:r>
      <w:r>
        <w:instrText xml:space="preserve"> PAGEREF _Toc67687989 \h </w:instrText>
      </w:r>
      <w:r>
        <w:fldChar w:fldCharType="separate"/>
      </w:r>
      <w:r>
        <w:t>212</w:t>
      </w:r>
      <w:r>
        <w:fldChar w:fldCharType="end"/>
      </w:r>
    </w:p>
    <w:p w14:paraId="7D9B6B96" w14:textId="2DEB2E84" w:rsidR="00AD1F7C" w:rsidRDefault="00AD1F7C">
      <w:pPr>
        <w:pStyle w:val="TOC5"/>
        <w:rPr>
          <w:rFonts w:asciiTheme="minorHAnsi" w:eastAsiaTheme="minorEastAsia" w:hAnsiTheme="minorHAnsi" w:cstheme="minorBidi"/>
          <w:sz w:val="22"/>
          <w:szCs w:val="22"/>
          <w:lang w:eastAsia="en-GB"/>
        </w:rPr>
      </w:pPr>
      <w:r w:rsidRPr="00AD1F7C">
        <w:t>6.1.6.4.6</w:t>
      </w:r>
      <w:r w:rsidRPr="00AD1F7C">
        <w:rPr>
          <w:rFonts w:asciiTheme="minorHAnsi" w:eastAsiaTheme="minorEastAsia" w:hAnsiTheme="minorHAnsi" w:cstheme="minorBidi"/>
          <w:sz w:val="22"/>
          <w:szCs w:val="22"/>
          <w:lang w:eastAsia="en-GB"/>
        </w:rPr>
        <w:tab/>
      </w:r>
      <w:r w:rsidRPr="002E665B">
        <w:rPr>
          <w:lang w:val="en-US"/>
        </w:rPr>
        <w:t>Mobile Originated Data</w:t>
      </w:r>
      <w:r>
        <w:tab/>
      </w:r>
      <w:r>
        <w:fldChar w:fldCharType="begin" w:fldLock="1"/>
      </w:r>
      <w:r>
        <w:instrText xml:space="preserve"> PAGEREF _Toc67687990 \h </w:instrText>
      </w:r>
      <w:r>
        <w:fldChar w:fldCharType="separate"/>
      </w:r>
      <w:r>
        <w:t>212</w:t>
      </w:r>
      <w:r>
        <w:fldChar w:fldCharType="end"/>
      </w:r>
    </w:p>
    <w:p w14:paraId="4E7B4BD5" w14:textId="7D7DD48A" w:rsidR="00AD1F7C" w:rsidRDefault="00AD1F7C">
      <w:pPr>
        <w:pStyle w:val="TOC5"/>
        <w:rPr>
          <w:rFonts w:asciiTheme="minorHAnsi" w:eastAsiaTheme="minorEastAsia" w:hAnsiTheme="minorHAnsi" w:cstheme="minorBidi"/>
          <w:sz w:val="22"/>
          <w:szCs w:val="22"/>
          <w:lang w:eastAsia="en-GB"/>
        </w:rPr>
      </w:pPr>
      <w:r w:rsidRPr="00AD1F7C">
        <w:t>6.1.6.4.7</w:t>
      </w:r>
      <w:r w:rsidRPr="00AD1F7C">
        <w:rPr>
          <w:rFonts w:asciiTheme="minorHAnsi" w:eastAsiaTheme="minorEastAsia" w:hAnsiTheme="minorHAnsi" w:cstheme="minorBidi"/>
          <w:sz w:val="22"/>
          <w:szCs w:val="22"/>
          <w:lang w:eastAsia="en-GB"/>
        </w:rPr>
        <w:tab/>
      </w:r>
      <w:r w:rsidRPr="002E665B">
        <w:rPr>
          <w:lang w:val="en-US"/>
        </w:rPr>
        <w:t>Mobile Terminated Data</w:t>
      </w:r>
      <w:r>
        <w:tab/>
      </w:r>
      <w:r>
        <w:fldChar w:fldCharType="begin" w:fldLock="1"/>
      </w:r>
      <w:r>
        <w:instrText xml:space="preserve"> PAGEREF _Toc67687991 \h </w:instrText>
      </w:r>
      <w:r>
        <w:fldChar w:fldCharType="separate"/>
      </w:r>
      <w:r>
        <w:t>213</w:t>
      </w:r>
      <w:r>
        <w:fldChar w:fldCharType="end"/>
      </w:r>
    </w:p>
    <w:p w14:paraId="6B190B69" w14:textId="61EF56B3" w:rsidR="00AD1F7C" w:rsidRDefault="00AD1F7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_Toc67687992 \h </w:instrText>
      </w:r>
      <w:r>
        <w:fldChar w:fldCharType="separate"/>
      </w:r>
      <w:r>
        <w:t>213</w:t>
      </w:r>
      <w:r>
        <w:fldChar w:fldCharType="end"/>
      </w:r>
    </w:p>
    <w:p w14:paraId="3AD79D9A" w14:textId="5F758E57" w:rsidR="00AD1F7C" w:rsidRDefault="00AD1F7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_Toc67687993 \h </w:instrText>
      </w:r>
      <w:r>
        <w:fldChar w:fldCharType="separate"/>
      </w:r>
      <w:r>
        <w:t>213</w:t>
      </w:r>
      <w:r>
        <w:fldChar w:fldCharType="end"/>
      </w:r>
    </w:p>
    <w:p w14:paraId="7CC5EA7E" w14:textId="42B1AC1F" w:rsidR="00AD1F7C" w:rsidRDefault="00AD1F7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_Toc67687994 \h </w:instrText>
      </w:r>
      <w:r>
        <w:fldChar w:fldCharType="separate"/>
      </w:r>
      <w:r>
        <w:t>213</w:t>
      </w:r>
      <w:r>
        <w:fldChar w:fldCharType="end"/>
      </w:r>
    </w:p>
    <w:p w14:paraId="4FC1E3E6" w14:textId="3DD706E8" w:rsidR="00AD1F7C" w:rsidRDefault="00AD1F7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_Toc67687995 \h </w:instrText>
      </w:r>
      <w:r>
        <w:fldChar w:fldCharType="separate"/>
      </w:r>
      <w:r>
        <w:t>213</w:t>
      </w:r>
      <w:r>
        <w:fldChar w:fldCharType="end"/>
      </w:r>
    </w:p>
    <w:p w14:paraId="5C50DFC5" w14:textId="01F3CA60" w:rsidR="00AD1F7C" w:rsidRDefault="00AD1F7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_Toc67687996 \h </w:instrText>
      </w:r>
      <w:r>
        <w:fldChar w:fldCharType="separate"/>
      </w:r>
      <w:r>
        <w:t>217</w:t>
      </w:r>
      <w:r>
        <w:fldChar w:fldCharType="end"/>
      </w:r>
    </w:p>
    <w:p w14:paraId="25A57404" w14:textId="0C5895B6" w:rsidR="00AD1F7C" w:rsidRDefault="00AD1F7C">
      <w:pPr>
        <w:pStyle w:val="TOC3"/>
        <w:rPr>
          <w:rFonts w:asciiTheme="minorHAnsi" w:eastAsiaTheme="minorEastAsia" w:hAnsiTheme="minorHAnsi" w:cstheme="minorBidi"/>
          <w:sz w:val="22"/>
          <w:szCs w:val="22"/>
          <w:lang w:eastAsia="en-GB"/>
        </w:rPr>
      </w:pPr>
      <w:r w:rsidRPr="00AD1F7C">
        <w:t>6.1.9</w:t>
      </w:r>
      <w:r w:rsidRPr="00AD1F7C">
        <w:rPr>
          <w:rFonts w:asciiTheme="minorHAnsi" w:eastAsiaTheme="minorEastAsia" w:hAnsiTheme="minorHAnsi" w:cstheme="minorBidi"/>
          <w:sz w:val="22"/>
          <w:szCs w:val="22"/>
          <w:lang w:eastAsia="en-GB"/>
        </w:rPr>
        <w:tab/>
      </w:r>
      <w:r w:rsidRPr="002E665B">
        <w:rPr>
          <w:lang w:val="en-US"/>
        </w:rPr>
        <w:t>Security</w:t>
      </w:r>
      <w:r>
        <w:tab/>
      </w:r>
      <w:r>
        <w:fldChar w:fldCharType="begin" w:fldLock="1"/>
      </w:r>
      <w:r>
        <w:instrText xml:space="preserve"> PAGEREF _Toc67687997 \h </w:instrText>
      </w:r>
      <w:r>
        <w:fldChar w:fldCharType="separate"/>
      </w:r>
      <w:r>
        <w:t>220</w:t>
      </w:r>
      <w:r>
        <w:fldChar w:fldCharType="end"/>
      </w:r>
    </w:p>
    <w:p w14:paraId="5760830F" w14:textId="40C89B2B" w:rsidR="00AD1F7C" w:rsidRDefault="00AD1F7C">
      <w:pPr>
        <w:pStyle w:val="TOC3"/>
        <w:rPr>
          <w:rFonts w:asciiTheme="minorHAnsi" w:eastAsiaTheme="minorEastAsia" w:hAnsiTheme="minorHAnsi" w:cstheme="minorBidi"/>
          <w:sz w:val="22"/>
          <w:szCs w:val="22"/>
          <w:lang w:eastAsia="en-GB"/>
        </w:rPr>
      </w:pPr>
      <w:r w:rsidRPr="00AD1F7C">
        <w:t>6.1.10</w:t>
      </w:r>
      <w:r w:rsidRPr="00AD1F7C">
        <w:rPr>
          <w:rFonts w:asciiTheme="minorHAnsi" w:eastAsiaTheme="minorEastAsia" w:hAnsiTheme="minorHAnsi" w:cstheme="minorBidi"/>
          <w:sz w:val="22"/>
          <w:szCs w:val="22"/>
          <w:lang w:eastAsia="en-GB"/>
        </w:rPr>
        <w:tab/>
      </w:r>
      <w:r w:rsidRPr="002E665B">
        <w:rPr>
          <w:lang w:val="en-US"/>
        </w:rPr>
        <w:t>HTTP redirection</w:t>
      </w:r>
      <w:r>
        <w:tab/>
      </w:r>
      <w:r>
        <w:fldChar w:fldCharType="begin" w:fldLock="1"/>
      </w:r>
      <w:r>
        <w:instrText xml:space="preserve"> PAGEREF _Toc67687998 \h </w:instrText>
      </w:r>
      <w:r>
        <w:fldChar w:fldCharType="separate"/>
      </w:r>
      <w:r>
        <w:t>220</w:t>
      </w:r>
      <w:r>
        <w:fldChar w:fldCharType="end"/>
      </w:r>
    </w:p>
    <w:p w14:paraId="2C90CCD6" w14:textId="66CD42B4" w:rsidR="00AD1F7C" w:rsidRDefault="00AD1F7C" w:rsidP="00AD1F7C">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_Toc67687999 \h </w:instrText>
      </w:r>
      <w:r>
        <w:fldChar w:fldCharType="separate"/>
      </w:r>
      <w:r>
        <w:t>221</w:t>
      </w:r>
      <w:r>
        <w:fldChar w:fldCharType="end"/>
      </w:r>
    </w:p>
    <w:p w14:paraId="4A0F0748" w14:textId="52B4549A" w:rsidR="00AD1F7C" w:rsidRDefault="00AD1F7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_Toc67688000 \h </w:instrText>
      </w:r>
      <w:r>
        <w:fldChar w:fldCharType="separate"/>
      </w:r>
      <w:r>
        <w:t>221</w:t>
      </w:r>
      <w:r>
        <w:fldChar w:fldCharType="end"/>
      </w:r>
    </w:p>
    <w:p w14:paraId="3D973152" w14:textId="031E2CDB" w:rsidR="00AD1F7C" w:rsidRDefault="00AD1F7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_Toc67688001 \h </w:instrText>
      </w:r>
      <w:r>
        <w:fldChar w:fldCharType="separate"/>
      </w:r>
      <w:r>
        <w:t>221</w:t>
      </w:r>
      <w:r>
        <w:fldChar w:fldCharType="end"/>
      </w:r>
    </w:p>
    <w:p w14:paraId="6C4BDA4C" w14:textId="1DC5BE52" w:rsidR="00AD1F7C" w:rsidRDefault="00AD1F7C" w:rsidP="00AD1F7C">
      <w:pPr>
        <w:pStyle w:val="TOC8"/>
        <w:tabs>
          <w:tab w:val="right" w:leader="dot" w:pos="9639"/>
        </w:tabs>
        <w:rPr>
          <w:rFonts w:asciiTheme="minorHAnsi" w:eastAsiaTheme="minorEastAsia" w:hAnsiTheme="minorHAnsi" w:cstheme="minorBidi"/>
          <w:b w:val="0"/>
          <w:szCs w:val="22"/>
          <w:lang w:eastAsia="en-GB"/>
        </w:rPr>
      </w:pPr>
      <w:r w:rsidRPr="00AD1F7C">
        <w:t>Annex B (Informative):</w:t>
      </w:r>
      <w:r>
        <w:tab/>
      </w:r>
      <w:r w:rsidRPr="00AD1F7C">
        <w:t>HTTP Multipart Messages</w:t>
      </w:r>
      <w:r w:rsidRPr="00AD1F7C">
        <w:tab/>
      </w:r>
      <w:r>
        <w:fldChar w:fldCharType="begin" w:fldLock="1"/>
      </w:r>
      <w:r>
        <w:instrText xml:space="preserve"> PAGEREF _Toc67688002 \h </w:instrText>
      </w:r>
      <w:r>
        <w:fldChar w:fldCharType="separate"/>
      </w:r>
      <w:r>
        <w:t>285</w:t>
      </w:r>
      <w:r>
        <w:fldChar w:fldCharType="end"/>
      </w:r>
    </w:p>
    <w:p w14:paraId="350288B3" w14:textId="29A666A3" w:rsidR="00AD1F7C" w:rsidRDefault="00AD1F7C">
      <w:pPr>
        <w:pStyle w:val="TOC2"/>
        <w:rPr>
          <w:rFonts w:asciiTheme="minorHAnsi" w:eastAsiaTheme="minorEastAsia" w:hAnsiTheme="minorHAnsi" w:cstheme="minorBidi"/>
          <w:sz w:val="22"/>
          <w:szCs w:val="22"/>
          <w:lang w:eastAsia="en-GB"/>
        </w:rPr>
      </w:pPr>
      <w:r w:rsidRPr="00AD1F7C">
        <w:t>B.1</w:t>
      </w:r>
      <w:r w:rsidRPr="00AD1F7C">
        <w:rPr>
          <w:rFonts w:asciiTheme="minorHAnsi" w:eastAsiaTheme="minorEastAsia" w:hAnsiTheme="minorHAnsi" w:cstheme="minorBidi"/>
          <w:sz w:val="22"/>
          <w:szCs w:val="22"/>
          <w:lang w:eastAsia="en-GB"/>
        </w:rPr>
        <w:tab/>
      </w:r>
      <w:r w:rsidRPr="002E665B">
        <w:rPr>
          <w:lang w:val="en-US"/>
        </w:rPr>
        <w:t>Example of HTTP multipart message</w:t>
      </w:r>
      <w:r>
        <w:tab/>
      </w:r>
      <w:r>
        <w:fldChar w:fldCharType="begin" w:fldLock="1"/>
      </w:r>
      <w:r>
        <w:instrText xml:space="preserve"> PAGEREF _Toc67688003 \h </w:instrText>
      </w:r>
      <w:r>
        <w:fldChar w:fldCharType="separate"/>
      </w:r>
      <w:r>
        <w:t>285</w:t>
      </w:r>
      <w:r>
        <w:fldChar w:fldCharType="end"/>
      </w:r>
    </w:p>
    <w:p w14:paraId="3D4314DE" w14:textId="4923FA24" w:rsidR="00AD1F7C" w:rsidRDefault="00AD1F7C">
      <w:pPr>
        <w:pStyle w:val="TOC3"/>
        <w:rPr>
          <w:rFonts w:asciiTheme="minorHAnsi" w:eastAsiaTheme="minorEastAsia" w:hAnsiTheme="minorHAnsi" w:cstheme="minorBidi"/>
          <w:sz w:val="22"/>
          <w:szCs w:val="22"/>
          <w:lang w:eastAsia="en-GB"/>
        </w:rPr>
      </w:pPr>
      <w:r w:rsidRPr="00AD1F7C">
        <w:t>B.1.1</w:t>
      </w:r>
      <w:r w:rsidRPr="00AD1F7C">
        <w:rPr>
          <w:rFonts w:asciiTheme="minorHAnsi" w:eastAsiaTheme="minorEastAsia" w:hAnsiTheme="minorHAnsi" w:cstheme="minorBidi"/>
          <w:sz w:val="22"/>
          <w:szCs w:val="22"/>
          <w:lang w:eastAsia="en-GB"/>
        </w:rPr>
        <w:tab/>
      </w:r>
      <w:r w:rsidRPr="002E665B">
        <w:rPr>
          <w:lang w:val="en-US"/>
        </w:rPr>
        <w:t>General</w:t>
      </w:r>
      <w:r>
        <w:tab/>
      </w:r>
      <w:r>
        <w:fldChar w:fldCharType="begin" w:fldLock="1"/>
      </w:r>
      <w:r>
        <w:instrText xml:space="preserve"> PAGEREF _Toc67688004 \h </w:instrText>
      </w:r>
      <w:r>
        <w:fldChar w:fldCharType="separate"/>
      </w:r>
      <w:r>
        <w:t>285</w:t>
      </w:r>
      <w:r>
        <w:fldChar w:fldCharType="end"/>
      </w:r>
    </w:p>
    <w:p w14:paraId="51845A52" w14:textId="447BB29F" w:rsidR="00AD1F7C" w:rsidRDefault="00AD1F7C">
      <w:pPr>
        <w:pStyle w:val="TOC3"/>
        <w:rPr>
          <w:rFonts w:asciiTheme="minorHAnsi" w:eastAsiaTheme="minorEastAsia" w:hAnsiTheme="minorHAnsi" w:cstheme="minorBidi"/>
          <w:sz w:val="22"/>
          <w:szCs w:val="22"/>
          <w:lang w:eastAsia="en-GB"/>
        </w:rPr>
      </w:pPr>
      <w:r w:rsidRPr="00AD1F7C">
        <w:t>B.1.2</w:t>
      </w:r>
      <w:r w:rsidRPr="00AD1F7C">
        <w:rPr>
          <w:rFonts w:asciiTheme="minorHAnsi" w:eastAsiaTheme="minorEastAsia" w:hAnsiTheme="minorHAnsi" w:cstheme="minorBidi"/>
          <w:sz w:val="22"/>
          <w:szCs w:val="22"/>
        </w:rPr>
        <w:tab/>
      </w:r>
      <w:r w:rsidRPr="002E665B">
        <w:rPr>
          <w:lang w:val="en-US" w:eastAsia="fr-FR"/>
        </w:rPr>
        <w:t>Example HTTP multipart message with N1 SM Message binary data</w:t>
      </w:r>
      <w:r>
        <w:tab/>
      </w:r>
      <w:r>
        <w:fldChar w:fldCharType="begin" w:fldLock="1"/>
      </w:r>
      <w:r>
        <w:instrText xml:space="preserve"> PAGEREF _Toc67688005 \h </w:instrText>
      </w:r>
      <w:r>
        <w:fldChar w:fldCharType="separate"/>
      </w:r>
      <w:r>
        <w:t>285</w:t>
      </w:r>
      <w:r>
        <w:fldChar w:fldCharType="end"/>
      </w:r>
    </w:p>
    <w:p w14:paraId="5D89D52D" w14:textId="52DA3847" w:rsidR="00AD1F7C" w:rsidRDefault="00AD1F7C" w:rsidP="00AD1F7C">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_Toc67688006 \h </w:instrText>
      </w:r>
      <w:r>
        <w:fldChar w:fldCharType="separate"/>
      </w:r>
      <w:r>
        <w:t>286</w:t>
      </w:r>
      <w:r>
        <w:fldChar w:fldCharType="end"/>
      </w:r>
    </w:p>
    <w:p w14:paraId="6D5E1F2E" w14:textId="0BC413F1" w:rsidR="00080512" w:rsidRPr="004D3578" w:rsidRDefault="00657B15">
      <w:r>
        <w:rPr>
          <w:noProof/>
          <w:sz w:val="22"/>
        </w:rPr>
        <w:fldChar w:fldCharType="end"/>
      </w:r>
    </w:p>
    <w:p w14:paraId="4EDF2306" w14:textId="77777777" w:rsidR="00080512" w:rsidRDefault="00080512" w:rsidP="00FA3B9B">
      <w:pPr>
        <w:pStyle w:val="Heading1"/>
      </w:pPr>
      <w:r w:rsidRPr="004D3578">
        <w:br w:type="page"/>
      </w:r>
      <w:bookmarkStart w:id="8" w:name="foreword"/>
      <w:bookmarkStart w:id="9" w:name="_Toc2086433"/>
      <w:bookmarkStart w:id="10" w:name="_Toc43119877"/>
      <w:bookmarkStart w:id="11" w:name="_Toc49767929"/>
      <w:bookmarkStart w:id="12" w:name="_Toc56434102"/>
      <w:bookmarkStart w:id="13" w:name="_Toc67687676"/>
      <w:bookmarkEnd w:id="8"/>
      <w:r w:rsidRPr="004D3578">
        <w:lastRenderedPageBreak/>
        <w:t>Foreword</w:t>
      </w:r>
      <w:bookmarkEnd w:id="9"/>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67687677"/>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67687678"/>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8" w:name="OLE_LINK1"/>
      <w:bookmarkStart w:id="29" w:name="OLE_LINK2"/>
      <w:bookmarkStart w:id="30" w:name="OLE_LINK3"/>
      <w:bookmarkStart w:id="31"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8"/>
    <w:bookmarkEnd w:id="29"/>
    <w:bookmarkEnd w:id="30"/>
    <w:bookmarkEnd w:id="31"/>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2" w:name="_Toc25073747"/>
      <w:bookmarkStart w:id="33" w:name="_Toc34062912"/>
      <w:bookmarkStart w:id="34" w:name="_Toc43119880"/>
      <w:bookmarkStart w:id="35" w:name="_Toc49767932"/>
      <w:bookmarkStart w:id="36" w:name="_Toc56434105"/>
      <w:bookmarkStart w:id="37" w:name="_Toc67687679"/>
      <w:r>
        <w:lastRenderedPageBreak/>
        <w:t>3</w:t>
      </w:r>
      <w:r>
        <w:tab/>
      </w:r>
      <w:r w:rsidRPr="004D3578">
        <w:t>Definitions and abbreviations</w:t>
      </w:r>
      <w:bookmarkEnd w:id="32"/>
      <w:bookmarkEnd w:id="33"/>
      <w:bookmarkEnd w:id="34"/>
      <w:bookmarkEnd w:id="35"/>
      <w:bookmarkEnd w:id="36"/>
      <w:bookmarkEnd w:id="37"/>
    </w:p>
    <w:p w14:paraId="06C4F91F" w14:textId="77777777" w:rsidR="00FA3B9B" w:rsidRPr="004D3578" w:rsidRDefault="00FA3B9B" w:rsidP="00FA3B9B">
      <w:pPr>
        <w:pStyle w:val="Heading2"/>
      </w:pPr>
      <w:bookmarkStart w:id="38" w:name="_Toc25073748"/>
      <w:bookmarkStart w:id="39" w:name="_Toc34062913"/>
      <w:bookmarkStart w:id="40" w:name="_Toc43119881"/>
      <w:bookmarkStart w:id="41" w:name="_Toc49767933"/>
      <w:bookmarkStart w:id="42" w:name="_Toc56434106"/>
      <w:bookmarkStart w:id="43" w:name="_Toc67687680"/>
      <w:r w:rsidRPr="004D3578">
        <w:t>3.1</w:t>
      </w:r>
      <w:r w:rsidRPr="004D3578">
        <w:tab/>
        <w:t>Definitions</w:t>
      </w:r>
      <w:bookmarkEnd w:id="38"/>
      <w:bookmarkEnd w:id="39"/>
      <w:bookmarkEnd w:id="40"/>
      <w:bookmarkEnd w:id="41"/>
      <w:bookmarkEnd w:id="42"/>
      <w:bookmarkEnd w:id="43"/>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4" w:name="_Toc25073749"/>
      <w:bookmarkStart w:id="45" w:name="_Toc34062914"/>
      <w:bookmarkStart w:id="46" w:name="_Toc43119882"/>
      <w:bookmarkStart w:id="47" w:name="_Toc49767934"/>
      <w:bookmarkStart w:id="48" w:name="_Toc56434107"/>
      <w:bookmarkStart w:id="49" w:name="_Toc67687681"/>
      <w:r w:rsidRPr="004D3578">
        <w:t>3.</w:t>
      </w:r>
      <w:r>
        <w:t>2</w:t>
      </w:r>
      <w:r w:rsidRPr="004D3578">
        <w:tab/>
        <w:t>Abbreviations</w:t>
      </w:r>
      <w:bookmarkEnd w:id="44"/>
      <w:bookmarkEnd w:id="45"/>
      <w:bookmarkEnd w:id="46"/>
      <w:bookmarkEnd w:id="47"/>
      <w:bookmarkEnd w:id="48"/>
      <w:bookmarkEnd w:id="49"/>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0" w:name="_Toc25073750"/>
      <w:bookmarkStart w:id="51" w:name="_Toc34062915"/>
      <w:bookmarkStart w:id="52" w:name="_Toc43119883"/>
      <w:bookmarkStart w:id="53" w:name="_Toc49767935"/>
      <w:bookmarkStart w:id="54" w:name="_Toc56434108"/>
      <w:bookmarkStart w:id="55" w:name="_Toc67687682"/>
      <w:r w:rsidRPr="004D3578">
        <w:t>4</w:t>
      </w:r>
      <w:r w:rsidRPr="004D3578">
        <w:tab/>
      </w:r>
      <w:r>
        <w:t>Overview</w:t>
      </w:r>
      <w:bookmarkEnd w:id="50"/>
      <w:bookmarkEnd w:id="51"/>
      <w:bookmarkEnd w:id="52"/>
      <w:bookmarkEnd w:id="53"/>
      <w:bookmarkEnd w:id="54"/>
      <w:bookmarkEnd w:id="55"/>
    </w:p>
    <w:p w14:paraId="57471687" w14:textId="77777777" w:rsidR="00FA3B9B" w:rsidRDefault="00FA3B9B" w:rsidP="00FA3B9B">
      <w:pPr>
        <w:pStyle w:val="Heading2"/>
      </w:pPr>
      <w:bookmarkStart w:id="56" w:name="_Toc25073751"/>
      <w:bookmarkStart w:id="57" w:name="_Toc34062916"/>
      <w:bookmarkStart w:id="58" w:name="_Toc43119884"/>
      <w:bookmarkStart w:id="59" w:name="_Toc49767936"/>
      <w:bookmarkStart w:id="60" w:name="_Toc56434109"/>
      <w:bookmarkStart w:id="61" w:name="_Toc67687683"/>
      <w:r>
        <w:t>4.1</w:t>
      </w:r>
      <w:r>
        <w:tab/>
        <w:t>Introduction</w:t>
      </w:r>
      <w:bookmarkEnd w:id="56"/>
      <w:bookmarkEnd w:id="57"/>
      <w:bookmarkEnd w:id="58"/>
      <w:bookmarkEnd w:id="59"/>
      <w:bookmarkEnd w:id="60"/>
      <w:bookmarkEnd w:id="61"/>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5" type="#_x0000_t75" style="width:4in;height:202pt" o:ole="">
            <v:imagedata r:id="rId12" o:title=""/>
          </v:shape>
          <o:OLEObject Type="Embed" ProgID="Visio.Drawing.11" ShapeID="_x0000_i1025" DrawAspect="Content" ObjectID="_1678301078"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2" w:name="_Toc25073752"/>
      <w:bookmarkStart w:id="63" w:name="_Toc34062917"/>
      <w:bookmarkStart w:id="64" w:name="_Toc43119885"/>
      <w:bookmarkStart w:id="65" w:name="_Toc49767937"/>
      <w:bookmarkStart w:id="66" w:name="_Toc56434110"/>
      <w:bookmarkStart w:id="67" w:name="_Toc67687684"/>
      <w:r>
        <w:t>5</w:t>
      </w:r>
      <w:r w:rsidRPr="004D3578">
        <w:tab/>
      </w:r>
      <w:r>
        <w:t>Services offered by the SMF</w:t>
      </w:r>
      <w:bookmarkEnd w:id="62"/>
      <w:bookmarkEnd w:id="63"/>
      <w:bookmarkEnd w:id="64"/>
      <w:bookmarkEnd w:id="65"/>
      <w:bookmarkEnd w:id="66"/>
      <w:bookmarkEnd w:id="67"/>
    </w:p>
    <w:p w14:paraId="5127B08B" w14:textId="77777777" w:rsidR="00FA3B9B" w:rsidRDefault="00FA3B9B" w:rsidP="00FA3B9B">
      <w:pPr>
        <w:pStyle w:val="Heading2"/>
      </w:pPr>
      <w:bookmarkStart w:id="68" w:name="_Toc25073753"/>
      <w:bookmarkStart w:id="69" w:name="_Toc34062918"/>
      <w:bookmarkStart w:id="70" w:name="_Toc43119886"/>
      <w:bookmarkStart w:id="71" w:name="_Toc49767938"/>
      <w:bookmarkStart w:id="72" w:name="_Toc56434111"/>
      <w:bookmarkStart w:id="73" w:name="_Toc67687685"/>
      <w:r>
        <w:t>5.1</w:t>
      </w:r>
      <w:r>
        <w:tab/>
        <w:t>Introduction</w:t>
      </w:r>
      <w:bookmarkEnd w:id="68"/>
      <w:bookmarkEnd w:id="69"/>
      <w:bookmarkEnd w:id="70"/>
      <w:bookmarkEnd w:id="71"/>
      <w:bookmarkEnd w:id="72"/>
      <w:bookmarkEnd w:id="73"/>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4" w:name="_Toc25073754"/>
      <w:bookmarkStart w:id="75" w:name="_Toc34062919"/>
      <w:bookmarkStart w:id="76" w:name="_Toc43119887"/>
      <w:bookmarkStart w:id="77" w:name="_Toc49767939"/>
      <w:bookmarkStart w:id="78" w:name="_Toc56434112"/>
      <w:bookmarkStart w:id="79" w:name="_Toc67687686"/>
      <w:r>
        <w:t>5.2</w:t>
      </w:r>
      <w:r>
        <w:tab/>
        <w:t>Nsmf_PDUSession</w:t>
      </w:r>
      <w:r w:rsidRPr="00AF47A0">
        <w:t xml:space="preserve"> </w:t>
      </w:r>
      <w:r>
        <w:t>Service</w:t>
      </w:r>
      <w:bookmarkEnd w:id="74"/>
      <w:bookmarkEnd w:id="75"/>
      <w:bookmarkEnd w:id="76"/>
      <w:bookmarkEnd w:id="77"/>
      <w:bookmarkEnd w:id="78"/>
      <w:bookmarkEnd w:id="79"/>
    </w:p>
    <w:p w14:paraId="2DD1C5F0" w14:textId="77777777" w:rsidR="00FA3B9B" w:rsidRDefault="00FA3B9B" w:rsidP="00FA3B9B">
      <w:pPr>
        <w:pStyle w:val="Heading3"/>
      </w:pPr>
      <w:bookmarkStart w:id="80" w:name="_Toc25073755"/>
      <w:bookmarkStart w:id="81" w:name="_Toc34062920"/>
      <w:bookmarkStart w:id="82" w:name="_Toc43119888"/>
      <w:bookmarkStart w:id="83" w:name="_Toc49767940"/>
      <w:bookmarkStart w:id="84" w:name="_Toc56434113"/>
      <w:bookmarkStart w:id="85" w:name="_Toc67687687"/>
      <w:r>
        <w:t>5.2.1</w:t>
      </w:r>
      <w:r>
        <w:tab/>
        <w:t>Service Description</w:t>
      </w:r>
      <w:bookmarkEnd w:id="80"/>
      <w:bookmarkEnd w:id="81"/>
      <w:bookmarkEnd w:id="82"/>
      <w:bookmarkEnd w:id="83"/>
      <w:bookmarkEnd w:id="84"/>
      <w:bookmarkEnd w:id="85"/>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6" w:name="_Toc25073756"/>
      <w:bookmarkStart w:id="87" w:name="_Toc34062921"/>
      <w:bookmarkStart w:id="88" w:name="_Toc43119889"/>
      <w:bookmarkStart w:id="89" w:name="_Toc49767941"/>
      <w:bookmarkStart w:id="90" w:name="_Toc56434114"/>
      <w:bookmarkStart w:id="91" w:name="_Toc67687688"/>
      <w:r>
        <w:t>5.2.2</w:t>
      </w:r>
      <w:r>
        <w:tab/>
        <w:t>Service Operations</w:t>
      </w:r>
      <w:bookmarkEnd w:id="86"/>
      <w:bookmarkEnd w:id="87"/>
      <w:bookmarkEnd w:id="88"/>
      <w:bookmarkEnd w:id="89"/>
      <w:bookmarkEnd w:id="90"/>
      <w:bookmarkEnd w:id="91"/>
    </w:p>
    <w:p w14:paraId="33EAE9B5" w14:textId="77777777" w:rsidR="00FA3B9B" w:rsidRDefault="00FA3B9B" w:rsidP="00FA3B9B">
      <w:pPr>
        <w:pStyle w:val="Heading4"/>
      </w:pPr>
      <w:bookmarkStart w:id="92" w:name="_Toc25073757"/>
      <w:bookmarkStart w:id="93" w:name="_Toc34062922"/>
      <w:bookmarkStart w:id="94" w:name="_Toc43119890"/>
      <w:bookmarkStart w:id="95" w:name="_Toc49767942"/>
      <w:bookmarkStart w:id="96" w:name="_Toc56434115"/>
      <w:bookmarkStart w:id="97" w:name="_Toc67687689"/>
      <w:r>
        <w:t>5.2.2.1</w:t>
      </w:r>
      <w:r>
        <w:tab/>
        <w:t>Introduction</w:t>
      </w:r>
      <w:bookmarkEnd w:id="92"/>
      <w:bookmarkEnd w:id="93"/>
      <w:bookmarkEnd w:id="94"/>
      <w:bookmarkEnd w:id="95"/>
      <w:bookmarkEnd w:id="96"/>
      <w:bookmarkEnd w:id="97"/>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8" w:name="_Toc25073758"/>
      <w:bookmarkStart w:id="99" w:name="_Toc34062923"/>
      <w:bookmarkStart w:id="100" w:name="_Toc43119891"/>
      <w:bookmarkStart w:id="101" w:name="_Toc49767943"/>
      <w:bookmarkStart w:id="102" w:name="_Toc56434116"/>
      <w:bookmarkStart w:id="103" w:name="_Toc67687690"/>
      <w:r>
        <w:lastRenderedPageBreak/>
        <w:t>5.2.2.2</w:t>
      </w:r>
      <w:r>
        <w:tab/>
        <w:t>Create SM Context service operation</w:t>
      </w:r>
      <w:bookmarkEnd w:id="98"/>
      <w:bookmarkEnd w:id="99"/>
      <w:bookmarkEnd w:id="100"/>
      <w:bookmarkEnd w:id="101"/>
      <w:bookmarkEnd w:id="102"/>
      <w:bookmarkEnd w:id="103"/>
    </w:p>
    <w:p w14:paraId="5CC3B2F0" w14:textId="77777777" w:rsidR="00FA3B9B" w:rsidRDefault="00FA3B9B" w:rsidP="00FA3B9B">
      <w:pPr>
        <w:pStyle w:val="Heading5"/>
      </w:pPr>
      <w:bookmarkStart w:id="104" w:name="_Toc25073759"/>
      <w:bookmarkStart w:id="105" w:name="_Toc34062924"/>
      <w:bookmarkStart w:id="106" w:name="_Toc43119892"/>
      <w:bookmarkStart w:id="107" w:name="_Toc49767944"/>
      <w:bookmarkStart w:id="108" w:name="_Toc56434117"/>
      <w:bookmarkStart w:id="109" w:name="_Toc67687691"/>
      <w:r>
        <w:t>5.2.2.2.1</w:t>
      </w:r>
      <w:r>
        <w:tab/>
        <w:t>General</w:t>
      </w:r>
      <w:bookmarkEnd w:id="104"/>
      <w:bookmarkEnd w:id="105"/>
      <w:bookmarkEnd w:id="106"/>
      <w:bookmarkEnd w:id="107"/>
      <w:bookmarkEnd w:id="108"/>
      <w:bookmarkEnd w:id="109"/>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9.5pt;height:107.5pt" o:ole="">
            <v:imagedata r:id="rId14" o:title=""/>
          </v:shape>
          <o:OLEObject Type="Embed" ProgID="Visio.Drawing.11" ShapeID="_x0000_i1026" DrawAspect="Content" ObjectID="_1678301079"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0" w:name="_Toc25073760"/>
      <w:bookmarkStart w:id="111" w:name="_Toc34062925"/>
      <w:bookmarkStart w:id="112" w:name="_Toc43119893"/>
      <w:bookmarkStart w:id="113" w:name="_Toc49767945"/>
      <w:bookmarkStart w:id="114" w:name="_Toc56434118"/>
      <w:bookmarkStart w:id="115" w:name="_Toc67687692"/>
      <w:r>
        <w:t>5.2.2.2.2</w:t>
      </w:r>
      <w:r>
        <w:tab/>
        <w:t>EPS to 5GS Idle mode mobility using N26 interface</w:t>
      </w:r>
      <w:bookmarkEnd w:id="110"/>
      <w:r>
        <w:t xml:space="preserve"> (with or without data forwarding)</w:t>
      </w:r>
      <w:bookmarkEnd w:id="111"/>
      <w:bookmarkEnd w:id="112"/>
      <w:bookmarkEnd w:id="113"/>
      <w:bookmarkEnd w:id="114"/>
      <w:bookmarkEnd w:id="115"/>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7" type="#_x0000_t75" style="width:439.5pt;height:172.5pt" o:ole="">
            <v:imagedata r:id="rId16" o:title=""/>
          </v:shape>
          <o:OLEObject Type="Embed" ProgID="Visio.Drawing.11" ShapeID="_x0000_i1027" DrawAspect="Content" ObjectID="_1678301080"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6" w:name="_Toc25073761"/>
      <w:bookmarkStart w:id="117" w:name="_Toc34062926"/>
      <w:bookmarkStart w:id="118" w:name="_Toc43119894"/>
      <w:bookmarkStart w:id="119" w:name="_Toc49767946"/>
      <w:bookmarkStart w:id="120" w:name="_Toc56434119"/>
      <w:bookmarkStart w:id="121" w:name="_Toc67687693"/>
      <w:r>
        <w:lastRenderedPageBreak/>
        <w:t>5.2.2.2.3</w:t>
      </w:r>
      <w:r>
        <w:tab/>
        <w:t>EPS to 5GS Handover Preparation using N26 interface</w:t>
      </w:r>
      <w:bookmarkEnd w:id="116"/>
      <w:bookmarkEnd w:id="117"/>
      <w:bookmarkEnd w:id="118"/>
      <w:bookmarkEnd w:id="119"/>
      <w:bookmarkEnd w:id="120"/>
      <w:bookmarkEnd w:id="12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28" type="#_x0000_t75" style="width:446.5pt;height:166pt" o:ole="">
            <v:imagedata r:id="rId18" o:title=""/>
          </v:shape>
          <o:OLEObject Type="Embed" ProgID="Visio.Drawing.11" ShapeID="_x0000_i1028" DrawAspect="Content" ObjectID="_1678301081" r:id="rId19"/>
        </w:object>
      </w:r>
    </w:p>
    <w:p w14:paraId="65260625" w14:textId="77777777" w:rsidR="00FA3B9B" w:rsidRDefault="00FA3B9B" w:rsidP="00FA3B9B">
      <w:pPr>
        <w:pStyle w:val="TF"/>
      </w:pPr>
      <w:bookmarkStart w:id="122" w:name="_Hlk512345248"/>
      <w:r>
        <w:t xml:space="preserve">Figure 5.2.2.2.3-1: </w:t>
      </w:r>
      <w:bookmarkEnd w:id="122"/>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3" w:name="_Toc25073762"/>
      <w:bookmarkStart w:id="124" w:name="_Toc34062927"/>
      <w:bookmarkStart w:id="125" w:name="_Toc43119895"/>
      <w:bookmarkStart w:id="126" w:name="_Toc49767947"/>
      <w:bookmarkStart w:id="127" w:name="_Toc56434120"/>
      <w:bookmarkStart w:id="128" w:name="_Toc67687694"/>
      <w:r>
        <w:t>5.2.2.2.4</w:t>
      </w:r>
      <w:r>
        <w:tab/>
        <w:t xml:space="preserve">I-SMF Insertion, Change </w:t>
      </w:r>
      <w:r>
        <w:rPr>
          <w:rFonts w:hint="eastAsia"/>
          <w:lang w:eastAsia="zh-CN"/>
        </w:rPr>
        <w:t>or Removal</w:t>
      </w:r>
      <w:r>
        <w:t xml:space="preserve"> during Xn based Handover</w:t>
      </w:r>
      <w:bookmarkEnd w:id="123"/>
      <w:bookmarkEnd w:id="124"/>
      <w:bookmarkEnd w:id="125"/>
      <w:bookmarkEnd w:id="126"/>
      <w:bookmarkEnd w:id="127"/>
      <w:bookmarkEnd w:id="128"/>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9" w:name="_Toc25073763"/>
      <w:bookmarkStart w:id="130" w:name="_Toc34062928"/>
      <w:bookmarkStart w:id="131" w:name="_Toc43119896"/>
      <w:bookmarkStart w:id="132" w:name="_Toc49767948"/>
      <w:bookmarkStart w:id="133" w:name="_Toc56434121"/>
      <w:bookmarkStart w:id="134" w:name="_Toc67687695"/>
      <w:r>
        <w:t>5.2.2.2.5</w:t>
      </w:r>
      <w:r>
        <w:tab/>
        <w:t xml:space="preserve">I-SMF Insertion, Change </w:t>
      </w:r>
      <w:r>
        <w:rPr>
          <w:rFonts w:hint="eastAsia"/>
          <w:lang w:eastAsia="zh-CN"/>
        </w:rPr>
        <w:t>or Removal</w:t>
      </w:r>
      <w:r>
        <w:t xml:space="preserve"> during N2 based Handover</w:t>
      </w:r>
      <w:bookmarkEnd w:id="129"/>
      <w:bookmarkEnd w:id="130"/>
      <w:bookmarkEnd w:id="131"/>
      <w:bookmarkEnd w:id="132"/>
      <w:bookmarkEnd w:id="133"/>
      <w:bookmarkEnd w:id="134"/>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5" w:name="_Toc25073764"/>
      <w:bookmarkStart w:id="136" w:name="_Toc34062929"/>
      <w:bookmarkStart w:id="137" w:name="_Toc43119897"/>
      <w:bookmarkStart w:id="138" w:name="_Toc49767949"/>
      <w:bookmarkStart w:id="139" w:name="_Toc56434122"/>
      <w:bookmarkStart w:id="140" w:name="_Toc67687696"/>
      <w:r>
        <w:t>5.2.2.2.6</w:t>
      </w:r>
      <w:r>
        <w:tab/>
        <w:t>Service Request with I-SMF insertion/change/removal or with V-SMF change</w:t>
      </w:r>
      <w:bookmarkEnd w:id="135"/>
      <w:bookmarkEnd w:id="136"/>
      <w:bookmarkEnd w:id="137"/>
      <w:bookmarkEnd w:id="138"/>
      <w:bookmarkEnd w:id="139"/>
      <w:bookmarkEnd w:id="140"/>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29" type="#_x0000_t75" style="width:446.5pt;height:172.5pt" o:ole="">
            <v:imagedata r:id="rId20" o:title=""/>
          </v:shape>
          <o:OLEObject Type="Embed" ProgID="Visio.Drawing.11" ShapeID="_x0000_i1029" DrawAspect="Content" ObjectID="_1678301082"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1" w:name="_Toc25073765"/>
      <w:bookmarkStart w:id="142" w:name="_Toc34062930"/>
      <w:bookmarkStart w:id="143" w:name="_Toc43119898"/>
      <w:bookmarkStart w:id="144" w:name="_Toc49767950"/>
      <w:bookmarkStart w:id="145" w:name="_Toc56434123"/>
      <w:bookmarkStart w:id="146" w:name="_Toc67687697"/>
      <w:r>
        <w:t>5.2.2.2.7</w:t>
      </w:r>
      <w:r>
        <w:tab/>
        <w:t>Registration procedure for a UE with a PDU session with I-SMF insertion, change and removal</w:t>
      </w:r>
      <w:bookmarkEnd w:id="141"/>
      <w:bookmarkEnd w:id="142"/>
      <w:bookmarkEnd w:id="143"/>
      <w:bookmarkEnd w:id="144"/>
      <w:bookmarkEnd w:id="145"/>
      <w:bookmarkEnd w:id="146"/>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129F7B35" w:rsidR="00FA3B9B" w:rsidRPr="00A773FB" w:rsidRDefault="00ED7DE2" w:rsidP="00FA3B9B">
      <w:pPr>
        <w:pStyle w:val="B2"/>
        <w:rPr>
          <w:lang w:val="en-US"/>
        </w:rPr>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5F9814CC" w14:textId="5F60EE8F"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7" w:name="_Toc25073766"/>
      <w:bookmarkStart w:id="148" w:name="_Toc34062931"/>
      <w:bookmarkStart w:id="149" w:name="_Toc43119899"/>
      <w:bookmarkStart w:id="150" w:name="_Toc49767951"/>
      <w:bookmarkStart w:id="151" w:name="_Toc56434124"/>
      <w:bookmarkStart w:id="152" w:name="_Toc67687698"/>
      <w:r>
        <w:t>5.2.2.2.8</w:t>
      </w:r>
      <w:r>
        <w:tab/>
      </w:r>
      <w:r w:rsidRPr="00A27761">
        <w:t>SMF Context Transfer</w:t>
      </w:r>
      <w:r>
        <w:t xml:space="preserve"> procedure, LBO or no Roaming, no I-SMF</w:t>
      </w:r>
      <w:bookmarkEnd w:id="147"/>
      <w:bookmarkEnd w:id="148"/>
      <w:bookmarkEnd w:id="149"/>
      <w:bookmarkEnd w:id="150"/>
      <w:bookmarkEnd w:id="151"/>
      <w:bookmarkEnd w:id="152"/>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3" w:name="_Toc25073767"/>
      <w:bookmarkStart w:id="154" w:name="_Toc34062932"/>
      <w:bookmarkStart w:id="155" w:name="_Toc43119900"/>
      <w:bookmarkStart w:id="156" w:name="_Toc49767952"/>
      <w:bookmarkStart w:id="157" w:name="_Toc56434125"/>
      <w:bookmarkStart w:id="158" w:name="_Toc67687699"/>
      <w:r>
        <w:t>5.2.2.2.9</w:t>
      </w:r>
      <w:r>
        <w:tab/>
      </w:r>
      <w:r w:rsidRPr="00A6727D">
        <w:t>I-SMF Context Transfer procedure</w:t>
      </w:r>
      <w:bookmarkEnd w:id="153"/>
      <w:bookmarkEnd w:id="154"/>
      <w:bookmarkEnd w:id="155"/>
      <w:bookmarkEnd w:id="156"/>
      <w:bookmarkEnd w:id="157"/>
      <w:bookmarkEnd w:id="158"/>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9" w:name="_Toc67687700"/>
      <w:r>
        <w:lastRenderedPageBreak/>
        <w:t>5.2.2.2.10</w:t>
      </w:r>
      <w:r>
        <w:tab/>
        <w:t>Handover between 3GPP and non-3GPP accesses with I-SMF insertion/removal or V-SMF change</w:t>
      </w:r>
      <w:bookmarkEnd w:id="15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67687701"/>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67687702"/>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lastRenderedPageBreak/>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0" type="#_x0000_t75" style="width:439.5pt;height:108pt" o:ole="">
            <v:imagedata r:id="rId22" o:title=""/>
          </v:shape>
          <o:OLEObject Type="Embed" ProgID="Visio.Drawing.11" ShapeID="_x0000_i1030" DrawAspect="Content" ObjectID="_1678301083"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67687703"/>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67687704"/>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w:t>
      </w:r>
      <w:r>
        <w:lastRenderedPageBreak/>
        <w:t>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67687705"/>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1" type="#_x0000_t75" style="width:6in;height:202.5pt" o:ole="">
            <v:imagedata r:id="rId24" o:title=""/>
          </v:shape>
          <o:OLEObject Type="Embed" ProgID="Visio.Drawing.11" ShapeID="_x0000_i1031" DrawAspect="Content" ObjectID="_1678301084"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lastRenderedPageBreak/>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0"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0"/>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1" w:name="_Toc25073773"/>
      <w:bookmarkStart w:id="192" w:name="_Toc34062938"/>
      <w:bookmarkStart w:id="193" w:name="_Toc43119906"/>
      <w:bookmarkStart w:id="194" w:name="_Toc49767958"/>
      <w:bookmarkStart w:id="195" w:name="_Toc56434131"/>
      <w:bookmarkStart w:id="196" w:name="_Toc67687706"/>
      <w:r>
        <w:t>5.2.2.3.2.3</w:t>
      </w:r>
      <w:r>
        <w:tab/>
        <w:t>Deactivation of User Plane connectivity of a PDU session</w:t>
      </w:r>
      <w:bookmarkEnd w:id="191"/>
      <w:bookmarkEnd w:id="192"/>
      <w:bookmarkEnd w:id="193"/>
      <w:bookmarkEnd w:id="194"/>
      <w:bookmarkEnd w:id="195"/>
      <w:bookmarkEnd w:id="19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9.5pt;height:115.5pt" o:ole="">
            <v:imagedata r:id="rId26" o:title=""/>
          </v:shape>
          <o:OLEObject Type="Embed" ProgID="Visio.Drawing.11" ShapeID="_x0000_i1032" DrawAspect="Content" ObjectID="_1678301085"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7" w:name="_Toc25073774"/>
      <w:bookmarkStart w:id="198" w:name="_Toc34062939"/>
      <w:bookmarkStart w:id="199" w:name="_Toc43119907"/>
      <w:bookmarkStart w:id="200" w:name="_Toc49767959"/>
      <w:bookmarkStart w:id="201" w:name="_Toc56434132"/>
      <w:bookmarkStart w:id="202" w:name="_Toc67687707"/>
      <w:r>
        <w:t>5.2.2.3.2.4</w:t>
      </w:r>
      <w:r>
        <w:tab/>
        <w:t>Changing the access type of a PDU session from non-3GPP access to 3GPP access during a Service Request procedure</w:t>
      </w:r>
      <w:bookmarkEnd w:id="197"/>
      <w:bookmarkEnd w:id="198"/>
      <w:bookmarkEnd w:id="199"/>
      <w:bookmarkEnd w:id="200"/>
      <w:bookmarkEnd w:id="201"/>
      <w:bookmarkEnd w:id="202"/>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3" type="#_x0000_t75" style="width:438.5pt;height:115.5pt" o:ole="">
            <v:imagedata r:id="rId28" o:title=""/>
          </v:shape>
          <o:OLEObject Type="Embed" ProgID="Visio.Drawing.11" ShapeID="_x0000_i1033" DrawAspect="Content" ObjectID="_1678301086"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lastRenderedPageBreak/>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3" w:name="_Toc25073775"/>
      <w:bookmarkStart w:id="204" w:name="_Toc34062940"/>
      <w:bookmarkStart w:id="205" w:name="_Toc43119908"/>
      <w:bookmarkStart w:id="206" w:name="_Toc49767960"/>
      <w:bookmarkStart w:id="207" w:name="_Toc56434133"/>
      <w:bookmarkStart w:id="208" w:name="_Toc67687708"/>
      <w:r>
        <w:t>5.2.2.3.3</w:t>
      </w:r>
      <w:r>
        <w:tab/>
        <w:t>Xn Handover</w:t>
      </w:r>
      <w:bookmarkEnd w:id="203"/>
      <w:bookmarkEnd w:id="204"/>
      <w:bookmarkEnd w:id="205"/>
      <w:bookmarkEnd w:id="206"/>
      <w:bookmarkEnd w:id="207"/>
      <w:bookmarkEnd w:id="208"/>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4" type="#_x0000_t75" style="width:439.5pt;height:129.5pt" o:ole="">
            <v:imagedata r:id="rId30" o:title=""/>
          </v:shape>
          <o:OLEObject Type="Embed" ProgID="Visio.Drawing.11" ShapeID="_x0000_i1034" DrawAspect="Content" ObjectID="_1678301087"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lastRenderedPageBreak/>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5" type="#_x0000_t75" style="width:439.5pt;height:136.5pt" o:ole="">
            <v:imagedata r:id="rId32" o:title=""/>
          </v:shape>
          <o:OLEObject Type="Embed" ProgID="Visio.Drawing.11" ShapeID="_x0000_i1035" DrawAspect="Content" ObjectID="_1678301088"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9" w:name="_Toc25073776"/>
      <w:bookmarkStart w:id="210" w:name="_Toc34062941"/>
      <w:bookmarkStart w:id="211" w:name="_Toc43119909"/>
      <w:bookmarkStart w:id="212" w:name="_Toc49767961"/>
      <w:bookmarkStart w:id="213" w:name="_Toc56434134"/>
      <w:bookmarkStart w:id="214" w:name="_Toc67687709"/>
      <w:r>
        <w:t>5.2.2.3.4</w:t>
      </w:r>
      <w:r>
        <w:tab/>
        <w:t>N2 Handover</w:t>
      </w:r>
      <w:bookmarkEnd w:id="209"/>
      <w:bookmarkEnd w:id="210"/>
      <w:bookmarkEnd w:id="211"/>
      <w:bookmarkEnd w:id="212"/>
      <w:bookmarkEnd w:id="213"/>
      <w:bookmarkEnd w:id="214"/>
    </w:p>
    <w:p w14:paraId="0C10B55A" w14:textId="77777777" w:rsidR="00FA3B9B" w:rsidRDefault="00FA3B9B" w:rsidP="00FA3B9B">
      <w:pPr>
        <w:pStyle w:val="Heading6"/>
      </w:pPr>
      <w:bookmarkStart w:id="215" w:name="_Toc25073777"/>
      <w:bookmarkStart w:id="216" w:name="_Toc34062942"/>
      <w:bookmarkStart w:id="217" w:name="_Toc43119910"/>
      <w:bookmarkStart w:id="218" w:name="_Toc49767962"/>
      <w:bookmarkStart w:id="219" w:name="_Toc56434135"/>
      <w:bookmarkStart w:id="220" w:name="_Toc67687710"/>
      <w:r>
        <w:t>5.2.2.3.4.1</w:t>
      </w:r>
      <w:r>
        <w:tab/>
        <w:t>General</w:t>
      </w:r>
      <w:bookmarkEnd w:id="215"/>
      <w:bookmarkEnd w:id="216"/>
      <w:bookmarkEnd w:id="217"/>
      <w:bookmarkEnd w:id="218"/>
      <w:bookmarkEnd w:id="219"/>
      <w:bookmarkEnd w:id="220"/>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1" w:name="_Toc25073778"/>
      <w:bookmarkStart w:id="222" w:name="_Toc34062943"/>
      <w:bookmarkStart w:id="223" w:name="_Toc43119911"/>
      <w:bookmarkStart w:id="224" w:name="_Toc49767963"/>
      <w:bookmarkStart w:id="225" w:name="_Toc56434136"/>
      <w:bookmarkStart w:id="226" w:name="_Toc67687711"/>
      <w:r>
        <w:lastRenderedPageBreak/>
        <w:t>5.2.2.3.4.2</w:t>
      </w:r>
      <w:r>
        <w:tab/>
        <w:t>N2 Handover Preparation</w:t>
      </w:r>
      <w:bookmarkEnd w:id="221"/>
      <w:bookmarkEnd w:id="222"/>
      <w:bookmarkEnd w:id="223"/>
      <w:bookmarkEnd w:id="224"/>
      <w:bookmarkEnd w:id="225"/>
      <w:bookmarkEnd w:id="226"/>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6" type="#_x0000_t75" style="width:438.5pt;height:202.5pt" o:ole="">
            <v:imagedata r:id="rId34" o:title=""/>
          </v:shape>
          <o:OLEObject Type="Embed" ProgID="Visio.Drawing.11" ShapeID="_x0000_i1036" DrawAspect="Content" ObjectID="_1678301089"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7" w:name="_Toc25073779"/>
      <w:bookmarkStart w:id="228" w:name="_Toc34062944"/>
      <w:bookmarkStart w:id="229" w:name="_Toc43119912"/>
      <w:bookmarkStart w:id="230" w:name="_Toc49767964"/>
      <w:bookmarkStart w:id="231" w:name="_Toc56434137"/>
      <w:bookmarkStart w:id="232" w:name="_Toc67687712"/>
      <w:r>
        <w:t>5.2.2.3.4.3</w:t>
      </w:r>
      <w:r>
        <w:tab/>
        <w:t>N2 Handover Execution</w:t>
      </w:r>
      <w:bookmarkEnd w:id="227"/>
      <w:bookmarkEnd w:id="228"/>
      <w:bookmarkEnd w:id="229"/>
      <w:bookmarkEnd w:id="230"/>
      <w:bookmarkEnd w:id="231"/>
      <w:bookmarkEnd w:id="23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7" type="#_x0000_t75" style="width:438.5pt;height:115.5pt" o:ole="">
            <v:imagedata r:id="rId36" o:title=""/>
          </v:shape>
          <o:OLEObject Type="Embed" ProgID="Visio.Drawing.11" ShapeID="_x0000_i1037" DrawAspect="Content" ObjectID="_1678301090"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lastRenderedPageBreak/>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3" w:name="_Toc25073780"/>
      <w:bookmarkStart w:id="234" w:name="_Toc34062945"/>
      <w:bookmarkStart w:id="235" w:name="_Toc43119913"/>
      <w:bookmarkStart w:id="236" w:name="_Toc49767965"/>
      <w:bookmarkStart w:id="237" w:name="_Toc56434138"/>
      <w:bookmarkStart w:id="238" w:name="_Toc67687713"/>
      <w:r>
        <w:t>5.2.2.3.4.4</w:t>
      </w:r>
      <w:r>
        <w:tab/>
        <w:t>N2 Handover Cancellation</w:t>
      </w:r>
      <w:bookmarkEnd w:id="233"/>
      <w:bookmarkEnd w:id="234"/>
      <w:bookmarkEnd w:id="235"/>
      <w:bookmarkEnd w:id="236"/>
      <w:bookmarkEnd w:id="237"/>
      <w:bookmarkEnd w:id="238"/>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9.5pt;height:115.5pt" o:ole="">
            <v:imagedata r:id="rId38" o:title=""/>
          </v:shape>
          <o:OLEObject Type="Embed" ProgID="Visio.Drawing.11" ShapeID="_x0000_i1038" DrawAspect="Content" ObjectID="_1678301091"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39" w:name="_Toc25073781"/>
      <w:bookmarkStart w:id="240" w:name="_Toc34062946"/>
      <w:bookmarkStart w:id="241" w:name="_Toc43119914"/>
      <w:bookmarkStart w:id="242" w:name="_Toc49767966"/>
      <w:bookmarkStart w:id="243" w:name="_Toc56434139"/>
      <w:bookmarkStart w:id="244" w:name="_Toc67687714"/>
      <w:r>
        <w:t>5.2.2.3.5</w:t>
      </w:r>
      <w:r>
        <w:tab/>
        <w:t>Handover</w:t>
      </w:r>
      <w:r w:rsidRPr="007E5115">
        <w:t xml:space="preserve"> </w:t>
      </w:r>
      <w:r>
        <w:t>between 3GPP and untrusted non-3GPP access procedures</w:t>
      </w:r>
      <w:bookmarkEnd w:id="239"/>
      <w:bookmarkEnd w:id="240"/>
      <w:bookmarkEnd w:id="241"/>
      <w:bookmarkEnd w:id="242"/>
      <w:bookmarkEnd w:id="243"/>
      <w:bookmarkEnd w:id="244"/>
    </w:p>
    <w:p w14:paraId="3CDE9A8A" w14:textId="77777777" w:rsidR="00FA3B9B" w:rsidRDefault="00FA3B9B" w:rsidP="00FA3B9B">
      <w:pPr>
        <w:pStyle w:val="Heading6"/>
      </w:pPr>
      <w:bookmarkStart w:id="245" w:name="_Toc25073782"/>
      <w:bookmarkStart w:id="246" w:name="_Toc34062947"/>
      <w:bookmarkStart w:id="247" w:name="_Toc43119915"/>
      <w:bookmarkStart w:id="248" w:name="_Toc49767967"/>
      <w:bookmarkStart w:id="249" w:name="_Toc56434140"/>
      <w:bookmarkStart w:id="250" w:name="_Toc67687715"/>
      <w:r>
        <w:t>5.2.2.3.5.1</w:t>
      </w:r>
      <w:r>
        <w:tab/>
        <w:t>General</w:t>
      </w:r>
      <w:bookmarkEnd w:id="245"/>
      <w:bookmarkEnd w:id="246"/>
      <w:bookmarkEnd w:id="247"/>
      <w:bookmarkEnd w:id="248"/>
      <w:bookmarkEnd w:id="249"/>
      <w:bookmarkEnd w:id="250"/>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1" w:name="_Hlk507630052"/>
      <w:r>
        <w:t>For a Home-Routed PDU session, the target AMF may be located in the VPLMN, or in the HPLMN when the N3IWF is in the HPLMN.</w:t>
      </w:r>
      <w:bookmarkEnd w:id="251"/>
    </w:p>
    <w:p w14:paraId="534E6FB4" w14:textId="77777777" w:rsidR="00FA3B9B" w:rsidRDefault="00FA3B9B" w:rsidP="00FA3B9B">
      <w:pPr>
        <w:pStyle w:val="Heading6"/>
      </w:pPr>
      <w:bookmarkStart w:id="252" w:name="_Toc25073783"/>
      <w:bookmarkStart w:id="253" w:name="_Toc34062948"/>
      <w:bookmarkStart w:id="254" w:name="_Toc43119916"/>
      <w:bookmarkStart w:id="255" w:name="_Toc49767968"/>
      <w:bookmarkStart w:id="256" w:name="_Toc56434141"/>
      <w:bookmarkStart w:id="257" w:name="_Toc67687716"/>
      <w:r>
        <w:t>5.2.2.3.5.2</w:t>
      </w:r>
      <w:r>
        <w:tab/>
        <w:t>Handover of a PDU session without AMF change or with target AMF in same PLMN</w:t>
      </w:r>
      <w:bookmarkEnd w:id="252"/>
      <w:bookmarkEnd w:id="253"/>
      <w:bookmarkEnd w:id="254"/>
      <w:bookmarkEnd w:id="255"/>
      <w:bookmarkEnd w:id="256"/>
      <w:bookmarkEnd w:id="25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39" type="#_x0000_t75" style="width:439.5pt;height:115.5pt" o:ole="">
            <v:imagedata r:id="rId40" o:title=""/>
          </v:shape>
          <o:OLEObject Type="Embed" ProgID="Visio.Drawing.11" ShapeID="_x0000_i1039" DrawAspect="Content" ObjectID="_1678301092"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8" w:name="_Toc25073784"/>
      <w:bookmarkStart w:id="259" w:name="_Toc34062949"/>
      <w:bookmarkStart w:id="260" w:name="_Toc43119917"/>
      <w:bookmarkStart w:id="261" w:name="_Toc49767969"/>
      <w:bookmarkStart w:id="262" w:name="_Toc56434142"/>
      <w:bookmarkStart w:id="263" w:name="_Toc67687717"/>
      <w:r>
        <w:t>5.2.2.3.6</w:t>
      </w:r>
      <w:r>
        <w:tab/>
        <w:t>Inter-AMF change or mobility</w:t>
      </w:r>
      <w:bookmarkEnd w:id="258"/>
      <w:bookmarkEnd w:id="259"/>
      <w:bookmarkEnd w:id="260"/>
      <w:bookmarkEnd w:id="261"/>
      <w:bookmarkEnd w:id="262"/>
      <w:bookmarkEnd w:id="263"/>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0" type="#_x0000_t75" style="width:439.5pt;height:115.5pt" o:ole="">
            <v:imagedata r:id="rId42" o:title=""/>
          </v:shape>
          <o:OLEObject Type="Embed" ProgID="Visio.Drawing.11" ShapeID="_x0000_i1040" DrawAspect="Content" ObjectID="_1678301093"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4" w:name="_Toc25073785"/>
      <w:bookmarkStart w:id="265" w:name="_Toc34062950"/>
      <w:bookmarkStart w:id="266" w:name="_Toc43119918"/>
      <w:bookmarkStart w:id="267" w:name="_Toc49767970"/>
      <w:bookmarkStart w:id="268" w:name="_Toc56434143"/>
      <w:bookmarkStart w:id="269" w:name="_Toc67687718"/>
      <w:r>
        <w:t>5.2.2.3.7</w:t>
      </w:r>
      <w:r>
        <w:tab/>
        <w:t>RAN Initiated QoS Flow Mobility</w:t>
      </w:r>
      <w:bookmarkEnd w:id="264"/>
      <w:bookmarkEnd w:id="265"/>
      <w:bookmarkEnd w:id="266"/>
      <w:bookmarkEnd w:id="267"/>
      <w:bookmarkEnd w:id="268"/>
      <w:bookmarkEnd w:id="269"/>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1" type="#_x0000_t75" style="width:439.5pt;height:129.5pt" o:ole="">
            <v:imagedata r:id="rId44" o:title=""/>
          </v:shape>
          <o:OLEObject Type="Embed" ProgID="Visio.Drawing.11" ShapeID="_x0000_i1041" DrawAspect="Content" ObjectID="_1678301094"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lastRenderedPageBreak/>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0" w:name="_Hlk505616055"/>
      <w:r>
        <w:t xml:space="preserve">PDU Session Resource Modify </w:t>
      </w:r>
      <w:bookmarkEnd w:id="270"/>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1" w:name="_Toc25073786"/>
      <w:bookmarkStart w:id="272" w:name="_Toc34062951"/>
      <w:bookmarkStart w:id="273" w:name="_Toc43119919"/>
      <w:bookmarkStart w:id="274" w:name="_Toc49767971"/>
      <w:bookmarkStart w:id="275" w:name="_Toc56434144"/>
      <w:bookmarkStart w:id="276" w:name="_Toc67687719"/>
      <w:r>
        <w:t>5.2.2.3.8</w:t>
      </w:r>
      <w:r>
        <w:tab/>
        <w:t>EPS to 5GS Handover using N26 interface</w:t>
      </w:r>
      <w:bookmarkEnd w:id="271"/>
      <w:bookmarkEnd w:id="272"/>
      <w:bookmarkEnd w:id="273"/>
      <w:bookmarkEnd w:id="274"/>
      <w:bookmarkEnd w:id="275"/>
      <w:bookmarkEnd w:id="276"/>
    </w:p>
    <w:p w14:paraId="54306E7A" w14:textId="77777777" w:rsidR="00FA3B9B" w:rsidRDefault="00FA3B9B" w:rsidP="00FA3B9B">
      <w:pPr>
        <w:pStyle w:val="Heading6"/>
      </w:pPr>
      <w:bookmarkStart w:id="277" w:name="_Toc25073787"/>
      <w:bookmarkStart w:id="278" w:name="_Toc34062952"/>
      <w:bookmarkStart w:id="279" w:name="_Toc43119920"/>
      <w:bookmarkStart w:id="280" w:name="_Toc49767972"/>
      <w:bookmarkStart w:id="281" w:name="_Toc56434145"/>
      <w:bookmarkStart w:id="282" w:name="_Toc67687720"/>
      <w:r>
        <w:t>5.2.2.3.8.1</w:t>
      </w:r>
      <w:r>
        <w:tab/>
        <w:t>General</w:t>
      </w:r>
      <w:bookmarkEnd w:id="277"/>
      <w:bookmarkEnd w:id="278"/>
      <w:bookmarkEnd w:id="279"/>
      <w:bookmarkEnd w:id="280"/>
      <w:bookmarkEnd w:id="281"/>
      <w:bookmarkEnd w:id="282"/>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3" w:name="_Toc25073788"/>
      <w:bookmarkStart w:id="284" w:name="_Toc34062953"/>
      <w:bookmarkStart w:id="285" w:name="_Toc43119921"/>
      <w:bookmarkStart w:id="286" w:name="_Toc49767973"/>
      <w:bookmarkStart w:id="287" w:name="_Toc56434146"/>
      <w:bookmarkStart w:id="288" w:name="_Toc67687721"/>
      <w:r>
        <w:t>5.2.2.3.8.2</w:t>
      </w:r>
      <w:r>
        <w:tab/>
        <w:t>EPS to 5GS Handover Preparation</w:t>
      </w:r>
      <w:bookmarkEnd w:id="283"/>
      <w:bookmarkEnd w:id="284"/>
      <w:bookmarkEnd w:id="285"/>
      <w:bookmarkEnd w:id="286"/>
      <w:bookmarkEnd w:id="287"/>
      <w:bookmarkEnd w:id="288"/>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2" type="#_x0000_t75" style="width:439.5pt;height:172pt" o:ole="">
            <v:imagedata r:id="rId46" o:title=""/>
          </v:shape>
          <o:OLEObject Type="Embed" ProgID="Visio.Drawing.11" ShapeID="_x0000_i1042" DrawAspect="Content" ObjectID="_1678301095"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r>
      <w:r>
        <w:lastRenderedPageBreak/>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9" w:name="_Toc25073789"/>
      <w:bookmarkStart w:id="290" w:name="_Toc34062954"/>
      <w:bookmarkStart w:id="291" w:name="_Toc43119922"/>
      <w:bookmarkStart w:id="292" w:name="_Toc49767974"/>
      <w:bookmarkStart w:id="293" w:name="_Toc56434147"/>
      <w:bookmarkStart w:id="294" w:name="_Toc67687722"/>
      <w:r>
        <w:t>5.2.2.3.8.3</w:t>
      </w:r>
      <w:r>
        <w:tab/>
        <w:t>EPS to 5GS Handover Execution</w:t>
      </w:r>
      <w:bookmarkEnd w:id="289"/>
      <w:bookmarkEnd w:id="290"/>
      <w:bookmarkEnd w:id="291"/>
      <w:bookmarkEnd w:id="292"/>
      <w:bookmarkEnd w:id="293"/>
      <w:bookmarkEnd w:id="294"/>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5" w:name="_Toc25073790"/>
      <w:bookmarkStart w:id="296" w:name="_Toc34062955"/>
      <w:bookmarkStart w:id="297" w:name="_Toc43119923"/>
      <w:bookmarkStart w:id="298" w:name="_Toc49767975"/>
      <w:bookmarkStart w:id="299" w:name="_Toc56434148"/>
      <w:bookmarkStart w:id="300" w:name="_Toc67687723"/>
      <w:r>
        <w:t>5.2.2.3.8.4</w:t>
      </w:r>
      <w:r>
        <w:tab/>
        <w:t>EPS to 5GS Handover Cancellation</w:t>
      </w:r>
      <w:bookmarkEnd w:id="295"/>
      <w:bookmarkEnd w:id="296"/>
      <w:bookmarkEnd w:id="297"/>
      <w:bookmarkEnd w:id="298"/>
      <w:bookmarkEnd w:id="299"/>
      <w:bookmarkEnd w:id="300"/>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1" w:name="_Toc67687724"/>
      <w:r>
        <w:t>5.2.2.3.8.5</w:t>
      </w:r>
      <w:r>
        <w:tab/>
        <w:t>EPS to 5GS Handover Failure</w:t>
      </w:r>
      <w:bookmarkEnd w:id="301"/>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2" w:name="_Toc25073791"/>
      <w:bookmarkStart w:id="303" w:name="_Toc34062956"/>
      <w:bookmarkStart w:id="304" w:name="_Toc43119924"/>
      <w:bookmarkStart w:id="305" w:name="_Toc49767976"/>
      <w:bookmarkStart w:id="306" w:name="_Toc56434149"/>
      <w:bookmarkStart w:id="307" w:name="_Toc67687725"/>
      <w:r>
        <w:t>5.2.2.3.9</w:t>
      </w:r>
      <w:r>
        <w:tab/>
        <w:t>5GS to EPS Handover using N26 interface</w:t>
      </w:r>
      <w:bookmarkEnd w:id="302"/>
      <w:bookmarkEnd w:id="303"/>
      <w:bookmarkEnd w:id="304"/>
      <w:bookmarkEnd w:id="305"/>
      <w:bookmarkEnd w:id="306"/>
      <w:bookmarkEnd w:id="307"/>
    </w:p>
    <w:p w14:paraId="2B7F63E4" w14:textId="77777777" w:rsidR="001B0FCB" w:rsidRDefault="001B0FCB" w:rsidP="001B0FCB">
      <w:pPr>
        <w:pStyle w:val="Heading6"/>
      </w:pPr>
      <w:bookmarkStart w:id="308" w:name="_Toc49767977"/>
      <w:bookmarkStart w:id="309" w:name="_Toc56434150"/>
      <w:bookmarkStart w:id="310" w:name="_Toc67687726"/>
      <w:r>
        <w:t>5.2.2.3.9.1</w:t>
      </w:r>
      <w:r>
        <w:tab/>
        <w:t>General</w:t>
      </w:r>
      <w:bookmarkEnd w:id="308"/>
      <w:bookmarkEnd w:id="309"/>
      <w:bookmarkEnd w:id="310"/>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311" w:name="_Toc49767978"/>
      <w:bookmarkStart w:id="312" w:name="_Toc56434151"/>
      <w:bookmarkStart w:id="313" w:name="_Toc67687727"/>
      <w:r>
        <w:t>5.2.2.3.9.2</w:t>
      </w:r>
      <w:r>
        <w:tab/>
        <w:t>D</w:t>
      </w:r>
      <w:r w:rsidRPr="00BF39DC">
        <w:t>ata forwarding tunnels setup</w:t>
      </w:r>
      <w:r>
        <w:t xml:space="preserve"> during 5GS to EPS handover</w:t>
      </w:r>
      <w:bookmarkEnd w:id="311"/>
      <w:bookmarkEnd w:id="312"/>
      <w:bookmarkEnd w:id="313"/>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3" type="#_x0000_t75" style="width:439.5pt;height:115.5pt" o:ole="">
            <v:imagedata r:id="rId48" o:title=""/>
          </v:shape>
          <o:OLEObject Type="Embed" ProgID="Visio.Drawing.11" ShapeID="_x0000_i1043" DrawAspect="Content" ObjectID="_1678301096"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314" w:name="_Toc49767979"/>
      <w:bookmarkStart w:id="315" w:name="_Toc56434152"/>
      <w:bookmarkStart w:id="316" w:name="_Toc67687728"/>
      <w:r>
        <w:t>5.2.2.3.9.3</w:t>
      </w:r>
      <w:r>
        <w:tab/>
        <w:t xml:space="preserve">Indirect </w:t>
      </w:r>
      <w:r w:rsidRPr="00BF39DC">
        <w:t xml:space="preserve">data forwarding tunnels </w:t>
      </w:r>
      <w:r>
        <w:t>removal for 5GS to EPS handover cancellation or failure</w:t>
      </w:r>
      <w:bookmarkEnd w:id="314"/>
      <w:bookmarkEnd w:id="315"/>
      <w:bookmarkEnd w:id="316"/>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7" w:name="_Toc25073792"/>
      <w:bookmarkStart w:id="318" w:name="_Toc34062957"/>
      <w:bookmarkStart w:id="319" w:name="_Toc43119925"/>
      <w:bookmarkStart w:id="320" w:name="_Toc49767980"/>
      <w:bookmarkStart w:id="321" w:name="_Toc56434153"/>
      <w:bookmarkStart w:id="322" w:name="_Toc67687729"/>
      <w:r>
        <w:t>5.2.2.3.10</w:t>
      </w:r>
      <w:r>
        <w:tab/>
        <w:t>P-CSCF Restoration Procedure via AMF</w:t>
      </w:r>
      <w:bookmarkEnd w:id="317"/>
      <w:bookmarkEnd w:id="318"/>
      <w:bookmarkEnd w:id="319"/>
      <w:bookmarkEnd w:id="320"/>
      <w:bookmarkEnd w:id="321"/>
      <w:bookmarkEnd w:id="322"/>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3" w:name="_Toc25073793"/>
      <w:bookmarkStart w:id="324" w:name="_Toc34062958"/>
      <w:bookmarkStart w:id="325" w:name="_Toc43119926"/>
      <w:bookmarkStart w:id="326" w:name="_Toc49767981"/>
      <w:bookmarkStart w:id="327" w:name="_Toc56434154"/>
      <w:bookmarkStart w:id="328" w:name="_Toc67687730"/>
      <w:r>
        <w:t>5.2.2.3.11</w:t>
      </w:r>
      <w:r>
        <w:tab/>
        <w:t>AMF requested PDU Session Release due to duplicated PDU Session Id</w:t>
      </w:r>
      <w:bookmarkEnd w:id="323"/>
      <w:bookmarkEnd w:id="324"/>
      <w:bookmarkEnd w:id="325"/>
      <w:bookmarkEnd w:id="326"/>
      <w:bookmarkEnd w:id="327"/>
      <w:bookmarkEnd w:id="32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9" w:name="_Toc25073794"/>
      <w:bookmarkStart w:id="330" w:name="_Toc34062959"/>
      <w:bookmarkStart w:id="331" w:name="_Toc43119927"/>
      <w:bookmarkStart w:id="332" w:name="_Toc49767982"/>
      <w:bookmarkStart w:id="333" w:name="_Toc56434155"/>
      <w:bookmarkStart w:id="334" w:name="_Toc67687731"/>
      <w:r>
        <w:t>5.2.2.3.12</w:t>
      </w:r>
      <w:r>
        <w:tab/>
        <w:t>AMF requested PDU Session Release due to slice not available</w:t>
      </w:r>
      <w:bookmarkEnd w:id="329"/>
      <w:bookmarkEnd w:id="330"/>
      <w:bookmarkEnd w:id="331"/>
      <w:bookmarkEnd w:id="332"/>
      <w:bookmarkEnd w:id="333"/>
      <w:bookmarkEnd w:id="334"/>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335" w:name="_Toc25073795"/>
      <w:bookmarkStart w:id="336" w:name="_Toc34062960"/>
      <w:bookmarkStart w:id="337" w:name="_Toc43119928"/>
      <w:bookmarkStart w:id="338" w:name="_Toc49767983"/>
      <w:bookmarkStart w:id="339" w:name="_Toc56434156"/>
      <w:bookmarkStart w:id="340" w:name="_Toc6768773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5"/>
      <w:bookmarkEnd w:id="336"/>
      <w:bookmarkEnd w:id="337"/>
      <w:bookmarkEnd w:id="338"/>
      <w:bookmarkEnd w:id="339"/>
      <w:bookmarkEnd w:id="340"/>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4" type="#_x0000_t75" style="width:403pt;height:172.5pt" o:ole="">
            <v:imagedata r:id="rId50" o:title=""/>
          </v:shape>
          <o:OLEObject Type="Embed" ProgID="Visio.Drawing.11" ShapeID="_x0000_i1044" DrawAspect="Content" ObjectID="_1678301097"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1" w:name="_Toc34062961"/>
      <w:bookmarkStart w:id="342" w:name="_Toc43119929"/>
      <w:bookmarkStart w:id="343" w:name="_Toc49767984"/>
      <w:bookmarkStart w:id="344" w:name="_Toc56434157"/>
      <w:bookmarkStart w:id="345" w:name="_Toc25073796"/>
      <w:bookmarkStart w:id="346" w:name="_Toc67687733"/>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1"/>
      <w:bookmarkEnd w:id="342"/>
      <w:bookmarkEnd w:id="343"/>
      <w:bookmarkEnd w:id="344"/>
      <w:bookmarkEnd w:id="346"/>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5" type="#_x0000_t75" style="width:403pt;height:172.5pt" o:ole="">
            <v:imagedata r:id="rId52" o:title=""/>
          </v:shape>
          <o:OLEObject Type="Embed" ProgID="Visio.Drawing.11" ShapeID="_x0000_i1045" DrawAspect="Content" ObjectID="_1678301098"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7" w:name="_Toc34062962"/>
      <w:bookmarkStart w:id="348" w:name="_Toc43119930"/>
      <w:bookmarkStart w:id="349" w:name="_Toc49767985"/>
      <w:bookmarkStart w:id="350" w:name="_Toc56434158"/>
      <w:bookmarkStart w:id="351" w:name="_Toc67687734"/>
      <w:r>
        <w:t>5.2.2.3.14</w:t>
      </w:r>
      <w:r>
        <w:tab/>
        <w:t>Request to forward buffered downlink data packets at I-UPF</w:t>
      </w:r>
      <w:bookmarkEnd w:id="345"/>
      <w:bookmarkEnd w:id="347"/>
      <w:bookmarkEnd w:id="348"/>
      <w:bookmarkEnd w:id="349"/>
      <w:bookmarkEnd w:id="350"/>
      <w:bookmarkEnd w:id="351"/>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6" type="#_x0000_t75" style="width:6in;height:122pt" o:ole="">
            <v:imagedata r:id="rId54" o:title=""/>
          </v:shape>
          <o:OLEObject Type="Embed" ProgID="Visio.Drawing.11" ShapeID="_x0000_i1046" DrawAspect="Content" ObjectID="_1678301099"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2" w:name="_Toc25073797"/>
      <w:bookmarkStart w:id="353" w:name="_Toc34062963"/>
      <w:bookmarkStart w:id="354" w:name="_Toc43119931"/>
      <w:bookmarkStart w:id="355" w:name="_Toc49767986"/>
      <w:bookmarkStart w:id="356" w:name="_Toc56434159"/>
      <w:bookmarkStart w:id="357" w:name="_Toc67687735"/>
      <w:r>
        <w:lastRenderedPageBreak/>
        <w:t>5.2.2.3.15</w:t>
      </w:r>
      <w:r>
        <w:tab/>
        <w:t>Connection Suspend procedure</w:t>
      </w:r>
      <w:bookmarkEnd w:id="352"/>
      <w:bookmarkEnd w:id="353"/>
      <w:bookmarkEnd w:id="354"/>
      <w:bookmarkEnd w:id="355"/>
      <w:bookmarkEnd w:id="356"/>
      <w:bookmarkEnd w:id="357"/>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38.5pt;height:115.5pt" o:ole="">
            <v:imagedata r:id="rId56" o:title=""/>
          </v:shape>
          <o:OLEObject Type="Embed" ProgID="Visio.Drawing.11" ShapeID="_x0000_i1047" DrawAspect="Content" ObjectID="_1678301100"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8" w:name="_Toc25073798"/>
      <w:bookmarkStart w:id="359" w:name="_Toc34062964"/>
      <w:bookmarkStart w:id="360" w:name="_Toc43119932"/>
      <w:bookmarkStart w:id="361" w:name="_Toc49767987"/>
      <w:bookmarkStart w:id="362" w:name="_Toc56434160"/>
      <w:bookmarkStart w:id="363" w:name="_Toc67687736"/>
      <w:r>
        <w:t>5.2.2.3.16</w:t>
      </w:r>
      <w:r>
        <w:tab/>
        <w:t>Connection Resume in CM-IDLE with Suspend procedure</w:t>
      </w:r>
      <w:bookmarkEnd w:id="358"/>
      <w:bookmarkEnd w:id="359"/>
      <w:bookmarkEnd w:id="360"/>
      <w:bookmarkEnd w:id="361"/>
      <w:bookmarkEnd w:id="362"/>
      <w:bookmarkEnd w:id="36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48" type="#_x0000_t75" style="width:6in;height:136.5pt" o:ole="">
            <v:imagedata r:id="rId58" o:title=""/>
          </v:shape>
          <o:OLEObject Type="Embed" ProgID="Visio.Drawing.11" ShapeID="_x0000_i1048" DrawAspect="Content" ObjectID="_1678301101"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4" w:name="_Toc34062965"/>
      <w:bookmarkStart w:id="365" w:name="_Toc43119933"/>
      <w:bookmarkStart w:id="366" w:name="_Toc49767988"/>
      <w:bookmarkStart w:id="367" w:name="_Toc56434161"/>
      <w:bookmarkStart w:id="368" w:name="_Toc6768773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4"/>
      <w:bookmarkEnd w:id="365"/>
      <w:bookmarkEnd w:id="366"/>
      <w:bookmarkEnd w:id="367"/>
      <w:bookmarkEnd w:id="368"/>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9" w:name="_Toc34062966"/>
      <w:bookmarkStart w:id="370" w:name="_Toc43119934"/>
      <w:bookmarkStart w:id="371" w:name="_Toc49767989"/>
      <w:bookmarkStart w:id="372" w:name="_Toc56434162"/>
      <w:bookmarkStart w:id="373" w:name="_Toc67687738"/>
      <w:r>
        <w:t>5.2.2.3.18</w:t>
      </w:r>
      <w:r>
        <w:tab/>
        <w:t>5GS to EPS Idle mode mobility using N26 interface with data forwarding</w:t>
      </w:r>
      <w:bookmarkEnd w:id="369"/>
      <w:bookmarkEnd w:id="370"/>
      <w:bookmarkEnd w:id="371"/>
      <w:bookmarkEnd w:id="372"/>
      <w:bookmarkEnd w:id="373"/>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49" type="#_x0000_t75" style="width:439.5pt;height:115.5pt" o:ole="">
            <v:imagedata r:id="rId60" o:title=""/>
          </v:shape>
          <o:OLEObject Type="Embed" ProgID="Visio.Drawing.11" ShapeID="_x0000_i1049" DrawAspect="Content" ObjectID="_1678301102"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4" w:name="_Toc43119935"/>
      <w:bookmarkStart w:id="375" w:name="_Toc49767990"/>
      <w:bookmarkStart w:id="376" w:name="_Toc56434163"/>
      <w:bookmarkStart w:id="377" w:name="_Toc6768773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4"/>
      <w:bookmarkEnd w:id="375"/>
      <w:bookmarkEnd w:id="376"/>
      <w:bookmarkEnd w:id="377"/>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8" w:name="_Toc25073799"/>
      <w:bookmarkStart w:id="379" w:name="_Toc34062967"/>
      <w:bookmarkStart w:id="380" w:name="_Toc43119936"/>
      <w:bookmarkStart w:id="381" w:name="_Toc49767991"/>
      <w:bookmarkStart w:id="382" w:name="_Toc56434164"/>
      <w:bookmarkStart w:id="383" w:name="_Toc67687740"/>
      <w:r>
        <w:t>5.2.2.4</w:t>
      </w:r>
      <w:r>
        <w:tab/>
        <w:t>Release SM Context</w:t>
      </w:r>
      <w:r w:rsidRPr="00C610B7">
        <w:t xml:space="preserve"> </w:t>
      </w:r>
      <w:r>
        <w:t>service operation</w:t>
      </w:r>
      <w:bookmarkEnd w:id="378"/>
      <w:bookmarkEnd w:id="379"/>
      <w:bookmarkEnd w:id="380"/>
      <w:bookmarkEnd w:id="381"/>
      <w:bookmarkEnd w:id="382"/>
      <w:bookmarkEnd w:id="383"/>
    </w:p>
    <w:p w14:paraId="619843E2" w14:textId="77777777" w:rsidR="00FA3B9B" w:rsidRDefault="00FA3B9B" w:rsidP="00FA3B9B">
      <w:pPr>
        <w:pStyle w:val="Heading5"/>
      </w:pPr>
      <w:bookmarkStart w:id="384" w:name="_Toc25073800"/>
      <w:bookmarkStart w:id="385" w:name="_Toc34062968"/>
      <w:bookmarkStart w:id="386" w:name="_Toc43119937"/>
      <w:bookmarkStart w:id="387" w:name="_Toc49767992"/>
      <w:bookmarkStart w:id="388" w:name="_Toc56434165"/>
      <w:bookmarkStart w:id="389" w:name="_Toc67687741"/>
      <w:r>
        <w:t>5.2.2.4.1</w:t>
      </w:r>
      <w:r>
        <w:tab/>
        <w:t>General</w:t>
      </w:r>
      <w:bookmarkEnd w:id="384"/>
      <w:bookmarkEnd w:id="385"/>
      <w:bookmarkEnd w:id="386"/>
      <w:bookmarkEnd w:id="387"/>
      <w:bookmarkEnd w:id="388"/>
      <w:bookmarkEnd w:id="38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lastRenderedPageBreak/>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0" type="#_x0000_t75" style="width:6in;height:108pt" o:ole="">
            <v:imagedata r:id="rId62" o:title=""/>
          </v:shape>
          <o:OLEObject Type="Embed" ProgID="Visio.Drawing.11" ShapeID="_x0000_i1050" DrawAspect="Content" ObjectID="_1678301103"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0" w:name="_Toc25073801"/>
      <w:bookmarkStart w:id="391" w:name="_Toc34062969"/>
      <w:bookmarkStart w:id="392" w:name="_Toc43119938"/>
      <w:bookmarkStart w:id="393" w:name="_Toc49767993"/>
      <w:bookmarkStart w:id="394" w:name="_Toc56434166"/>
      <w:bookmarkStart w:id="395" w:name="_Toc67687742"/>
      <w:r>
        <w:t>5.2.2.5</w:t>
      </w:r>
      <w:r>
        <w:tab/>
        <w:t>Notify</w:t>
      </w:r>
      <w:r w:rsidRPr="00C610B7">
        <w:t xml:space="preserve"> </w:t>
      </w:r>
      <w:r>
        <w:t>SM Context Status service operation</w:t>
      </w:r>
      <w:bookmarkEnd w:id="390"/>
      <w:bookmarkEnd w:id="391"/>
      <w:bookmarkEnd w:id="392"/>
      <w:bookmarkEnd w:id="393"/>
      <w:bookmarkEnd w:id="394"/>
      <w:bookmarkEnd w:id="395"/>
    </w:p>
    <w:p w14:paraId="28473F52" w14:textId="77777777" w:rsidR="00FA3B9B" w:rsidRDefault="00FA3B9B" w:rsidP="00FA3B9B">
      <w:pPr>
        <w:pStyle w:val="Heading5"/>
      </w:pPr>
      <w:bookmarkStart w:id="396" w:name="_Toc25073802"/>
      <w:bookmarkStart w:id="397" w:name="_Toc34062970"/>
      <w:bookmarkStart w:id="398" w:name="_Toc43119939"/>
      <w:bookmarkStart w:id="399" w:name="_Toc49767994"/>
      <w:bookmarkStart w:id="400" w:name="_Toc56434167"/>
      <w:bookmarkStart w:id="401" w:name="_Toc67687743"/>
      <w:r>
        <w:t>5.2.2.5.1</w:t>
      </w:r>
      <w:r>
        <w:tab/>
        <w:t>General</w:t>
      </w:r>
      <w:bookmarkEnd w:id="396"/>
      <w:bookmarkEnd w:id="397"/>
      <w:bookmarkEnd w:id="398"/>
      <w:bookmarkEnd w:id="399"/>
      <w:bookmarkEnd w:id="400"/>
      <w:bookmarkEnd w:id="401"/>
    </w:p>
    <w:p w14:paraId="5055073A" w14:textId="77777777"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t>-</w:t>
      </w:r>
      <w:r>
        <w:tab/>
        <w:t>FN-RG or Network Requested PDU Session Modification via W-5GAN (see clause 7.3.6 of 3GPP TS 23.316 [36]);</w:t>
      </w:r>
    </w:p>
    <w:p w14:paraId="76EC2C0B" w14:textId="77777777" w:rsidR="00CA642A" w:rsidRDefault="00CA642A" w:rsidP="00CA642A">
      <w:pPr>
        <w:pStyle w:val="B1"/>
      </w:pPr>
      <w:r>
        <w:lastRenderedPageBreak/>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31B537FA" w14:textId="7E36027F" w:rsidR="00FA3B9B" w:rsidRDefault="00617270" w:rsidP="00617270">
      <w:pPr>
        <w:pStyle w:val="B1"/>
      </w:pPr>
      <w:r>
        <w:t>-</w:t>
      </w:r>
      <w:r>
        <w:tab/>
        <w:t>Information flow for Availability after DDN Failure with UPF buffering (see clause 4.15.3.2.9 of 3GPP TS 23.502 [3])</w:t>
      </w:r>
      <w:r w:rsidR="00FA3B9B">
        <w:t>.</w:t>
      </w:r>
    </w:p>
    <w:p w14:paraId="10312E4A" w14:textId="77777777" w:rsidR="00FA3B9B" w:rsidRDefault="00FA3B9B" w:rsidP="00FA3B9B">
      <w:r>
        <w:t>The SMF shall notify the NF Service Consumer by using the HTTP POST method as shown in Figure 5.2.2.5.1-1.</w:t>
      </w:r>
    </w:p>
    <w:p w14:paraId="49C996C3" w14:textId="77777777" w:rsidR="00FA3B9B" w:rsidRDefault="00FA3B9B" w:rsidP="00FA3B9B">
      <w:pPr>
        <w:pStyle w:val="TH"/>
      </w:pPr>
      <w:r w:rsidRPr="00D64FA1">
        <w:rPr>
          <w:lang w:val="fr-FR"/>
        </w:rPr>
        <w:object w:dxaOrig="8701" w:dyaOrig="2131" w14:anchorId="51237F34">
          <v:shape id="_x0000_i1051" type="#_x0000_t75" style="width:439.5pt;height:100.5pt" o:ole="">
            <v:imagedata r:id="rId64" o:title=""/>
          </v:shape>
          <o:OLEObject Type="Embed" ProgID="Visio.Drawing.11" ShapeID="_x0000_i1051" DrawAspect="Content" ObjectID="_1678301104"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2DF9B71B" w:rsidR="002D6F33" w:rsidRDefault="002D6F33" w:rsidP="00FA3B9B">
      <w:pPr>
        <w:pStyle w:val="B1"/>
      </w:pPr>
      <w:r>
        <w:lastRenderedPageBreak/>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7777777"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2" w:name="_Toc25073803"/>
      <w:bookmarkStart w:id="403" w:name="_Toc34062971"/>
      <w:bookmarkStart w:id="404" w:name="_Toc43119940"/>
      <w:bookmarkStart w:id="405" w:name="_Toc49767995"/>
      <w:bookmarkStart w:id="406" w:name="_Toc56434168"/>
      <w:bookmarkStart w:id="407" w:name="_Toc67687744"/>
      <w:r>
        <w:t>5.2.2.6</w:t>
      </w:r>
      <w:r>
        <w:tab/>
        <w:t>Retrieve SM Context service operation</w:t>
      </w:r>
      <w:bookmarkEnd w:id="402"/>
      <w:bookmarkEnd w:id="403"/>
      <w:bookmarkEnd w:id="404"/>
      <w:bookmarkEnd w:id="405"/>
      <w:bookmarkEnd w:id="406"/>
      <w:bookmarkEnd w:id="407"/>
    </w:p>
    <w:p w14:paraId="4EB65C53" w14:textId="77777777" w:rsidR="00FA3B9B" w:rsidRDefault="00FA3B9B" w:rsidP="00FA3B9B">
      <w:pPr>
        <w:pStyle w:val="Heading5"/>
      </w:pPr>
      <w:bookmarkStart w:id="408" w:name="_Toc25073804"/>
      <w:bookmarkStart w:id="409" w:name="_Toc34062972"/>
      <w:bookmarkStart w:id="410" w:name="_Toc43119941"/>
      <w:bookmarkStart w:id="411" w:name="_Toc49767996"/>
      <w:bookmarkStart w:id="412" w:name="_Toc56434169"/>
      <w:bookmarkStart w:id="413" w:name="_Toc67687745"/>
      <w:r>
        <w:t>5.2.2.6.1</w:t>
      </w:r>
      <w:r>
        <w:tab/>
        <w:t>General</w:t>
      </w:r>
      <w:bookmarkEnd w:id="408"/>
      <w:bookmarkEnd w:id="409"/>
      <w:bookmarkEnd w:id="410"/>
      <w:bookmarkEnd w:id="411"/>
      <w:bookmarkEnd w:id="412"/>
      <w:bookmarkEnd w:id="41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lastRenderedPageBreak/>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2" type="#_x0000_t75" style="width:439.5pt;height:108pt" o:ole="">
            <v:imagedata r:id="rId66" o:title=""/>
          </v:shape>
          <o:OLEObject Type="Embed" ProgID="Visio.Drawing.11" ShapeID="_x0000_i1052" DrawAspect="Content" ObjectID="_1678301105"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1930216E" w14:textId="77777777"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4" w:name="_Toc25073805"/>
      <w:bookmarkStart w:id="415" w:name="_Toc34062973"/>
      <w:bookmarkStart w:id="416" w:name="_Toc43119942"/>
      <w:bookmarkStart w:id="417" w:name="_Toc49767997"/>
      <w:bookmarkStart w:id="418" w:name="_Toc56434170"/>
      <w:bookmarkStart w:id="419" w:name="_Toc67687746"/>
      <w:r>
        <w:t>5.2.2.7</w:t>
      </w:r>
      <w:r>
        <w:tab/>
        <w:t>Create</w:t>
      </w:r>
      <w:r w:rsidRPr="00C610B7">
        <w:t xml:space="preserve"> </w:t>
      </w:r>
      <w:r>
        <w:t>service operation</w:t>
      </w:r>
      <w:bookmarkEnd w:id="414"/>
      <w:bookmarkEnd w:id="415"/>
      <w:bookmarkEnd w:id="416"/>
      <w:bookmarkEnd w:id="417"/>
      <w:bookmarkEnd w:id="418"/>
      <w:bookmarkEnd w:id="419"/>
    </w:p>
    <w:p w14:paraId="55673C16" w14:textId="77777777" w:rsidR="00FA3B9B" w:rsidRDefault="00FA3B9B" w:rsidP="00FA3B9B">
      <w:pPr>
        <w:pStyle w:val="Heading5"/>
      </w:pPr>
      <w:bookmarkStart w:id="420" w:name="_Toc25073806"/>
      <w:bookmarkStart w:id="421" w:name="_Toc34062974"/>
      <w:bookmarkStart w:id="422" w:name="_Toc43119943"/>
      <w:bookmarkStart w:id="423" w:name="_Toc49767998"/>
      <w:bookmarkStart w:id="424" w:name="_Toc56434171"/>
      <w:bookmarkStart w:id="425" w:name="_Toc67687747"/>
      <w:r>
        <w:t>5.2.2.7.1</w:t>
      </w:r>
      <w:r>
        <w:tab/>
        <w:t>General</w:t>
      </w:r>
      <w:bookmarkEnd w:id="420"/>
      <w:bookmarkEnd w:id="421"/>
      <w:bookmarkEnd w:id="422"/>
      <w:bookmarkEnd w:id="423"/>
      <w:bookmarkEnd w:id="424"/>
      <w:bookmarkEnd w:id="42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3" type="#_x0000_t75" style="width:439.5pt;height:108pt" o:ole="">
            <v:imagedata r:id="rId68" o:title=""/>
          </v:shape>
          <o:OLEObject Type="Embed" ProgID="Visio.Drawing.11" ShapeID="_x0000_i1053" DrawAspect="Content" ObjectID="_1678301106"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lastRenderedPageBreak/>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6AAE2462" w14:textId="4AFC4298" w:rsidR="001D486B" w:rsidRPr="00AD3560" w:rsidRDefault="001D486B" w:rsidP="00AD3560">
      <w:pPr>
        <w:pStyle w:val="B1"/>
        <w:ind w:firstLine="0"/>
        <w:rPr>
          <w:lang w:val="en-US"/>
        </w:rPr>
      </w:pPr>
      <w:r>
        <w:rPr>
          <w:lang w:val="en-US"/>
        </w:rPr>
        <w:lastRenderedPageBreak/>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 xml:space="preserve">. </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6" w:name="_Toc25073807"/>
      <w:bookmarkStart w:id="427" w:name="_Toc34062975"/>
      <w:bookmarkStart w:id="428" w:name="_Toc43119944"/>
      <w:bookmarkStart w:id="429" w:name="_Toc49767999"/>
      <w:bookmarkStart w:id="430" w:name="_Toc56434172"/>
      <w:bookmarkStart w:id="431" w:name="_Toc67687748"/>
      <w:r>
        <w:t>5.2.2.7.2</w:t>
      </w:r>
      <w:r>
        <w:tab/>
        <w:t>EPS to 5GS Idle mode mobility</w:t>
      </w:r>
      <w:bookmarkEnd w:id="426"/>
      <w:bookmarkEnd w:id="427"/>
      <w:bookmarkEnd w:id="428"/>
      <w:bookmarkEnd w:id="429"/>
      <w:bookmarkEnd w:id="430"/>
      <w:bookmarkEnd w:id="431"/>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lastRenderedPageBreak/>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2" w:name="_Toc25073808"/>
      <w:bookmarkStart w:id="433" w:name="_Toc34062976"/>
      <w:bookmarkStart w:id="434" w:name="_Toc43119945"/>
      <w:bookmarkStart w:id="435" w:name="_Toc49768000"/>
      <w:bookmarkStart w:id="436" w:name="_Toc56434173"/>
      <w:bookmarkStart w:id="437" w:name="_Toc67687749"/>
      <w:r>
        <w:t>5.2.2.7.3</w:t>
      </w:r>
      <w:r>
        <w:tab/>
        <w:t>EPS to 5GS Handover Preparation</w:t>
      </w:r>
      <w:bookmarkEnd w:id="432"/>
      <w:bookmarkEnd w:id="433"/>
      <w:bookmarkEnd w:id="434"/>
      <w:bookmarkEnd w:id="435"/>
      <w:bookmarkEnd w:id="436"/>
      <w:bookmarkEnd w:id="437"/>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8" w:name="_Toc34062977"/>
      <w:bookmarkStart w:id="439" w:name="_Toc43119946"/>
      <w:bookmarkStart w:id="440" w:name="_Toc49768001"/>
      <w:bookmarkStart w:id="441" w:name="_Toc56434174"/>
      <w:bookmarkStart w:id="442" w:name="_Toc67687750"/>
      <w:r>
        <w:t>5.2.2.7.4</w:t>
      </w:r>
      <w:r>
        <w:tab/>
        <w:t>N2 Handover Preparation with I-SMF Insertion</w:t>
      </w:r>
      <w:bookmarkEnd w:id="438"/>
      <w:bookmarkEnd w:id="439"/>
      <w:bookmarkEnd w:id="440"/>
      <w:bookmarkEnd w:id="441"/>
      <w:bookmarkEnd w:id="442"/>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3" w:name="_Toc43119947"/>
      <w:bookmarkStart w:id="444" w:name="_Toc49768002"/>
      <w:bookmarkStart w:id="445" w:name="_Toc56434175"/>
      <w:bookmarkStart w:id="446" w:name="_Toc67687751"/>
      <w:r>
        <w:t>5.2.2.7.5</w:t>
      </w:r>
      <w:r>
        <w:tab/>
        <w:t>Xn Handover with I-SMF Insertion</w:t>
      </w:r>
      <w:bookmarkEnd w:id="443"/>
      <w:bookmarkEnd w:id="444"/>
      <w:bookmarkEnd w:id="445"/>
      <w:bookmarkEnd w:id="446"/>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lastRenderedPageBreak/>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447" w:name="_Toc25073809"/>
      <w:bookmarkStart w:id="448" w:name="_Toc34062978"/>
      <w:bookmarkStart w:id="449" w:name="_Toc43119948"/>
      <w:bookmarkStart w:id="450" w:name="_Toc49768003"/>
      <w:bookmarkStart w:id="451" w:name="_Toc56434176"/>
      <w:bookmarkStart w:id="452" w:name="_Toc67687752"/>
      <w:r>
        <w:t>5.2.2.8</w:t>
      </w:r>
      <w:r>
        <w:tab/>
        <w:t>Update</w:t>
      </w:r>
      <w:r w:rsidRPr="00C610B7">
        <w:t xml:space="preserve"> </w:t>
      </w:r>
      <w:r>
        <w:t>service operation</w:t>
      </w:r>
      <w:bookmarkEnd w:id="447"/>
      <w:bookmarkEnd w:id="448"/>
      <w:bookmarkEnd w:id="449"/>
      <w:bookmarkEnd w:id="450"/>
      <w:bookmarkEnd w:id="451"/>
      <w:bookmarkEnd w:id="452"/>
    </w:p>
    <w:p w14:paraId="10867B43" w14:textId="77777777" w:rsidR="00FA3B9B" w:rsidRDefault="00FA3B9B" w:rsidP="00FA3B9B">
      <w:pPr>
        <w:pStyle w:val="Heading5"/>
      </w:pPr>
      <w:bookmarkStart w:id="453" w:name="_Toc25073810"/>
      <w:bookmarkStart w:id="454" w:name="_Toc34062979"/>
      <w:bookmarkStart w:id="455" w:name="_Toc43119949"/>
      <w:bookmarkStart w:id="456" w:name="_Toc49768004"/>
      <w:bookmarkStart w:id="457" w:name="_Toc56434177"/>
      <w:bookmarkStart w:id="458" w:name="_Toc67687753"/>
      <w:r>
        <w:t>5.2.2.8.1</w:t>
      </w:r>
      <w:r>
        <w:tab/>
        <w:t>General</w:t>
      </w:r>
      <w:bookmarkEnd w:id="453"/>
      <w:bookmarkEnd w:id="454"/>
      <w:bookmarkEnd w:id="455"/>
      <w:bookmarkEnd w:id="456"/>
      <w:bookmarkEnd w:id="457"/>
      <w:bookmarkEnd w:id="458"/>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77777777" w:rsidR="00FA3B9B" w:rsidRDefault="00FA3B9B" w:rsidP="00FA3B9B">
      <w:pPr>
        <w:pStyle w:val="B1"/>
      </w:pPr>
      <w:r>
        <w:t>-</w:t>
      </w:r>
      <w:r>
        <w:tab/>
        <w:t>UE 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lastRenderedPageBreak/>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59" w:name="_Toc25073811"/>
      <w:bookmarkStart w:id="460" w:name="_Toc34062980"/>
      <w:bookmarkStart w:id="461" w:name="_Toc43119950"/>
      <w:bookmarkStart w:id="462" w:name="_Toc49768005"/>
      <w:bookmarkStart w:id="463" w:name="_Toc56434178"/>
      <w:bookmarkStart w:id="464" w:name="_Toc67687754"/>
      <w:r>
        <w:t>5.2.2.8.2</w:t>
      </w:r>
      <w:r>
        <w:tab/>
        <w:t>Update service operation towards H-SMF or SMF</w:t>
      </w:r>
      <w:bookmarkEnd w:id="459"/>
      <w:bookmarkEnd w:id="460"/>
      <w:bookmarkEnd w:id="461"/>
      <w:bookmarkEnd w:id="462"/>
      <w:bookmarkEnd w:id="463"/>
      <w:bookmarkEnd w:id="464"/>
    </w:p>
    <w:p w14:paraId="09836951" w14:textId="77777777" w:rsidR="00FA3B9B" w:rsidRDefault="00FA3B9B" w:rsidP="00FA3B9B">
      <w:pPr>
        <w:pStyle w:val="Heading6"/>
      </w:pPr>
      <w:bookmarkStart w:id="465" w:name="_Toc25073812"/>
      <w:bookmarkStart w:id="466" w:name="_Toc34062981"/>
      <w:bookmarkStart w:id="467" w:name="_Toc43119951"/>
      <w:bookmarkStart w:id="468" w:name="_Toc49768006"/>
      <w:bookmarkStart w:id="469" w:name="_Toc56434179"/>
      <w:bookmarkStart w:id="470" w:name="_Toc67687755"/>
      <w:r>
        <w:t>5.2.2.8.2.1</w:t>
      </w:r>
      <w:r>
        <w:tab/>
        <w:t>General</w:t>
      </w:r>
      <w:bookmarkEnd w:id="465"/>
      <w:bookmarkEnd w:id="466"/>
      <w:bookmarkEnd w:id="467"/>
      <w:bookmarkEnd w:id="468"/>
      <w:bookmarkEnd w:id="469"/>
      <w:bookmarkEnd w:id="470"/>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4" type="#_x0000_t75" style="width:439.5pt;height:108pt" o:ole="">
            <v:imagedata r:id="rId70" o:title=""/>
          </v:shape>
          <o:OLEObject Type="Embed" ProgID="Visio.Drawing.11" ShapeID="_x0000_i1054" DrawAspect="Content" ObjectID="_1678301107"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1" w:name="_Toc25073813"/>
      <w:bookmarkStart w:id="472" w:name="_Toc34062982"/>
      <w:bookmarkStart w:id="473" w:name="_Toc43119952"/>
      <w:bookmarkStart w:id="474" w:name="_Toc49768007"/>
      <w:bookmarkStart w:id="475" w:name="_Toc56434180"/>
      <w:bookmarkStart w:id="476" w:name="_Toc67687756"/>
      <w:r>
        <w:t>5.2.2.8.2.2</w:t>
      </w:r>
      <w:r>
        <w:tab/>
        <w:t>UE or network (e.g. AMF, V-SMF, I-SMF) requested PDU session modification</w:t>
      </w:r>
      <w:bookmarkEnd w:id="471"/>
      <w:bookmarkEnd w:id="472"/>
      <w:bookmarkEnd w:id="473"/>
      <w:bookmarkEnd w:id="474"/>
      <w:bookmarkEnd w:id="475"/>
      <w:bookmarkEnd w:id="476"/>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7" w:name="_Toc25073814"/>
      <w:bookmarkStart w:id="478" w:name="_Toc34062983"/>
      <w:bookmarkStart w:id="479" w:name="_Toc43119953"/>
      <w:bookmarkStart w:id="480" w:name="_Toc49768008"/>
      <w:bookmarkStart w:id="481" w:name="_Toc56434181"/>
      <w:bookmarkStart w:id="482" w:name="_Toc67687757"/>
      <w:r w:rsidRPr="00DB011A">
        <w:rPr>
          <w:lang w:val="en-US"/>
        </w:rPr>
        <w:t>5.2.2.8.2.</w:t>
      </w:r>
      <w:r>
        <w:rPr>
          <w:lang w:val="en-US"/>
        </w:rPr>
        <w:t>3</w:t>
      </w:r>
      <w:r w:rsidRPr="00DB011A">
        <w:rPr>
          <w:lang w:val="en-US"/>
        </w:rPr>
        <w:tab/>
        <w:t>UE requested PDU session release</w:t>
      </w:r>
      <w:bookmarkEnd w:id="477"/>
      <w:bookmarkEnd w:id="478"/>
      <w:bookmarkEnd w:id="479"/>
      <w:bookmarkEnd w:id="480"/>
      <w:bookmarkEnd w:id="481"/>
      <w:bookmarkEnd w:id="482"/>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3" w:name="_Toc25073815"/>
      <w:bookmarkStart w:id="484" w:name="_Toc34062984"/>
      <w:bookmarkStart w:id="485" w:name="_Toc43119954"/>
      <w:bookmarkStart w:id="486" w:name="_Toc49768009"/>
      <w:bookmarkStart w:id="487" w:name="_Toc56434182"/>
      <w:bookmarkStart w:id="488" w:name="_Toc67687758"/>
      <w:r>
        <w:t>5.2.2.8.2.4</w:t>
      </w:r>
      <w:r>
        <w:tab/>
        <w:t>EPS to 5GS Handover Execution</w:t>
      </w:r>
      <w:bookmarkEnd w:id="483"/>
      <w:bookmarkEnd w:id="484"/>
      <w:bookmarkEnd w:id="485"/>
      <w:bookmarkEnd w:id="486"/>
      <w:bookmarkEnd w:id="487"/>
      <w:bookmarkEnd w:id="488"/>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89" w:name="_Toc25073816"/>
      <w:bookmarkStart w:id="490" w:name="_Toc34062985"/>
      <w:bookmarkStart w:id="491" w:name="_Toc43119955"/>
      <w:bookmarkStart w:id="492" w:name="_Toc49768010"/>
      <w:bookmarkStart w:id="493" w:name="_Toc56434183"/>
      <w:bookmarkStart w:id="494" w:name="_Toc676877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89"/>
      <w:bookmarkEnd w:id="490"/>
      <w:bookmarkEnd w:id="491"/>
      <w:bookmarkEnd w:id="492"/>
      <w:bookmarkEnd w:id="493"/>
      <w:bookmarkEnd w:id="494"/>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58028DA4" w14:textId="1AB8EF02" w:rsidR="00C130F1"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xml:space="preserve">, shall also apply. </w:t>
      </w:r>
    </w:p>
    <w:p w14:paraId="3DB3E51C" w14:textId="77777777" w:rsidR="00BF430E" w:rsidRDefault="00BF430E" w:rsidP="00BF430E">
      <w:pPr>
        <w:pStyle w:val="B1"/>
      </w:pPr>
      <w:r>
        <w:t>2a.</w:t>
      </w:r>
      <w:r>
        <w:tab/>
        <w:t>Same as step 2a of Figure 5.2.2.8.2-1, with the following modifications.</w:t>
      </w:r>
    </w:p>
    <w:p w14:paraId="3969469A" w14:textId="77777777" w:rsidR="00BF430E" w:rsidRDefault="00BF430E" w:rsidP="00BF430E">
      <w:pPr>
        <w:pStyle w:val="B1"/>
        <w:ind w:firstLine="0"/>
      </w:pPr>
      <w:r>
        <w:t>T</w:t>
      </w:r>
      <w:r w:rsidRPr="0057039A">
        <w:t xml:space="preserve">he payload body of the POST response shall </w:t>
      </w:r>
      <w:r>
        <w:t xml:space="preserve">include: </w:t>
      </w:r>
    </w:p>
    <w:p w14:paraId="16C65D36" w14:textId="77777777"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086DE9D" w14:textId="7408E8F7" w:rsidR="00BF430E"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 </w:t>
      </w:r>
    </w:p>
    <w:p w14:paraId="14DE4903" w14:textId="30C858DC" w:rsidR="00C130F1" w:rsidRDefault="00C130F1" w:rsidP="00BF430E">
      <w:pPr>
        <w:pStyle w:val="B1"/>
        <w:ind w:firstLine="0"/>
      </w:pPr>
      <w:r>
        <w:lastRenderedPageBreak/>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t>Upon receipt of the 200 OK response, the V-SMF or I-SMF shall delete any above information received earlier for the source access type and use the new information received for the target access type (see clause 6.1.6.2.12).</w:t>
      </w:r>
    </w:p>
    <w:p w14:paraId="3AC318CF" w14:textId="77777777" w:rsidR="00BF430E"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r>
        <w:t xml:space="preserve"> </w:t>
      </w:r>
    </w:p>
    <w:p w14:paraId="699B814F" w14:textId="77777777" w:rsidR="00BF430E" w:rsidRDefault="00BF430E" w:rsidP="00BF430E">
      <w:pPr>
        <w:pStyle w:val="B1"/>
        <w:ind w:firstLine="0"/>
      </w:pPr>
      <w:r>
        <w:t xml:space="preserve">For a handover from non-3GPP access to 3GPP access, if the PDU session may be moved to EPS during its lifetime, the H-SMF or SMF may send an Update Request towards the V-SMF or I-SMF to request the allocation of EBIs prior to step 2a. </w:t>
      </w:r>
    </w:p>
    <w:p w14:paraId="2B2ED96D" w14:textId="016C4D37" w:rsidR="00BF430E"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r>
        <w:t xml:space="preserve"> </w:t>
      </w:r>
    </w:p>
    <w:p w14:paraId="550E8727" w14:textId="77777777" w:rsidR="00FA3B9B" w:rsidRDefault="00FA3B9B" w:rsidP="00FA3B9B">
      <w:pPr>
        <w:pStyle w:val="Heading6"/>
      </w:pPr>
      <w:bookmarkStart w:id="495" w:name="_Toc25073817"/>
      <w:bookmarkStart w:id="496" w:name="_Toc34062986"/>
      <w:bookmarkStart w:id="497" w:name="_Toc43119956"/>
      <w:bookmarkStart w:id="498" w:name="_Toc49768011"/>
      <w:bookmarkStart w:id="499" w:name="_Toc56434184"/>
      <w:bookmarkStart w:id="500" w:name="_Toc67687760"/>
      <w:r>
        <w:t>5.2.2.8.2.6</w:t>
      </w:r>
      <w:r>
        <w:tab/>
        <w:t>P-CSCF Restoration Procedure via AMF</w:t>
      </w:r>
      <w:bookmarkEnd w:id="495"/>
      <w:bookmarkEnd w:id="496"/>
      <w:bookmarkEnd w:id="497"/>
      <w:bookmarkEnd w:id="498"/>
      <w:bookmarkEnd w:id="499"/>
      <w:bookmarkEnd w:id="500"/>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1" w:name="_Toc25073818"/>
      <w:bookmarkStart w:id="502" w:name="_Toc34062987"/>
      <w:bookmarkStart w:id="503" w:name="_Toc43119957"/>
      <w:bookmarkStart w:id="504" w:name="_Toc49768012"/>
      <w:bookmarkStart w:id="505" w:name="_Toc56434185"/>
      <w:bookmarkStart w:id="506" w:name="_Toc67687761"/>
      <w:r>
        <w:t>5.2.2.8.2.7</w:t>
      </w:r>
      <w:r>
        <w:tab/>
        <w:t>Addition of PSA and BP or UL CL controlled by I-SMF</w:t>
      </w:r>
      <w:bookmarkEnd w:id="501"/>
      <w:bookmarkEnd w:id="502"/>
      <w:bookmarkEnd w:id="503"/>
      <w:bookmarkEnd w:id="504"/>
      <w:bookmarkEnd w:id="505"/>
      <w:bookmarkEnd w:id="506"/>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7" w:name="_Toc25073819"/>
      <w:bookmarkStart w:id="508" w:name="_Toc34062988"/>
      <w:bookmarkStart w:id="509" w:name="_Toc43119958"/>
      <w:bookmarkStart w:id="510" w:name="_Toc49768013"/>
      <w:bookmarkStart w:id="511" w:name="_Toc56434186"/>
      <w:bookmarkStart w:id="512" w:name="_Toc67687762"/>
      <w:r>
        <w:t>5.2.2.8.2.8</w:t>
      </w:r>
      <w:r>
        <w:tab/>
        <w:t>Removal of PSA and BP or UL CL controlled by I-SMF</w:t>
      </w:r>
      <w:bookmarkEnd w:id="507"/>
      <w:bookmarkEnd w:id="508"/>
      <w:bookmarkEnd w:id="509"/>
      <w:bookmarkEnd w:id="510"/>
      <w:bookmarkEnd w:id="511"/>
      <w:bookmarkEnd w:id="512"/>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lastRenderedPageBreak/>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3" w:name="_Toc25073820"/>
      <w:bookmarkStart w:id="514" w:name="_Toc34062989"/>
      <w:bookmarkStart w:id="515" w:name="_Toc43119959"/>
      <w:bookmarkStart w:id="516" w:name="_Toc49768014"/>
      <w:bookmarkStart w:id="517" w:name="_Toc56434187"/>
      <w:bookmarkStart w:id="518" w:name="_Toc67687763"/>
      <w:r>
        <w:t>5.2.2.8.2.9</w:t>
      </w:r>
      <w:r>
        <w:tab/>
        <w:t>Change of PSA for IPv6 multi-homing or UL CL controlled by I-SMF</w:t>
      </w:r>
      <w:bookmarkEnd w:id="513"/>
      <w:bookmarkEnd w:id="514"/>
      <w:bookmarkEnd w:id="515"/>
      <w:bookmarkEnd w:id="516"/>
      <w:bookmarkEnd w:id="517"/>
      <w:bookmarkEnd w:id="518"/>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19" w:name="_Toc25073821"/>
      <w:bookmarkStart w:id="520" w:name="_Toc34062990"/>
      <w:bookmarkStart w:id="521" w:name="_Toc43119960"/>
      <w:bookmarkStart w:id="522" w:name="_Toc49768015"/>
      <w:bookmarkStart w:id="523" w:name="_Toc56434188"/>
      <w:bookmarkStart w:id="524" w:name="_Toc67687764"/>
      <w:r>
        <w:t>5.2.2.8.2.10</w:t>
      </w:r>
      <w:r>
        <w:tab/>
        <w:t>PDU Session modification with I-SMF or V-SMF change</w:t>
      </w:r>
      <w:bookmarkEnd w:id="519"/>
      <w:bookmarkEnd w:id="520"/>
      <w:bookmarkEnd w:id="521"/>
      <w:bookmarkEnd w:id="522"/>
      <w:bookmarkEnd w:id="523"/>
      <w:bookmarkEnd w:id="524"/>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lastRenderedPageBreak/>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5" w:name="_Toc25073822"/>
      <w:bookmarkStart w:id="526" w:name="_Toc34062991"/>
      <w:bookmarkStart w:id="527" w:name="_Toc43119961"/>
      <w:bookmarkStart w:id="528" w:name="_Toc49768016"/>
      <w:bookmarkStart w:id="529" w:name="_Toc56434189"/>
      <w:bookmarkStart w:id="530" w:name="_Toc67687765"/>
      <w:r>
        <w:t>5.2.2.8.2.11</w:t>
      </w:r>
      <w:r>
        <w:tab/>
        <w:t>Sending by I-SMF of N4 notifications related with traffic usage reporting</w:t>
      </w:r>
      <w:bookmarkEnd w:id="525"/>
      <w:bookmarkEnd w:id="526"/>
      <w:bookmarkEnd w:id="527"/>
      <w:bookmarkEnd w:id="528"/>
      <w:bookmarkEnd w:id="529"/>
      <w:bookmarkEnd w:id="530"/>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1" w:name="_Toc34062992"/>
      <w:bookmarkStart w:id="532" w:name="_Toc43119962"/>
      <w:bookmarkStart w:id="533" w:name="_Toc49768017"/>
      <w:bookmarkStart w:id="534" w:name="_Toc56434190"/>
      <w:bookmarkStart w:id="535" w:name="_Toc67687766"/>
      <w:r>
        <w:t>5.2.2.8.2.12</w:t>
      </w:r>
      <w:r>
        <w:tab/>
        <w:t>N2 Handover Execution with I-SMF Insertion</w:t>
      </w:r>
      <w:bookmarkEnd w:id="531"/>
      <w:bookmarkEnd w:id="532"/>
      <w:bookmarkEnd w:id="533"/>
      <w:bookmarkEnd w:id="534"/>
      <w:bookmarkEnd w:id="535"/>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633C5B59" w14:textId="77777777"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lastRenderedPageBreak/>
        <w:t>The SMF shall return a 200 OK response. The SMF shall release the resources prepared for the handover.</w:t>
      </w:r>
    </w:p>
    <w:p w14:paraId="7EE8526B" w14:textId="77777777" w:rsidR="00FA3B9B" w:rsidRDefault="00FA3B9B" w:rsidP="00FA3B9B">
      <w:pPr>
        <w:pStyle w:val="Heading6"/>
      </w:pPr>
      <w:bookmarkStart w:id="536" w:name="_Toc34062993"/>
      <w:bookmarkStart w:id="537" w:name="_Toc43119963"/>
      <w:bookmarkStart w:id="538" w:name="_Toc49768018"/>
      <w:bookmarkStart w:id="539" w:name="_Toc56434191"/>
      <w:bookmarkStart w:id="540" w:name="_Toc67687767"/>
      <w:r>
        <w:t>5.2.2.8.2.13</w:t>
      </w:r>
      <w:r>
        <w:tab/>
        <w:t>N2 Handover Cancellation with I-SMF Insertion</w:t>
      </w:r>
      <w:bookmarkEnd w:id="536"/>
      <w:bookmarkEnd w:id="537"/>
      <w:bookmarkEnd w:id="538"/>
      <w:bookmarkEnd w:id="539"/>
      <w:bookmarkEnd w:id="540"/>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1" w:name="_Toc34062994"/>
      <w:bookmarkStart w:id="542" w:name="_Toc43119964"/>
      <w:bookmarkStart w:id="543" w:name="_Toc49768019"/>
      <w:bookmarkStart w:id="544" w:name="_Toc56434192"/>
      <w:bookmarkStart w:id="545" w:name="_Toc67687768"/>
      <w:r>
        <w:t>5.2.2.8.2.14</w:t>
      </w:r>
      <w:r>
        <w:tab/>
        <w:t>EPS to 5GS Handover Cancellation</w:t>
      </w:r>
      <w:bookmarkEnd w:id="541"/>
      <w:bookmarkEnd w:id="542"/>
      <w:bookmarkEnd w:id="543"/>
      <w:bookmarkEnd w:id="544"/>
      <w:bookmarkEnd w:id="545"/>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6" w:name="_Toc43119965"/>
      <w:bookmarkStart w:id="547" w:name="_Toc49768020"/>
      <w:bookmarkStart w:id="548" w:name="_Toc56434193"/>
      <w:bookmarkStart w:id="549" w:name="_Toc6768776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6"/>
      <w:bookmarkEnd w:id="547"/>
      <w:bookmarkEnd w:id="548"/>
      <w:bookmarkEnd w:id="549"/>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0" w:name="_Toc43119966"/>
      <w:bookmarkStart w:id="551" w:name="_Toc49768021"/>
      <w:bookmarkStart w:id="552" w:name="_Toc56434194"/>
      <w:bookmarkStart w:id="553" w:name="_Toc67687770"/>
      <w:r>
        <w:t>5.2.2.8.2.16</w:t>
      </w:r>
      <w:r>
        <w:tab/>
        <w:t>Xn Handover with or without I-SMF or V-SMF Change</w:t>
      </w:r>
      <w:bookmarkEnd w:id="550"/>
      <w:bookmarkEnd w:id="551"/>
      <w:bookmarkEnd w:id="552"/>
      <w:bookmarkEnd w:id="553"/>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AB80CA6" w14:textId="5E6C9013" w:rsidR="007D0FDE" w:rsidRDefault="007D0FDE" w:rsidP="007D0FDE">
      <w:pPr>
        <w:pStyle w:val="B2"/>
      </w:pPr>
      <w:r>
        <w:t>-</w:t>
      </w:r>
      <w:r>
        <w:tab/>
        <w:t>the up</w:t>
      </w:r>
      <w:r w:rsidRPr="001D2E49">
        <w:rPr>
          <w:rFonts w:hint="eastAsia"/>
          <w:lang w:eastAsia="zh-CN"/>
        </w:rPr>
        <w:t>SecurityInfo</w:t>
      </w:r>
      <w:r>
        <w:t xml:space="preserve"> IE, if received from the NG-RAN.</w:t>
      </w:r>
    </w:p>
    <w:p w14:paraId="05E00225" w14:textId="638CE48F" w:rsidR="002A13D9"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xml:space="preserve">, shall also apply. </w:t>
      </w:r>
    </w:p>
    <w:p w14:paraId="2D708915" w14:textId="5B894D8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4" w:name="_Toc25073823"/>
      <w:bookmarkStart w:id="555" w:name="_Toc34062995"/>
    </w:p>
    <w:p w14:paraId="3D70713D" w14:textId="1DB7DEF8" w:rsidR="002A13D9" w:rsidRDefault="002A13D9" w:rsidP="00AD3560">
      <w:pPr>
        <w:pStyle w:val="B1"/>
        <w:ind w:firstLine="0"/>
      </w:pPr>
      <w:r>
        <w:t xml:space="preserve">For an Xn handover with an I-SMF or V-SMF change, the requirements specified in step 2 of clause 5.2.2.8.2.10 shall also apply. </w:t>
      </w:r>
    </w:p>
    <w:p w14:paraId="1AA6920D" w14:textId="31587766" w:rsidR="00546EBB" w:rsidRDefault="00546EBB" w:rsidP="00546EBB">
      <w:pPr>
        <w:pStyle w:val="Heading6"/>
      </w:pPr>
      <w:bookmarkStart w:id="556" w:name="_Toc67687771"/>
      <w:r>
        <w:t>5.2.2.8.2.17</w:t>
      </w:r>
      <w:r>
        <w:tab/>
        <w:t>EPS to 5GS Handover Failure</w:t>
      </w:r>
      <w:bookmarkEnd w:id="556"/>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7" w:name="_Toc67687772"/>
      <w:r>
        <w:t>5.2.2.8.2.18</w:t>
      </w:r>
      <w:r>
        <w:tab/>
        <w:t>EPS Bearer ID revocation</w:t>
      </w:r>
      <w:bookmarkEnd w:id="557"/>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2D0AB0A8" w:rsidR="00E1178C" w:rsidRDefault="00E1178C" w:rsidP="00AD3560">
      <w:pPr>
        <w:pStyle w:val="B2"/>
        <w:ind w:left="567" w:firstLine="0"/>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5135EEB" w14:textId="6D6A98B0" w:rsidR="00FA3B9B" w:rsidRDefault="00FA3B9B" w:rsidP="00FA3B9B">
      <w:pPr>
        <w:pStyle w:val="Heading5"/>
      </w:pPr>
      <w:bookmarkStart w:id="558" w:name="_Toc43119967"/>
      <w:bookmarkStart w:id="559" w:name="_Toc49768022"/>
      <w:bookmarkStart w:id="560" w:name="_Toc56434195"/>
      <w:bookmarkStart w:id="561" w:name="_Toc67687773"/>
      <w:r>
        <w:t>5.2.2.8.3</w:t>
      </w:r>
      <w:r>
        <w:tab/>
        <w:t>Update service operation towards V-SMF or I-SMF</w:t>
      </w:r>
      <w:bookmarkEnd w:id="554"/>
      <w:bookmarkEnd w:id="555"/>
      <w:bookmarkEnd w:id="558"/>
      <w:bookmarkEnd w:id="559"/>
      <w:bookmarkEnd w:id="560"/>
      <w:bookmarkEnd w:id="561"/>
    </w:p>
    <w:p w14:paraId="332D423A" w14:textId="77777777" w:rsidR="00FA3B9B" w:rsidRPr="000E24D4" w:rsidRDefault="00FA3B9B" w:rsidP="00FA3B9B">
      <w:pPr>
        <w:pStyle w:val="Heading6"/>
      </w:pPr>
      <w:bookmarkStart w:id="562" w:name="_Toc25073824"/>
      <w:bookmarkStart w:id="563" w:name="_Toc34062996"/>
      <w:bookmarkStart w:id="564" w:name="_Toc43119968"/>
      <w:bookmarkStart w:id="565" w:name="_Toc49768023"/>
      <w:bookmarkStart w:id="566" w:name="_Toc56434196"/>
      <w:bookmarkStart w:id="567" w:name="_Toc67687774"/>
      <w:r>
        <w:t>5.2.2.8.3.1</w:t>
      </w:r>
      <w:r>
        <w:tab/>
        <w:t>General</w:t>
      </w:r>
      <w:bookmarkEnd w:id="562"/>
      <w:bookmarkEnd w:id="563"/>
      <w:bookmarkEnd w:id="564"/>
      <w:bookmarkEnd w:id="565"/>
      <w:bookmarkEnd w:id="566"/>
      <w:bookmarkEnd w:id="567"/>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 xml:space="preserve">and/or provide information necessary for the V-SMF or I-SMF to send </w:t>
      </w:r>
      <w:r>
        <w:lastRenderedPageBreak/>
        <w:t>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5" type="#_x0000_t75" style="width:439.5pt;height:108pt" o:ole="">
            <v:imagedata r:id="rId72" o:title=""/>
          </v:shape>
          <o:OLEObject Type="Embed" ProgID="Visio.Drawing.11" ShapeID="_x0000_i1055" DrawAspect="Content" ObjectID="_1678301108"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68" w:name="_Toc25073825"/>
      <w:bookmarkStart w:id="569" w:name="_Toc34062997"/>
      <w:bookmarkStart w:id="570" w:name="_Toc43119969"/>
      <w:bookmarkStart w:id="571" w:name="_Toc49768024"/>
      <w:bookmarkStart w:id="572" w:name="_Toc56434197"/>
      <w:bookmarkStart w:id="573" w:name="_Toc67687775"/>
      <w:r>
        <w:t>5.2.2.8.3.2</w:t>
      </w:r>
      <w:r>
        <w:tab/>
        <w:t>Network (e.g. H-SMF, SMF) requested PDU session modification</w:t>
      </w:r>
      <w:bookmarkEnd w:id="568"/>
      <w:bookmarkEnd w:id="569"/>
      <w:bookmarkEnd w:id="570"/>
      <w:bookmarkEnd w:id="571"/>
      <w:bookmarkEnd w:id="572"/>
      <w:bookmarkEnd w:id="573"/>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w:t>
      </w:r>
      <w:r>
        <w:rPr>
          <w:lang w:eastAsia="x-none"/>
        </w:rPr>
        <w:lastRenderedPageBreak/>
        <w:t>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4" w:name="_Toc25073826"/>
      <w:bookmarkStart w:id="575" w:name="_Toc34062998"/>
      <w:bookmarkStart w:id="576" w:name="_Toc43119970"/>
      <w:bookmarkStart w:id="577" w:name="_Toc49768025"/>
      <w:bookmarkStart w:id="578" w:name="_Toc56434198"/>
      <w:bookmarkStart w:id="579" w:name="_Toc67687776"/>
      <w:r>
        <w:t>5.2.2.8.3.3</w:t>
      </w:r>
      <w:r>
        <w:tab/>
        <w:t>Network (e.g. H-SMF, SMF) requested PDU session release</w:t>
      </w:r>
      <w:bookmarkEnd w:id="574"/>
      <w:bookmarkEnd w:id="575"/>
      <w:bookmarkEnd w:id="576"/>
      <w:bookmarkEnd w:id="577"/>
      <w:bookmarkEnd w:id="578"/>
      <w:bookmarkEnd w:id="579"/>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0" w:name="_Toc25073827"/>
      <w:bookmarkStart w:id="581" w:name="_Toc34062999"/>
      <w:bookmarkStart w:id="582" w:name="_Toc43119971"/>
      <w:bookmarkStart w:id="583" w:name="_Toc49768026"/>
      <w:bookmarkStart w:id="584" w:name="_Toc56434199"/>
      <w:bookmarkStart w:id="585" w:name="_Toc67687777"/>
      <w:r>
        <w:lastRenderedPageBreak/>
        <w:t>5.2.2.8.3.4</w:t>
      </w:r>
      <w:r>
        <w:tab/>
        <w:t>Handover between 3GPP and untrusted non-3GPP access, from 5GC-N3IWF to EPS or from 5GS to EPC/ePDG</w:t>
      </w:r>
      <w:bookmarkEnd w:id="580"/>
      <w:bookmarkEnd w:id="581"/>
      <w:bookmarkEnd w:id="582"/>
      <w:bookmarkEnd w:id="583"/>
      <w:bookmarkEnd w:id="584"/>
      <w:bookmarkEnd w:id="585"/>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6" w:name="_Toc25073828"/>
      <w:bookmarkStart w:id="587" w:name="_Toc34063000"/>
      <w:bookmarkStart w:id="588" w:name="_Toc43119972"/>
      <w:bookmarkStart w:id="589" w:name="_Toc49768027"/>
      <w:bookmarkStart w:id="590" w:name="_Toc56434200"/>
      <w:bookmarkStart w:id="591" w:name="_Toc67687778"/>
      <w:r>
        <w:t>5.2.2.8.3.5</w:t>
      </w:r>
      <w:r>
        <w:tab/>
        <w:t>EPS Bearer ID assignment</w:t>
      </w:r>
      <w:bookmarkEnd w:id="586"/>
      <w:bookmarkEnd w:id="587"/>
      <w:bookmarkEnd w:id="588"/>
      <w:bookmarkEnd w:id="589"/>
      <w:bookmarkEnd w:id="590"/>
      <w:bookmarkEnd w:id="591"/>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2" w:name="_Toc25073829"/>
      <w:bookmarkStart w:id="593" w:name="_Toc34063001"/>
      <w:bookmarkStart w:id="594" w:name="_Toc43119973"/>
      <w:bookmarkStart w:id="595" w:name="_Toc49768028"/>
      <w:bookmarkStart w:id="596" w:name="_Toc56434201"/>
      <w:bookmarkStart w:id="597" w:name="_Toc67687779"/>
      <w:r>
        <w:t>5.2.2.8.3.6</w:t>
      </w:r>
      <w:r>
        <w:tab/>
        <w:t>Addition of PSA and BP or UL CL controlled by I-SMF</w:t>
      </w:r>
      <w:bookmarkEnd w:id="592"/>
      <w:bookmarkEnd w:id="593"/>
      <w:bookmarkEnd w:id="594"/>
      <w:bookmarkEnd w:id="595"/>
      <w:bookmarkEnd w:id="596"/>
      <w:bookmarkEnd w:id="597"/>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598" w:name="_Toc25073830"/>
      <w:bookmarkStart w:id="599" w:name="_Toc34063002"/>
      <w:bookmarkStart w:id="600" w:name="_Toc43119974"/>
      <w:bookmarkStart w:id="601" w:name="_Toc49768029"/>
      <w:bookmarkStart w:id="602" w:name="_Toc56434202"/>
      <w:bookmarkStart w:id="603" w:name="_Toc67687780"/>
      <w:r>
        <w:t>5.2.2.8.3.7</w:t>
      </w:r>
      <w:r>
        <w:tab/>
        <w:t>Removal of PSA and BP or UL CL controlled by I-SMF</w:t>
      </w:r>
      <w:bookmarkEnd w:id="598"/>
      <w:bookmarkEnd w:id="599"/>
      <w:bookmarkEnd w:id="600"/>
      <w:bookmarkEnd w:id="601"/>
      <w:bookmarkEnd w:id="602"/>
      <w:bookmarkEnd w:id="603"/>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4" w:name="_Toc25073831"/>
      <w:bookmarkStart w:id="605" w:name="_Toc34063003"/>
      <w:bookmarkStart w:id="606" w:name="_Toc43119975"/>
      <w:bookmarkStart w:id="607" w:name="_Toc49768030"/>
      <w:bookmarkStart w:id="608" w:name="_Toc56434203"/>
      <w:bookmarkStart w:id="609" w:name="_Toc67687781"/>
      <w:r>
        <w:t>5.2.2.8.3.8</w:t>
      </w:r>
      <w:r>
        <w:tab/>
        <w:t>Change of PSA for IPv6 multi-homing or UL CL controlled by I-SMF</w:t>
      </w:r>
      <w:bookmarkEnd w:id="604"/>
      <w:bookmarkEnd w:id="605"/>
      <w:bookmarkEnd w:id="606"/>
      <w:bookmarkEnd w:id="607"/>
      <w:bookmarkEnd w:id="608"/>
      <w:bookmarkEnd w:id="609"/>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lastRenderedPageBreak/>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0" w:name="_Toc25073832"/>
      <w:bookmarkStart w:id="611" w:name="_Toc34063004"/>
      <w:bookmarkStart w:id="612" w:name="_Toc43119976"/>
      <w:bookmarkStart w:id="613" w:name="_Toc49768031"/>
      <w:bookmarkStart w:id="614" w:name="_Toc56434204"/>
      <w:bookmarkStart w:id="615" w:name="_Toc67687782"/>
      <w:r>
        <w:t>5.2.2.8.3.9</w:t>
      </w:r>
      <w:r>
        <w:tab/>
        <w:t>Policy update procedures with an I-SMF</w:t>
      </w:r>
      <w:bookmarkEnd w:id="610"/>
      <w:bookmarkEnd w:id="611"/>
      <w:bookmarkEnd w:id="612"/>
      <w:bookmarkEnd w:id="613"/>
      <w:bookmarkEnd w:id="614"/>
      <w:bookmarkEnd w:id="615"/>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616" w:name="_Toc25073833"/>
      <w:bookmarkStart w:id="617" w:name="_Toc34063005"/>
      <w:bookmarkStart w:id="618" w:name="_Toc43119977"/>
      <w:bookmarkStart w:id="619" w:name="_Toc49768032"/>
      <w:bookmarkStart w:id="620" w:name="_Toc56434205"/>
      <w:bookmarkStart w:id="621" w:name="_Toc67687783"/>
      <w:r>
        <w:t>5.2.2.9</w:t>
      </w:r>
      <w:r>
        <w:tab/>
        <w:t>Release</w:t>
      </w:r>
      <w:r w:rsidRPr="00C610B7">
        <w:t xml:space="preserve"> </w:t>
      </w:r>
      <w:r>
        <w:t>service operation</w:t>
      </w:r>
      <w:bookmarkEnd w:id="616"/>
      <w:bookmarkEnd w:id="617"/>
      <w:bookmarkEnd w:id="618"/>
      <w:bookmarkEnd w:id="619"/>
      <w:bookmarkEnd w:id="620"/>
      <w:bookmarkEnd w:id="621"/>
    </w:p>
    <w:p w14:paraId="00CF11BE" w14:textId="77777777" w:rsidR="00FA3B9B" w:rsidRDefault="00FA3B9B" w:rsidP="00FA3B9B">
      <w:pPr>
        <w:pStyle w:val="Heading5"/>
      </w:pPr>
      <w:bookmarkStart w:id="622" w:name="_Toc25073834"/>
      <w:bookmarkStart w:id="623" w:name="_Toc34063006"/>
      <w:bookmarkStart w:id="624" w:name="_Toc43119978"/>
      <w:bookmarkStart w:id="625" w:name="_Toc49768033"/>
      <w:bookmarkStart w:id="626" w:name="_Toc56434206"/>
      <w:bookmarkStart w:id="627" w:name="_Toc67687784"/>
      <w:r>
        <w:t>5.2.2.9.1</w:t>
      </w:r>
      <w:r>
        <w:tab/>
        <w:t>General</w:t>
      </w:r>
      <w:bookmarkEnd w:id="622"/>
      <w:bookmarkEnd w:id="623"/>
      <w:bookmarkEnd w:id="624"/>
      <w:bookmarkEnd w:id="625"/>
      <w:bookmarkEnd w:id="626"/>
      <w:bookmarkEnd w:id="62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lastRenderedPageBreak/>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6" type="#_x0000_t75" style="width:6in;height:108pt" o:ole="">
            <v:imagedata r:id="rId74" o:title=""/>
          </v:shape>
          <o:OLEObject Type="Embed" ProgID="Visio.Drawing.11" ShapeID="_x0000_i1056" DrawAspect="Content" ObjectID="_1678301109"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28" w:name="_Toc25073835"/>
      <w:bookmarkStart w:id="629" w:name="_Toc34063007"/>
      <w:bookmarkStart w:id="630" w:name="_Toc43119979"/>
      <w:bookmarkStart w:id="631" w:name="_Toc49768034"/>
      <w:bookmarkStart w:id="632" w:name="_Toc56434207"/>
      <w:bookmarkStart w:id="633" w:name="_Toc67687785"/>
      <w:r>
        <w:t>5.2.2.10</w:t>
      </w:r>
      <w:r>
        <w:tab/>
        <w:t>Notify</w:t>
      </w:r>
      <w:r w:rsidRPr="00C610B7">
        <w:t xml:space="preserve"> </w:t>
      </w:r>
      <w:r>
        <w:t>Status service operation</w:t>
      </w:r>
      <w:bookmarkEnd w:id="628"/>
      <w:bookmarkEnd w:id="629"/>
      <w:bookmarkEnd w:id="630"/>
      <w:bookmarkEnd w:id="631"/>
      <w:bookmarkEnd w:id="632"/>
      <w:bookmarkEnd w:id="633"/>
    </w:p>
    <w:p w14:paraId="4BBF1BC1" w14:textId="77777777" w:rsidR="00FA3B9B" w:rsidRDefault="00FA3B9B" w:rsidP="00FA3B9B">
      <w:pPr>
        <w:pStyle w:val="Heading5"/>
      </w:pPr>
      <w:bookmarkStart w:id="634" w:name="_Toc25073836"/>
      <w:bookmarkStart w:id="635" w:name="_Toc34063008"/>
      <w:bookmarkStart w:id="636" w:name="_Toc43119980"/>
      <w:bookmarkStart w:id="637" w:name="_Toc49768035"/>
      <w:bookmarkStart w:id="638" w:name="_Toc56434208"/>
      <w:bookmarkStart w:id="639" w:name="_Toc67687786"/>
      <w:r>
        <w:t>5.2.2.10.1</w:t>
      </w:r>
      <w:r>
        <w:tab/>
        <w:t>General</w:t>
      </w:r>
      <w:bookmarkEnd w:id="634"/>
      <w:bookmarkEnd w:id="635"/>
      <w:bookmarkEnd w:id="636"/>
      <w:bookmarkEnd w:id="637"/>
      <w:bookmarkEnd w:id="638"/>
      <w:bookmarkEnd w:id="639"/>
    </w:p>
    <w:p w14:paraId="7D98ABBA" w14:textId="77777777"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6500FEFF" w14:textId="77777777" w:rsidR="00FA3B9B" w:rsidRDefault="00FA3B9B" w:rsidP="00FA3B9B">
      <w:r>
        <w:lastRenderedPageBreak/>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7" type="#_x0000_t75" style="width:6in;height:108pt" o:ole="">
            <v:imagedata r:id="rId76" o:title=""/>
          </v:shape>
          <o:OLEObject Type="Embed" ProgID="Visio.Drawing.11" ShapeID="_x0000_i1057" DrawAspect="Content" ObjectID="_1678301110"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7777777"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0" w:name="_Toc25073837"/>
      <w:bookmarkStart w:id="641" w:name="_Toc34063009"/>
      <w:bookmarkStart w:id="642" w:name="_Toc43119981"/>
      <w:bookmarkStart w:id="643" w:name="_Toc49768036"/>
      <w:bookmarkStart w:id="644" w:name="_Toc56434209"/>
      <w:bookmarkStart w:id="645" w:name="_Toc67687787"/>
      <w:r>
        <w:t>5.2.2.11</w:t>
      </w:r>
      <w:r>
        <w:tab/>
        <w:t>Send MO Data</w:t>
      </w:r>
      <w:r w:rsidRPr="00C610B7">
        <w:t xml:space="preserve"> </w:t>
      </w:r>
      <w:r>
        <w:t>service operation</w:t>
      </w:r>
      <w:bookmarkEnd w:id="640"/>
      <w:bookmarkEnd w:id="641"/>
      <w:bookmarkEnd w:id="642"/>
      <w:bookmarkEnd w:id="643"/>
      <w:bookmarkEnd w:id="644"/>
      <w:bookmarkEnd w:id="645"/>
    </w:p>
    <w:p w14:paraId="0F8FB211" w14:textId="77777777" w:rsidR="00FA3B9B" w:rsidRDefault="00FA3B9B" w:rsidP="00FA3B9B">
      <w:pPr>
        <w:pStyle w:val="Heading5"/>
      </w:pPr>
      <w:bookmarkStart w:id="646" w:name="_Toc25073838"/>
      <w:bookmarkStart w:id="647" w:name="_Toc34063010"/>
      <w:bookmarkStart w:id="648" w:name="_Toc43119982"/>
      <w:bookmarkStart w:id="649" w:name="_Toc49768037"/>
      <w:bookmarkStart w:id="650" w:name="_Toc56434210"/>
      <w:bookmarkStart w:id="651" w:name="_Toc67687788"/>
      <w:r>
        <w:t>5.2.2.11.1</w:t>
      </w:r>
      <w:r>
        <w:tab/>
        <w:t>General</w:t>
      </w:r>
      <w:bookmarkEnd w:id="646"/>
      <w:bookmarkEnd w:id="647"/>
      <w:bookmarkEnd w:id="648"/>
      <w:bookmarkEnd w:id="649"/>
      <w:bookmarkEnd w:id="650"/>
      <w:bookmarkEnd w:id="651"/>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58" type="#_x0000_t75" style="width:439.5pt;height:108pt" o:ole="">
            <v:imagedata r:id="rId78" o:title=""/>
          </v:shape>
          <o:OLEObject Type="Embed" ProgID="Visio.Drawing.11" ShapeID="_x0000_i1058" DrawAspect="Content" ObjectID="_1678301111"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2" w:name="_Toc20130790"/>
      <w:bookmarkStart w:id="653" w:name="_Toc34063011"/>
      <w:bookmarkStart w:id="654" w:name="_Toc43119983"/>
      <w:bookmarkStart w:id="655" w:name="_Toc49768038"/>
      <w:bookmarkStart w:id="656" w:name="_Toc56434211"/>
      <w:bookmarkStart w:id="657" w:name="_Toc67687789"/>
      <w:r>
        <w:t>5.2.2.12</w:t>
      </w:r>
      <w:r>
        <w:tab/>
        <w:t>Transfer MO Data</w:t>
      </w:r>
      <w:r w:rsidRPr="00C610B7">
        <w:t xml:space="preserve"> </w:t>
      </w:r>
      <w:r>
        <w:t>service operation</w:t>
      </w:r>
      <w:bookmarkEnd w:id="652"/>
      <w:bookmarkEnd w:id="653"/>
      <w:bookmarkEnd w:id="654"/>
      <w:bookmarkEnd w:id="655"/>
      <w:bookmarkEnd w:id="656"/>
      <w:bookmarkEnd w:id="657"/>
    </w:p>
    <w:p w14:paraId="77A28886" w14:textId="77777777" w:rsidR="00FA3B9B" w:rsidRDefault="00FA3B9B" w:rsidP="00FA3B9B">
      <w:pPr>
        <w:pStyle w:val="Heading5"/>
      </w:pPr>
      <w:bookmarkStart w:id="658" w:name="_Toc20130791"/>
      <w:bookmarkStart w:id="659" w:name="_Toc34063012"/>
      <w:bookmarkStart w:id="660" w:name="_Toc43119984"/>
      <w:bookmarkStart w:id="661" w:name="_Toc49768039"/>
      <w:bookmarkStart w:id="662" w:name="_Toc56434212"/>
      <w:bookmarkStart w:id="663" w:name="_Toc67687790"/>
      <w:r>
        <w:t>5.2.2.12.1</w:t>
      </w:r>
      <w:r>
        <w:tab/>
        <w:t>General</w:t>
      </w:r>
      <w:bookmarkEnd w:id="658"/>
      <w:bookmarkEnd w:id="659"/>
      <w:bookmarkEnd w:id="660"/>
      <w:bookmarkEnd w:id="661"/>
      <w:bookmarkEnd w:id="662"/>
      <w:bookmarkEnd w:id="663"/>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lastRenderedPageBreak/>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59" type="#_x0000_t75" style="width:439.5pt;height:108pt" o:ole="">
            <v:imagedata r:id="rId80" o:title=""/>
          </v:shape>
          <o:OLEObject Type="Embed" ProgID="Visio.Drawing.11" ShapeID="_x0000_i1059" DrawAspect="Content" ObjectID="_1678301112"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4" w:name="_Toc34063013"/>
      <w:bookmarkStart w:id="665" w:name="_Toc43119985"/>
      <w:bookmarkStart w:id="666" w:name="_Toc49768040"/>
      <w:bookmarkStart w:id="667" w:name="_Toc56434213"/>
      <w:bookmarkStart w:id="668" w:name="_Toc67687791"/>
      <w:r>
        <w:t>5.2.2.13</w:t>
      </w:r>
      <w:r>
        <w:tab/>
        <w:t>Transfer MT Data</w:t>
      </w:r>
      <w:r w:rsidRPr="00C610B7">
        <w:t xml:space="preserve"> </w:t>
      </w:r>
      <w:r>
        <w:t>service operation</w:t>
      </w:r>
      <w:bookmarkEnd w:id="664"/>
      <w:bookmarkEnd w:id="665"/>
      <w:bookmarkEnd w:id="666"/>
      <w:bookmarkEnd w:id="667"/>
      <w:bookmarkEnd w:id="668"/>
    </w:p>
    <w:p w14:paraId="10E5D4B9" w14:textId="77777777" w:rsidR="00FA3B9B" w:rsidRDefault="00FA3B9B" w:rsidP="00FA3B9B">
      <w:pPr>
        <w:pStyle w:val="Heading5"/>
      </w:pPr>
      <w:bookmarkStart w:id="669" w:name="_Toc34063014"/>
      <w:bookmarkStart w:id="670" w:name="_Toc43119986"/>
      <w:bookmarkStart w:id="671" w:name="_Toc49768041"/>
      <w:bookmarkStart w:id="672" w:name="_Toc56434214"/>
      <w:bookmarkStart w:id="673" w:name="_Toc67687792"/>
      <w:r>
        <w:t>5.2.2.13.1</w:t>
      </w:r>
      <w:r>
        <w:tab/>
        <w:t>General</w:t>
      </w:r>
      <w:bookmarkEnd w:id="669"/>
      <w:bookmarkEnd w:id="670"/>
      <w:bookmarkEnd w:id="671"/>
      <w:bookmarkEnd w:id="672"/>
      <w:bookmarkEnd w:id="673"/>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0" type="#_x0000_t75" style="width:439.5pt;height:108pt" o:ole="">
            <v:imagedata r:id="rId82" o:title=""/>
          </v:shape>
          <o:OLEObject Type="Embed" ProgID="Visio.Drawing.11" ShapeID="_x0000_i1060" DrawAspect="Content" ObjectID="_1678301113"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lastRenderedPageBreak/>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4" w:name="_Toc43119987"/>
      <w:bookmarkStart w:id="675" w:name="_Toc49768042"/>
      <w:bookmarkStart w:id="676" w:name="_Toc56434215"/>
      <w:bookmarkStart w:id="677" w:name="_Toc67687793"/>
      <w:r>
        <w:t>5.2.2.14</w:t>
      </w:r>
      <w:r>
        <w:tab/>
        <w:t>Retrieve service operation</w:t>
      </w:r>
      <w:bookmarkEnd w:id="674"/>
      <w:bookmarkEnd w:id="675"/>
      <w:bookmarkEnd w:id="676"/>
      <w:bookmarkEnd w:id="677"/>
    </w:p>
    <w:p w14:paraId="6BEC5E2D" w14:textId="4FA775B3" w:rsidR="000F43F2" w:rsidRDefault="000F43F2" w:rsidP="000F43F2">
      <w:pPr>
        <w:pStyle w:val="Heading5"/>
      </w:pPr>
      <w:bookmarkStart w:id="678" w:name="_Toc43119988"/>
      <w:bookmarkStart w:id="679" w:name="_Toc49768043"/>
      <w:bookmarkStart w:id="680" w:name="_Toc56434216"/>
      <w:bookmarkStart w:id="681" w:name="_Toc67687794"/>
      <w:r>
        <w:t>5.2.2.14.1</w:t>
      </w:r>
      <w:r>
        <w:tab/>
        <w:t>General</w:t>
      </w:r>
      <w:bookmarkEnd w:id="678"/>
      <w:bookmarkEnd w:id="679"/>
      <w:bookmarkEnd w:id="680"/>
      <w:bookmarkEnd w:id="681"/>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1" type="#_x0000_t75" style="width:6in;height:108pt" o:ole="">
            <v:imagedata r:id="rId84" o:title=""/>
          </v:shape>
          <o:OLEObject Type="Embed" ProgID="Visio.Drawing.11" ShapeID="_x0000_i1061" DrawAspect="Content" ObjectID="_1678301114"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2" w:name="_Toc25073839"/>
      <w:bookmarkStart w:id="683" w:name="_Toc34063015"/>
      <w:bookmarkStart w:id="684" w:name="_Toc43119989"/>
      <w:bookmarkStart w:id="685" w:name="_Toc49768044"/>
      <w:bookmarkStart w:id="686" w:name="_Toc56434217"/>
      <w:bookmarkStart w:id="687" w:name="_Toc67687795"/>
      <w:r>
        <w:lastRenderedPageBreak/>
        <w:t>5.2.3</w:t>
      </w:r>
      <w:r>
        <w:tab/>
        <w:t>General procedures</w:t>
      </w:r>
      <w:bookmarkEnd w:id="682"/>
      <w:bookmarkEnd w:id="683"/>
      <w:bookmarkEnd w:id="684"/>
      <w:bookmarkEnd w:id="685"/>
      <w:bookmarkEnd w:id="686"/>
      <w:bookmarkEnd w:id="687"/>
    </w:p>
    <w:p w14:paraId="714F22F1" w14:textId="77777777" w:rsidR="00FA3B9B" w:rsidRDefault="00FA3B9B" w:rsidP="00FA3B9B">
      <w:pPr>
        <w:pStyle w:val="Heading4"/>
      </w:pPr>
      <w:bookmarkStart w:id="688" w:name="_Toc25073840"/>
      <w:bookmarkStart w:id="689" w:name="_Toc34063016"/>
      <w:bookmarkStart w:id="690" w:name="_Toc43119990"/>
      <w:bookmarkStart w:id="691" w:name="_Toc49768045"/>
      <w:bookmarkStart w:id="692" w:name="_Toc56434218"/>
      <w:bookmarkStart w:id="693" w:name="_Toc67687796"/>
      <w:r>
        <w:t>5.2.3.1</w:t>
      </w:r>
      <w:r>
        <w:tab/>
        <w:t>Transfer of NAS SM information between UE and H-SMF for Home Routed PDU sessions</w:t>
      </w:r>
      <w:bookmarkEnd w:id="688"/>
      <w:bookmarkEnd w:id="689"/>
      <w:bookmarkEnd w:id="690"/>
      <w:bookmarkEnd w:id="691"/>
      <w:bookmarkEnd w:id="692"/>
      <w:bookmarkEnd w:id="693"/>
    </w:p>
    <w:p w14:paraId="03FC5BE2" w14:textId="77777777" w:rsidR="00FA3B9B" w:rsidRDefault="00FA3B9B" w:rsidP="00FA3B9B">
      <w:pPr>
        <w:pStyle w:val="Heading5"/>
      </w:pPr>
      <w:bookmarkStart w:id="694" w:name="_Toc25073841"/>
      <w:bookmarkStart w:id="695" w:name="_Toc34063017"/>
      <w:bookmarkStart w:id="696" w:name="_Toc43119991"/>
      <w:bookmarkStart w:id="697" w:name="_Toc49768046"/>
      <w:bookmarkStart w:id="698" w:name="_Toc56434219"/>
      <w:bookmarkStart w:id="699" w:name="_Toc67687797"/>
      <w:r>
        <w:t>5.2.3.1.1</w:t>
      </w:r>
      <w:r>
        <w:tab/>
        <w:t>General</w:t>
      </w:r>
      <w:bookmarkEnd w:id="694"/>
      <w:bookmarkEnd w:id="695"/>
      <w:bookmarkEnd w:id="696"/>
      <w:bookmarkEnd w:id="697"/>
      <w:bookmarkEnd w:id="698"/>
      <w:bookmarkEnd w:id="699"/>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0" w:name="_Toc25073842"/>
      <w:bookmarkStart w:id="701" w:name="_Toc34063018"/>
      <w:bookmarkStart w:id="702" w:name="_Toc43119992"/>
      <w:bookmarkStart w:id="703" w:name="_Toc49768047"/>
      <w:bookmarkStart w:id="704" w:name="_Toc56434220"/>
      <w:bookmarkStart w:id="705" w:name="_Toc67687798"/>
      <w:r>
        <w:t>5.2.3.1.2</w:t>
      </w:r>
      <w:r>
        <w:tab/>
        <w:t>V-SMF Behaviour</w:t>
      </w:r>
      <w:bookmarkEnd w:id="700"/>
      <w:bookmarkEnd w:id="701"/>
      <w:bookmarkEnd w:id="702"/>
      <w:bookmarkEnd w:id="703"/>
      <w:bookmarkEnd w:id="704"/>
      <w:bookmarkEnd w:id="705"/>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6" w:name="_Toc25073843"/>
      <w:bookmarkStart w:id="707" w:name="_Toc34063019"/>
      <w:bookmarkStart w:id="708" w:name="_Toc43119993"/>
      <w:bookmarkStart w:id="709" w:name="_Toc49768048"/>
      <w:bookmarkStart w:id="710" w:name="_Toc56434221"/>
      <w:bookmarkStart w:id="711" w:name="_Toc67687799"/>
      <w:r>
        <w:t>5.2.3.1.3</w:t>
      </w:r>
      <w:r>
        <w:tab/>
        <w:t>H-SMF Behaviour</w:t>
      </w:r>
      <w:bookmarkEnd w:id="706"/>
      <w:bookmarkEnd w:id="707"/>
      <w:bookmarkEnd w:id="708"/>
      <w:bookmarkEnd w:id="709"/>
      <w:bookmarkEnd w:id="710"/>
      <w:bookmarkEnd w:id="711"/>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2" w:name="_Toc25073844"/>
      <w:bookmarkStart w:id="713" w:name="_Toc34063020"/>
      <w:bookmarkStart w:id="714" w:name="_Toc43119994"/>
      <w:bookmarkStart w:id="715" w:name="_Toc49768049"/>
      <w:bookmarkStart w:id="716" w:name="_Toc56434222"/>
      <w:bookmarkStart w:id="717" w:name="_Toc67687800"/>
      <w:r w:rsidRPr="00D75EBF">
        <w:t>5.2.3.</w:t>
      </w:r>
      <w:r>
        <w:t>2</w:t>
      </w:r>
      <w:r w:rsidRPr="00D75EBF">
        <w:tab/>
        <w:t>Transfer of NAS SM information between UE and SMF for PDU sessions</w:t>
      </w:r>
      <w:r>
        <w:t xml:space="preserve"> with an I-SMF</w:t>
      </w:r>
      <w:bookmarkEnd w:id="712"/>
      <w:bookmarkEnd w:id="713"/>
      <w:bookmarkEnd w:id="714"/>
      <w:bookmarkEnd w:id="715"/>
      <w:bookmarkEnd w:id="716"/>
      <w:bookmarkEnd w:id="717"/>
    </w:p>
    <w:p w14:paraId="069DC882" w14:textId="77777777" w:rsidR="00FA3B9B" w:rsidRDefault="00FA3B9B" w:rsidP="00FA3B9B">
      <w:pPr>
        <w:pStyle w:val="Heading5"/>
      </w:pPr>
      <w:bookmarkStart w:id="718" w:name="_Toc25073845"/>
      <w:bookmarkStart w:id="719" w:name="_Toc34063021"/>
      <w:bookmarkStart w:id="720" w:name="_Toc43119995"/>
      <w:bookmarkStart w:id="721" w:name="_Toc49768050"/>
      <w:bookmarkStart w:id="722" w:name="_Toc56434223"/>
      <w:bookmarkStart w:id="723" w:name="_Toc67687801"/>
      <w:r>
        <w:t>5.2.3.2.1</w:t>
      </w:r>
      <w:r>
        <w:tab/>
        <w:t>General</w:t>
      </w:r>
      <w:bookmarkEnd w:id="718"/>
      <w:bookmarkEnd w:id="719"/>
      <w:bookmarkEnd w:id="720"/>
      <w:bookmarkEnd w:id="721"/>
      <w:bookmarkEnd w:id="722"/>
      <w:bookmarkEnd w:id="723"/>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4" w:name="_Toc25073846"/>
      <w:bookmarkStart w:id="725" w:name="_Toc34063022"/>
      <w:bookmarkStart w:id="726" w:name="_Toc43119996"/>
      <w:bookmarkStart w:id="727" w:name="_Toc49768051"/>
      <w:bookmarkStart w:id="728" w:name="_Toc56434224"/>
      <w:bookmarkStart w:id="729" w:name="_Toc67687802"/>
      <w:r>
        <w:t>5.2.3.3</w:t>
      </w:r>
      <w:r>
        <w:tab/>
      </w:r>
      <w:r>
        <w:rPr>
          <w:lang w:eastAsia="zh-CN"/>
        </w:rPr>
        <w:t>Detection and handling of late arriving requests</w:t>
      </w:r>
      <w:bookmarkEnd w:id="724"/>
      <w:bookmarkEnd w:id="725"/>
      <w:bookmarkEnd w:id="726"/>
      <w:bookmarkEnd w:id="727"/>
      <w:bookmarkEnd w:id="728"/>
      <w:bookmarkEnd w:id="729"/>
    </w:p>
    <w:p w14:paraId="23EC6BE2" w14:textId="77777777" w:rsidR="00FA3B9B" w:rsidRDefault="00FA3B9B" w:rsidP="00FA3B9B">
      <w:pPr>
        <w:pStyle w:val="Heading5"/>
      </w:pPr>
      <w:bookmarkStart w:id="730" w:name="_Toc25073847"/>
      <w:bookmarkStart w:id="731" w:name="_Toc34063023"/>
      <w:bookmarkStart w:id="732" w:name="_Toc43119997"/>
      <w:bookmarkStart w:id="733" w:name="_Toc49768052"/>
      <w:bookmarkStart w:id="734" w:name="_Toc56434225"/>
      <w:bookmarkStart w:id="735" w:name="_Toc67687803"/>
      <w:r>
        <w:t>5.2.3.3.1</w:t>
      </w:r>
      <w:r>
        <w:tab/>
        <w:t>Handling of requests which collide with an existing SM context or PDU session context</w:t>
      </w:r>
      <w:bookmarkEnd w:id="730"/>
      <w:bookmarkEnd w:id="731"/>
      <w:bookmarkEnd w:id="732"/>
      <w:bookmarkEnd w:id="733"/>
      <w:bookmarkEnd w:id="734"/>
      <w:bookmarkEnd w:id="735"/>
    </w:p>
    <w:p w14:paraId="3FF37C57" w14:textId="77777777" w:rsidR="00FA3B9B" w:rsidRDefault="00FA3B9B" w:rsidP="00FA3B9B">
      <w:pPr>
        <w:pStyle w:val="Heading6"/>
      </w:pPr>
      <w:bookmarkStart w:id="736" w:name="_Toc25073848"/>
      <w:bookmarkStart w:id="737" w:name="_Toc34063024"/>
      <w:bookmarkStart w:id="738" w:name="_Toc43119998"/>
      <w:bookmarkStart w:id="739" w:name="_Toc49768053"/>
      <w:bookmarkStart w:id="740" w:name="_Toc56434226"/>
      <w:bookmarkStart w:id="741" w:name="_Toc67687804"/>
      <w:r>
        <w:t>5.2.3.3.1.1</w:t>
      </w:r>
      <w:r>
        <w:tab/>
        <w:t>General</w:t>
      </w:r>
      <w:bookmarkEnd w:id="736"/>
      <w:bookmarkEnd w:id="737"/>
      <w:bookmarkEnd w:id="738"/>
      <w:bookmarkEnd w:id="739"/>
      <w:bookmarkEnd w:id="740"/>
      <w:bookmarkEnd w:id="741"/>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2" w:name="_Toc25073849"/>
      <w:bookmarkStart w:id="743" w:name="_Toc34063025"/>
      <w:bookmarkStart w:id="744" w:name="_Toc43119999"/>
      <w:bookmarkStart w:id="745" w:name="_Toc49768054"/>
      <w:bookmarkStart w:id="746" w:name="_Toc56434227"/>
      <w:bookmarkStart w:id="747" w:name="_Toc67687805"/>
      <w:r>
        <w:t>5.2.3.3.1.2</w:t>
      </w:r>
      <w:r w:rsidRPr="006C1437">
        <w:tab/>
        <w:t>Principles</w:t>
      </w:r>
      <w:bookmarkEnd w:id="742"/>
      <w:bookmarkEnd w:id="743"/>
      <w:bookmarkEnd w:id="744"/>
      <w:bookmarkEnd w:id="745"/>
      <w:bookmarkEnd w:id="746"/>
      <w:bookmarkEnd w:id="747"/>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48" w:name="_Toc25073850"/>
      <w:bookmarkStart w:id="749" w:name="_Toc34063026"/>
      <w:bookmarkStart w:id="750" w:name="_Toc43120000"/>
      <w:bookmarkStart w:id="751" w:name="_Toc49768055"/>
      <w:bookmarkStart w:id="752" w:name="_Toc56434228"/>
      <w:bookmarkStart w:id="753" w:name="_Toc67687806"/>
      <w:r>
        <w:t>5.2.3.3.2</w:t>
      </w:r>
      <w:r>
        <w:tab/>
      </w:r>
      <w:r w:rsidRPr="006C1437">
        <w:t xml:space="preserve">Detection and handling of requests which have timed out at the </w:t>
      </w:r>
      <w:r>
        <w:t>HTTP client</w:t>
      </w:r>
      <w:bookmarkEnd w:id="748"/>
      <w:bookmarkEnd w:id="749"/>
      <w:bookmarkEnd w:id="750"/>
      <w:bookmarkEnd w:id="751"/>
      <w:bookmarkEnd w:id="752"/>
      <w:bookmarkEnd w:id="753"/>
    </w:p>
    <w:p w14:paraId="6ED4EB58" w14:textId="77777777" w:rsidR="00FA3B9B" w:rsidRDefault="00FA3B9B" w:rsidP="00FA3B9B">
      <w:pPr>
        <w:pStyle w:val="Heading6"/>
      </w:pPr>
      <w:bookmarkStart w:id="754" w:name="_Toc25073851"/>
      <w:bookmarkStart w:id="755" w:name="_Toc34063027"/>
      <w:bookmarkStart w:id="756" w:name="_Toc43120001"/>
      <w:bookmarkStart w:id="757" w:name="_Toc49768056"/>
      <w:bookmarkStart w:id="758" w:name="_Toc56434229"/>
      <w:bookmarkStart w:id="759" w:name="_Toc67687807"/>
      <w:r>
        <w:t>5.2.3.3.2.1</w:t>
      </w:r>
      <w:r>
        <w:tab/>
        <w:t>General</w:t>
      </w:r>
      <w:bookmarkEnd w:id="754"/>
      <w:bookmarkEnd w:id="755"/>
      <w:bookmarkEnd w:id="756"/>
      <w:bookmarkEnd w:id="757"/>
      <w:bookmarkEnd w:id="758"/>
      <w:bookmarkEnd w:id="759"/>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77777777"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77842156" w14:textId="77777777" w:rsidR="00FA3B9B" w:rsidRDefault="00FA3B9B" w:rsidP="00FA3B9B">
      <w:pPr>
        <w:pStyle w:val="Heading1"/>
      </w:pPr>
      <w:bookmarkStart w:id="760" w:name="_Toc25073852"/>
      <w:bookmarkStart w:id="761" w:name="_Toc34063028"/>
      <w:bookmarkStart w:id="762" w:name="_Toc43120002"/>
      <w:bookmarkStart w:id="763" w:name="_Toc49768057"/>
      <w:bookmarkStart w:id="764" w:name="_Toc56434230"/>
      <w:bookmarkStart w:id="765" w:name="_Toc67687808"/>
      <w:r>
        <w:t>6</w:t>
      </w:r>
      <w:r>
        <w:tab/>
        <w:t>API Definitions</w:t>
      </w:r>
      <w:bookmarkEnd w:id="760"/>
      <w:bookmarkEnd w:id="761"/>
      <w:bookmarkEnd w:id="762"/>
      <w:bookmarkEnd w:id="763"/>
      <w:bookmarkEnd w:id="764"/>
      <w:bookmarkEnd w:id="765"/>
    </w:p>
    <w:p w14:paraId="22FFCA0B" w14:textId="77777777" w:rsidR="00FA3B9B" w:rsidRDefault="00FA3B9B" w:rsidP="00FA3B9B">
      <w:pPr>
        <w:pStyle w:val="Heading2"/>
      </w:pPr>
      <w:bookmarkStart w:id="766" w:name="_Toc25073853"/>
      <w:bookmarkStart w:id="767" w:name="_Toc34063029"/>
      <w:bookmarkStart w:id="768" w:name="_Toc43120003"/>
      <w:bookmarkStart w:id="769" w:name="_Toc49768058"/>
      <w:bookmarkStart w:id="770" w:name="_Toc56434231"/>
      <w:bookmarkStart w:id="771" w:name="_Toc67687809"/>
      <w:r>
        <w:t>6.1</w:t>
      </w:r>
      <w:r>
        <w:tab/>
        <w:t>Nsmf_PDUSession Service API</w:t>
      </w:r>
      <w:bookmarkEnd w:id="766"/>
      <w:bookmarkEnd w:id="767"/>
      <w:bookmarkEnd w:id="768"/>
      <w:bookmarkEnd w:id="769"/>
      <w:bookmarkEnd w:id="770"/>
      <w:bookmarkEnd w:id="771"/>
    </w:p>
    <w:p w14:paraId="49F6CDC1" w14:textId="77777777" w:rsidR="00FA3B9B" w:rsidRDefault="00FA3B9B" w:rsidP="00FA3B9B">
      <w:pPr>
        <w:pStyle w:val="Heading3"/>
      </w:pPr>
      <w:bookmarkStart w:id="772" w:name="_Toc25073854"/>
      <w:bookmarkStart w:id="773" w:name="_Toc34063030"/>
      <w:bookmarkStart w:id="774" w:name="_Toc43120004"/>
      <w:bookmarkStart w:id="775" w:name="_Toc49768059"/>
      <w:bookmarkStart w:id="776" w:name="_Toc56434232"/>
      <w:bookmarkStart w:id="777" w:name="_Toc67687810"/>
      <w:r>
        <w:t>6.1.1</w:t>
      </w:r>
      <w:r>
        <w:tab/>
        <w:t>API URI</w:t>
      </w:r>
      <w:bookmarkEnd w:id="772"/>
      <w:bookmarkEnd w:id="773"/>
      <w:bookmarkEnd w:id="774"/>
      <w:bookmarkEnd w:id="775"/>
      <w:bookmarkEnd w:id="776"/>
      <w:bookmarkEnd w:id="777"/>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78" w:name="_Toc25073855"/>
      <w:bookmarkStart w:id="779" w:name="_Toc34063031"/>
      <w:bookmarkStart w:id="780" w:name="_Toc43120005"/>
      <w:bookmarkStart w:id="781" w:name="_Toc49768060"/>
      <w:bookmarkStart w:id="782" w:name="_Toc56434233"/>
      <w:bookmarkStart w:id="783" w:name="_Toc67687811"/>
      <w:r>
        <w:t>6.1.2</w:t>
      </w:r>
      <w:r>
        <w:tab/>
        <w:t>Usage of HTTP</w:t>
      </w:r>
      <w:bookmarkEnd w:id="778"/>
      <w:bookmarkEnd w:id="779"/>
      <w:bookmarkEnd w:id="780"/>
      <w:bookmarkEnd w:id="781"/>
      <w:bookmarkEnd w:id="782"/>
      <w:bookmarkEnd w:id="783"/>
    </w:p>
    <w:p w14:paraId="1292DFF8" w14:textId="77777777" w:rsidR="00FA3B9B" w:rsidRPr="000C5200" w:rsidRDefault="00FA3B9B" w:rsidP="00FA3B9B">
      <w:pPr>
        <w:pStyle w:val="Heading4"/>
      </w:pPr>
      <w:bookmarkStart w:id="784" w:name="_Toc25073856"/>
      <w:bookmarkStart w:id="785" w:name="_Toc34063032"/>
      <w:bookmarkStart w:id="786" w:name="_Toc43120006"/>
      <w:bookmarkStart w:id="787" w:name="_Toc49768061"/>
      <w:bookmarkStart w:id="788" w:name="_Toc56434234"/>
      <w:bookmarkStart w:id="789" w:name="_Toc67687812"/>
      <w:r>
        <w:t>6.1.2.1</w:t>
      </w:r>
      <w:r>
        <w:tab/>
        <w:t>General</w:t>
      </w:r>
      <w:bookmarkEnd w:id="784"/>
      <w:bookmarkEnd w:id="785"/>
      <w:bookmarkEnd w:id="786"/>
      <w:bookmarkEnd w:id="787"/>
      <w:bookmarkEnd w:id="788"/>
      <w:bookmarkEnd w:id="789"/>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0" w:name="_Toc25073857"/>
      <w:bookmarkStart w:id="791" w:name="_Toc34063033"/>
      <w:bookmarkStart w:id="792" w:name="_Toc43120007"/>
      <w:bookmarkStart w:id="793" w:name="_Toc49768062"/>
      <w:bookmarkStart w:id="794" w:name="_Toc56434235"/>
      <w:bookmarkStart w:id="795" w:name="_Toc67687813"/>
      <w:r>
        <w:t>6.1.2.2</w:t>
      </w:r>
      <w:r>
        <w:tab/>
        <w:t>HTTP standard headers</w:t>
      </w:r>
      <w:bookmarkEnd w:id="790"/>
      <w:bookmarkEnd w:id="791"/>
      <w:bookmarkEnd w:id="792"/>
      <w:bookmarkEnd w:id="793"/>
      <w:bookmarkEnd w:id="794"/>
      <w:bookmarkEnd w:id="795"/>
    </w:p>
    <w:p w14:paraId="4F6F01EF" w14:textId="77777777" w:rsidR="00FA3B9B" w:rsidRDefault="00FA3B9B" w:rsidP="00FA3B9B">
      <w:pPr>
        <w:pStyle w:val="Heading5"/>
        <w:rPr>
          <w:lang w:eastAsia="zh-CN"/>
        </w:rPr>
      </w:pPr>
      <w:bookmarkStart w:id="796" w:name="_Toc25073858"/>
      <w:bookmarkStart w:id="797" w:name="_Toc34063034"/>
      <w:bookmarkStart w:id="798" w:name="_Toc43120008"/>
      <w:bookmarkStart w:id="799" w:name="_Toc49768063"/>
      <w:bookmarkStart w:id="800" w:name="_Toc56434236"/>
      <w:bookmarkStart w:id="801" w:name="_Toc67687814"/>
      <w:r>
        <w:t>6.1.2.2.1</w:t>
      </w:r>
      <w:r>
        <w:rPr>
          <w:rFonts w:hint="eastAsia"/>
          <w:lang w:eastAsia="zh-CN"/>
        </w:rPr>
        <w:tab/>
      </w:r>
      <w:r>
        <w:rPr>
          <w:lang w:eastAsia="zh-CN"/>
        </w:rPr>
        <w:t>General</w:t>
      </w:r>
      <w:bookmarkEnd w:id="796"/>
      <w:bookmarkEnd w:id="797"/>
      <w:bookmarkEnd w:id="798"/>
      <w:bookmarkEnd w:id="799"/>
      <w:bookmarkEnd w:id="800"/>
      <w:bookmarkEnd w:id="801"/>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2" w:name="_Toc25073859"/>
      <w:bookmarkStart w:id="803" w:name="_Toc34063035"/>
      <w:bookmarkStart w:id="804" w:name="_Toc43120009"/>
      <w:bookmarkStart w:id="805" w:name="_Toc49768064"/>
      <w:bookmarkStart w:id="806" w:name="_Toc56434237"/>
      <w:bookmarkStart w:id="807" w:name="_Toc67687815"/>
      <w:r>
        <w:t>6.1.2.2.2</w:t>
      </w:r>
      <w:r>
        <w:tab/>
        <w:t>Content type</w:t>
      </w:r>
      <w:bookmarkEnd w:id="802"/>
      <w:bookmarkEnd w:id="803"/>
      <w:bookmarkEnd w:id="804"/>
      <w:bookmarkEnd w:id="805"/>
      <w:bookmarkEnd w:id="806"/>
      <w:bookmarkEnd w:id="807"/>
    </w:p>
    <w:p w14:paraId="3921AD12" w14:textId="77777777" w:rsidR="00FA3B9B" w:rsidRDefault="00FA3B9B" w:rsidP="00FA3B9B">
      <w:r>
        <w:t>The following content types shall be supported:</w:t>
      </w:r>
    </w:p>
    <w:p w14:paraId="5BF94C6D" w14:textId="77777777" w:rsidR="00FA3B9B" w:rsidRDefault="00FA3B9B" w:rsidP="00FA3B9B">
      <w:pPr>
        <w:pStyle w:val="B1"/>
      </w:pPr>
      <w:r>
        <w:lastRenderedPageBreak/>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08" w:name="_Toc25073860"/>
      <w:bookmarkStart w:id="809" w:name="_Toc34063036"/>
      <w:bookmarkStart w:id="810" w:name="_Toc43120010"/>
      <w:bookmarkStart w:id="811" w:name="_Toc49768065"/>
      <w:bookmarkStart w:id="812" w:name="_Toc56434238"/>
      <w:bookmarkStart w:id="813" w:name="_Toc67687816"/>
      <w:r>
        <w:t>6.1.2.3</w:t>
      </w:r>
      <w:r>
        <w:tab/>
        <w:t>HTTP custom headers</w:t>
      </w:r>
      <w:bookmarkEnd w:id="808"/>
      <w:bookmarkEnd w:id="809"/>
      <w:bookmarkEnd w:id="810"/>
      <w:bookmarkEnd w:id="811"/>
      <w:bookmarkEnd w:id="812"/>
      <w:bookmarkEnd w:id="813"/>
    </w:p>
    <w:p w14:paraId="5522CDD0" w14:textId="77777777" w:rsidR="00FA3B9B" w:rsidRDefault="00FA3B9B" w:rsidP="00FA3B9B">
      <w:pPr>
        <w:pStyle w:val="Heading5"/>
        <w:rPr>
          <w:lang w:eastAsia="zh-CN"/>
        </w:rPr>
      </w:pPr>
      <w:bookmarkStart w:id="814" w:name="_Toc25073861"/>
      <w:bookmarkStart w:id="815" w:name="_Toc34063037"/>
      <w:bookmarkStart w:id="816" w:name="_Toc43120011"/>
      <w:bookmarkStart w:id="817" w:name="_Toc49768066"/>
      <w:bookmarkStart w:id="818" w:name="_Toc56434239"/>
      <w:bookmarkStart w:id="819" w:name="_Toc67687817"/>
      <w:r>
        <w:t>6.1.2.3.1</w:t>
      </w:r>
      <w:r>
        <w:rPr>
          <w:rFonts w:hint="eastAsia"/>
          <w:lang w:eastAsia="zh-CN"/>
        </w:rPr>
        <w:tab/>
      </w:r>
      <w:r>
        <w:rPr>
          <w:lang w:eastAsia="zh-CN"/>
        </w:rPr>
        <w:t>General</w:t>
      </w:r>
      <w:bookmarkEnd w:id="814"/>
      <w:bookmarkEnd w:id="815"/>
      <w:bookmarkEnd w:id="816"/>
      <w:bookmarkEnd w:id="817"/>
      <w:bookmarkEnd w:id="818"/>
      <w:bookmarkEnd w:id="819"/>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20" w:name="_Toc25073862"/>
      <w:bookmarkStart w:id="821" w:name="_Toc34063038"/>
      <w:bookmarkStart w:id="822" w:name="_Toc43120012"/>
      <w:bookmarkStart w:id="823" w:name="_Toc49768067"/>
      <w:bookmarkStart w:id="824" w:name="_Toc56434240"/>
      <w:bookmarkStart w:id="825" w:name="_Hlk20131818"/>
      <w:bookmarkStart w:id="826" w:name="_Toc67687818"/>
      <w:r>
        <w:t>6.1.2.3.2</w:t>
      </w:r>
      <w:r>
        <w:rPr>
          <w:rFonts w:hint="eastAsia"/>
          <w:lang w:eastAsia="zh-CN"/>
        </w:rPr>
        <w:tab/>
      </w:r>
      <w:r>
        <w:rPr>
          <w:lang w:eastAsia="zh-CN"/>
        </w:rPr>
        <w:t>3gpp-Sbi-Origination-Timestamp</w:t>
      </w:r>
      <w:bookmarkEnd w:id="820"/>
      <w:bookmarkEnd w:id="821"/>
      <w:bookmarkEnd w:id="822"/>
      <w:bookmarkEnd w:id="823"/>
      <w:bookmarkEnd w:id="824"/>
      <w:bookmarkEnd w:id="82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27" w:name="_Toc25073863"/>
      <w:bookmarkStart w:id="828" w:name="_Toc34063039"/>
      <w:bookmarkStart w:id="829" w:name="_Toc43120013"/>
      <w:bookmarkStart w:id="830" w:name="_Toc49768068"/>
      <w:bookmarkStart w:id="831" w:name="_Toc56434241"/>
      <w:bookmarkStart w:id="832" w:name="_Toc67687819"/>
      <w:bookmarkEnd w:id="825"/>
      <w:r>
        <w:t>6.1.2.4</w:t>
      </w:r>
      <w:r>
        <w:tab/>
        <w:t>HTTP multipart messages</w:t>
      </w:r>
      <w:bookmarkEnd w:id="827"/>
      <w:bookmarkEnd w:id="828"/>
      <w:bookmarkEnd w:id="829"/>
      <w:bookmarkEnd w:id="830"/>
      <w:bookmarkEnd w:id="831"/>
      <w:bookmarkEnd w:id="83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lastRenderedPageBreak/>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3" w:name="_Toc25073864"/>
      <w:bookmarkStart w:id="834" w:name="_Toc34063040"/>
      <w:bookmarkStart w:id="835" w:name="_Toc43120014"/>
      <w:bookmarkStart w:id="836" w:name="_Toc49768069"/>
      <w:bookmarkStart w:id="837" w:name="_Toc56434242"/>
      <w:bookmarkStart w:id="838" w:name="_Toc67687820"/>
      <w:r w:rsidRPr="00EA1C32">
        <w:t>6.1.2.</w:t>
      </w:r>
      <w:r>
        <w:t>5</w:t>
      </w:r>
      <w:r w:rsidRPr="00EA1C32">
        <w:tab/>
        <w:t>HTTP/2 request retries</w:t>
      </w:r>
      <w:bookmarkEnd w:id="833"/>
      <w:bookmarkEnd w:id="834"/>
      <w:bookmarkEnd w:id="835"/>
      <w:bookmarkEnd w:id="836"/>
      <w:bookmarkEnd w:id="837"/>
      <w:bookmarkEnd w:id="838"/>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lastRenderedPageBreak/>
        <w:t>HTTP conditional requests are not supported by the Nsmf_PDUSession service in this version of the API.</w:t>
      </w:r>
    </w:p>
    <w:p w14:paraId="253F7132" w14:textId="77777777" w:rsidR="00FA3B9B" w:rsidRDefault="00FA3B9B" w:rsidP="00FA3B9B">
      <w:pPr>
        <w:pStyle w:val="Heading3"/>
      </w:pPr>
      <w:bookmarkStart w:id="839" w:name="_Toc25073865"/>
      <w:bookmarkStart w:id="840" w:name="_Toc34063041"/>
      <w:bookmarkStart w:id="841" w:name="_Toc43120015"/>
      <w:bookmarkStart w:id="842" w:name="_Toc49768070"/>
      <w:bookmarkStart w:id="843" w:name="_Toc56434243"/>
      <w:bookmarkStart w:id="844" w:name="_Toc67687821"/>
      <w:r>
        <w:t>6.1.3</w:t>
      </w:r>
      <w:r>
        <w:tab/>
        <w:t>Resources</w:t>
      </w:r>
      <w:bookmarkEnd w:id="839"/>
      <w:bookmarkEnd w:id="840"/>
      <w:bookmarkEnd w:id="841"/>
      <w:bookmarkEnd w:id="842"/>
      <w:bookmarkEnd w:id="843"/>
      <w:bookmarkEnd w:id="844"/>
    </w:p>
    <w:p w14:paraId="0DE63E7E" w14:textId="77777777" w:rsidR="00FA3B9B" w:rsidRDefault="00FA3B9B" w:rsidP="00FA3B9B">
      <w:pPr>
        <w:pStyle w:val="Heading4"/>
      </w:pPr>
      <w:bookmarkStart w:id="845" w:name="_Toc25073866"/>
      <w:bookmarkStart w:id="846" w:name="_Toc34063042"/>
      <w:bookmarkStart w:id="847" w:name="_Toc43120016"/>
      <w:bookmarkStart w:id="848" w:name="_Toc49768071"/>
      <w:bookmarkStart w:id="849" w:name="_Toc56434244"/>
      <w:bookmarkStart w:id="850" w:name="_Toc67687822"/>
      <w:r>
        <w:t>6.1.3.1</w:t>
      </w:r>
      <w:r>
        <w:tab/>
        <w:t>Overview</w:t>
      </w:r>
      <w:bookmarkEnd w:id="845"/>
      <w:bookmarkEnd w:id="846"/>
      <w:bookmarkEnd w:id="847"/>
      <w:bookmarkEnd w:id="848"/>
      <w:bookmarkEnd w:id="849"/>
      <w:bookmarkEnd w:id="850"/>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60.5pt;height:424.5pt" o:ole="">
            <v:imagedata r:id="rId86" o:title=""/>
          </v:shape>
          <o:OLEObject Type="Embed" ProgID="Visio.Drawing.11" ShapeID="_x0000_i1062" DrawAspect="Content" ObjectID="_1678301115"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1" w:name="_Toc25073867"/>
      <w:bookmarkStart w:id="852" w:name="_Toc34063043"/>
      <w:bookmarkStart w:id="853" w:name="_Toc43120017"/>
      <w:bookmarkStart w:id="854" w:name="_Toc49768072"/>
      <w:bookmarkStart w:id="855" w:name="_Toc56434245"/>
      <w:bookmarkStart w:id="856" w:name="_Toc67687823"/>
      <w:r>
        <w:t>6.1.3.2</w:t>
      </w:r>
      <w:r>
        <w:tab/>
        <w:t>Resource: SM contexts collection</w:t>
      </w:r>
      <w:bookmarkEnd w:id="851"/>
      <w:bookmarkEnd w:id="852"/>
      <w:bookmarkEnd w:id="853"/>
      <w:bookmarkEnd w:id="854"/>
      <w:bookmarkEnd w:id="855"/>
      <w:bookmarkEnd w:id="856"/>
    </w:p>
    <w:p w14:paraId="62C10BD6" w14:textId="77777777" w:rsidR="00FA3B9B" w:rsidRDefault="00FA3B9B" w:rsidP="00FA3B9B">
      <w:pPr>
        <w:pStyle w:val="Heading5"/>
      </w:pPr>
      <w:bookmarkStart w:id="857" w:name="_Toc25073868"/>
      <w:bookmarkStart w:id="858" w:name="_Toc34063044"/>
      <w:bookmarkStart w:id="859" w:name="_Toc43120018"/>
      <w:bookmarkStart w:id="860" w:name="_Toc49768073"/>
      <w:bookmarkStart w:id="861" w:name="_Toc56434246"/>
      <w:bookmarkStart w:id="862" w:name="_Toc67687824"/>
      <w:r>
        <w:t>6.1.3.2.1</w:t>
      </w:r>
      <w:r>
        <w:tab/>
        <w:t>Description</w:t>
      </w:r>
      <w:bookmarkEnd w:id="857"/>
      <w:bookmarkEnd w:id="858"/>
      <w:bookmarkEnd w:id="859"/>
      <w:bookmarkEnd w:id="860"/>
      <w:bookmarkEnd w:id="861"/>
      <w:bookmarkEnd w:id="86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3" w:name="_Toc25073869"/>
      <w:bookmarkStart w:id="864" w:name="_Toc34063045"/>
      <w:bookmarkStart w:id="865" w:name="_Toc43120019"/>
      <w:bookmarkStart w:id="866" w:name="_Toc49768074"/>
      <w:bookmarkStart w:id="867" w:name="_Toc56434247"/>
      <w:bookmarkStart w:id="868" w:name="_Toc67687825"/>
      <w:r>
        <w:t>6.1.3.2.2</w:t>
      </w:r>
      <w:r>
        <w:tab/>
        <w:t>Resource Definition</w:t>
      </w:r>
      <w:bookmarkEnd w:id="863"/>
      <w:bookmarkEnd w:id="864"/>
      <w:bookmarkEnd w:id="865"/>
      <w:bookmarkEnd w:id="866"/>
      <w:bookmarkEnd w:id="867"/>
      <w:bookmarkEnd w:id="86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69" w:name="_Toc25073870"/>
      <w:bookmarkStart w:id="870" w:name="_Toc34063046"/>
      <w:bookmarkStart w:id="871" w:name="_Toc43120020"/>
      <w:bookmarkStart w:id="872" w:name="_Toc49768075"/>
      <w:bookmarkStart w:id="873" w:name="_Toc56434248"/>
      <w:bookmarkStart w:id="874" w:name="_Toc67687826"/>
      <w:r>
        <w:lastRenderedPageBreak/>
        <w:t>6.1.3.2.3</w:t>
      </w:r>
      <w:r>
        <w:tab/>
        <w:t>Resource Standard Methods</w:t>
      </w:r>
      <w:bookmarkEnd w:id="869"/>
      <w:bookmarkEnd w:id="870"/>
      <w:bookmarkEnd w:id="871"/>
      <w:bookmarkEnd w:id="872"/>
      <w:bookmarkEnd w:id="873"/>
      <w:bookmarkEnd w:id="874"/>
    </w:p>
    <w:p w14:paraId="3B8D23A7" w14:textId="77777777" w:rsidR="00FA3B9B" w:rsidRPr="00384E92" w:rsidRDefault="00FA3B9B" w:rsidP="00FA3B9B">
      <w:pPr>
        <w:pStyle w:val="Heading6"/>
      </w:pPr>
      <w:bookmarkStart w:id="875" w:name="_Toc25073871"/>
      <w:bookmarkStart w:id="876" w:name="_Toc34063047"/>
      <w:bookmarkStart w:id="877" w:name="_Toc43120021"/>
      <w:bookmarkStart w:id="878" w:name="_Toc49768076"/>
      <w:bookmarkStart w:id="879" w:name="_Toc56434249"/>
      <w:bookmarkStart w:id="880" w:name="_Toc67687827"/>
      <w:r w:rsidRPr="00384E92">
        <w:t>6.</w:t>
      </w:r>
      <w:r>
        <w:t>1.3.2.3</w:t>
      </w:r>
      <w:r w:rsidRPr="00384E92">
        <w:t>.1</w:t>
      </w:r>
      <w:r w:rsidRPr="00384E92">
        <w:tab/>
      </w:r>
      <w:r>
        <w:t>POST</w:t>
      </w:r>
      <w:bookmarkEnd w:id="875"/>
      <w:bookmarkEnd w:id="876"/>
      <w:bookmarkEnd w:id="877"/>
      <w:bookmarkEnd w:id="878"/>
      <w:bookmarkEnd w:id="879"/>
      <w:bookmarkEnd w:id="88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51DF20F0"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2832A8E9" w:rsidR="006C6348" w:rsidRDefault="006C6348" w:rsidP="006C634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2E90D396" w:rsidR="006C6348" w:rsidRDefault="006C6348" w:rsidP="006C6348">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449D44E9" w:rsidR="006C6348" w:rsidRDefault="006C6348" w:rsidP="006C634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lastRenderedPageBreak/>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78BF3A4" w:rsidR="006C6348" w:rsidRDefault="006C6348"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CBE8C3" w14:textId="655F9204" w:rsidR="00B21A88" w:rsidRPr="00D67AB2"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6E60FF" w14:textId="1E7183F4" w:rsidR="00B21A88" w:rsidRPr="00D67AB2"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1" w:name="_Toc25073872"/>
      <w:bookmarkStart w:id="882" w:name="_Toc34063048"/>
      <w:bookmarkStart w:id="883" w:name="_Toc43120022"/>
      <w:bookmarkStart w:id="884" w:name="_Toc49768077"/>
      <w:bookmarkStart w:id="885" w:name="_Toc56434250"/>
      <w:bookmarkStart w:id="886" w:name="_Toc67687828"/>
      <w:r>
        <w:t>6.1.3.2.4</w:t>
      </w:r>
      <w:r>
        <w:tab/>
        <w:t>Resource Custom Operations</w:t>
      </w:r>
      <w:bookmarkEnd w:id="881"/>
      <w:bookmarkEnd w:id="882"/>
      <w:bookmarkEnd w:id="883"/>
      <w:bookmarkEnd w:id="884"/>
      <w:bookmarkEnd w:id="885"/>
      <w:bookmarkEnd w:id="886"/>
    </w:p>
    <w:p w14:paraId="6EA0CFC8" w14:textId="77777777" w:rsidR="00FA3B9B" w:rsidRPr="006D6A64" w:rsidRDefault="00FA3B9B" w:rsidP="00FA3B9B">
      <w:r>
        <w:t>None.</w:t>
      </w:r>
    </w:p>
    <w:p w14:paraId="2A5020EC" w14:textId="77777777" w:rsidR="00FA3B9B" w:rsidRDefault="00FA3B9B" w:rsidP="00FA3B9B">
      <w:pPr>
        <w:pStyle w:val="Heading4"/>
      </w:pPr>
      <w:bookmarkStart w:id="887" w:name="_Toc25073873"/>
      <w:bookmarkStart w:id="888" w:name="_Toc34063049"/>
      <w:bookmarkStart w:id="889" w:name="_Toc43120023"/>
      <w:bookmarkStart w:id="890" w:name="_Toc49768078"/>
      <w:bookmarkStart w:id="891" w:name="_Toc56434251"/>
      <w:bookmarkStart w:id="892" w:name="_Toc67687829"/>
      <w:r>
        <w:t>6.1.3.3</w:t>
      </w:r>
      <w:r>
        <w:tab/>
        <w:t>Resource: Individual SM context</w:t>
      </w:r>
      <w:bookmarkEnd w:id="887"/>
      <w:bookmarkEnd w:id="888"/>
      <w:bookmarkEnd w:id="889"/>
      <w:bookmarkEnd w:id="890"/>
      <w:bookmarkEnd w:id="891"/>
      <w:bookmarkEnd w:id="892"/>
    </w:p>
    <w:p w14:paraId="5F0BBB8C" w14:textId="77777777" w:rsidR="00FA3B9B" w:rsidRDefault="00FA3B9B" w:rsidP="00FA3B9B">
      <w:pPr>
        <w:pStyle w:val="Heading5"/>
      </w:pPr>
      <w:bookmarkStart w:id="893" w:name="_Toc25073874"/>
      <w:bookmarkStart w:id="894" w:name="_Toc34063050"/>
      <w:bookmarkStart w:id="895" w:name="_Toc43120024"/>
      <w:bookmarkStart w:id="896" w:name="_Toc49768079"/>
      <w:bookmarkStart w:id="897" w:name="_Toc56434252"/>
      <w:bookmarkStart w:id="898" w:name="_Toc67687830"/>
      <w:r>
        <w:t>6.1.3.3.1</w:t>
      </w:r>
      <w:r>
        <w:tab/>
        <w:t>Description</w:t>
      </w:r>
      <w:bookmarkEnd w:id="893"/>
      <w:bookmarkEnd w:id="894"/>
      <w:bookmarkEnd w:id="895"/>
      <w:bookmarkEnd w:id="896"/>
      <w:bookmarkEnd w:id="897"/>
      <w:bookmarkEnd w:id="89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899" w:name="_Toc25073875"/>
      <w:bookmarkStart w:id="900" w:name="_Toc34063051"/>
      <w:bookmarkStart w:id="901" w:name="_Toc43120025"/>
      <w:bookmarkStart w:id="902" w:name="_Toc49768080"/>
      <w:bookmarkStart w:id="903" w:name="_Toc56434253"/>
      <w:bookmarkStart w:id="904" w:name="_Toc67687831"/>
      <w:r>
        <w:t>6.1.3.3.2</w:t>
      </w:r>
      <w:r>
        <w:tab/>
        <w:t>Resource Definition</w:t>
      </w:r>
      <w:bookmarkEnd w:id="899"/>
      <w:bookmarkEnd w:id="900"/>
      <w:bookmarkEnd w:id="901"/>
      <w:bookmarkEnd w:id="902"/>
      <w:bookmarkEnd w:id="903"/>
      <w:bookmarkEnd w:id="90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bookmarkStart w:id="905" w:name="_Hlk6318174"/>
      <w:r w:rsidR="002A0971">
        <w:rPr>
          <w:b/>
        </w:rPr>
        <w:t>&lt;</w:t>
      </w:r>
      <w:r>
        <w:rPr>
          <w:b/>
        </w:rPr>
        <w:t>apiVersion</w:t>
      </w:r>
      <w:r w:rsidR="002A0971">
        <w:rPr>
          <w:b/>
        </w:rPr>
        <w:t>&gt;</w:t>
      </w:r>
      <w:bookmarkEnd w:id="905"/>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06" w:name="_Toc25073876"/>
      <w:bookmarkStart w:id="907" w:name="_Toc34063052"/>
      <w:bookmarkStart w:id="908" w:name="_Toc43120026"/>
      <w:bookmarkStart w:id="909" w:name="_Toc49768081"/>
      <w:bookmarkStart w:id="910" w:name="_Toc56434254"/>
      <w:bookmarkStart w:id="911" w:name="_Toc67687832"/>
      <w:r>
        <w:t>6.1.3.3.3</w:t>
      </w:r>
      <w:r>
        <w:tab/>
        <w:t>Resource Standard Methods</w:t>
      </w:r>
      <w:bookmarkEnd w:id="906"/>
      <w:bookmarkEnd w:id="907"/>
      <w:bookmarkEnd w:id="908"/>
      <w:bookmarkEnd w:id="909"/>
      <w:bookmarkEnd w:id="910"/>
      <w:bookmarkEnd w:id="911"/>
    </w:p>
    <w:p w14:paraId="451FE516" w14:textId="77777777" w:rsidR="00FA3B9B" w:rsidRPr="00760FE7" w:rsidRDefault="00FA3B9B" w:rsidP="00FA3B9B">
      <w:r>
        <w:t>None.</w:t>
      </w:r>
    </w:p>
    <w:p w14:paraId="73A44C6A" w14:textId="77777777" w:rsidR="00FA3B9B" w:rsidRDefault="00FA3B9B" w:rsidP="00FA3B9B">
      <w:pPr>
        <w:pStyle w:val="Heading5"/>
      </w:pPr>
      <w:bookmarkStart w:id="912" w:name="_Toc25073877"/>
      <w:bookmarkStart w:id="913" w:name="_Toc34063053"/>
      <w:bookmarkStart w:id="914" w:name="_Toc43120027"/>
      <w:bookmarkStart w:id="915" w:name="_Toc49768082"/>
      <w:bookmarkStart w:id="916" w:name="_Toc56434255"/>
      <w:bookmarkStart w:id="917" w:name="_Toc67687833"/>
      <w:r>
        <w:t>6.1.3.3.4</w:t>
      </w:r>
      <w:r>
        <w:tab/>
        <w:t>Resource Custom Operations</w:t>
      </w:r>
      <w:bookmarkEnd w:id="912"/>
      <w:bookmarkEnd w:id="913"/>
      <w:bookmarkEnd w:id="914"/>
      <w:bookmarkEnd w:id="915"/>
      <w:bookmarkEnd w:id="916"/>
      <w:bookmarkEnd w:id="917"/>
    </w:p>
    <w:p w14:paraId="01146D08" w14:textId="77777777" w:rsidR="00FA3B9B" w:rsidRPr="00384E92" w:rsidRDefault="00FA3B9B" w:rsidP="00FA3B9B">
      <w:pPr>
        <w:pStyle w:val="Heading6"/>
        <w:ind w:left="0" w:firstLine="0"/>
      </w:pPr>
      <w:bookmarkStart w:id="918" w:name="_Toc25073878"/>
      <w:bookmarkStart w:id="919" w:name="_Toc34063054"/>
      <w:bookmarkStart w:id="920" w:name="_Toc43120028"/>
      <w:bookmarkStart w:id="921" w:name="_Toc49768083"/>
      <w:bookmarkStart w:id="922" w:name="_Toc56434256"/>
      <w:bookmarkStart w:id="923" w:name="_Toc67687834"/>
      <w:r w:rsidRPr="00384E92">
        <w:t>6.</w:t>
      </w:r>
      <w:r>
        <w:t>1.3.3.4</w:t>
      </w:r>
      <w:r w:rsidRPr="00384E92">
        <w:t>.1</w:t>
      </w:r>
      <w:r w:rsidRPr="00384E92">
        <w:tab/>
      </w:r>
      <w:r>
        <w:t>Overview</w:t>
      </w:r>
      <w:bookmarkEnd w:id="918"/>
      <w:bookmarkEnd w:id="919"/>
      <w:bookmarkEnd w:id="920"/>
      <w:bookmarkEnd w:id="921"/>
      <w:bookmarkEnd w:id="922"/>
      <w:bookmarkEnd w:id="92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4" w:name="_Toc25073879"/>
      <w:bookmarkStart w:id="925" w:name="_Toc34063055"/>
      <w:bookmarkStart w:id="926" w:name="_Toc43120029"/>
      <w:bookmarkStart w:id="927" w:name="_Toc49768084"/>
      <w:bookmarkStart w:id="928" w:name="_Toc56434257"/>
      <w:bookmarkStart w:id="929" w:name="_Toc67687835"/>
      <w:r>
        <w:t>6.1.3.3.4.2</w:t>
      </w:r>
      <w:r>
        <w:tab/>
        <w:t>Operation: modify</w:t>
      </w:r>
      <w:bookmarkEnd w:id="924"/>
      <w:bookmarkEnd w:id="925"/>
      <w:bookmarkEnd w:id="926"/>
      <w:bookmarkEnd w:id="927"/>
      <w:bookmarkEnd w:id="928"/>
      <w:bookmarkEnd w:id="929"/>
    </w:p>
    <w:p w14:paraId="31FC0231" w14:textId="77777777" w:rsidR="00FA3B9B" w:rsidRDefault="00FA3B9B" w:rsidP="00FA3B9B">
      <w:pPr>
        <w:pStyle w:val="Heading7"/>
      </w:pPr>
      <w:bookmarkStart w:id="930" w:name="_Toc25073880"/>
      <w:bookmarkStart w:id="931" w:name="_Toc34063056"/>
      <w:bookmarkStart w:id="932" w:name="_Toc43120030"/>
      <w:bookmarkStart w:id="933" w:name="_Toc49768085"/>
      <w:bookmarkStart w:id="934" w:name="_Toc56434258"/>
      <w:bookmarkStart w:id="935" w:name="_Toc67687836"/>
      <w:r>
        <w:t>6.1.3.3.4.2.1</w:t>
      </w:r>
      <w:r>
        <w:tab/>
        <w:t>Description</w:t>
      </w:r>
      <w:bookmarkEnd w:id="930"/>
      <w:bookmarkEnd w:id="931"/>
      <w:bookmarkEnd w:id="932"/>
      <w:bookmarkEnd w:id="933"/>
      <w:bookmarkEnd w:id="934"/>
      <w:bookmarkEnd w:id="935"/>
    </w:p>
    <w:p w14:paraId="2BECEE30" w14:textId="77777777" w:rsidR="00FA3B9B" w:rsidRDefault="00FA3B9B" w:rsidP="00FA3B9B">
      <w:pPr>
        <w:pStyle w:val="Heading7"/>
      </w:pPr>
      <w:bookmarkStart w:id="936" w:name="_Toc25073881"/>
      <w:bookmarkStart w:id="937" w:name="_Toc34063057"/>
      <w:bookmarkStart w:id="938" w:name="_Toc43120031"/>
      <w:bookmarkStart w:id="939" w:name="_Toc49768086"/>
      <w:bookmarkStart w:id="940" w:name="_Toc56434259"/>
      <w:bookmarkStart w:id="941" w:name="_Toc67687837"/>
      <w:r>
        <w:t>6.1.3.3.4.2.2</w:t>
      </w:r>
      <w:r>
        <w:tab/>
        <w:t>Operation Definition</w:t>
      </w:r>
      <w:bookmarkEnd w:id="936"/>
      <w:bookmarkEnd w:id="937"/>
      <w:bookmarkEnd w:id="938"/>
      <w:bookmarkEnd w:id="939"/>
      <w:bookmarkEnd w:id="940"/>
      <w:bookmarkEnd w:id="94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571BB5"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3DDFDCF"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22F3DFB2" w:rsidR="008D7A23" w:rsidRDefault="008D7A23" w:rsidP="008D7A23">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65E9DC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71C3D3B2"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44A2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21E141"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2" w:name="_Toc25073882"/>
      <w:bookmarkStart w:id="943" w:name="_Toc34063058"/>
      <w:bookmarkStart w:id="944" w:name="_Toc43120032"/>
      <w:bookmarkStart w:id="945" w:name="_Toc49768087"/>
      <w:bookmarkStart w:id="946" w:name="_Toc56434260"/>
      <w:bookmarkStart w:id="947" w:name="_Toc67687838"/>
      <w:r w:rsidRPr="00384E92">
        <w:t>6.</w:t>
      </w:r>
      <w:r>
        <w:t>1.3.3.4</w:t>
      </w:r>
      <w:r w:rsidRPr="00384E92">
        <w:t>.</w:t>
      </w:r>
      <w:r>
        <w:t>3</w:t>
      </w:r>
      <w:r w:rsidRPr="00384E92">
        <w:tab/>
      </w:r>
      <w:r>
        <w:t>Operation: release</w:t>
      </w:r>
      <w:bookmarkEnd w:id="942"/>
      <w:bookmarkEnd w:id="943"/>
      <w:bookmarkEnd w:id="944"/>
      <w:bookmarkEnd w:id="945"/>
      <w:bookmarkEnd w:id="946"/>
      <w:bookmarkEnd w:id="947"/>
    </w:p>
    <w:p w14:paraId="4757AADA" w14:textId="77777777" w:rsidR="00FA3B9B" w:rsidRDefault="00FA3B9B" w:rsidP="00FA3B9B">
      <w:pPr>
        <w:pStyle w:val="Heading7"/>
      </w:pPr>
      <w:bookmarkStart w:id="948" w:name="_Toc25073883"/>
      <w:bookmarkStart w:id="949" w:name="_Toc34063059"/>
      <w:bookmarkStart w:id="950" w:name="_Toc43120033"/>
      <w:bookmarkStart w:id="951" w:name="_Toc49768088"/>
      <w:bookmarkStart w:id="952" w:name="_Toc56434261"/>
      <w:bookmarkStart w:id="953" w:name="_Toc67687839"/>
      <w:r>
        <w:t>6.1.3.3.4.3.1</w:t>
      </w:r>
      <w:r>
        <w:tab/>
        <w:t>Description</w:t>
      </w:r>
      <w:bookmarkEnd w:id="948"/>
      <w:bookmarkEnd w:id="949"/>
      <w:bookmarkEnd w:id="950"/>
      <w:bookmarkEnd w:id="951"/>
      <w:bookmarkEnd w:id="952"/>
      <w:bookmarkEnd w:id="953"/>
    </w:p>
    <w:p w14:paraId="09425B0B" w14:textId="77777777" w:rsidR="00FA3B9B" w:rsidRDefault="00FA3B9B" w:rsidP="00FA3B9B">
      <w:pPr>
        <w:pStyle w:val="Heading7"/>
      </w:pPr>
      <w:bookmarkStart w:id="954" w:name="_Toc25073884"/>
      <w:bookmarkStart w:id="955" w:name="_Toc34063060"/>
      <w:bookmarkStart w:id="956" w:name="_Toc43120034"/>
      <w:bookmarkStart w:id="957" w:name="_Toc49768089"/>
      <w:bookmarkStart w:id="958" w:name="_Toc56434262"/>
      <w:bookmarkStart w:id="959" w:name="_Toc67687840"/>
      <w:r>
        <w:t>6.1.3.3.4.3.2</w:t>
      </w:r>
      <w:r>
        <w:tab/>
        <w:t>Operation Definition</w:t>
      </w:r>
      <w:bookmarkEnd w:id="954"/>
      <w:bookmarkEnd w:id="955"/>
      <w:bookmarkEnd w:id="956"/>
      <w:bookmarkEnd w:id="957"/>
      <w:bookmarkEnd w:id="958"/>
      <w:bookmarkEnd w:id="95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364D6890"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77777777"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54D4232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26D7C23F"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77D897F" w:rsidR="008D7A23" w:rsidRDefault="008D7A23"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BB96"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FF8849"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0" w:name="_Toc25073885"/>
      <w:bookmarkStart w:id="961" w:name="_Toc34063061"/>
      <w:bookmarkStart w:id="962" w:name="_Toc43120035"/>
      <w:bookmarkStart w:id="963" w:name="_Toc49768090"/>
      <w:bookmarkStart w:id="964" w:name="_Toc56434263"/>
      <w:bookmarkStart w:id="965" w:name="_Toc67687841"/>
      <w:r w:rsidRPr="00384E92">
        <w:t>6.</w:t>
      </w:r>
      <w:r>
        <w:t>1.3.3.4</w:t>
      </w:r>
      <w:r w:rsidRPr="00384E92">
        <w:t>.</w:t>
      </w:r>
      <w:r>
        <w:t>4</w:t>
      </w:r>
      <w:r w:rsidRPr="00384E92">
        <w:tab/>
      </w:r>
      <w:r>
        <w:t>Operation: retrieve</w:t>
      </w:r>
      <w:bookmarkEnd w:id="960"/>
      <w:bookmarkEnd w:id="961"/>
      <w:bookmarkEnd w:id="962"/>
      <w:bookmarkEnd w:id="963"/>
      <w:bookmarkEnd w:id="964"/>
      <w:bookmarkEnd w:id="965"/>
    </w:p>
    <w:p w14:paraId="6DE15EDA" w14:textId="77777777" w:rsidR="00FA3B9B" w:rsidRDefault="00FA3B9B" w:rsidP="00FA3B9B">
      <w:pPr>
        <w:pStyle w:val="Heading7"/>
      </w:pPr>
      <w:bookmarkStart w:id="966" w:name="_Toc25073886"/>
      <w:bookmarkStart w:id="967" w:name="_Toc34063062"/>
      <w:bookmarkStart w:id="968" w:name="_Toc43120036"/>
      <w:bookmarkStart w:id="969" w:name="_Toc49768091"/>
      <w:bookmarkStart w:id="970" w:name="_Toc56434264"/>
      <w:bookmarkStart w:id="971" w:name="_Toc67687842"/>
      <w:r>
        <w:t>6.1.3.3.4.4.1</w:t>
      </w:r>
      <w:r>
        <w:tab/>
        <w:t>Description</w:t>
      </w:r>
      <w:bookmarkEnd w:id="966"/>
      <w:bookmarkEnd w:id="967"/>
      <w:bookmarkEnd w:id="968"/>
      <w:bookmarkEnd w:id="969"/>
      <w:bookmarkEnd w:id="970"/>
      <w:bookmarkEnd w:id="971"/>
    </w:p>
    <w:p w14:paraId="7A00B55F" w14:textId="77777777" w:rsidR="00FA3B9B" w:rsidRDefault="00FA3B9B" w:rsidP="00FA3B9B">
      <w:pPr>
        <w:pStyle w:val="Heading7"/>
      </w:pPr>
      <w:bookmarkStart w:id="972" w:name="_Toc25073887"/>
      <w:bookmarkStart w:id="973" w:name="_Toc34063063"/>
      <w:bookmarkStart w:id="974" w:name="_Toc43120037"/>
      <w:bookmarkStart w:id="975" w:name="_Toc49768092"/>
      <w:bookmarkStart w:id="976" w:name="_Toc56434265"/>
      <w:bookmarkStart w:id="977" w:name="_Toc67687843"/>
      <w:r>
        <w:t>6.1.3.3.4.4.2</w:t>
      </w:r>
      <w:r>
        <w:tab/>
        <w:t>Operation Definition</w:t>
      </w:r>
      <w:bookmarkEnd w:id="972"/>
      <w:bookmarkEnd w:id="973"/>
      <w:bookmarkEnd w:id="974"/>
      <w:bookmarkEnd w:id="975"/>
      <w:bookmarkEnd w:id="976"/>
      <w:bookmarkEnd w:id="97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1E01C633"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26EDE24"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6CD22DD9"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E43B48B"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4B306F44" w:rsidR="008D7A23" w:rsidDel="00141339"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2D37D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A62175"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78" w:name="_Toc25073888"/>
      <w:bookmarkStart w:id="979" w:name="_Toc34063064"/>
      <w:bookmarkStart w:id="980" w:name="_Toc43120038"/>
      <w:bookmarkStart w:id="981" w:name="_Toc49768093"/>
      <w:bookmarkStart w:id="982" w:name="_Toc56434266"/>
      <w:bookmarkStart w:id="983" w:name="_Toc67687844"/>
      <w:r>
        <w:t>6.1.3.3.4.5</w:t>
      </w:r>
      <w:r>
        <w:tab/>
        <w:t>Operation: send-mo-data</w:t>
      </w:r>
      <w:bookmarkEnd w:id="978"/>
      <w:bookmarkEnd w:id="979"/>
      <w:bookmarkEnd w:id="980"/>
      <w:bookmarkEnd w:id="981"/>
      <w:bookmarkEnd w:id="982"/>
      <w:bookmarkEnd w:id="983"/>
    </w:p>
    <w:p w14:paraId="12F434C8" w14:textId="77777777" w:rsidR="00FA3B9B" w:rsidRDefault="00FA3B9B" w:rsidP="00FA3B9B">
      <w:pPr>
        <w:pStyle w:val="Heading7"/>
      </w:pPr>
      <w:bookmarkStart w:id="984" w:name="_Toc25073889"/>
      <w:bookmarkStart w:id="985" w:name="_Toc34063065"/>
      <w:bookmarkStart w:id="986" w:name="_Toc43120039"/>
      <w:bookmarkStart w:id="987" w:name="_Toc49768094"/>
      <w:bookmarkStart w:id="988" w:name="_Toc56434267"/>
      <w:bookmarkStart w:id="989" w:name="_Toc67687845"/>
      <w:r>
        <w:t>6.1.3.3.4.5.1</w:t>
      </w:r>
      <w:r>
        <w:tab/>
        <w:t>Description</w:t>
      </w:r>
      <w:bookmarkEnd w:id="984"/>
      <w:bookmarkEnd w:id="985"/>
      <w:bookmarkEnd w:id="986"/>
      <w:bookmarkEnd w:id="987"/>
      <w:bookmarkEnd w:id="988"/>
      <w:bookmarkEnd w:id="989"/>
    </w:p>
    <w:p w14:paraId="3D99A603" w14:textId="77777777" w:rsidR="00FA3B9B" w:rsidRDefault="00FA3B9B" w:rsidP="00FA3B9B">
      <w:pPr>
        <w:pStyle w:val="Heading7"/>
      </w:pPr>
      <w:bookmarkStart w:id="990" w:name="_Toc25073890"/>
      <w:bookmarkStart w:id="991" w:name="_Toc34063066"/>
      <w:bookmarkStart w:id="992" w:name="_Toc43120040"/>
      <w:bookmarkStart w:id="993" w:name="_Toc49768095"/>
      <w:bookmarkStart w:id="994" w:name="_Toc56434268"/>
      <w:bookmarkStart w:id="995" w:name="_Toc67687846"/>
      <w:r>
        <w:t>6.1.3.3.4.5.2</w:t>
      </w:r>
      <w:r>
        <w:tab/>
        <w:t>Operation Definition</w:t>
      </w:r>
      <w:bookmarkEnd w:id="990"/>
      <w:bookmarkEnd w:id="991"/>
      <w:bookmarkEnd w:id="992"/>
      <w:bookmarkEnd w:id="993"/>
      <w:bookmarkEnd w:id="994"/>
      <w:bookmarkEnd w:id="99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280F33CF"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672012D"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B2938FD" w:rsidR="008D7A23" w:rsidRDefault="008D7A23" w:rsidP="008D7A23">
            <w:pPr>
              <w:pStyle w:val="TAL"/>
            </w:pPr>
            <w:r>
              <w:t>ProblemDetails</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7777777"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47973DCE"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55DFFA"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AFA7C3" w14:textId="77777777" w:rsidR="008D7A23" w:rsidRPr="00D67AB2"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996" w:name="_Toc34063067"/>
      <w:bookmarkStart w:id="997" w:name="_Toc43120041"/>
      <w:bookmarkStart w:id="998" w:name="_Toc49768096"/>
      <w:bookmarkStart w:id="999" w:name="_Toc56434269"/>
      <w:bookmarkStart w:id="1000" w:name="_Toc25073891"/>
      <w:bookmarkStart w:id="1001" w:name="_Toc67687847"/>
      <w:r>
        <w:rPr>
          <w:lang w:val="en-US"/>
        </w:rPr>
        <w:t>6.1.3.4</w:t>
      </w:r>
      <w:r>
        <w:rPr>
          <w:lang w:val="en-US"/>
        </w:rPr>
        <w:tab/>
        <w:t>Void</w:t>
      </w:r>
      <w:bookmarkEnd w:id="996"/>
      <w:bookmarkEnd w:id="997"/>
      <w:bookmarkEnd w:id="998"/>
      <w:bookmarkEnd w:id="999"/>
      <w:bookmarkEnd w:id="1001"/>
    </w:p>
    <w:p w14:paraId="05F71229" w14:textId="77777777" w:rsidR="00FA3B9B" w:rsidRPr="002F24E9" w:rsidRDefault="00FA3B9B" w:rsidP="00FA3B9B">
      <w:pPr>
        <w:pStyle w:val="Heading4"/>
      </w:pPr>
      <w:bookmarkStart w:id="1002" w:name="_Toc34063068"/>
      <w:bookmarkStart w:id="1003" w:name="_Toc43120042"/>
      <w:bookmarkStart w:id="1004" w:name="_Toc49768097"/>
      <w:bookmarkStart w:id="1005" w:name="_Toc56434270"/>
      <w:bookmarkStart w:id="1006" w:name="_Toc67687848"/>
      <w:r w:rsidRPr="002F24E9">
        <w:t>6.1.3.5</w:t>
      </w:r>
      <w:r w:rsidRPr="002F24E9">
        <w:tab/>
        <w:t>Resource: PDU sessions collection (H-SMF or SMF)</w:t>
      </w:r>
      <w:bookmarkEnd w:id="1000"/>
      <w:bookmarkEnd w:id="1002"/>
      <w:bookmarkEnd w:id="1003"/>
      <w:bookmarkEnd w:id="1004"/>
      <w:bookmarkEnd w:id="1005"/>
      <w:bookmarkEnd w:id="1006"/>
    </w:p>
    <w:p w14:paraId="728074CD" w14:textId="77777777" w:rsidR="00FA3B9B" w:rsidRDefault="00FA3B9B" w:rsidP="00FA3B9B">
      <w:pPr>
        <w:pStyle w:val="Heading5"/>
      </w:pPr>
      <w:bookmarkStart w:id="1007" w:name="_Toc25073892"/>
      <w:bookmarkStart w:id="1008" w:name="_Toc34063069"/>
      <w:bookmarkStart w:id="1009" w:name="_Toc43120043"/>
      <w:bookmarkStart w:id="1010" w:name="_Toc49768098"/>
      <w:bookmarkStart w:id="1011" w:name="_Toc56434271"/>
      <w:bookmarkStart w:id="1012" w:name="_Toc67687849"/>
      <w:r>
        <w:t>6.1.3.5.1</w:t>
      </w:r>
      <w:r>
        <w:tab/>
        <w:t>Description</w:t>
      </w:r>
      <w:bookmarkEnd w:id="1007"/>
      <w:bookmarkEnd w:id="1008"/>
      <w:bookmarkEnd w:id="1009"/>
      <w:bookmarkEnd w:id="1010"/>
      <w:bookmarkEnd w:id="1011"/>
      <w:bookmarkEnd w:id="101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3" w:name="_Toc25073893"/>
      <w:bookmarkStart w:id="1014" w:name="_Toc34063070"/>
      <w:bookmarkStart w:id="1015" w:name="_Toc43120044"/>
      <w:bookmarkStart w:id="1016" w:name="_Toc49768099"/>
      <w:bookmarkStart w:id="1017" w:name="_Toc56434272"/>
      <w:bookmarkStart w:id="1018" w:name="_Toc67687850"/>
      <w:r>
        <w:t>6.1.3.5.2</w:t>
      </w:r>
      <w:r>
        <w:tab/>
        <w:t>Resource Definition</w:t>
      </w:r>
      <w:bookmarkEnd w:id="1013"/>
      <w:bookmarkEnd w:id="1014"/>
      <w:bookmarkEnd w:id="1015"/>
      <w:bookmarkEnd w:id="1016"/>
      <w:bookmarkEnd w:id="1017"/>
      <w:bookmarkEnd w:id="1018"/>
    </w:p>
    <w:p w14:paraId="04A7CC09" w14:textId="0DA5F23A" w:rsidR="00FA3B9B" w:rsidRPr="00AD3560" w:rsidRDefault="00FA3B9B" w:rsidP="00FA3B9B">
      <w:pPr>
        <w:rPr>
          <w:lang w:val="fr-FR"/>
        </w:rPr>
      </w:pPr>
      <w:r w:rsidRPr="00AD3560">
        <w:rPr>
          <w:lang w:val="fr-FR"/>
        </w:rPr>
        <w:t xml:space="preserve">Resource URI: </w:t>
      </w:r>
      <w:r w:rsidRPr="00AD3560">
        <w:rPr>
          <w:b/>
          <w:lang w:val="fr-FR"/>
        </w:rPr>
        <w:t>{apiRoot}/nsmf-pdusession/</w:t>
      </w:r>
      <w:r w:rsidR="002A0971" w:rsidRPr="00AD3560">
        <w:rPr>
          <w:b/>
          <w:lang w:val="fr-FR"/>
        </w:rPr>
        <w:t>&lt;</w:t>
      </w:r>
      <w:r w:rsidRPr="00AD3560">
        <w:rPr>
          <w:b/>
          <w:lang w:val="fr-FR"/>
        </w:rPr>
        <w:t>apiVersion</w:t>
      </w:r>
      <w:r w:rsidR="002A0971" w:rsidRPr="00AD3560">
        <w:rPr>
          <w:b/>
          <w:lang w:val="fr-FR"/>
        </w:rPr>
        <w:t>&gt;</w:t>
      </w:r>
      <w:r w:rsidRPr="00AD3560">
        <w:rPr>
          <w:b/>
          <w:lang w:val="fr-FR"/>
        </w:rPr>
        <w:t>/pdu-sessions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19" w:name="_Toc25073894"/>
      <w:bookmarkStart w:id="1020" w:name="_Toc34063071"/>
      <w:bookmarkStart w:id="1021" w:name="_Toc43120045"/>
      <w:bookmarkStart w:id="1022" w:name="_Toc49768100"/>
      <w:bookmarkStart w:id="1023" w:name="_Toc56434273"/>
      <w:bookmarkStart w:id="1024" w:name="_Toc67687851"/>
      <w:r>
        <w:t>6.1.3.5.3</w:t>
      </w:r>
      <w:r>
        <w:tab/>
        <w:t>Resource Standard Methods</w:t>
      </w:r>
      <w:bookmarkEnd w:id="1019"/>
      <w:bookmarkEnd w:id="1020"/>
      <w:bookmarkEnd w:id="1021"/>
      <w:bookmarkEnd w:id="1022"/>
      <w:bookmarkEnd w:id="1023"/>
      <w:bookmarkEnd w:id="1024"/>
    </w:p>
    <w:p w14:paraId="5C5EDDDD" w14:textId="77777777" w:rsidR="00FA3B9B" w:rsidRPr="00384E92" w:rsidRDefault="00FA3B9B" w:rsidP="00FA3B9B">
      <w:pPr>
        <w:pStyle w:val="Heading6"/>
      </w:pPr>
      <w:bookmarkStart w:id="1025" w:name="_Toc25073895"/>
      <w:bookmarkStart w:id="1026" w:name="_Toc34063072"/>
      <w:bookmarkStart w:id="1027" w:name="_Toc43120046"/>
      <w:bookmarkStart w:id="1028" w:name="_Toc49768101"/>
      <w:bookmarkStart w:id="1029" w:name="_Toc56434274"/>
      <w:bookmarkStart w:id="1030" w:name="_Toc67687852"/>
      <w:r w:rsidRPr="00384E92">
        <w:t>6.</w:t>
      </w:r>
      <w:r>
        <w:t>1.3.5.3</w:t>
      </w:r>
      <w:r w:rsidRPr="00384E92">
        <w:t>.1</w:t>
      </w:r>
      <w:r w:rsidRPr="00384E92">
        <w:tab/>
      </w:r>
      <w:r>
        <w:t>POST</w:t>
      </w:r>
      <w:bookmarkEnd w:id="1025"/>
      <w:bookmarkEnd w:id="1026"/>
      <w:bookmarkEnd w:id="1027"/>
      <w:bookmarkEnd w:id="1028"/>
      <w:bookmarkEnd w:id="1029"/>
      <w:bookmarkEnd w:id="103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0C6AEA0A"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1163AD8" w:rsidR="008D7A23" w:rsidRDefault="008D7A23" w:rsidP="008D7A2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05BBDF1D" w:rsidR="008D7A23" w:rsidRDefault="008D7A23" w:rsidP="008D7A2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1EA3FC88" w:rsidR="008D7A23" w:rsidRDefault="008D7A23" w:rsidP="008D7A2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190C35D6" w:rsidR="008D7A23" w:rsidRDefault="008D7A23"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69BA8" w14:textId="786E30FB"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FF4DC8" w14:textId="365A1148" w:rsidR="00B21A88" w:rsidRPr="00D67AB2"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1" w:name="_Toc25073896"/>
      <w:bookmarkStart w:id="1032" w:name="_Toc34063073"/>
      <w:bookmarkStart w:id="1033" w:name="_Toc43120047"/>
      <w:bookmarkStart w:id="1034" w:name="_Toc49768102"/>
      <w:bookmarkStart w:id="1035" w:name="_Toc56434275"/>
      <w:bookmarkStart w:id="1036" w:name="_Toc67687853"/>
      <w:r>
        <w:t>6.1.3.5.4</w:t>
      </w:r>
      <w:r>
        <w:tab/>
        <w:t>Resource Custom Operations</w:t>
      </w:r>
      <w:bookmarkEnd w:id="1031"/>
      <w:bookmarkEnd w:id="1032"/>
      <w:bookmarkEnd w:id="1033"/>
      <w:bookmarkEnd w:id="1034"/>
      <w:bookmarkEnd w:id="1035"/>
      <w:bookmarkEnd w:id="1036"/>
    </w:p>
    <w:p w14:paraId="4A378B31" w14:textId="77777777" w:rsidR="00FA3B9B" w:rsidRPr="00384E92" w:rsidRDefault="00FA3B9B" w:rsidP="00FA3B9B">
      <w:pPr>
        <w:pStyle w:val="Heading6"/>
        <w:ind w:left="0" w:firstLine="0"/>
      </w:pPr>
      <w:bookmarkStart w:id="1037" w:name="_Toc25073897"/>
      <w:bookmarkStart w:id="1038" w:name="_Toc34063074"/>
      <w:bookmarkStart w:id="1039" w:name="_Toc43120048"/>
      <w:bookmarkStart w:id="1040" w:name="_Toc49768103"/>
      <w:bookmarkStart w:id="1041" w:name="_Toc56434276"/>
      <w:bookmarkStart w:id="1042" w:name="_Toc67687854"/>
      <w:r w:rsidRPr="00384E92">
        <w:t>6.</w:t>
      </w:r>
      <w:r>
        <w:t>1.3.5.4</w:t>
      </w:r>
      <w:r w:rsidRPr="00384E92">
        <w:t>.1</w:t>
      </w:r>
      <w:r w:rsidRPr="00384E92">
        <w:tab/>
      </w:r>
      <w:r>
        <w:t>Overview</w:t>
      </w:r>
      <w:bookmarkEnd w:id="1037"/>
      <w:bookmarkEnd w:id="1038"/>
      <w:bookmarkEnd w:id="1039"/>
      <w:bookmarkEnd w:id="1040"/>
      <w:bookmarkEnd w:id="1041"/>
      <w:bookmarkEnd w:id="104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3" w:name="_Toc25073898"/>
      <w:bookmarkStart w:id="1044" w:name="_Toc34063075"/>
      <w:bookmarkStart w:id="1045" w:name="_Toc43120049"/>
      <w:bookmarkStart w:id="1046" w:name="_Toc49768104"/>
      <w:bookmarkStart w:id="1047" w:name="_Toc56434277"/>
      <w:bookmarkStart w:id="1048" w:name="_Toc6768785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43"/>
      <w:bookmarkEnd w:id="1044"/>
      <w:bookmarkEnd w:id="1045"/>
      <w:bookmarkEnd w:id="1046"/>
      <w:bookmarkEnd w:id="1047"/>
      <w:bookmarkEnd w:id="1048"/>
    </w:p>
    <w:p w14:paraId="487773C6" w14:textId="77777777" w:rsidR="00FA3B9B" w:rsidRPr="004E2C68" w:rsidRDefault="00FA3B9B" w:rsidP="00FA3B9B">
      <w:pPr>
        <w:pStyle w:val="Heading5"/>
        <w:rPr>
          <w:lang w:val="en-US"/>
        </w:rPr>
      </w:pPr>
      <w:bookmarkStart w:id="1049" w:name="_Toc25073899"/>
      <w:bookmarkStart w:id="1050" w:name="_Toc34063076"/>
      <w:bookmarkStart w:id="1051" w:name="_Toc43120050"/>
      <w:bookmarkStart w:id="1052" w:name="_Toc49768105"/>
      <w:bookmarkStart w:id="1053" w:name="_Toc56434278"/>
      <w:bookmarkStart w:id="1054" w:name="_Toc67687856"/>
      <w:r w:rsidRPr="004E2C68">
        <w:rPr>
          <w:lang w:val="en-US"/>
        </w:rPr>
        <w:t>6.1.3.6.1</w:t>
      </w:r>
      <w:r w:rsidRPr="004E2C68">
        <w:rPr>
          <w:lang w:val="en-US"/>
        </w:rPr>
        <w:tab/>
        <w:t>Description</w:t>
      </w:r>
      <w:bookmarkEnd w:id="1049"/>
      <w:bookmarkEnd w:id="1050"/>
      <w:bookmarkEnd w:id="1051"/>
      <w:bookmarkEnd w:id="1052"/>
      <w:bookmarkEnd w:id="1053"/>
      <w:bookmarkEnd w:id="105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5" w:name="_Toc25073900"/>
      <w:bookmarkStart w:id="1056" w:name="_Toc34063077"/>
      <w:bookmarkStart w:id="1057" w:name="_Toc43120051"/>
      <w:bookmarkStart w:id="1058" w:name="_Toc49768106"/>
      <w:bookmarkStart w:id="1059" w:name="_Toc56434279"/>
      <w:bookmarkStart w:id="1060" w:name="_Toc67687857"/>
      <w:r w:rsidRPr="00DD4E0C">
        <w:rPr>
          <w:lang w:val="en-US"/>
        </w:rPr>
        <w:t>6.1.3.</w:t>
      </w:r>
      <w:r>
        <w:rPr>
          <w:lang w:val="en-US"/>
        </w:rPr>
        <w:t>6</w:t>
      </w:r>
      <w:r w:rsidRPr="00DD4E0C">
        <w:rPr>
          <w:lang w:val="en-US"/>
        </w:rPr>
        <w:t>.2</w:t>
      </w:r>
      <w:r w:rsidRPr="00DD4E0C">
        <w:rPr>
          <w:lang w:val="en-US"/>
        </w:rPr>
        <w:tab/>
        <w:t>Resource Definition</w:t>
      </w:r>
      <w:bookmarkEnd w:id="1055"/>
      <w:bookmarkEnd w:id="1056"/>
      <w:bookmarkEnd w:id="1057"/>
      <w:bookmarkEnd w:id="1058"/>
      <w:bookmarkEnd w:id="1059"/>
      <w:bookmarkEnd w:id="1060"/>
    </w:p>
    <w:p w14:paraId="0CF1F13D" w14:textId="6E2D2FB9" w:rsidR="00FA3B9B" w:rsidRPr="00AD3560" w:rsidRDefault="00FA3B9B" w:rsidP="00FA3B9B">
      <w:pPr>
        <w:rPr>
          <w:lang w:val="fr-FR"/>
        </w:rPr>
      </w:pPr>
      <w:r w:rsidRPr="00AD3560">
        <w:rPr>
          <w:lang w:val="fr-FR"/>
        </w:rPr>
        <w:t xml:space="preserve">Resource URI: </w:t>
      </w:r>
      <w:r w:rsidRPr="00AD3560">
        <w:rPr>
          <w:b/>
          <w:lang w:val="fr-FR"/>
        </w:rPr>
        <w:t>{apiRoot}/nsmf-pdusession/</w:t>
      </w:r>
      <w:r w:rsidR="002A0971" w:rsidRPr="00AD3560">
        <w:rPr>
          <w:b/>
          <w:lang w:val="fr-FR"/>
        </w:rPr>
        <w:t>&lt;</w:t>
      </w:r>
      <w:r w:rsidRPr="00AD3560">
        <w:rPr>
          <w:b/>
          <w:lang w:val="fr-FR"/>
        </w:rPr>
        <w:t>apiVersion</w:t>
      </w:r>
      <w:r w:rsidR="002A0971" w:rsidRPr="00AD3560">
        <w:rPr>
          <w:b/>
          <w:lang w:val="fr-FR"/>
        </w:rPr>
        <w:t>&gt;</w:t>
      </w:r>
      <w:r w:rsidRPr="00AD3560">
        <w:rPr>
          <w:b/>
          <w:lang w:val="fr-FR"/>
        </w:rPr>
        <w:t>/pdu-sessions/{pduSessionRef}</w:t>
      </w:r>
    </w:p>
    <w:p w14:paraId="38C0739F" w14:textId="77777777" w:rsidR="00FA3B9B" w:rsidRDefault="00FA3B9B" w:rsidP="00FA3B9B">
      <w:pPr>
        <w:rPr>
          <w:rFonts w:ascii="Arial" w:hAnsi="Arial" w:cs="Arial"/>
        </w:rPr>
      </w:pPr>
      <w:r>
        <w:lastRenderedPageBreak/>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1" w:name="_Toc25073901"/>
      <w:bookmarkStart w:id="1062" w:name="_Toc34063078"/>
      <w:bookmarkStart w:id="1063" w:name="_Toc43120052"/>
      <w:bookmarkStart w:id="1064" w:name="_Toc49768107"/>
      <w:bookmarkStart w:id="1065" w:name="_Toc56434280"/>
      <w:bookmarkStart w:id="1066" w:name="_Toc67687858"/>
      <w:r>
        <w:t>6.1.3.6.3</w:t>
      </w:r>
      <w:r>
        <w:tab/>
        <w:t>Resource Standard Methods</w:t>
      </w:r>
      <w:bookmarkEnd w:id="1061"/>
      <w:bookmarkEnd w:id="1062"/>
      <w:bookmarkEnd w:id="1063"/>
      <w:bookmarkEnd w:id="1064"/>
      <w:bookmarkEnd w:id="1065"/>
      <w:bookmarkEnd w:id="1066"/>
    </w:p>
    <w:p w14:paraId="25B4FFE7" w14:textId="77777777" w:rsidR="00FA3B9B" w:rsidRPr="00760FE7" w:rsidRDefault="00FA3B9B" w:rsidP="00FA3B9B">
      <w:r>
        <w:t>None.</w:t>
      </w:r>
    </w:p>
    <w:p w14:paraId="2BCA0B40" w14:textId="77777777" w:rsidR="00FA3B9B" w:rsidRDefault="00FA3B9B" w:rsidP="00FA3B9B">
      <w:pPr>
        <w:pStyle w:val="Heading5"/>
      </w:pPr>
      <w:bookmarkStart w:id="1067" w:name="_Toc25073902"/>
      <w:bookmarkStart w:id="1068" w:name="_Toc34063079"/>
      <w:bookmarkStart w:id="1069" w:name="_Toc43120053"/>
      <w:bookmarkStart w:id="1070" w:name="_Toc49768108"/>
      <w:bookmarkStart w:id="1071" w:name="_Toc56434281"/>
      <w:bookmarkStart w:id="1072" w:name="_Toc67687859"/>
      <w:r>
        <w:t>6.1.3.6.4</w:t>
      </w:r>
      <w:r>
        <w:tab/>
        <w:t>Resource Custom Operations</w:t>
      </w:r>
      <w:bookmarkEnd w:id="1067"/>
      <w:bookmarkEnd w:id="1068"/>
      <w:bookmarkEnd w:id="1069"/>
      <w:bookmarkEnd w:id="1070"/>
      <w:bookmarkEnd w:id="1071"/>
      <w:bookmarkEnd w:id="1072"/>
    </w:p>
    <w:p w14:paraId="011E50EC" w14:textId="77777777" w:rsidR="00FA3B9B" w:rsidRPr="00384E92" w:rsidRDefault="00FA3B9B" w:rsidP="00FA3B9B">
      <w:pPr>
        <w:pStyle w:val="Heading6"/>
        <w:ind w:left="0" w:firstLine="0"/>
      </w:pPr>
      <w:bookmarkStart w:id="1073" w:name="_Toc25073903"/>
      <w:bookmarkStart w:id="1074" w:name="_Toc34063080"/>
      <w:bookmarkStart w:id="1075" w:name="_Toc43120054"/>
      <w:bookmarkStart w:id="1076" w:name="_Toc49768109"/>
      <w:bookmarkStart w:id="1077" w:name="_Toc56434282"/>
      <w:bookmarkStart w:id="1078" w:name="_Toc67687860"/>
      <w:r w:rsidRPr="00384E92">
        <w:t>6.</w:t>
      </w:r>
      <w:r>
        <w:t>1.3.6.4</w:t>
      </w:r>
      <w:r w:rsidRPr="00384E92">
        <w:t>.1</w:t>
      </w:r>
      <w:r w:rsidRPr="00384E92">
        <w:tab/>
      </w:r>
      <w:r>
        <w:t>Overview</w:t>
      </w:r>
      <w:bookmarkEnd w:id="1073"/>
      <w:bookmarkEnd w:id="1074"/>
      <w:bookmarkEnd w:id="1075"/>
      <w:bookmarkEnd w:id="1076"/>
      <w:bookmarkEnd w:id="1077"/>
      <w:bookmarkEnd w:id="107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79" w:name="_Toc25073904"/>
      <w:bookmarkStart w:id="1080" w:name="_Toc34063081"/>
      <w:bookmarkStart w:id="1081" w:name="_Toc43120055"/>
      <w:bookmarkStart w:id="1082" w:name="_Toc49768110"/>
      <w:bookmarkStart w:id="1083" w:name="_Toc56434283"/>
      <w:bookmarkStart w:id="1084" w:name="_Toc67687861"/>
      <w:r>
        <w:t>6.1.3.6.4.2</w:t>
      </w:r>
      <w:r>
        <w:tab/>
        <w:t>Operation: modify</w:t>
      </w:r>
      <w:bookmarkEnd w:id="1079"/>
      <w:bookmarkEnd w:id="1080"/>
      <w:bookmarkEnd w:id="1081"/>
      <w:bookmarkEnd w:id="1082"/>
      <w:bookmarkEnd w:id="1083"/>
      <w:bookmarkEnd w:id="1084"/>
    </w:p>
    <w:p w14:paraId="21F03949" w14:textId="77777777" w:rsidR="00FA3B9B" w:rsidRDefault="00FA3B9B" w:rsidP="00FA3B9B">
      <w:pPr>
        <w:pStyle w:val="Heading7"/>
      </w:pPr>
      <w:bookmarkStart w:id="1085" w:name="_Toc25073905"/>
      <w:bookmarkStart w:id="1086" w:name="_Toc34063082"/>
      <w:bookmarkStart w:id="1087" w:name="_Toc43120056"/>
      <w:bookmarkStart w:id="1088" w:name="_Toc49768111"/>
      <w:bookmarkStart w:id="1089" w:name="_Toc56434284"/>
      <w:bookmarkStart w:id="1090" w:name="_Toc67687862"/>
      <w:r>
        <w:t>6.1.3.6.4.2.1</w:t>
      </w:r>
      <w:r>
        <w:tab/>
        <w:t>Description</w:t>
      </w:r>
      <w:bookmarkEnd w:id="1085"/>
      <w:bookmarkEnd w:id="1086"/>
      <w:bookmarkEnd w:id="1087"/>
      <w:bookmarkEnd w:id="1088"/>
      <w:bookmarkEnd w:id="1089"/>
      <w:bookmarkEnd w:id="1090"/>
    </w:p>
    <w:p w14:paraId="17D2709A" w14:textId="77777777" w:rsidR="00FA3B9B" w:rsidRDefault="00FA3B9B" w:rsidP="00FA3B9B">
      <w:pPr>
        <w:pStyle w:val="Heading7"/>
      </w:pPr>
      <w:bookmarkStart w:id="1091" w:name="_Toc25073906"/>
      <w:bookmarkStart w:id="1092" w:name="_Toc34063083"/>
      <w:bookmarkStart w:id="1093" w:name="_Toc43120057"/>
      <w:bookmarkStart w:id="1094" w:name="_Toc49768112"/>
      <w:bookmarkStart w:id="1095" w:name="_Toc56434285"/>
      <w:bookmarkStart w:id="1096" w:name="_Toc67687863"/>
      <w:r>
        <w:t>6.1.3.6.4.2.2</w:t>
      </w:r>
      <w:r>
        <w:tab/>
        <w:t>Operation Definition</w:t>
      </w:r>
      <w:bookmarkEnd w:id="1091"/>
      <w:bookmarkEnd w:id="1092"/>
      <w:bookmarkEnd w:id="1093"/>
      <w:bookmarkEnd w:id="1094"/>
      <w:bookmarkEnd w:id="1095"/>
      <w:bookmarkEnd w:id="109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4EA54F8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6434F726"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101F7F3F" w:rsidR="00A967EF" w:rsidRDefault="00A967EF" w:rsidP="00A967EF">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141BB77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09C4879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097" w:name="_Toc25073907"/>
      <w:bookmarkStart w:id="1098" w:name="_Toc34063084"/>
      <w:bookmarkStart w:id="1099" w:name="_Toc43120058"/>
      <w:bookmarkStart w:id="1100" w:name="_Toc49768113"/>
      <w:bookmarkStart w:id="1101" w:name="_Toc56434286"/>
      <w:bookmarkStart w:id="1102" w:name="_Toc67687864"/>
      <w:r w:rsidRPr="00384E92">
        <w:t>6.</w:t>
      </w:r>
      <w:r>
        <w:t>1.3.6.4</w:t>
      </w:r>
      <w:r w:rsidRPr="00384E92">
        <w:t>.</w:t>
      </w:r>
      <w:r>
        <w:t>3</w:t>
      </w:r>
      <w:r w:rsidRPr="00384E92">
        <w:tab/>
      </w:r>
      <w:r>
        <w:t>Operation: release</w:t>
      </w:r>
      <w:bookmarkEnd w:id="1097"/>
      <w:bookmarkEnd w:id="1098"/>
      <w:bookmarkEnd w:id="1099"/>
      <w:bookmarkEnd w:id="1100"/>
      <w:bookmarkEnd w:id="1101"/>
      <w:bookmarkEnd w:id="1102"/>
    </w:p>
    <w:p w14:paraId="2723EBC5" w14:textId="77777777" w:rsidR="00FA3B9B" w:rsidRDefault="00FA3B9B" w:rsidP="00FA3B9B">
      <w:pPr>
        <w:pStyle w:val="Heading7"/>
      </w:pPr>
      <w:bookmarkStart w:id="1103" w:name="_Toc25073908"/>
      <w:bookmarkStart w:id="1104" w:name="_Toc34063085"/>
      <w:bookmarkStart w:id="1105" w:name="_Toc43120059"/>
      <w:bookmarkStart w:id="1106" w:name="_Toc49768114"/>
      <w:bookmarkStart w:id="1107" w:name="_Toc56434287"/>
      <w:bookmarkStart w:id="1108" w:name="_Toc67687865"/>
      <w:r>
        <w:t>6.1.3.6.4.3.1</w:t>
      </w:r>
      <w:r>
        <w:tab/>
        <w:t>Description</w:t>
      </w:r>
      <w:bookmarkEnd w:id="1103"/>
      <w:bookmarkEnd w:id="1104"/>
      <w:bookmarkEnd w:id="1105"/>
      <w:bookmarkEnd w:id="1106"/>
      <w:bookmarkEnd w:id="1107"/>
      <w:bookmarkEnd w:id="1108"/>
    </w:p>
    <w:p w14:paraId="2818A767" w14:textId="77777777" w:rsidR="00FA3B9B" w:rsidRDefault="00FA3B9B" w:rsidP="00FA3B9B">
      <w:pPr>
        <w:pStyle w:val="Heading7"/>
      </w:pPr>
      <w:bookmarkStart w:id="1109" w:name="_Toc25073909"/>
      <w:bookmarkStart w:id="1110" w:name="_Toc34063086"/>
      <w:bookmarkStart w:id="1111" w:name="_Toc43120060"/>
      <w:bookmarkStart w:id="1112" w:name="_Toc49768115"/>
      <w:bookmarkStart w:id="1113" w:name="_Toc56434288"/>
      <w:bookmarkStart w:id="1114" w:name="_Toc67687866"/>
      <w:r>
        <w:t>6.1.3.6.4.3.2</w:t>
      </w:r>
      <w:r>
        <w:tab/>
        <w:t>Operation Definition</w:t>
      </w:r>
      <w:bookmarkEnd w:id="1109"/>
      <w:bookmarkEnd w:id="1110"/>
      <w:bookmarkEnd w:id="1111"/>
      <w:bookmarkEnd w:id="1112"/>
      <w:bookmarkEnd w:id="1113"/>
      <w:bookmarkEnd w:id="111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6E26A3CA"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599D567"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66FB5D0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399CA6D0"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FD98469" w:rsidR="00A967EF" w:rsidRDefault="00A967EF" w:rsidP="007B3D37">
            <w:pPr>
              <w:pStyle w:val="TAN"/>
            </w:pPr>
            <w:r>
              <w:t>NOTE 3:</w:t>
            </w:r>
            <w:r>
              <w:tab/>
              <w:t>ProblemDetails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5" w:name="_Toc20130892"/>
      <w:bookmarkStart w:id="1116" w:name="_Toc34063087"/>
      <w:bookmarkStart w:id="1117" w:name="_Toc43120061"/>
      <w:bookmarkStart w:id="1118" w:name="_Toc49768116"/>
      <w:bookmarkStart w:id="1119" w:name="_Toc56434289"/>
      <w:bookmarkStart w:id="1120" w:name="_Toc67687867"/>
      <w:r>
        <w:t>6.1.3.6.4.4</w:t>
      </w:r>
      <w:r>
        <w:tab/>
        <w:t xml:space="preserve">Operation: </w:t>
      </w:r>
      <w:bookmarkEnd w:id="1115"/>
      <w:r>
        <w:t>transfer-mo-data</w:t>
      </w:r>
      <w:bookmarkEnd w:id="1116"/>
      <w:bookmarkEnd w:id="1117"/>
      <w:bookmarkEnd w:id="1118"/>
      <w:bookmarkEnd w:id="1119"/>
      <w:bookmarkEnd w:id="1120"/>
    </w:p>
    <w:p w14:paraId="48A02350" w14:textId="77777777" w:rsidR="00FA3B9B" w:rsidRDefault="00FA3B9B" w:rsidP="00FA3B9B">
      <w:pPr>
        <w:pStyle w:val="Heading7"/>
      </w:pPr>
      <w:bookmarkStart w:id="1121" w:name="_Toc20130893"/>
      <w:bookmarkStart w:id="1122" w:name="_Toc34063088"/>
      <w:bookmarkStart w:id="1123" w:name="_Toc43120062"/>
      <w:bookmarkStart w:id="1124" w:name="_Toc49768117"/>
      <w:bookmarkStart w:id="1125" w:name="_Toc56434290"/>
      <w:bookmarkStart w:id="1126" w:name="_Toc67687868"/>
      <w:r>
        <w:t>6.1.3.6.4.4.1</w:t>
      </w:r>
      <w:r>
        <w:tab/>
        <w:t>Description</w:t>
      </w:r>
      <w:bookmarkEnd w:id="1121"/>
      <w:bookmarkEnd w:id="1122"/>
      <w:bookmarkEnd w:id="1123"/>
      <w:bookmarkEnd w:id="1124"/>
      <w:bookmarkEnd w:id="1125"/>
      <w:bookmarkEnd w:id="1126"/>
    </w:p>
    <w:p w14:paraId="4277856F" w14:textId="77777777" w:rsidR="00FA3B9B" w:rsidRDefault="00FA3B9B" w:rsidP="00FA3B9B">
      <w:pPr>
        <w:pStyle w:val="Heading7"/>
      </w:pPr>
      <w:bookmarkStart w:id="1127" w:name="_Toc20130894"/>
      <w:bookmarkStart w:id="1128" w:name="_Toc34063089"/>
      <w:bookmarkStart w:id="1129" w:name="_Toc43120063"/>
      <w:bookmarkStart w:id="1130" w:name="_Toc49768118"/>
      <w:bookmarkStart w:id="1131" w:name="_Toc56434291"/>
      <w:bookmarkStart w:id="1132" w:name="_Toc67687869"/>
      <w:r>
        <w:t>6.1.3.6.4.4.2</w:t>
      </w:r>
      <w:r>
        <w:tab/>
        <w:t>Operation Definition</w:t>
      </w:r>
      <w:bookmarkEnd w:id="1127"/>
      <w:bookmarkEnd w:id="1128"/>
      <w:bookmarkEnd w:id="1129"/>
      <w:bookmarkEnd w:id="1130"/>
      <w:bookmarkEnd w:id="1131"/>
      <w:bookmarkEnd w:id="113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lastRenderedPageBreak/>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37EB8207"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065908DA"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91B999"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20B53969"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7AC8743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3" w:name="_Toc43120064"/>
      <w:bookmarkStart w:id="1134" w:name="_Toc49768119"/>
      <w:bookmarkStart w:id="1135" w:name="_Toc56434292"/>
      <w:bookmarkStart w:id="1136" w:name="_Toc67687870"/>
      <w:r w:rsidRPr="00384E92">
        <w:t>6.</w:t>
      </w:r>
      <w:r>
        <w:t>1.3.6.4</w:t>
      </w:r>
      <w:r w:rsidRPr="00384E92">
        <w:t>.</w:t>
      </w:r>
      <w:r>
        <w:t>5</w:t>
      </w:r>
      <w:r w:rsidRPr="00384E92">
        <w:tab/>
      </w:r>
      <w:r>
        <w:t>Operation: retrieve</w:t>
      </w:r>
      <w:bookmarkEnd w:id="1133"/>
      <w:bookmarkEnd w:id="1134"/>
      <w:bookmarkEnd w:id="1135"/>
      <w:bookmarkEnd w:id="1136"/>
    </w:p>
    <w:p w14:paraId="3F649112" w14:textId="2E886BB4" w:rsidR="007A7231" w:rsidRDefault="007A7231" w:rsidP="007A7231">
      <w:pPr>
        <w:pStyle w:val="Heading7"/>
      </w:pPr>
      <w:bookmarkStart w:id="1137" w:name="_Toc43120065"/>
      <w:bookmarkStart w:id="1138" w:name="_Toc49768120"/>
      <w:bookmarkStart w:id="1139" w:name="_Toc56434293"/>
      <w:bookmarkStart w:id="1140" w:name="_Toc67687871"/>
      <w:r>
        <w:t>6.1.3.6.4.5.1</w:t>
      </w:r>
      <w:r>
        <w:tab/>
        <w:t>Description</w:t>
      </w:r>
      <w:bookmarkEnd w:id="1137"/>
      <w:bookmarkEnd w:id="1138"/>
      <w:bookmarkEnd w:id="1139"/>
      <w:bookmarkEnd w:id="1140"/>
    </w:p>
    <w:p w14:paraId="101E43CC" w14:textId="21DF0304" w:rsidR="007A7231" w:rsidRDefault="007A7231" w:rsidP="007A7231">
      <w:pPr>
        <w:pStyle w:val="Heading7"/>
      </w:pPr>
      <w:bookmarkStart w:id="1141" w:name="_Toc43120066"/>
      <w:bookmarkStart w:id="1142" w:name="_Toc49768121"/>
      <w:bookmarkStart w:id="1143" w:name="_Toc56434294"/>
      <w:bookmarkStart w:id="1144" w:name="_Toc67687872"/>
      <w:r>
        <w:t>6.1.3.6.4.5.2</w:t>
      </w:r>
      <w:r>
        <w:tab/>
        <w:t>Operation Definition</w:t>
      </w:r>
      <w:bookmarkEnd w:id="1141"/>
      <w:bookmarkEnd w:id="1142"/>
      <w:bookmarkEnd w:id="1143"/>
      <w:bookmarkEnd w:id="114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lastRenderedPageBreak/>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0D407B4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34161BAE"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10015B6"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156C44D5"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037EA671" w:rsidR="00A967EF" w:rsidRDefault="00A967EF" w:rsidP="00DD69F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5" w:name="_Toc25073910"/>
      <w:bookmarkStart w:id="1146" w:name="_Toc34063090"/>
      <w:bookmarkStart w:id="1147" w:name="_Toc43120067"/>
      <w:bookmarkStart w:id="1148" w:name="_Toc49768122"/>
      <w:bookmarkStart w:id="1149" w:name="_Toc56434295"/>
      <w:bookmarkStart w:id="1150" w:name="_Toc6768787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45"/>
      <w:bookmarkEnd w:id="1146"/>
      <w:bookmarkEnd w:id="1147"/>
      <w:bookmarkEnd w:id="1148"/>
      <w:bookmarkEnd w:id="1149"/>
      <w:bookmarkEnd w:id="1150"/>
    </w:p>
    <w:p w14:paraId="6AC0EC55" w14:textId="77777777" w:rsidR="00FA3B9B" w:rsidRPr="00F5014C" w:rsidRDefault="00FA3B9B" w:rsidP="00FA3B9B">
      <w:pPr>
        <w:pStyle w:val="Heading5"/>
        <w:rPr>
          <w:lang w:val="en-US"/>
        </w:rPr>
      </w:pPr>
      <w:bookmarkStart w:id="1151" w:name="_Toc25073911"/>
      <w:bookmarkStart w:id="1152" w:name="_Toc34063091"/>
      <w:bookmarkStart w:id="1153" w:name="_Toc43120068"/>
      <w:bookmarkStart w:id="1154" w:name="_Toc49768123"/>
      <w:bookmarkStart w:id="1155" w:name="_Toc56434296"/>
      <w:bookmarkStart w:id="1156" w:name="_Toc67687874"/>
      <w:r w:rsidRPr="00F5014C">
        <w:rPr>
          <w:lang w:val="en-US"/>
        </w:rPr>
        <w:t>6.1.3.7.1</w:t>
      </w:r>
      <w:r w:rsidRPr="00F5014C">
        <w:rPr>
          <w:lang w:val="en-US"/>
        </w:rPr>
        <w:tab/>
        <w:t>Description</w:t>
      </w:r>
      <w:bookmarkEnd w:id="1151"/>
      <w:bookmarkEnd w:id="1152"/>
      <w:bookmarkEnd w:id="1153"/>
      <w:bookmarkEnd w:id="1154"/>
      <w:bookmarkEnd w:id="1155"/>
      <w:bookmarkEnd w:id="115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57" w:name="_Toc25073912"/>
      <w:bookmarkStart w:id="1158" w:name="_Toc34063092"/>
      <w:bookmarkStart w:id="1159" w:name="_Toc43120069"/>
      <w:bookmarkStart w:id="1160" w:name="_Toc49768124"/>
      <w:bookmarkStart w:id="1161" w:name="_Toc56434297"/>
      <w:bookmarkStart w:id="1162" w:name="_Toc67687875"/>
      <w:r w:rsidRPr="00DD4E0C">
        <w:rPr>
          <w:lang w:val="en-US"/>
        </w:rPr>
        <w:t>6.1.3.</w:t>
      </w:r>
      <w:r>
        <w:rPr>
          <w:lang w:val="en-US"/>
        </w:rPr>
        <w:t>7</w:t>
      </w:r>
      <w:r w:rsidRPr="00DD4E0C">
        <w:rPr>
          <w:lang w:val="en-US"/>
        </w:rPr>
        <w:t>.2</w:t>
      </w:r>
      <w:r w:rsidRPr="00DD4E0C">
        <w:rPr>
          <w:lang w:val="en-US"/>
        </w:rPr>
        <w:tab/>
        <w:t>Resource Definition</w:t>
      </w:r>
      <w:bookmarkEnd w:id="1157"/>
      <w:bookmarkEnd w:id="1158"/>
      <w:bookmarkEnd w:id="1159"/>
      <w:bookmarkEnd w:id="1160"/>
      <w:bookmarkEnd w:id="1161"/>
      <w:bookmarkEnd w:id="116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lastRenderedPageBreak/>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3" w:name="_Toc25073913"/>
      <w:bookmarkStart w:id="1164" w:name="_Toc34063093"/>
      <w:bookmarkStart w:id="1165" w:name="_Toc43120070"/>
      <w:bookmarkStart w:id="1166" w:name="_Toc49768125"/>
      <w:bookmarkStart w:id="1167" w:name="_Toc56434298"/>
      <w:bookmarkStart w:id="1168" w:name="_Toc67687876"/>
      <w:r>
        <w:t>6.1.3.7.3</w:t>
      </w:r>
      <w:r>
        <w:tab/>
        <w:t>Resource Standard Methods</w:t>
      </w:r>
      <w:bookmarkEnd w:id="1163"/>
      <w:bookmarkEnd w:id="1164"/>
      <w:bookmarkEnd w:id="1165"/>
      <w:bookmarkEnd w:id="1166"/>
      <w:bookmarkEnd w:id="1167"/>
      <w:bookmarkEnd w:id="1168"/>
    </w:p>
    <w:p w14:paraId="16F27E78" w14:textId="77777777" w:rsidR="00FA3B9B" w:rsidRPr="00384E92" w:rsidRDefault="00FA3B9B" w:rsidP="00FA3B9B">
      <w:pPr>
        <w:pStyle w:val="Heading6"/>
      </w:pPr>
      <w:bookmarkStart w:id="1169" w:name="_Toc25073914"/>
      <w:bookmarkStart w:id="1170" w:name="_Toc34063094"/>
      <w:bookmarkStart w:id="1171" w:name="_Toc43120071"/>
      <w:bookmarkStart w:id="1172" w:name="_Toc49768126"/>
      <w:bookmarkStart w:id="1173" w:name="_Toc56434299"/>
      <w:bookmarkStart w:id="1174" w:name="_Toc67687877"/>
      <w:r w:rsidRPr="00384E92">
        <w:t>6.</w:t>
      </w:r>
      <w:r>
        <w:t>1.3.7.3</w:t>
      </w:r>
      <w:r w:rsidRPr="00384E92">
        <w:t>.1</w:t>
      </w:r>
      <w:r w:rsidRPr="00384E92">
        <w:tab/>
      </w:r>
      <w:r>
        <w:t>POST</w:t>
      </w:r>
      <w:bookmarkEnd w:id="1169"/>
      <w:bookmarkEnd w:id="1170"/>
      <w:bookmarkEnd w:id="1171"/>
      <w:bookmarkEnd w:id="1172"/>
      <w:bookmarkEnd w:id="1173"/>
      <w:bookmarkEnd w:id="117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5C61DA97"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63683D0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67B14792"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30FACF46"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3118ABBC"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lastRenderedPageBreak/>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5" w:name="_Toc25073915"/>
      <w:bookmarkStart w:id="1176" w:name="_Toc34063095"/>
      <w:bookmarkStart w:id="1177" w:name="_Toc43120072"/>
      <w:bookmarkStart w:id="1178" w:name="_Toc49768127"/>
      <w:bookmarkStart w:id="1179" w:name="_Toc56434300"/>
      <w:bookmarkStart w:id="1180" w:name="_Toc67687878"/>
      <w:r>
        <w:t>6.1.3.7.4</w:t>
      </w:r>
      <w:r>
        <w:tab/>
        <w:t>Resource Custom Operations</w:t>
      </w:r>
      <w:bookmarkEnd w:id="1175"/>
      <w:bookmarkEnd w:id="1176"/>
      <w:bookmarkEnd w:id="1177"/>
      <w:bookmarkEnd w:id="1178"/>
      <w:bookmarkEnd w:id="1179"/>
      <w:bookmarkEnd w:id="1180"/>
    </w:p>
    <w:p w14:paraId="4EE7BF26" w14:textId="77777777" w:rsidR="00FA3B9B" w:rsidRPr="00384E92" w:rsidRDefault="00FA3B9B" w:rsidP="00FA3B9B">
      <w:pPr>
        <w:pStyle w:val="Heading6"/>
        <w:ind w:left="0" w:firstLine="0"/>
      </w:pPr>
      <w:bookmarkStart w:id="1181" w:name="_Toc25073916"/>
      <w:bookmarkStart w:id="1182" w:name="_Toc34063096"/>
      <w:bookmarkStart w:id="1183" w:name="_Toc43120073"/>
      <w:bookmarkStart w:id="1184" w:name="_Toc49768128"/>
      <w:bookmarkStart w:id="1185" w:name="_Toc56434301"/>
      <w:bookmarkStart w:id="1186" w:name="_Toc67687879"/>
      <w:r w:rsidRPr="00384E92">
        <w:t>6.</w:t>
      </w:r>
      <w:r>
        <w:t>1.3.7.4</w:t>
      </w:r>
      <w:r w:rsidRPr="00384E92">
        <w:t>.1</w:t>
      </w:r>
      <w:r w:rsidRPr="00384E92">
        <w:tab/>
      </w:r>
      <w:r>
        <w:t>Overview</w:t>
      </w:r>
      <w:bookmarkEnd w:id="1181"/>
      <w:bookmarkEnd w:id="1182"/>
      <w:bookmarkEnd w:id="1183"/>
      <w:bookmarkEnd w:id="1184"/>
      <w:bookmarkEnd w:id="1185"/>
      <w:bookmarkEnd w:id="118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87" w:name="_Toc25073917"/>
      <w:bookmarkStart w:id="1188" w:name="_Toc34063097"/>
      <w:bookmarkStart w:id="1189" w:name="_Toc43120074"/>
      <w:bookmarkStart w:id="1190" w:name="_Toc49768129"/>
      <w:bookmarkStart w:id="1191" w:name="_Toc56434302"/>
      <w:bookmarkStart w:id="1192" w:name="_Toc67687880"/>
      <w:r w:rsidRPr="00384E92">
        <w:t>6.</w:t>
      </w:r>
      <w:r>
        <w:t>1.3.7.4</w:t>
      </w:r>
      <w:r w:rsidRPr="00384E92">
        <w:t>.</w:t>
      </w:r>
      <w:r>
        <w:t>2</w:t>
      </w:r>
      <w:r w:rsidRPr="00384E92">
        <w:tab/>
      </w:r>
      <w:r>
        <w:t>Operation: modify</w:t>
      </w:r>
      <w:bookmarkEnd w:id="1187"/>
      <w:bookmarkEnd w:id="1188"/>
      <w:bookmarkEnd w:id="1189"/>
      <w:bookmarkEnd w:id="1190"/>
      <w:bookmarkEnd w:id="1191"/>
      <w:bookmarkEnd w:id="1192"/>
    </w:p>
    <w:p w14:paraId="363C8647" w14:textId="77777777" w:rsidR="00FA3B9B" w:rsidRDefault="00FA3B9B" w:rsidP="00FA3B9B">
      <w:pPr>
        <w:pStyle w:val="Heading7"/>
      </w:pPr>
      <w:bookmarkStart w:id="1193" w:name="_Toc25073918"/>
      <w:bookmarkStart w:id="1194" w:name="_Toc34063098"/>
      <w:bookmarkStart w:id="1195" w:name="_Toc43120075"/>
      <w:bookmarkStart w:id="1196" w:name="_Toc49768130"/>
      <w:bookmarkStart w:id="1197" w:name="_Toc56434303"/>
      <w:bookmarkStart w:id="1198" w:name="_Toc67687881"/>
      <w:r>
        <w:t>6.1.3.7.4.2.1</w:t>
      </w:r>
      <w:r>
        <w:tab/>
        <w:t>Description</w:t>
      </w:r>
      <w:bookmarkEnd w:id="1193"/>
      <w:bookmarkEnd w:id="1194"/>
      <w:bookmarkEnd w:id="1195"/>
      <w:bookmarkEnd w:id="1196"/>
      <w:bookmarkEnd w:id="1197"/>
      <w:bookmarkEnd w:id="1198"/>
    </w:p>
    <w:p w14:paraId="4AF8256A" w14:textId="77777777" w:rsidR="00FA3B9B" w:rsidRDefault="00FA3B9B" w:rsidP="00FA3B9B">
      <w:pPr>
        <w:pStyle w:val="Heading7"/>
      </w:pPr>
      <w:bookmarkStart w:id="1199" w:name="_Toc25073919"/>
      <w:bookmarkStart w:id="1200" w:name="_Toc34063099"/>
      <w:bookmarkStart w:id="1201" w:name="_Toc43120076"/>
      <w:bookmarkStart w:id="1202" w:name="_Toc49768131"/>
      <w:bookmarkStart w:id="1203" w:name="_Toc56434304"/>
      <w:bookmarkStart w:id="1204" w:name="_Toc67687882"/>
      <w:r>
        <w:t>6.1.3.7.4.2.2</w:t>
      </w:r>
      <w:r>
        <w:tab/>
        <w:t>Operation Definition</w:t>
      </w:r>
      <w:bookmarkEnd w:id="1199"/>
      <w:bookmarkEnd w:id="1200"/>
      <w:bookmarkEnd w:id="1201"/>
      <w:bookmarkEnd w:id="1202"/>
      <w:bookmarkEnd w:id="1203"/>
      <w:bookmarkEnd w:id="120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451E7388"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20EE8912"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278259FB"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A0D4CCE"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5E503861"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5" w:name="_Toc34063100"/>
      <w:bookmarkStart w:id="1206" w:name="_Toc43120077"/>
      <w:bookmarkStart w:id="1207" w:name="_Toc49768132"/>
      <w:bookmarkStart w:id="1208" w:name="_Toc56434305"/>
      <w:bookmarkStart w:id="1209" w:name="_Toc67687883"/>
      <w:r>
        <w:t>6.1.3.7.4.3</w:t>
      </w:r>
      <w:r>
        <w:tab/>
        <w:t>Operation: transfer-mt-data</w:t>
      </w:r>
      <w:bookmarkEnd w:id="1205"/>
      <w:bookmarkEnd w:id="1206"/>
      <w:bookmarkEnd w:id="1207"/>
      <w:bookmarkEnd w:id="1208"/>
      <w:bookmarkEnd w:id="1209"/>
    </w:p>
    <w:p w14:paraId="4D04B180" w14:textId="77777777" w:rsidR="00FA3B9B" w:rsidRDefault="00FA3B9B" w:rsidP="00FA3B9B">
      <w:pPr>
        <w:pStyle w:val="Heading7"/>
      </w:pPr>
      <w:bookmarkStart w:id="1210" w:name="_Toc34063101"/>
      <w:bookmarkStart w:id="1211" w:name="_Toc43120078"/>
      <w:bookmarkStart w:id="1212" w:name="_Toc49768133"/>
      <w:bookmarkStart w:id="1213" w:name="_Toc56434306"/>
      <w:bookmarkStart w:id="1214" w:name="_Toc67687884"/>
      <w:r>
        <w:t>6.1.3.7.4.3.1</w:t>
      </w:r>
      <w:r>
        <w:tab/>
        <w:t>Description</w:t>
      </w:r>
      <w:bookmarkEnd w:id="1210"/>
      <w:bookmarkEnd w:id="1211"/>
      <w:bookmarkEnd w:id="1212"/>
      <w:bookmarkEnd w:id="1213"/>
      <w:bookmarkEnd w:id="121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5" w:name="_Toc34063102"/>
      <w:bookmarkStart w:id="1216" w:name="_Toc43120079"/>
      <w:bookmarkStart w:id="1217" w:name="_Toc49768134"/>
      <w:bookmarkStart w:id="1218" w:name="_Toc56434307"/>
      <w:bookmarkStart w:id="1219" w:name="_Toc67687885"/>
      <w:r>
        <w:t>6.1.3.7.4.3.2</w:t>
      </w:r>
      <w:r>
        <w:tab/>
        <w:t>Operation Definition</w:t>
      </w:r>
      <w:bookmarkEnd w:id="1215"/>
      <w:bookmarkEnd w:id="1216"/>
      <w:bookmarkEnd w:id="1217"/>
      <w:bookmarkEnd w:id="1218"/>
      <w:bookmarkEnd w:id="121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3D4C8684"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6B486FCC" w:rsidR="00A967EF" w:rsidRDefault="00A967EF" w:rsidP="00A967E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76DFAD93" w:rsidR="00A967EF" w:rsidRDefault="00A967EF" w:rsidP="00A967EF">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4F5D3C7" w:rsidR="00A967EF" w:rsidRDefault="00A967EF" w:rsidP="00A967E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180BE6CA"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77777777"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0" w:name="_Toc25073920"/>
      <w:bookmarkStart w:id="1221" w:name="_Toc34063103"/>
      <w:bookmarkStart w:id="1222" w:name="_Toc43120080"/>
      <w:bookmarkStart w:id="1223" w:name="_Toc49768135"/>
      <w:bookmarkStart w:id="1224" w:name="_Toc56434308"/>
      <w:bookmarkStart w:id="1225" w:name="_Toc67687886"/>
      <w:r>
        <w:t>6.1.4</w:t>
      </w:r>
      <w:r>
        <w:tab/>
        <w:t>Custom Operations without associated resources</w:t>
      </w:r>
      <w:bookmarkEnd w:id="1220"/>
      <w:bookmarkEnd w:id="1221"/>
      <w:bookmarkEnd w:id="1222"/>
      <w:bookmarkEnd w:id="1223"/>
      <w:bookmarkEnd w:id="1224"/>
      <w:bookmarkEnd w:id="1225"/>
    </w:p>
    <w:p w14:paraId="73BF255A" w14:textId="77777777" w:rsidR="00FA3B9B" w:rsidRDefault="00FA3B9B" w:rsidP="00FA3B9B">
      <w:r>
        <w:t>None.</w:t>
      </w:r>
    </w:p>
    <w:p w14:paraId="0708DFD1" w14:textId="77777777" w:rsidR="00FA3B9B" w:rsidRDefault="00FA3B9B" w:rsidP="00FA3B9B">
      <w:pPr>
        <w:pStyle w:val="Heading3"/>
      </w:pPr>
      <w:bookmarkStart w:id="1226" w:name="_Toc25073921"/>
      <w:bookmarkStart w:id="1227" w:name="_Toc34063104"/>
      <w:bookmarkStart w:id="1228" w:name="_Toc43120081"/>
      <w:bookmarkStart w:id="1229" w:name="_Toc49768136"/>
      <w:bookmarkStart w:id="1230" w:name="_Toc56434309"/>
      <w:bookmarkStart w:id="1231" w:name="_Toc67687887"/>
      <w:r>
        <w:t>6.1.5</w:t>
      </w:r>
      <w:r>
        <w:tab/>
        <w:t>Notifications</w:t>
      </w:r>
      <w:bookmarkEnd w:id="1226"/>
      <w:bookmarkEnd w:id="1227"/>
      <w:bookmarkEnd w:id="1228"/>
      <w:bookmarkEnd w:id="1229"/>
      <w:bookmarkEnd w:id="1230"/>
      <w:bookmarkEnd w:id="1231"/>
    </w:p>
    <w:p w14:paraId="7A7EFA9D" w14:textId="77777777" w:rsidR="00FA3B9B" w:rsidRPr="000A7435" w:rsidRDefault="00FA3B9B" w:rsidP="00FA3B9B">
      <w:pPr>
        <w:pStyle w:val="Heading4"/>
      </w:pPr>
      <w:bookmarkStart w:id="1232" w:name="_Toc25073922"/>
      <w:bookmarkStart w:id="1233" w:name="_Toc34063105"/>
      <w:bookmarkStart w:id="1234" w:name="_Toc43120082"/>
      <w:bookmarkStart w:id="1235" w:name="_Toc49768137"/>
      <w:bookmarkStart w:id="1236" w:name="_Toc56434310"/>
      <w:bookmarkStart w:id="1237" w:name="_Toc67687888"/>
      <w:r>
        <w:t>6.1.5.1</w:t>
      </w:r>
      <w:r>
        <w:tab/>
        <w:t>General</w:t>
      </w:r>
      <w:bookmarkEnd w:id="1232"/>
      <w:bookmarkEnd w:id="1233"/>
      <w:bookmarkEnd w:id="1234"/>
      <w:bookmarkEnd w:id="1235"/>
      <w:bookmarkEnd w:id="1236"/>
      <w:bookmarkEnd w:id="1237"/>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38" w:name="_Toc25073923"/>
      <w:bookmarkStart w:id="1239" w:name="_Toc34063106"/>
      <w:bookmarkStart w:id="1240" w:name="_Toc43120083"/>
      <w:bookmarkStart w:id="1241" w:name="_Toc49768138"/>
      <w:bookmarkStart w:id="1242" w:name="_Toc56434311"/>
      <w:bookmarkStart w:id="1243" w:name="_Toc67687889"/>
      <w:r>
        <w:t>6.1.5.2</w:t>
      </w:r>
      <w:r>
        <w:tab/>
        <w:t>SM Context Status Notification</w:t>
      </w:r>
      <w:bookmarkEnd w:id="1238"/>
      <w:bookmarkEnd w:id="1239"/>
      <w:bookmarkEnd w:id="1240"/>
      <w:bookmarkEnd w:id="1241"/>
      <w:bookmarkEnd w:id="1242"/>
      <w:bookmarkEnd w:id="1243"/>
    </w:p>
    <w:p w14:paraId="295920A0" w14:textId="77777777" w:rsidR="00FA3B9B" w:rsidRDefault="00FA3B9B" w:rsidP="00FA3B9B">
      <w:pPr>
        <w:pStyle w:val="Heading5"/>
      </w:pPr>
      <w:bookmarkStart w:id="1244" w:name="_Toc25073924"/>
      <w:bookmarkStart w:id="1245" w:name="_Toc34063107"/>
      <w:bookmarkStart w:id="1246" w:name="_Toc43120084"/>
      <w:bookmarkStart w:id="1247" w:name="_Toc49768139"/>
      <w:bookmarkStart w:id="1248" w:name="_Toc56434312"/>
      <w:bookmarkStart w:id="1249" w:name="_Toc67687890"/>
      <w:r>
        <w:t>6.1.5.2.1</w:t>
      </w:r>
      <w:r>
        <w:tab/>
        <w:t>Description</w:t>
      </w:r>
      <w:bookmarkEnd w:id="1244"/>
      <w:bookmarkEnd w:id="1245"/>
      <w:bookmarkEnd w:id="1246"/>
      <w:bookmarkEnd w:id="1247"/>
      <w:bookmarkEnd w:id="1248"/>
      <w:bookmarkEnd w:id="124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0" w:name="_Toc25073925"/>
      <w:bookmarkStart w:id="1251" w:name="_Toc34063108"/>
      <w:bookmarkStart w:id="1252" w:name="_Toc43120085"/>
      <w:bookmarkStart w:id="1253" w:name="_Toc49768140"/>
      <w:bookmarkStart w:id="1254" w:name="_Toc56434313"/>
      <w:bookmarkStart w:id="1255" w:name="_Toc67687891"/>
      <w:r>
        <w:t>6.1.5.2.2</w:t>
      </w:r>
      <w:r>
        <w:tab/>
        <w:t>Notification Definition</w:t>
      </w:r>
      <w:bookmarkEnd w:id="1250"/>
      <w:bookmarkEnd w:id="1251"/>
      <w:bookmarkEnd w:id="1252"/>
      <w:bookmarkEnd w:id="1253"/>
      <w:bookmarkEnd w:id="1254"/>
      <w:bookmarkEnd w:id="125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3855D9FD" w:rsidR="00A967EF" w:rsidRPr="00D275D9"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777777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6B35B69F" w:rsidR="00A967EF" w:rsidRDefault="00A967EF" w:rsidP="00A967EF">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77777777"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1A8E478D" w:rsidR="00A967EF" w:rsidRDefault="00A967EF" w:rsidP="007B3D37">
            <w:pPr>
              <w:pStyle w:val="TAN"/>
            </w:pPr>
            <w:r>
              <w:t>NOTE 2:</w:t>
            </w:r>
            <w:r>
              <w:tab/>
              <w:t>ProblemDetails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77777777" w:rsidR="00B21A88" w:rsidRPr="00D67AB2" w:rsidRDefault="00B21A88" w:rsidP="00DD69F7">
            <w:pPr>
              <w:pStyle w:val="TAL"/>
            </w:pPr>
            <w:r w:rsidRPr="00D70312">
              <w:t>A URI pointing to the endpoint of another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77777777" w:rsidR="00A967EF" w:rsidRPr="00D67AB2" w:rsidRDefault="00A967EF" w:rsidP="001B763E">
            <w:pPr>
              <w:pStyle w:val="TAL"/>
            </w:pPr>
            <w:r w:rsidRPr="00D70312">
              <w:t>A URI pointing to the endpoint of another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56" w:name="_Toc25073926"/>
      <w:bookmarkStart w:id="1257" w:name="_Toc34063109"/>
      <w:bookmarkStart w:id="1258" w:name="_Toc43120086"/>
      <w:bookmarkStart w:id="1259" w:name="_Toc49768141"/>
      <w:bookmarkStart w:id="1260" w:name="_Toc56434314"/>
      <w:bookmarkStart w:id="1261" w:name="_Toc67687892"/>
      <w:r>
        <w:t>6.1.6</w:t>
      </w:r>
      <w:r>
        <w:tab/>
        <w:t>Data Model</w:t>
      </w:r>
      <w:bookmarkEnd w:id="1256"/>
      <w:bookmarkEnd w:id="1257"/>
      <w:bookmarkEnd w:id="1258"/>
      <w:bookmarkEnd w:id="1259"/>
      <w:bookmarkEnd w:id="1260"/>
      <w:bookmarkEnd w:id="1261"/>
    </w:p>
    <w:p w14:paraId="596FE567" w14:textId="77777777" w:rsidR="00FA3B9B" w:rsidRDefault="00FA3B9B" w:rsidP="00FA3B9B">
      <w:pPr>
        <w:pStyle w:val="Heading4"/>
      </w:pPr>
      <w:bookmarkStart w:id="1262" w:name="_Toc25073927"/>
      <w:bookmarkStart w:id="1263" w:name="_Toc34063110"/>
      <w:bookmarkStart w:id="1264" w:name="_Toc43120087"/>
      <w:bookmarkStart w:id="1265" w:name="_Toc49768142"/>
      <w:bookmarkStart w:id="1266" w:name="_Toc56434315"/>
      <w:bookmarkStart w:id="1267" w:name="_Toc67687893"/>
      <w:r>
        <w:t>6.1.6.1</w:t>
      </w:r>
      <w:r>
        <w:tab/>
        <w:t>General</w:t>
      </w:r>
      <w:bookmarkEnd w:id="1262"/>
      <w:bookmarkEnd w:id="1263"/>
      <w:bookmarkEnd w:id="1264"/>
      <w:bookmarkEnd w:id="1265"/>
      <w:bookmarkEnd w:id="1266"/>
      <w:bookmarkEnd w:id="1267"/>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229FA4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78E0AD" w14:textId="6AC05382" w:rsidR="00FA3B9B" w:rsidRPr="005D14F1" w:rsidRDefault="00FA3B9B" w:rsidP="007B3D37">
            <w:pPr>
              <w:pStyle w:val="TAL"/>
            </w:pPr>
          </w:p>
        </w:tc>
        <w:tc>
          <w:tcPr>
            <w:tcW w:w="1940" w:type="dxa"/>
            <w:tcBorders>
              <w:top w:val="single" w:sz="4" w:space="0" w:color="auto"/>
              <w:left w:val="single" w:sz="4" w:space="0" w:color="auto"/>
              <w:bottom w:val="single" w:sz="4" w:space="0" w:color="auto"/>
              <w:right w:val="single" w:sz="4" w:space="0" w:color="auto"/>
            </w:tcBorders>
          </w:tcPr>
          <w:p w14:paraId="154FF191" w14:textId="6F508774" w:rsidR="00FA3B9B" w:rsidRPr="00CD477C" w:rsidRDefault="00FA3B9B" w:rsidP="007B3D37">
            <w:pPr>
              <w:pStyle w:val="TAC"/>
            </w:pPr>
          </w:p>
        </w:tc>
        <w:tc>
          <w:tcPr>
            <w:tcW w:w="4702" w:type="dxa"/>
            <w:tcBorders>
              <w:top w:val="single" w:sz="4" w:space="0" w:color="auto"/>
              <w:left w:val="single" w:sz="4" w:space="0" w:color="auto"/>
              <w:bottom w:val="single" w:sz="4" w:space="0" w:color="auto"/>
              <w:right w:val="single" w:sz="4" w:space="0" w:color="auto"/>
            </w:tcBorders>
          </w:tcPr>
          <w:p w14:paraId="36F2FB4E" w14:textId="7F695630" w:rsidR="00FA3B9B" w:rsidRPr="007F2542" w:rsidRDefault="00FA3B9B" w:rsidP="007B3D37">
            <w:pPr>
              <w:pStyle w:val="TAL"/>
              <w:rPr>
                <w:rFonts w:cs="Arial"/>
                <w:szCs w:val="18"/>
              </w:rPr>
            </w:pP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68" w:name="_Toc25073928"/>
      <w:bookmarkStart w:id="1269" w:name="_Toc34063111"/>
      <w:bookmarkStart w:id="1270" w:name="_Toc43120088"/>
      <w:bookmarkStart w:id="1271" w:name="_Toc49768143"/>
      <w:bookmarkStart w:id="1272" w:name="_Toc56434316"/>
      <w:bookmarkStart w:id="1273" w:name="_Toc6768789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68"/>
      <w:bookmarkEnd w:id="1269"/>
      <w:bookmarkEnd w:id="1270"/>
      <w:bookmarkEnd w:id="1271"/>
      <w:bookmarkEnd w:id="1272"/>
      <w:bookmarkEnd w:id="1273"/>
    </w:p>
    <w:p w14:paraId="66917A5B" w14:textId="77777777" w:rsidR="00FA3B9B" w:rsidRDefault="00FA3B9B" w:rsidP="00FA3B9B">
      <w:pPr>
        <w:pStyle w:val="Heading5"/>
      </w:pPr>
      <w:bookmarkStart w:id="1274" w:name="_Toc25073929"/>
      <w:bookmarkStart w:id="1275" w:name="_Toc34063112"/>
      <w:bookmarkStart w:id="1276" w:name="_Toc43120089"/>
      <w:bookmarkStart w:id="1277" w:name="_Toc49768144"/>
      <w:bookmarkStart w:id="1278" w:name="_Toc56434317"/>
      <w:bookmarkStart w:id="1279" w:name="_Toc67687895"/>
      <w:r>
        <w:t>6.1.6.2.1</w:t>
      </w:r>
      <w:r>
        <w:tab/>
        <w:t>Introduction</w:t>
      </w:r>
      <w:bookmarkEnd w:id="1274"/>
      <w:bookmarkEnd w:id="1275"/>
      <w:bookmarkEnd w:id="1276"/>
      <w:bookmarkEnd w:id="1277"/>
      <w:bookmarkEnd w:id="1278"/>
      <w:bookmarkEnd w:id="127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0" w:name="_Toc25073930"/>
      <w:bookmarkStart w:id="1281" w:name="_Toc34063113"/>
      <w:bookmarkStart w:id="1282" w:name="_Toc43120090"/>
      <w:bookmarkStart w:id="1283" w:name="_Toc49768145"/>
      <w:bookmarkStart w:id="1284" w:name="_Toc56434318"/>
      <w:bookmarkStart w:id="1285" w:name="_Toc67687896"/>
      <w:r>
        <w:lastRenderedPageBreak/>
        <w:t>6.1.6.2.2</w:t>
      </w:r>
      <w:r>
        <w:tab/>
        <w:t>Type: SmContextCreateData</w:t>
      </w:r>
      <w:bookmarkEnd w:id="1280"/>
      <w:bookmarkEnd w:id="1281"/>
      <w:bookmarkEnd w:id="1282"/>
      <w:bookmarkEnd w:id="1283"/>
      <w:bookmarkEnd w:id="1284"/>
      <w:bookmarkEnd w:id="128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79B69B5B" w:rsidR="00FA3B9B" w:rsidRDefault="00FA3B9B" w:rsidP="007B3D37">
            <w:pPr>
              <w:pStyle w:val="TAL"/>
              <w:rPr>
                <w:rFonts w:cs="Arial"/>
                <w:szCs w:val="18"/>
              </w:rPr>
            </w:pPr>
            <w:r>
              <w:rPr>
                <w:rFonts w:cs="Arial"/>
                <w:szCs w:val="18"/>
              </w:rPr>
              <w:t xml:space="preserve">This IE shall contain the UE location information,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77777777"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9E426"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lastRenderedPageBreak/>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lastRenderedPageBreak/>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lastRenderedPageBreak/>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lastRenderedPageBreak/>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53EB16C1" w:rsidR="0003481B" w:rsidRDefault="0003481B" w:rsidP="007B3D37">
            <w:pPr>
              <w:pStyle w:val="TAN"/>
              <w:rPr>
                <w:rFonts w:cs="Arial"/>
                <w:szCs w:val="18"/>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2697443E" w14:textId="77777777" w:rsidR="00FA3B9B" w:rsidRPr="00DB011A" w:rsidRDefault="00FA3B9B" w:rsidP="00FA3B9B"/>
    <w:p w14:paraId="1421B6F3" w14:textId="77777777" w:rsidR="00FA3B9B" w:rsidRDefault="00FA3B9B" w:rsidP="00FA3B9B">
      <w:pPr>
        <w:pStyle w:val="Heading5"/>
      </w:pPr>
      <w:bookmarkStart w:id="1286" w:name="_Toc25073931"/>
      <w:bookmarkStart w:id="1287" w:name="_Toc34063114"/>
      <w:bookmarkStart w:id="1288" w:name="_Toc43120091"/>
      <w:bookmarkStart w:id="1289" w:name="_Toc49768146"/>
      <w:bookmarkStart w:id="1290" w:name="_Toc56434319"/>
      <w:bookmarkStart w:id="1291" w:name="_Toc67687897"/>
      <w:r>
        <w:lastRenderedPageBreak/>
        <w:t>6.1.6.2.3</w:t>
      </w:r>
      <w:r>
        <w:tab/>
        <w:t>Type: SmContextCreatedData</w:t>
      </w:r>
      <w:bookmarkEnd w:id="1286"/>
      <w:bookmarkEnd w:id="1287"/>
      <w:bookmarkEnd w:id="1288"/>
      <w:bookmarkEnd w:id="1289"/>
      <w:bookmarkEnd w:id="1290"/>
      <w:bookmarkEnd w:id="129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292" w:name="_Toc25073932"/>
      <w:bookmarkStart w:id="1293" w:name="_Toc34063115"/>
      <w:bookmarkStart w:id="1294" w:name="_Toc43120092"/>
      <w:bookmarkStart w:id="1295" w:name="_Toc49768147"/>
      <w:bookmarkStart w:id="1296" w:name="_Toc56434320"/>
      <w:bookmarkStart w:id="1297" w:name="_Toc67687898"/>
      <w:r>
        <w:lastRenderedPageBreak/>
        <w:t>6.1.6.2.4</w:t>
      </w:r>
      <w:r>
        <w:tab/>
        <w:t>Type: SmContextUpdateData</w:t>
      </w:r>
      <w:bookmarkEnd w:id="1292"/>
      <w:bookmarkEnd w:id="1293"/>
      <w:bookmarkEnd w:id="1294"/>
      <w:bookmarkEnd w:id="1295"/>
      <w:bookmarkEnd w:id="1296"/>
      <w:bookmarkEnd w:id="129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77777777" w:rsidR="00FA3B9B" w:rsidRDefault="00FA3B9B" w:rsidP="007B3D37">
            <w:pPr>
              <w:pStyle w:val="B1"/>
            </w:pPr>
            <w:r>
              <w:rPr>
                <w:rFonts w:ascii="Arial" w:hAnsi="Arial"/>
                <w:sz w:val="18"/>
              </w:rPr>
              <w:t>-</w:t>
            </w:r>
            <w:r>
              <w:tab/>
            </w:r>
            <w:r w:rsidRPr="00EA1C32">
              <w:rPr>
                <w:rFonts w:ascii="Arial" w:hAnsi="Arial" w:cs="Arial"/>
                <w:sz w:val="18"/>
                <w:szCs w:val="18"/>
              </w:rPr>
              <w:t>the UE location information;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77777777" w:rsidR="00FA3B9B" w:rsidRPr="00022F45" w:rsidRDefault="00FA3B9B" w:rsidP="007B3D37">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0716EFBE"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298" w:name="_Toc25073933"/>
      <w:bookmarkStart w:id="1299" w:name="_Toc34063116"/>
      <w:bookmarkStart w:id="1300" w:name="_Toc43120093"/>
      <w:bookmarkStart w:id="1301" w:name="_Toc49768148"/>
      <w:bookmarkStart w:id="1302" w:name="_Toc56434321"/>
      <w:bookmarkStart w:id="1303" w:name="_Toc67687899"/>
      <w:r>
        <w:lastRenderedPageBreak/>
        <w:t>6.1.6.2.5</w:t>
      </w:r>
      <w:r>
        <w:tab/>
        <w:t>Type: SmContextUpdatedData</w:t>
      </w:r>
      <w:bookmarkEnd w:id="1298"/>
      <w:bookmarkEnd w:id="1299"/>
      <w:bookmarkEnd w:id="1300"/>
      <w:bookmarkEnd w:id="1301"/>
      <w:bookmarkEnd w:id="1302"/>
      <w:bookmarkEnd w:id="130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4" w:name="_Toc25073934"/>
      <w:bookmarkStart w:id="1305" w:name="_Toc34063117"/>
      <w:bookmarkStart w:id="1306" w:name="_Toc43120094"/>
      <w:bookmarkStart w:id="1307" w:name="_Toc49768149"/>
      <w:bookmarkStart w:id="1308" w:name="_Toc56434322"/>
      <w:bookmarkStart w:id="1309" w:name="_Toc67687900"/>
      <w:r>
        <w:lastRenderedPageBreak/>
        <w:t>6.1.6.2.6</w:t>
      </w:r>
      <w:r>
        <w:tab/>
        <w:t>Type: SmContextReleaseData</w:t>
      </w:r>
      <w:bookmarkEnd w:id="1304"/>
      <w:bookmarkEnd w:id="1305"/>
      <w:bookmarkEnd w:id="1306"/>
      <w:bookmarkEnd w:id="1307"/>
      <w:bookmarkEnd w:id="1308"/>
      <w:bookmarkEnd w:id="130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77777777" w:rsidR="00FA3B9B" w:rsidRDefault="00FA3B9B" w:rsidP="007B3D37">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77777777" w:rsidR="00FA3B9B" w:rsidRDefault="00FA3B9B" w:rsidP="007B3D37">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24BCF1" w14:textId="6BB36871" w:rsidR="002D208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 xml:space="preserve">. </w:t>
            </w:r>
          </w:p>
          <w:p w14:paraId="60D652E1" w14:textId="3727812E"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EE209CC" w14:textId="68EBC252" w:rsidR="002D208B"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 xml:space="preserve">. </w:t>
            </w:r>
          </w:p>
          <w:p w14:paraId="5FA307A5" w14:textId="46B167A5"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0" w:name="_Toc25073935"/>
      <w:bookmarkStart w:id="1311" w:name="_Toc34063118"/>
      <w:bookmarkStart w:id="1312" w:name="_Toc43120095"/>
      <w:bookmarkStart w:id="1313" w:name="_Toc49768150"/>
      <w:bookmarkStart w:id="1314" w:name="_Toc56434323"/>
      <w:bookmarkStart w:id="1315" w:name="_Toc67687901"/>
      <w:r>
        <w:t>6.1.6.2.7</w:t>
      </w:r>
      <w:r>
        <w:tab/>
        <w:t>Type: SmContextRetrieveData</w:t>
      </w:r>
      <w:bookmarkEnd w:id="1310"/>
      <w:bookmarkEnd w:id="1311"/>
      <w:bookmarkEnd w:id="1312"/>
      <w:bookmarkEnd w:id="1313"/>
      <w:bookmarkEnd w:id="1314"/>
      <w:bookmarkEnd w:id="131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16" w:name="_Toc25073936"/>
      <w:bookmarkStart w:id="1317" w:name="_Toc34063119"/>
      <w:bookmarkStart w:id="1318" w:name="_Toc43120096"/>
      <w:bookmarkStart w:id="1319" w:name="_Toc49768151"/>
      <w:bookmarkStart w:id="1320" w:name="_Toc56434324"/>
      <w:bookmarkStart w:id="1321" w:name="_Toc67687902"/>
      <w:r>
        <w:lastRenderedPageBreak/>
        <w:t>6.1.6.2.8</w:t>
      </w:r>
      <w:r>
        <w:tab/>
        <w:t>Type: SmContextStatusNotification</w:t>
      </w:r>
      <w:bookmarkEnd w:id="1316"/>
      <w:bookmarkEnd w:id="1317"/>
      <w:bookmarkEnd w:id="1318"/>
      <w:bookmarkEnd w:id="1319"/>
      <w:bookmarkEnd w:id="1320"/>
      <w:bookmarkEnd w:id="132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2" w:name="_Toc25073937"/>
      <w:bookmarkStart w:id="1323" w:name="_Toc34063120"/>
      <w:bookmarkStart w:id="1324" w:name="_Toc43120097"/>
      <w:bookmarkStart w:id="1325" w:name="_Toc49768152"/>
      <w:bookmarkStart w:id="1326" w:name="_Toc56434325"/>
      <w:bookmarkStart w:id="1327" w:name="_Toc67687903"/>
      <w:r>
        <w:lastRenderedPageBreak/>
        <w:t>6.1.6.2.9</w:t>
      </w:r>
      <w:r>
        <w:tab/>
        <w:t>Type: PduSessionCreateData</w:t>
      </w:r>
      <w:bookmarkEnd w:id="1322"/>
      <w:bookmarkEnd w:id="1323"/>
      <w:bookmarkEnd w:id="1324"/>
      <w:bookmarkEnd w:id="1325"/>
      <w:bookmarkEnd w:id="1326"/>
      <w:bookmarkEnd w:id="132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5FD8CC9A" w:rsidR="00FA3B9B" w:rsidRDefault="00FA3B9B" w:rsidP="007B3D37">
            <w:pPr>
              <w:pStyle w:val="TAL"/>
              <w:rPr>
                <w:rFonts w:cs="Arial"/>
                <w:szCs w:val="18"/>
              </w:rPr>
            </w:pPr>
            <w:r>
              <w:rPr>
                <w:rFonts w:cs="Arial"/>
                <w:szCs w:val="18"/>
              </w:rPr>
              <w:t xml:space="preserve">This IE shall contain the UE location information,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28"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28"/>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E3005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777777" w:rsidR="00FA3B9B" w:rsidRDefault="00FA3B9B" w:rsidP="007B3D37">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78820324" w14:textId="77777777" w:rsidR="00FA3B9B" w:rsidRDefault="00FA3B9B" w:rsidP="007B3D37">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6D8C4AEB" w:rsidR="0003481B" w:rsidRDefault="0003481B" w:rsidP="007B3D37">
            <w:pPr>
              <w:pStyle w:val="TAN"/>
              <w:rPr>
                <w:rFonts w:cs="Arial"/>
                <w:szCs w:val="18"/>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9696D13" w14:textId="77777777" w:rsidR="00FA3B9B" w:rsidRPr="00EA1C32" w:rsidRDefault="00FA3B9B" w:rsidP="00FA3B9B"/>
    <w:p w14:paraId="3C8A55EF" w14:textId="77777777" w:rsidR="00FA3B9B" w:rsidRDefault="00FA3B9B" w:rsidP="00FA3B9B">
      <w:pPr>
        <w:pStyle w:val="Heading5"/>
      </w:pPr>
      <w:bookmarkStart w:id="1329" w:name="_Toc25073938"/>
      <w:bookmarkStart w:id="1330" w:name="_Toc34063121"/>
      <w:bookmarkStart w:id="1331" w:name="_Toc43120098"/>
      <w:bookmarkStart w:id="1332" w:name="_Toc49768153"/>
      <w:bookmarkStart w:id="1333" w:name="_Toc56434326"/>
      <w:bookmarkStart w:id="1334" w:name="_Toc67687904"/>
      <w:r>
        <w:lastRenderedPageBreak/>
        <w:t>6.1.6.2.10</w:t>
      </w:r>
      <w:r>
        <w:tab/>
        <w:t>Type: PduSessionCreatedData</w:t>
      </w:r>
      <w:bookmarkEnd w:id="1329"/>
      <w:bookmarkEnd w:id="1330"/>
      <w:bookmarkEnd w:id="1331"/>
      <w:bookmarkEnd w:id="1332"/>
      <w:bookmarkEnd w:id="1333"/>
      <w:bookmarkEnd w:id="1334"/>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5" w:name="_Toc25073939"/>
      <w:bookmarkStart w:id="1336" w:name="_Toc34063122"/>
      <w:bookmarkStart w:id="1337" w:name="_Toc43120099"/>
      <w:bookmarkStart w:id="1338" w:name="_Toc49768154"/>
      <w:bookmarkStart w:id="1339" w:name="_Toc56434327"/>
      <w:bookmarkStart w:id="1340" w:name="_Toc67687905"/>
      <w:r>
        <w:lastRenderedPageBreak/>
        <w:t>6.1.6.2.11</w:t>
      </w:r>
      <w:r>
        <w:tab/>
        <w:t>Type: HsmfUpdateData</w:t>
      </w:r>
      <w:bookmarkEnd w:id="1335"/>
      <w:bookmarkEnd w:id="1336"/>
      <w:bookmarkEnd w:id="1337"/>
      <w:bookmarkEnd w:id="1338"/>
      <w:bookmarkEnd w:id="1339"/>
      <w:bookmarkEnd w:id="1340"/>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77777777"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77777777"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41" w:name="_Toc25073940"/>
      <w:bookmarkStart w:id="1342" w:name="_Toc34063123"/>
      <w:bookmarkStart w:id="1343" w:name="_Toc43120100"/>
      <w:bookmarkStart w:id="1344" w:name="_Toc49768155"/>
      <w:bookmarkStart w:id="1345" w:name="_Toc56434328"/>
      <w:bookmarkStart w:id="1346" w:name="_Toc67687906"/>
      <w:r>
        <w:lastRenderedPageBreak/>
        <w:t>6.1.6.2.12</w:t>
      </w:r>
      <w:r>
        <w:tab/>
        <w:t>Type: HsmfUpdatedData</w:t>
      </w:r>
      <w:bookmarkEnd w:id="1341"/>
      <w:bookmarkEnd w:id="1342"/>
      <w:bookmarkEnd w:id="1343"/>
      <w:bookmarkEnd w:id="1344"/>
      <w:bookmarkEnd w:id="1345"/>
      <w:bookmarkEnd w:id="134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7FAD5C5C" w14:textId="77777777" w:rsidR="00BF430E" w:rsidRDefault="00BF430E" w:rsidP="00BF430E">
            <w:pPr>
              <w:pStyle w:val="TAL"/>
              <w:rPr>
                <w:rFonts w:cs="Arial"/>
                <w:szCs w:val="18"/>
              </w:rPr>
            </w:pPr>
            <w:r>
              <w:t xml:space="preserve">When present, it shall </w:t>
            </w:r>
            <w:r>
              <w:rPr>
                <w:rFonts w:cs="Arial"/>
                <w:szCs w:val="18"/>
              </w:rPr>
              <w:t xml:space="preserve">contain the set of QoS flow(s) to establish for the PDU session for the target access type. </w:t>
            </w:r>
          </w:p>
          <w:p w14:paraId="236C2F1E" w14:textId="38BD3720"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2919AAA4" w14:textId="77777777" w:rsidR="00BF430E"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4ADF65C" w14:textId="58B42DD8"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781C4057" w14:textId="77777777" w:rsidR="00BF430E"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EDD3700" w14:textId="77777777"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47" w:name="_Toc25073941"/>
      <w:bookmarkStart w:id="1348" w:name="_Toc34063124"/>
      <w:bookmarkStart w:id="1349" w:name="_Toc43120101"/>
      <w:bookmarkStart w:id="1350" w:name="_Toc49768156"/>
      <w:bookmarkStart w:id="1351" w:name="_Toc56434329"/>
      <w:bookmarkStart w:id="1352" w:name="_Toc67687907"/>
      <w:r>
        <w:lastRenderedPageBreak/>
        <w:t>6.1.6.2.13</w:t>
      </w:r>
      <w:r>
        <w:tab/>
        <w:t>Type: ReleaseData</w:t>
      </w:r>
      <w:bookmarkEnd w:id="1347"/>
      <w:bookmarkEnd w:id="1348"/>
      <w:bookmarkEnd w:id="1349"/>
      <w:bookmarkEnd w:id="1350"/>
      <w:bookmarkEnd w:id="1351"/>
      <w:bookmarkEnd w:id="135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96EB2A7"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12BBCA8B"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77777777"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3" w:name="_Toc25073942"/>
      <w:bookmarkStart w:id="1354" w:name="_Toc34063125"/>
      <w:bookmarkStart w:id="1355" w:name="_Toc43120102"/>
      <w:bookmarkStart w:id="1356" w:name="_Toc49768157"/>
      <w:bookmarkStart w:id="1357" w:name="_Toc56434330"/>
      <w:bookmarkStart w:id="1358" w:name="_Toc67687908"/>
      <w:r>
        <w:lastRenderedPageBreak/>
        <w:t>6.1.6.2.14</w:t>
      </w:r>
      <w:r>
        <w:tab/>
        <w:t>Type: HsmfUpdateError</w:t>
      </w:r>
      <w:bookmarkEnd w:id="1353"/>
      <w:bookmarkEnd w:id="1354"/>
      <w:bookmarkEnd w:id="1355"/>
      <w:bookmarkEnd w:id="1356"/>
      <w:bookmarkEnd w:id="1357"/>
      <w:bookmarkEnd w:id="135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59" w:name="_Toc25073943"/>
      <w:bookmarkStart w:id="1360" w:name="_Toc34063126"/>
      <w:bookmarkStart w:id="1361" w:name="_Toc43120103"/>
      <w:bookmarkStart w:id="1362" w:name="_Toc49768158"/>
      <w:bookmarkStart w:id="1363" w:name="_Toc56434331"/>
      <w:bookmarkStart w:id="1364" w:name="_Toc67687909"/>
      <w:r>
        <w:lastRenderedPageBreak/>
        <w:t>6.1.6.2.15</w:t>
      </w:r>
      <w:r>
        <w:tab/>
        <w:t>Type: VsmfUpdateData</w:t>
      </w:r>
      <w:bookmarkEnd w:id="1359"/>
      <w:bookmarkEnd w:id="1360"/>
      <w:bookmarkEnd w:id="1361"/>
      <w:bookmarkEnd w:id="1362"/>
      <w:bookmarkEnd w:id="1363"/>
      <w:bookmarkEnd w:id="136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9A13E" w14:textId="730F657E"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5" w:name="_Toc25073944"/>
      <w:bookmarkStart w:id="1366" w:name="_Toc34063127"/>
      <w:bookmarkStart w:id="1367" w:name="_Toc43120104"/>
      <w:bookmarkStart w:id="1368" w:name="_Toc49768159"/>
      <w:bookmarkStart w:id="1369" w:name="_Toc56434332"/>
      <w:bookmarkStart w:id="1370" w:name="_Toc67687910"/>
      <w:r>
        <w:lastRenderedPageBreak/>
        <w:t>6.1.6.2.16</w:t>
      </w:r>
      <w:r>
        <w:tab/>
        <w:t>Type: VsmfUpdatedData</w:t>
      </w:r>
      <w:bookmarkEnd w:id="1365"/>
      <w:bookmarkEnd w:id="1366"/>
      <w:bookmarkEnd w:id="1367"/>
      <w:bookmarkEnd w:id="1368"/>
      <w:bookmarkEnd w:id="1369"/>
      <w:bookmarkEnd w:id="137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7777777" w:rsidR="00FA3B9B" w:rsidRDefault="00FA3B9B" w:rsidP="007B3D37">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77777777"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1" w:name="_Toc25073945"/>
      <w:bookmarkStart w:id="1372" w:name="_Toc34063128"/>
      <w:bookmarkStart w:id="1373" w:name="_Toc43120105"/>
      <w:bookmarkStart w:id="1374" w:name="_Toc49768160"/>
      <w:bookmarkStart w:id="1375" w:name="_Toc56434333"/>
      <w:bookmarkStart w:id="1376" w:name="_Toc67687911"/>
      <w:r>
        <w:t>6.1.6.2.17</w:t>
      </w:r>
      <w:r>
        <w:tab/>
        <w:t>Type: StatusNotification</w:t>
      </w:r>
      <w:bookmarkEnd w:id="1371"/>
      <w:bookmarkEnd w:id="1372"/>
      <w:bookmarkEnd w:id="1373"/>
      <w:bookmarkEnd w:id="1374"/>
      <w:bookmarkEnd w:id="1375"/>
      <w:bookmarkEnd w:id="1376"/>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377" w:name="_Toc25073946"/>
      <w:bookmarkStart w:id="1378" w:name="_Toc34063129"/>
      <w:bookmarkStart w:id="1379" w:name="_Toc43120106"/>
      <w:bookmarkStart w:id="1380" w:name="_Toc49768161"/>
      <w:bookmarkStart w:id="1381" w:name="_Toc56434334"/>
      <w:bookmarkStart w:id="1382" w:name="_Toc67687912"/>
      <w:r>
        <w:t>6.1.6.2.18</w:t>
      </w:r>
      <w:r>
        <w:tab/>
        <w:t>Type: QosFlowItem</w:t>
      </w:r>
      <w:bookmarkEnd w:id="1377"/>
      <w:bookmarkEnd w:id="1378"/>
      <w:bookmarkEnd w:id="1379"/>
      <w:bookmarkEnd w:id="1380"/>
      <w:bookmarkEnd w:id="1381"/>
      <w:bookmarkEnd w:id="1382"/>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3" w:name="_Toc25073947"/>
      <w:bookmarkStart w:id="1384" w:name="_Toc34063130"/>
      <w:bookmarkStart w:id="1385" w:name="_Toc43120107"/>
      <w:bookmarkStart w:id="1386" w:name="_Toc49768162"/>
      <w:bookmarkStart w:id="1387" w:name="_Toc56434335"/>
      <w:bookmarkStart w:id="1388" w:name="_Toc67687913"/>
      <w:r>
        <w:lastRenderedPageBreak/>
        <w:t>6.1.6.2.19</w:t>
      </w:r>
      <w:r>
        <w:tab/>
        <w:t>Type: QosFlowSetupItem</w:t>
      </w:r>
      <w:bookmarkEnd w:id="1383"/>
      <w:bookmarkEnd w:id="1384"/>
      <w:bookmarkEnd w:id="1385"/>
      <w:bookmarkEnd w:id="1386"/>
      <w:bookmarkEnd w:id="1387"/>
      <w:bookmarkEnd w:id="138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89" w:name="_Toc25073948"/>
      <w:bookmarkStart w:id="1390" w:name="_Toc34063131"/>
      <w:bookmarkStart w:id="1391" w:name="_Toc43120108"/>
      <w:bookmarkStart w:id="1392" w:name="_Toc49768163"/>
      <w:bookmarkStart w:id="1393" w:name="_Toc56434336"/>
      <w:bookmarkStart w:id="1394" w:name="_Toc67687914"/>
      <w:r>
        <w:t>6.1.6.2.20</w:t>
      </w:r>
      <w:r>
        <w:tab/>
        <w:t>Type: QosFlowAddModifyRequestItem</w:t>
      </w:r>
      <w:bookmarkEnd w:id="1389"/>
      <w:bookmarkEnd w:id="1390"/>
      <w:bookmarkEnd w:id="1391"/>
      <w:bookmarkEnd w:id="1392"/>
      <w:bookmarkEnd w:id="1393"/>
      <w:bookmarkEnd w:id="1394"/>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5" w:name="_Toc25073949"/>
      <w:bookmarkStart w:id="1396" w:name="_Toc34063132"/>
      <w:bookmarkStart w:id="1397" w:name="_Toc43120109"/>
      <w:bookmarkStart w:id="1398" w:name="_Toc49768164"/>
      <w:bookmarkStart w:id="1399" w:name="_Toc56434337"/>
      <w:bookmarkStart w:id="1400" w:name="_Toc67687915"/>
      <w:r>
        <w:lastRenderedPageBreak/>
        <w:t>6.1.6.2.21</w:t>
      </w:r>
      <w:r>
        <w:tab/>
        <w:t>Type: QosFlowReleaseRequestItem</w:t>
      </w:r>
      <w:bookmarkEnd w:id="1395"/>
      <w:bookmarkEnd w:id="1396"/>
      <w:bookmarkEnd w:id="1397"/>
      <w:bookmarkEnd w:id="1398"/>
      <w:bookmarkEnd w:id="1399"/>
      <w:bookmarkEnd w:id="1400"/>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1" w:name="_Toc25073950"/>
      <w:bookmarkStart w:id="1402" w:name="_Toc34063133"/>
      <w:bookmarkStart w:id="1403" w:name="_Toc43120110"/>
      <w:bookmarkStart w:id="1404" w:name="_Toc49768165"/>
      <w:bookmarkStart w:id="1405" w:name="_Toc56434338"/>
      <w:bookmarkStart w:id="1406" w:name="_Toc67687916"/>
      <w:r>
        <w:t>6.1.6.2.22</w:t>
      </w:r>
      <w:r>
        <w:tab/>
        <w:t>Type: QosFlowProfile</w:t>
      </w:r>
      <w:bookmarkEnd w:id="1401"/>
      <w:bookmarkEnd w:id="1402"/>
      <w:bookmarkEnd w:id="1403"/>
      <w:bookmarkEnd w:id="1404"/>
      <w:bookmarkEnd w:id="1405"/>
      <w:bookmarkEnd w:id="140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07" w:name="_Toc25073951"/>
      <w:bookmarkStart w:id="1408" w:name="_Toc34063134"/>
      <w:bookmarkStart w:id="1409" w:name="_Toc43120111"/>
      <w:bookmarkStart w:id="1410" w:name="_Toc49768166"/>
      <w:bookmarkStart w:id="1411" w:name="_Toc56434339"/>
      <w:bookmarkStart w:id="1412" w:name="_Toc67687917"/>
      <w:r>
        <w:t>6.1.6.2.23</w:t>
      </w:r>
      <w:r>
        <w:tab/>
        <w:t>Type: GbrQosFlowInformation</w:t>
      </w:r>
      <w:bookmarkEnd w:id="1407"/>
      <w:bookmarkEnd w:id="1408"/>
      <w:bookmarkEnd w:id="1409"/>
      <w:bookmarkEnd w:id="1410"/>
      <w:bookmarkEnd w:id="1411"/>
      <w:bookmarkEnd w:id="1412"/>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3" w:name="_Toc25073952"/>
      <w:bookmarkStart w:id="1414" w:name="_Toc34063135"/>
      <w:bookmarkStart w:id="1415" w:name="_Toc43120112"/>
      <w:bookmarkStart w:id="1416" w:name="_Toc49768167"/>
      <w:bookmarkStart w:id="1417" w:name="_Toc56434340"/>
      <w:bookmarkStart w:id="1418" w:name="_Toc67687918"/>
      <w:r>
        <w:t>6.1.6.2.24</w:t>
      </w:r>
      <w:r>
        <w:tab/>
        <w:t>Type: QosFlowNotifyItem</w:t>
      </w:r>
      <w:bookmarkEnd w:id="1413"/>
      <w:bookmarkEnd w:id="1414"/>
      <w:bookmarkEnd w:id="1415"/>
      <w:bookmarkEnd w:id="1416"/>
      <w:bookmarkEnd w:id="1417"/>
      <w:bookmarkEnd w:id="1418"/>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19" w:name="_Toc25073953"/>
      <w:bookmarkStart w:id="1420" w:name="_Toc34063136"/>
      <w:bookmarkStart w:id="1421" w:name="_Toc43120113"/>
      <w:bookmarkStart w:id="1422" w:name="_Toc49768168"/>
      <w:bookmarkStart w:id="1423" w:name="_Toc56434341"/>
      <w:bookmarkStart w:id="1424" w:name="_Toc67687919"/>
      <w:r>
        <w:lastRenderedPageBreak/>
        <w:t>6.1.6.2.25</w:t>
      </w:r>
      <w:r>
        <w:tab/>
        <w:t>Type: Void</w:t>
      </w:r>
      <w:bookmarkEnd w:id="1419"/>
      <w:bookmarkEnd w:id="1420"/>
      <w:bookmarkEnd w:id="1421"/>
      <w:bookmarkEnd w:id="1422"/>
      <w:bookmarkEnd w:id="1423"/>
      <w:bookmarkEnd w:id="1424"/>
    </w:p>
    <w:p w14:paraId="652578EE" w14:textId="77777777" w:rsidR="00FA3B9B" w:rsidRDefault="00FA3B9B" w:rsidP="00FA3B9B">
      <w:pPr>
        <w:pStyle w:val="Heading5"/>
      </w:pPr>
      <w:bookmarkStart w:id="1425" w:name="_Toc25073954"/>
      <w:bookmarkStart w:id="1426" w:name="_Toc34063137"/>
      <w:bookmarkStart w:id="1427" w:name="_Toc43120114"/>
      <w:bookmarkStart w:id="1428" w:name="_Toc49768169"/>
      <w:bookmarkStart w:id="1429" w:name="_Toc56434342"/>
      <w:bookmarkStart w:id="1430" w:name="_Toc67687920"/>
      <w:r>
        <w:t>6.1.6.2.26</w:t>
      </w:r>
      <w:r>
        <w:tab/>
        <w:t>Type: Void</w:t>
      </w:r>
      <w:bookmarkEnd w:id="1425"/>
      <w:bookmarkEnd w:id="1426"/>
      <w:bookmarkEnd w:id="1427"/>
      <w:bookmarkEnd w:id="1428"/>
      <w:bookmarkEnd w:id="1429"/>
      <w:bookmarkEnd w:id="1430"/>
    </w:p>
    <w:p w14:paraId="699D29C9" w14:textId="77777777" w:rsidR="00FA3B9B" w:rsidRDefault="00FA3B9B" w:rsidP="00FA3B9B">
      <w:pPr>
        <w:pStyle w:val="Heading5"/>
      </w:pPr>
      <w:bookmarkStart w:id="1431" w:name="_Toc25073955"/>
      <w:bookmarkStart w:id="1432" w:name="_Toc34063138"/>
      <w:bookmarkStart w:id="1433" w:name="_Toc43120115"/>
      <w:bookmarkStart w:id="1434" w:name="_Toc49768170"/>
      <w:bookmarkStart w:id="1435" w:name="_Toc56434343"/>
      <w:bookmarkStart w:id="1436" w:name="_Toc67687921"/>
      <w:r>
        <w:t>6.1.6.2.27</w:t>
      </w:r>
      <w:r>
        <w:tab/>
        <w:t>Type: SmContextRetrievedData</w:t>
      </w:r>
      <w:bookmarkEnd w:id="1431"/>
      <w:bookmarkEnd w:id="1432"/>
      <w:bookmarkEnd w:id="1433"/>
      <w:bookmarkEnd w:id="1434"/>
      <w:bookmarkEnd w:id="1435"/>
      <w:bookmarkEnd w:id="1436"/>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37" w:name="_Toc25073956"/>
      <w:bookmarkStart w:id="1438" w:name="_Toc34063139"/>
      <w:bookmarkStart w:id="1439" w:name="_Toc43120116"/>
      <w:bookmarkStart w:id="1440" w:name="_Toc49768171"/>
      <w:bookmarkStart w:id="1441" w:name="_Toc56434344"/>
      <w:bookmarkStart w:id="1442" w:name="_Toc67687922"/>
      <w:r>
        <w:lastRenderedPageBreak/>
        <w:t>6.1.6.2.28</w:t>
      </w:r>
      <w:r>
        <w:tab/>
        <w:t xml:space="preserve">Type: </w:t>
      </w:r>
      <w:r>
        <w:rPr>
          <w:lang w:eastAsia="zh-CN"/>
        </w:rPr>
        <w:t>TunnelInfo</w:t>
      </w:r>
      <w:bookmarkEnd w:id="1437"/>
      <w:bookmarkEnd w:id="1438"/>
      <w:bookmarkEnd w:id="1439"/>
      <w:bookmarkEnd w:id="1440"/>
      <w:bookmarkEnd w:id="1441"/>
      <w:bookmarkEnd w:id="144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3" w:name="_Toc25073957"/>
      <w:bookmarkStart w:id="1444" w:name="_Toc34063140"/>
      <w:bookmarkStart w:id="1445" w:name="_Toc43120117"/>
      <w:bookmarkStart w:id="1446" w:name="_Toc49768172"/>
      <w:bookmarkStart w:id="1447" w:name="_Toc56434345"/>
      <w:bookmarkStart w:id="1448" w:name="_Toc67687923"/>
      <w:r>
        <w:t>6.1.6.2.29</w:t>
      </w:r>
      <w:r>
        <w:tab/>
        <w:t xml:space="preserve">Type: </w:t>
      </w:r>
      <w:r>
        <w:rPr>
          <w:lang w:eastAsia="zh-CN"/>
        </w:rPr>
        <w:t>StatusInfo</w:t>
      </w:r>
      <w:bookmarkEnd w:id="1443"/>
      <w:bookmarkEnd w:id="1444"/>
      <w:bookmarkEnd w:id="1445"/>
      <w:bookmarkEnd w:id="1446"/>
      <w:bookmarkEnd w:id="1447"/>
      <w:bookmarkEnd w:id="1448"/>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49" w:name="_Toc25073958"/>
      <w:bookmarkStart w:id="1450" w:name="_Toc34063141"/>
      <w:bookmarkStart w:id="1451" w:name="_Toc43120118"/>
      <w:bookmarkStart w:id="1452" w:name="_Toc49768173"/>
      <w:bookmarkStart w:id="1453" w:name="_Toc56434346"/>
      <w:bookmarkStart w:id="1454" w:name="_Toc67687924"/>
      <w:r>
        <w:lastRenderedPageBreak/>
        <w:t>6.1.6.2.30</w:t>
      </w:r>
      <w:r>
        <w:tab/>
        <w:t>Type: VsmfUpdateError</w:t>
      </w:r>
      <w:bookmarkEnd w:id="1449"/>
      <w:bookmarkEnd w:id="1450"/>
      <w:bookmarkEnd w:id="1451"/>
      <w:bookmarkEnd w:id="1452"/>
      <w:bookmarkEnd w:id="1453"/>
      <w:bookmarkEnd w:id="1454"/>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5" w:name="_Toc25073959"/>
      <w:bookmarkStart w:id="1456" w:name="_Toc34063142"/>
      <w:bookmarkStart w:id="1457" w:name="_Toc43120119"/>
      <w:bookmarkStart w:id="1458" w:name="_Toc49768174"/>
      <w:bookmarkStart w:id="1459" w:name="_Toc56434347"/>
      <w:bookmarkStart w:id="1460" w:name="_Toc67687925"/>
      <w:r>
        <w:lastRenderedPageBreak/>
        <w:t>6.1.6.2.31</w:t>
      </w:r>
      <w:r>
        <w:tab/>
        <w:t xml:space="preserve">Type: </w:t>
      </w:r>
      <w:r>
        <w:rPr>
          <w:lang w:eastAsia="zh-CN"/>
        </w:rPr>
        <w:t>EpsPdnCnxInfo</w:t>
      </w:r>
      <w:bookmarkEnd w:id="1455"/>
      <w:bookmarkEnd w:id="1456"/>
      <w:bookmarkEnd w:id="1457"/>
      <w:bookmarkEnd w:id="1458"/>
      <w:bookmarkEnd w:id="1459"/>
      <w:bookmarkEnd w:id="1460"/>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1" w:name="_Toc25073960"/>
      <w:bookmarkStart w:id="1462" w:name="_Toc34063143"/>
      <w:bookmarkStart w:id="1463" w:name="_Toc43120120"/>
      <w:bookmarkStart w:id="1464" w:name="_Toc49768175"/>
      <w:bookmarkStart w:id="1465" w:name="_Toc56434348"/>
      <w:bookmarkStart w:id="1466" w:name="_Toc67687926"/>
      <w:r>
        <w:t>6.1.6.2.32</w:t>
      </w:r>
      <w:r>
        <w:tab/>
        <w:t xml:space="preserve">Type: </w:t>
      </w:r>
      <w:r>
        <w:rPr>
          <w:lang w:eastAsia="zh-CN"/>
        </w:rPr>
        <w:t>EpsBearerInfo</w:t>
      </w:r>
      <w:bookmarkEnd w:id="1461"/>
      <w:bookmarkEnd w:id="1462"/>
      <w:bookmarkEnd w:id="1463"/>
      <w:bookmarkEnd w:id="1464"/>
      <w:bookmarkEnd w:id="1465"/>
      <w:bookmarkEnd w:id="146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67" w:name="_Toc25073961"/>
      <w:bookmarkStart w:id="1468" w:name="_Toc34063144"/>
      <w:bookmarkStart w:id="1469" w:name="_Toc43120121"/>
      <w:bookmarkStart w:id="1470" w:name="_Toc49768176"/>
      <w:bookmarkStart w:id="1471" w:name="_Toc56434349"/>
      <w:bookmarkStart w:id="1472" w:name="_Toc67687927"/>
      <w:r>
        <w:t>6.1.6.2.33</w:t>
      </w:r>
      <w:r>
        <w:tab/>
        <w:t>Type: PduSessionNotifyItem</w:t>
      </w:r>
      <w:bookmarkEnd w:id="1467"/>
      <w:bookmarkEnd w:id="1468"/>
      <w:bookmarkEnd w:id="1469"/>
      <w:bookmarkEnd w:id="1470"/>
      <w:bookmarkEnd w:id="1471"/>
      <w:bookmarkEnd w:id="1472"/>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3" w:name="_Toc25073962"/>
      <w:bookmarkStart w:id="1474" w:name="_Toc34063145"/>
      <w:bookmarkStart w:id="1475" w:name="_Toc43120122"/>
      <w:bookmarkStart w:id="1476" w:name="_Toc49768177"/>
      <w:bookmarkStart w:id="1477" w:name="_Toc56434350"/>
      <w:bookmarkStart w:id="1478" w:name="_Toc67687928"/>
      <w:r>
        <w:t>6.1.6.2.34</w:t>
      </w:r>
      <w:r>
        <w:tab/>
        <w:t xml:space="preserve">Type: </w:t>
      </w:r>
      <w:r>
        <w:rPr>
          <w:lang w:eastAsia="zh-CN"/>
        </w:rPr>
        <w:t>EbiArpMapping</w:t>
      </w:r>
      <w:bookmarkEnd w:id="1473"/>
      <w:bookmarkEnd w:id="1474"/>
      <w:bookmarkEnd w:id="1475"/>
      <w:bookmarkEnd w:id="1476"/>
      <w:bookmarkEnd w:id="1477"/>
      <w:bookmarkEnd w:id="1478"/>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79" w:name="_Toc25073963"/>
      <w:bookmarkStart w:id="1480" w:name="_Toc34063146"/>
      <w:bookmarkStart w:id="1481" w:name="_Toc43120123"/>
      <w:bookmarkStart w:id="1482" w:name="_Toc49768178"/>
      <w:bookmarkStart w:id="1483" w:name="_Toc56434351"/>
      <w:bookmarkStart w:id="1484" w:name="_Toc67687929"/>
      <w:r>
        <w:lastRenderedPageBreak/>
        <w:t>6.1.6.2.35</w:t>
      </w:r>
      <w:r>
        <w:tab/>
        <w:t>Type: SmContextCreateError</w:t>
      </w:r>
      <w:bookmarkEnd w:id="1479"/>
      <w:bookmarkEnd w:id="1480"/>
      <w:bookmarkEnd w:id="1481"/>
      <w:bookmarkEnd w:id="1482"/>
      <w:bookmarkEnd w:id="1483"/>
      <w:bookmarkEnd w:id="1484"/>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5" w:name="_Toc25073964"/>
      <w:bookmarkStart w:id="1486" w:name="_Toc34063147"/>
      <w:bookmarkStart w:id="1487" w:name="_Toc43120124"/>
      <w:bookmarkStart w:id="1488" w:name="_Toc49768179"/>
      <w:bookmarkStart w:id="1489" w:name="_Toc56434352"/>
      <w:bookmarkStart w:id="1490" w:name="_Toc67687930"/>
      <w:r>
        <w:t>6.1.6.2.36</w:t>
      </w:r>
      <w:r>
        <w:tab/>
        <w:t>Type: SmContextUpdateError</w:t>
      </w:r>
      <w:bookmarkEnd w:id="1485"/>
      <w:bookmarkEnd w:id="1486"/>
      <w:bookmarkEnd w:id="1487"/>
      <w:bookmarkEnd w:id="1488"/>
      <w:bookmarkEnd w:id="1489"/>
      <w:bookmarkEnd w:id="1490"/>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1" w:name="_Toc25073965"/>
      <w:bookmarkStart w:id="1492" w:name="_Toc34063148"/>
      <w:bookmarkStart w:id="1493" w:name="_Toc43120125"/>
      <w:bookmarkStart w:id="1494" w:name="_Toc49768180"/>
      <w:bookmarkStart w:id="1495" w:name="_Toc56434353"/>
      <w:bookmarkStart w:id="1496" w:name="_Toc67687931"/>
      <w:r>
        <w:lastRenderedPageBreak/>
        <w:t>6.1.6.2.37</w:t>
      </w:r>
      <w:r>
        <w:tab/>
        <w:t>Type: PduSessionCreateError</w:t>
      </w:r>
      <w:bookmarkEnd w:id="1491"/>
      <w:bookmarkEnd w:id="1492"/>
      <w:bookmarkEnd w:id="1493"/>
      <w:bookmarkEnd w:id="1494"/>
      <w:bookmarkEnd w:id="1495"/>
      <w:bookmarkEnd w:id="1496"/>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497" w:name="_Toc25073966"/>
      <w:bookmarkStart w:id="1498" w:name="_Toc34063149"/>
      <w:bookmarkStart w:id="1499" w:name="_Toc43120126"/>
      <w:bookmarkStart w:id="1500" w:name="_Toc49768181"/>
      <w:bookmarkStart w:id="1501" w:name="_Toc56434354"/>
      <w:bookmarkStart w:id="1502" w:name="_Toc67687932"/>
      <w:r>
        <w:t>6.1.6.2.38</w:t>
      </w:r>
      <w:r>
        <w:tab/>
        <w:t xml:space="preserve">Type: </w:t>
      </w:r>
      <w:r>
        <w:rPr>
          <w:rFonts w:hint="eastAsia"/>
          <w:lang w:eastAsia="zh-CN"/>
        </w:rPr>
        <w:t>MmeCapabilities</w:t>
      </w:r>
      <w:bookmarkEnd w:id="1497"/>
      <w:bookmarkEnd w:id="1498"/>
      <w:bookmarkEnd w:id="1499"/>
      <w:bookmarkEnd w:id="1500"/>
      <w:bookmarkEnd w:id="1501"/>
      <w:bookmarkEnd w:id="1502"/>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03" w:name="_Toc25073967"/>
      <w:bookmarkStart w:id="1504" w:name="_Toc34063150"/>
      <w:bookmarkStart w:id="1505" w:name="_Toc43120127"/>
      <w:bookmarkStart w:id="1506" w:name="_Toc49768182"/>
      <w:bookmarkStart w:id="1507" w:name="_Toc56434355"/>
      <w:bookmarkStart w:id="1508" w:name="_Toc67687933"/>
      <w:r>
        <w:lastRenderedPageBreak/>
        <w:t>6.1.6.2.39</w:t>
      </w:r>
      <w:r>
        <w:tab/>
        <w:t>Type: SmContext</w:t>
      </w:r>
      <w:bookmarkEnd w:id="1503"/>
      <w:bookmarkEnd w:id="1504"/>
      <w:bookmarkEnd w:id="1505"/>
      <w:bookmarkEnd w:id="1506"/>
      <w:bookmarkEnd w:id="1507"/>
      <w:bookmarkEnd w:id="1508"/>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6AC66F5E" w:rsidR="00FA3B9B" w:rsidRDefault="00FA3B9B" w:rsidP="007B3D37">
            <w:pPr>
              <w:pStyle w:val="TAL"/>
              <w:rPr>
                <w:rFonts w:cs="Arial"/>
                <w:szCs w:val="18"/>
              </w:rPr>
            </w:pPr>
            <w:r>
              <w:rPr>
                <w:rFonts w:cs="Arial"/>
                <w:szCs w:val="18"/>
              </w:rPr>
              <w:t>This IE shall contain the 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CB88D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lastRenderedPageBreak/>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75526E5"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lastRenderedPageBreak/>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03481B" w14:paraId="01E009FF" w14:textId="77777777" w:rsidTr="0013029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A76526" w14:textId="574EB13A" w:rsidR="0003481B" w:rsidRDefault="0003481B" w:rsidP="0003481B">
            <w:pPr>
              <w:pStyle w:val="TAN"/>
              <w:rPr>
                <w:rFonts w:cs="Arial"/>
                <w:szCs w:val="18"/>
              </w:rPr>
            </w:pPr>
            <w:r>
              <w:rPr>
                <w:rFonts w:hint="eastAsia"/>
                <w:lang w:eastAsia="zh-CN"/>
              </w:rPr>
              <w:t>NOTE:</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09" w:name="_Toc25073968"/>
      <w:bookmarkStart w:id="1510" w:name="_Toc34063151"/>
      <w:bookmarkStart w:id="1511" w:name="_Toc43120128"/>
      <w:bookmarkStart w:id="1512" w:name="_Toc49768183"/>
      <w:bookmarkStart w:id="1513" w:name="_Toc56434356"/>
      <w:bookmarkStart w:id="1514" w:name="_Toc67687934"/>
      <w:r>
        <w:t>6.1.6.2.40</w:t>
      </w:r>
      <w:r w:rsidRPr="00BC662F">
        <w:tab/>
      </w:r>
      <w:r>
        <w:t>Type: ExemptionInd</w:t>
      </w:r>
      <w:bookmarkEnd w:id="1509"/>
      <w:bookmarkEnd w:id="1510"/>
      <w:bookmarkEnd w:id="1511"/>
      <w:bookmarkEnd w:id="1512"/>
      <w:bookmarkEnd w:id="1513"/>
      <w:bookmarkEnd w:id="151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5" w:name="_Toc25073969"/>
      <w:bookmarkStart w:id="1516" w:name="_Toc34063152"/>
      <w:bookmarkStart w:id="1517" w:name="_Toc43120129"/>
      <w:bookmarkStart w:id="1518" w:name="_Toc49768184"/>
      <w:bookmarkStart w:id="1519" w:name="_Toc56434357"/>
      <w:bookmarkStart w:id="1520" w:name="_Toc67687935"/>
      <w:r>
        <w:t>6.1.6.2.41</w:t>
      </w:r>
      <w:r>
        <w:tab/>
        <w:t xml:space="preserve">Type: </w:t>
      </w:r>
      <w:r>
        <w:rPr>
          <w:lang w:eastAsia="zh-CN"/>
        </w:rPr>
        <w:t>PsaInformation</w:t>
      </w:r>
      <w:bookmarkEnd w:id="1515"/>
      <w:bookmarkEnd w:id="1516"/>
      <w:bookmarkEnd w:id="1517"/>
      <w:bookmarkEnd w:id="1518"/>
      <w:bookmarkEnd w:id="1519"/>
      <w:bookmarkEnd w:id="1520"/>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1" w:name="_Toc25073970"/>
      <w:bookmarkStart w:id="1522" w:name="_Toc34063153"/>
      <w:bookmarkStart w:id="1523" w:name="_Toc43120130"/>
      <w:bookmarkStart w:id="1524" w:name="_Toc49768185"/>
      <w:bookmarkStart w:id="1525" w:name="_Toc56434358"/>
      <w:bookmarkStart w:id="1526" w:name="_Toc67687936"/>
      <w:r>
        <w:lastRenderedPageBreak/>
        <w:t>6.1.6.2.42</w:t>
      </w:r>
      <w:r>
        <w:tab/>
        <w:t xml:space="preserve">Type: </w:t>
      </w:r>
      <w:r>
        <w:rPr>
          <w:lang w:eastAsia="zh-CN"/>
        </w:rPr>
        <w:t>DnaiInformation</w:t>
      </w:r>
      <w:bookmarkEnd w:id="1521"/>
      <w:bookmarkEnd w:id="1522"/>
      <w:bookmarkEnd w:id="1523"/>
      <w:bookmarkEnd w:id="1524"/>
      <w:bookmarkEnd w:id="1525"/>
      <w:bookmarkEnd w:id="152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27" w:name="_Toc25073971"/>
      <w:bookmarkStart w:id="1528" w:name="_Toc34063154"/>
      <w:bookmarkStart w:id="1529" w:name="_Toc43120131"/>
      <w:bookmarkStart w:id="1530" w:name="_Toc49768186"/>
      <w:bookmarkStart w:id="1531" w:name="_Toc56434359"/>
      <w:bookmarkStart w:id="1532" w:name="_Toc67687937"/>
      <w:r>
        <w:t>6.1.6.2.43</w:t>
      </w:r>
      <w:r>
        <w:tab/>
        <w:t xml:space="preserve">Type: </w:t>
      </w:r>
      <w:r>
        <w:rPr>
          <w:lang w:eastAsia="zh-CN"/>
        </w:rPr>
        <w:t>N4Information</w:t>
      </w:r>
      <w:bookmarkEnd w:id="1527"/>
      <w:bookmarkEnd w:id="1528"/>
      <w:bookmarkEnd w:id="1529"/>
      <w:bookmarkEnd w:id="1530"/>
      <w:bookmarkEnd w:id="1531"/>
      <w:bookmarkEnd w:id="153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r w:rsidR="00FF438F" w:rsidRPr="00E425E8" w14:paraId="469E518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08ABD7" w14:textId="024778B3" w:rsidR="00FF438F" w:rsidRDefault="00FF438F" w:rsidP="00FF438F">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54B53A89" w14:textId="0AEE2A0C" w:rsidR="00FF438F" w:rsidRDefault="00FF438F" w:rsidP="00FF438F">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7937508" w14:textId="6DCFB89E" w:rsidR="00FF438F" w:rsidRDefault="00FF438F" w:rsidP="00FF4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FD96E2" w14:textId="54EA8750" w:rsidR="00FF438F" w:rsidRDefault="00FF438F" w:rsidP="00FF43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5F7C8" w14:textId="77777777" w:rsidR="00FF438F" w:rsidRDefault="00FF438F" w:rsidP="00FF438F">
            <w:pPr>
              <w:pStyle w:val="TAL"/>
              <w:rPr>
                <w:rFonts w:cs="Arial"/>
                <w:szCs w:val="18"/>
              </w:rPr>
            </w:pPr>
            <w:r>
              <w:rPr>
                <w:rFonts w:cs="Arial"/>
                <w:szCs w:val="18"/>
              </w:rPr>
              <w:t>This IE may be sent by SMF to I-SMF if multiple local PSAs are inserted for the PDU session.</w:t>
            </w:r>
          </w:p>
          <w:p w14:paraId="61925A47" w14:textId="3BB43E52" w:rsidR="00FF438F" w:rsidRDefault="00FF438F" w:rsidP="00FF438F">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3" w:name="_Toc18427400"/>
      <w:bookmarkStart w:id="1534" w:name="_Toc25073972"/>
      <w:bookmarkStart w:id="1535" w:name="_Toc34063155"/>
      <w:bookmarkStart w:id="1536" w:name="_Toc43120132"/>
      <w:bookmarkStart w:id="1537" w:name="_Toc49768187"/>
      <w:bookmarkStart w:id="1538" w:name="_Toc56434360"/>
      <w:bookmarkStart w:id="1539" w:name="_Toc67687938"/>
      <w:r>
        <w:lastRenderedPageBreak/>
        <w:t>6.1.6.2.44</w:t>
      </w:r>
      <w:r>
        <w:tab/>
        <w:t xml:space="preserve">Type: </w:t>
      </w:r>
      <w:bookmarkEnd w:id="1533"/>
      <w:r>
        <w:rPr>
          <w:lang w:eastAsia="zh-CN"/>
        </w:rPr>
        <w:t>IndirectDataForwarding</w:t>
      </w:r>
      <w:r>
        <w:rPr>
          <w:rFonts w:hint="eastAsia"/>
          <w:lang w:eastAsia="zh-CN"/>
        </w:rPr>
        <w:t>TunnelInfo</w:t>
      </w:r>
      <w:bookmarkEnd w:id="1534"/>
      <w:bookmarkEnd w:id="1535"/>
      <w:bookmarkEnd w:id="1536"/>
      <w:bookmarkEnd w:id="1537"/>
      <w:bookmarkEnd w:id="1538"/>
      <w:bookmarkEnd w:id="1539"/>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0" w:name="_Toc25073973"/>
      <w:bookmarkStart w:id="1541" w:name="_Toc34063156"/>
      <w:bookmarkStart w:id="1542" w:name="_Toc43120133"/>
      <w:bookmarkStart w:id="1543" w:name="_Toc49768188"/>
      <w:bookmarkStart w:id="1544" w:name="_Toc56434361"/>
      <w:bookmarkStart w:id="1545" w:name="_Toc67687939"/>
      <w:r>
        <w:t>6.1.6.2.45</w:t>
      </w:r>
      <w:r>
        <w:tab/>
        <w:t xml:space="preserve">Type: </w:t>
      </w:r>
      <w:bookmarkStart w:id="1546" w:name="OLE_LINK20"/>
      <w:r w:rsidRPr="00DB7292">
        <w:t>SmContextRelease</w:t>
      </w:r>
      <w:r>
        <w:t>d</w:t>
      </w:r>
      <w:r w:rsidRPr="00DB7292">
        <w:t>Data</w:t>
      </w:r>
      <w:bookmarkEnd w:id="1540"/>
      <w:bookmarkEnd w:id="1541"/>
      <w:bookmarkEnd w:id="1542"/>
      <w:bookmarkEnd w:id="1543"/>
      <w:bookmarkEnd w:id="1544"/>
      <w:bookmarkEnd w:id="1545"/>
      <w:bookmarkEnd w:id="154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47" w:name="_Toc25073974"/>
      <w:bookmarkStart w:id="1548" w:name="_Toc34063157"/>
      <w:bookmarkStart w:id="1549" w:name="_Toc43120134"/>
      <w:bookmarkStart w:id="1550" w:name="_Toc49768189"/>
      <w:bookmarkStart w:id="1551" w:name="_Toc56434362"/>
      <w:bookmarkStart w:id="1552" w:name="_Toc67687940"/>
      <w:r>
        <w:lastRenderedPageBreak/>
        <w:t>6.1.6.2.46</w:t>
      </w:r>
      <w:r>
        <w:tab/>
        <w:t xml:space="preserve">Type: </w:t>
      </w:r>
      <w:r w:rsidRPr="00DB7292">
        <w:t>Release</w:t>
      </w:r>
      <w:r>
        <w:t>d</w:t>
      </w:r>
      <w:r w:rsidRPr="00DB7292">
        <w:t>Data</w:t>
      </w:r>
      <w:bookmarkEnd w:id="1547"/>
      <w:bookmarkEnd w:id="1548"/>
      <w:bookmarkEnd w:id="1549"/>
      <w:bookmarkEnd w:id="1550"/>
      <w:bookmarkEnd w:id="1551"/>
      <w:bookmarkEnd w:id="155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3" w:name="_Toc25073975"/>
      <w:bookmarkStart w:id="1554" w:name="_Toc34063158"/>
      <w:bookmarkStart w:id="1555" w:name="_Toc43120135"/>
      <w:bookmarkStart w:id="1556" w:name="_Toc49768190"/>
      <w:bookmarkStart w:id="1557" w:name="_Toc56434363"/>
      <w:bookmarkStart w:id="1558" w:name="_Toc67687941"/>
      <w:r>
        <w:t>6.1.6.2.47</w:t>
      </w:r>
      <w:r>
        <w:tab/>
        <w:t>Type: SendMoDataReqData</w:t>
      </w:r>
      <w:bookmarkEnd w:id="1553"/>
      <w:bookmarkEnd w:id="1554"/>
      <w:bookmarkEnd w:id="1555"/>
      <w:bookmarkEnd w:id="1556"/>
      <w:bookmarkEnd w:id="1557"/>
      <w:bookmarkEnd w:id="155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59" w:name="_Toc25073976"/>
      <w:bookmarkStart w:id="1560" w:name="_Toc34063159"/>
      <w:bookmarkStart w:id="1561" w:name="_Toc43120136"/>
      <w:bookmarkStart w:id="1562" w:name="_Toc49768191"/>
      <w:bookmarkStart w:id="1563" w:name="_Toc56434364"/>
      <w:bookmarkStart w:id="1564" w:name="_Toc67687942"/>
      <w:r>
        <w:lastRenderedPageBreak/>
        <w:t>6.1.6.2.48</w:t>
      </w:r>
      <w:r>
        <w:tab/>
        <w:t xml:space="preserve">Type: </w:t>
      </w:r>
      <w:r>
        <w:rPr>
          <w:color w:val="000000"/>
          <w:lang w:eastAsia="ja-JP"/>
        </w:rPr>
        <w:t>CnAssistedRanP</w:t>
      </w:r>
      <w:r w:rsidRPr="0058039F">
        <w:rPr>
          <w:color w:val="000000"/>
          <w:lang w:eastAsia="ja-JP"/>
        </w:rPr>
        <w:t>ara</w:t>
      </w:r>
      <w:bookmarkEnd w:id="1559"/>
      <w:bookmarkEnd w:id="1560"/>
      <w:bookmarkEnd w:id="1561"/>
      <w:bookmarkEnd w:id="1562"/>
      <w:bookmarkEnd w:id="1563"/>
      <w:bookmarkEnd w:id="1564"/>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65"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65"/>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66" w:name="_Toc34063160"/>
      <w:bookmarkStart w:id="1567" w:name="_Toc43120137"/>
      <w:bookmarkStart w:id="1568" w:name="_Toc49768192"/>
      <w:bookmarkStart w:id="1569" w:name="_Toc56434365"/>
      <w:bookmarkStart w:id="1570" w:name="_Toc67687943"/>
      <w:r>
        <w:t>6.1.6.2.49</w:t>
      </w:r>
      <w:r>
        <w:tab/>
        <w:t xml:space="preserve">Type: </w:t>
      </w:r>
      <w:r>
        <w:rPr>
          <w:lang w:eastAsia="zh-CN"/>
        </w:rPr>
        <w:t>UlclBpInformation</w:t>
      </w:r>
      <w:bookmarkEnd w:id="1566"/>
      <w:bookmarkEnd w:id="1567"/>
      <w:bookmarkEnd w:id="1568"/>
      <w:bookmarkEnd w:id="1569"/>
      <w:bookmarkEnd w:id="157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1" w:name="_Toc34063161"/>
      <w:bookmarkStart w:id="1572" w:name="_Toc43120138"/>
      <w:bookmarkStart w:id="1573" w:name="_Toc49768193"/>
      <w:bookmarkStart w:id="1574" w:name="_Toc56434366"/>
      <w:bookmarkStart w:id="1575" w:name="_Toc67687944"/>
      <w:r>
        <w:t>6.1.6.2.50</w:t>
      </w:r>
      <w:r>
        <w:tab/>
        <w:t>Type: TransferMoDataReqData</w:t>
      </w:r>
      <w:bookmarkEnd w:id="1571"/>
      <w:bookmarkEnd w:id="1572"/>
      <w:bookmarkEnd w:id="1573"/>
      <w:bookmarkEnd w:id="1574"/>
      <w:bookmarkEnd w:id="157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76" w:name="_Toc34063162"/>
    </w:p>
    <w:p w14:paraId="54EAB04E" w14:textId="77777777" w:rsidR="00FA3B9B" w:rsidRDefault="00FA3B9B" w:rsidP="00FA3B9B">
      <w:pPr>
        <w:pStyle w:val="Heading5"/>
      </w:pPr>
      <w:bookmarkStart w:id="1577" w:name="_Toc43120139"/>
      <w:bookmarkStart w:id="1578" w:name="_Toc49768194"/>
      <w:bookmarkStart w:id="1579" w:name="_Toc56434367"/>
      <w:bookmarkStart w:id="1580" w:name="_Toc67687945"/>
      <w:r>
        <w:lastRenderedPageBreak/>
        <w:t>6.1.6.2.51</w:t>
      </w:r>
      <w:r>
        <w:tab/>
        <w:t>Type: TransferMtDataReqData</w:t>
      </w:r>
      <w:bookmarkEnd w:id="1576"/>
      <w:bookmarkEnd w:id="1577"/>
      <w:bookmarkEnd w:id="1578"/>
      <w:bookmarkEnd w:id="1579"/>
      <w:bookmarkEnd w:id="158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1" w:name="_Toc34063163"/>
      <w:bookmarkStart w:id="1582" w:name="_Toc43120140"/>
      <w:bookmarkStart w:id="1583" w:name="_Toc49768195"/>
      <w:bookmarkStart w:id="1584" w:name="_Toc56434368"/>
      <w:bookmarkStart w:id="1585" w:name="_Toc67687946"/>
      <w:r>
        <w:t>6.1.6.2.52</w:t>
      </w:r>
      <w:r w:rsidRPr="003B2883">
        <w:tab/>
        <w:t xml:space="preserve">Type: </w:t>
      </w:r>
      <w:r>
        <w:t>TransferMtDataError</w:t>
      </w:r>
      <w:bookmarkEnd w:id="1581"/>
      <w:bookmarkEnd w:id="1582"/>
      <w:bookmarkEnd w:id="1583"/>
      <w:bookmarkEnd w:id="1584"/>
      <w:bookmarkEnd w:id="158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86" w:name="_Toc34063164"/>
      <w:bookmarkStart w:id="1587" w:name="_Toc43120141"/>
      <w:bookmarkStart w:id="1588" w:name="_Toc49768196"/>
      <w:bookmarkStart w:id="1589" w:name="_Toc56434369"/>
      <w:bookmarkStart w:id="1590" w:name="_Toc67687947"/>
      <w:r>
        <w:t>6.1.6.2.53</w:t>
      </w:r>
      <w:r>
        <w:tab/>
        <w:t>Type: TransferMtDataAddInfo</w:t>
      </w:r>
      <w:bookmarkEnd w:id="1586"/>
      <w:bookmarkEnd w:id="1587"/>
      <w:bookmarkEnd w:id="1588"/>
      <w:bookmarkEnd w:id="1589"/>
      <w:bookmarkEnd w:id="159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91" w:name="_Toc34063165"/>
      <w:bookmarkStart w:id="1592" w:name="_Toc43120142"/>
      <w:bookmarkStart w:id="1593" w:name="_Toc49768197"/>
      <w:bookmarkStart w:id="1594" w:name="_Toc56434370"/>
      <w:bookmarkStart w:id="1595" w:name="_Toc67687948"/>
      <w:r>
        <w:lastRenderedPageBreak/>
        <w:t>6.1.6.2.54</w:t>
      </w:r>
      <w:r>
        <w:tab/>
        <w:t xml:space="preserve">Type: </w:t>
      </w:r>
      <w:r>
        <w:rPr>
          <w:color w:val="000000"/>
          <w:lang w:eastAsia="ja-JP"/>
        </w:rPr>
        <w:t>VplmnQos</w:t>
      </w:r>
      <w:bookmarkEnd w:id="1591"/>
      <w:bookmarkEnd w:id="1592"/>
      <w:bookmarkEnd w:id="1593"/>
      <w:bookmarkEnd w:id="1594"/>
      <w:bookmarkEnd w:id="1595"/>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596" w:name="_Toc25156500"/>
      <w:bookmarkStart w:id="1597" w:name="_Toc27591340"/>
      <w:bookmarkStart w:id="1598" w:name="_Toc34063166"/>
      <w:bookmarkStart w:id="1599" w:name="_Toc43120143"/>
      <w:bookmarkStart w:id="1600" w:name="_Toc49768198"/>
      <w:bookmarkStart w:id="1601" w:name="_Toc56434371"/>
      <w:bookmarkStart w:id="1602" w:name="_Toc67687949"/>
      <w:r w:rsidRPr="003B2883">
        <w:t>6.</w:t>
      </w:r>
      <w:r>
        <w:t>1</w:t>
      </w:r>
      <w:r w:rsidRPr="003B2883">
        <w:t>.6.2.</w:t>
      </w:r>
      <w:r>
        <w:t>55</w:t>
      </w:r>
      <w:r w:rsidRPr="003B2883">
        <w:tab/>
        <w:t xml:space="preserve">Type: </w:t>
      </w:r>
      <w:bookmarkEnd w:id="1596"/>
      <w:bookmarkEnd w:id="1597"/>
      <w:r>
        <w:t>Ddn</w:t>
      </w:r>
      <w:r w:rsidRPr="00DF76B8">
        <w:t>Failure</w:t>
      </w:r>
      <w:r>
        <w:t>Subs</w:t>
      </w:r>
      <w:bookmarkEnd w:id="1598"/>
      <w:bookmarkEnd w:id="1599"/>
      <w:bookmarkEnd w:id="1600"/>
      <w:bookmarkEnd w:id="1601"/>
      <w:bookmarkEnd w:id="160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3" w:name="_Toc43120144"/>
      <w:bookmarkStart w:id="1604" w:name="_Toc49768199"/>
      <w:bookmarkStart w:id="1605" w:name="_Toc56434372"/>
      <w:bookmarkStart w:id="1606" w:name="_Toc67687950"/>
      <w:r>
        <w:t>6.1.6.2.56</w:t>
      </w:r>
      <w:r>
        <w:tab/>
        <w:t>Type: RetrieveData</w:t>
      </w:r>
      <w:bookmarkEnd w:id="1603"/>
      <w:bookmarkEnd w:id="1604"/>
      <w:bookmarkEnd w:id="1605"/>
      <w:bookmarkEnd w:id="160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07" w:name="_Toc43120145"/>
      <w:bookmarkStart w:id="1608" w:name="_Toc49768200"/>
      <w:bookmarkStart w:id="1609" w:name="_Toc56434373"/>
      <w:bookmarkStart w:id="1610" w:name="_Toc67687951"/>
      <w:r>
        <w:lastRenderedPageBreak/>
        <w:t>6.1.6.2.57</w:t>
      </w:r>
      <w:r>
        <w:tab/>
        <w:t>Type: RetrievedData</w:t>
      </w:r>
      <w:bookmarkEnd w:id="1607"/>
      <w:bookmarkEnd w:id="1608"/>
      <w:bookmarkEnd w:id="1609"/>
      <w:bookmarkEnd w:id="161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1" w:name="_Toc43120146"/>
      <w:bookmarkStart w:id="1612" w:name="_Toc49768201"/>
      <w:bookmarkStart w:id="1613" w:name="_Toc56434374"/>
      <w:bookmarkStart w:id="1614" w:name="_Toc67687952"/>
      <w:r w:rsidRPr="003B2883">
        <w:t>6.</w:t>
      </w:r>
      <w:r>
        <w:t>1</w:t>
      </w:r>
      <w:r w:rsidRPr="003B2883">
        <w:t>.6.2.</w:t>
      </w:r>
      <w:r>
        <w:t>58</w:t>
      </w:r>
      <w:r w:rsidRPr="003B2883">
        <w:tab/>
        <w:t xml:space="preserve">Type: </w:t>
      </w:r>
      <w:r>
        <w:t>SecurityResult</w:t>
      </w:r>
      <w:bookmarkEnd w:id="1611"/>
      <w:bookmarkEnd w:id="1612"/>
      <w:bookmarkEnd w:id="1613"/>
      <w:bookmarkEnd w:id="161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5" w:name="_Toc43120147"/>
      <w:bookmarkStart w:id="1616" w:name="_Toc49768202"/>
      <w:bookmarkStart w:id="1617" w:name="_Toc56434375"/>
      <w:bookmarkStart w:id="1618" w:name="_Toc67687953"/>
      <w:r w:rsidRPr="003B2883">
        <w:t>6.</w:t>
      </w:r>
      <w:r>
        <w:t>1</w:t>
      </w:r>
      <w:r w:rsidRPr="003B2883">
        <w:t>.6.2.</w:t>
      </w:r>
      <w:r>
        <w:t>59</w:t>
      </w:r>
      <w:r w:rsidRPr="003B2883">
        <w:tab/>
        <w:t xml:space="preserve">Type: </w:t>
      </w:r>
      <w:r>
        <w:t>Up</w:t>
      </w:r>
      <w:r w:rsidRPr="001D2E49">
        <w:rPr>
          <w:rFonts w:hint="eastAsia"/>
          <w:lang w:eastAsia="zh-CN"/>
        </w:rPr>
        <w:t>SecurityInfo</w:t>
      </w:r>
      <w:bookmarkEnd w:id="1615"/>
      <w:bookmarkEnd w:id="1616"/>
      <w:bookmarkEnd w:id="1617"/>
      <w:bookmarkEnd w:id="161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19" w:name="_Toc43120148"/>
      <w:bookmarkStart w:id="1620" w:name="_Toc49768203"/>
      <w:bookmarkStart w:id="1621" w:name="_Toc56434376"/>
      <w:bookmarkStart w:id="1622" w:name="_Toc67687954"/>
      <w:r>
        <w:lastRenderedPageBreak/>
        <w:t>6.1.6.2.60</w:t>
      </w:r>
      <w:r>
        <w:tab/>
        <w:t>Type: DdnFailureSubInfo</w:t>
      </w:r>
      <w:bookmarkEnd w:id="1619"/>
      <w:bookmarkEnd w:id="1620"/>
      <w:bookmarkEnd w:id="1621"/>
      <w:bookmarkEnd w:id="162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3" w:name="_Toc43120149"/>
      <w:bookmarkStart w:id="1624" w:name="_Toc49768204"/>
      <w:bookmarkStart w:id="1625" w:name="_Toc56434377"/>
      <w:bookmarkStart w:id="1626" w:name="_Toc67687955"/>
      <w:r>
        <w:t>6.1.6.2.61</w:t>
      </w:r>
      <w:r>
        <w:tab/>
        <w:t>Type: AlternativeQosProfile</w:t>
      </w:r>
      <w:bookmarkEnd w:id="1623"/>
      <w:bookmarkEnd w:id="1624"/>
      <w:bookmarkEnd w:id="1625"/>
      <w:bookmarkEnd w:id="162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27" w:name="_Toc49768205"/>
      <w:bookmarkStart w:id="1628" w:name="_Toc56434378"/>
      <w:bookmarkStart w:id="1629" w:name="_Toc67687956"/>
      <w:r>
        <w:t>6.1.6.2.62</w:t>
      </w:r>
      <w:r>
        <w:tab/>
        <w:t>Type: ProblemDetailsAddInfo</w:t>
      </w:r>
      <w:bookmarkEnd w:id="1627"/>
      <w:bookmarkEnd w:id="1628"/>
      <w:bookmarkEnd w:id="162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0" w:name="_Toc49768206"/>
      <w:bookmarkStart w:id="1631" w:name="_Toc56434379"/>
      <w:bookmarkStart w:id="1632" w:name="_Toc67687957"/>
      <w:r>
        <w:lastRenderedPageBreak/>
        <w:t>6.1.6.2.63</w:t>
      </w:r>
      <w:r w:rsidRPr="003B2883">
        <w:tab/>
        <w:t xml:space="preserve">Type: </w:t>
      </w:r>
      <w:r>
        <w:t>ExtProblemDetails</w:t>
      </w:r>
      <w:bookmarkEnd w:id="1630"/>
      <w:bookmarkEnd w:id="1631"/>
      <w:bookmarkEnd w:id="163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3" w:name="_Toc56434380"/>
      <w:bookmarkStart w:id="1634" w:name="_Toc67687958"/>
      <w:r>
        <w:t>6.1.6.2.64</w:t>
      </w:r>
      <w:r>
        <w:tab/>
        <w:t>Type: QosMonitoringInfo</w:t>
      </w:r>
      <w:bookmarkEnd w:id="1633"/>
      <w:bookmarkEnd w:id="163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5" w:name="_Toc11338600"/>
      <w:bookmarkStart w:id="1636" w:name="_Toc27585252"/>
      <w:bookmarkStart w:id="1637" w:name="_Toc36457218"/>
      <w:bookmarkStart w:id="1638" w:name="_Toc45028112"/>
      <w:bookmarkStart w:id="1639" w:name="_Toc45028947"/>
      <w:bookmarkStart w:id="1640" w:name="_Toc51867708"/>
      <w:bookmarkStart w:id="1641" w:name="_Toc56434381"/>
      <w:bookmarkStart w:id="1642" w:name="_Toc67687959"/>
      <w:r w:rsidRPr="00B3056F">
        <w:t>6.1.6.2.</w:t>
      </w:r>
      <w:r>
        <w:t>65</w:t>
      </w:r>
      <w:r w:rsidRPr="00B3056F">
        <w:tab/>
        <w:t>Type: IpAddress</w:t>
      </w:r>
      <w:bookmarkEnd w:id="1635"/>
      <w:bookmarkEnd w:id="1636"/>
      <w:bookmarkEnd w:id="1637"/>
      <w:bookmarkEnd w:id="1638"/>
      <w:bookmarkEnd w:id="1639"/>
      <w:bookmarkEnd w:id="1640"/>
      <w:bookmarkEnd w:id="1641"/>
      <w:bookmarkEnd w:id="164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3" w:name="_Toc67687960"/>
      <w:r w:rsidRPr="00B3056F">
        <w:t>6.1.6.2.</w:t>
      </w:r>
      <w:r>
        <w:t>66</w:t>
      </w:r>
      <w:r w:rsidRPr="00B3056F">
        <w:tab/>
        <w:t xml:space="preserve">Type: </w:t>
      </w:r>
      <w:r>
        <w:t>RedundantPduSessionInformation</w:t>
      </w:r>
      <w:bookmarkEnd w:id="164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176393C3" w14:textId="77777777" w:rsidR="001B763E" w:rsidRDefault="001B763E" w:rsidP="00FA3B9B">
      <w:pPr>
        <w:pStyle w:val="EditorsNote"/>
      </w:pPr>
    </w:p>
    <w:p w14:paraId="24F03D24" w14:textId="77777777" w:rsidR="00FA3B9B" w:rsidRDefault="00FA3B9B" w:rsidP="00FA3B9B">
      <w:pPr>
        <w:pStyle w:val="Heading4"/>
        <w:rPr>
          <w:lang w:val="en-US"/>
        </w:rPr>
      </w:pPr>
      <w:bookmarkStart w:id="1644" w:name="_Toc25073977"/>
      <w:bookmarkStart w:id="1645" w:name="_Toc34063167"/>
      <w:bookmarkStart w:id="1646" w:name="_Toc43120150"/>
      <w:bookmarkStart w:id="1647" w:name="_Toc49768207"/>
      <w:bookmarkStart w:id="1648" w:name="_Toc56434382"/>
      <w:bookmarkStart w:id="1649" w:name="_Toc67687961"/>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4"/>
      <w:bookmarkEnd w:id="1645"/>
      <w:bookmarkEnd w:id="1646"/>
      <w:bookmarkEnd w:id="1647"/>
      <w:bookmarkEnd w:id="1648"/>
      <w:bookmarkEnd w:id="1649"/>
    </w:p>
    <w:p w14:paraId="2F665FC1" w14:textId="77777777" w:rsidR="00FA3B9B" w:rsidRPr="00384E92" w:rsidRDefault="00FA3B9B" w:rsidP="00FA3B9B">
      <w:pPr>
        <w:pStyle w:val="Heading5"/>
      </w:pPr>
      <w:bookmarkStart w:id="1650" w:name="_Toc25073978"/>
      <w:bookmarkStart w:id="1651" w:name="_Toc34063168"/>
      <w:bookmarkStart w:id="1652" w:name="_Toc43120151"/>
      <w:bookmarkStart w:id="1653" w:name="_Toc49768208"/>
      <w:bookmarkStart w:id="1654" w:name="_Toc56434383"/>
      <w:bookmarkStart w:id="1655" w:name="_Toc67687962"/>
      <w:r>
        <w:t>6.1.6.3.1</w:t>
      </w:r>
      <w:r w:rsidRPr="00384E92">
        <w:tab/>
        <w:t>Introduction</w:t>
      </w:r>
      <w:bookmarkEnd w:id="1650"/>
      <w:bookmarkEnd w:id="1651"/>
      <w:bookmarkEnd w:id="1652"/>
      <w:bookmarkEnd w:id="1653"/>
      <w:bookmarkEnd w:id="1654"/>
      <w:bookmarkEnd w:id="1655"/>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56" w:name="_Toc25073979"/>
      <w:bookmarkStart w:id="1657" w:name="_Toc34063169"/>
      <w:bookmarkStart w:id="1658" w:name="_Toc43120152"/>
      <w:bookmarkStart w:id="1659" w:name="_Toc49768209"/>
      <w:bookmarkStart w:id="1660" w:name="_Toc56434384"/>
      <w:bookmarkStart w:id="1661" w:name="_Toc67687963"/>
      <w:r>
        <w:t>6.1.6.3.2</w:t>
      </w:r>
      <w:r w:rsidRPr="00384E92">
        <w:tab/>
        <w:t>Simple data types</w:t>
      </w:r>
      <w:bookmarkEnd w:id="1656"/>
      <w:bookmarkEnd w:id="1657"/>
      <w:bookmarkEnd w:id="1658"/>
      <w:bookmarkEnd w:id="1659"/>
      <w:bookmarkEnd w:id="1660"/>
      <w:bookmarkEnd w:id="1661"/>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2" w:name="_Toc25073980"/>
      <w:bookmarkStart w:id="1663" w:name="_Toc34063170"/>
      <w:bookmarkStart w:id="1664" w:name="_Toc43120153"/>
      <w:bookmarkStart w:id="1665" w:name="_Toc49768210"/>
      <w:bookmarkStart w:id="1666" w:name="_Toc56434385"/>
      <w:bookmarkStart w:id="1667" w:name="_Toc67687964"/>
      <w:r>
        <w:lastRenderedPageBreak/>
        <w:t>6.1.6.3.3</w:t>
      </w:r>
      <w:r w:rsidRPr="00BC662F">
        <w:tab/>
        <w:t xml:space="preserve">Enumeration: </w:t>
      </w:r>
      <w:r>
        <w:t>UpCnxState</w:t>
      </w:r>
      <w:bookmarkEnd w:id="1662"/>
      <w:bookmarkEnd w:id="1663"/>
      <w:bookmarkEnd w:id="1664"/>
      <w:bookmarkEnd w:id="1665"/>
      <w:bookmarkEnd w:id="1666"/>
      <w:bookmarkEnd w:id="1667"/>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68" w:name="_Toc25073981"/>
      <w:bookmarkStart w:id="1669" w:name="_Toc34063171"/>
      <w:bookmarkStart w:id="1670" w:name="_Toc43120154"/>
      <w:bookmarkStart w:id="1671" w:name="_Toc49768211"/>
      <w:bookmarkStart w:id="1672" w:name="_Toc56434386"/>
      <w:bookmarkStart w:id="1673" w:name="_Toc67687965"/>
      <w:r>
        <w:t>6.1.6.3.4</w:t>
      </w:r>
      <w:r w:rsidRPr="00BC662F">
        <w:tab/>
        <w:t xml:space="preserve">Enumeration: </w:t>
      </w:r>
      <w:r>
        <w:t>HoState</w:t>
      </w:r>
      <w:bookmarkEnd w:id="1668"/>
      <w:bookmarkEnd w:id="1669"/>
      <w:bookmarkEnd w:id="1670"/>
      <w:bookmarkEnd w:id="1671"/>
      <w:bookmarkEnd w:id="1672"/>
      <w:bookmarkEnd w:id="1673"/>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4" w:name="_Toc25073982"/>
      <w:bookmarkStart w:id="1675" w:name="_Toc34063172"/>
      <w:bookmarkStart w:id="1676" w:name="_Toc43120155"/>
      <w:bookmarkStart w:id="1677" w:name="_Toc49768212"/>
      <w:bookmarkStart w:id="1678" w:name="_Toc56434387"/>
      <w:bookmarkStart w:id="1679" w:name="_Toc67687966"/>
      <w:r>
        <w:t>6.1.6.3.5</w:t>
      </w:r>
      <w:r w:rsidRPr="00BC662F">
        <w:tab/>
        <w:t xml:space="preserve">Enumeration: </w:t>
      </w:r>
      <w:r>
        <w:t>RequestType</w:t>
      </w:r>
      <w:bookmarkEnd w:id="1674"/>
      <w:bookmarkEnd w:id="1675"/>
      <w:bookmarkEnd w:id="1676"/>
      <w:bookmarkEnd w:id="1677"/>
      <w:bookmarkEnd w:id="1678"/>
      <w:bookmarkEnd w:id="1679"/>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0" w:name="_Toc25073983"/>
      <w:bookmarkStart w:id="1681" w:name="_Toc34063173"/>
      <w:bookmarkStart w:id="1682" w:name="_Toc43120156"/>
      <w:bookmarkStart w:id="1683" w:name="_Toc49768213"/>
      <w:bookmarkStart w:id="1684" w:name="_Toc56434388"/>
      <w:bookmarkStart w:id="1685" w:name="_Toc67687967"/>
      <w:r>
        <w:t>6.1.6.3.6</w:t>
      </w:r>
      <w:r w:rsidRPr="00BC662F">
        <w:tab/>
        <w:t xml:space="preserve">Enumeration: </w:t>
      </w:r>
      <w:r>
        <w:t>RequestIndication</w:t>
      </w:r>
      <w:bookmarkEnd w:id="1680"/>
      <w:bookmarkEnd w:id="1681"/>
      <w:bookmarkEnd w:id="1682"/>
      <w:bookmarkEnd w:id="1683"/>
      <w:bookmarkEnd w:id="1684"/>
      <w:bookmarkEnd w:id="1685"/>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86" w:name="_Toc25073984"/>
      <w:bookmarkStart w:id="1687" w:name="_Toc34063174"/>
      <w:bookmarkStart w:id="1688" w:name="_Toc43120157"/>
      <w:bookmarkStart w:id="1689" w:name="_Toc49768214"/>
      <w:bookmarkStart w:id="1690" w:name="_Toc56434389"/>
      <w:bookmarkStart w:id="1691" w:name="_Toc67687968"/>
      <w:r>
        <w:t>6.1.6.3.7</w:t>
      </w:r>
      <w:r w:rsidRPr="00BC662F">
        <w:tab/>
        <w:t xml:space="preserve">Enumeration: </w:t>
      </w:r>
      <w:r>
        <w:t>NotificationCause</w:t>
      </w:r>
      <w:bookmarkEnd w:id="1686"/>
      <w:bookmarkEnd w:id="1687"/>
      <w:bookmarkEnd w:id="1688"/>
      <w:bookmarkEnd w:id="1689"/>
      <w:bookmarkEnd w:id="1690"/>
      <w:bookmarkEnd w:id="1691"/>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2" w:name="_Toc25073985"/>
      <w:bookmarkStart w:id="1693" w:name="_Toc34063175"/>
      <w:bookmarkStart w:id="1694" w:name="_Toc43120158"/>
      <w:bookmarkStart w:id="1695" w:name="_Toc49768215"/>
      <w:bookmarkStart w:id="1696" w:name="_Toc56434390"/>
      <w:bookmarkStart w:id="1697" w:name="_Toc67687969"/>
      <w:r w:rsidRPr="00DB011A">
        <w:rPr>
          <w:lang w:val="en-US"/>
        </w:rPr>
        <w:t>6.1.6.3.8</w:t>
      </w:r>
      <w:r w:rsidRPr="00DB011A">
        <w:rPr>
          <w:lang w:val="en-US"/>
        </w:rPr>
        <w:tab/>
        <w:t>Enumeration: Cause</w:t>
      </w:r>
      <w:bookmarkEnd w:id="1692"/>
      <w:bookmarkEnd w:id="1693"/>
      <w:bookmarkEnd w:id="1694"/>
      <w:bookmarkEnd w:id="1695"/>
      <w:bookmarkEnd w:id="1696"/>
      <w:bookmarkEnd w:id="1697"/>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bl>
    <w:p w14:paraId="4F3977FB" w14:textId="77777777" w:rsidR="00FA3B9B" w:rsidRDefault="00FA3B9B" w:rsidP="00FA3B9B"/>
    <w:p w14:paraId="6ABCC248" w14:textId="77777777" w:rsidR="00FA3B9B" w:rsidRPr="00BC662F" w:rsidRDefault="00FA3B9B" w:rsidP="00FA3B9B">
      <w:pPr>
        <w:pStyle w:val="Heading5"/>
      </w:pPr>
      <w:bookmarkStart w:id="1698" w:name="_Toc25073986"/>
      <w:bookmarkStart w:id="1699" w:name="_Toc34063176"/>
      <w:bookmarkStart w:id="1700" w:name="_Toc43120159"/>
      <w:bookmarkStart w:id="1701" w:name="_Toc49768216"/>
      <w:bookmarkStart w:id="1702" w:name="_Toc56434391"/>
      <w:bookmarkStart w:id="1703" w:name="_Toc67687970"/>
      <w:r>
        <w:t>6.1.6.3.9</w:t>
      </w:r>
      <w:r w:rsidRPr="00BC662F">
        <w:tab/>
        <w:t xml:space="preserve">Enumeration: </w:t>
      </w:r>
      <w:r>
        <w:t>ResourceStatus</w:t>
      </w:r>
      <w:bookmarkEnd w:id="1698"/>
      <w:bookmarkEnd w:id="1699"/>
      <w:bookmarkEnd w:id="1700"/>
      <w:bookmarkEnd w:id="1701"/>
      <w:bookmarkEnd w:id="1702"/>
      <w:bookmarkEnd w:id="170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04" w:name="_Toc25073987"/>
      <w:bookmarkStart w:id="1705" w:name="_Toc34063177"/>
      <w:bookmarkStart w:id="1706" w:name="_Toc43120160"/>
      <w:bookmarkStart w:id="1707" w:name="_Toc49768217"/>
      <w:bookmarkStart w:id="1708" w:name="_Toc56434392"/>
      <w:bookmarkStart w:id="1709" w:name="_Toc67687971"/>
      <w:r>
        <w:t>6.1.6.3.10</w:t>
      </w:r>
      <w:r w:rsidRPr="00BC662F">
        <w:tab/>
        <w:t xml:space="preserve">Enumeration: </w:t>
      </w:r>
      <w:r>
        <w:t>DnnSelectionMode</w:t>
      </w:r>
      <w:bookmarkEnd w:id="1704"/>
      <w:bookmarkEnd w:id="1705"/>
      <w:bookmarkEnd w:id="1706"/>
      <w:bookmarkEnd w:id="1707"/>
      <w:bookmarkEnd w:id="1708"/>
      <w:bookmarkEnd w:id="170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77777777" w:rsidR="00FA3B9B" w:rsidRDefault="00FA3B9B" w:rsidP="007B3D37">
            <w:pPr>
              <w:pStyle w:val="TAL"/>
            </w:pPr>
            <w:r>
              <w:t>UE or network provided DNN,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7777777" w:rsidR="00FA3B9B" w:rsidRPr="00AC60A1" w:rsidRDefault="00FA3B9B" w:rsidP="007B3D37">
            <w:pPr>
              <w:pStyle w:val="TAL"/>
              <w:rPr>
                <w:lang w:val="en-US"/>
              </w:rPr>
            </w:pPr>
            <w:r>
              <w:rPr>
                <w:lang w:val="en-US"/>
              </w:rPr>
              <w:t>UE provided DNN,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77777777" w:rsidR="00FA3B9B" w:rsidRDefault="00FA3B9B" w:rsidP="007B3D37">
            <w:pPr>
              <w:pStyle w:val="TAL"/>
              <w:rPr>
                <w:lang w:val="en-US"/>
              </w:rPr>
            </w:pPr>
            <w:r>
              <w:rPr>
                <w:lang w:val="en-US"/>
              </w:rPr>
              <w:t>Network provided DNN,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0" w:name="_Toc25073988"/>
      <w:bookmarkStart w:id="1711" w:name="_Toc34063178"/>
      <w:bookmarkStart w:id="1712" w:name="_Toc43120161"/>
      <w:bookmarkStart w:id="1713" w:name="_Toc49768218"/>
      <w:bookmarkStart w:id="1714" w:name="_Toc56434393"/>
      <w:bookmarkStart w:id="1715" w:name="_Toc67687972"/>
      <w:r>
        <w:t>6.1.6.3.11</w:t>
      </w:r>
      <w:r w:rsidRPr="00BC662F">
        <w:tab/>
        <w:t xml:space="preserve">Enumeration: </w:t>
      </w:r>
      <w:r>
        <w:t>EpsInterworkingIndication</w:t>
      </w:r>
      <w:bookmarkEnd w:id="1710"/>
      <w:bookmarkEnd w:id="1711"/>
      <w:bookmarkEnd w:id="1712"/>
      <w:bookmarkEnd w:id="1713"/>
      <w:bookmarkEnd w:id="1714"/>
      <w:bookmarkEnd w:id="1715"/>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716" w:name="_Toc25073989"/>
      <w:bookmarkStart w:id="1717" w:name="_Toc34063179"/>
      <w:bookmarkStart w:id="1718" w:name="_Toc43120162"/>
      <w:bookmarkStart w:id="1719" w:name="_Toc49768219"/>
      <w:bookmarkStart w:id="1720" w:name="_Toc56434394"/>
      <w:bookmarkStart w:id="1721" w:name="_Toc67687973"/>
      <w:r>
        <w:lastRenderedPageBreak/>
        <w:t>6.1.6.3.12</w:t>
      </w:r>
      <w:r>
        <w:tab/>
        <w:t>Enumeration: N2SmInfoType</w:t>
      </w:r>
      <w:bookmarkEnd w:id="1716"/>
      <w:bookmarkEnd w:id="1717"/>
      <w:bookmarkEnd w:id="1718"/>
      <w:bookmarkEnd w:id="1719"/>
      <w:bookmarkEnd w:id="1720"/>
      <w:bookmarkEnd w:id="172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22" w:name="_Hlk521595594"/>
            <w:r>
              <w:t>"HANDOVER_PREP_FAIL"</w:t>
            </w:r>
            <w:bookmarkEnd w:id="1722"/>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3" w:name="_Toc25073990"/>
      <w:bookmarkStart w:id="1724" w:name="_Toc34063180"/>
      <w:bookmarkStart w:id="1725" w:name="_Toc43120163"/>
      <w:bookmarkStart w:id="1726" w:name="_Toc49768220"/>
      <w:bookmarkStart w:id="1727" w:name="_Toc56434395"/>
      <w:bookmarkStart w:id="1728" w:name="_Toc67687974"/>
      <w:r>
        <w:t>6.1.6.3.13</w:t>
      </w:r>
      <w:r>
        <w:tab/>
        <w:t>Enumeration: MaxIntegrityProtectedDataRate</w:t>
      </w:r>
      <w:bookmarkEnd w:id="1723"/>
      <w:bookmarkEnd w:id="1724"/>
      <w:bookmarkEnd w:id="1725"/>
      <w:bookmarkEnd w:id="1726"/>
      <w:bookmarkEnd w:id="1727"/>
      <w:bookmarkEnd w:id="172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29" w:name="_Toc25073991"/>
      <w:bookmarkStart w:id="1730" w:name="_Toc34063181"/>
      <w:bookmarkStart w:id="1731" w:name="_Toc43120164"/>
      <w:bookmarkStart w:id="1732" w:name="_Toc49768221"/>
      <w:bookmarkStart w:id="1733" w:name="_Toc56434396"/>
      <w:bookmarkStart w:id="1734" w:name="_Toc67687975"/>
      <w:r>
        <w:t>6.1.6.3.14</w:t>
      </w:r>
      <w:r>
        <w:tab/>
        <w:t>Enumeration: MaReleaseInd</w:t>
      </w:r>
      <w:r>
        <w:rPr>
          <w:rFonts w:hint="eastAsia"/>
          <w:lang w:eastAsia="zh-CN"/>
        </w:rPr>
        <w:t>ication</w:t>
      </w:r>
      <w:bookmarkEnd w:id="1729"/>
      <w:bookmarkEnd w:id="1730"/>
      <w:bookmarkEnd w:id="1731"/>
      <w:bookmarkEnd w:id="1732"/>
      <w:bookmarkEnd w:id="1733"/>
      <w:bookmarkEnd w:id="173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35" w:name="_Toc25073992"/>
      <w:bookmarkStart w:id="1736" w:name="_Toc34063182"/>
      <w:bookmarkStart w:id="1737" w:name="_Toc43120165"/>
      <w:bookmarkStart w:id="1738" w:name="_Toc49768222"/>
      <w:bookmarkStart w:id="1739" w:name="_Toc56434397"/>
      <w:bookmarkStart w:id="1740" w:name="_Toc67687976"/>
      <w:r>
        <w:t>6.1.6.3.15</w:t>
      </w:r>
      <w:r w:rsidRPr="00BC662F">
        <w:tab/>
        <w:t xml:space="preserve">Enumeration: </w:t>
      </w:r>
      <w:r>
        <w:t>SmContextType</w:t>
      </w:r>
      <w:bookmarkEnd w:id="1735"/>
      <w:bookmarkEnd w:id="1736"/>
      <w:bookmarkEnd w:id="1737"/>
      <w:bookmarkEnd w:id="1738"/>
      <w:bookmarkEnd w:id="1739"/>
      <w:bookmarkEnd w:id="174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41" w:name="_Toc25073993"/>
      <w:bookmarkStart w:id="1742" w:name="_Toc34063183"/>
      <w:bookmarkStart w:id="1743" w:name="_Toc43120166"/>
      <w:bookmarkStart w:id="1744" w:name="_Toc49768223"/>
      <w:bookmarkStart w:id="1745" w:name="_Toc56434398"/>
      <w:bookmarkStart w:id="1746" w:name="_Toc67687977"/>
      <w:r>
        <w:t>6.1.6.3.16</w:t>
      </w:r>
      <w:r w:rsidRPr="00BC662F">
        <w:tab/>
        <w:t xml:space="preserve">Enumeration: </w:t>
      </w:r>
      <w:r>
        <w:t>PsaIndication</w:t>
      </w:r>
      <w:bookmarkEnd w:id="1741"/>
      <w:bookmarkEnd w:id="1742"/>
      <w:bookmarkEnd w:id="1743"/>
      <w:bookmarkEnd w:id="1744"/>
      <w:bookmarkEnd w:id="1745"/>
      <w:bookmarkEnd w:id="1746"/>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747" w:name="_Toc25073994"/>
      <w:bookmarkStart w:id="1748" w:name="_Toc34063184"/>
      <w:bookmarkStart w:id="1749" w:name="_Toc43120167"/>
      <w:bookmarkStart w:id="1750" w:name="_Toc49768224"/>
      <w:bookmarkStart w:id="1751" w:name="_Toc56434399"/>
      <w:bookmarkStart w:id="1752" w:name="_Toc67687978"/>
      <w:r>
        <w:t>6.1.6.3.17</w:t>
      </w:r>
      <w:r w:rsidRPr="00BC662F">
        <w:tab/>
        <w:t xml:space="preserve">Enumeration: </w:t>
      </w:r>
      <w:r>
        <w:t>N4MessageType</w:t>
      </w:r>
      <w:bookmarkEnd w:id="1747"/>
      <w:bookmarkEnd w:id="1748"/>
      <w:bookmarkEnd w:id="1749"/>
      <w:bookmarkEnd w:id="1750"/>
      <w:bookmarkEnd w:id="1751"/>
      <w:bookmarkEnd w:id="175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3" w:name="_Toc25073995"/>
      <w:bookmarkStart w:id="1754" w:name="_Toc34063185"/>
      <w:bookmarkStart w:id="1755" w:name="_Toc43120168"/>
      <w:bookmarkStart w:id="1756" w:name="_Toc49768225"/>
      <w:bookmarkStart w:id="1757" w:name="_Toc56434400"/>
      <w:bookmarkStart w:id="1758" w:name="_Toc67687979"/>
      <w:r>
        <w:t>6.1.6.3.18</w:t>
      </w:r>
      <w:r>
        <w:tab/>
        <w:t xml:space="preserve">Enumeration: </w:t>
      </w:r>
      <w:r>
        <w:rPr>
          <w:rFonts w:hint="eastAsia"/>
          <w:lang w:eastAsia="zh-CN"/>
        </w:rPr>
        <w:t>QosFlowAccessType</w:t>
      </w:r>
      <w:bookmarkEnd w:id="1753"/>
      <w:bookmarkEnd w:id="1754"/>
      <w:bookmarkEnd w:id="1755"/>
      <w:bookmarkEnd w:id="1756"/>
      <w:bookmarkEnd w:id="1757"/>
      <w:bookmarkEnd w:id="175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59" w:name="_Toc34063186"/>
      <w:bookmarkStart w:id="1760" w:name="_Toc43120169"/>
      <w:bookmarkStart w:id="1761" w:name="_Toc49768226"/>
      <w:bookmarkStart w:id="1762" w:name="_Toc56434401"/>
      <w:bookmarkStart w:id="1763" w:name="_Toc67687980"/>
      <w:r>
        <w:t>6.1.6.3.19</w:t>
      </w:r>
      <w:r>
        <w:tab/>
        <w:t>Enumeration: UnavailableAccessInd</w:t>
      </w:r>
      <w:r>
        <w:rPr>
          <w:rFonts w:hint="eastAsia"/>
          <w:lang w:eastAsia="zh-CN"/>
        </w:rPr>
        <w:t>ication</w:t>
      </w:r>
      <w:bookmarkEnd w:id="1759"/>
      <w:bookmarkEnd w:id="1760"/>
      <w:bookmarkEnd w:id="1761"/>
      <w:bookmarkEnd w:id="1762"/>
      <w:bookmarkEnd w:id="176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4" w:name="_Toc43120170"/>
      <w:bookmarkStart w:id="1765" w:name="_Toc49768227"/>
      <w:bookmarkStart w:id="1766" w:name="_Toc56434402"/>
      <w:bookmarkStart w:id="1767" w:name="_Toc67687981"/>
      <w:r>
        <w:t>6.1.6.3.20</w:t>
      </w:r>
      <w:r>
        <w:tab/>
        <w:t>Enumeration: Protection</w:t>
      </w:r>
      <w:r w:rsidRPr="001D2E49">
        <w:t>Result</w:t>
      </w:r>
      <w:bookmarkEnd w:id="1764"/>
      <w:bookmarkEnd w:id="1765"/>
      <w:bookmarkEnd w:id="1766"/>
      <w:bookmarkEnd w:id="176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68" w:name="_Toc43120171"/>
      <w:bookmarkStart w:id="1769" w:name="_Toc49768228"/>
      <w:bookmarkStart w:id="1770" w:name="_Toc56434403"/>
      <w:bookmarkStart w:id="1771" w:name="_Toc67687982"/>
      <w:r>
        <w:t>6.1.6.3.21</w:t>
      </w:r>
      <w:r>
        <w:tab/>
        <w:t xml:space="preserve">Enumeration: </w:t>
      </w:r>
      <w:r>
        <w:rPr>
          <w:lang w:val="en-US" w:eastAsia="zh-CN"/>
        </w:rPr>
        <w:t>QosMonitoringReq</w:t>
      </w:r>
      <w:bookmarkEnd w:id="1768"/>
      <w:bookmarkEnd w:id="1769"/>
      <w:bookmarkEnd w:id="1770"/>
      <w:bookmarkEnd w:id="177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2" w:name="_Toc67687983"/>
      <w:r>
        <w:t>6.1.6.3.22</w:t>
      </w:r>
      <w:r>
        <w:tab/>
        <w:t xml:space="preserve">Enumeration: </w:t>
      </w:r>
      <w:r>
        <w:rPr>
          <w:lang w:val="en-US" w:eastAsia="zh-CN"/>
        </w:rPr>
        <w:t>Rsn</w:t>
      </w:r>
      <w:bookmarkEnd w:id="177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FA3B9B">
      <w:pPr>
        <w:pStyle w:val="Heading4"/>
      </w:pPr>
      <w:bookmarkStart w:id="1773" w:name="_Toc25073996"/>
      <w:bookmarkStart w:id="1774" w:name="_Toc34063187"/>
      <w:bookmarkStart w:id="1775" w:name="_Toc43120172"/>
      <w:bookmarkStart w:id="1776" w:name="_Toc49768229"/>
      <w:bookmarkStart w:id="1777" w:name="_Toc56434404"/>
      <w:bookmarkStart w:id="1778" w:name="_Toc67687984"/>
      <w:r>
        <w:t>6.1.6.4</w:t>
      </w:r>
      <w:r>
        <w:tab/>
        <w:t>Binary data</w:t>
      </w:r>
      <w:bookmarkEnd w:id="1773"/>
      <w:bookmarkEnd w:id="1774"/>
      <w:bookmarkEnd w:id="1775"/>
      <w:bookmarkEnd w:id="1776"/>
      <w:bookmarkEnd w:id="1777"/>
      <w:bookmarkEnd w:id="1778"/>
    </w:p>
    <w:p w14:paraId="2679EA13" w14:textId="77777777" w:rsidR="00FA3B9B" w:rsidRDefault="00FA3B9B" w:rsidP="00FA3B9B">
      <w:pPr>
        <w:pStyle w:val="Heading5"/>
        <w:rPr>
          <w:lang w:val="en-US"/>
        </w:rPr>
      </w:pPr>
      <w:bookmarkStart w:id="1779" w:name="_Toc25073997"/>
      <w:bookmarkStart w:id="1780" w:name="_Toc34063188"/>
      <w:bookmarkStart w:id="1781" w:name="_Toc43120173"/>
      <w:bookmarkStart w:id="1782" w:name="_Toc49768230"/>
      <w:bookmarkStart w:id="1783" w:name="_Toc56434405"/>
      <w:bookmarkStart w:id="1784" w:name="_Toc67687985"/>
      <w:r>
        <w:rPr>
          <w:lang w:val="en-US"/>
        </w:rPr>
        <w:t>6.1.6.4.1</w:t>
      </w:r>
      <w:r>
        <w:rPr>
          <w:lang w:val="en-US"/>
        </w:rPr>
        <w:tab/>
        <w:t>Introduction</w:t>
      </w:r>
      <w:bookmarkEnd w:id="1779"/>
      <w:bookmarkEnd w:id="1780"/>
      <w:bookmarkEnd w:id="1781"/>
      <w:bookmarkEnd w:id="1782"/>
      <w:bookmarkEnd w:id="1783"/>
      <w:bookmarkEnd w:id="178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85" w:name="_Toc25073998"/>
      <w:bookmarkStart w:id="1786" w:name="_Toc34063189"/>
      <w:bookmarkStart w:id="1787" w:name="_Toc43120174"/>
      <w:bookmarkStart w:id="1788" w:name="_Toc49768231"/>
      <w:bookmarkStart w:id="1789" w:name="_Toc56434406"/>
      <w:bookmarkStart w:id="1790" w:name="_Toc67687986"/>
      <w:r>
        <w:rPr>
          <w:lang w:val="en-US"/>
        </w:rPr>
        <w:t>6.1.6.4.2</w:t>
      </w:r>
      <w:r>
        <w:rPr>
          <w:lang w:val="en-US"/>
        </w:rPr>
        <w:tab/>
        <w:t>N1 SM Message</w:t>
      </w:r>
      <w:bookmarkEnd w:id="1785"/>
      <w:bookmarkEnd w:id="1786"/>
      <w:bookmarkEnd w:id="1787"/>
      <w:bookmarkEnd w:id="1788"/>
      <w:bookmarkEnd w:id="1789"/>
      <w:bookmarkEnd w:id="179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1" w:name="_Toc25073999"/>
      <w:bookmarkStart w:id="1792" w:name="_Toc34063190"/>
      <w:bookmarkStart w:id="1793" w:name="_Toc43120175"/>
      <w:bookmarkStart w:id="1794" w:name="_Toc49768232"/>
      <w:bookmarkStart w:id="1795" w:name="_Toc56434407"/>
      <w:bookmarkStart w:id="1796" w:name="_Toc67687987"/>
      <w:r>
        <w:rPr>
          <w:lang w:val="en-US"/>
        </w:rPr>
        <w:t>6.1.6.4.3</w:t>
      </w:r>
      <w:r>
        <w:rPr>
          <w:lang w:val="en-US"/>
        </w:rPr>
        <w:tab/>
        <w:t>N2 SM Information</w:t>
      </w:r>
      <w:bookmarkEnd w:id="1791"/>
      <w:bookmarkEnd w:id="1792"/>
      <w:bookmarkEnd w:id="1793"/>
      <w:bookmarkEnd w:id="1794"/>
      <w:bookmarkEnd w:id="1795"/>
      <w:bookmarkEnd w:id="1796"/>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797" w:name="_Hlk496529654"/>
            <w:r>
              <w:rPr>
                <w:rFonts w:cs="Arial"/>
                <w:bCs/>
                <w:iCs/>
                <w:lang w:eastAsia="ja-JP"/>
              </w:rPr>
              <w:t>PDU Session Resource Release Response Transfer</w:t>
            </w:r>
            <w:bookmarkEnd w:id="1797"/>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798" w:name="_Toc25074000"/>
      <w:bookmarkStart w:id="1799" w:name="_Toc34063191"/>
      <w:bookmarkStart w:id="1800" w:name="_Toc43120176"/>
      <w:bookmarkStart w:id="1801" w:name="_Toc49768233"/>
      <w:bookmarkStart w:id="1802" w:name="_Toc56434408"/>
      <w:bookmarkStart w:id="1803" w:name="_Toc67687988"/>
      <w:r>
        <w:rPr>
          <w:lang w:val="en-US"/>
        </w:rPr>
        <w:t>6.1.6.4.4</w:t>
      </w:r>
      <w:r>
        <w:rPr>
          <w:lang w:val="en-US"/>
        </w:rPr>
        <w:tab/>
        <w:t xml:space="preserve">n1SmInfoFromUe, n1SmInfoToUe, </w:t>
      </w:r>
      <w:r>
        <w:t>unknownN1SmInfo</w:t>
      </w:r>
      <w:bookmarkEnd w:id="1798"/>
      <w:bookmarkEnd w:id="1799"/>
      <w:bookmarkEnd w:id="1800"/>
      <w:bookmarkEnd w:id="1801"/>
      <w:bookmarkEnd w:id="1802"/>
      <w:bookmarkEnd w:id="180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0A3D9E"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0A3D9E"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0A3D9E"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0A3D9E"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0A3D9E"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0A3D9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04" w:name="_Toc25074001"/>
      <w:bookmarkStart w:id="1805" w:name="_Toc34063192"/>
      <w:bookmarkStart w:id="1806" w:name="_Toc43120177"/>
      <w:bookmarkStart w:id="1807" w:name="_Toc49768234"/>
      <w:bookmarkStart w:id="1808" w:name="_Toc56434409"/>
      <w:bookmarkStart w:id="1809" w:name="_Toc67687989"/>
      <w:r>
        <w:rPr>
          <w:lang w:val="en-US"/>
        </w:rPr>
        <w:t>6.1.6.4.5</w:t>
      </w:r>
      <w:r>
        <w:rPr>
          <w:lang w:val="en-US"/>
        </w:rPr>
        <w:tab/>
        <w:t>N4 Message Payload</w:t>
      </w:r>
      <w:bookmarkEnd w:id="1804"/>
      <w:bookmarkEnd w:id="1805"/>
      <w:bookmarkEnd w:id="1806"/>
      <w:bookmarkEnd w:id="1807"/>
      <w:bookmarkEnd w:id="1808"/>
      <w:bookmarkEnd w:id="180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0" w:name="_Toc25074002"/>
      <w:bookmarkStart w:id="1811" w:name="_Toc34063193"/>
      <w:bookmarkStart w:id="1812" w:name="_Toc43120178"/>
      <w:bookmarkStart w:id="1813" w:name="_Toc49768235"/>
      <w:bookmarkStart w:id="1814" w:name="_Toc56434410"/>
      <w:bookmarkStart w:id="1815" w:name="_Toc67687990"/>
      <w:r>
        <w:rPr>
          <w:lang w:val="en-US"/>
        </w:rPr>
        <w:t>6.1.6.4.6</w:t>
      </w:r>
      <w:r>
        <w:rPr>
          <w:lang w:val="en-US"/>
        </w:rPr>
        <w:tab/>
        <w:t>Mobile Originated Data</w:t>
      </w:r>
      <w:bookmarkEnd w:id="1810"/>
      <w:bookmarkEnd w:id="1811"/>
      <w:bookmarkEnd w:id="1812"/>
      <w:bookmarkEnd w:id="1813"/>
      <w:bookmarkEnd w:id="1814"/>
      <w:bookmarkEnd w:id="181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16" w:name="_Toc34063194"/>
      <w:bookmarkStart w:id="1817" w:name="_Toc43120179"/>
      <w:bookmarkStart w:id="1818" w:name="_Toc49768236"/>
      <w:bookmarkStart w:id="1819" w:name="_Toc56434411"/>
      <w:bookmarkStart w:id="1820" w:name="_Toc67687991"/>
      <w:r>
        <w:rPr>
          <w:lang w:val="en-US"/>
        </w:rPr>
        <w:lastRenderedPageBreak/>
        <w:t>6.1.6.4.7</w:t>
      </w:r>
      <w:r>
        <w:rPr>
          <w:lang w:val="en-US"/>
        </w:rPr>
        <w:tab/>
        <w:t>Mobile Terminated Data</w:t>
      </w:r>
      <w:bookmarkEnd w:id="1816"/>
      <w:bookmarkEnd w:id="1817"/>
      <w:bookmarkEnd w:id="1818"/>
      <w:bookmarkEnd w:id="1819"/>
      <w:bookmarkEnd w:id="182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1" w:name="_Toc25074003"/>
      <w:bookmarkStart w:id="1822" w:name="_Toc34063195"/>
      <w:bookmarkStart w:id="1823" w:name="_Toc43120180"/>
      <w:bookmarkStart w:id="1824" w:name="_Toc49768237"/>
      <w:bookmarkStart w:id="1825" w:name="_Toc56434412"/>
      <w:bookmarkStart w:id="1826" w:name="_Toc67687992"/>
      <w:r>
        <w:t>6.1.7</w:t>
      </w:r>
      <w:r>
        <w:tab/>
        <w:t>Error Handling</w:t>
      </w:r>
      <w:bookmarkEnd w:id="1821"/>
      <w:bookmarkEnd w:id="1822"/>
      <w:bookmarkEnd w:id="1823"/>
      <w:bookmarkEnd w:id="1824"/>
      <w:bookmarkEnd w:id="1825"/>
      <w:bookmarkEnd w:id="1826"/>
    </w:p>
    <w:p w14:paraId="0A7C5A72" w14:textId="77777777" w:rsidR="00FA3B9B" w:rsidRDefault="00FA3B9B" w:rsidP="00FA3B9B">
      <w:pPr>
        <w:pStyle w:val="Heading4"/>
      </w:pPr>
      <w:bookmarkStart w:id="1827" w:name="_Toc25074004"/>
      <w:bookmarkStart w:id="1828" w:name="_Toc34063196"/>
      <w:bookmarkStart w:id="1829" w:name="_Toc43120181"/>
      <w:bookmarkStart w:id="1830" w:name="_Toc49768238"/>
      <w:bookmarkStart w:id="1831" w:name="_Toc56434413"/>
      <w:bookmarkStart w:id="1832" w:name="_Toc67687993"/>
      <w:r>
        <w:t>6.1.7.1</w:t>
      </w:r>
      <w:r>
        <w:tab/>
        <w:t>General</w:t>
      </w:r>
      <w:bookmarkEnd w:id="1827"/>
      <w:bookmarkEnd w:id="1828"/>
      <w:bookmarkEnd w:id="1829"/>
      <w:bookmarkEnd w:id="1830"/>
      <w:bookmarkEnd w:id="1831"/>
      <w:bookmarkEnd w:id="183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33" w:name="_Toc25074005"/>
      <w:bookmarkStart w:id="1834" w:name="_Toc34063197"/>
      <w:bookmarkStart w:id="1835" w:name="_Toc43120182"/>
      <w:bookmarkStart w:id="1836" w:name="_Toc49768239"/>
      <w:bookmarkStart w:id="1837" w:name="_Toc56434414"/>
      <w:bookmarkStart w:id="1838" w:name="_Toc67687994"/>
      <w:r>
        <w:t>6.1.7.2</w:t>
      </w:r>
      <w:r>
        <w:tab/>
        <w:t>Protocol Errors</w:t>
      </w:r>
      <w:bookmarkEnd w:id="1833"/>
      <w:bookmarkEnd w:id="1834"/>
      <w:bookmarkEnd w:id="1835"/>
      <w:bookmarkEnd w:id="1836"/>
      <w:bookmarkEnd w:id="1837"/>
      <w:bookmarkEnd w:id="1838"/>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39" w:name="_Toc25074006"/>
      <w:bookmarkStart w:id="1840" w:name="_Toc34063198"/>
      <w:bookmarkStart w:id="1841" w:name="_Toc43120183"/>
      <w:bookmarkStart w:id="1842" w:name="_Toc49768240"/>
      <w:bookmarkStart w:id="1843" w:name="_Toc56434415"/>
      <w:bookmarkStart w:id="1844" w:name="_Toc67687995"/>
      <w:r>
        <w:t>6.1.7.3</w:t>
      </w:r>
      <w:r>
        <w:tab/>
        <w:t>Application Errors</w:t>
      </w:r>
      <w:bookmarkEnd w:id="1839"/>
      <w:bookmarkEnd w:id="1840"/>
      <w:bookmarkEnd w:id="1841"/>
      <w:bookmarkEnd w:id="1842"/>
      <w:bookmarkEnd w:id="1843"/>
      <w:bookmarkEnd w:id="184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45"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45"/>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46" w:name="_Toc25074007"/>
      <w:bookmarkStart w:id="1847" w:name="_Toc34063199"/>
      <w:bookmarkStart w:id="1848" w:name="_Toc43120184"/>
      <w:bookmarkStart w:id="1849" w:name="_Toc49768241"/>
      <w:bookmarkStart w:id="1850" w:name="_Toc56434416"/>
      <w:bookmarkStart w:id="1851" w:name="_Toc67687996"/>
      <w:r>
        <w:t>6.1.8</w:t>
      </w:r>
      <w:r>
        <w:tab/>
        <w:t>Feature Negotiation</w:t>
      </w:r>
      <w:bookmarkEnd w:id="1846"/>
      <w:bookmarkEnd w:id="1847"/>
      <w:bookmarkEnd w:id="1848"/>
      <w:bookmarkEnd w:id="1849"/>
      <w:bookmarkEnd w:id="1850"/>
      <w:bookmarkEnd w:id="1851"/>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1EB4EAA9" w14:textId="77777777" w:rsidR="001C3A1E" w:rsidRDefault="001C3A1E" w:rsidP="001C3A1E">
            <w:pPr>
              <w:pStyle w:val="TAL"/>
            </w:pPr>
            <w:r>
              <w:t xml:space="preserve">Dual Connectivity based end to end Redundant User Plane Paths </w:t>
            </w:r>
          </w:p>
          <w:p w14:paraId="1D9B27BE" w14:textId="77777777" w:rsidR="001C3A1E" w:rsidRDefault="001C3A1E" w:rsidP="001C3A1E">
            <w:pPr>
              <w:pStyle w:val="TAL"/>
            </w:pPr>
          </w:p>
          <w:p w14:paraId="64506F66" w14:textId="77777777" w:rsidR="001C3A1E" w:rsidRDefault="001C3A1E" w:rsidP="001C3A1E">
            <w:pPr>
              <w:pStyle w:val="TAL"/>
            </w:pPr>
            <w:r>
              <w:t>An NF service consumer (e.g. I-SMF) and SMF that supports this feature shall support the procedures specified in clause 5.33.2.1 of 3GPP TS </w:t>
            </w:r>
            <w:r w:rsidRPr="005E4D39">
              <w:t>23.501 [2]</w:t>
            </w:r>
            <w:r>
              <w:t xml:space="preserve">. </w:t>
            </w:r>
            <w:r w:rsidRPr="003B5446">
              <w:t xml:space="preserve"> </w:t>
            </w:r>
          </w:p>
          <w:p w14:paraId="6A33FD15" w14:textId="77777777"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2" w:name="_Toc25074008"/>
      <w:bookmarkStart w:id="1853" w:name="_Toc34063200"/>
      <w:bookmarkStart w:id="1854" w:name="_Toc43120185"/>
      <w:bookmarkStart w:id="1855" w:name="_Toc49768242"/>
      <w:bookmarkStart w:id="1856" w:name="_Toc56434417"/>
      <w:bookmarkStart w:id="1857" w:name="_Toc67687997"/>
      <w:r>
        <w:rPr>
          <w:lang w:val="en-US"/>
        </w:rPr>
        <w:t>6.1.9</w:t>
      </w:r>
      <w:r>
        <w:rPr>
          <w:lang w:val="en-US"/>
        </w:rPr>
        <w:tab/>
        <w:t>Security</w:t>
      </w:r>
      <w:bookmarkEnd w:id="1852"/>
      <w:bookmarkEnd w:id="1853"/>
      <w:bookmarkEnd w:id="1854"/>
      <w:bookmarkEnd w:id="1855"/>
      <w:bookmarkEnd w:id="1856"/>
      <w:bookmarkEnd w:id="1857"/>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58" w:name="_Toc56434418"/>
      <w:bookmarkStart w:id="1859" w:name="_Toc67687998"/>
      <w:r>
        <w:rPr>
          <w:lang w:val="en-US"/>
        </w:rPr>
        <w:t>6.1.10</w:t>
      </w:r>
      <w:r>
        <w:rPr>
          <w:lang w:val="en-US"/>
        </w:rPr>
        <w:tab/>
        <w:t>HTTP redirection</w:t>
      </w:r>
      <w:bookmarkEnd w:id="1858"/>
      <w:bookmarkEnd w:id="1859"/>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0" w:name="_Toc25074009"/>
      <w:bookmarkStart w:id="1861" w:name="_Toc34063201"/>
      <w:bookmarkStart w:id="1862" w:name="_Toc43120186"/>
      <w:bookmarkStart w:id="1863" w:name="_Toc49768243"/>
      <w:bookmarkStart w:id="1864" w:name="_Toc56434419"/>
      <w:bookmarkStart w:id="1865" w:name="_Toc67687999"/>
      <w:r w:rsidRPr="004D3578">
        <w:lastRenderedPageBreak/>
        <w:t>Annex A (normative):</w:t>
      </w:r>
      <w:r w:rsidRPr="004D3578">
        <w:br/>
      </w:r>
      <w:r>
        <w:t>OpenAPI specification</w:t>
      </w:r>
      <w:bookmarkEnd w:id="1860"/>
      <w:bookmarkEnd w:id="1861"/>
      <w:bookmarkEnd w:id="1862"/>
      <w:bookmarkEnd w:id="1863"/>
      <w:bookmarkEnd w:id="1864"/>
      <w:bookmarkEnd w:id="1865"/>
    </w:p>
    <w:p w14:paraId="3C94DF02" w14:textId="77777777" w:rsidR="00FA3B9B" w:rsidRDefault="00FA3B9B" w:rsidP="00FA3B9B">
      <w:pPr>
        <w:pStyle w:val="Heading2"/>
      </w:pPr>
      <w:bookmarkStart w:id="1866" w:name="_Toc25074010"/>
      <w:bookmarkStart w:id="1867" w:name="_Toc34063202"/>
      <w:bookmarkStart w:id="1868" w:name="_Toc43120187"/>
      <w:bookmarkStart w:id="1869" w:name="_Toc49768244"/>
      <w:bookmarkStart w:id="1870" w:name="_Toc56434420"/>
      <w:bookmarkStart w:id="1871" w:name="_Toc67688000"/>
      <w:r>
        <w:t>A.1</w:t>
      </w:r>
      <w:r>
        <w:tab/>
        <w:t>General</w:t>
      </w:r>
      <w:bookmarkEnd w:id="1866"/>
      <w:bookmarkEnd w:id="1867"/>
      <w:bookmarkEnd w:id="1868"/>
      <w:bookmarkEnd w:id="1869"/>
      <w:bookmarkEnd w:id="1870"/>
      <w:bookmarkEnd w:id="187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72" w:name="_Toc25074011"/>
      <w:bookmarkStart w:id="1873" w:name="_Toc34063203"/>
      <w:bookmarkStart w:id="1874" w:name="_Toc43120188"/>
      <w:bookmarkStart w:id="1875" w:name="_Toc49768245"/>
      <w:bookmarkStart w:id="1876" w:name="_Toc56434421"/>
      <w:bookmarkStart w:id="1877" w:name="_Toc67688001"/>
      <w:r>
        <w:t>A.2</w:t>
      </w:r>
      <w:r>
        <w:tab/>
        <w:t>Nsmf_PDUSession API</w:t>
      </w:r>
      <w:bookmarkEnd w:id="1872"/>
      <w:bookmarkEnd w:id="1873"/>
      <w:bookmarkEnd w:id="1874"/>
      <w:bookmarkEnd w:id="1875"/>
      <w:bookmarkEnd w:id="1876"/>
      <w:bookmarkEnd w:id="1877"/>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154BFF94"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1.2.0-alpha.1</w:t>
      </w:r>
      <w:r w:rsidR="00595136"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1F9895ED" w:rsidR="00FA3B9B" w:rsidRDefault="00FA3B9B" w:rsidP="00FA3B9B">
      <w:pPr>
        <w:pStyle w:val="PL"/>
      </w:pPr>
      <w:r w:rsidRPr="00595136">
        <w:rPr>
          <w:lang w:val="en-US"/>
        </w:rPr>
        <w:t xml:space="preserve">    </w:t>
      </w:r>
      <w:r>
        <w:t>© 202</w:t>
      </w:r>
      <w:r w:rsidR="00595136">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7D159852"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595136">
        <w:rPr>
          <w:noProof w:val="0"/>
        </w:rPr>
        <w:t>7.0.0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64B3463F" w14:textId="755642C5"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44F9B67" w14:textId="77777777" w:rsidR="00B3601C" w:rsidRPr="003B2883" w:rsidRDefault="00B3601C" w:rsidP="00B3601C">
      <w:pPr>
        <w:pStyle w:val="PL"/>
      </w:pPr>
      <w:r w:rsidRPr="003B2883">
        <w:t xml:space="preserve">          </w:t>
      </w:r>
      <w:r>
        <w:t xml:space="preserve">        </w:t>
      </w:r>
      <w:r w:rsidRPr="003B2883">
        <w:t>content:</w:t>
      </w:r>
    </w:p>
    <w:p w14:paraId="7D097304" w14:textId="77777777" w:rsidR="00B3601C" w:rsidRPr="003B2883" w:rsidRDefault="00B3601C" w:rsidP="00B3601C">
      <w:pPr>
        <w:pStyle w:val="PL"/>
      </w:pPr>
      <w:r w:rsidRPr="003B2883">
        <w:t xml:space="preserve">            </w:t>
      </w:r>
      <w:r>
        <w:t xml:space="preserve">        </w:t>
      </w:r>
      <w:r w:rsidRPr="003B2883">
        <w:t>application/problem+json:</w:t>
      </w:r>
    </w:p>
    <w:p w14:paraId="6E8E4DEC" w14:textId="77777777" w:rsidR="00B3601C" w:rsidRPr="003B2883" w:rsidRDefault="00B3601C" w:rsidP="00B3601C">
      <w:pPr>
        <w:pStyle w:val="PL"/>
      </w:pPr>
      <w:r w:rsidRPr="003B2883">
        <w:t xml:space="preserve">              </w:t>
      </w:r>
      <w:r>
        <w:t xml:space="preserve">        </w:t>
      </w:r>
      <w:r w:rsidRPr="003B2883">
        <w:t>schema:</w:t>
      </w:r>
    </w:p>
    <w:p w14:paraId="094C828B" w14:textId="12F0D138" w:rsidR="00B3601C" w:rsidRPr="000B376D" w:rsidRDefault="00B3601C" w:rsidP="00FA3B9B">
      <w:pPr>
        <w:pStyle w:val="PL"/>
      </w:pPr>
      <w:r w:rsidRPr="003B2883">
        <w:t xml:space="preserve">                </w:t>
      </w:r>
      <w:r>
        <w:t xml:space="preserve">        </w:t>
      </w:r>
      <w:r w:rsidRPr="003B2883">
        <w:t>$ref: 'TS29571_CommonData.yaml#/components/schemas/ProblemDetails'</w:t>
      </w:r>
    </w:p>
    <w:p w14:paraId="4C9AC3AA" w14:textId="77777777" w:rsidR="00FA3B9B" w:rsidRDefault="00FA3B9B" w:rsidP="00FA3B9B">
      <w:pPr>
        <w:pStyle w:val="PL"/>
      </w:pPr>
      <w:r>
        <w:t xml:space="preserve">          </w:t>
      </w:r>
      <w:r>
        <w:rPr>
          <w:rFonts w:hint="eastAsia"/>
          <w:lang w:eastAsia="zh-CN"/>
        </w:rPr>
        <w:t xml:space="preserve">        </w:t>
      </w:r>
      <w:r>
        <w:t>headers:</w:t>
      </w:r>
    </w:p>
    <w:p w14:paraId="6851365C" w14:textId="77777777" w:rsidR="00FA3B9B" w:rsidRDefault="00FA3B9B" w:rsidP="00FA3B9B">
      <w:pPr>
        <w:pStyle w:val="PL"/>
      </w:pPr>
      <w:r>
        <w:t xml:space="preserve">            </w:t>
      </w:r>
      <w:r>
        <w:rPr>
          <w:rFonts w:hint="eastAsia"/>
          <w:lang w:eastAsia="zh-CN"/>
        </w:rPr>
        <w:t xml:space="preserve">        </w:t>
      </w:r>
      <w:r>
        <w:t>Location:</w:t>
      </w:r>
    </w:p>
    <w:p w14:paraId="0E9F4CF4" w14:textId="77777777" w:rsidR="00FA3B9B" w:rsidRDefault="00FA3B9B" w:rsidP="00FA3B9B">
      <w:pPr>
        <w:pStyle w:val="PL"/>
        <w:rPr>
          <w:lang w:eastAsia="zh-CN"/>
        </w:rPr>
      </w:pPr>
      <w:r>
        <w:t xml:space="preserve">              </w:t>
      </w:r>
      <w:r>
        <w:rPr>
          <w:rFonts w:hint="eastAsia"/>
          <w:lang w:eastAsia="zh-CN"/>
        </w:rPr>
        <w:t xml:space="preserve">        </w:t>
      </w:r>
      <w:r>
        <w:t>required: true</w:t>
      </w:r>
    </w:p>
    <w:p w14:paraId="1057E4D7" w14:textId="77777777"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16F2C86D" w14:textId="77777777" w:rsidR="00FA3B9B" w:rsidRDefault="00FA3B9B" w:rsidP="00FA3B9B">
      <w:pPr>
        <w:pStyle w:val="PL"/>
      </w:pPr>
      <w:r>
        <w:t xml:space="preserve">              </w:t>
      </w:r>
      <w:r>
        <w:rPr>
          <w:rFonts w:hint="eastAsia"/>
          <w:lang w:eastAsia="zh-CN"/>
        </w:rPr>
        <w:t xml:space="preserve">        </w:t>
      </w:r>
      <w:r>
        <w:t>schema:</w:t>
      </w:r>
    </w:p>
    <w:p w14:paraId="7AFFB989" w14:textId="1AAC7F3F" w:rsidR="00FA3B9B" w:rsidRDefault="00FA3B9B" w:rsidP="00FA3B9B">
      <w:pPr>
        <w:pStyle w:val="PL"/>
      </w:pPr>
      <w:r>
        <w:t xml:space="preserve">                </w:t>
      </w:r>
      <w:r>
        <w:rPr>
          <w:rFonts w:hint="eastAsia"/>
          <w:lang w:eastAsia="zh-CN"/>
        </w:rPr>
        <w:t xml:space="preserve">        </w:t>
      </w:r>
      <w:r>
        <w:t>type: string</w:t>
      </w:r>
    </w:p>
    <w:p w14:paraId="3054F771" w14:textId="77777777" w:rsidR="00B3601C" w:rsidRDefault="00B3601C" w:rsidP="00B3601C">
      <w:pPr>
        <w:pStyle w:val="PL"/>
      </w:pPr>
      <w:r>
        <w:t xml:space="preserve">            </w:t>
      </w:r>
      <w:r>
        <w:rPr>
          <w:rFonts w:hint="eastAsia"/>
          <w:lang w:eastAsia="zh-CN"/>
        </w:rPr>
        <w:t xml:space="preserve">        </w:t>
      </w:r>
      <w:r>
        <w:t>3gpp-Sbi-Target-Nf-Id:</w:t>
      </w:r>
    </w:p>
    <w:p w14:paraId="46A57C8C"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55A7E02C" w14:textId="77777777" w:rsidR="00B3601C" w:rsidRDefault="00B3601C" w:rsidP="00B3601C">
      <w:pPr>
        <w:pStyle w:val="PL"/>
      </w:pPr>
      <w:r>
        <w:t xml:space="preserve">              </w:t>
      </w:r>
      <w:r>
        <w:rPr>
          <w:rFonts w:hint="eastAsia"/>
          <w:lang w:eastAsia="zh-CN"/>
        </w:rPr>
        <w:t xml:space="preserve">        </w:t>
      </w:r>
      <w:r>
        <w:t>schema:</w:t>
      </w:r>
    </w:p>
    <w:p w14:paraId="244FE59B" w14:textId="77777777" w:rsidR="00B3601C" w:rsidRDefault="00B3601C" w:rsidP="00B3601C">
      <w:pPr>
        <w:pStyle w:val="PL"/>
      </w:pPr>
      <w:r>
        <w:t xml:space="preserve">                </w:t>
      </w:r>
      <w:r>
        <w:rPr>
          <w:rFonts w:hint="eastAsia"/>
          <w:lang w:eastAsia="zh-CN"/>
        </w:rPr>
        <w:t xml:space="preserve">        </w:t>
      </w:r>
      <w:r>
        <w:t>type: string</w:t>
      </w:r>
    </w:p>
    <w:p w14:paraId="28283B2F" w14:textId="77777777" w:rsidR="00B3601C" w:rsidRPr="002E5CBA" w:rsidRDefault="00B3601C" w:rsidP="00B3601C">
      <w:pPr>
        <w:pStyle w:val="PL"/>
        <w:rPr>
          <w:lang w:val="en-US"/>
        </w:rPr>
      </w:pPr>
      <w:r w:rsidRPr="002E5CBA">
        <w:rPr>
          <w:lang w:val="en-US"/>
        </w:rPr>
        <w:t xml:space="preserve">                '</w:t>
      </w:r>
      <w:r>
        <w:rPr>
          <w:lang w:val="en-US"/>
        </w:rPr>
        <w:t>308</w:t>
      </w:r>
      <w:r w:rsidRPr="002E5CBA">
        <w:rPr>
          <w:lang w:val="en-US"/>
        </w:rPr>
        <w:t>':</w:t>
      </w:r>
    </w:p>
    <w:p w14:paraId="2A7345AE" w14:textId="7777777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permanent redirect</w:t>
      </w:r>
    </w:p>
    <w:p w14:paraId="2344E241" w14:textId="77777777" w:rsidR="00B3601C" w:rsidRPr="003B2883" w:rsidRDefault="00B3601C" w:rsidP="00B3601C">
      <w:pPr>
        <w:pStyle w:val="PL"/>
      </w:pPr>
      <w:r w:rsidRPr="003B2883">
        <w:t xml:space="preserve">          </w:t>
      </w:r>
      <w:r>
        <w:t xml:space="preserve">        </w:t>
      </w:r>
      <w:r w:rsidRPr="003B2883">
        <w:t>content:</w:t>
      </w:r>
    </w:p>
    <w:p w14:paraId="24A89A60" w14:textId="77777777" w:rsidR="00B3601C" w:rsidRPr="003B2883" w:rsidRDefault="00B3601C" w:rsidP="00B3601C">
      <w:pPr>
        <w:pStyle w:val="PL"/>
      </w:pPr>
      <w:r w:rsidRPr="003B2883">
        <w:t xml:space="preserve">            </w:t>
      </w:r>
      <w:r>
        <w:t xml:space="preserve">        </w:t>
      </w:r>
      <w:r w:rsidRPr="003B2883">
        <w:t>application/problem+json:</w:t>
      </w:r>
    </w:p>
    <w:p w14:paraId="733728A4" w14:textId="77777777" w:rsidR="00B3601C" w:rsidRPr="003B2883" w:rsidRDefault="00B3601C" w:rsidP="00B3601C">
      <w:pPr>
        <w:pStyle w:val="PL"/>
      </w:pPr>
      <w:r w:rsidRPr="003B2883">
        <w:t xml:space="preserve">              </w:t>
      </w:r>
      <w:r>
        <w:t xml:space="preserve">        </w:t>
      </w:r>
      <w:r w:rsidRPr="003B2883">
        <w:t>schema:</w:t>
      </w:r>
    </w:p>
    <w:p w14:paraId="261F1EA1" w14:textId="77777777" w:rsidR="00B3601C" w:rsidRPr="000B376D" w:rsidRDefault="00B3601C" w:rsidP="00B3601C">
      <w:pPr>
        <w:pStyle w:val="PL"/>
      </w:pPr>
      <w:r w:rsidRPr="003B2883">
        <w:t xml:space="preserve">                </w:t>
      </w:r>
      <w:r>
        <w:t xml:space="preserve">        </w:t>
      </w:r>
      <w:r w:rsidRPr="003B2883">
        <w:t>$ref: 'TS29571_CommonData.yaml#/components/schemas/ProblemDetails'</w:t>
      </w:r>
    </w:p>
    <w:p w14:paraId="12E6D47E" w14:textId="77777777" w:rsidR="00B3601C" w:rsidRDefault="00B3601C" w:rsidP="00B3601C">
      <w:pPr>
        <w:pStyle w:val="PL"/>
      </w:pPr>
      <w:r>
        <w:t xml:space="preserve">          </w:t>
      </w:r>
      <w:r>
        <w:rPr>
          <w:rFonts w:hint="eastAsia"/>
          <w:lang w:eastAsia="zh-CN"/>
        </w:rPr>
        <w:t xml:space="preserve">        </w:t>
      </w:r>
      <w:r>
        <w:t>headers:</w:t>
      </w:r>
    </w:p>
    <w:p w14:paraId="3C729C9F" w14:textId="77777777" w:rsidR="00B3601C" w:rsidRDefault="00B3601C" w:rsidP="00B3601C">
      <w:pPr>
        <w:pStyle w:val="PL"/>
      </w:pPr>
      <w:r>
        <w:t xml:space="preserve">            </w:t>
      </w:r>
      <w:r>
        <w:rPr>
          <w:rFonts w:hint="eastAsia"/>
          <w:lang w:eastAsia="zh-CN"/>
        </w:rPr>
        <w:t xml:space="preserve">        </w:t>
      </w:r>
      <w:r>
        <w:t>Location:</w:t>
      </w:r>
    </w:p>
    <w:p w14:paraId="13EF581B" w14:textId="77777777" w:rsidR="00B3601C" w:rsidRDefault="00B3601C" w:rsidP="00B3601C">
      <w:pPr>
        <w:pStyle w:val="PL"/>
        <w:rPr>
          <w:lang w:eastAsia="zh-CN"/>
        </w:rPr>
      </w:pPr>
      <w:r>
        <w:t xml:space="preserve">              </w:t>
      </w:r>
      <w:r>
        <w:rPr>
          <w:rFonts w:hint="eastAsia"/>
          <w:lang w:eastAsia="zh-CN"/>
        </w:rPr>
        <w:t xml:space="preserve">        </w:t>
      </w:r>
      <w:r>
        <w:t>required: true</w:t>
      </w:r>
    </w:p>
    <w:p w14:paraId="6013BD34" w14:textId="77777777" w:rsidR="00B3601C" w:rsidRDefault="00B3601C" w:rsidP="00B3601C">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704E52F9" w14:textId="77777777" w:rsidR="00B3601C" w:rsidRDefault="00B3601C" w:rsidP="00B3601C">
      <w:pPr>
        <w:pStyle w:val="PL"/>
      </w:pPr>
      <w:r>
        <w:t xml:space="preserve">              </w:t>
      </w:r>
      <w:r>
        <w:rPr>
          <w:rFonts w:hint="eastAsia"/>
          <w:lang w:eastAsia="zh-CN"/>
        </w:rPr>
        <w:t xml:space="preserve">        </w:t>
      </w:r>
      <w:r>
        <w:t>schema:</w:t>
      </w:r>
    </w:p>
    <w:p w14:paraId="07D2078E" w14:textId="77777777" w:rsidR="00B3601C" w:rsidRDefault="00B3601C" w:rsidP="00B3601C">
      <w:pPr>
        <w:pStyle w:val="PL"/>
      </w:pPr>
      <w:r>
        <w:t xml:space="preserve">                </w:t>
      </w:r>
      <w:r>
        <w:rPr>
          <w:rFonts w:hint="eastAsia"/>
          <w:lang w:eastAsia="zh-CN"/>
        </w:rPr>
        <w:t xml:space="preserve">        </w:t>
      </w:r>
      <w:r>
        <w:t>type: string</w:t>
      </w:r>
    </w:p>
    <w:p w14:paraId="1F78980C" w14:textId="77777777" w:rsidR="00B3601C" w:rsidRDefault="00B3601C" w:rsidP="00B3601C">
      <w:pPr>
        <w:pStyle w:val="PL"/>
      </w:pPr>
      <w:r>
        <w:t xml:space="preserve">            </w:t>
      </w:r>
      <w:r>
        <w:rPr>
          <w:rFonts w:hint="eastAsia"/>
          <w:lang w:eastAsia="zh-CN"/>
        </w:rPr>
        <w:t xml:space="preserve">        </w:t>
      </w:r>
      <w:r>
        <w:t>3gpp-Sbi-Target-Nf-Id:</w:t>
      </w:r>
    </w:p>
    <w:p w14:paraId="706DC672" w14:textId="77777777" w:rsidR="00B3601C" w:rsidRDefault="00B3601C" w:rsidP="00B3601C">
      <w:pPr>
        <w:pStyle w:val="PL"/>
        <w:rPr>
          <w:lang w:eastAsia="zh-CN"/>
        </w:rPr>
      </w:pPr>
      <w:r>
        <w:rPr>
          <w:rFonts w:hint="eastAsia"/>
          <w:lang w:eastAsia="zh-CN"/>
        </w:rPr>
        <w:t xml:space="preserve">                      </w:t>
      </w:r>
      <w:r>
        <w:t>description: 'Identifier of target NF (service) instance towards which the notification is redirected'</w:t>
      </w:r>
    </w:p>
    <w:p w14:paraId="3E62E532" w14:textId="77777777" w:rsidR="00B3601C" w:rsidRDefault="00B3601C" w:rsidP="00B3601C">
      <w:pPr>
        <w:pStyle w:val="PL"/>
      </w:pPr>
      <w:r>
        <w:t xml:space="preserve">              </w:t>
      </w:r>
      <w:r>
        <w:rPr>
          <w:rFonts w:hint="eastAsia"/>
          <w:lang w:eastAsia="zh-CN"/>
        </w:rPr>
        <w:t xml:space="preserve">        </w:t>
      </w:r>
      <w:r>
        <w:t>schema:</w:t>
      </w:r>
    </w:p>
    <w:p w14:paraId="669A4C3B" w14:textId="150806B1" w:rsidR="00B3601C" w:rsidRPr="000B376D" w:rsidRDefault="00B3601C" w:rsidP="00FA3B9B">
      <w:pPr>
        <w:pStyle w:val="PL"/>
      </w:pPr>
      <w:r>
        <w:t xml:space="preserve">                </w:t>
      </w:r>
      <w:r>
        <w:rPr>
          <w:rFonts w:hint="eastAsia"/>
          <w:lang w:eastAsia="zh-CN"/>
        </w:rPr>
        <w:t xml:space="preserve">        </w:t>
      </w:r>
      <w:r>
        <w:t>type: string</w:t>
      </w:r>
    </w:p>
    <w:p w14:paraId="3F7DC8F6" w14:textId="77777777" w:rsidR="00FA3B9B" w:rsidRDefault="00FA3B9B" w:rsidP="00FA3B9B">
      <w:pPr>
        <w:pStyle w:val="PL"/>
        <w:rPr>
          <w:lang w:val="en-US"/>
        </w:rPr>
      </w:pPr>
      <w:r w:rsidRPr="002E5CBA">
        <w:rPr>
          <w:lang w:val="en-US"/>
        </w:rPr>
        <w:lastRenderedPageBreak/>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41B5926B"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5D7EF916" w14:textId="7D9289B1" w:rsidR="00FA3B9B" w:rsidRDefault="00FA3B9B" w:rsidP="00FA3B9B">
      <w:pPr>
        <w:pStyle w:val="PL"/>
        <w:rPr>
          <w:lang w:val="en-US"/>
        </w:rPr>
      </w:pPr>
      <w:r w:rsidRPr="002E5CBA">
        <w:rPr>
          <w:lang w:val="en-US"/>
        </w:rPr>
        <w:t xml:space="preserve">          description: </w:t>
      </w:r>
      <w:r>
        <w:rPr>
          <w:lang w:val="en-US"/>
        </w:rPr>
        <w:t>temporary redirect</w:t>
      </w:r>
    </w:p>
    <w:p w14:paraId="6C56E466" w14:textId="77777777" w:rsidR="00B3601C" w:rsidRPr="003B2883" w:rsidRDefault="00B3601C" w:rsidP="00B3601C">
      <w:pPr>
        <w:pStyle w:val="PL"/>
      </w:pPr>
      <w:r w:rsidRPr="003B2883">
        <w:t xml:space="preserve">          content:</w:t>
      </w:r>
    </w:p>
    <w:p w14:paraId="5C851CBB" w14:textId="77777777" w:rsidR="00B3601C" w:rsidRPr="003B2883" w:rsidRDefault="00B3601C" w:rsidP="00B3601C">
      <w:pPr>
        <w:pStyle w:val="PL"/>
      </w:pPr>
      <w:r w:rsidRPr="003B2883">
        <w:t xml:space="preserve">            application/problem+json:</w:t>
      </w:r>
    </w:p>
    <w:p w14:paraId="79AC1F8D" w14:textId="77777777" w:rsidR="00B3601C" w:rsidRPr="003B2883" w:rsidRDefault="00B3601C" w:rsidP="00B3601C">
      <w:pPr>
        <w:pStyle w:val="PL"/>
      </w:pPr>
      <w:r w:rsidRPr="003B2883">
        <w:t xml:space="preserve">              schema:</w:t>
      </w:r>
    </w:p>
    <w:p w14:paraId="79B93B9D" w14:textId="37B6FD1A" w:rsidR="00B3601C" w:rsidRPr="000B376D" w:rsidRDefault="00B3601C" w:rsidP="00FA3B9B">
      <w:pPr>
        <w:pStyle w:val="PL"/>
      </w:pPr>
      <w:r w:rsidRPr="003B2883">
        <w:t xml:space="preserve">                $ref: 'TS29571_CommonData.yaml#/components/schemas/ProblemDetails'</w:t>
      </w:r>
    </w:p>
    <w:p w14:paraId="6B26B102" w14:textId="77777777" w:rsidR="00FA3B9B" w:rsidRDefault="00FA3B9B" w:rsidP="00FA3B9B">
      <w:pPr>
        <w:pStyle w:val="PL"/>
      </w:pPr>
      <w:r>
        <w:t xml:space="preserve">          headers:</w:t>
      </w:r>
    </w:p>
    <w:p w14:paraId="466188C5" w14:textId="77777777" w:rsidR="00FA3B9B" w:rsidRDefault="00FA3B9B" w:rsidP="00FA3B9B">
      <w:pPr>
        <w:pStyle w:val="PL"/>
      </w:pPr>
      <w:r>
        <w:t xml:space="preserve">          </w:t>
      </w:r>
      <w:r>
        <w:rPr>
          <w:rFonts w:hint="eastAsia"/>
          <w:lang w:eastAsia="zh-CN"/>
        </w:rPr>
        <w:t xml:space="preserve">  </w:t>
      </w:r>
      <w:r>
        <w:t>Location:</w:t>
      </w:r>
    </w:p>
    <w:p w14:paraId="26C8CEE6" w14:textId="0F323B6D"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00B62586" w14:textId="77777777" w:rsidR="00FA3B9B" w:rsidRDefault="00FA3B9B" w:rsidP="00FA3B9B">
      <w:pPr>
        <w:pStyle w:val="PL"/>
      </w:pPr>
      <w:r>
        <w:t xml:space="preserve">          </w:t>
      </w:r>
      <w:r>
        <w:rPr>
          <w:rFonts w:hint="eastAsia"/>
          <w:lang w:eastAsia="zh-CN"/>
        </w:rPr>
        <w:t xml:space="preserve">    </w:t>
      </w:r>
      <w:r>
        <w:t>required: true</w:t>
      </w:r>
    </w:p>
    <w:p w14:paraId="66CA4298" w14:textId="77777777" w:rsidR="00FA3B9B" w:rsidRDefault="00FA3B9B" w:rsidP="00FA3B9B">
      <w:pPr>
        <w:pStyle w:val="PL"/>
      </w:pPr>
      <w:r>
        <w:t xml:space="preserve">          </w:t>
      </w:r>
      <w:r>
        <w:rPr>
          <w:rFonts w:hint="eastAsia"/>
          <w:lang w:eastAsia="zh-CN"/>
        </w:rPr>
        <w:t xml:space="preserve">    </w:t>
      </w:r>
      <w:r>
        <w:t>schema:</w:t>
      </w:r>
    </w:p>
    <w:p w14:paraId="7869B4E8" w14:textId="65B146B4" w:rsidR="00FA3B9B" w:rsidRDefault="00FA3B9B" w:rsidP="00FA3B9B">
      <w:pPr>
        <w:pStyle w:val="PL"/>
      </w:pPr>
      <w:r>
        <w:t xml:space="preserve">          </w:t>
      </w:r>
      <w:r>
        <w:rPr>
          <w:rFonts w:hint="eastAsia"/>
          <w:lang w:eastAsia="zh-CN"/>
        </w:rPr>
        <w:t xml:space="preserve">      </w:t>
      </w:r>
      <w:r>
        <w:t>type: string</w:t>
      </w:r>
    </w:p>
    <w:p w14:paraId="6053BBFB" w14:textId="77777777" w:rsidR="00B3601C" w:rsidRDefault="00B3601C" w:rsidP="00B3601C">
      <w:pPr>
        <w:pStyle w:val="PL"/>
      </w:pPr>
      <w:r>
        <w:t xml:space="preserve">          </w:t>
      </w:r>
      <w:r>
        <w:rPr>
          <w:rFonts w:hint="eastAsia"/>
          <w:lang w:eastAsia="zh-CN"/>
        </w:rPr>
        <w:t xml:space="preserve">  </w:t>
      </w:r>
      <w:r>
        <w:t>3gpp-Sbi-Target-Nf-Id:</w:t>
      </w:r>
    </w:p>
    <w:p w14:paraId="075F6A3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27ABE9B" w14:textId="77777777" w:rsidR="00B3601C" w:rsidRDefault="00B3601C" w:rsidP="00B3601C">
      <w:pPr>
        <w:pStyle w:val="PL"/>
      </w:pPr>
      <w:r>
        <w:t xml:space="preserve">          </w:t>
      </w:r>
      <w:r>
        <w:rPr>
          <w:rFonts w:hint="eastAsia"/>
          <w:lang w:eastAsia="zh-CN"/>
        </w:rPr>
        <w:t xml:space="preserve">    </w:t>
      </w:r>
      <w:r>
        <w:t>schema:</w:t>
      </w:r>
    </w:p>
    <w:p w14:paraId="5CF24427" w14:textId="504E10F6" w:rsidR="00B3601C" w:rsidRPr="000B376D" w:rsidRDefault="00B3601C" w:rsidP="00FA3B9B">
      <w:pPr>
        <w:pStyle w:val="PL"/>
      </w:pPr>
      <w:r>
        <w:t xml:space="preserve">          </w:t>
      </w:r>
      <w:r>
        <w:rPr>
          <w:rFonts w:hint="eastAsia"/>
          <w:lang w:eastAsia="zh-CN"/>
        </w:rPr>
        <w:t xml:space="preserve">      </w:t>
      </w:r>
      <w:r>
        <w:t>type: string</w:t>
      </w:r>
    </w:p>
    <w:p w14:paraId="0A4E1EF9" w14:textId="77777777" w:rsidR="00FA3B9B" w:rsidRPr="00046E6A" w:rsidRDefault="00FA3B9B" w:rsidP="00FA3B9B">
      <w:pPr>
        <w:pStyle w:val="PL"/>
        <w:rPr>
          <w:lang w:val="en-US"/>
        </w:rPr>
      </w:pPr>
      <w:r w:rsidRPr="00046E6A">
        <w:rPr>
          <w:lang w:val="en-US"/>
        </w:rPr>
        <w:t xml:space="preserve">        '308':</w:t>
      </w:r>
    </w:p>
    <w:p w14:paraId="7206DF24" w14:textId="3BBB93EA" w:rsidR="00FA3B9B" w:rsidRDefault="00FA3B9B" w:rsidP="00FA3B9B">
      <w:pPr>
        <w:pStyle w:val="PL"/>
        <w:rPr>
          <w:lang w:val="en-US"/>
        </w:rPr>
      </w:pPr>
      <w:r w:rsidRPr="00046E6A">
        <w:rPr>
          <w:lang w:val="en-US"/>
        </w:rPr>
        <w:t xml:space="preserve">          description: permanent redirect</w:t>
      </w:r>
    </w:p>
    <w:p w14:paraId="0BC1E359" w14:textId="77777777" w:rsidR="00B3601C" w:rsidRPr="003B2883" w:rsidRDefault="00B3601C" w:rsidP="00B3601C">
      <w:pPr>
        <w:pStyle w:val="PL"/>
      </w:pPr>
      <w:r w:rsidRPr="003B2883">
        <w:t xml:space="preserve">          content:</w:t>
      </w:r>
    </w:p>
    <w:p w14:paraId="283B80F6" w14:textId="77777777" w:rsidR="00B3601C" w:rsidRPr="003B2883" w:rsidRDefault="00B3601C" w:rsidP="00B3601C">
      <w:pPr>
        <w:pStyle w:val="PL"/>
      </w:pPr>
      <w:r w:rsidRPr="003B2883">
        <w:t xml:space="preserve">            application/problem+json:</w:t>
      </w:r>
    </w:p>
    <w:p w14:paraId="0DCF169E" w14:textId="77777777" w:rsidR="00B3601C" w:rsidRPr="003B2883" w:rsidRDefault="00B3601C" w:rsidP="00B3601C">
      <w:pPr>
        <w:pStyle w:val="PL"/>
      </w:pPr>
      <w:r w:rsidRPr="003B2883">
        <w:t xml:space="preserve">              schema:</w:t>
      </w:r>
    </w:p>
    <w:p w14:paraId="26265D03" w14:textId="29E8C573" w:rsidR="00B3601C" w:rsidRPr="000B376D" w:rsidRDefault="00B3601C" w:rsidP="00FA3B9B">
      <w:pPr>
        <w:pStyle w:val="PL"/>
      </w:pPr>
      <w:r w:rsidRPr="003B2883">
        <w:t xml:space="preserve">                $ref: 'TS29571_CommonData.yaml#/components/schemas/ProblemDetails'</w:t>
      </w:r>
    </w:p>
    <w:p w14:paraId="0CAB5A1F" w14:textId="77777777" w:rsidR="00FA3B9B" w:rsidRDefault="00FA3B9B" w:rsidP="00FA3B9B">
      <w:pPr>
        <w:pStyle w:val="PL"/>
      </w:pPr>
      <w:r>
        <w:t xml:space="preserve">          headers:</w:t>
      </w:r>
    </w:p>
    <w:p w14:paraId="24AD1C6C" w14:textId="77777777" w:rsidR="00FA3B9B" w:rsidRDefault="00FA3B9B" w:rsidP="00FA3B9B">
      <w:pPr>
        <w:pStyle w:val="PL"/>
      </w:pPr>
      <w:r>
        <w:t xml:space="preserve">          </w:t>
      </w:r>
      <w:r>
        <w:rPr>
          <w:rFonts w:hint="eastAsia"/>
          <w:lang w:eastAsia="zh-CN"/>
        </w:rPr>
        <w:t xml:space="preserve">  </w:t>
      </w:r>
      <w:r>
        <w:t>Location:</w:t>
      </w:r>
    </w:p>
    <w:p w14:paraId="202827D0" w14:textId="151E6BB7" w:rsidR="00FA3B9B" w:rsidRDefault="00FA3B9B" w:rsidP="00FA3B9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 xml:space="preserve">or SMF (service) set </w:t>
      </w:r>
      <w:r>
        <w:t>'</w:t>
      </w:r>
    </w:p>
    <w:p w14:paraId="3F8C2277" w14:textId="77777777" w:rsidR="00FA3B9B" w:rsidRDefault="00FA3B9B" w:rsidP="00FA3B9B">
      <w:pPr>
        <w:pStyle w:val="PL"/>
      </w:pPr>
      <w:r>
        <w:t xml:space="preserve">          </w:t>
      </w:r>
      <w:r>
        <w:rPr>
          <w:rFonts w:hint="eastAsia"/>
          <w:lang w:eastAsia="zh-CN"/>
        </w:rPr>
        <w:t xml:space="preserve">    </w:t>
      </w:r>
      <w:r>
        <w:t>required: true</w:t>
      </w:r>
    </w:p>
    <w:p w14:paraId="7E130924" w14:textId="77777777" w:rsidR="00FA3B9B" w:rsidRDefault="00FA3B9B" w:rsidP="00FA3B9B">
      <w:pPr>
        <w:pStyle w:val="PL"/>
      </w:pPr>
      <w:r>
        <w:t xml:space="preserve">          </w:t>
      </w:r>
      <w:r>
        <w:rPr>
          <w:rFonts w:hint="eastAsia"/>
          <w:lang w:eastAsia="zh-CN"/>
        </w:rPr>
        <w:t xml:space="preserve">    </w:t>
      </w:r>
      <w:r>
        <w:t>schema:</w:t>
      </w:r>
    </w:p>
    <w:p w14:paraId="3B52A915" w14:textId="265FA5D4" w:rsidR="00FA3B9B" w:rsidRDefault="00FA3B9B" w:rsidP="00FA3B9B">
      <w:pPr>
        <w:pStyle w:val="PL"/>
      </w:pPr>
      <w:r>
        <w:t xml:space="preserve">          </w:t>
      </w:r>
      <w:r>
        <w:rPr>
          <w:rFonts w:hint="eastAsia"/>
          <w:lang w:eastAsia="zh-CN"/>
        </w:rPr>
        <w:t xml:space="preserve">      </w:t>
      </w:r>
      <w:r>
        <w:t>type: string</w:t>
      </w:r>
    </w:p>
    <w:p w14:paraId="2ECA1B04" w14:textId="77777777" w:rsidR="00B3601C" w:rsidRDefault="00B3601C" w:rsidP="00B3601C">
      <w:pPr>
        <w:pStyle w:val="PL"/>
      </w:pPr>
      <w:r>
        <w:t xml:space="preserve">          </w:t>
      </w:r>
      <w:r>
        <w:rPr>
          <w:rFonts w:hint="eastAsia"/>
          <w:lang w:eastAsia="zh-CN"/>
        </w:rPr>
        <w:t xml:space="preserve">  </w:t>
      </w:r>
      <w:r>
        <w:t>3gpp-Sbi-Target-Nf-Id:</w:t>
      </w:r>
    </w:p>
    <w:p w14:paraId="1A7B32A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35243F3" w14:textId="77777777" w:rsidR="00B3601C" w:rsidRDefault="00B3601C" w:rsidP="00B3601C">
      <w:pPr>
        <w:pStyle w:val="PL"/>
      </w:pPr>
      <w:r>
        <w:t xml:space="preserve">          </w:t>
      </w:r>
      <w:r>
        <w:rPr>
          <w:rFonts w:hint="eastAsia"/>
          <w:lang w:eastAsia="zh-CN"/>
        </w:rPr>
        <w:t xml:space="preserve">    </w:t>
      </w:r>
      <w:r>
        <w:t>schema:</w:t>
      </w:r>
    </w:p>
    <w:p w14:paraId="3E697C73" w14:textId="221A7707" w:rsidR="00B3601C" w:rsidRPr="000B376D" w:rsidRDefault="00B3601C" w:rsidP="00FA3B9B">
      <w:pPr>
        <w:pStyle w:val="PL"/>
      </w:pPr>
      <w:r>
        <w:t xml:space="preserve">          </w:t>
      </w:r>
      <w:r>
        <w:rPr>
          <w:rFonts w:hint="eastAsia"/>
          <w:lang w:eastAsia="zh-CN"/>
        </w:rPr>
        <w:t xml:space="preserve">      </w:t>
      </w:r>
      <w:r>
        <w:t>type: string</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4234E71B"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292D778"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42D69671"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3D5643B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lastRenderedPageBreak/>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C16365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B30806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lastRenderedPageBreak/>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3A46B60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5C13CB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23D446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21A8E944"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9661F48" w14:textId="77777777" w:rsidR="00B3601C" w:rsidRDefault="00B3601C" w:rsidP="00B3601C">
      <w:pPr>
        <w:pStyle w:val="PL"/>
        <w:rPr>
          <w:lang w:val="en-US"/>
        </w:rPr>
      </w:pPr>
      <w:r w:rsidRPr="002E5CBA">
        <w:rPr>
          <w:lang w:val="en-US"/>
        </w:rPr>
        <w:t xml:space="preserve">          description: </w:t>
      </w:r>
      <w:r>
        <w:rPr>
          <w:lang w:val="en-US"/>
        </w:rPr>
        <w:t>temporary redirect</w:t>
      </w:r>
    </w:p>
    <w:p w14:paraId="1DCAEB58" w14:textId="77777777" w:rsidR="00B3601C" w:rsidRPr="003B2883" w:rsidRDefault="00B3601C" w:rsidP="00B3601C">
      <w:pPr>
        <w:pStyle w:val="PL"/>
      </w:pPr>
      <w:r w:rsidRPr="003B2883">
        <w:t xml:space="preserve">          content:</w:t>
      </w:r>
    </w:p>
    <w:p w14:paraId="0CB34ED0" w14:textId="77777777" w:rsidR="00B3601C" w:rsidRPr="003B2883" w:rsidRDefault="00B3601C" w:rsidP="00B3601C">
      <w:pPr>
        <w:pStyle w:val="PL"/>
      </w:pPr>
      <w:r w:rsidRPr="003B2883">
        <w:t xml:space="preserve">            application/problem+json:</w:t>
      </w:r>
    </w:p>
    <w:p w14:paraId="55E32BBF" w14:textId="77777777" w:rsidR="00B3601C" w:rsidRPr="003B2883" w:rsidRDefault="00B3601C" w:rsidP="00B3601C">
      <w:pPr>
        <w:pStyle w:val="PL"/>
      </w:pPr>
      <w:r w:rsidRPr="003B2883">
        <w:t xml:space="preserve">              schema:</w:t>
      </w:r>
    </w:p>
    <w:p w14:paraId="07122258" w14:textId="77777777" w:rsidR="00B3601C" w:rsidRPr="000B376D" w:rsidRDefault="00B3601C" w:rsidP="00B3601C">
      <w:pPr>
        <w:pStyle w:val="PL"/>
      </w:pPr>
      <w:r w:rsidRPr="003B2883">
        <w:t xml:space="preserve">                $ref: 'TS29571_CommonData.yaml#/components/schemas/ProblemDetails'</w:t>
      </w:r>
    </w:p>
    <w:p w14:paraId="5DBC4948" w14:textId="77777777" w:rsidR="00B3601C" w:rsidRDefault="00B3601C" w:rsidP="00B3601C">
      <w:pPr>
        <w:pStyle w:val="PL"/>
      </w:pPr>
      <w:r>
        <w:t xml:space="preserve">          headers:</w:t>
      </w:r>
    </w:p>
    <w:p w14:paraId="1B543BA8" w14:textId="77777777" w:rsidR="00B3601C" w:rsidRDefault="00B3601C" w:rsidP="00B3601C">
      <w:pPr>
        <w:pStyle w:val="PL"/>
      </w:pPr>
      <w:r>
        <w:t xml:space="preserve">          </w:t>
      </w:r>
      <w:r>
        <w:rPr>
          <w:rFonts w:hint="eastAsia"/>
          <w:lang w:eastAsia="zh-CN"/>
        </w:rPr>
        <w:t xml:space="preserve">  </w:t>
      </w:r>
      <w:r>
        <w:t>Location:</w:t>
      </w:r>
    </w:p>
    <w:p w14:paraId="0981501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0EAFEDD" w14:textId="77777777" w:rsidR="00B3601C" w:rsidRDefault="00B3601C" w:rsidP="00B3601C">
      <w:pPr>
        <w:pStyle w:val="PL"/>
      </w:pPr>
      <w:r>
        <w:t xml:space="preserve">          </w:t>
      </w:r>
      <w:r>
        <w:rPr>
          <w:rFonts w:hint="eastAsia"/>
          <w:lang w:eastAsia="zh-CN"/>
        </w:rPr>
        <w:t xml:space="preserve">    </w:t>
      </w:r>
      <w:r>
        <w:t>required: true</w:t>
      </w:r>
    </w:p>
    <w:p w14:paraId="12404313" w14:textId="77777777" w:rsidR="00B3601C" w:rsidRDefault="00B3601C" w:rsidP="00B3601C">
      <w:pPr>
        <w:pStyle w:val="PL"/>
      </w:pPr>
      <w:r>
        <w:t xml:space="preserve">          </w:t>
      </w:r>
      <w:r>
        <w:rPr>
          <w:rFonts w:hint="eastAsia"/>
          <w:lang w:eastAsia="zh-CN"/>
        </w:rPr>
        <w:t xml:space="preserve">    </w:t>
      </w:r>
      <w:r>
        <w:t>schema:</w:t>
      </w:r>
    </w:p>
    <w:p w14:paraId="4659DAC3" w14:textId="77777777" w:rsidR="00B3601C" w:rsidRDefault="00B3601C" w:rsidP="00B3601C">
      <w:pPr>
        <w:pStyle w:val="PL"/>
      </w:pPr>
      <w:r>
        <w:t xml:space="preserve">          </w:t>
      </w:r>
      <w:r>
        <w:rPr>
          <w:rFonts w:hint="eastAsia"/>
          <w:lang w:eastAsia="zh-CN"/>
        </w:rPr>
        <w:t xml:space="preserve">      </w:t>
      </w:r>
      <w:r>
        <w:t>type: string</w:t>
      </w:r>
    </w:p>
    <w:p w14:paraId="002A40C9" w14:textId="77777777" w:rsidR="00B3601C" w:rsidRDefault="00B3601C" w:rsidP="00B3601C">
      <w:pPr>
        <w:pStyle w:val="PL"/>
      </w:pPr>
      <w:r>
        <w:t xml:space="preserve">          </w:t>
      </w:r>
      <w:r>
        <w:rPr>
          <w:rFonts w:hint="eastAsia"/>
          <w:lang w:eastAsia="zh-CN"/>
        </w:rPr>
        <w:t xml:space="preserve">  </w:t>
      </w:r>
      <w:r>
        <w:t>3gpp-Sbi-Target-Nf-Id:</w:t>
      </w:r>
    </w:p>
    <w:p w14:paraId="70041F9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93D6D2D" w14:textId="77777777" w:rsidR="00B3601C" w:rsidRDefault="00B3601C" w:rsidP="00B3601C">
      <w:pPr>
        <w:pStyle w:val="PL"/>
      </w:pPr>
      <w:r>
        <w:t xml:space="preserve">          </w:t>
      </w:r>
      <w:r>
        <w:rPr>
          <w:rFonts w:hint="eastAsia"/>
          <w:lang w:eastAsia="zh-CN"/>
        </w:rPr>
        <w:t xml:space="preserve">    </w:t>
      </w:r>
      <w:r>
        <w:t>schema:</w:t>
      </w:r>
    </w:p>
    <w:p w14:paraId="749246EA" w14:textId="77777777" w:rsidR="00B3601C" w:rsidRPr="000B376D" w:rsidRDefault="00B3601C" w:rsidP="00B3601C">
      <w:pPr>
        <w:pStyle w:val="PL"/>
      </w:pPr>
      <w:r>
        <w:t xml:space="preserve">          </w:t>
      </w:r>
      <w:r>
        <w:rPr>
          <w:rFonts w:hint="eastAsia"/>
          <w:lang w:eastAsia="zh-CN"/>
        </w:rPr>
        <w:t xml:space="preserve">      </w:t>
      </w:r>
      <w:r>
        <w:t>type: string</w:t>
      </w:r>
    </w:p>
    <w:p w14:paraId="2AB76A9B" w14:textId="77777777" w:rsidR="00B3601C" w:rsidRPr="00046E6A" w:rsidRDefault="00B3601C" w:rsidP="00B3601C">
      <w:pPr>
        <w:pStyle w:val="PL"/>
        <w:rPr>
          <w:lang w:val="en-US"/>
        </w:rPr>
      </w:pPr>
      <w:r w:rsidRPr="00046E6A">
        <w:rPr>
          <w:lang w:val="en-US"/>
        </w:rPr>
        <w:t xml:space="preserve">        '308':</w:t>
      </w:r>
    </w:p>
    <w:p w14:paraId="59818FDA" w14:textId="77777777" w:rsidR="00B3601C" w:rsidRDefault="00B3601C" w:rsidP="00B3601C">
      <w:pPr>
        <w:pStyle w:val="PL"/>
        <w:rPr>
          <w:lang w:val="en-US"/>
        </w:rPr>
      </w:pPr>
      <w:r w:rsidRPr="00046E6A">
        <w:rPr>
          <w:lang w:val="en-US"/>
        </w:rPr>
        <w:t xml:space="preserve">          description: permanent redirect</w:t>
      </w:r>
    </w:p>
    <w:p w14:paraId="5A788C57" w14:textId="77777777" w:rsidR="00B3601C" w:rsidRPr="003B2883" w:rsidRDefault="00B3601C" w:rsidP="00B3601C">
      <w:pPr>
        <w:pStyle w:val="PL"/>
      </w:pPr>
      <w:r w:rsidRPr="003B2883">
        <w:t xml:space="preserve">          content:</w:t>
      </w:r>
    </w:p>
    <w:p w14:paraId="5DACBFE4" w14:textId="77777777" w:rsidR="00B3601C" w:rsidRPr="003B2883" w:rsidRDefault="00B3601C" w:rsidP="00B3601C">
      <w:pPr>
        <w:pStyle w:val="PL"/>
      </w:pPr>
      <w:r w:rsidRPr="003B2883">
        <w:t xml:space="preserve">            application/problem+json:</w:t>
      </w:r>
    </w:p>
    <w:p w14:paraId="474A894F" w14:textId="77777777" w:rsidR="00B3601C" w:rsidRPr="003B2883" w:rsidRDefault="00B3601C" w:rsidP="00B3601C">
      <w:pPr>
        <w:pStyle w:val="PL"/>
      </w:pPr>
      <w:r w:rsidRPr="003B2883">
        <w:t xml:space="preserve">              schema:</w:t>
      </w:r>
    </w:p>
    <w:p w14:paraId="118282BB" w14:textId="77777777" w:rsidR="00B3601C" w:rsidRPr="000B376D" w:rsidRDefault="00B3601C" w:rsidP="00B3601C">
      <w:pPr>
        <w:pStyle w:val="PL"/>
      </w:pPr>
      <w:r w:rsidRPr="003B2883">
        <w:t xml:space="preserve">                $ref: 'TS29571_CommonData.yaml#/components/schemas/ProblemDetails'</w:t>
      </w:r>
    </w:p>
    <w:p w14:paraId="56DDEA0B" w14:textId="77777777" w:rsidR="00B3601C" w:rsidRDefault="00B3601C" w:rsidP="00B3601C">
      <w:pPr>
        <w:pStyle w:val="PL"/>
      </w:pPr>
      <w:r>
        <w:t xml:space="preserve">          headers:</w:t>
      </w:r>
    </w:p>
    <w:p w14:paraId="1A6884FC" w14:textId="77777777" w:rsidR="00B3601C" w:rsidRDefault="00B3601C" w:rsidP="00B3601C">
      <w:pPr>
        <w:pStyle w:val="PL"/>
      </w:pPr>
      <w:r>
        <w:t xml:space="preserve">          </w:t>
      </w:r>
      <w:r>
        <w:rPr>
          <w:rFonts w:hint="eastAsia"/>
          <w:lang w:eastAsia="zh-CN"/>
        </w:rPr>
        <w:t xml:space="preserve">  </w:t>
      </w:r>
      <w:r>
        <w:t>Location:</w:t>
      </w:r>
    </w:p>
    <w:p w14:paraId="36C27AFC"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DF4DB4E" w14:textId="77777777" w:rsidR="00B3601C" w:rsidRDefault="00B3601C" w:rsidP="00B3601C">
      <w:pPr>
        <w:pStyle w:val="PL"/>
      </w:pPr>
      <w:r>
        <w:t xml:space="preserve">          </w:t>
      </w:r>
      <w:r>
        <w:rPr>
          <w:rFonts w:hint="eastAsia"/>
          <w:lang w:eastAsia="zh-CN"/>
        </w:rPr>
        <w:t xml:space="preserve">    </w:t>
      </w:r>
      <w:r>
        <w:t>required: true</w:t>
      </w:r>
    </w:p>
    <w:p w14:paraId="158E1D4D" w14:textId="77777777" w:rsidR="00B3601C" w:rsidRDefault="00B3601C" w:rsidP="00B3601C">
      <w:pPr>
        <w:pStyle w:val="PL"/>
      </w:pPr>
      <w:r>
        <w:t xml:space="preserve">          </w:t>
      </w:r>
      <w:r>
        <w:rPr>
          <w:rFonts w:hint="eastAsia"/>
          <w:lang w:eastAsia="zh-CN"/>
        </w:rPr>
        <w:t xml:space="preserve">    </w:t>
      </w:r>
      <w:r>
        <w:t>schema:</w:t>
      </w:r>
    </w:p>
    <w:p w14:paraId="0806BDE9" w14:textId="77777777" w:rsidR="00B3601C" w:rsidRDefault="00B3601C" w:rsidP="00B3601C">
      <w:pPr>
        <w:pStyle w:val="PL"/>
      </w:pPr>
      <w:r>
        <w:t xml:space="preserve">          </w:t>
      </w:r>
      <w:r>
        <w:rPr>
          <w:rFonts w:hint="eastAsia"/>
          <w:lang w:eastAsia="zh-CN"/>
        </w:rPr>
        <w:t xml:space="preserve">      </w:t>
      </w:r>
      <w:r>
        <w:t>type: string</w:t>
      </w:r>
    </w:p>
    <w:p w14:paraId="05B04A32" w14:textId="77777777" w:rsidR="00B3601C" w:rsidRDefault="00B3601C" w:rsidP="00B3601C">
      <w:pPr>
        <w:pStyle w:val="PL"/>
      </w:pPr>
      <w:r>
        <w:t xml:space="preserve">          </w:t>
      </w:r>
      <w:r>
        <w:rPr>
          <w:rFonts w:hint="eastAsia"/>
          <w:lang w:eastAsia="zh-CN"/>
        </w:rPr>
        <w:t xml:space="preserve">  </w:t>
      </w:r>
      <w:r>
        <w:t>3gpp-Sbi-Target-Nf-Id:</w:t>
      </w:r>
    </w:p>
    <w:p w14:paraId="571B1CA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6263CBB" w14:textId="77777777" w:rsidR="00B3601C" w:rsidRDefault="00B3601C" w:rsidP="00B3601C">
      <w:pPr>
        <w:pStyle w:val="PL"/>
      </w:pPr>
      <w:r>
        <w:t xml:space="preserve">          </w:t>
      </w:r>
      <w:r>
        <w:rPr>
          <w:rFonts w:hint="eastAsia"/>
          <w:lang w:eastAsia="zh-CN"/>
        </w:rPr>
        <w:t xml:space="preserve">    </w:t>
      </w:r>
      <w:r>
        <w:t>schema:</w:t>
      </w:r>
    </w:p>
    <w:p w14:paraId="4B1CCA63" w14:textId="1F9174A2" w:rsidR="00B3601C" w:rsidRPr="000B376D" w:rsidRDefault="00B3601C" w:rsidP="00FA3B9B">
      <w:pPr>
        <w:pStyle w:val="PL"/>
      </w:pPr>
      <w:r>
        <w:t xml:space="preserve">          </w:t>
      </w:r>
      <w:r>
        <w:rPr>
          <w:rFonts w:hint="eastAsia"/>
          <w:lang w:eastAsia="zh-CN"/>
        </w:rPr>
        <w:t xml:space="preserve">      </w:t>
      </w:r>
      <w:r>
        <w:t>type: string</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lastRenderedPageBreak/>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lastRenderedPageBreak/>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2C38FD17" w14:textId="77777777" w:rsidR="00B3601C" w:rsidRDefault="00B3601C" w:rsidP="00B3601C">
      <w:pPr>
        <w:pStyle w:val="PL"/>
        <w:rPr>
          <w:lang w:val="en-US"/>
        </w:rPr>
      </w:pPr>
      <w:r w:rsidRPr="002E5CBA">
        <w:rPr>
          <w:lang w:val="en-US"/>
        </w:rPr>
        <w:t xml:space="preserve">          description: </w:t>
      </w:r>
      <w:r>
        <w:rPr>
          <w:lang w:val="en-US"/>
        </w:rPr>
        <w:t>temporary redirect</w:t>
      </w:r>
    </w:p>
    <w:p w14:paraId="21521F64" w14:textId="77777777" w:rsidR="00B3601C" w:rsidRPr="003B2883" w:rsidRDefault="00B3601C" w:rsidP="00B3601C">
      <w:pPr>
        <w:pStyle w:val="PL"/>
      </w:pPr>
      <w:r w:rsidRPr="003B2883">
        <w:t xml:space="preserve">          content:</w:t>
      </w:r>
    </w:p>
    <w:p w14:paraId="668B1678" w14:textId="77777777" w:rsidR="00B3601C" w:rsidRPr="003B2883" w:rsidRDefault="00B3601C" w:rsidP="00B3601C">
      <w:pPr>
        <w:pStyle w:val="PL"/>
      </w:pPr>
      <w:r w:rsidRPr="003B2883">
        <w:t xml:space="preserve">            application/problem+json:</w:t>
      </w:r>
    </w:p>
    <w:p w14:paraId="00E9DCF4" w14:textId="77777777" w:rsidR="00B3601C" w:rsidRPr="003B2883" w:rsidRDefault="00B3601C" w:rsidP="00B3601C">
      <w:pPr>
        <w:pStyle w:val="PL"/>
      </w:pPr>
      <w:r w:rsidRPr="003B2883">
        <w:t xml:space="preserve">              schema:</w:t>
      </w:r>
    </w:p>
    <w:p w14:paraId="26CE2A93" w14:textId="77777777" w:rsidR="00B3601C" w:rsidRPr="000B376D" w:rsidRDefault="00B3601C" w:rsidP="00B3601C">
      <w:pPr>
        <w:pStyle w:val="PL"/>
      </w:pPr>
      <w:r w:rsidRPr="003B2883">
        <w:t xml:space="preserve">                $ref: 'TS29571_CommonData.yaml#/components/schemas/ProblemDetails'</w:t>
      </w:r>
    </w:p>
    <w:p w14:paraId="4E440A24" w14:textId="77777777" w:rsidR="00B3601C" w:rsidRDefault="00B3601C" w:rsidP="00B3601C">
      <w:pPr>
        <w:pStyle w:val="PL"/>
      </w:pPr>
      <w:r>
        <w:t xml:space="preserve">          headers:</w:t>
      </w:r>
    </w:p>
    <w:p w14:paraId="2345EA06" w14:textId="77777777" w:rsidR="00B3601C" w:rsidRDefault="00B3601C" w:rsidP="00B3601C">
      <w:pPr>
        <w:pStyle w:val="PL"/>
      </w:pPr>
      <w:r>
        <w:t xml:space="preserve">          </w:t>
      </w:r>
      <w:r>
        <w:rPr>
          <w:rFonts w:hint="eastAsia"/>
          <w:lang w:eastAsia="zh-CN"/>
        </w:rPr>
        <w:t xml:space="preserve">  </w:t>
      </w:r>
      <w:r>
        <w:t>Location:</w:t>
      </w:r>
    </w:p>
    <w:p w14:paraId="4C2FA95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B815609" w14:textId="77777777" w:rsidR="00B3601C" w:rsidRDefault="00B3601C" w:rsidP="00B3601C">
      <w:pPr>
        <w:pStyle w:val="PL"/>
      </w:pPr>
      <w:r>
        <w:t xml:space="preserve">          </w:t>
      </w:r>
      <w:r>
        <w:rPr>
          <w:rFonts w:hint="eastAsia"/>
          <w:lang w:eastAsia="zh-CN"/>
        </w:rPr>
        <w:t xml:space="preserve">    </w:t>
      </w:r>
      <w:r>
        <w:t>required: true</w:t>
      </w:r>
    </w:p>
    <w:p w14:paraId="0BCE7DC6" w14:textId="77777777" w:rsidR="00B3601C" w:rsidRDefault="00B3601C" w:rsidP="00B3601C">
      <w:pPr>
        <w:pStyle w:val="PL"/>
      </w:pPr>
      <w:r>
        <w:t xml:space="preserve">          </w:t>
      </w:r>
      <w:r>
        <w:rPr>
          <w:rFonts w:hint="eastAsia"/>
          <w:lang w:eastAsia="zh-CN"/>
        </w:rPr>
        <w:t xml:space="preserve">    </w:t>
      </w:r>
      <w:r>
        <w:t>schema:</w:t>
      </w:r>
    </w:p>
    <w:p w14:paraId="0BBBDAFE" w14:textId="77777777" w:rsidR="00B3601C" w:rsidRDefault="00B3601C" w:rsidP="00B3601C">
      <w:pPr>
        <w:pStyle w:val="PL"/>
      </w:pPr>
      <w:r>
        <w:t xml:space="preserve">          </w:t>
      </w:r>
      <w:r>
        <w:rPr>
          <w:rFonts w:hint="eastAsia"/>
          <w:lang w:eastAsia="zh-CN"/>
        </w:rPr>
        <w:t xml:space="preserve">      </w:t>
      </w:r>
      <w:r>
        <w:t>type: string</w:t>
      </w:r>
    </w:p>
    <w:p w14:paraId="40CCEF61" w14:textId="77777777" w:rsidR="00B3601C" w:rsidRDefault="00B3601C" w:rsidP="00B3601C">
      <w:pPr>
        <w:pStyle w:val="PL"/>
      </w:pPr>
      <w:r>
        <w:t xml:space="preserve">          </w:t>
      </w:r>
      <w:r>
        <w:rPr>
          <w:rFonts w:hint="eastAsia"/>
          <w:lang w:eastAsia="zh-CN"/>
        </w:rPr>
        <w:t xml:space="preserve">  </w:t>
      </w:r>
      <w:r>
        <w:t>3gpp-Sbi-Target-Nf-Id:</w:t>
      </w:r>
    </w:p>
    <w:p w14:paraId="1108436B"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50F17EC" w14:textId="77777777" w:rsidR="00B3601C" w:rsidRDefault="00B3601C" w:rsidP="00B3601C">
      <w:pPr>
        <w:pStyle w:val="PL"/>
      </w:pPr>
      <w:r>
        <w:t xml:space="preserve">          </w:t>
      </w:r>
      <w:r>
        <w:rPr>
          <w:rFonts w:hint="eastAsia"/>
          <w:lang w:eastAsia="zh-CN"/>
        </w:rPr>
        <w:t xml:space="preserve">    </w:t>
      </w:r>
      <w:r>
        <w:t>schema:</w:t>
      </w:r>
    </w:p>
    <w:p w14:paraId="2F15671E" w14:textId="77777777" w:rsidR="00B3601C" w:rsidRPr="000B376D" w:rsidRDefault="00B3601C" w:rsidP="00B3601C">
      <w:pPr>
        <w:pStyle w:val="PL"/>
      </w:pPr>
      <w:r>
        <w:t xml:space="preserve">          </w:t>
      </w:r>
      <w:r>
        <w:rPr>
          <w:rFonts w:hint="eastAsia"/>
          <w:lang w:eastAsia="zh-CN"/>
        </w:rPr>
        <w:t xml:space="preserve">      </w:t>
      </w:r>
      <w:r>
        <w:t>type: string</w:t>
      </w:r>
    </w:p>
    <w:p w14:paraId="6321AE15" w14:textId="77777777" w:rsidR="00B3601C" w:rsidRPr="00046E6A" w:rsidRDefault="00B3601C" w:rsidP="00B3601C">
      <w:pPr>
        <w:pStyle w:val="PL"/>
        <w:rPr>
          <w:lang w:val="en-US"/>
        </w:rPr>
      </w:pPr>
      <w:r w:rsidRPr="00046E6A">
        <w:rPr>
          <w:lang w:val="en-US"/>
        </w:rPr>
        <w:t xml:space="preserve">        '308':</w:t>
      </w:r>
    </w:p>
    <w:p w14:paraId="1E2040B6" w14:textId="77777777" w:rsidR="00B3601C" w:rsidRDefault="00B3601C" w:rsidP="00B3601C">
      <w:pPr>
        <w:pStyle w:val="PL"/>
        <w:rPr>
          <w:lang w:val="en-US"/>
        </w:rPr>
      </w:pPr>
      <w:r w:rsidRPr="00046E6A">
        <w:rPr>
          <w:lang w:val="en-US"/>
        </w:rPr>
        <w:t xml:space="preserve">          description: permanent redirect</w:t>
      </w:r>
    </w:p>
    <w:p w14:paraId="565F3ADE" w14:textId="77777777" w:rsidR="00B3601C" w:rsidRPr="003B2883" w:rsidRDefault="00B3601C" w:rsidP="00B3601C">
      <w:pPr>
        <w:pStyle w:val="PL"/>
      </w:pPr>
      <w:r w:rsidRPr="003B2883">
        <w:t xml:space="preserve">          content:</w:t>
      </w:r>
    </w:p>
    <w:p w14:paraId="1E622BB2" w14:textId="77777777" w:rsidR="00B3601C" w:rsidRPr="003B2883" w:rsidRDefault="00B3601C" w:rsidP="00B3601C">
      <w:pPr>
        <w:pStyle w:val="PL"/>
      </w:pPr>
      <w:r w:rsidRPr="003B2883">
        <w:t xml:space="preserve">            application/problem+json:</w:t>
      </w:r>
    </w:p>
    <w:p w14:paraId="3733055C" w14:textId="77777777" w:rsidR="00B3601C" w:rsidRPr="003B2883" w:rsidRDefault="00B3601C" w:rsidP="00B3601C">
      <w:pPr>
        <w:pStyle w:val="PL"/>
      </w:pPr>
      <w:r w:rsidRPr="003B2883">
        <w:t xml:space="preserve">              schema:</w:t>
      </w:r>
    </w:p>
    <w:p w14:paraId="3B616F04" w14:textId="77777777" w:rsidR="00B3601C" w:rsidRPr="000B376D" w:rsidRDefault="00B3601C" w:rsidP="00B3601C">
      <w:pPr>
        <w:pStyle w:val="PL"/>
      </w:pPr>
      <w:r w:rsidRPr="003B2883">
        <w:t xml:space="preserve">                $ref: 'TS29571_CommonData.yaml#/components/schemas/ProblemDetails'</w:t>
      </w:r>
    </w:p>
    <w:p w14:paraId="23ECC911" w14:textId="77777777" w:rsidR="00B3601C" w:rsidRDefault="00B3601C" w:rsidP="00B3601C">
      <w:pPr>
        <w:pStyle w:val="PL"/>
      </w:pPr>
      <w:r>
        <w:t xml:space="preserve">          headers:</w:t>
      </w:r>
    </w:p>
    <w:p w14:paraId="4DEA5822" w14:textId="77777777" w:rsidR="00B3601C" w:rsidRDefault="00B3601C" w:rsidP="00B3601C">
      <w:pPr>
        <w:pStyle w:val="PL"/>
      </w:pPr>
      <w:r>
        <w:t xml:space="preserve">          </w:t>
      </w:r>
      <w:r>
        <w:rPr>
          <w:rFonts w:hint="eastAsia"/>
          <w:lang w:eastAsia="zh-CN"/>
        </w:rPr>
        <w:t xml:space="preserve">  </w:t>
      </w:r>
      <w:r>
        <w:t>Location:</w:t>
      </w:r>
    </w:p>
    <w:p w14:paraId="3243EAB7"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904A91" w14:textId="77777777" w:rsidR="00B3601C" w:rsidRDefault="00B3601C" w:rsidP="00B3601C">
      <w:pPr>
        <w:pStyle w:val="PL"/>
      </w:pPr>
      <w:r>
        <w:t xml:space="preserve">          </w:t>
      </w:r>
      <w:r>
        <w:rPr>
          <w:rFonts w:hint="eastAsia"/>
          <w:lang w:eastAsia="zh-CN"/>
        </w:rPr>
        <w:t xml:space="preserve">    </w:t>
      </w:r>
      <w:r>
        <w:t>required: true</w:t>
      </w:r>
    </w:p>
    <w:p w14:paraId="24897F95" w14:textId="77777777" w:rsidR="00B3601C" w:rsidRDefault="00B3601C" w:rsidP="00B3601C">
      <w:pPr>
        <w:pStyle w:val="PL"/>
      </w:pPr>
      <w:r>
        <w:t xml:space="preserve">          </w:t>
      </w:r>
      <w:r>
        <w:rPr>
          <w:rFonts w:hint="eastAsia"/>
          <w:lang w:eastAsia="zh-CN"/>
        </w:rPr>
        <w:t xml:space="preserve">    </w:t>
      </w:r>
      <w:r>
        <w:t>schema:</w:t>
      </w:r>
    </w:p>
    <w:p w14:paraId="49F047FA" w14:textId="77777777" w:rsidR="00B3601C" w:rsidRDefault="00B3601C" w:rsidP="00B3601C">
      <w:pPr>
        <w:pStyle w:val="PL"/>
      </w:pPr>
      <w:r>
        <w:t xml:space="preserve">          </w:t>
      </w:r>
      <w:r>
        <w:rPr>
          <w:rFonts w:hint="eastAsia"/>
          <w:lang w:eastAsia="zh-CN"/>
        </w:rPr>
        <w:t xml:space="preserve">      </w:t>
      </w:r>
      <w:r>
        <w:t>type: string</w:t>
      </w:r>
    </w:p>
    <w:p w14:paraId="22061B49" w14:textId="77777777" w:rsidR="00B3601C" w:rsidRDefault="00B3601C" w:rsidP="00B3601C">
      <w:pPr>
        <w:pStyle w:val="PL"/>
      </w:pPr>
      <w:r>
        <w:t xml:space="preserve">          </w:t>
      </w:r>
      <w:r>
        <w:rPr>
          <w:rFonts w:hint="eastAsia"/>
          <w:lang w:eastAsia="zh-CN"/>
        </w:rPr>
        <w:t xml:space="preserve">  </w:t>
      </w:r>
      <w:r>
        <w:t>3gpp-Sbi-Target-Nf-Id:</w:t>
      </w:r>
    </w:p>
    <w:p w14:paraId="5F5194B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57C2F81C" w14:textId="77777777" w:rsidR="00B3601C" w:rsidRDefault="00B3601C" w:rsidP="00B3601C">
      <w:pPr>
        <w:pStyle w:val="PL"/>
      </w:pPr>
      <w:r>
        <w:t xml:space="preserve">          </w:t>
      </w:r>
      <w:r>
        <w:rPr>
          <w:rFonts w:hint="eastAsia"/>
          <w:lang w:eastAsia="zh-CN"/>
        </w:rPr>
        <w:t xml:space="preserve">    </w:t>
      </w:r>
      <w:r>
        <w:t>schema:</w:t>
      </w:r>
    </w:p>
    <w:p w14:paraId="6DCF7A79" w14:textId="1CC1E521" w:rsidR="00B3601C" w:rsidRPr="000B376D" w:rsidRDefault="00B3601C" w:rsidP="00FA3B9B">
      <w:pPr>
        <w:pStyle w:val="PL"/>
      </w:pPr>
      <w:r>
        <w:t xml:space="preserve">          </w:t>
      </w:r>
      <w:r>
        <w:rPr>
          <w:rFonts w:hint="eastAsia"/>
          <w:lang w:eastAsia="zh-CN"/>
        </w:rPr>
        <w:t xml:space="preserve">      </w:t>
      </w:r>
      <w:r>
        <w:t>type: string</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23D77935"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r>
        <w:rPr>
          <w:lang w:val="en-US"/>
        </w:rPr>
        <w:t xml:space="preserve"> </w:t>
      </w:r>
    </w:p>
    <w:p w14:paraId="1C51BC80"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lastRenderedPageBreak/>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25F91B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60A834AF"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lastRenderedPageBreak/>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0EC8E15D"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B7A77A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4B40795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37B218C"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lastRenderedPageBreak/>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B835A76" w14:textId="77777777" w:rsidR="00B3601C" w:rsidRDefault="00B3601C" w:rsidP="00B3601C">
      <w:pPr>
        <w:pStyle w:val="PL"/>
        <w:rPr>
          <w:lang w:val="en-US"/>
        </w:rPr>
      </w:pPr>
      <w:r w:rsidRPr="002E5CBA">
        <w:rPr>
          <w:lang w:val="en-US"/>
        </w:rPr>
        <w:t xml:space="preserve">          description: </w:t>
      </w:r>
      <w:r>
        <w:rPr>
          <w:lang w:val="en-US"/>
        </w:rPr>
        <w:t>temporary redirect</w:t>
      </w:r>
    </w:p>
    <w:p w14:paraId="19321206" w14:textId="77777777" w:rsidR="00B3601C" w:rsidRPr="003B2883" w:rsidRDefault="00B3601C" w:rsidP="00B3601C">
      <w:pPr>
        <w:pStyle w:val="PL"/>
      </w:pPr>
      <w:r w:rsidRPr="003B2883">
        <w:t xml:space="preserve">          content:</w:t>
      </w:r>
    </w:p>
    <w:p w14:paraId="30EA29A7" w14:textId="77777777" w:rsidR="00B3601C" w:rsidRPr="003B2883" w:rsidRDefault="00B3601C" w:rsidP="00B3601C">
      <w:pPr>
        <w:pStyle w:val="PL"/>
      </w:pPr>
      <w:r w:rsidRPr="003B2883">
        <w:t xml:space="preserve">            application/problem+json:</w:t>
      </w:r>
    </w:p>
    <w:p w14:paraId="224CAB5C" w14:textId="77777777" w:rsidR="00B3601C" w:rsidRPr="003B2883" w:rsidRDefault="00B3601C" w:rsidP="00B3601C">
      <w:pPr>
        <w:pStyle w:val="PL"/>
      </w:pPr>
      <w:r w:rsidRPr="003B2883">
        <w:t xml:space="preserve">              schema:</w:t>
      </w:r>
    </w:p>
    <w:p w14:paraId="7256AB08" w14:textId="77777777" w:rsidR="00B3601C" w:rsidRPr="000B376D" w:rsidRDefault="00B3601C" w:rsidP="00B3601C">
      <w:pPr>
        <w:pStyle w:val="PL"/>
      </w:pPr>
      <w:r w:rsidRPr="003B2883">
        <w:t xml:space="preserve">                $ref: 'TS29571_CommonData.yaml#/components/schemas/ProblemDetails'</w:t>
      </w:r>
    </w:p>
    <w:p w14:paraId="01EC3E1B" w14:textId="77777777" w:rsidR="00B3601C" w:rsidRDefault="00B3601C" w:rsidP="00B3601C">
      <w:pPr>
        <w:pStyle w:val="PL"/>
      </w:pPr>
      <w:r>
        <w:t xml:space="preserve">          headers:</w:t>
      </w:r>
    </w:p>
    <w:p w14:paraId="5F17505F" w14:textId="77777777" w:rsidR="00B3601C" w:rsidRDefault="00B3601C" w:rsidP="00B3601C">
      <w:pPr>
        <w:pStyle w:val="PL"/>
      </w:pPr>
      <w:r>
        <w:t xml:space="preserve">          </w:t>
      </w:r>
      <w:r>
        <w:rPr>
          <w:rFonts w:hint="eastAsia"/>
          <w:lang w:eastAsia="zh-CN"/>
        </w:rPr>
        <w:t xml:space="preserve">  </w:t>
      </w:r>
      <w:r>
        <w:t>Location:</w:t>
      </w:r>
    </w:p>
    <w:p w14:paraId="1C73400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C6D2704" w14:textId="77777777" w:rsidR="00B3601C" w:rsidRDefault="00B3601C" w:rsidP="00B3601C">
      <w:pPr>
        <w:pStyle w:val="PL"/>
      </w:pPr>
      <w:r>
        <w:t xml:space="preserve">          </w:t>
      </w:r>
      <w:r>
        <w:rPr>
          <w:rFonts w:hint="eastAsia"/>
          <w:lang w:eastAsia="zh-CN"/>
        </w:rPr>
        <w:t xml:space="preserve">    </w:t>
      </w:r>
      <w:r>
        <w:t>required: true</w:t>
      </w:r>
    </w:p>
    <w:p w14:paraId="527E7455" w14:textId="77777777" w:rsidR="00B3601C" w:rsidRDefault="00B3601C" w:rsidP="00B3601C">
      <w:pPr>
        <w:pStyle w:val="PL"/>
      </w:pPr>
      <w:r>
        <w:t xml:space="preserve">          </w:t>
      </w:r>
      <w:r>
        <w:rPr>
          <w:rFonts w:hint="eastAsia"/>
          <w:lang w:eastAsia="zh-CN"/>
        </w:rPr>
        <w:t xml:space="preserve">    </w:t>
      </w:r>
      <w:r>
        <w:t>schema:</w:t>
      </w:r>
    </w:p>
    <w:p w14:paraId="5841BD57" w14:textId="77777777" w:rsidR="00B3601C" w:rsidRDefault="00B3601C" w:rsidP="00B3601C">
      <w:pPr>
        <w:pStyle w:val="PL"/>
      </w:pPr>
      <w:r>
        <w:t xml:space="preserve">          </w:t>
      </w:r>
      <w:r>
        <w:rPr>
          <w:rFonts w:hint="eastAsia"/>
          <w:lang w:eastAsia="zh-CN"/>
        </w:rPr>
        <w:t xml:space="preserve">      </w:t>
      </w:r>
      <w:r>
        <w:t>type: string</w:t>
      </w:r>
    </w:p>
    <w:p w14:paraId="6D0991FD" w14:textId="77777777" w:rsidR="00B3601C" w:rsidRDefault="00B3601C" w:rsidP="00B3601C">
      <w:pPr>
        <w:pStyle w:val="PL"/>
      </w:pPr>
      <w:r>
        <w:t xml:space="preserve">          </w:t>
      </w:r>
      <w:r>
        <w:rPr>
          <w:rFonts w:hint="eastAsia"/>
          <w:lang w:eastAsia="zh-CN"/>
        </w:rPr>
        <w:t xml:space="preserve">  </w:t>
      </w:r>
      <w:r>
        <w:t>3gpp-Sbi-Target-Nf-Id:</w:t>
      </w:r>
    </w:p>
    <w:p w14:paraId="23327985" w14:textId="77777777" w:rsidR="00B3601C" w:rsidRDefault="00B3601C" w:rsidP="00B3601C">
      <w:pPr>
        <w:pStyle w:val="PL"/>
      </w:pPr>
      <w:r>
        <w:lastRenderedPageBreak/>
        <w:t xml:space="preserve">          </w:t>
      </w:r>
      <w:r>
        <w:rPr>
          <w:rFonts w:hint="eastAsia"/>
          <w:lang w:eastAsia="zh-CN"/>
        </w:rPr>
        <w:t xml:space="preserve">    </w:t>
      </w:r>
      <w:r>
        <w:t>description: 'Identifier of target SMF (service) instance towards which the request is redirected'</w:t>
      </w:r>
    </w:p>
    <w:p w14:paraId="626C984A" w14:textId="77777777" w:rsidR="00B3601C" w:rsidRDefault="00B3601C" w:rsidP="00B3601C">
      <w:pPr>
        <w:pStyle w:val="PL"/>
      </w:pPr>
      <w:r>
        <w:t xml:space="preserve">          </w:t>
      </w:r>
      <w:r>
        <w:rPr>
          <w:rFonts w:hint="eastAsia"/>
          <w:lang w:eastAsia="zh-CN"/>
        </w:rPr>
        <w:t xml:space="preserve">    </w:t>
      </w:r>
      <w:r>
        <w:t>schema:</w:t>
      </w:r>
    </w:p>
    <w:p w14:paraId="7B1B38D4" w14:textId="77777777" w:rsidR="00B3601C" w:rsidRPr="000B376D" w:rsidRDefault="00B3601C" w:rsidP="00B3601C">
      <w:pPr>
        <w:pStyle w:val="PL"/>
      </w:pPr>
      <w:r>
        <w:t xml:space="preserve">          </w:t>
      </w:r>
      <w:r>
        <w:rPr>
          <w:rFonts w:hint="eastAsia"/>
          <w:lang w:eastAsia="zh-CN"/>
        </w:rPr>
        <w:t xml:space="preserve">      </w:t>
      </w:r>
      <w:r>
        <w:t>type: string</w:t>
      </w:r>
    </w:p>
    <w:p w14:paraId="5E601713" w14:textId="77777777" w:rsidR="00B3601C" w:rsidRPr="00046E6A" w:rsidRDefault="00B3601C" w:rsidP="00B3601C">
      <w:pPr>
        <w:pStyle w:val="PL"/>
        <w:rPr>
          <w:lang w:val="en-US"/>
        </w:rPr>
      </w:pPr>
      <w:r w:rsidRPr="00046E6A">
        <w:rPr>
          <w:lang w:val="en-US"/>
        </w:rPr>
        <w:t xml:space="preserve">        '308':</w:t>
      </w:r>
    </w:p>
    <w:p w14:paraId="276209B2" w14:textId="77777777" w:rsidR="00B3601C" w:rsidRDefault="00B3601C" w:rsidP="00B3601C">
      <w:pPr>
        <w:pStyle w:val="PL"/>
        <w:rPr>
          <w:lang w:val="en-US"/>
        </w:rPr>
      </w:pPr>
      <w:r w:rsidRPr="00046E6A">
        <w:rPr>
          <w:lang w:val="en-US"/>
        </w:rPr>
        <w:t xml:space="preserve">          description: permanent redirect</w:t>
      </w:r>
    </w:p>
    <w:p w14:paraId="771ACAAD" w14:textId="77777777" w:rsidR="00B3601C" w:rsidRPr="003B2883" w:rsidRDefault="00B3601C" w:rsidP="00B3601C">
      <w:pPr>
        <w:pStyle w:val="PL"/>
      </w:pPr>
      <w:r w:rsidRPr="003B2883">
        <w:t xml:space="preserve">          content:</w:t>
      </w:r>
    </w:p>
    <w:p w14:paraId="59DE46F5" w14:textId="77777777" w:rsidR="00B3601C" w:rsidRPr="003B2883" w:rsidRDefault="00B3601C" w:rsidP="00B3601C">
      <w:pPr>
        <w:pStyle w:val="PL"/>
      </w:pPr>
      <w:r w:rsidRPr="003B2883">
        <w:t xml:space="preserve">            application/problem+json:</w:t>
      </w:r>
    </w:p>
    <w:p w14:paraId="3F550570" w14:textId="77777777" w:rsidR="00B3601C" w:rsidRPr="003B2883" w:rsidRDefault="00B3601C" w:rsidP="00B3601C">
      <w:pPr>
        <w:pStyle w:val="PL"/>
      </w:pPr>
      <w:r w:rsidRPr="003B2883">
        <w:t xml:space="preserve">              schema:</w:t>
      </w:r>
    </w:p>
    <w:p w14:paraId="3BBE6AC3" w14:textId="77777777" w:rsidR="00B3601C" w:rsidRPr="000B376D" w:rsidRDefault="00B3601C" w:rsidP="00B3601C">
      <w:pPr>
        <w:pStyle w:val="PL"/>
      </w:pPr>
      <w:r w:rsidRPr="003B2883">
        <w:t xml:space="preserve">                $ref: 'TS29571_CommonData.yaml#/components/schemas/ProblemDetails'</w:t>
      </w:r>
    </w:p>
    <w:p w14:paraId="131282D9" w14:textId="77777777" w:rsidR="00B3601C" w:rsidRDefault="00B3601C" w:rsidP="00B3601C">
      <w:pPr>
        <w:pStyle w:val="PL"/>
      </w:pPr>
      <w:r>
        <w:t xml:space="preserve">          headers:</w:t>
      </w:r>
    </w:p>
    <w:p w14:paraId="483287AA" w14:textId="77777777" w:rsidR="00B3601C" w:rsidRDefault="00B3601C" w:rsidP="00B3601C">
      <w:pPr>
        <w:pStyle w:val="PL"/>
      </w:pPr>
      <w:r>
        <w:t xml:space="preserve">          </w:t>
      </w:r>
      <w:r>
        <w:rPr>
          <w:rFonts w:hint="eastAsia"/>
          <w:lang w:eastAsia="zh-CN"/>
        </w:rPr>
        <w:t xml:space="preserve">  </w:t>
      </w:r>
      <w:r>
        <w:t>Location:</w:t>
      </w:r>
    </w:p>
    <w:p w14:paraId="558B4D8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C2982BD" w14:textId="77777777" w:rsidR="00B3601C" w:rsidRDefault="00B3601C" w:rsidP="00B3601C">
      <w:pPr>
        <w:pStyle w:val="PL"/>
      </w:pPr>
      <w:r>
        <w:t xml:space="preserve">          </w:t>
      </w:r>
      <w:r>
        <w:rPr>
          <w:rFonts w:hint="eastAsia"/>
          <w:lang w:eastAsia="zh-CN"/>
        </w:rPr>
        <w:t xml:space="preserve">    </w:t>
      </w:r>
      <w:r>
        <w:t>required: true</w:t>
      </w:r>
    </w:p>
    <w:p w14:paraId="3F8978EF" w14:textId="77777777" w:rsidR="00B3601C" w:rsidRDefault="00B3601C" w:rsidP="00B3601C">
      <w:pPr>
        <w:pStyle w:val="PL"/>
      </w:pPr>
      <w:r>
        <w:t xml:space="preserve">          </w:t>
      </w:r>
      <w:r>
        <w:rPr>
          <w:rFonts w:hint="eastAsia"/>
          <w:lang w:eastAsia="zh-CN"/>
        </w:rPr>
        <w:t xml:space="preserve">    </w:t>
      </w:r>
      <w:r>
        <w:t>schema:</w:t>
      </w:r>
    </w:p>
    <w:p w14:paraId="17F12E5C" w14:textId="77777777" w:rsidR="00B3601C" w:rsidRDefault="00B3601C" w:rsidP="00B3601C">
      <w:pPr>
        <w:pStyle w:val="PL"/>
      </w:pPr>
      <w:r>
        <w:t xml:space="preserve">          </w:t>
      </w:r>
      <w:r>
        <w:rPr>
          <w:rFonts w:hint="eastAsia"/>
          <w:lang w:eastAsia="zh-CN"/>
        </w:rPr>
        <w:t xml:space="preserve">      </w:t>
      </w:r>
      <w:r>
        <w:t>type: string</w:t>
      </w:r>
    </w:p>
    <w:p w14:paraId="1A8C487B" w14:textId="77777777" w:rsidR="00B3601C" w:rsidRDefault="00B3601C" w:rsidP="00B3601C">
      <w:pPr>
        <w:pStyle w:val="PL"/>
      </w:pPr>
      <w:r>
        <w:t xml:space="preserve">          </w:t>
      </w:r>
      <w:r>
        <w:rPr>
          <w:rFonts w:hint="eastAsia"/>
          <w:lang w:eastAsia="zh-CN"/>
        </w:rPr>
        <w:t xml:space="preserve">  </w:t>
      </w:r>
      <w:r>
        <w:t>3gpp-Sbi-Target-Nf-Id:</w:t>
      </w:r>
    </w:p>
    <w:p w14:paraId="12C54DFC"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364D71F9" w14:textId="77777777" w:rsidR="00B3601C" w:rsidRDefault="00B3601C" w:rsidP="00B3601C">
      <w:pPr>
        <w:pStyle w:val="PL"/>
      </w:pPr>
      <w:r>
        <w:t xml:space="preserve">          </w:t>
      </w:r>
      <w:r>
        <w:rPr>
          <w:rFonts w:hint="eastAsia"/>
          <w:lang w:eastAsia="zh-CN"/>
        </w:rPr>
        <w:t xml:space="preserve">    </w:t>
      </w:r>
      <w:r>
        <w:t>schema:</w:t>
      </w:r>
    </w:p>
    <w:p w14:paraId="33E0B571" w14:textId="5FA15CD9" w:rsidR="00B3601C" w:rsidRPr="000B376D" w:rsidRDefault="00B3601C" w:rsidP="00FA3B9B">
      <w:pPr>
        <w:pStyle w:val="PL"/>
      </w:pPr>
      <w:r>
        <w:t xml:space="preserve">          </w:t>
      </w:r>
      <w:r>
        <w:rPr>
          <w:rFonts w:hint="eastAsia"/>
          <w:lang w:eastAsia="zh-CN"/>
        </w:rPr>
        <w:t xml:space="preserve">      </w:t>
      </w:r>
      <w:r>
        <w:t>type: string</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C3C2310" w14:textId="77777777" w:rsidR="00B3601C" w:rsidRDefault="00B3601C" w:rsidP="00B3601C">
      <w:pPr>
        <w:pStyle w:val="PL"/>
        <w:rPr>
          <w:lang w:val="en-US"/>
        </w:rPr>
      </w:pPr>
      <w:r w:rsidRPr="002E5CBA">
        <w:rPr>
          <w:lang w:val="en-US"/>
        </w:rPr>
        <w:t xml:space="preserve">          description: </w:t>
      </w:r>
      <w:r>
        <w:rPr>
          <w:lang w:val="en-US"/>
        </w:rPr>
        <w:t>temporary redirect</w:t>
      </w:r>
    </w:p>
    <w:p w14:paraId="6A19E989" w14:textId="77777777" w:rsidR="00B3601C" w:rsidRPr="003B2883" w:rsidRDefault="00B3601C" w:rsidP="00B3601C">
      <w:pPr>
        <w:pStyle w:val="PL"/>
      </w:pPr>
      <w:r w:rsidRPr="003B2883">
        <w:t xml:space="preserve">          content:</w:t>
      </w:r>
    </w:p>
    <w:p w14:paraId="7F212CF8" w14:textId="77777777" w:rsidR="00B3601C" w:rsidRPr="003B2883" w:rsidRDefault="00B3601C" w:rsidP="00B3601C">
      <w:pPr>
        <w:pStyle w:val="PL"/>
      </w:pPr>
      <w:r w:rsidRPr="003B2883">
        <w:t xml:space="preserve">            application/problem+json:</w:t>
      </w:r>
    </w:p>
    <w:p w14:paraId="36C71E21" w14:textId="77777777" w:rsidR="00B3601C" w:rsidRPr="003B2883" w:rsidRDefault="00B3601C" w:rsidP="00B3601C">
      <w:pPr>
        <w:pStyle w:val="PL"/>
      </w:pPr>
      <w:r w:rsidRPr="003B2883">
        <w:t xml:space="preserve">              schema:</w:t>
      </w:r>
    </w:p>
    <w:p w14:paraId="0FDBB188" w14:textId="77777777" w:rsidR="00B3601C" w:rsidRPr="000B376D" w:rsidRDefault="00B3601C" w:rsidP="00B3601C">
      <w:pPr>
        <w:pStyle w:val="PL"/>
      </w:pPr>
      <w:r w:rsidRPr="003B2883">
        <w:t xml:space="preserve">                $ref: 'TS29571_CommonData.yaml#/components/schemas/ProblemDetails'</w:t>
      </w:r>
    </w:p>
    <w:p w14:paraId="7A366434" w14:textId="77777777" w:rsidR="00B3601C" w:rsidRDefault="00B3601C" w:rsidP="00B3601C">
      <w:pPr>
        <w:pStyle w:val="PL"/>
      </w:pPr>
      <w:r>
        <w:t xml:space="preserve">          headers:</w:t>
      </w:r>
    </w:p>
    <w:p w14:paraId="13AF08C4" w14:textId="77777777" w:rsidR="00B3601C" w:rsidRDefault="00B3601C" w:rsidP="00B3601C">
      <w:pPr>
        <w:pStyle w:val="PL"/>
      </w:pPr>
      <w:r>
        <w:t xml:space="preserve">          </w:t>
      </w:r>
      <w:r>
        <w:rPr>
          <w:rFonts w:hint="eastAsia"/>
          <w:lang w:eastAsia="zh-CN"/>
        </w:rPr>
        <w:t xml:space="preserve">  </w:t>
      </w:r>
      <w:r>
        <w:t>Location:</w:t>
      </w:r>
    </w:p>
    <w:p w14:paraId="3CF01401"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13C4B2B" w14:textId="77777777" w:rsidR="00B3601C" w:rsidRDefault="00B3601C" w:rsidP="00B3601C">
      <w:pPr>
        <w:pStyle w:val="PL"/>
      </w:pPr>
      <w:r>
        <w:t xml:space="preserve">          </w:t>
      </w:r>
      <w:r>
        <w:rPr>
          <w:rFonts w:hint="eastAsia"/>
          <w:lang w:eastAsia="zh-CN"/>
        </w:rPr>
        <w:t xml:space="preserve">    </w:t>
      </w:r>
      <w:r>
        <w:t>required: true</w:t>
      </w:r>
    </w:p>
    <w:p w14:paraId="611CA489" w14:textId="77777777" w:rsidR="00B3601C" w:rsidRDefault="00B3601C" w:rsidP="00B3601C">
      <w:pPr>
        <w:pStyle w:val="PL"/>
      </w:pPr>
      <w:r>
        <w:t xml:space="preserve">          </w:t>
      </w:r>
      <w:r>
        <w:rPr>
          <w:rFonts w:hint="eastAsia"/>
          <w:lang w:eastAsia="zh-CN"/>
        </w:rPr>
        <w:t xml:space="preserve">    </w:t>
      </w:r>
      <w:r>
        <w:t>schema:</w:t>
      </w:r>
    </w:p>
    <w:p w14:paraId="22E0F589" w14:textId="77777777" w:rsidR="00B3601C" w:rsidRDefault="00B3601C" w:rsidP="00B3601C">
      <w:pPr>
        <w:pStyle w:val="PL"/>
      </w:pPr>
      <w:r>
        <w:t xml:space="preserve">          </w:t>
      </w:r>
      <w:r>
        <w:rPr>
          <w:rFonts w:hint="eastAsia"/>
          <w:lang w:eastAsia="zh-CN"/>
        </w:rPr>
        <w:t xml:space="preserve">      </w:t>
      </w:r>
      <w:r>
        <w:t>type: string</w:t>
      </w:r>
    </w:p>
    <w:p w14:paraId="2B38537A" w14:textId="77777777" w:rsidR="00B3601C" w:rsidRDefault="00B3601C" w:rsidP="00B3601C">
      <w:pPr>
        <w:pStyle w:val="PL"/>
      </w:pPr>
      <w:r>
        <w:t xml:space="preserve">          </w:t>
      </w:r>
      <w:r>
        <w:rPr>
          <w:rFonts w:hint="eastAsia"/>
          <w:lang w:eastAsia="zh-CN"/>
        </w:rPr>
        <w:t xml:space="preserve">  </w:t>
      </w:r>
      <w:r>
        <w:t>3gpp-Sbi-Target-Nf-Id:</w:t>
      </w:r>
    </w:p>
    <w:p w14:paraId="2AE72678"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0BB9773" w14:textId="77777777" w:rsidR="00B3601C" w:rsidRDefault="00B3601C" w:rsidP="00B3601C">
      <w:pPr>
        <w:pStyle w:val="PL"/>
      </w:pPr>
      <w:r>
        <w:t xml:space="preserve">          </w:t>
      </w:r>
      <w:r>
        <w:rPr>
          <w:rFonts w:hint="eastAsia"/>
          <w:lang w:eastAsia="zh-CN"/>
        </w:rPr>
        <w:t xml:space="preserve">    </w:t>
      </w:r>
      <w:r>
        <w:t>schema:</w:t>
      </w:r>
    </w:p>
    <w:p w14:paraId="37ADBFB0" w14:textId="77777777" w:rsidR="00B3601C" w:rsidRPr="000B376D" w:rsidRDefault="00B3601C" w:rsidP="00B3601C">
      <w:pPr>
        <w:pStyle w:val="PL"/>
      </w:pPr>
      <w:r>
        <w:t xml:space="preserve">          </w:t>
      </w:r>
      <w:r>
        <w:rPr>
          <w:rFonts w:hint="eastAsia"/>
          <w:lang w:eastAsia="zh-CN"/>
        </w:rPr>
        <w:t xml:space="preserve">      </w:t>
      </w:r>
      <w:r>
        <w:t>type: string</w:t>
      </w:r>
    </w:p>
    <w:p w14:paraId="1F9FA386" w14:textId="77777777" w:rsidR="00B3601C" w:rsidRPr="00046E6A" w:rsidRDefault="00B3601C" w:rsidP="00B3601C">
      <w:pPr>
        <w:pStyle w:val="PL"/>
        <w:rPr>
          <w:lang w:val="en-US"/>
        </w:rPr>
      </w:pPr>
      <w:r w:rsidRPr="00046E6A">
        <w:rPr>
          <w:lang w:val="en-US"/>
        </w:rPr>
        <w:t xml:space="preserve">        '308':</w:t>
      </w:r>
    </w:p>
    <w:p w14:paraId="4A510FCA" w14:textId="77777777" w:rsidR="00B3601C" w:rsidRDefault="00B3601C" w:rsidP="00B3601C">
      <w:pPr>
        <w:pStyle w:val="PL"/>
        <w:rPr>
          <w:lang w:val="en-US"/>
        </w:rPr>
      </w:pPr>
      <w:r w:rsidRPr="00046E6A">
        <w:rPr>
          <w:lang w:val="en-US"/>
        </w:rPr>
        <w:t xml:space="preserve">          description: permanent redirect</w:t>
      </w:r>
    </w:p>
    <w:p w14:paraId="22D7967F" w14:textId="77777777" w:rsidR="00B3601C" w:rsidRPr="003B2883" w:rsidRDefault="00B3601C" w:rsidP="00B3601C">
      <w:pPr>
        <w:pStyle w:val="PL"/>
      </w:pPr>
      <w:r w:rsidRPr="003B2883">
        <w:t xml:space="preserve">          content:</w:t>
      </w:r>
    </w:p>
    <w:p w14:paraId="43B53F02" w14:textId="77777777" w:rsidR="00B3601C" w:rsidRPr="003B2883" w:rsidRDefault="00B3601C" w:rsidP="00B3601C">
      <w:pPr>
        <w:pStyle w:val="PL"/>
      </w:pPr>
      <w:r w:rsidRPr="003B2883">
        <w:t xml:space="preserve">            application/problem+json:</w:t>
      </w:r>
    </w:p>
    <w:p w14:paraId="1B3F0466" w14:textId="77777777" w:rsidR="00B3601C" w:rsidRPr="003B2883" w:rsidRDefault="00B3601C" w:rsidP="00B3601C">
      <w:pPr>
        <w:pStyle w:val="PL"/>
      </w:pPr>
      <w:r w:rsidRPr="003B2883">
        <w:t xml:space="preserve">              schema:</w:t>
      </w:r>
    </w:p>
    <w:p w14:paraId="5B987A45" w14:textId="77777777" w:rsidR="00B3601C" w:rsidRPr="000B376D" w:rsidRDefault="00B3601C" w:rsidP="00B3601C">
      <w:pPr>
        <w:pStyle w:val="PL"/>
      </w:pPr>
      <w:r w:rsidRPr="003B2883">
        <w:t xml:space="preserve">                $ref: 'TS29571_CommonData.yaml#/components/schemas/ProblemDetails'</w:t>
      </w:r>
    </w:p>
    <w:p w14:paraId="03979245" w14:textId="77777777" w:rsidR="00B3601C" w:rsidRDefault="00B3601C" w:rsidP="00B3601C">
      <w:pPr>
        <w:pStyle w:val="PL"/>
      </w:pPr>
      <w:r>
        <w:t xml:space="preserve">          headers:</w:t>
      </w:r>
    </w:p>
    <w:p w14:paraId="68D31570" w14:textId="77777777" w:rsidR="00B3601C" w:rsidRDefault="00B3601C" w:rsidP="00B3601C">
      <w:pPr>
        <w:pStyle w:val="PL"/>
      </w:pPr>
      <w:r>
        <w:t xml:space="preserve">          </w:t>
      </w:r>
      <w:r>
        <w:rPr>
          <w:rFonts w:hint="eastAsia"/>
          <w:lang w:eastAsia="zh-CN"/>
        </w:rPr>
        <w:t xml:space="preserve">  </w:t>
      </w:r>
      <w:r>
        <w:t>Location:</w:t>
      </w:r>
    </w:p>
    <w:p w14:paraId="04EA689F"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BC43B3" w14:textId="77777777" w:rsidR="00B3601C" w:rsidRDefault="00B3601C" w:rsidP="00B3601C">
      <w:pPr>
        <w:pStyle w:val="PL"/>
      </w:pPr>
      <w:r>
        <w:t xml:space="preserve">          </w:t>
      </w:r>
      <w:r>
        <w:rPr>
          <w:rFonts w:hint="eastAsia"/>
          <w:lang w:eastAsia="zh-CN"/>
        </w:rPr>
        <w:t xml:space="preserve">    </w:t>
      </w:r>
      <w:r>
        <w:t>required: true</w:t>
      </w:r>
    </w:p>
    <w:p w14:paraId="647DFCBF" w14:textId="77777777" w:rsidR="00B3601C" w:rsidRDefault="00B3601C" w:rsidP="00B3601C">
      <w:pPr>
        <w:pStyle w:val="PL"/>
      </w:pPr>
      <w:r>
        <w:t xml:space="preserve">          </w:t>
      </w:r>
      <w:r>
        <w:rPr>
          <w:rFonts w:hint="eastAsia"/>
          <w:lang w:eastAsia="zh-CN"/>
        </w:rPr>
        <w:t xml:space="preserve">    </w:t>
      </w:r>
      <w:r>
        <w:t>schema:</w:t>
      </w:r>
    </w:p>
    <w:p w14:paraId="5056199B" w14:textId="77777777" w:rsidR="00B3601C" w:rsidRDefault="00B3601C" w:rsidP="00B3601C">
      <w:pPr>
        <w:pStyle w:val="PL"/>
      </w:pPr>
      <w:r>
        <w:t xml:space="preserve">          </w:t>
      </w:r>
      <w:r>
        <w:rPr>
          <w:rFonts w:hint="eastAsia"/>
          <w:lang w:eastAsia="zh-CN"/>
        </w:rPr>
        <w:t xml:space="preserve">      </w:t>
      </w:r>
      <w:r>
        <w:t>type: string</w:t>
      </w:r>
    </w:p>
    <w:p w14:paraId="12213092" w14:textId="77777777" w:rsidR="00B3601C" w:rsidRDefault="00B3601C" w:rsidP="00B3601C">
      <w:pPr>
        <w:pStyle w:val="PL"/>
      </w:pPr>
      <w:r>
        <w:t xml:space="preserve">          </w:t>
      </w:r>
      <w:r>
        <w:rPr>
          <w:rFonts w:hint="eastAsia"/>
          <w:lang w:eastAsia="zh-CN"/>
        </w:rPr>
        <w:t xml:space="preserve">  </w:t>
      </w:r>
      <w:r>
        <w:t>3gpp-Sbi-Target-Nf-Id:</w:t>
      </w:r>
    </w:p>
    <w:p w14:paraId="1E50FBAD"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3D3DCE3" w14:textId="77777777" w:rsidR="00B3601C" w:rsidRDefault="00B3601C" w:rsidP="00B3601C">
      <w:pPr>
        <w:pStyle w:val="PL"/>
      </w:pPr>
      <w:r>
        <w:t xml:space="preserve">          </w:t>
      </w:r>
      <w:r>
        <w:rPr>
          <w:rFonts w:hint="eastAsia"/>
          <w:lang w:eastAsia="zh-CN"/>
        </w:rPr>
        <w:t xml:space="preserve">    </w:t>
      </w:r>
      <w:r>
        <w:t>schema:</w:t>
      </w:r>
    </w:p>
    <w:p w14:paraId="6DE3F1B0" w14:textId="23C0934F" w:rsidR="00B3601C" w:rsidRPr="000B376D" w:rsidRDefault="00B3601C" w:rsidP="00FA3B9B">
      <w:pPr>
        <w:pStyle w:val="PL"/>
      </w:pPr>
      <w:r>
        <w:t xml:space="preserve">          </w:t>
      </w:r>
      <w:r>
        <w:rPr>
          <w:rFonts w:hint="eastAsia"/>
          <w:lang w:eastAsia="zh-CN"/>
        </w:rPr>
        <w:t xml:space="preserve">      </w:t>
      </w:r>
      <w:r>
        <w:t>type: string</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lastRenderedPageBreak/>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70A5E970"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27F94F79" w14:textId="77777777" w:rsidR="00B3601C" w:rsidRPr="003B2883" w:rsidRDefault="00B3601C" w:rsidP="00B3601C">
      <w:pPr>
        <w:pStyle w:val="PL"/>
      </w:pPr>
      <w:r>
        <w:t xml:space="preserve">        </w:t>
      </w:r>
      <w:r w:rsidRPr="003B2883">
        <w:t xml:space="preserve">          content:</w:t>
      </w:r>
    </w:p>
    <w:p w14:paraId="226A8A15" w14:textId="77777777" w:rsidR="00B3601C" w:rsidRPr="003B2883" w:rsidRDefault="00B3601C" w:rsidP="00B3601C">
      <w:pPr>
        <w:pStyle w:val="PL"/>
      </w:pPr>
      <w:r w:rsidRPr="003B2883">
        <w:t xml:space="preserve">        </w:t>
      </w:r>
      <w:r>
        <w:t xml:space="preserve">        </w:t>
      </w:r>
      <w:r w:rsidRPr="003B2883">
        <w:t xml:space="preserve">    application/problem+json:</w:t>
      </w:r>
    </w:p>
    <w:p w14:paraId="6C401926" w14:textId="77777777" w:rsidR="00B3601C" w:rsidRPr="003B2883" w:rsidRDefault="00B3601C" w:rsidP="00B3601C">
      <w:pPr>
        <w:pStyle w:val="PL"/>
      </w:pPr>
      <w:r w:rsidRPr="003B2883">
        <w:t xml:space="preserve">                      schema:</w:t>
      </w:r>
    </w:p>
    <w:p w14:paraId="7211B89E" w14:textId="77777777" w:rsidR="00B3601C" w:rsidRPr="000B376D" w:rsidRDefault="00B3601C" w:rsidP="00B3601C">
      <w:pPr>
        <w:pStyle w:val="PL"/>
      </w:pPr>
      <w:r w:rsidRPr="003B2883">
        <w:t xml:space="preserve">                        $ref: 'TS29571_CommonData.yaml#/components/schemas/ProblemDetails'</w:t>
      </w:r>
    </w:p>
    <w:p w14:paraId="2CE4824E" w14:textId="77777777" w:rsidR="00B3601C" w:rsidRDefault="00B3601C" w:rsidP="00B3601C">
      <w:pPr>
        <w:pStyle w:val="PL"/>
      </w:pPr>
      <w:r>
        <w:t xml:space="preserve">                  headers:</w:t>
      </w:r>
    </w:p>
    <w:p w14:paraId="5567BC62" w14:textId="77777777" w:rsidR="00B3601C" w:rsidRDefault="00B3601C" w:rsidP="00B3601C">
      <w:pPr>
        <w:pStyle w:val="PL"/>
      </w:pPr>
      <w:r>
        <w:t xml:space="preserve">                  </w:t>
      </w:r>
      <w:r>
        <w:rPr>
          <w:rFonts w:hint="eastAsia"/>
          <w:lang w:eastAsia="zh-CN"/>
        </w:rPr>
        <w:t xml:space="preserve">  </w:t>
      </w:r>
      <w:r>
        <w:t>Location:</w:t>
      </w:r>
    </w:p>
    <w:p w14:paraId="07B2D17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21AC89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88DA365"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3CC21410"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C887064" w14:textId="77777777" w:rsidR="00B3601C" w:rsidRDefault="00B3601C" w:rsidP="00B3601C">
      <w:pPr>
        <w:pStyle w:val="PL"/>
      </w:pPr>
      <w:r>
        <w:t xml:space="preserve">            </w:t>
      </w:r>
      <w:r>
        <w:rPr>
          <w:rFonts w:hint="eastAsia"/>
          <w:lang w:eastAsia="zh-CN"/>
        </w:rPr>
        <w:t xml:space="preserve">        </w:t>
      </w:r>
      <w:r>
        <w:t>3gpp-Sbi-Target-Nf-Id:</w:t>
      </w:r>
    </w:p>
    <w:p w14:paraId="194CB094"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E1EE82C" w14:textId="77777777" w:rsidR="00B3601C" w:rsidRDefault="00B3601C" w:rsidP="00B3601C">
      <w:pPr>
        <w:pStyle w:val="PL"/>
      </w:pPr>
      <w:r>
        <w:t xml:space="preserve">              </w:t>
      </w:r>
      <w:r>
        <w:rPr>
          <w:rFonts w:hint="eastAsia"/>
          <w:lang w:eastAsia="zh-CN"/>
        </w:rPr>
        <w:t xml:space="preserve">        </w:t>
      </w:r>
      <w:r>
        <w:t>schema:</w:t>
      </w:r>
    </w:p>
    <w:p w14:paraId="72BDA19E" w14:textId="77777777" w:rsidR="00B3601C" w:rsidRPr="000B376D" w:rsidRDefault="00B3601C" w:rsidP="00B3601C">
      <w:pPr>
        <w:pStyle w:val="PL"/>
      </w:pPr>
      <w:r>
        <w:t xml:space="preserve">                </w:t>
      </w:r>
      <w:r>
        <w:rPr>
          <w:rFonts w:hint="eastAsia"/>
          <w:lang w:eastAsia="zh-CN"/>
        </w:rPr>
        <w:t xml:space="preserve">        </w:t>
      </w:r>
      <w:r>
        <w:t>type: string</w:t>
      </w:r>
    </w:p>
    <w:p w14:paraId="6FEE2F1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F919FE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0B1632D" w14:textId="77777777" w:rsidR="00B3601C" w:rsidRPr="003B2883" w:rsidRDefault="00B3601C" w:rsidP="00B3601C">
      <w:pPr>
        <w:pStyle w:val="PL"/>
      </w:pPr>
      <w:r>
        <w:t xml:space="preserve">        </w:t>
      </w:r>
      <w:r w:rsidRPr="003B2883">
        <w:t xml:space="preserve">          content:</w:t>
      </w:r>
    </w:p>
    <w:p w14:paraId="2036768A" w14:textId="77777777" w:rsidR="00B3601C" w:rsidRPr="003B2883" w:rsidRDefault="00B3601C" w:rsidP="00B3601C">
      <w:pPr>
        <w:pStyle w:val="PL"/>
      </w:pPr>
      <w:r w:rsidRPr="003B2883">
        <w:t xml:space="preserve">        </w:t>
      </w:r>
      <w:r>
        <w:t xml:space="preserve">        </w:t>
      </w:r>
      <w:r w:rsidRPr="003B2883">
        <w:t xml:space="preserve">    application/problem+json:</w:t>
      </w:r>
    </w:p>
    <w:p w14:paraId="646E40A8" w14:textId="77777777" w:rsidR="00B3601C" w:rsidRPr="003B2883" w:rsidRDefault="00B3601C" w:rsidP="00B3601C">
      <w:pPr>
        <w:pStyle w:val="PL"/>
      </w:pPr>
      <w:r w:rsidRPr="003B2883">
        <w:t xml:space="preserve">                      schema:</w:t>
      </w:r>
    </w:p>
    <w:p w14:paraId="74B35388" w14:textId="77777777" w:rsidR="00B3601C" w:rsidRPr="000B376D" w:rsidRDefault="00B3601C" w:rsidP="00B3601C">
      <w:pPr>
        <w:pStyle w:val="PL"/>
      </w:pPr>
      <w:r w:rsidRPr="003B2883">
        <w:t xml:space="preserve">                        $ref: 'TS29571_CommonData.yaml#/components/schemas/ProblemDetails'</w:t>
      </w:r>
    </w:p>
    <w:p w14:paraId="1E9874D4" w14:textId="77777777" w:rsidR="00B3601C" w:rsidRDefault="00B3601C" w:rsidP="00B3601C">
      <w:pPr>
        <w:pStyle w:val="PL"/>
      </w:pPr>
      <w:r>
        <w:t xml:space="preserve">                  headers:</w:t>
      </w:r>
    </w:p>
    <w:p w14:paraId="59C6BC8F" w14:textId="77777777" w:rsidR="00B3601C" w:rsidRDefault="00B3601C" w:rsidP="00B3601C">
      <w:pPr>
        <w:pStyle w:val="PL"/>
      </w:pPr>
      <w:r>
        <w:t xml:space="preserve">                  </w:t>
      </w:r>
      <w:r>
        <w:rPr>
          <w:rFonts w:hint="eastAsia"/>
          <w:lang w:eastAsia="zh-CN"/>
        </w:rPr>
        <w:t xml:space="preserve">  </w:t>
      </w:r>
      <w:r>
        <w:t>Location:</w:t>
      </w:r>
    </w:p>
    <w:p w14:paraId="383CA81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A097B03"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8C0D0D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A3FFF02" w14:textId="77777777" w:rsidR="0046731B" w:rsidRDefault="00B3601C" w:rsidP="00B3601C">
      <w:pPr>
        <w:pStyle w:val="PL"/>
      </w:pPr>
      <w:r>
        <w:t xml:space="preserve">          </w:t>
      </w:r>
      <w:r>
        <w:rPr>
          <w:rFonts w:hint="eastAsia"/>
          <w:lang w:eastAsia="zh-CN"/>
        </w:rPr>
        <w:t xml:space="preserve">      </w:t>
      </w:r>
      <w:r>
        <w:rPr>
          <w:lang w:eastAsia="zh-CN"/>
        </w:rPr>
        <w:t xml:space="preserve">        </w:t>
      </w:r>
      <w:r>
        <w:t>type: string</w:t>
      </w:r>
    </w:p>
    <w:p w14:paraId="3BC3399C" w14:textId="0E77F007" w:rsidR="00B3601C" w:rsidRDefault="00B3601C" w:rsidP="00B3601C">
      <w:pPr>
        <w:pStyle w:val="PL"/>
      </w:pPr>
      <w:r>
        <w:t xml:space="preserve">            </w:t>
      </w:r>
      <w:r>
        <w:rPr>
          <w:rFonts w:hint="eastAsia"/>
          <w:lang w:eastAsia="zh-CN"/>
        </w:rPr>
        <w:t xml:space="preserve">        </w:t>
      </w:r>
      <w:r>
        <w:t>3gpp-Sbi-Target-Nf-Id:</w:t>
      </w:r>
    </w:p>
    <w:p w14:paraId="4B85F2A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CBB00D4" w14:textId="77777777" w:rsidR="00B3601C" w:rsidRDefault="00B3601C" w:rsidP="00B3601C">
      <w:pPr>
        <w:pStyle w:val="PL"/>
      </w:pPr>
      <w:r>
        <w:t xml:space="preserve">              </w:t>
      </w:r>
      <w:r>
        <w:rPr>
          <w:rFonts w:hint="eastAsia"/>
          <w:lang w:eastAsia="zh-CN"/>
        </w:rPr>
        <w:t xml:space="preserve">        </w:t>
      </w:r>
      <w:r>
        <w:t>schema:</w:t>
      </w:r>
    </w:p>
    <w:p w14:paraId="15494047" w14:textId="7489764A" w:rsidR="00B3601C" w:rsidRPr="000B376D" w:rsidRDefault="00B3601C" w:rsidP="00FA3B9B">
      <w:pPr>
        <w:pStyle w:val="PL"/>
      </w:pPr>
      <w:r>
        <w:t xml:space="preserve">                </w:t>
      </w:r>
      <w:r>
        <w:rPr>
          <w:rFonts w:hint="eastAsia"/>
          <w:lang w:eastAsia="zh-CN"/>
        </w:rPr>
        <w:t xml:space="preserve">        </w:t>
      </w:r>
      <w:r>
        <w:t>type: string</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71E970"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5152F2C" w14:textId="77777777" w:rsidR="00B3601C" w:rsidRPr="003B2883" w:rsidRDefault="00B3601C" w:rsidP="00B3601C">
      <w:pPr>
        <w:pStyle w:val="PL"/>
      </w:pPr>
      <w:r>
        <w:t xml:space="preserve">        </w:t>
      </w:r>
      <w:r w:rsidRPr="003B2883">
        <w:t xml:space="preserve">          content:</w:t>
      </w:r>
    </w:p>
    <w:p w14:paraId="78BFA1BE" w14:textId="77777777" w:rsidR="00B3601C" w:rsidRPr="003B2883" w:rsidRDefault="00B3601C" w:rsidP="00B3601C">
      <w:pPr>
        <w:pStyle w:val="PL"/>
      </w:pPr>
      <w:r w:rsidRPr="003B2883">
        <w:t xml:space="preserve">        </w:t>
      </w:r>
      <w:r>
        <w:t xml:space="preserve">        </w:t>
      </w:r>
      <w:r w:rsidRPr="003B2883">
        <w:t xml:space="preserve">    application/problem+json:</w:t>
      </w:r>
    </w:p>
    <w:p w14:paraId="6AACF267" w14:textId="77777777" w:rsidR="00B3601C" w:rsidRPr="003B2883" w:rsidRDefault="00B3601C" w:rsidP="00B3601C">
      <w:pPr>
        <w:pStyle w:val="PL"/>
      </w:pPr>
      <w:r w:rsidRPr="003B2883">
        <w:t xml:space="preserve">                      schema:</w:t>
      </w:r>
    </w:p>
    <w:p w14:paraId="07DC4757" w14:textId="77777777" w:rsidR="00B3601C" w:rsidRPr="000B376D" w:rsidRDefault="00B3601C" w:rsidP="00B3601C">
      <w:pPr>
        <w:pStyle w:val="PL"/>
      </w:pPr>
      <w:r w:rsidRPr="003B2883">
        <w:t xml:space="preserve">                        $ref: 'TS29571_CommonData.yaml#/components/schemas/ProblemDetails'</w:t>
      </w:r>
    </w:p>
    <w:p w14:paraId="28A999FE" w14:textId="77777777" w:rsidR="00B3601C" w:rsidRDefault="00B3601C" w:rsidP="00B3601C">
      <w:pPr>
        <w:pStyle w:val="PL"/>
      </w:pPr>
      <w:r>
        <w:t xml:space="preserve">                  headers:</w:t>
      </w:r>
    </w:p>
    <w:p w14:paraId="0D856065" w14:textId="77777777" w:rsidR="00B3601C" w:rsidRDefault="00B3601C" w:rsidP="00B3601C">
      <w:pPr>
        <w:pStyle w:val="PL"/>
      </w:pPr>
      <w:r>
        <w:t xml:space="preserve">                  </w:t>
      </w:r>
      <w:r>
        <w:rPr>
          <w:rFonts w:hint="eastAsia"/>
          <w:lang w:eastAsia="zh-CN"/>
        </w:rPr>
        <w:t xml:space="preserve">  </w:t>
      </w:r>
      <w:r>
        <w:t>Location:</w:t>
      </w:r>
    </w:p>
    <w:p w14:paraId="50CFC23B"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D5B2C7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DC5EC0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6CFCD315"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A3AC736" w14:textId="77777777" w:rsidR="00B3601C" w:rsidRDefault="00B3601C" w:rsidP="00B3601C">
      <w:pPr>
        <w:pStyle w:val="PL"/>
      </w:pPr>
      <w:r>
        <w:t xml:space="preserve">            </w:t>
      </w:r>
      <w:r>
        <w:rPr>
          <w:rFonts w:hint="eastAsia"/>
          <w:lang w:eastAsia="zh-CN"/>
        </w:rPr>
        <w:t xml:space="preserve">        </w:t>
      </w:r>
      <w:r>
        <w:t>3gpp-Sbi-Target-Nf-Id:</w:t>
      </w:r>
    </w:p>
    <w:p w14:paraId="7BF942BF"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4829B50" w14:textId="77777777" w:rsidR="00B3601C" w:rsidRDefault="00B3601C" w:rsidP="00B3601C">
      <w:pPr>
        <w:pStyle w:val="PL"/>
      </w:pPr>
      <w:r>
        <w:t xml:space="preserve">              </w:t>
      </w:r>
      <w:r>
        <w:rPr>
          <w:rFonts w:hint="eastAsia"/>
          <w:lang w:eastAsia="zh-CN"/>
        </w:rPr>
        <w:t xml:space="preserve">        </w:t>
      </w:r>
      <w:r>
        <w:t>schema:</w:t>
      </w:r>
    </w:p>
    <w:p w14:paraId="418D24B4" w14:textId="77777777" w:rsidR="00B3601C" w:rsidRPr="000B376D" w:rsidRDefault="00B3601C" w:rsidP="00B3601C">
      <w:pPr>
        <w:pStyle w:val="PL"/>
      </w:pPr>
      <w:r>
        <w:t xml:space="preserve">                </w:t>
      </w:r>
      <w:r>
        <w:rPr>
          <w:rFonts w:hint="eastAsia"/>
          <w:lang w:eastAsia="zh-CN"/>
        </w:rPr>
        <w:t xml:space="preserve">        </w:t>
      </w:r>
      <w:r>
        <w:t>type: string</w:t>
      </w:r>
    </w:p>
    <w:p w14:paraId="5EC5E2A8"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68953BFE"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02B6DDE" w14:textId="77777777" w:rsidR="00B3601C" w:rsidRPr="003B2883" w:rsidRDefault="00B3601C" w:rsidP="00B3601C">
      <w:pPr>
        <w:pStyle w:val="PL"/>
      </w:pPr>
      <w:r>
        <w:t xml:space="preserve">        </w:t>
      </w:r>
      <w:r w:rsidRPr="003B2883">
        <w:t xml:space="preserve">          content:</w:t>
      </w:r>
    </w:p>
    <w:p w14:paraId="5D22BB62" w14:textId="77777777" w:rsidR="00B3601C" w:rsidRPr="003B2883" w:rsidRDefault="00B3601C" w:rsidP="00B3601C">
      <w:pPr>
        <w:pStyle w:val="PL"/>
      </w:pPr>
      <w:r w:rsidRPr="003B2883">
        <w:t xml:space="preserve">        </w:t>
      </w:r>
      <w:r>
        <w:t xml:space="preserve">        </w:t>
      </w:r>
      <w:r w:rsidRPr="003B2883">
        <w:t xml:space="preserve">    application/problem+json:</w:t>
      </w:r>
    </w:p>
    <w:p w14:paraId="187B815C" w14:textId="77777777" w:rsidR="00B3601C" w:rsidRPr="003B2883" w:rsidRDefault="00B3601C" w:rsidP="00B3601C">
      <w:pPr>
        <w:pStyle w:val="PL"/>
      </w:pPr>
      <w:r w:rsidRPr="003B2883">
        <w:t xml:space="preserve">                      schema:</w:t>
      </w:r>
    </w:p>
    <w:p w14:paraId="551E6955" w14:textId="77777777" w:rsidR="00B3601C" w:rsidRPr="000B376D" w:rsidRDefault="00B3601C" w:rsidP="00B3601C">
      <w:pPr>
        <w:pStyle w:val="PL"/>
      </w:pPr>
      <w:r w:rsidRPr="003B2883">
        <w:t xml:space="preserve">                        $ref: 'TS29571_CommonData.yaml#/components/schemas/ProblemDetails'</w:t>
      </w:r>
    </w:p>
    <w:p w14:paraId="0ABBC397" w14:textId="77777777" w:rsidR="00B3601C" w:rsidRDefault="00B3601C" w:rsidP="00B3601C">
      <w:pPr>
        <w:pStyle w:val="PL"/>
      </w:pPr>
      <w:r>
        <w:t xml:space="preserve">                  headers:</w:t>
      </w:r>
    </w:p>
    <w:p w14:paraId="604B25EF" w14:textId="77777777" w:rsidR="00B3601C" w:rsidRDefault="00B3601C" w:rsidP="00B3601C">
      <w:pPr>
        <w:pStyle w:val="PL"/>
      </w:pPr>
      <w:r>
        <w:t xml:space="preserve">                  </w:t>
      </w:r>
      <w:r>
        <w:rPr>
          <w:rFonts w:hint="eastAsia"/>
          <w:lang w:eastAsia="zh-CN"/>
        </w:rPr>
        <w:t xml:space="preserve">  </w:t>
      </w:r>
      <w:r>
        <w:t>Location:</w:t>
      </w:r>
    </w:p>
    <w:p w14:paraId="3DFB36D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9748B7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3717EDA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C054F8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2C8AD6E" w14:textId="77777777" w:rsidR="00B3601C" w:rsidRDefault="00B3601C" w:rsidP="00B3601C">
      <w:pPr>
        <w:pStyle w:val="PL"/>
      </w:pPr>
      <w:r>
        <w:t xml:space="preserve">            </w:t>
      </w:r>
      <w:r>
        <w:rPr>
          <w:rFonts w:hint="eastAsia"/>
          <w:lang w:eastAsia="zh-CN"/>
        </w:rPr>
        <w:t xml:space="preserve">        </w:t>
      </w:r>
      <w:r>
        <w:t>3gpp-Sbi-Target-Nf-Id:</w:t>
      </w:r>
    </w:p>
    <w:p w14:paraId="47B2486D"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1D9153EB" w14:textId="77777777" w:rsidR="00B3601C" w:rsidRDefault="00B3601C" w:rsidP="00B3601C">
      <w:pPr>
        <w:pStyle w:val="PL"/>
      </w:pPr>
      <w:r>
        <w:t xml:space="preserve">              </w:t>
      </w:r>
      <w:r>
        <w:rPr>
          <w:rFonts w:hint="eastAsia"/>
          <w:lang w:eastAsia="zh-CN"/>
        </w:rPr>
        <w:t xml:space="preserve">        </w:t>
      </w:r>
      <w:r>
        <w:t>schema:</w:t>
      </w:r>
    </w:p>
    <w:p w14:paraId="55E56FC5" w14:textId="4108EB54" w:rsidR="00B3601C" w:rsidRPr="000B376D" w:rsidRDefault="00B3601C" w:rsidP="00FA3B9B">
      <w:pPr>
        <w:pStyle w:val="PL"/>
      </w:pPr>
      <w:r>
        <w:t xml:space="preserve">                </w:t>
      </w:r>
      <w:r>
        <w:rPr>
          <w:rFonts w:hint="eastAsia"/>
          <w:lang w:eastAsia="zh-CN"/>
        </w:rPr>
        <w:t xml:space="preserve">        </w:t>
      </w:r>
      <w:r>
        <w:t>type: string</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lastRenderedPageBreak/>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69ADF2A"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0E702B66" w14:textId="77777777" w:rsidR="00B3601C" w:rsidRPr="003B2883" w:rsidRDefault="00B3601C" w:rsidP="00B3601C">
      <w:pPr>
        <w:pStyle w:val="PL"/>
      </w:pPr>
      <w:r>
        <w:t xml:space="preserve">        </w:t>
      </w:r>
      <w:r w:rsidRPr="003B2883">
        <w:t xml:space="preserve">          content:</w:t>
      </w:r>
    </w:p>
    <w:p w14:paraId="003D9311" w14:textId="77777777" w:rsidR="00B3601C" w:rsidRPr="003B2883" w:rsidRDefault="00B3601C" w:rsidP="00B3601C">
      <w:pPr>
        <w:pStyle w:val="PL"/>
      </w:pPr>
      <w:r w:rsidRPr="003B2883">
        <w:t xml:space="preserve">        </w:t>
      </w:r>
      <w:r>
        <w:t xml:space="preserve">        </w:t>
      </w:r>
      <w:r w:rsidRPr="003B2883">
        <w:t xml:space="preserve">    application/problem+json:</w:t>
      </w:r>
    </w:p>
    <w:p w14:paraId="553FB0B1" w14:textId="77777777" w:rsidR="00B3601C" w:rsidRPr="003B2883" w:rsidRDefault="00B3601C" w:rsidP="00B3601C">
      <w:pPr>
        <w:pStyle w:val="PL"/>
      </w:pPr>
      <w:r w:rsidRPr="003B2883">
        <w:t xml:space="preserve">                      schema:</w:t>
      </w:r>
    </w:p>
    <w:p w14:paraId="076A5504" w14:textId="77777777" w:rsidR="00B3601C" w:rsidRPr="000B376D" w:rsidRDefault="00B3601C" w:rsidP="00B3601C">
      <w:pPr>
        <w:pStyle w:val="PL"/>
      </w:pPr>
      <w:r w:rsidRPr="003B2883">
        <w:t xml:space="preserve">                        $ref: 'TS29571_CommonData.yaml#/components/schemas/ProblemDetails'</w:t>
      </w:r>
    </w:p>
    <w:p w14:paraId="154C2CBC" w14:textId="77777777" w:rsidR="00B3601C" w:rsidRDefault="00B3601C" w:rsidP="00B3601C">
      <w:pPr>
        <w:pStyle w:val="PL"/>
      </w:pPr>
      <w:r>
        <w:t xml:space="preserve">                  headers:</w:t>
      </w:r>
    </w:p>
    <w:p w14:paraId="265CD734" w14:textId="77777777" w:rsidR="00B3601C" w:rsidRDefault="00B3601C" w:rsidP="00B3601C">
      <w:pPr>
        <w:pStyle w:val="PL"/>
      </w:pPr>
      <w:r>
        <w:t xml:space="preserve">                  </w:t>
      </w:r>
      <w:r>
        <w:rPr>
          <w:rFonts w:hint="eastAsia"/>
          <w:lang w:eastAsia="zh-CN"/>
        </w:rPr>
        <w:t xml:space="preserve">  </w:t>
      </w:r>
      <w:r>
        <w:t>Location:</w:t>
      </w:r>
    </w:p>
    <w:p w14:paraId="52B8B47D"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2F10E02"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44B31A19"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5FD13D7"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EEE203" w14:textId="77777777" w:rsidR="00B3601C" w:rsidRDefault="00B3601C" w:rsidP="00B3601C">
      <w:pPr>
        <w:pStyle w:val="PL"/>
      </w:pPr>
      <w:r>
        <w:t xml:space="preserve">            </w:t>
      </w:r>
      <w:r>
        <w:rPr>
          <w:rFonts w:hint="eastAsia"/>
          <w:lang w:eastAsia="zh-CN"/>
        </w:rPr>
        <w:t xml:space="preserve">        </w:t>
      </w:r>
      <w:r>
        <w:t>3gpp-Sbi-Target-Nf-Id:</w:t>
      </w:r>
    </w:p>
    <w:p w14:paraId="7F619528"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A41A56" w14:textId="77777777" w:rsidR="00B3601C" w:rsidRDefault="00B3601C" w:rsidP="00B3601C">
      <w:pPr>
        <w:pStyle w:val="PL"/>
      </w:pPr>
      <w:r>
        <w:t xml:space="preserve">              </w:t>
      </w:r>
      <w:r>
        <w:rPr>
          <w:rFonts w:hint="eastAsia"/>
          <w:lang w:eastAsia="zh-CN"/>
        </w:rPr>
        <w:t xml:space="preserve">        </w:t>
      </w:r>
      <w:r>
        <w:t>schema:</w:t>
      </w:r>
    </w:p>
    <w:p w14:paraId="7B934A5A" w14:textId="77777777" w:rsidR="00B3601C" w:rsidRPr="000B376D" w:rsidRDefault="00B3601C" w:rsidP="00B3601C">
      <w:pPr>
        <w:pStyle w:val="PL"/>
      </w:pPr>
      <w:r>
        <w:t xml:space="preserve">                </w:t>
      </w:r>
      <w:r>
        <w:rPr>
          <w:rFonts w:hint="eastAsia"/>
          <w:lang w:eastAsia="zh-CN"/>
        </w:rPr>
        <w:t xml:space="preserve">        </w:t>
      </w:r>
      <w:r>
        <w:t>type: string</w:t>
      </w:r>
    </w:p>
    <w:p w14:paraId="5C985B3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F095B6"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37AC588F" w14:textId="77777777" w:rsidR="00B3601C" w:rsidRPr="003B2883" w:rsidRDefault="00B3601C" w:rsidP="00B3601C">
      <w:pPr>
        <w:pStyle w:val="PL"/>
      </w:pPr>
      <w:r>
        <w:t xml:space="preserve">        </w:t>
      </w:r>
      <w:r w:rsidRPr="003B2883">
        <w:t xml:space="preserve">          content:</w:t>
      </w:r>
    </w:p>
    <w:p w14:paraId="69CE3FF0" w14:textId="77777777" w:rsidR="00B3601C" w:rsidRPr="003B2883" w:rsidRDefault="00B3601C" w:rsidP="00B3601C">
      <w:pPr>
        <w:pStyle w:val="PL"/>
      </w:pPr>
      <w:r w:rsidRPr="003B2883">
        <w:t xml:space="preserve">        </w:t>
      </w:r>
      <w:r>
        <w:t xml:space="preserve">        </w:t>
      </w:r>
      <w:r w:rsidRPr="003B2883">
        <w:t xml:space="preserve">    application/problem+json:</w:t>
      </w:r>
    </w:p>
    <w:p w14:paraId="2877B9CC" w14:textId="77777777" w:rsidR="00B3601C" w:rsidRPr="003B2883" w:rsidRDefault="00B3601C" w:rsidP="00B3601C">
      <w:pPr>
        <w:pStyle w:val="PL"/>
      </w:pPr>
      <w:r w:rsidRPr="003B2883">
        <w:t xml:space="preserve">                      schema:</w:t>
      </w:r>
    </w:p>
    <w:p w14:paraId="141F9842" w14:textId="77777777" w:rsidR="00B3601C" w:rsidRPr="000B376D" w:rsidRDefault="00B3601C" w:rsidP="00B3601C">
      <w:pPr>
        <w:pStyle w:val="PL"/>
      </w:pPr>
      <w:r w:rsidRPr="003B2883">
        <w:t xml:space="preserve">                        $ref: 'TS29571_CommonData.yaml#/components/schemas/ProblemDetails'</w:t>
      </w:r>
    </w:p>
    <w:p w14:paraId="1B20EAF4" w14:textId="77777777" w:rsidR="00B3601C" w:rsidRDefault="00B3601C" w:rsidP="00B3601C">
      <w:pPr>
        <w:pStyle w:val="PL"/>
      </w:pPr>
      <w:r>
        <w:t xml:space="preserve">                  headers:</w:t>
      </w:r>
    </w:p>
    <w:p w14:paraId="58E25759" w14:textId="77777777" w:rsidR="00B3601C" w:rsidRDefault="00B3601C" w:rsidP="00B3601C">
      <w:pPr>
        <w:pStyle w:val="PL"/>
      </w:pPr>
      <w:r>
        <w:t xml:space="preserve">                  </w:t>
      </w:r>
      <w:r>
        <w:rPr>
          <w:rFonts w:hint="eastAsia"/>
          <w:lang w:eastAsia="zh-CN"/>
        </w:rPr>
        <w:t xml:space="preserve">  </w:t>
      </w:r>
      <w:r>
        <w:t>Location:</w:t>
      </w:r>
    </w:p>
    <w:p w14:paraId="7E3DE0D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6E6E348"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02AA18E7"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5289FDE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12DF6D28" w14:textId="77777777" w:rsidR="00B3601C" w:rsidRDefault="00B3601C" w:rsidP="00B3601C">
      <w:pPr>
        <w:pStyle w:val="PL"/>
      </w:pPr>
      <w:r>
        <w:t xml:space="preserve">            </w:t>
      </w:r>
      <w:r>
        <w:rPr>
          <w:rFonts w:hint="eastAsia"/>
          <w:lang w:eastAsia="zh-CN"/>
        </w:rPr>
        <w:t xml:space="preserve">        </w:t>
      </w:r>
      <w:r>
        <w:t>3gpp-Sbi-Target-Nf-Id:</w:t>
      </w:r>
    </w:p>
    <w:p w14:paraId="206B4BE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4F4BDBD9" w14:textId="77777777" w:rsidR="00B3601C" w:rsidRDefault="00B3601C" w:rsidP="00B3601C">
      <w:pPr>
        <w:pStyle w:val="PL"/>
      </w:pPr>
      <w:r>
        <w:t xml:space="preserve">              </w:t>
      </w:r>
      <w:r>
        <w:rPr>
          <w:rFonts w:hint="eastAsia"/>
          <w:lang w:eastAsia="zh-CN"/>
        </w:rPr>
        <w:t xml:space="preserve">        </w:t>
      </w:r>
      <w:r>
        <w:t>schema:</w:t>
      </w:r>
    </w:p>
    <w:p w14:paraId="78BF6973" w14:textId="769F0DA5" w:rsidR="00B3601C" w:rsidRPr="000B376D" w:rsidRDefault="00B3601C" w:rsidP="00FA3B9B">
      <w:pPr>
        <w:pStyle w:val="PL"/>
      </w:pPr>
      <w:r>
        <w:t xml:space="preserve">                </w:t>
      </w:r>
      <w:r>
        <w:rPr>
          <w:rFonts w:hint="eastAsia"/>
          <w:lang w:eastAsia="zh-CN"/>
        </w:rPr>
        <w:t xml:space="preserve">        </w:t>
      </w:r>
      <w:r>
        <w:t>type: string</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3C5B9A9"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37078DC" w14:textId="77777777" w:rsidR="00B3601C" w:rsidRPr="003B2883" w:rsidRDefault="00B3601C" w:rsidP="00B3601C">
      <w:pPr>
        <w:pStyle w:val="PL"/>
      </w:pPr>
      <w:r>
        <w:t xml:space="preserve">        </w:t>
      </w:r>
      <w:r w:rsidRPr="003B2883">
        <w:t xml:space="preserve">          content:</w:t>
      </w:r>
    </w:p>
    <w:p w14:paraId="6CD98269" w14:textId="77777777" w:rsidR="00B3601C" w:rsidRPr="003B2883" w:rsidRDefault="00B3601C" w:rsidP="00B3601C">
      <w:pPr>
        <w:pStyle w:val="PL"/>
      </w:pPr>
      <w:r w:rsidRPr="003B2883">
        <w:t xml:space="preserve">        </w:t>
      </w:r>
      <w:r>
        <w:t xml:space="preserve">        </w:t>
      </w:r>
      <w:r w:rsidRPr="003B2883">
        <w:t xml:space="preserve">    application/problem+json:</w:t>
      </w:r>
    </w:p>
    <w:p w14:paraId="6F6CE4F6" w14:textId="77777777" w:rsidR="00B3601C" w:rsidRPr="003B2883" w:rsidRDefault="00B3601C" w:rsidP="00B3601C">
      <w:pPr>
        <w:pStyle w:val="PL"/>
      </w:pPr>
      <w:r w:rsidRPr="003B2883">
        <w:t xml:space="preserve">                      schema:</w:t>
      </w:r>
    </w:p>
    <w:p w14:paraId="3F98A415" w14:textId="77777777" w:rsidR="00B3601C" w:rsidRPr="000B376D" w:rsidRDefault="00B3601C" w:rsidP="00B3601C">
      <w:pPr>
        <w:pStyle w:val="PL"/>
      </w:pPr>
      <w:r w:rsidRPr="003B2883">
        <w:t xml:space="preserve">                        $ref: 'TS29571_CommonData.yaml#/components/schemas/ProblemDetails'</w:t>
      </w:r>
    </w:p>
    <w:p w14:paraId="5DDB9710" w14:textId="77777777" w:rsidR="00B3601C" w:rsidRDefault="00B3601C" w:rsidP="00B3601C">
      <w:pPr>
        <w:pStyle w:val="PL"/>
      </w:pPr>
      <w:r>
        <w:t xml:space="preserve">                  headers:</w:t>
      </w:r>
    </w:p>
    <w:p w14:paraId="4C3F2E0F" w14:textId="77777777" w:rsidR="00B3601C" w:rsidRDefault="00B3601C" w:rsidP="00B3601C">
      <w:pPr>
        <w:pStyle w:val="PL"/>
      </w:pPr>
      <w:r>
        <w:t xml:space="preserve">                  </w:t>
      </w:r>
      <w:r>
        <w:rPr>
          <w:rFonts w:hint="eastAsia"/>
          <w:lang w:eastAsia="zh-CN"/>
        </w:rPr>
        <w:t xml:space="preserve">  </w:t>
      </w:r>
      <w:r>
        <w:t>Location:</w:t>
      </w:r>
    </w:p>
    <w:p w14:paraId="2ED6C8D9"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00E3E6AE"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42155D6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48AC269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0F5201D8" w14:textId="77777777" w:rsidR="00B3601C" w:rsidRDefault="00B3601C" w:rsidP="00B3601C">
      <w:pPr>
        <w:pStyle w:val="PL"/>
      </w:pPr>
      <w:r>
        <w:t xml:space="preserve">            </w:t>
      </w:r>
      <w:r>
        <w:rPr>
          <w:rFonts w:hint="eastAsia"/>
          <w:lang w:eastAsia="zh-CN"/>
        </w:rPr>
        <w:t xml:space="preserve">        </w:t>
      </w:r>
      <w:r>
        <w:t>3gpp-Sbi-Target-Nf-Id:</w:t>
      </w:r>
    </w:p>
    <w:p w14:paraId="581D86C5"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7FC82275" w14:textId="77777777" w:rsidR="00B3601C" w:rsidRDefault="00B3601C" w:rsidP="00B3601C">
      <w:pPr>
        <w:pStyle w:val="PL"/>
      </w:pPr>
      <w:r>
        <w:t xml:space="preserve">              </w:t>
      </w:r>
      <w:r>
        <w:rPr>
          <w:rFonts w:hint="eastAsia"/>
          <w:lang w:eastAsia="zh-CN"/>
        </w:rPr>
        <w:t xml:space="preserve">        </w:t>
      </w:r>
      <w:r>
        <w:t>schema:</w:t>
      </w:r>
    </w:p>
    <w:p w14:paraId="3BDEDC1D" w14:textId="77777777" w:rsidR="00B3601C" w:rsidRPr="000B376D" w:rsidRDefault="00B3601C" w:rsidP="00B3601C">
      <w:pPr>
        <w:pStyle w:val="PL"/>
      </w:pPr>
      <w:r>
        <w:t xml:space="preserve">                </w:t>
      </w:r>
      <w:r>
        <w:rPr>
          <w:rFonts w:hint="eastAsia"/>
          <w:lang w:eastAsia="zh-CN"/>
        </w:rPr>
        <w:t xml:space="preserve">        </w:t>
      </w:r>
      <w:r>
        <w:t>type: string</w:t>
      </w:r>
    </w:p>
    <w:p w14:paraId="6FAF16E1"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B0DA77B"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45DEE955" w14:textId="77777777" w:rsidR="00B3601C" w:rsidRPr="003B2883" w:rsidRDefault="00B3601C" w:rsidP="00B3601C">
      <w:pPr>
        <w:pStyle w:val="PL"/>
      </w:pPr>
      <w:r>
        <w:t xml:space="preserve">        </w:t>
      </w:r>
      <w:r w:rsidRPr="003B2883">
        <w:t xml:space="preserve">          content:</w:t>
      </w:r>
    </w:p>
    <w:p w14:paraId="13AA3EF1" w14:textId="77777777" w:rsidR="00B3601C" w:rsidRPr="003B2883" w:rsidRDefault="00B3601C" w:rsidP="00B3601C">
      <w:pPr>
        <w:pStyle w:val="PL"/>
      </w:pPr>
      <w:r w:rsidRPr="003B2883">
        <w:t xml:space="preserve">        </w:t>
      </w:r>
      <w:r>
        <w:t xml:space="preserve">        </w:t>
      </w:r>
      <w:r w:rsidRPr="003B2883">
        <w:t xml:space="preserve">    application/problem+json:</w:t>
      </w:r>
    </w:p>
    <w:p w14:paraId="053D6DF5" w14:textId="77777777" w:rsidR="00B3601C" w:rsidRPr="003B2883" w:rsidRDefault="00B3601C" w:rsidP="00B3601C">
      <w:pPr>
        <w:pStyle w:val="PL"/>
      </w:pPr>
      <w:r w:rsidRPr="003B2883">
        <w:t xml:space="preserve">                      schema:</w:t>
      </w:r>
    </w:p>
    <w:p w14:paraId="20B011A5" w14:textId="77777777" w:rsidR="00B3601C" w:rsidRPr="000B376D" w:rsidRDefault="00B3601C" w:rsidP="00B3601C">
      <w:pPr>
        <w:pStyle w:val="PL"/>
      </w:pPr>
      <w:r w:rsidRPr="003B2883">
        <w:t xml:space="preserve">                        $ref: 'TS29571_CommonData.yaml#/components/schemas/ProblemDetails'</w:t>
      </w:r>
    </w:p>
    <w:p w14:paraId="1DA19EEA" w14:textId="77777777" w:rsidR="00B3601C" w:rsidRDefault="00B3601C" w:rsidP="00B3601C">
      <w:pPr>
        <w:pStyle w:val="PL"/>
      </w:pPr>
      <w:r>
        <w:t xml:space="preserve">                  headers:</w:t>
      </w:r>
    </w:p>
    <w:p w14:paraId="5C5A44C8" w14:textId="77777777" w:rsidR="00B3601C" w:rsidRDefault="00B3601C" w:rsidP="00B3601C">
      <w:pPr>
        <w:pStyle w:val="PL"/>
      </w:pPr>
      <w:r>
        <w:t xml:space="preserve">                  </w:t>
      </w:r>
      <w:r>
        <w:rPr>
          <w:rFonts w:hint="eastAsia"/>
          <w:lang w:eastAsia="zh-CN"/>
        </w:rPr>
        <w:t xml:space="preserve">  </w:t>
      </w:r>
      <w:r>
        <w:t>Location:</w:t>
      </w:r>
    </w:p>
    <w:p w14:paraId="0E0D9B54"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B0CA3DB"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6EF6E73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1102C74"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486161D" w14:textId="77777777" w:rsidR="00B3601C" w:rsidRDefault="00B3601C" w:rsidP="00B3601C">
      <w:pPr>
        <w:pStyle w:val="PL"/>
      </w:pPr>
      <w:r>
        <w:t xml:space="preserve">            </w:t>
      </w:r>
      <w:r>
        <w:rPr>
          <w:rFonts w:hint="eastAsia"/>
          <w:lang w:eastAsia="zh-CN"/>
        </w:rPr>
        <w:t xml:space="preserve">        </w:t>
      </w:r>
      <w:r>
        <w:t>3gpp-Sbi-Target-Nf-Id:</w:t>
      </w:r>
    </w:p>
    <w:p w14:paraId="170B2450"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17CD95F" w14:textId="77777777" w:rsidR="00B3601C" w:rsidRDefault="00B3601C" w:rsidP="00B3601C">
      <w:pPr>
        <w:pStyle w:val="PL"/>
      </w:pPr>
      <w:r>
        <w:t xml:space="preserve">              </w:t>
      </w:r>
      <w:r>
        <w:rPr>
          <w:rFonts w:hint="eastAsia"/>
          <w:lang w:eastAsia="zh-CN"/>
        </w:rPr>
        <w:t xml:space="preserve">        </w:t>
      </w:r>
      <w:r>
        <w:t>schema:</w:t>
      </w:r>
    </w:p>
    <w:p w14:paraId="71F2D172" w14:textId="0CED1BAB" w:rsidR="00B3601C" w:rsidRPr="000B376D" w:rsidRDefault="00B3601C" w:rsidP="00FA3B9B">
      <w:pPr>
        <w:pStyle w:val="PL"/>
      </w:pPr>
      <w:r>
        <w:t xml:space="preserve">                </w:t>
      </w:r>
      <w:r>
        <w:rPr>
          <w:rFonts w:hint="eastAsia"/>
          <w:lang w:eastAsia="zh-CN"/>
        </w:rPr>
        <w:t xml:space="preserve">        </w:t>
      </w:r>
      <w:r>
        <w:t>type: string</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lastRenderedPageBreak/>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6583E21"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325460BD" w14:textId="77777777" w:rsidR="00B3601C" w:rsidRPr="003B2883" w:rsidRDefault="00B3601C" w:rsidP="00B3601C">
      <w:pPr>
        <w:pStyle w:val="PL"/>
      </w:pPr>
      <w:r>
        <w:t xml:space="preserve">        </w:t>
      </w:r>
      <w:r w:rsidRPr="003B2883">
        <w:t xml:space="preserve">          content:</w:t>
      </w:r>
    </w:p>
    <w:p w14:paraId="6A100A19" w14:textId="77777777" w:rsidR="00B3601C" w:rsidRPr="003B2883" w:rsidRDefault="00B3601C" w:rsidP="00B3601C">
      <w:pPr>
        <w:pStyle w:val="PL"/>
      </w:pPr>
      <w:r w:rsidRPr="003B2883">
        <w:t xml:space="preserve">        </w:t>
      </w:r>
      <w:r>
        <w:t xml:space="preserve">        </w:t>
      </w:r>
      <w:r w:rsidRPr="003B2883">
        <w:t xml:space="preserve">    application/problem+json:</w:t>
      </w:r>
    </w:p>
    <w:p w14:paraId="04606050" w14:textId="77777777" w:rsidR="00B3601C" w:rsidRPr="003B2883" w:rsidRDefault="00B3601C" w:rsidP="00B3601C">
      <w:pPr>
        <w:pStyle w:val="PL"/>
      </w:pPr>
      <w:r w:rsidRPr="003B2883">
        <w:t xml:space="preserve">                      schema:</w:t>
      </w:r>
    </w:p>
    <w:p w14:paraId="005BA0E0" w14:textId="77777777" w:rsidR="00B3601C" w:rsidRPr="000B376D" w:rsidRDefault="00B3601C" w:rsidP="00B3601C">
      <w:pPr>
        <w:pStyle w:val="PL"/>
      </w:pPr>
      <w:r w:rsidRPr="003B2883">
        <w:t xml:space="preserve">                        $ref: 'TS29571_CommonData.yaml#/components/schemas/ProblemDetails'</w:t>
      </w:r>
    </w:p>
    <w:p w14:paraId="5637739C" w14:textId="77777777" w:rsidR="00B3601C" w:rsidRDefault="00B3601C" w:rsidP="00B3601C">
      <w:pPr>
        <w:pStyle w:val="PL"/>
      </w:pPr>
      <w:r>
        <w:t xml:space="preserve">                  headers:</w:t>
      </w:r>
    </w:p>
    <w:p w14:paraId="285B1765" w14:textId="77777777" w:rsidR="00B3601C" w:rsidRDefault="00B3601C" w:rsidP="00B3601C">
      <w:pPr>
        <w:pStyle w:val="PL"/>
      </w:pPr>
      <w:r>
        <w:t xml:space="preserve">                  </w:t>
      </w:r>
      <w:r>
        <w:rPr>
          <w:rFonts w:hint="eastAsia"/>
          <w:lang w:eastAsia="zh-CN"/>
        </w:rPr>
        <w:t xml:space="preserve">  </w:t>
      </w:r>
      <w:r>
        <w:t>Location:</w:t>
      </w:r>
    </w:p>
    <w:p w14:paraId="499D38E2"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F9C22F9"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13F68160"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2CE0E52"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660866CF" w14:textId="77777777" w:rsidR="00B3601C" w:rsidRDefault="00B3601C" w:rsidP="00B3601C">
      <w:pPr>
        <w:pStyle w:val="PL"/>
      </w:pPr>
      <w:r>
        <w:t xml:space="preserve">            </w:t>
      </w:r>
      <w:r>
        <w:rPr>
          <w:rFonts w:hint="eastAsia"/>
          <w:lang w:eastAsia="zh-CN"/>
        </w:rPr>
        <w:t xml:space="preserve">        </w:t>
      </w:r>
      <w:r>
        <w:t>3gpp-Sbi-Target-Nf-Id:</w:t>
      </w:r>
    </w:p>
    <w:p w14:paraId="6B5CF95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68D5D518" w14:textId="77777777" w:rsidR="00B3601C" w:rsidRDefault="00B3601C" w:rsidP="00B3601C">
      <w:pPr>
        <w:pStyle w:val="PL"/>
      </w:pPr>
      <w:r>
        <w:t xml:space="preserve">              </w:t>
      </w:r>
      <w:r>
        <w:rPr>
          <w:rFonts w:hint="eastAsia"/>
          <w:lang w:eastAsia="zh-CN"/>
        </w:rPr>
        <w:t xml:space="preserve">        </w:t>
      </w:r>
      <w:r>
        <w:t>schema:</w:t>
      </w:r>
    </w:p>
    <w:p w14:paraId="6E5CE1F1" w14:textId="77777777" w:rsidR="00B3601C" w:rsidRPr="000B376D" w:rsidRDefault="00B3601C" w:rsidP="00B3601C">
      <w:pPr>
        <w:pStyle w:val="PL"/>
      </w:pPr>
      <w:r>
        <w:t xml:space="preserve">                </w:t>
      </w:r>
      <w:r>
        <w:rPr>
          <w:rFonts w:hint="eastAsia"/>
          <w:lang w:eastAsia="zh-CN"/>
        </w:rPr>
        <w:t xml:space="preserve">        </w:t>
      </w:r>
      <w:r>
        <w:t>type: string</w:t>
      </w:r>
    </w:p>
    <w:p w14:paraId="7C54CDCA"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C67A64F"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0F63FC25" w14:textId="77777777" w:rsidR="00B3601C" w:rsidRPr="003B2883" w:rsidRDefault="00B3601C" w:rsidP="00B3601C">
      <w:pPr>
        <w:pStyle w:val="PL"/>
      </w:pPr>
      <w:r>
        <w:t xml:space="preserve">        </w:t>
      </w:r>
      <w:r w:rsidRPr="003B2883">
        <w:t xml:space="preserve">          content:</w:t>
      </w:r>
    </w:p>
    <w:p w14:paraId="09CCC9F2" w14:textId="77777777" w:rsidR="00B3601C" w:rsidRPr="003B2883" w:rsidRDefault="00B3601C" w:rsidP="00B3601C">
      <w:pPr>
        <w:pStyle w:val="PL"/>
      </w:pPr>
      <w:r w:rsidRPr="003B2883">
        <w:t xml:space="preserve">        </w:t>
      </w:r>
      <w:r>
        <w:t xml:space="preserve">        </w:t>
      </w:r>
      <w:r w:rsidRPr="003B2883">
        <w:t xml:space="preserve">    application/problem+json:</w:t>
      </w:r>
    </w:p>
    <w:p w14:paraId="106C0CBA" w14:textId="77777777" w:rsidR="00B3601C" w:rsidRPr="003B2883" w:rsidRDefault="00B3601C" w:rsidP="00B3601C">
      <w:pPr>
        <w:pStyle w:val="PL"/>
      </w:pPr>
      <w:r w:rsidRPr="003B2883">
        <w:t xml:space="preserve">                      schema:</w:t>
      </w:r>
    </w:p>
    <w:p w14:paraId="1C30FDCF" w14:textId="77777777" w:rsidR="00B3601C" w:rsidRPr="000B376D" w:rsidRDefault="00B3601C" w:rsidP="00B3601C">
      <w:pPr>
        <w:pStyle w:val="PL"/>
      </w:pPr>
      <w:r w:rsidRPr="003B2883">
        <w:t xml:space="preserve">                        $ref: 'TS29571_CommonData.yaml#/components/schemas/ProblemDetails'</w:t>
      </w:r>
    </w:p>
    <w:p w14:paraId="1E85B78E" w14:textId="77777777" w:rsidR="00B3601C" w:rsidRDefault="00B3601C" w:rsidP="00B3601C">
      <w:pPr>
        <w:pStyle w:val="PL"/>
      </w:pPr>
      <w:r>
        <w:t xml:space="preserve">                  headers:</w:t>
      </w:r>
    </w:p>
    <w:p w14:paraId="0ADF95C3" w14:textId="77777777" w:rsidR="00B3601C" w:rsidRDefault="00B3601C" w:rsidP="00B3601C">
      <w:pPr>
        <w:pStyle w:val="PL"/>
      </w:pPr>
      <w:r>
        <w:t xml:space="preserve">                  </w:t>
      </w:r>
      <w:r>
        <w:rPr>
          <w:rFonts w:hint="eastAsia"/>
          <w:lang w:eastAsia="zh-CN"/>
        </w:rPr>
        <w:t xml:space="preserve">  </w:t>
      </w:r>
      <w:r>
        <w:t>Location:</w:t>
      </w:r>
    </w:p>
    <w:p w14:paraId="3E80FEC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75BB072F"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230F8FAF"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2707FEE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78CB6F1C" w14:textId="77777777" w:rsidR="00B3601C" w:rsidRDefault="00B3601C" w:rsidP="00B3601C">
      <w:pPr>
        <w:pStyle w:val="PL"/>
      </w:pPr>
      <w:r>
        <w:t xml:space="preserve">            </w:t>
      </w:r>
      <w:r>
        <w:rPr>
          <w:rFonts w:hint="eastAsia"/>
          <w:lang w:eastAsia="zh-CN"/>
        </w:rPr>
        <w:t xml:space="preserve">        </w:t>
      </w:r>
      <w:r>
        <w:t>3gpp-Sbi-Target-Nf-Id:</w:t>
      </w:r>
    </w:p>
    <w:p w14:paraId="2F727B09"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5E6D778" w14:textId="77777777" w:rsidR="00B3601C" w:rsidRDefault="00B3601C" w:rsidP="00B3601C">
      <w:pPr>
        <w:pStyle w:val="PL"/>
      </w:pPr>
      <w:r>
        <w:t xml:space="preserve">              </w:t>
      </w:r>
      <w:r>
        <w:rPr>
          <w:rFonts w:hint="eastAsia"/>
          <w:lang w:eastAsia="zh-CN"/>
        </w:rPr>
        <w:t xml:space="preserve">        </w:t>
      </w:r>
      <w:r>
        <w:t>schema:</w:t>
      </w:r>
    </w:p>
    <w:p w14:paraId="081E7715" w14:textId="2A1F470C" w:rsidR="00B3601C" w:rsidRPr="000B376D" w:rsidRDefault="00B3601C" w:rsidP="00FA3B9B">
      <w:pPr>
        <w:pStyle w:val="PL"/>
      </w:pPr>
      <w:r>
        <w:t xml:space="preserve">                </w:t>
      </w:r>
      <w:r>
        <w:rPr>
          <w:rFonts w:hint="eastAsia"/>
          <w:lang w:eastAsia="zh-CN"/>
        </w:rPr>
        <w:t xml:space="preserve">        </w:t>
      </w:r>
      <w:r>
        <w:t>type: string</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lastRenderedPageBreak/>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6110F59C"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temporary redirect</w:t>
      </w:r>
    </w:p>
    <w:p w14:paraId="62AB40E7" w14:textId="77777777" w:rsidR="00B3601C" w:rsidRPr="003B2883" w:rsidRDefault="00B3601C" w:rsidP="00B3601C">
      <w:pPr>
        <w:pStyle w:val="PL"/>
      </w:pPr>
      <w:r>
        <w:t xml:space="preserve">        </w:t>
      </w:r>
      <w:r w:rsidRPr="003B2883">
        <w:t xml:space="preserve">          content:</w:t>
      </w:r>
    </w:p>
    <w:p w14:paraId="5EE5D8F3" w14:textId="77777777" w:rsidR="00B3601C" w:rsidRPr="003B2883" w:rsidRDefault="00B3601C" w:rsidP="00B3601C">
      <w:pPr>
        <w:pStyle w:val="PL"/>
      </w:pPr>
      <w:r w:rsidRPr="003B2883">
        <w:t xml:space="preserve">        </w:t>
      </w:r>
      <w:r>
        <w:t xml:space="preserve">        </w:t>
      </w:r>
      <w:r w:rsidRPr="003B2883">
        <w:t xml:space="preserve">    application/problem+json:</w:t>
      </w:r>
    </w:p>
    <w:p w14:paraId="32C0C5DC" w14:textId="77777777" w:rsidR="00B3601C" w:rsidRPr="003B2883" w:rsidRDefault="00B3601C" w:rsidP="00B3601C">
      <w:pPr>
        <w:pStyle w:val="PL"/>
      </w:pPr>
      <w:r w:rsidRPr="003B2883">
        <w:t xml:space="preserve">                      schema:</w:t>
      </w:r>
    </w:p>
    <w:p w14:paraId="28734BC2" w14:textId="77777777" w:rsidR="00B3601C" w:rsidRPr="000B376D" w:rsidRDefault="00B3601C" w:rsidP="00B3601C">
      <w:pPr>
        <w:pStyle w:val="PL"/>
      </w:pPr>
      <w:r w:rsidRPr="003B2883">
        <w:t xml:space="preserve">                        $ref: 'TS29571_CommonData.yaml#/components/schemas/ProblemDetails'</w:t>
      </w:r>
    </w:p>
    <w:p w14:paraId="6A2E2C36" w14:textId="77777777" w:rsidR="00B3601C" w:rsidRDefault="00B3601C" w:rsidP="00B3601C">
      <w:pPr>
        <w:pStyle w:val="PL"/>
      </w:pPr>
      <w:r>
        <w:t xml:space="preserve">                  headers:</w:t>
      </w:r>
    </w:p>
    <w:p w14:paraId="0863128D" w14:textId="77777777" w:rsidR="00B3601C" w:rsidRDefault="00B3601C" w:rsidP="00B3601C">
      <w:pPr>
        <w:pStyle w:val="PL"/>
      </w:pPr>
      <w:r>
        <w:t xml:space="preserve">                  </w:t>
      </w:r>
      <w:r>
        <w:rPr>
          <w:rFonts w:hint="eastAsia"/>
          <w:lang w:eastAsia="zh-CN"/>
        </w:rPr>
        <w:t xml:space="preserve">  </w:t>
      </w:r>
      <w:r>
        <w:t>Location:</w:t>
      </w:r>
    </w:p>
    <w:p w14:paraId="5BCB5328"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2421E9E" w14:textId="77777777" w:rsidR="00B3601C" w:rsidRDefault="00B3601C" w:rsidP="00B3601C">
      <w:pPr>
        <w:pStyle w:val="PL"/>
      </w:pPr>
      <w:r>
        <w:t xml:space="preserve">          </w:t>
      </w:r>
      <w:r>
        <w:rPr>
          <w:rFonts w:hint="eastAsia"/>
          <w:lang w:eastAsia="zh-CN"/>
        </w:rPr>
        <w:t xml:space="preserve">    </w:t>
      </w:r>
      <w:r>
        <w:rPr>
          <w:lang w:eastAsia="zh-CN"/>
        </w:rPr>
        <w:t xml:space="preserve">        </w:t>
      </w:r>
      <w:r>
        <w:t>required: true</w:t>
      </w:r>
    </w:p>
    <w:p w14:paraId="5D9D5B41"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78C2ADDE"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5F951502" w14:textId="77777777" w:rsidR="00B3601C" w:rsidRDefault="00B3601C" w:rsidP="00B3601C">
      <w:pPr>
        <w:pStyle w:val="PL"/>
      </w:pPr>
      <w:r>
        <w:t xml:space="preserve">            </w:t>
      </w:r>
      <w:r>
        <w:rPr>
          <w:rFonts w:hint="eastAsia"/>
          <w:lang w:eastAsia="zh-CN"/>
        </w:rPr>
        <w:t xml:space="preserve">        </w:t>
      </w:r>
      <w:r>
        <w:t>3gpp-Sbi-Target-Nf-Id:</w:t>
      </w:r>
    </w:p>
    <w:p w14:paraId="7553D533"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2C26FFD0" w14:textId="77777777" w:rsidR="00B3601C" w:rsidRDefault="00B3601C" w:rsidP="00B3601C">
      <w:pPr>
        <w:pStyle w:val="PL"/>
      </w:pPr>
      <w:r>
        <w:t xml:space="preserve">              </w:t>
      </w:r>
      <w:r>
        <w:rPr>
          <w:rFonts w:hint="eastAsia"/>
          <w:lang w:eastAsia="zh-CN"/>
        </w:rPr>
        <w:t xml:space="preserve">        </w:t>
      </w:r>
      <w:r>
        <w:t>schema:</w:t>
      </w:r>
    </w:p>
    <w:p w14:paraId="6F3092D2" w14:textId="77777777" w:rsidR="00B3601C" w:rsidRPr="000B376D" w:rsidRDefault="00B3601C" w:rsidP="00B3601C">
      <w:pPr>
        <w:pStyle w:val="PL"/>
      </w:pPr>
      <w:r>
        <w:t xml:space="preserve">                </w:t>
      </w:r>
      <w:r>
        <w:rPr>
          <w:rFonts w:hint="eastAsia"/>
          <w:lang w:eastAsia="zh-CN"/>
        </w:rPr>
        <w:t xml:space="preserve">        </w:t>
      </w:r>
      <w:r>
        <w:t>type: string</w:t>
      </w:r>
    </w:p>
    <w:p w14:paraId="357D6E56" w14:textId="77777777" w:rsidR="00B3601C" w:rsidRPr="002E5CBA"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7FEB063" w14:textId="77777777" w:rsidR="00B3601C" w:rsidRDefault="00B3601C" w:rsidP="00B3601C">
      <w:pPr>
        <w:pStyle w:val="PL"/>
        <w:rPr>
          <w:lang w:val="en-US"/>
        </w:rPr>
      </w:pPr>
      <w:r>
        <w:rPr>
          <w:lang w:val="en-US"/>
        </w:rPr>
        <w:t xml:space="preserve">        </w:t>
      </w:r>
      <w:r w:rsidRPr="002E5CBA">
        <w:rPr>
          <w:lang w:val="en-US"/>
        </w:rPr>
        <w:t xml:space="preserve">          description: </w:t>
      </w:r>
      <w:r>
        <w:rPr>
          <w:lang w:val="en-US"/>
        </w:rPr>
        <w:t>permanent redirect</w:t>
      </w:r>
    </w:p>
    <w:p w14:paraId="70C182F4" w14:textId="77777777" w:rsidR="00B3601C" w:rsidRPr="003B2883" w:rsidRDefault="00B3601C" w:rsidP="00B3601C">
      <w:pPr>
        <w:pStyle w:val="PL"/>
      </w:pPr>
      <w:r>
        <w:t xml:space="preserve">        </w:t>
      </w:r>
      <w:r w:rsidRPr="003B2883">
        <w:t xml:space="preserve">          content:</w:t>
      </w:r>
    </w:p>
    <w:p w14:paraId="4AC9C54C" w14:textId="77777777" w:rsidR="00B3601C" w:rsidRPr="003B2883" w:rsidRDefault="00B3601C" w:rsidP="00B3601C">
      <w:pPr>
        <w:pStyle w:val="PL"/>
      </w:pPr>
      <w:r w:rsidRPr="003B2883">
        <w:t xml:space="preserve">        </w:t>
      </w:r>
      <w:r>
        <w:t xml:space="preserve">        </w:t>
      </w:r>
      <w:r w:rsidRPr="003B2883">
        <w:t xml:space="preserve">    application/problem+json:</w:t>
      </w:r>
    </w:p>
    <w:p w14:paraId="39A2DBC9" w14:textId="77777777" w:rsidR="00B3601C" w:rsidRPr="003B2883" w:rsidRDefault="00B3601C" w:rsidP="00B3601C">
      <w:pPr>
        <w:pStyle w:val="PL"/>
      </w:pPr>
      <w:r w:rsidRPr="003B2883">
        <w:t xml:space="preserve">                      schema:</w:t>
      </w:r>
    </w:p>
    <w:p w14:paraId="37D68C6E" w14:textId="77777777" w:rsidR="00B3601C" w:rsidRPr="000B376D" w:rsidRDefault="00B3601C" w:rsidP="00B3601C">
      <w:pPr>
        <w:pStyle w:val="PL"/>
      </w:pPr>
      <w:r w:rsidRPr="003B2883">
        <w:t xml:space="preserve">                        $ref: 'TS29571_CommonData.yaml#/components/schemas/ProblemDetails'</w:t>
      </w:r>
    </w:p>
    <w:p w14:paraId="3CD62CB5" w14:textId="77777777" w:rsidR="00B3601C" w:rsidRDefault="00B3601C" w:rsidP="00B3601C">
      <w:pPr>
        <w:pStyle w:val="PL"/>
      </w:pPr>
      <w:r>
        <w:t xml:space="preserve">                  headers:</w:t>
      </w:r>
    </w:p>
    <w:p w14:paraId="7F7DDFEF" w14:textId="77777777" w:rsidR="00B3601C" w:rsidRDefault="00B3601C" w:rsidP="00B3601C">
      <w:pPr>
        <w:pStyle w:val="PL"/>
      </w:pPr>
      <w:r>
        <w:t xml:space="preserve">                  </w:t>
      </w:r>
      <w:r>
        <w:rPr>
          <w:rFonts w:hint="eastAsia"/>
          <w:lang w:eastAsia="zh-CN"/>
        </w:rPr>
        <w:t xml:space="preserve">  </w:t>
      </w:r>
      <w:r>
        <w:t>Location:</w:t>
      </w:r>
    </w:p>
    <w:p w14:paraId="1B04DF45" w14:textId="77777777" w:rsidR="00B3601C" w:rsidRDefault="00B3601C" w:rsidP="00B3601C">
      <w:pPr>
        <w:pStyle w:val="PL"/>
      </w:pPr>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4F60EE5" w14:textId="77777777" w:rsidR="00B3601C" w:rsidRDefault="00B3601C" w:rsidP="00B3601C">
      <w:pPr>
        <w:pStyle w:val="PL"/>
      </w:pPr>
      <w:r>
        <w:lastRenderedPageBreak/>
        <w:t xml:space="preserve">          </w:t>
      </w:r>
      <w:r>
        <w:rPr>
          <w:rFonts w:hint="eastAsia"/>
          <w:lang w:eastAsia="zh-CN"/>
        </w:rPr>
        <w:t xml:space="preserve">    </w:t>
      </w:r>
      <w:r>
        <w:rPr>
          <w:lang w:eastAsia="zh-CN"/>
        </w:rPr>
        <w:t xml:space="preserve">        </w:t>
      </w:r>
      <w:r>
        <w:t>required: true</w:t>
      </w:r>
    </w:p>
    <w:p w14:paraId="0EA61CD8" w14:textId="77777777" w:rsidR="00B3601C" w:rsidRDefault="00B3601C" w:rsidP="00B3601C">
      <w:pPr>
        <w:pStyle w:val="PL"/>
      </w:pPr>
      <w:r>
        <w:t xml:space="preserve">          </w:t>
      </w:r>
      <w:r>
        <w:rPr>
          <w:rFonts w:hint="eastAsia"/>
          <w:lang w:eastAsia="zh-CN"/>
        </w:rPr>
        <w:t xml:space="preserve">   </w:t>
      </w:r>
      <w:r>
        <w:rPr>
          <w:lang w:eastAsia="zh-CN"/>
        </w:rPr>
        <w:t xml:space="preserve">        </w:t>
      </w:r>
      <w:r>
        <w:rPr>
          <w:rFonts w:hint="eastAsia"/>
          <w:lang w:eastAsia="zh-CN"/>
        </w:rPr>
        <w:t xml:space="preserve"> </w:t>
      </w:r>
      <w:r>
        <w:t>schema:</w:t>
      </w:r>
    </w:p>
    <w:p w14:paraId="15AD400C" w14:textId="77777777" w:rsidR="00B3601C" w:rsidRDefault="00B3601C" w:rsidP="00B3601C">
      <w:pPr>
        <w:pStyle w:val="PL"/>
      </w:pPr>
      <w:r>
        <w:t xml:space="preserve">          </w:t>
      </w:r>
      <w:r>
        <w:rPr>
          <w:rFonts w:hint="eastAsia"/>
          <w:lang w:eastAsia="zh-CN"/>
        </w:rPr>
        <w:t xml:space="preserve">      </w:t>
      </w:r>
      <w:r>
        <w:rPr>
          <w:lang w:eastAsia="zh-CN"/>
        </w:rPr>
        <w:t xml:space="preserve">        </w:t>
      </w:r>
      <w:r>
        <w:t>type: string</w:t>
      </w:r>
    </w:p>
    <w:p w14:paraId="327EBAF7" w14:textId="77777777" w:rsidR="00B3601C" w:rsidRDefault="00B3601C" w:rsidP="00B3601C">
      <w:pPr>
        <w:pStyle w:val="PL"/>
      </w:pPr>
      <w:r>
        <w:t xml:space="preserve">            </w:t>
      </w:r>
      <w:r>
        <w:rPr>
          <w:rFonts w:hint="eastAsia"/>
          <w:lang w:eastAsia="zh-CN"/>
        </w:rPr>
        <w:t xml:space="preserve">        </w:t>
      </w:r>
      <w:r>
        <w:t>3gpp-Sbi-Target-Nf-Id:</w:t>
      </w:r>
    </w:p>
    <w:p w14:paraId="42D76ED2" w14:textId="77777777" w:rsidR="00B3601C" w:rsidRDefault="00B3601C" w:rsidP="00B3601C">
      <w:pPr>
        <w:pStyle w:val="PL"/>
        <w:rPr>
          <w:lang w:eastAsia="zh-CN"/>
        </w:rPr>
      </w:pPr>
      <w:r>
        <w:rPr>
          <w:rFonts w:hint="eastAsia"/>
          <w:lang w:eastAsia="zh-CN"/>
        </w:rPr>
        <w:t xml:space="preserve">                      </w:t>
      </w:r>
      <w:r>
        <w:t>description: 'Identifier of target SMF (service) instance towards which the request is redirected'</w:t>
      </w:r>
    </w:p>
    <w:p w14:paraId="5DC34701" w14:textId="77777777" w:rsidR="00B3601C" w:rsidRDefault="00B3601C" w:rsidP="00B3601C">
      <w:pPr>
        <w:pStyle w:val="PL"/>
      </w:pPr>
      <w:r>
        <w:t xml:space="preserve">              </w:t>
      </w:r>
      <w:r>
        <w:rPr>
          <w:rFonts w:hint="eastAsia"/>
          <w:lang w:eastAsia="zh-CN"/>
        </w:rPr>
        <w:t xml:space="preserve">        </w:t>
      </w:r>
      <w:r>
        <w:t>schema:</w:t>
      </w:r>
    </w:p>
    <w:p w14:paraId="1CC8C939" w14:textId="0D6DA128" w:rsidR="00B3601C" w:rsidRPr="000B376D" w:rsidRDefault="00B3601C" w:rsidP="00FA3B9B">
      <w:pPr>
        <w:pStyle w:val="PL"/>
      </w:pPr>
      <w:r>
        <w:t xml:space="preserve">                </w:t>
      </w:r>
      <w:r>
        <w:rPr>
          <w:rFonts w:hint="eastAsia"/>
          <w:lang w:eastAsia="zh-CN"/>
        </w:rPr>
        <w:t xml:space="preserve">        </w:t>
      </w:r>
      <w:r>
        <w:t>type: string</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522CA109"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15588BEA" w14:textId="5C5585C6" w:rsidR="00FA3B9B" w:rsidRDefault="00FA3B9B" w:rsidP="00FA3B9B">
      <w:pPr>
        <w:pStyle w:val="PL"/>
        <w:rPr>
          <w:lang w:val="en-US"/>
        </w:rPr>
      </w:pPr>
      <w:r w:rsidRPr="002E5CBA">
        <w:rPr>
          <w:lang w:val="en-US"/>
        </w:rPr>
        <w:t xml:space="preserve">          description: </w:t>
      </w:r>
      <w:r>
        <w:rPr>
          <w:lang w:val="en-US"/>
        </w:rPr>
        <w:t>temporary redirect</w:t>
      </w:r>
    </w:p>
    <w:p w14:paraId="585BC9BD" w14:textId="77777777" w:rsidR="00B3601C" w:rsidRPr="003B2883" w:rsidRDefault="00B3601C" w:rsidP="00B3601C">
      <w:pPr>
        <w:pStyle w:val="PL"/>
      </w:pPr>
      <w:r w:rsidRPr="003B2883">
        <w:t xml:space="preserve">          content:</w:t>
      </w:r>
    </w:p>
    <w:p w14:paraId="54574F65" w14:textId="77777777" w:rsidR="00B3601C" w:rsidRPr="003B2883" w:rsidRDefault="00B3601C" w:rsidP="00B3601C">
      <w:pPr>
        <w:pStyle w:val="PL"/>
      </w:pPr>
      <w:r>
        <w:t xml:space="preserve">        </w:t>
      </w:r>
      <w:r w:rsidRPr="003B2883">
        <w:t xml:space="preserve">    application/problem+json:</w:t>
      </w:r>
    </w:p>
    <w:p w14:paraId="348DB992" w14:textId="77777777" w:rsidR="00B3601C" w:rsidRPr="003B2883" w:rsidRDefault="00B3601C" w:rsidP="00B3601C">
      <w:pPr>
        <w:pStyle w:val="PL"/>
      </w:pPr>
      <w:r w:rsidRPr="003B2883">
        <w:t xml:space="preserve">              schema:</w:t>
      </w:r>
    </w:p>
    <w:p w14:paraId="57F9F351" w14:textId="6E62F68E" w:rsidR="00B3601C" w:rsidRPr="000B376D" w:rsidRDefault="00B3601C" w:rsidP="00FA3B9B">
      <w:pPr>
        <w:pStyle w:val="PL"/>
      </w:pPr>
      <w:r w:rsidRPr="003B2883">
        <w:t xml:space="preserve">                $ref: 'TS29571_CommonData.yaml#/components/schemas/ProblemDetails'</w:t>
      </w:r>
    </w:p>
    <w:p w14:paraId="00FC595E" w14:textId="77777777" w:rsidR="00FA3B9B" w:rsidRDefault="00FA3B9B" w:rsidP="00FA3B9B">
      <w:pPr>
        <w:pStyle w:val="PL"/>
      </w:pPr>
      <w:r>
        <w:t xml:space="preserve">          headers:</w:t>
      </w:r>
    </w:p>
    <w:p w14:paraId="6BFD17F4" w14:textId="77777777" w:rsidR="00FA3B9B" w:rsidRDefault="00FA3B9B" w:rsidP="00FA3B9B">
      <w:pPr>
        <w:pStyle w:val="PL"/>
      </w:pPr>
      <w:r>
        <w:t xml:space="preserve">          </w:t>
      </w:r>
      <w:r>
        <w:rPr>
          <w:rFonts w:hint="eastAsia"/>
          <w:lang w:eastAsia="zh-CN"/>
        </w:rPr>
        <w:t xml:space="preserve">  </w:t>
      </w:r>
      <w:r>
        <w:t>Location:</w:t>
      </w:r>
    </w:p>
    <w:p w14:paraId="678CDD4E" w14:textId="2EB92B54" w:rsidR="00FA3B9B" w:rsidRDefault="00FA3B9B" w:rsidP="00FA3B9B">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212F3D9" w14:textId="77777777" w:rsidR="00FA3B9B" w:rsidRDefault="00FA3B9B" w:rsidP="00FA3B9B">
      <w:pPr>
        <w:pStyle w:val="PL"/>
      </w:pPr>
      <w:r>
        <w:t xml:space="preserve">          </w:t>
      </w:r>
      <w:r>
        <w:rPr>
          <w:rFonts w:hint="eastAsia"/>
          <w:lang w:eastAsia="zh-CN"/>
        </w:rPr>
        <w:t xml:space="preserve">    </w:t>
      </w:r>
      <w:r>
        <w:t>required: true</w:t>
      </w:r>
    </w:p>
    <w:p w14:paraId="4C217EA2" w14:textId="77777777" w:rsidR="00FA3B9B" w:rsidRDefault="00FA3B9B" w:rsidP="00FA3B9B">
      <w:pPr>
        <w:pStyle w:val="PL"/>
      </w:pPr>
      <w:r>
        <w:t xml:space="preserve">          </w:t>
      </w:r>
      <w:r>
        <w:rPr>
          <w:rFonts w:hint="eastAsia"/>
          <w:lang w:eastAsia="zh-CN"/>
        </w:rPr>
        <w:t xml:space="preserve">    </w:t>
      </w:r>
      <w:r>
        <w:t>schema:</w:t>
      </w:r>
    </w:p>
    <w:p w14:paraId="3C03EC89" w14:textId="79D1B7D9" w:rsidR="00FA3B9B" w:rsidRDefault="00FA3B9B" w:rsidP="00FA3B9B">
      <w:pPr>
        <w:pStyle w:val="PL"/>
      </w:pPr>
      <w:r>
        <w:t xml:space="preserve">          </w:t>
      </w:r>
      <w:r>
        <w:rPr>
          <w:rFonts w:hint="eastAsia"/>
          <w:lang w:eastAsia="zh-CN"/>
        </w:rPr>
        <w:t xml:space="preserve">      </w:t>
      </w:r>
      <w:r>
        <w:t>type: string</w:t>
      </w:r>
    </w:p>
    <w:p w14:paraId="1BD9711B" w14:textId="77777777" w:rsidR="00B3601C" w:rsidRDefault="00B3601C" w:rsidP="00B3601C">
      <w:pPr>
        <w:pStyle w:val="PL"/>
      </w:pPr>
      <w:r>
        <w:t xml:space="preserve">          </w:t>
      </w:r>
      <w:r>
        <w:rPr>
          <w:rFonts w:hint="eastAsia"/>
          <w:lang w:eastAsia="zh-CN"/>
        </w:rPr>
        <w:t xml:space="preserve">  </w:t>
      </w:r>
      <w:r>
        <w:t>3gpp-Sbi-Target-Nf-Id:</w:t>
      </w:r>
    </w:p>
    <w:p w14:paraId="7FD4E8AE"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25EF4D2E" w14:textId="77777777" w:rsidR="00B3601C" w:rsidRDefault="00B3601C" w:rsidP="00B3601C">
      <w:pPr>
        <w:pStyle w:val="PL"/>
      </w:pPr>
      <w:r>
        <w:t xml:space="preserve">          </w:t>
      </w:r>
      <w:r>
        <w:rPr>
          <w:rFonts w:hint="eastAsia"/>
          <w:lang w:eastAsia="zh-CN"/>
        </w:rPr>
        <w:t xml:space="preserve">    </w:t>
      </w:r>
      <w:r>
        <w:t>schema:</w:t>
      </w:r>
    </w:p>
    <w:p w14:paraId="7D86E73B" w14:textId="5A25E36E" w:rsidR="00B3601C" w:rsidRPr="000B376D" w:rsidRDefault="00B3601C" w:rsidP="00FA3B9B">
      <w:pPr>
        <w:pStyle w:val="PL"/>
      </w:pPr>
      <w:r>
        <w:t xml:space="preserve">          </w:t>
      </w:r>
      <w:r>
        <w:rPr>
          <w:rFonts w:hint="eastAsia"/>
          <w:lang w:eastAsia="zh-CN"/>
        </w:rPr>
        <w:t xml:space="preserve">      </w:t>
      </w:r>
      <w:r>
        <w:t>type: string</w:t>
      </w:r>
    </w:p>
    <w:p w14:paraId="7D961BE2" w14:textId="77777777" w:rsidR="00FA3B9B" w:rsidRPr="00CB5630" w:rsidRDefault="00FA3B9B" w:rsidP="00FA3B9B">
      <w:pPr>
        <w:pStyle w:val="PL"/>
        <w:rPr>
          <w:lang w:val="en-US"/>
        </w:rPr>
      </w:pPr>
      <w:r w:rsidRPr="00CB5630">
        <w:rPr>
          <w:lang w:val="en-US"/>
        </w:rPr>
        <w:t xml:space="preserve">        '308':</w:t>
      </w:r>
    </w:p>
    <w:p w14:paraId="02B89E53" w14:textId="77777777" w:rsidR="00FA3B9B" w:rsidRDefault="00FA3B9B" w:rsidP="00FA3B9B">
      <w:pPr>
        <w:pStyle w:val="PL"/>
        <w:rPr>
          <w:lang w:val="en-US"/>
        </w:rPr>
      </w:pPr>
      <w:r w:rsidRPr="00CB5630">
        <w:rPr>
          <w:lang w:val="en-US"/>
        </w:rPr>
        <w:t xml:space="preserve">          </w:t>
      </w:r>
      <w:r w:rsidRPr="00046E6A">
        <w:rPr>
          <w:lang w:val="en-US"/>
        </w:rPr>
        <w:t>description: permanent redirect</w:t>
      </w:r>
    </w:p>
    <w:p w14:paraId="7F9E74F2" w14:textId="77777777" w:rsidR="00FA3B9B" w:rsidRDefault="00FA3B9B" w:rsidP="00FA3B9B">
      <w:pPr>
        <w:pStyle w:val="PL"/>
      </w:pPr>
      <w:r>
        <w:t xml:space="preserve">          headers:</w:t>
      </w:r>
    </w:p>
    <w:p w14:paraId="7CF95ADA" w14:textId="77777777" w:rsidR="00FA3B9B" w:rsidRDefault="00FA3B9B" w:rsidP="00FA3B9B">
      <w:pPr>
        <w:pStyle w:val="PL"/>
      </w:pPr>
      <w:r>
        <w:t xml:space="preserve">          </w:t>
      </w:r>
      <w:r>
        <w:rPr>
          <w:rFonts w:hint="eastAsia"/>
          <w:lang w:eastAsia="zh-CN"/>
        </w:rPr>
        <w:t xml:space="preserve">  </w:t>
      </w:r>
      <w:r>
        <w:t>Location:</w:t>
      </w:r>
    </w:p>
    <w:p w14:paraId="051F668B" w14:textId="10BFF309"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sidR="00B3601C">
        <w:rPr>
          <w:lang w:eastAsia="zh-CN"/>
        </w:rPr>
        <w:t xml:space="preserve">same </w:t>
      </w:r>
      <w:r>
        <w:t xml:space="preserve">SMF </w:t>
      </w:r>
      <w:r w:rsidR="00B3601C">
        <w:t>or SMF (service) set</w:t>
      </w:r>
      <w:r>
        <w:t>'</w:t>
      </w:r>
    </w:p>
    <w:p w14:paraId="20AD9407" w14:textId="77777777" w:rsidR="00FA3B9B" w:rsidRDefault="00FA3B9B" w:rsidP="00FA3B9B">
      <w:pPr>
        <w:pStyle w:val="PL"/>
      </w:pPr>
      <w:r>
        <w:t xml:space="preserve">          </w:t>
      </w:r>
      <w:r>
        <w:rPr>
          <w:rFonts w:hint="eastAsia"/>
          <w:lang w:eastAsia="zh-CN"/>
        </w:rPr>
        <w:t xml:space="preserve">    </w:t>
      </w:r>
      <w:r>
        <w:t>required: true</w:t>
      </w:r>
    </w:p>
    <w:p w14:paraId="3E14867E" w14:textId="77777777" w:rsidR="00FA3B9B" w:rsidRDefault="00FA3B9B" w:rsidP="00FA3B9B">
      <w:pPr>
        <w:pStyle w:val="PL"/>
      </w:pPr>
      <w:r>
        <w:t xml:space="preserve">          </w:t>
      </w:r>
      <w:r>
        <w:rPr>
          <w:rFonts w:hint="eastAsia"/>
          <w:lang w:eastAsia="zh-CN"/>
        </w:rPr>
        <w:t xml:space="preserve">    </w:t>
      </w:r>
      <w:r>
        <w:t>schema:</w:t>
      </w:r>
    </w:p>
    <w:p w14:paraId="34786139" w14:textId="3F8E49CE" w:rsidR="00FA3B9B" w:rsidRDefault="00FA3B9B" w:rsidP="00FA3B9B">
      <w:pPr>
        <w:pStyle w:val="PL"/>
      </w:pPr>
      <w:r>
        <w:t xml:space="preserve">          </w:t>
      </w:r>
      <w:r>
        <w:rPr>
          <w:rFonts w:hint="eastAsia"/>
          <w:lang w:eastAsia="zh-CN"/>
        </w:rPr>
        <w:t xml:space="preserve">      </w:t>
      </w:r>
      <w:r>
        <w:t>type: string</w:t>
      </w:r>
    </w:p>
    <w:p w14:paraId="297C0536" w14:textId="77777777" w:rsidR="00B3601C" w:rsidRDefault="00B3601C" w:rsidP="00B3601C">
      <w:pPr>
        <w:pStyle w:val="PL"/>
      </w:pPr>
      <w:r>
        <w:t xml:space="preserve">          </w:t>
      </w:r>
      <w:r>
        <w:rPr>
          <w:rFonts w:hint="eastAsia"/>
          <w:lang w:eastAsia="zh-CN"/>
        </w:rPr>
        <w:t xml:space="preserve">  </w:t>
      </w:r>
      <w:r>
        <w:t>3gpp-Sbi-Target-Nf-Id:</w:t>
      </w:r>
    </w:p>
    <w:p w14:paraId="15E0A802"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69A21D3" w14:textId="77777777" w:rsidR="00B3601C" w:rsidRDefault="00B3601C" w:rsidP="00B3601C">
      <w:pPr>
        <w:pStyle w:val="PL"/>
      </w:pPr>
      <w:r>
        <w:t xml:space="preserve">          </w:t>
      </w:r>
      <w:r>
        <w:rPr>
          <w:rFonts w:hint="eastAsia"/>
          <w:lang w:eastAsia="zh-CN"/>
        </w:rPr>
        <w:t xml:space="preserve">    </w:t>
      </w:r>
      <w:r>
        <w:t>schema:</w:t>
      </w:r>
    </w:p>
    <w:p w14:paraId="50B24864" w14:textId="7844CA25" w:rsidR="00B3601C" w:rsidRPr="000B376D" w:rsidRDefault="00B3601C" w:rsidP="00FA3B9B">
      <w:pPr>
        <w:pStyle w:val="PL"/>
      </w:pPr>
      <w:r>
        <w:t xml:space="preserve">          </w:t>
      </w:r>
      <w:r>
        <w:rPr>
          <w:rFonts w:hint="eastAsia"/>
          <w:lang w:eastAsia="zh-CN"/>
        </w:rPr>
        <w:t xml:space="preserve">      </w:t>
      </w:r>
      <w:r>
        <w:t>type: string</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lastRenderedPageBreak/>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lastRenderedPageBreak/>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3DA814FB" w14:textId="77777777" w:rsidR="00B3601C" w:rsidRDefault="00B3601C" w:rsidP="00B3601C">
      <w:pPr>
        <w:pStyle w:val="PL"/>
        <w:rPr>
          <w:lang w:val="en-US"/>
        </w:rPr>
      </w:pPr>
      <w:r w:rsidRPr="002E5CBA">
        <w:rPr>
          <w:lang w:val="en-US"/>
        </w:rPr>
        <w:t xml:space="preserve">          description: </w:t>
      </w:r>
      <w:r>
        <w:rPr>
          <w:lang w:val="en-US"/>
        </w:rPr>
        <w:t>temporary redirect</w:t>
      </w:r>
    </w:p>
    <w:p w14:paraId="7439C177" w14:textId="77777777" w:rsidR="00B3601C" w:rsidRPr="003B2883" w:rsidRDefault="00B3601C" w:rsidP="00B3601C">
      <w:pPr>
        <w:pStyle w:val="PL"/>
      </w:pPr>
      <w:r w:rsidRPr="003B2883">
        <w:t xml:space="preserve">          content:</w:t>
      </w:r>
    </w:p>
    <w:p w14:paraId="66BFDBBA" w14:textId="77777777" w:rsidR="00B3601C" w:rsidRPr="003B2883" w:rsidRDefault="00B3601C" w:rsidP="00B3601C">
      <w:pPr>
        <w:pStyle w:val="PL"/>
      </w:pPr>
      <w:r>
        <w:t xml:space="preserve">        </w:t>
      </w:r>
      <w:r w:rsidRPr="003B2883">
        <w:t xml:space="preserve">    application/problem+json:</w:t>
      </w:r>
    </w:p>
    <w:p w14:paraId="695D652E" w14:textId="77777777" w:rsidR="00B3601C" w:rsidRPr="003B2883" w:rsidRDefault="00B3601C" w:rsidP="00B3601C">
      <w:pPr>
        <w:pStyle w:val="PL"/>
      </w:pPr>
      <w:r w:rsidRPr="003B2883">
        <w:t xml:space="preserve">              schema:</w:t>
      </w:r>
    </w:p>
    <w:p w14:paraId="3EFF8428" w14:textId="77777777" w:rsidR="00B3601C" w:rsidRPr="000B376D" w:rsidRDefault="00B3601C" w:rsidP="00B3601C">
      <w:pPr>
        <w:pStyle w:val="PL"/>
      </w:pPr>
      <w:r w:rsidRPr="003B2883">
        <w:t xml:space="preserve">                $ref: 'TS29571_CommonData.yaml#/components/schemas/ProblemDetails'</w:t>
      </w:r>
    </w:p>
    <w:p w14:paraId="6B7DC254" w14:textId="77777777" w:rsidR="00B3601C" w:rsidRDefault="00B3601C" w:rsidP="00B3601C">
      <w:pPr>
        <w:pStyle w:val="PL"/>
      </w:pPr>
      <w:r>
        <w:t xml:space="preserve">          headers:</w:t>
      </w:r>
    </w:p>
    <w:p w14:paraId="5294FB83" w14:textId="77777777" w:rsidR="00B3601C" w:rsidRDefault="00B3601C" w:rsidP="00B3601C">
      <w:pPr>
        <w:pStyle w:val="PL"/>
      </w:pPr>
      <w:r>
        <w:t xml:space="preserve">          </w:t>
      </w:r>
      <w:r>
        <w:rPr>
          <w:rFonts w:hint="eastAsia"/>
          <w:lang w:eastAsia="zh-CN"/>
        </w:rPr>
        <w:t xml:space="preserve">  </w:t>
      </w:r>
      <w:r>
        <w:t>Location:</w:t>
      </w:r>
    </w:p>
    <w:p w14:paraId="3881B91E"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63A77648" w14:textId="77777777" w:rsidR="00B3601C" w:rsidRDefault="00B3601C" w:rsidP="00B3601C">
      <w:pPr>
        <w:pStyle w:val="PL"/>
      </w:pPr>
      <w:r>
        <w:t xml:space="preserve">          </w:t>
      </w:r>
      <w:r>
        <w:rPr>
          <w:rFonts w:hint="eastAsia"/>
          <w:lang w:eastAsia="zh-CN"/>
        </w:rPr>
        <w:t xml:space="preserve">    </w:t>
      </w:r>
      <w:r>
        <w:t>required: true</w:t>
      </w:r>
    </w:p>
    <w:p w14:paraId="2A71A5D0" w14:textId="77777777" w:rsidR="00B3601C" w:rsidRDefault="00B3601C" w:rsidP="00B3601C">
      <w:pPr>
        <w:pStyle w:val="PL"/>
      </w:pPr>
      <w:r>
        <w:t xml:space="preserve">          </w:t>
      </w:r>
      <w:r>
        <w:rPr>
          <w:rFonts w:hint="eastAsia"/>
          <w:lang w:eastAsia="zh-CN"/>
        </w:rPr>
        <w:t xml:space="preserve">    </w:t>
      </w:r>
      <w:r>
        <w:t>schema:</w:t>
      </w:r>
    </w:p>
    <w:p w14:paraId="64F2E77D" w14:textId="77777777" w:rsidR="00B3601C" w:rsidRDefault="00B3601C" w:rsidP="00B3601C">
      <w:pPr>
        <w:pStyle w:val="PL"/>
      </w:pPr>
      <w:r>
        <w:t xml:space="preserve">          </w:t>
      </w:r>
      <w:r>
        <w:rPr>
          <w:rFonts w:hint="eastAsia"/>
          <w:lang w:eastAsia="zh-CN"/>
        </w:rPr>
        <w:t xml:space="preserve">      </w:t>
      </w:r>
      <w:r>
        <w:t>type: string</w:t>
      </w:r>
    </w:p>
    <w:p w14:paraId="55A798D3" w14:textId="77777777" w:rsidR="00B3601C" w:rsidRDefault="00B3601C" w:rsidP="00B3601C">
      <w:pPr>
        <w:pStyle w:val="PL"/>
      </w:pPr>
      <w:r>
        <w:t xml:space="preserve">          </w:t>
      </w:r>
      <w:r>
        <w:rPr>
          <w:rFonts w:hint="eastAsia"/>
          <w:lang w:eastAsia="zh-CN"/>
        </w:rPr>
        <w:t xml:space="preserve">  </w:t>
      </w:r>
      <w:r>
        <w:t>3gpp-Sbi-Target-Nf-Id:</w:t>
      </w:r>
    </w:p>
    <w:p w14:paraId="199EBE81"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9FF2B42" w14:textId="77777777" w:rsidR="00B3601C" w:rsidRDefault="00B3601C" w:rsidP="00B3601C">
      <w:pPr>
        <w:pStyle w:val="PL"/>
      </w:pPr>
      <w:r>
        <w:t xml:space="preserve">          </w:t>
      </w:r>
      <w:r>
        <w:rPr>
          <w:rFonts w:hint="eastAsia"/>
          <w:lang w:eastAsia="zh-CN"/>
        </w:rPr>
        <w:t xml:space="preserve">    </w:t>
      </w:r>
      <w:r>
        <w:t>schema:</w:t>
      </w:r>
    </w:p>
    <w:p w14:paraId="4D2B7F5B" w14:textId="77777777" w:rsidR="00B3601C" w:rsidRPr="000B376D" w:rsidRDefault="00B3601C" w:rsidP="00B3601C">
      <w:pPr>
        <w:pStyle w:val="PL"/>
      </w:pPr>
      <w:r>
        <w:t xml:space="preserve">          </w:t>
      </w:r>
      <w:r>
        <w:rPr>
          <w:rFonts w:hint="eastAsia"/>
          <w:lang w:eastAsia="zh-CN"/>
        </w:rPr>
        <w:t xml:space="preserve">      </w:t>
      </w:r>
      <w:r>
        <w:t>type: string</w:t>
      </w:r>
    </w:p>
    <w:p w14:paraId="18C1B3FB" w14:textId="77777777" w:rsidR="00B3601C" w:rsidRPr="00046E6A" w:rsidRDefault="00B3601C" w:rsidP="00B3601C">
      <w:pPr>
        <w:pStyle w:val="PL"/>
        <w:rPr>
          <w:lang w:val="en-US"/>
        </w:rPr>
      </w:pPr>
      <w:r w:rsidRPr="00046E6A">
        <w:rPr>
          <w:lang w:val="en-US"/>
        </w:rPr>
        <w:t xml:space="preserve">        '308':</w:t>
      </w:r>
    </w:p>
    <w:p w14:paraId="5A226991" w14:textId="77777777" w:rsidR="00B3601C" w:rsidRDefault="00B3601C" w:rsidP="00B3601C">
      <w:pPr>
        <w:pStyle w:val="PL"/>
        <w:rPr>
          <w:lang w:val="en-US"/>
        </w:rPr>
      </w:pPr>
      <w:r w:rsidRPr="00046E6A">
        <w:rPr>
          <w:lang w:val="en-US"/>
        </w:rPr>
        <w:t xml:space="preserve">          description: permanent redirect</w:t>
      </w:r>
    </w:p>
    <w:p w14:paraId="7538C128" w14:textId="77777777" w:rsidR="00B3601C" w:rsidRPr="003B2883" w:rsidRDefault="00B3601C" w:rsidP="00B3601C">
      <w:pPr>
        <w:pStyle w:val="PL"/>
      </w:pPr>
      <w:r w:rsidRPr="003B2883">
        <w:t xml:space="preserve">          content:</w:t>
      </w:r>
    </w:p>
    <w:p w14:paraId="1D570170" w14:textId="77777777" w:rsidR="00B3601C" w:rsidRPr="003B2883" w:rsidRDefault="00B3601C" w:rsidP="00B3601C">
      <w:pPr>
        <w:pStyle w:val="PL"/>
      </w:pPr>
      <w:r>
        <w:t xml:space="preserve">        </w:t>
      </w:r>
      <w:r w:rsidRPr="003B2883">
        <w:t xml:space="preserve">    application/problem+json:</w:t>
      </w:r>
    </w:p>
    <w:p w14:paraId="2DDEDA5D" w14:textId="77777777" w:rsidR="00B3601C" w:rsidRPr="003B2883" w:rsidRDefault="00B3601C" w:rsidP="00B3601C">
      <w:pPr>
        <w:pStyle w:val="PL"/>
      </w:pPr>
      <w:r w:rsidRPr="003B2883">
        <w:t xml:space="preserve">              schema:</w:t>
      </w:r>
    </w:p>
    <w:p w14:paraId="596BEFDC" w14:textId="77777777" w:rsidR="00B3601C" w:rsidRPr="000B376D" w:rsidRDefault="00B3601C" w:rsidP="00B3601C">
      <w:pPr>
        <w:pStyle w:val="PL"/>
      </w:pPr>
      <w:r w:rsidRPr="003B2883">
        <w:t xml:space="preserve">                $ref: 'TS29571_CommonData.yaml#/components/schemas/ProblemDetails'</w:t>
      </w:r>
    </w:p>
    <w:p w14:paraId="1CDDAF1A" w14:textId="77777777" w:rsidR="00B3601C" w:rsidRDefault="00B3601C" w:rsidP="00B3601C">
      <w:pPr>
        <w:pStyle w:val="PL"/>
      </w:pPr>
      <w:r>
        <w:t xml:space="preserve">          headers:</w:t>
      </w:r>
    </w:p>
    <w:p w14:paraId="7F934CA9" w14:textId="77777777" w:rsidR="00B3601C" w:rsidRDefault="00B3601C" w:rsidP="00B3601C">
      <w:pPr>
        <w:pStyle w:val="PL"/>
      </w:pPr>
      <w:r>
        <w:t xml:space="preserve">          </w:t>
      </w:r>
      <w:r>
        <w:rPr>
          <w:rFonts w:hint="eastAsia"/>
          <w:lang w:eastAsia="zh-CN"/>
        </w:rPr>
        <w:t xml:space="preserve">  </w:t>
      </w:r>
      <w:r>
        <w:t>Location:</w:t>
      </w:r>
    </w:p>
    <w:p w14:paraId="50F0F5E4"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7160777" w14:textId="77777777" w:rsidR="00B3601C" w:rsidRDefault="00B3601C" w:rsidP="00B3601C">
      <w:pPr>
        <w:pStyle w:val="PL"/>
      </w:pPr>
      <w:r>
        <w:t xml:space="preserve">          </w:t>
      </w:r>
      <w:r>
        <w:rPr>
          <w:rFonts w:hint="eastAsia"/>
          <w:lang w:eastAsia="zh-CN"/>
        </w:rPr>
        <w:t xml:space="preserve">    </w:t>
      </w:r>
      <w:r>
        <w:t>required: true</w:t>
      </w:r>
    </w:p>
    <w:p w14:paraId="33293FB1" w14:textId="77777777" w:rsidR="00B3601C" w:rsidRDefault="00B3601C" w:rsidP="00B3601C">
      <w:pPr>
        <w:pStyle w:val="PL"/>
      </w:pPr>
      <w:r>
        <w:t xml:space="preserve">          </w:t>
      </w:r>
      <w:r>
        <w:rPr>
          <w:rFonts w:hint="eastAsia"/>
          <w:lang w:eastAsia="zh-CN"/>
        </w:rPr>
        <w:t xml:space="preserve">    </w:t>
      </w:r>
      <w:r>
        <w:t>schema:</w:t>
      </w:r>
    </w:p>
    <w:p w14:paraId="507D2C83" w14:textId="77777777" w:rsidR="00B3601C" w:rsidRDefault="00B3601C" w:rsidP="00B3601C">
      <w:pPr>
        <w:pStyle w:val="PL"/>
      </w:pPr>
      <w:r>
        <w:t xml:space="preserve">          </w:t>
      </w:r>
      <w:r>
        <w:rPr>
          <w:rFonts w:hint="eastAsia"/>
          <w:lang w:eastAsia="zh-CN"/>
        </w:rPr>
        <w:t xml:space="preserve">      </w:t>
      </w:r>
      <w:r>
        <w:t>type: string</w:t>
      </w:r>
    </w:p>
    <w:p w14:paraId="6D2174CE" w14:textId="77777777" w:rsidR="00B3601C" w:rsidRDefault="00B3601C" w:rsidP="00B3601C">
      <w:pPr>
        <w:pStyle w:val="PL"/>
      </w:pPr>
      <w:r>
        <w:t xml:space="preserve">          </w:t>
      </w:r>
      <w:r>
        <w:rPr>
          <w:rFonts w:hint="eastAsia"/>
          <w:lang w:eastAsia="zh-CN"/>
        </w:rPr>
        <w:t xml:space="preserve">  </w:t>
      </w:r>
      <w:r>
        <w:t>3gpp-Sbi-Target-Nf-Id:</w:t>
      </w:r>
    </w:p>
    <w:p w14:paraId="378AED2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67B90E24" w14:textId="77777777" w:rsidR="00B3601C" w:rsidRDefault="00B3601C" w:rsidP="00B3601C">
      <w:pPr>
        <w:pStyle w:val="PL"/>
      </w:pPr>
      <w:r>
        <w:t xml:space="preserve">          </w:t>
      </w:r>
      <w:r>
        <w:rPr>
          <w:rFonts w:hint="eastAsia"/>
          <w:lang w:eastAsia="zh-CN"/>
        </w:rPr>
        <w:t xml:space="preserve">    </w:t>
      </w:r>
      <w:r>
        <w:t>schema:</w:t>
      </w:r>
    </w:p>
    <w:p w14:paraId="038C6B58" w14:textId="2DCF12B8" w:rsidR="00B3601C" w:rsidRPr="000B376D" w:rsidRDefault="00B3601C" w:rsidP="00FA3B9B">
      <w:pPr>
        <w:pStyle w:val="PL"/>
      </w:pPr>
      <w:r>
        <w:t xml:space="preserve">          </w:t>
      </w:r>
      <w:r>
        <w:rPr>
          <w:rFonts w:hint="eastAsia"/>
          <w:lang w:eastAsia="zh-CN"/>
        </w:rPr>
        <w:t xml:space="preserve">      </w:t>
      </w:r>
      <w:r>
        <w:t>type: string</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lastRenderedPageBreak/>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lastRenderedPageBreak/>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46DFACC1" w14:textId="77777777" w:rsidR="00B3601C" w:rsidRDefault="00B3601C" w:rsidP="00B3601C">
      <w:pPr>
        <w:pStyle w:val="PL"/>
        <w:rPr>
          <w:lang w:val="en-US"/>
        </w:rPr>
      </w:pPr>
      <w:r w:rsidRPr="002E5CBA">
        <w:rPr>
          <w:lang w:val="en-US"/>
        </w:rPr>
        <w:t xml:space="preserve">          description: </w:t>
      </w:r>
      <w:r>
        <w:rPr>
          <w:lang w:val="en-US"/>
        </w:rPr>
        <w:t>temporary redirect</w:t>
      </w:r>
    </w:p>
    <w:p w14:paraId="0DF33405" w14:textId="77777777" w:rsidR="00B3601C" w:rsidRPr="003B2883" w:rsidRDefault="00B3601C" w:rsidP="00B3601C">
      <w:pPr>
        <w:pStyle w:val="PL"/>
      </w:pPr>
      <w:r w:rsidRPr="003B2883">
        <w:t xml:space="preserve">          content:</w:t>
      </w:r>
    </w:p>
    <w:p w14:paraId="461F575E" w14:textId="77777777" w:rsidR="00B3601C" w:rsidRPr="003B2883" w:rsidRDefault="00B3601C" w:rsidP="00B3601C">
      <w:pPr>
        <w:pStyle w:val="PL"/>
      </w:pPr>
      <w:r>
        <w:t xml:space="preserve">        </w:t>
      </w:r>
      <w:r w:rsidRPr="003B2883">
        <w:t xml:space="preserve">    application/problem+json:</w:t>
      </w:r>
    </w:p>
    <w:p w14:paraId="3B6789CA" w14:textId="77777777" w:rsidR="00B3601C" w:rsidRPr="003B2883" w:rsidRDefault="00B3601C" w:rsidP="00B3601C">
      <w:pPr>
        <w:pStyle w:val="PL"/>
      </w:pPr>
      <w:r w:rsidRPr="003B2883">
        <w:t xml:space="preserve">              schema:</w:t>
      </w:r>
    </w:p>
    <w:p w14:paraId="0E1DDFA8" w14:textId="77777777" w:rsidR="00B3601C" w:rsidRPr="000B376D" w:rsidRDefault="00B3601C" w:rsidP="00B3601C">
      <w:pPr>
        <w:pStyle w:val="PL"/>
      </w:pPr>
      <w:r w:rsidRPr="003B2883">
        <w:t xml:space="preserve">                $ref: 'TS29571_CommonData.yaml#/components/schemas/ProblemDetails'</w:t>
      </w:r>
    </w:p>
    <w:p w14:paraId="2B19D845" w14:textId="77777777" w:rsidR="00B3601C" w:rsidRDefault="00B3601C" w:rsidP="00B3601C">
      <w:pPr>
        <w:pStyle w:val="PL"/>
      </w:pPr>
      <w:r>
        <w:t xml:space="preserve">          headers:</w:t>
      </w:r>
    </w:p>
    <w:p w14:paraId="198A974D" w14:textId="77777777" w:rsidR="00B3601C" w:rsidRDefault="00B3601C" w:rsidP="00B3601C">
      <w:pPr>
        <w:pStyle w:val="PL"/>
      </w:pPr>
      <w:r>
        <w:t xml:space="preserve">          </w:t>
      </w:r>
      <w:r>
        <w:rPr>
          <w:rFonts w:hint="eastAsia"/>
          <w:lang w:eastAsia="zh-CN"/>
        </w:rPr>
        <w:t xml:space="preserve">  </w:t>
      </w:r>
      <w:r>
        <w:t>Location:</w:t>
      </w:r>
    </w:p>
    <w:p w14:paraId="74DB1C57"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14DB3EBA" w14:textId="77777777" w:rsidR="00B3601C" w:rsidRDefault="00B3601C" w:rsidP="00B3601C">
      <w:pPr>
        <w:pStyle w:val="PL"/>
      </w:pPr>
      <w:r>
        <w:t xml:space="preserve">          </w:t>
      </w:r>
      <w:r>
        <w:rPr>
          <w:rFonts w:hint="eastAsia"/>
          <w:lang w:eastAsia="zh-CN"/>
        </w:rPr>
        <w:t xml:space="preserve">    </w:t>
      </w:r>
      <w:r>
        <w:t>required: true</w:t>
      </w:r>
    </w:p>
    <w:p w14:paraId="3A0228A2" w14:textId="77777777" w:rsidR="00B3601C" w:rsidRDefault="00B3601C" w:rsidP="00B3601C">
      <w:pPr>
        <w:pStyle w:val="PL"/>
      </w:pPr>
      <w:r>
        <w:t xml:space="preserve">          </w:t>
      </w:r>
      <w:r>
        <w:rPr>
          <w:rFonts w:hint="eastAsia"/>
          <w:lang w:eastAsia="zh-CN"/>
        </w:rPr>
        <w:t xml:space="preserve">    </w:t>
      </w:r>
      <w:r>
        <w:t>schema:</w:t>
      </w:r>
    </w:p>
    <w:p w14:paraId="7FDD9821" w14:textId="77777777" w:rsidR="00B3601C" w:rsidRDefault="00B3601C" w:rsidP="00B3601C">
      <w:pPr>
        <w:pStyle w:val="PL"/>
      </w:pPr>
      <w:r>
        <w:t xml:space="preserve">          </w:t>
      </w:r>
      <w:r>
        <w:rPr>
          <w:rFonts w:hint="eastAsia"/>
          <w:lang w:eastAsia="zh-CN"/>
        </w:rPr>
        <w:t xml:space="preserve">      </w:t>
      </w:r>
      <w:r>
        <w:t>type: string</w:t>
      </w:r>
    </w:p>
    <w:p w14:paraId="73221C8D" w14:textId="77777777" w:rsidR="00B3601C" w:rsidRDefault="00B3601C" w:rsidP="00B3601C">
      <w:pPr>
        <w:pStyle w:val="PL"/>
      </w:pPr>
      <w:r>
        <w:t xml:space="preserve">          </w:t>
      </w:r>
      <w:r>
        <w:rPr>
          <w:rFonts w:hint="eastAsia"/>
          <w:lang w:eastAsia="zh-CN"/>
        </w:rPr>
        <w:t xml:space="preserve">  </w:t>
      </w:r>
      <w:r>
        <w:t>3gpp-Sbi-Target-Nf-Id:</w:t>
      </w:r>
    </w:p>
    <w:p w14:paraId="7EAE431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7E507230" w14:textId="77777777" w:rsidR="00B3601C" w:rsidRDefault="00B3601C" w:rsidP="00B3601C">
      <w:pPr>
        <w:pStyle w:val="PL"/>
      </w:pPr>
      <w:r>
        <w:t xml:space="preserve">          </w:t>
      </w:r>
      <w:r>
        <w:rPr>
          <w:rFonts w:hint="eastAsia"/>
          <w:lang w:eastAsia="zh-CN"/>
        </w:rPr>
        <w:t xml:space="preserve">    </w:t>
      </w:r>
      <w:r>
        <w:t>schema:</w:t>
      </w:r>
    </w:p>
    <w:p w14:paraId="6F399B7D" w14:textId="77777777" w:rsidR="00B3601C" w:rsidRPr="000B376D" w:rsidRDefault="00B3601C" w:rsidP="00B3601C">
      <w:pPr>
        <w:pStyle w:val="PL"/>
      </w:pPr>
      <w:r>
        <w:t xml:space="preserve">          </w:t>
      </w:r>
      <w:r>
        <w:rPr>
          <w:rFonts w:hint="eastAsia"/>
          <w:lang w:eastAsia="zh-CN"/>
        </w:rPr>
        <w:t xml:space="preserve">      </w:t>
      </w:r>
      <w:r>
        <w:t>type: string</w:t>
      </w:r>
    </w:p>
    <w:p w14:paraId="100EF496" w14:textId="77777777" w:rsidR="00B3601C" w:rsidRPr="00046E6A" w:rsidRDefault="00B3601C" w:rsidP="00B3601C">
      <w:pPr>
        <w:pStyle w:val="PL"/>
        <w:rPr>
          <w:lang w:val="en-US"/>
        </w:rPr>
      </w:pPr>
      <w:r w:rsidRPr="00046E6A">
        <w:rPr>
          <w:lang w:val="en-US"/>
        </w:rPr>
        <w:t xml:space="preserve">        '308':</w:t>
      </w:r>
    </w:p>
    <w:p w14:paraId="28C9E0CE" w14:textId="77777777" w:rsidR="00B3601C" w:rsidRDefault="00B3601C" w:rsidP="00B3601C">
      <w:pPr>
        <w:pStyle w:val="PL"/>
        <w:rPr>
          <w:lang w:val="en-US"/>
        </w:rPr>
      </w:pPr>
      <w:r w:rsidRPr="00046E6A">
        <w:rPr>
          <w:lang w:val="en-US"/>
        </w:rPr>
        <w:t xml:space="preserve">          description: permanent redirect</w:t>
      </w:r>
    </w:p>
    <w:p w14:paraId="63C20F28" w14:textId="77777777" w:rsidR="00B3601C" w:rsidRPr="003B2883" w:rsidRDefault="00B3601C" w:rsidP="00B3601C">
      <w:pPr>
        <w:pStyle w:val="PL"/>
      </w:pPr>
      <w:r w:rsidRPr="003B2883">
        <w:t xml:space="preserve">          content:</w:t>
      </w:r>
    </w:p>
    <w:p w14:paraId="26CC66F2" w14:textId="77777777" w:rsidR="00B3601C" w:rsidRPr="003B2883" w:rsidRDefault="00B3601C" w:rsidP="00B3601C">
      <w:pPr>
        <w:pStyle w:val="PL"/>
      </w:pPr>
      <w:r>
        <w:t xml:space="preserve">        </w:t>
      </w:r>
      <w:r w:rsidRPr="003B2883">
        <w:t xml:space="preserve">    application/problem+json:</w:t>
      </w:r>
    </w:p>
    <w:p w14:paraId="0A961D98" w14:textId="77777777" w:rsidR="00B3601C" w:rsidRPr="003B2883" w:rsidRDefault="00B3601C" w:rsidP="00B3601C">
      <w:pPr>
        <w:pStyle w:val="PL"/>
      </w:pPr>
      <w:r w:rsidRPr="003B2883">
        <w:t xml:space="preserve">              schema:</w:t>
      </w:r>
    </w:p>
    <w:p w14:paraId="3BFA153A" w14:textId="77777777" w:rsidR="00B3601C" w:rsidRPr="000B376D" w:rsidRDefault="00B3601C" w:rsidP="00B3601C">
      <w:pPr>
        <w:pStyle w:val="PL"/>
      </w:pPr>
      <w:r w:rsidRPr="003B2883">
        <w:t xml:space="preserve">                $ref: 'TS29571_CommonData.yaml#/components/schemas/ProblemDetails'</w:t>
      </w:r>
    </w:p>
    <w:p w14:paraId="040D3714" w14:textId="77777777" w:rsidR="00B3601C" w:rsidRDefault="00B3601C" w:rsidP="00B3601C">
      <w:pPr>
        <w:pStyle w:val="PL"/>
      </w:pPr>
      <w:r>
        <w:t xml:space="preserve">          headers:</w:t>
      </w:r>
    </w:p>
    <w:p w14:paraId="0A06A80D" w14:textId="77777777" w:rsidR="00B3601C" w:rsidRDefault="00B3601C" w:rsidP="00B3601C">
      <w:pPr>
        <w:pStyle w:val="PL"/>
      </w:pPr>
      <w:r>
        <w:t xml:space="preserve">          </w:t>
      </w:r>
      <w:r>
        <w:rPr>
          <w:rFonts w:hint="eastAsia"/>
          <w:lang w:eastAsia="zh-CN"/>
        </w:rPr>
        <w:t xml:space="preserve">  </w:t>
      </w:r>
      <w:r>
        <w:t>Location:</w:t>
      </w:r>
    </w:p>
    <w:p w14:paraId="3C69AD86"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D32CD5D" w14:textId="77777777" w:rsidR="00B3601C" w:rsidRDefault="00B3601C" w:rsidP="00B3601C">
      <w:pPr>
        <w:pStyle w:val="PL"/>
      </w:pPr>
      <w:r>
        <w:t xml:space="preserve">          </w:t>
      </w:r>
      <w:r>
        <w:rPr>
          <w:rFonts w:hint="eastAsia"/>
          <w:lang w:eastAsia="zh-CN"/>
        </w:rPr>
        <w:t xml:space="preserve">    </w:t>
      </w:r>
      <w:r>
        <w:t>required: true</w:t>
      </w:r>
    </w:p>
    <w:p w14:paraId="60FD40E6" w14:textId="77777777" w:rsidR="00B3601C" w:rsidRDefault="00B3601C" w:rsidP="00B3601C">
      <w:pPr>
        <w:pStyle w:val="PL"/>
      </w:pPr>
      <w:r>
        <w:t xml:space="preserve">          </w:t>
      </w:r>
      <w:r>
        <w:rPr>
          <w:rFonts w:hint="eastAsia"/>
          <w:lang w:eastAsia="zh-CN"/>
        </w:rPr>
        <w:t xml:space="preserve">    </w:t>
      </w:r>
      <w:r>
        <w:t>schema:</w:t>
      </w:r>
    </w:p>
    <w:p w14:paraId="6EAFA8C5" w14:textId="77777777" w:rsidR="00B3601C" w:rsidRDefault="00B3601C" w:rsidP="00B3601C">
      <w:pPr>
        <w:pStyle w:val="PL"/>
      </w:pPr>
      <w:r>
        <w:t xml:space="preserve">          </w:t>
      </w:r>
      <w:r>
        <w:rPr>
          <w:rFonts w:hint="eastAsia"/>
          <w:lang w:eastAsia="zh-CN"/>
        </w:rPr>
        <w:t xml:space="preserve">      </w:t>
      </w:r>
      <w:r>
        <w:t>type: string</w:t>
      </w:r>
    </w:p>
    <w:p w14:paraId="63EA7903" w14:textId="77777777" w:rsidR="00B3601C" w:rsidRDefault="00B3601C" w:rsidP="00B3601C">
      <w:pPr>
        <w:pStyle w:val="PL"/>
      </w:pPr>
      <w:r>
        <w:t xml:space="preserve">          </w:t>
      </w:r>
      <w:r>
        <w:rPr>
          <w:rFonts w:hint="eastAsia"/>
          <w:lang w:eastAsia="zh-CN"/>
        </w:rPr>
        <w:t xml:space="preserve">  </w:t>
      </w:r>
      <w:r>
        <w:t>3gpp-Sbi-Target-Nf-Id:</w:t>
      </w:r>
    </w:p>
    <w:p w14:paraId="35315436"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0787994" w14:textId="77777777" w:rsidR="00B3601C" w:rsidRDefault="00B3601C" w:rsidP="00B3601C">
      <w:pPr>
        <w:pStyle w:val="PL"/>
      </w:pPr>
      <w:r>
        <w:t xml:space="preserve">          </w:t>
      </w:r>
      <w:r>
        <w:rPr>
          <w:rFonts w:hint="eastAsia"/>
          <w:lang w:eastAsia="zh-CN"/>
        </w:rPr>
        <w:t xml:space="preserve">    </w:t>
      </w:r>
      <w:r>
        <w:t>schema:</w:t>
      </w:r>
    </w:p>
    <w:p w14:paraId="1AEFFEA9" w14:textId="788A430E" w:rsidR="00B3601C" w:rsidRPr="000B376D" w:rsidRDefault="00B3601C" w:rsidP="00FA3B9B">
      <w:pPr>
        <w:pStyle w:val="PL"/>
      </w:pPr>
      <w:r>
        <w:t xml:space="preserve">          </w:t>
      </w:r>
      <w:r>
        <w:rPr>
          <w:rFonts w:hint="eastAsia"/>
          <w:lang w:eastAsia="zh-CN"/>
        </w:rPr>
        <w:t xml:space="preserve">      </w:t>
      </w:r>
      <w:r>
        <w:t>type: string</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lastRenderedPageBreak/>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FBCB55B" w14:textId="77777777" w:rsidR="00B3601C" w:rsidRDefault="00B3601C" w:rsidP="00B3601C">
      <w:pPr>
        <w:pStyle w:val="PL"/>
        <w:rPr>
          <w:lang w:val="en-US"/>
        </w:rPr>
      </w:pPr>
      <w:r w:rsidRPr="002E5CBA">
        <w:rPr>
          <w:lang w:val="en-US"/>
        </w:rPr>
        <w:t xml:space="preserve">          description: </w:t>
      </w:r>
      <w:r>
        <w:rPr>
          <w:lang w:val="en-US"/>
        </w:rPr>
        <w:t>temporary redirect</w:t>
      </w:r>
    </w:p>
    <w:p w14:paraId="25863163" w14:textId="77777777" w:rsidR="00B3601C" w:rsidRPr="003B2883" w:rsidRDefault="00B3601C" w:rsidP="00B3601C">
      <w:pPr>
        <w:pStyle w:val="PL"/>
      </w:pPr>
      <w:r w:rsidRPr="003B2883">
        <w:t xml:space="preserve">          content:</w:t>
      </w:r>
    </w:p>
    <w:p w14:paraId="282167D3" w14:textId="77777777" w:rsidR="00B3601C" w:rsidRPr="003B2883" w:rsidRDefault="00B3601C" w:rsidP="00B3601C">
      <w:pPr>
        <w:pStyle w:val="PL"/>
      </w:pPr>
      <w:r>
        <w:t xml:space="preserve">        </w:t>
      </w:r>
      <w:r w:rsidRPr="003B2883">
        <w:t xml:space="preserve">    application/problem+json:</w:t>
      </w:r>
    </w:p>
    <w:p w14:paraId="2498E0B9" w14:textId="77777777" w:rsidR="00B3601C" w:rsidRPr="003B2883" w:rsidRDefault="00B3601C" w:rsidP="00B3601C">
      <w:pPr>
        <w:pStyle w:val="PL"/>
      </w:pPr>
      <w:r w:rsidRPr="003B2883">
        <w:t xml:space="preserve">              schema:</w:t>
      </w:r>
    </w:p>
    <w:p w14:paraId="17F1CF3C" w14:textId="77777777" w:rsidR="00B3601C" w:rsidRPr="000B376D" w:rsidRDefault="00B3601C" w:rsidP="00B3601C">
      <w:pPr>
        <w:pStyle w:val="PL"/>
      </w:pPr>
      <w:r w:rsidRPr="003B2883">
        <w:t xml:space="preserve">                $ref: 'TS29571_CommonData.yaml#/components/schemas/ProblemDetails'</w:t>
      </w:r>
    </w:p>
    <w:p w14:paraId="32A7E2DA" w14:textId="77777777" w:rsidR="00B3601C" w:rsidRDefault="00B3601C" w:rsidP="00B3601C">
      <w:pPr>
        <w:pStyle w:val="PL"/>
      </w:pPr>
      <w:r>
        <w:t xml:space="preserve">          headers:</w:t>
      </w:r>
    </w:p>
    <w:p w14:paraId="6DB6858E" w14:textId="77777777" w:rsidR="00B3601C" w:rsidRDefault="00B3601C" w:rsidP="00B3601C">
      <w:pPr>
        <w:pStyle w:val="PL"/>
      </w:pPr>
      <w:r>
        <w:t xml:space="preserve">          </w:t>
      </w:r>
      <w:r>
        <w:rPr>
          <w:rFonts w:hint="eastAsia"/>
          <w:lang w:eastAsia="zh-CN"/>
        </w:rPr>
        <w:t xml:space="preserve">  </w:t>
      </w:r>
      <w:r>
        <w:t>Location:</w:t>
      </w:r>
    </w:p>
    <w:p w14:paraId="0E2E99EA"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2CD36D44" w14:textId="77777777" w:rsidR="00B3601C" w:rsidRDefault="00B3601C" w:rsidP="00B3601C">
      <w:pPr>
        <w:pStyle w:val="PL"/>
      </w:pPr>
      <w:r>
        <w:t xml:space="preserve">          </w:t>
      </w:r>
      <w:r>
        <w:rPr>
          <w:rFonts w:hint="eastAsia"/>
          <w:lang w:eastAsia="zh-CN"/>
        </w:rPr>
        <w:t xml:space="preserve">    </w:t>
      </w:r>
      <w:r>
        <w:t>required: true</w:t>
      </w:r>
    </w:p>
    <w:p w14:paraId="46139994" w14:textId="77777777" w:rsidR="00B3601C" w:rsidRDefault="00B3601C" w:rsidP="00B3601C">
      <w:pPr>
        <w:pStyle w:val="PL"/>
      </w:pPr>
      <w:r>
        <w:t xml:space="preserve">          </w:t>
      </w:r>
      <w:r>
        <w:rPr>
          <w:rFonts w:hint="eastAsia"/>
          <w:lang w:eastAsia="zh-CN"/>
        </w:rPr>
        <w:t xml:space="preserve">    </w:t>
      </w:r>
      <w:r>
        <w:t>schema:</w:t>
      </w:r>
    </w:p>
    <w:p w14:paraId="78F78E5D" w14:textId="77777777" w:rsidR="00B3601C" w:rsidRDefault="00B3601C" w:rsidP="00B3601C">
      <w:pPr>
        <w:pStyle w:val="PL"/>
      </w:pPr>
      <w:r>
        <w:t xml:space="preserve">          </w:t>
      </w:r>
      <w:r>
        <w:rPr>
          <w:rFonts w:hint="eastAsia"/>
          <w:lang w:eastAsia="zh-CN"/>
        </w:rPr>
        <w:t xml:space="preserve">      </w:t>
      </w:r>
      <w:r>
        <w:t>type: string</w:t>
      </w:r>
    </w:p>
    <w:p w14:paraId="4C1D908D" w14:textId="77777777" w:rsidR="00B3601C" w:rsidRDefault="00B3601C" w:rsidP="00B3601C">
      <w:pPr>
        <w:pStyle w:val="PL"/>
      </w:pPr>
      <w:r>
        <w:t xml:space="preserve">          </w:t>
      </w:r>
      <w:r>
        <w:rPr>
          <w:rFonts w:hint="eastAsia"/>
          <w:lang w:eastAsia="zh-CN"/>
        </w:rPr>
        <w:t xml:space="preserve">  </w:t>
      </w:r>
      <w:r>
        <w:t>3gpp-Sbi-Target-Nf-Id:</w:t>
      </w:r>
    </w:p>
    <w:p w14:paraId="253F5A59"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0A79DC1B" w14:textId="77777777" w:rsidR="00B3601C" w:rsidRDefault="00B3601C" w:rsidP="00B3601C">
      <w:pPr>
        <w:pStyle w:val="PL"/>
      </w:pPr>
      <w:r>
        <w:t xml:space="preserve">          </w:t>
      </w:r>
      <w:r>
        <w:rPr>
          <w:rFonts w:hint="eastAsia"/>
          <w:lang w:eastAsia="zh-CN"/>
        </w:rPr>
        <w:t xml:space="preserve">    </w:t>
      </w:r>
      <w:r>
        <w:t>schema:</w:t>
      </w:r>
    </w:p>
    <w:p w14:paraId="7FFDAE21" w14:textId="77777777" w:rsidR="00B3601C" w:rsidRPr="000B376D" w:rsidRDefault="00B3601C" w:rsidP="00B3601C">
      <w:pPr>
        <w:pStyle w:val="PL"/>
      </w:pPr>
      <w:r>
        <w:t xml:space="preserve">          </w:t>
      </w:r>
      <w:r>
        <w:rPr>
          <w:rFonts w:hint="eastAsia"/>
          <w:lang w:eastAsia="zh-CN"/>
        </w:rPr>
        <w:t xml:space="preserve">      </w:t>
      </w:r>
      <w:r>
        <w:t>type: string</w:t>
      </w:r>
    </w:p>
    <w:p w14:paraId="420E1C47" w14:textId="77777777" w:rsidR="00B3601C" w:rsidRPr="00046E6A" w:rsidRDefault="00B3601C" w:rsidP="00B3601C">
      <w:pPr>
        <w:pStyle w:val="PL"/>
        <w:rPr>
          <w:lang w:val="en-US"/>
        </w:rPr>
      </w:pPr>
      <w:r w:rsidRPr="00046E6A">
        <w:rPr>
          <w:lang w:val="en-US"/>
        </w:rPr>
        <w:t xml:space="preserve">        '308':</w:t>
      </w:r>
    </w:p>
    <w:p w14:paraId="325FA609" w14:textId="77777777" w:rsidR="00B3601C" w:rsidRDefault="00B3601C" w:rsidP="00B3601C">
      <w:pPr>
        <w:pStyle w:val="PL"/>
        <w:rPr>
          <w:lang w:val="en-US"/>
        </w:rPr>
      </w:pPr>
      <w:r w:rsidRPr="00046E6A">
        <w:rPr>
          <w:lang w:val="en-US"/>
        </w:rPr>
        <w:t xml:space="preserve">          description: permanent redirect</w:t>
      </w:r>
    </w:p>
    <w:p w14:paraId="1A7183BC" w14:textId="77777777" w:rsidR="00B3601C" w:rsidRPr="003B2883" w:rsidRDefault="00B3601C" w:rsidP="00B3601C">
      <w:pPr>
        <w:pStyle w:val="PL"/>
      </w:pPr>
      <w:r w:rsidRPr="003B2883">
        <w:t xml:space="preserve">          content:</w:t>
      </w:r>
    </w:p>
    <w:p w14:paraId="0FD77C52" w14:textId="77777777" w:rsidR="00B3601C" w:rsidRPr="003B2883" w:rsidRDefault="00B3601C" w:rsidP="00B3601C">
      <w:pPr>
        <w:pStyle w:val="PL"/>
      </w:pPr>
      <w:r>
        <w:t xml:space="preserve">        </w:t>
      </w:r>
      <w:r w:rsidRPr="003B2883">
        <w:t xml:space="preserve">    application/problem+json:</w:t>
      </w:r>
    </w:p>
    <w:p w14:paraId="58C91208" w14:textId="77777777" w:rsidR="00B3601C" w:rsidRPr="003B2883" w:rsidRDefault="00B3601C" w:rsidP="00B3601C">
      <w:pPr>
        <w:pStyle w:val="PL"/>
      </w:pPr>
      <w:r w:rsidRPr="003B2883">
        <w:t xml:space="preserve">              schema:</w:t>
      </w:r>
    </w:p>
    <w:p w14:paraId="34C5983F" w14:textId="77777777" w:rsidR="00B3601C" w:rsidRPr="000B376D" w:rsidRDefault="00B3601C" w:rsidP="00B3601C">
      <w:pPr>
        <w:pStyle w:val="PL"/>
      </w:pPr>
      <w:r w:rsidRPr="003B2883">
        <w:t xml:space="preserve">                $ref: 'TS29571_CommonData.yaml#/components/schemas/ProblemDetails'</w:t>
      </w:r>
    </w:p>
    <w:p w14:paraId="1B6E6C79" w14:textId="77777777" w:rsidR="00B3601C" w:rsidRDefault="00B3601C" w:rsidP="00B3601C">
      <w:pPr>
        <w:pStyle w:val="PL"/>
      </w:pPr>
      <w:r>
        <w:t xml:space="preserve">          headers:</w:t>
      </w:r>
    </w:p>
    <w:p w14:paraId="764431A6" w14:textId="77777777" w:rsidR="00B3601C" w:rsidRDefault="00B3601C" w:rsidP="00B3601C">
      <w:pPr>
        <w:pStyle w:val="PL"/>
      </w:pPr>
      <w:r>
        <w:t xml:space="preserve">          </w:t>
      </w:r>
      <w:r>
        <w:rPr>
          <w:rFonts w:hint="eastAsia"/>
          <w:lang w:eastAsia="zh-CN"/>
        </w:rPr>
        <w:t xml:space="preserve">  </w:t>
      </w:r>
      <w:r>
        <w:t>Location:</w:t>
      </w:r>
    </w:p>
    <w:p w14:paraId="3131A96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593C0D03" w14:textId="77777777" w:rsidR="00B3601C" w:rsidRDefault="00B3601C" w:rsidP="00B3601C">
      <w:pPr>
        <w:pStyle w:val="PL"/>
      </w:pPr>
      <w:r>
        <w:t xml:space="preserve">          </w:t>
      </w:r>
      <w:r>
        <w:rPr>
          <w:rFonts w:hint="eastAsia"/>
          <w:lang w:eastAsia="zh-CN"/>
        </w:rPr>
        <w:t xml:space="preserve">    </w:t>
      </w:r>
      <w:r>
        <w:t>required: true</w:t>
      </w:r>
    </w:p>
    <w:p w14:paraId="6FCC01F4" w14:textId="77777777" w:rsidR="00B3601C" w:rsidRDefault="00B3601C" w:rsidP="00B3601C">
      <w:pPr>
        <w:pStyle w:val="PL"/>
      </w:pPr>
      <w:r>
        <w:t xml:space="preserve">          </w:t>
      </w:r>
      <w:r>
        <w:rPr>
          <w:rFonts w:hint="eastAsia"/>
          <w:lang w:eastAsia="zh-CN"/>
        </w:rPr>
        <w:t xml:space="preserve">    </w:t>
      </w:r>
      <w:r>
        <w:t>schema:</w:t>
      </w:r>
    </w:p>
    <w:p w14:paraId="0073F3FE" w14:textId="77777777" w:rsidR="00B3601C" w:rsidRDefault="00B3601C" w:rsidP="00B3601C">
      <w:pPr>
        <w:pStyle w:val="PL"/>
      </w:pPr>
      <w:r>
        <w:t xml:space="preserve">          </w:t>
      </w:r>
      <w:r>
        <w:rPr>
          <w:rFonts w:hint="eastAsia"/>
          <w:lang w:eastAsia="zh-CN"/>
        </w:rPr>
        <w:t xml:space="preserve">      </w:t>
      </w:r>
      <w:r>
        <w:t>type: string</w:t>
      </w:r>
    </w:p>
    <w:p w14:paraId="7B63FE9C" w14:textId="77777777" w:rsidR="00B3601C" w:rsidRDefault="00B3601C" w:rsidP="00B3601C">
      <w:pPr>
        <w:pStyle w:val="PL"/>
      </w:pPr>
      <w:r>
        <w:t xml:space="preserve">          </w:t>
      </w:r>
      <w:r>
        <w:rPr>
          <w:rFonts w:hint="eastAsia"/>
          <w:lang w:eastAsia="zh-CN"/>
        </w:rPr>
        <w:t xml:space="preserve">  </w:t>
      </w:r>
      <w:r>
        <w:t>3gpp-Sbi-Target-Nf-Id:</w:t>
      </w:r>
    </w:p>
    <w:p w14:paraId="462B8E60"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1001C6E1" w14:textId="77777777" w:rsidR="00B3601C" w:rsidRDefault="00B3601C" w:rsidP="00B3601C">
      <w:pPr>
        <w:pStyle w:val="PL"/>
      </w:pPr>
      <w:r>
        <w:t xml:space="preserve">          </w:t>
      </w:r>
      <w:r>
        <w:rPr>
          <w:rFonts w:hint="eastAsia"/>
          <w:lang w:eastAsia="zh-CN"/>
        </w:rPr>
        <w:t xml:space="preserve">    </w:t>
      </w:r>
      <w:r>
        <w:t>schema:</w:t>
      </w:r>
    </w:p>
    <w:p w14:paraId="6BFF6D61" w14:textId="6A06877E" w:rsidR="00B3601C" w:rsidRPr="000B376D" w:rsidRDefault="00B3601C" w:rsidP="00B670FB">
      <w:pPr>
        <w:pStyle w:val="PL"/>
      </w:pPr>
      <w:r>
        <w:t xml:space="preserve">          </w:t>
      </w:r>
      <w:r>
        <w:rPr>
          <w:rFonts w:hint="eastAsia"/>
          <w:lang w:eastAsia="zh-CN"/>
        </w:rPr>
        <w:t xml:space="preserve">      </w:t>
      </w:r>
      <w:r>
        <w:t>type: string</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lastRenderedPageBreak/>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77777777" w:rsidR="00B3601C" w:rsidRPr="002E5CBA" w:rsidRDefault="00B3601C" w:rsidP="00B3601C">
      <w:pPr>
        <w:pStyle w:val="PL"/>
        <w:rPr>
          <w:lang w:val="en-US"/>
        </w:rPr>
      </w:pPr>
      <w:r w:rsidRPr="002E5CBA">
        <w:rPr>
          <w:lang w:val="en-US"/>
        </w:rPr>
        <w:t xml:space="preserve">        '</w:t>
      </w:r>
      <w:r>
        <w:rPr>
          <w:lang w:val="en-US"/>
        </w:rPr>
        <w:t>307</w:t>
      </w:r>
      <w:r w:rsidRPr="002E5CBA">
        <w:rPr>
          <w:lang w:val="en-US"/>
        </w:rPr>
        <w:t>':</w:t>
      </w:r>
    </w:p>
    <w:p w14:paraId="10675074" w14:textId="77777777" w:rsidR="00B3601C" w:rsidRDefault="00B3601C" w:rsidP="00B3601C">
      <w:pPr>
        <w:pStyle w:val="PL"/>
        <w:rPr>
          <w:lang w:val="en-US"/>
        </w:rPr>
      </w:pPr>
      <w:r w:rsidRPr="002E5CBA">
        <w:rPr>
          <w:lang w:val="en-US"/>
        </w:rPr>
        <w:t xml:space="preserve">          description: </w:t>
      </w:r>
      <w:r>
        <w:rPr>
          <w:lang w:val="en-US"/>
        </w:rPr>
        <w:t>temporary redirect</w:t>
      </w:r>
    </w:p>
    <w:p w14:paraId="66861F18" w14:textId="77777777" w:rsidR="00B3601C" w:rsidRPr="003B2883" w:rsidRDefault="00B3601C" w:rsidP="00B3601C">
      <w:pPr>
        <w:pStyle w:val="PL"/>
      </w:pPr>
      <w:r w:rsidRPr="003B2883">
        <w:t xml:space="preserve">          content:</w:t>
      </w:r>
    </w:p>
    <w:p w14:paraId="4263DB52" w14:textId="77777777" w:rsidR="00B3601C" w:rsidRPr="003B2883" w:rsidRDefault="00B3601C" w:rsidP="00B3601C">
      <w:pPr>
        <w:pStyle w:val="PL"/>
      </w:pPr>
      <w:r>
        <w:t xml:space="preserve">        </w:t>
      </w:r>
      <w:r w:rsidRPr="003B2883">
        <w:t xml:space="preserve">    application/problem+json:</w:t>
      </w:r>
    </w:p>
    <w:p w14:paraId="0BE1BF72" w14:textId="77777777" w:rsidR="00B3601C" w:rsidRPr="003B2883" w:rsidRDefault="00B3601C" w:rsidP="00B3601C">
      <w:pPr>
        <w:pStyle w:val="PL"/>
      </w:pPr>
      <w:r w:rsidRPr="003B2883">
        <w:t xml:space="preserve">              schema:</w:t>
      </w:r>
    </w:p>
    <w:p w14:paraId="6E7A260B" w14:textId="77777777" w:rsidR="00B3601C" w:rsidRPr="000B376D" w:rsidRDefault="00B3601C" w:rsidP="00B3601C">
      <w:pPr>
        <w:pStyle w:val="PL"/>
      </w:pPr>
      <w:r w:rsidRPr="003B2883">
        <w:t xml:space="preserve">                $ref: 'TS29571_CommonData.yaml#/components/schemas/ProblemDetails'</w:t>
      </w:r>
    </w:p>
    <w:p w14:paraId="5F126596" w14:textId="77777777" w:rsidR="00B3601C" w:rsidRDefault="00B3601C" w:rsidP="00B3601C">
      <w:pPr>
        <w:pStyle w:val="PL"/>
      </w:pPr>
      <w:r>
        <w:t xml:space="preserve">          headers:</w:t>
      </w:r>
    </w:p>
    <w:p w14:paraId="5FD0136B" w14:textId="77777777" w:rsidR="00B3601C" w:rsidRDefault="00B3601C" w:rsidP="00B3601C">
      <w:pPr>
        <w:pStyle w:val="PL"/>
      </w:pPr>
      <w:r>
        <w:t xml:space="preserve">          </w:t>
      </w:r>
      <w:r>
        <w:rPr>
          <w:rFonts w:hint="eastAsia"/>
          <w:lang w:eastAsia="zh-CN"/>
        </w:rPr>
        <w:t xml:space="preserve">  </w:t>
      </w:r>
      <w:r>
        <w:t>Location:</w:t>
      </w:r>
    </w:p>
    <w:p w14:paraId="4C85C73D"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4339410F" w14:textId="77777777" w:rsidR="00B3601C" w:rsidRDefault="00B3601C" w:rsidP="00B3601C">
      <w:pPr>
        <w:pStyle w:val="PL"/>
      </w:pPr>
      <w:r>
        <w:t xml:space="preserve">          </w:t>
      </w:r>
      <w:r>
        <w:rPr>
          <w:rFonts w:hint="eastAsia"/>
          <w:lang w:eastAsia="zh-CN"/>
        </w:rPr>
        <w:t xml:space="preserve">    </w:t>
      </w:r>
      <w:r>
        <w:t>required: true</w:t>
      </w:r>
    </w:p>
    <w:p w14:paraId="0681A462" w14:textId="77777777" w:rsidR="00B3601C" w:rsidRDefault="00B3601C" w:rsidP="00B3601C">
      <w:pPr>
        <w:pStyle w:val="PL"/>
      </w:pPr>
      <w:r>
        <w:t xml:space="preserve">          </w:t>
      </w:r>
      <w:r>
        <w:rPr>
          <w:rFonts w:hint="eastAsia"/>
          <w:lang w:eastAsia="zh-CN"/>
        </w:rPr>
        <w:t xml:space="preserve">    </w:t>
      </w:r>
      <w:r>
        <w:t>schema:</w:t>
      </w:r>
    </w:p>
    <w:p w14:paraId="368C0577" w14:textId="77777777" w:rsidR="00B3601C" w:rsidRDefault="00B3601C" w:rsidP="00B3601C">
      <w:pPr>
        <w:pStyle w:val="PL"/>
      </w:pPr>
      <w:r>
        <w:t xml:space="preserve">          </w:t>
      </w:r>
      <w:r>
        <w:rPr>
          <w:rFonts w:hint="eastAsia"/>
          <w:lang w:eastAsia="zh-CN"/>
        </w:rPr>
        <w:t xml:space="preserve">      </w:t>
      </w:r>
      <w:r>
        <w:t>type: string</w:t>
      </w:r>
    </w:p>
    <w:p w14:paraId="34BA731C" w14:textId="77777777" w:rsidR="00B3601C" w:rsidRDefault="00B3601C" w:rsidP="00B3601C">
      <w:pPr>
        <w:pStyle w:val="PL"/>
      </w:pPr>
      <w:r>
        <w:t xml:space="preserve">          </w:t>
      </w:r>
      <w:r>
        <w:rPr>
          <w:rFonts w:hint="eastAsia"/>
          <w:lang w:eastAsia="zh-CN"/>
        </w:rPr>
        <w:t xml:space="preserve">  </w:t>
      </w:r>
      <w:r>
        <w:t>3gpp-Sbi-Target-Nf-Id:</w:t>
      </w:r>
    </w:p>
    <w:p w14:paraId="6FDEBA95" w14:textId="77777777" w:rsidR="00B3601C" w:rsidRDefault="00B3601C" w:rsidP="00B3601C">
      <w:pPr>
        <w:pStyle w:val="PL"/>
      </w:pPr>
      <w:r>
        <w:t xml:space="preserve">          </w:t>
      </w:r>
      <w:r>
        <w:rPr>
          <w:rFonts w:hint="eastAsia"/>
          <w:lang w:eastAsia="zh-CN"/>
        </w:rPr>
        <w:t xml:space="preserve">    </w:t>
      </w:r>
      <w:r>
        <w:t>description: 'Identifier of target SMF (service) instance towards which the request is redirected'</w:t>
      </w:r>
    </w:p>
    <w:p w14:paraId="4EA8D5EC" w14:textId="77777777" w:rsidR="00B3601C" w:rsidRDefault="00B3601C" w:rsidP="00B3601C">
      <w:pPr>
        <w:pStyle w:val="PL"/>
      </w:pPr>
      <w:r>
        <w:t xml:space="preserve">          </w:t>
      </w:r>
      <w:r>
        <w:rPr>
          <w:rFonts w:hint="eastAsia"/>
          <w:lang w:eastAsia="zh-CN"/>
        </w:rPr>
        <w:t xml:space="preserve">    </w:t>
      </w:r>
      <w:r>
        <w:t>schema:</w:t>
      </w:r>
    </w:p>
    <w:p w14:paraId="3E2398E0" w14:textId="77777777" w:rsidR="00B3601C" w:rsidRPr="000B376D" w:rsidRDefault="00B3601C" w:rsidP="00B3601C">
      <w:pPr>
        <w:pStyle w:val="PL"/>
      </w:pPr>
      <w:r>
        <w:t xml:space="preserve">          </w:t>
      </w:r>
      <w:r>
        <w:rPr>
          <w:rFonts w:hint="eastAsia"/>
          <w:lang w:eastAsia="zh-CN"/>
        </w:rPr>
        <w:t xml:space="preserve">      </w:t>
      </w:r>
      <w:r>
        <w:t>type: string</w:t>
      </w:r>
    </w:p>
    <w:p w14:paraId="76AC908E" w14:textId="77777777" w:rsidR="00B3601C" w:rsidRPr="00046E6A" w:rsidRDefault="00B3601C" w:rsidP="00B3601C">
      <w:pPr>
        <w:pStyle w:val="PL"/>
        <w:rPr>
          <w:lang w:val="en-US"/>
        </w:rPr>
      </w:pPr>
      <w:r w:rsidRPr="00046E6A">
        <w:rPr>
          <w:lang w:val="en-US"/>
        </w:rPr>
        <w:t xml:space="preserve">        '308':</w:t>
      </w:r>
    </w:p>
    <w:p w14:paraId="553286DA" w14:textId="77777777" w:rsidR="00B3601C" w:rsidRDefault="00B3601C" w:rsidP="00B3601C">
      <w:pPr>
        <w:pStyle w:val="PL"/>
        <w:rPr>
          <w:lang w:val="en-US"/>
        </w:rPr>
      </w:pPr>
      <w:r w:rsidRPr="00046E6A">
        <w:rPr>
          <w:lang w:val="en-US"/>
        </w:rPr>
        <w:t xml:space="preserve">          description: permanent redirect</w:t>
      </w:r>
    </w:p>
    <w:p w14:paraId="0E6C4F5C" w14:textId="77777777" w:rsidR="00B3601C" w:rsidRPr="003B2883" w:rsidRDefault="00B3601C" w:rsidP="00B3601C">
      <w:pPr>
        <w:pStyle w:val="PL"/>
      </w:pPr>
      <w:r w:rsidRPr="003B2883">
        <w:t xml:space="preserve">          content:</w:t>
      </w:r>
    </w:p>
    <w:p w14:paraId="6C2D410E" w14:textId="77777777" w:rsidR="00B3601C" w:rsidRPr="003B2883" w:rsidRDefault="00B3601C" w:rsidP="00B3601C">
      <w:pPr>
        <w:pStyle w:val="PL"/>
      </w:pPr>
      <w:r>
        <w:t xml:space="preserve">        </w:t>
      </w:r>
      <w:r w:rsidRPr="003B2883">
        <w:t xml:space="preserve">    application/problem+json:</w:t>
      </w:r>
    </w:p>
    <w:p w14:paraId="1F259E9D" w14:textId="77777777" w:rsidR="00B3601C" w:rsidRPr="003B2883" w:rsidRDefault="00B3601C" w:rsidP="00B3601C">
      <w:pPr>
        <w:pStyle w:val="PL"/>
      </w:pPr>
      <w:r w:rsidRPr="003B2883">
        <w:t xml:space="preserve">              schema:</w:t>
      </w:r>
    </w:p>
    <w:p w14:paraId="0142AF80" w14:textId="77777777" w:rsidR="00B3601C" w:rsidRPr="000B376D" w:rsidRDefault="00B3601C" w:rsidP="00B3601C">
      <w:pPr>
        <w:pStyle w:val="PL"/>
      </w:pPr>
      <w:r w:rsidRPr="003B2883">
        <w:t xml:space="preserve">                $ref: 'TS29571_CommonData.yaml#/components/schemas/ProblemDetails'</w:t>
      </w:r>
    </w:p>
    <w:p w14:paraId="76537965" w14:textId="77777777" w:rsidR="00B3601C" w:rsidRDefault="00B3601C" w:rsidP="00B3601C">
      <w:pPr>
        <w:pStyle w:val="PL"/>
      </w:pPr>
      <w:r>
        <w:t xml:space="preserve">          headers:</w:t>
      </w:r>
    </w:p>
    <w:p w14:paraId="7B6504DC" w14:textId="77777777" w:rsidR="00B3601C" w:rsidRDefault="00B3601C" w:rsidP="00B3601C">
      <w:pPr>
        <w:pStyle w:val="PL"/>
      </w:pPr>
      <w:r>
        <w:t xml:space="preserve">          </w:t>
      </w:r>
      <w:r>
        <w:rPr>
          <w:rFonts w:hint="eastAsia"/>
          <w:lang w:eastAsia="zh-CN"/>
        </w:rPr>
        <w:t xml:space="preserve">  </w:t>
      </w:r>
      <w:r>
        <w:t>Location:</w:t>
      </w:r>
    </w:p>
    <w:p w14:paraId="6D786A53" w14:textId="77777777" w:rsidR="00B3601C" w:rsidRDefault="00B3601C" w:rsidP="00B3601C">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p>
    <w:p w14:paraId="3F93DC7A" w14:textId="77777777" w:rsidR="00B3601C" w:rsidRDefault="00B3601C" w:rsidP="00B3601C">
      <w:pPr>
        <w:pStyle w:val="PL"/>
      </w:pPr>
      <w:r>
        <w:t xml:space="preserve">          </w:t>
      </w:r>
      <w:r>
        <w:rPr>
          <w:rFonts w:hint="eastAsia"/>
          <w:lang w:eastAsia="zh-CN"/>
        </w:rPr>
        <w:t xml:space="preserve">    </w:t>
      </w:r>
      <w:r>
        <w:t>required: true</w:t>
      </w:r>
    </w:p>
    <w:p w14:paraId="267E0492" w14:textId="77777777" w:rsidR="00B3601C" w:rsidRDefault="00B3601C" w:rsidP="00B3601C">
      <w:pPr>
        <w:pStyle w:val="PL"/>
      </w:pPr>
      <w:r>
        <w:t xml:space="preserve">          </w:t>
      </w:r>
      <w:r>
        <w:rPr>
          <w:rFonts w:hint="eastAsia"/>
          <w:lang w:eastAsia="zh-CN"/>
        </w:rPr>
        <w:t xml:space="preserve">    </w:t>
      </w:r>
      <w:r>
        <w:t>schema:</w:t>
      </w:r>
    </w:p>
    <w:p w14:paraId="4B821D1F" w14:textId="77777777" w:rsidR="00B3601C" w:rsidRDefault="00B3601C" w:rsidP="00B3601C">
      <w:pPr>
        <w:pStyle w:val="PL"/>
      </w:pPr>
      <w:r>
        <w:t xml:space="preserve">          </w:t>
      </w:r>
      <w:r>
        <w:rPr>
          <w:rFonts w:hint="eastAsia"/>
          <w:lang w:eastAsia="zh-CN"/>
        </w:rPr>
        <w:t xml:space="preserve">      </w:t>
      </w:r>
      <w:r>
        <w:t>type: string</w:t>
      </w:r>
    </w:p>
    <w:p w14:paraId="59A3FE0F" w14:textId="77777777" w:rsidR="00B3601C" w:rsidRDefault="00B3601C" w:rsidP="00B3601C">
      <w:pPr>
        <w:pStyle w:val="PL"/>
      </w:pPr>
      <w:r>
        <w:t xml:space="preserve">          </w:t>
      </w:r>
      <w:r>
        <w:rPr>
          <w:rFonts w:hint="eastAsia"/>
          <w:lang w:eastAsia="zh-CN"/>
        </w:rPr>
        <w:t xml:space="preserve">  </w:t>
      </w:r>
      <w:r>
        <w:t>3gpp-Sbi-Target-Nf-Id:</w:t>
      </w:r>
    </w:p>
    <w:p w14:paraId="03567073" w14:textId="77777777" w:rsidR="00B3601C" w:rsidRDefault="00B3601C" w:rsidP="00B3601C">
      <w:pPr>
        <w:pStyle w:val="PL"/>
      </w:pPr>
      <w:r>
        <w:lastRenderedPageBreak/>
        <w:t xml:space="preserve">          </w:t>
      </w:r>
      <w:r>
        <w:rPr>
          <w:rFonts w:hint="eastAsia"/>
          <w:lang w:eastAsia="zh-CN"/>
        </w:rPr>
        <w:t xml:space="preserve">    </w:t>
      </w:r>
      <w:r>
        <w:t>description: 'Identifier of target SMF (service) instance towards which the request is redirected'</w:t>
      </w:r>
    </w:p>
    <w:p w14:paraId="2624ADF1" w14:textId="77777777" w:rsidR="00B3601C" w:rsidRDefault="00B3601C" w:rsidP="00B3601C">
      <w:pPr>
        <w:pStyle w:val="PL"/>
      </w:pPr>
      <w:r>
        <w:t xml:space="preserve">          </w:t>
      </w:r>
      <w:r>
        <w:rPr>
          <w:rFonts w:hint="eastAsia"/>
          <w:lang w:eastAsia="zh-CN"/>
        </w:rPr>
        <w:t xml:space="preserve">    </w:t>
      </w:r>
      <w:r>
        <w:t>schema:</w:t>
      </w:r>
    </w:p>
    <w:p w14:paraId="71BCE78D" w14:textId="6B7383DD" w:rsidR="00B3601C" w:rsidRPr="000B376D" w:rsidRDefault="00B3601C" w:rsidP="00FA3B9B">
      <w:pPr>
        <w:pStyle w:val="PL"/>
      </w:pPr>
      <w:r>
        <w:t xml:space="preserve">          </w:t>
      </w:r>
      <w:r>
        <w:rPr>
          <w:rFonts w:hint="eastAsia"/>
          <w:lang w:eastAsia="zh-CN"/>
        </w:rPr>
        <w:t xml:space="preserve">      </w:t>
      </w:r>
      <w:r>
        <w:t>type: string</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lastRenderedPageBreak/>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lastRenderedPageBreak/>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77777777"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lastRenderedPageBreak/>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lastRenderedPageBreak/>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lastRenderedPageBreak/>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lastRenderedPageBreak/>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lastRenderedPageBreak/>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lastRenderedPageBreak/>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lastRenderedPageBreak/>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lastRenderedPageBreak/>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lastRenderedPageBreak/>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152BC1CD" w:rsidR="00470979" w:rsidRPr="002F4F9B"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25FE898E" w14:textId="77777777" w:rsidR="00FA3B9B" w:rsidRPr="002E5CBA" w:rsidRDefault="00FA3B9B" w:rsidP="00FA3B9B">
      <w:pPr>
        <w:pStyle w:val="PL"/>
        <w:rPr>
          <w:lang w:val="en-US"/>
        </w:rPr>
      </w:pPr>
      <w:r w:rsidRPr="002E5CBA">
        <w:rPr>
          <w:lang w:val="en-US"/>
        </w:rPr>
        <w:lastRenderedPageBreak/>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lastRenderedPageBreak/>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lastRenderedPageBreak/>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46A60FF" w:rsidR="007367F2" w:rsidRDefault="007367F2"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lastRenderedPageBreak/>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lastRenderedPageBreak/>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lastRenderedPageBreak/>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7777777" w:rsidR="00FA3B9B" w:rsidRPr="002E5CBA" w:rsidRDefault="00FA3B9B" w:rsidP="00FA3B9B">
      <w:pPr>
        <w:pStyle w:val="PL"/>
        <w:rPr>
          <w:lang w:val="en-US"/>
        </w:rPr>
      </w:pPr>
      <w:r>
        <w:t xml:space="preserve">          minI</w:t>
      </w:r>
      <w:r w:rsidRPr="00D65A82">
        <w:t>tems:</w:t>
      </w:r>
      <w:r>
        <w:t xml:space="preserve">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3B2742D2" w:rsidR="00FA3B9B" w:rsidRDefault="00FA3B9B" w:rsidP="00FA3B9B">
      <w:pPr>
        <w:pStyle w:val="PL"/>
        <w:rPr>
          <w:lang w:val="en-US"/>
        </w:rPr>
      </w:pPr>
      <w:r w:rsidRPr="002E5CBA">
        <w:rPr>
          <w:lang w:val="en-US"/>
        </w:rPr>
        <w:t xml:space="preserve">    </w:t>
      </w:r>
      <w:r>
        <w:rPr>
          <w:lang w:val="en-US"/>
        </w:rPr>
        <w:t>MmeCapabilities</w:t>
      </w:r>
      <w:r w:rsidRPr="002E5CBA">
        <w:rPr>
          <w:lang w:val="en-US"/>
        </w:rPr>
        <w:t>:</w:t>
      </w:r>
    </w:p>
    <w:p w14:paraId="6C3B3905" w14:textId="7B4DD576" w:rsidR="00271E74" w:rsidRPr="00AD3560" w:rsidRDefault="00271E74" w:rsidP="00FA3B9B">
      <w:pPr>
        <w:pStyle w:val="PL"/>
        <w:rPr>
          <w:lang w:val="fr-FR"/>
        </w:rPr>
      </w:pPr>
      <w:r w:rsidRPr="00AD3560">
        <w:rPr>
          <w:lang w:val="fr-FR"/>
        </w:rPr>
        <w:t xml:space="preserve">      description: </w:t>
      </w:r>
      <w:r w:rsidRPr="00E92A6E">
        <w:rPr>
          <w:rFonts w:cs="Arial"/>
          <w:szCs w:val="18"/>
          <w:lang w:val="fr-FR"/>
        </w:rPr>
        <w:t>MME capabilities</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lastRenderedPageBreak/>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lastRenderedPageBreak/>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lastRenderedPageBreak/>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lastRenderedPageBreak/>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2285AC92"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Default="00FA3B9B" w:rsidP="00FA3B9B">
      <w:pPr>
        <w:pStyle w:val="PL"/>
      </w:pPr>
      <w:r w:rsidRPr="002857AD">
        <w:t xml:space="preserve">    </w:t>
      </w:r>
      <w:r>
        <w:t>PsaInformation</w:t>
      </w:r>
      <w:r w:rsidRPr="002857AD">
        <w:t>:</w:t>
      </w:r>
    </w:p>
    <w:p w14:paraId="40313830" w14:textId="057F266E"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PSA Information</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Default="00FA3B9B" w:rsidP="00FA3B9B">
      <w:pPr>
        <w:pStyle w:val="PL"/>
      </w:pPr>
      <w:r w:rsidRPr="002857AD">
        <w:t xml:space="preserve">    </w:t>
      </w:r>
      <w:r>
        <w:t>DnaiInformation</w:t>
      </w:r>
      <w:r w:rsidRPr="002857AD">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7ABBDA8C"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lastRenderedPageBreak/>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FA3B9B">
      <w:pPr>
        <w:pStyle w:val="PL"/>
      </w:pPr>
      <w:r w:rsidRPr="002857AD">
        <w:t xml:space="preserve">    </w:t>
      </w:r>
      <w:r>
        <w:rPr>
          <w:color w:val="000000"/>
          <w:lang w:eastAsia="ja-JP"/>
        </w:rPr>
        <w:t>VplmnQos</w:t>
      </w:r>
      <w:r w:rsidRPr="002857AD">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lastRenderedPageBreak/>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79EDA69D" w:rsidR="00B670FB" w:rsidRDefault="00B670FB" w:rsidP="00B670FB">
      <w:pPr>
        <w:pStyle w:val="PL"/>
        <w:rPr>
          <w:lang w:val="en-US"/>
        </w:rPr>
      </w:pPr>
      <w:r w:rsidRPr="002857AD">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lastRenderedPageBreak/>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77777777" w:rsidR="001C3A1E" w:rsidRDefault="001C3A1E" w:rsidP="001C3A1E">
      <w:pPr>
        <w:pStyle w:val="PL"/>
        <w:rPr>
          <w:lang w:val="en-US"/>
        </w:rPr>
      </w:pPr>
      <w:r w:rsidRPr="002E5CBA">
        <w:rPr>
          <w:lang w:val="en-US"/>
        </w:rPr>
        <w:t xml:space="preserve">        - </w:t>
      </w:r>
      <w:r>
        <w:rPr>
          <w:lang w:val="en-US"/>
        </w:rPr>
        <w:t>rsn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23E408EF" w:rsidR="00FA3B9B" w:rsidRPr="00AD3560" w:rsidRDefault="00FA3B9B" w:rsidP="00FA3B9B">
      <w:pPr>
        <w:pStyle w:val="PL"/>
        <w:rPr>
          <w:lang w:val="en-US"/>
        </w:rPr>
      </w:pPr>
      <w:r w:rsidRPr="00AD3560">
        <w:rPr>
          <w:lang w:val="en-US"/>
        </w:rPr>
        <w:t xml:space="preserve">        </w:t>
      </w:r>
      <w:r w:rsidR="00C66696">
        <w:rPr>
          <w:rFonts w:cs="Arial"/>
          <w:szCs w:val="18"/>
        </w:rPr>
        <w:t>Request Indication in Update (SM context) service operation</w:t>
      </w:r>
      <w:r w:rsidR="00C66696">
        <w:t xml:space="preserve">. </w:t>
      </w:r>
      <w:r w:rsidRPr="00AD3560">
        <w:rPr>
          <w:lang w:val="en-US"/>
        </w:rPr>
        <w:t>Possible values are</w:t>
      </w:r>
    </w:p>
    <w:p w14:paraId="318A8FC2" w14:textId="77777777" w:rsidR="00FA3B9B" w:rsidRPr="00CF290B" w:rsidRDefault="00FA3B9B" w:rsidP="00FA3B9B">
      <w:pPr>
        <w:pStyle w:val="PL"/>
        <w:rPr>
          <w:lang w:val="fr-FR"/>
        </w:rPr>
      </w:pPr>
      <w:r w:rsidRPr="00AD3560">
        <w:rPr>
          <w:lang w:val="en-US"/>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77777777" w:rsidR="000A36BA" w:rsidRDefault="000A36BA" w:rsidP="000A36BA">
      <w:pPr>
        <w:pStyle w:val="PL"/>
        <w:rPr>
          <w:lang w:eastAsia="zh-CN"/>
        </w:rPr>
      </w:pPr>
      <w:r>
        <w:rPr>
          <w:lang w:val="en-US"/>
        </w:rPr>
        <w:t xml:space="preserve">          - </w:t>
      </w:r>
      <w:r>
        <w:t>NOT_SUPPORTED_WITH_ISMF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lastRenderedPageBreak/>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77777777" w:rsidR="000A36BA" w:rsidRPr="00D5686C" w:rsidRDefault="000A36BA" w:rsidP="000A36BA">
      <w:pPr>
        <w:pStyle w:val="PL"/>
      </w:pPr>
      <w:r>
        <w:rPr>
          <w:lang w:val="en-US"/>
        </w:rPr>
        <w:t xml:space="preserve">        </w:t>
      </w:r>
      <w:r>
        <w:rPr>
          <w:rFonts w:hint="eastAsia"/>
          <w:lang w:eastAsia="zh-CN"/>
        </w:rPr>
        <w:t xml:space="preserve">- </w:t>
      </w:r>
      <w:r>
        <w:t>NOT_SUPPORTED_WITH_ISMF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4DFA96B2" w:rsidR="00FA3B9B" w:rsidRPr="002E5CBA" w:rsidRDefault="00FA3B9B" w:rsidP="00FA3B9B">
      <w:pPr>
        <w:pStyle w:val="PL"/>
        <w:rPr>
          <w:lang w:val="en-US"/>
        </w:rPr>
      </w:pPr>
      <w:r w:rsidRPr="002E5CBA">
        <w:rPr>
          <w:lang w:val="en-US"/>
        </w:rPr>
        <w:lastRenderedPageBreak/>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5C8A0676" w:rsidR="00FA3B9B" w:rsidRPr="00264948" w:rsidRDefault="00FA3B9B" w:rsidP="00FA3B9B">
      <w:pPr>
        <w:pStyle w:val="PL"/>
        <w:rPr>
          <w:lang w:val="fr-FR"/>
        </w:rPr>
      </w:pPr>
      <w:r w:rsidRPr="00264948">
        <w:rPr>
          <w:lang w:val="fr-FR"/>
        </w:rPr>
        <w:t xml:space="preserve">        </w:t>
      </w:r>
      <w:r w:rsidR="00B9746F">
        <w:rPr>
          <w:rFonts w:cs="Arial"/>
          <w:szCs w:val="18"/>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lastRenderedPageBreak/>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lastRenderedPageBreak/>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623B7B" w:rsidRDefault="00FA3B9B" w:rsidP="00FA3B9B">
      <w:pPr>
        <w:pStyle w:val="PL"/>
        <w:rPr>
          <w:lang w:val="fr-FR"/>
        </w:rPr>
      </w:pPr>
      <w:r w:rsidRPr="00AD3560">
        <w:rPr>
          <w:lang w:val="en-US"/>
        </w:rPr>
        <w:t xml:space="preserve">          </w:t>
      </w:r>
      <w:r w:rsidRPr="00623B7B">
        <w:rPr>
          <w:lang w:val="fr-FR"/>
        </w:rPr>
        <w:t xml:space="preserve">-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B77915" w:rsidRDefault="00FA3B9B" w:rsidP="00FA3B9B">
      <w:pPr>
        <w:pStyle w:val="PL"/>
        <w:rPr>
          <w:lang w:val="fr-FR"/>
        </w:rPr>
      </w:pPr>
      <w:r w:rsidRPr="00AD3560">
        <w:rPr>
          <w:lang w:val="en-US"/>
        </w:rPr>
        <w:t xml:space="preserve">          </w:t>
      </w:r>
      <w:r w:rsidRPr="00B77915">
        <w:rPr>
          <w:lang w:val="fr-FR"/>
        </w:rPr>
        <w:t xml:space="preserve">-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lastRenderedPageBreak/>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lastRenderedPageBreak/>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1D388B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2B303FE0" w14:textId="7777777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lastRenderedPageBreak/>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840FEDE"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507E5F8B" w14:textId="77777777"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7537C99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783D3C8E" w14:textId="77777777"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lastRenderedPageBreak/>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lastRenderedPageBreak/>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78" w:name="_Toc25074012"/>
      <w:bookmarkStart w:id="1879" w:name="_Toc34063204"/>
      <w:bookmarkStart w:id="1880" w:name="_Toc43120189"/>
      <w:bookmarkStart w:id="1881" w:name="_Toc49768246"/>
      <w:bookmarkStart w:id="1882" w:name="_Toc56434422"/>
      <w:bookmarkStart w:id="1883" w:name="_Toc67688002"/>
      <w:r w:rsidRPr="002B35B4">
        <w:rPr>
          <w:lang w:val="en-US"/>
        </w:rPr>
        <w:t>Annex B (Informative):</w:t>
      </w:r>
      <w:r w:rsidRPr="002B35B4">
        <w:rPr>
          <w:lang w:val="en-US"/>
        </w:rPr>
        <w:br/>
        <w:t>HTTP Multipart Messages</w:t>
      </w:r>
      <w:bookmarkEnd w:id="1878"/>
      <w:bookmarkEnd w:id="1879"/>
      <w:bookmarkEnd w:id="1880"/>
      <w:bookmarkEnd w:id="1881"/>
      <w:bookmarkEnd w:id="1882"/>
      <w:bookmarkEnd w:id="1883"/>
    </w:p>
    <w:p w14:paraId="4B5B01C3" w14:textId="77777777" w:rsidR="00FA3B9B" w:rsidRPr="002B35B4" w:rsidRDefault="00FA3B9B" w:rsidP="00FA3B9B">
      <w:pPr>
        <w:pStyle w:val="Heading2"/>
        <w:rPr>
          <w:lang w:val="en-US"/>
        </w:rPr>
      </w:pPr>
      <w:bookmarkStart w:id="1884" w:name="_Toc25074013"/>
      <w:bookmarkStart w:id="1885" w:name="_Toc34063205"/>
      <w:bookmarkStart w:id="1886" w:name="_Toc43120190"/>
      <w:bookmarkStart w:id="1887" w:name="_Toc49768247"/>
      <w:bookmarkStart w:id="1888" w:name="_Toc56434423"/>
      <w:bookmarkStart w:id="1889" w:name="_Toc67688003"/>
      <w:r w:rsidRPr="002B35B4">
        <w:rPr>
          <w:lang w:val="en-US"/>
        </w:rPr>
        <w:t>B.1</w:t>
      </w:r>
      <w:r w:rsidRPr="002B35B4">
        <w:rPr>
          <w:lang w:val="en-US"/>
        </w:rPr>
        <w:tab/>
      </w:r>
      <w:r>
        <w:rPr>
          <w:lang w:val="en-US"/>
        </w:rPr>
        <w:t xml:space="preserve">Example of </w:t>
      </w:r>
      <w:r w:rsidRPr="002B35B4">
        <w:rPr>
          <w:lang w:val="en-US"/>
        </w:rPr>
        <w:t>HTTP multipart message</w:t>
      </w:r>
      <w:bookmarkEnd w:id="1884"/>
      <w:bookmarkEnd w:id="1885"/>
      <w:bookmarkEnd w:id="1886"/>
      <w:bookmarkEnd w:id="1887"/>
      <w:bookmarkEnd w:id="1888"/>
      <w:bookmarkEnd w:id="1889"/>
    </w:p>
    <w:p w14:paraId="7D5F63B0" w14:textId="77777777" w:rsidR="00FA3B9B" w:rsidRPr="005C2369" w:rsidRDefault="00FA3B9B" w:rsidP="00FA3B9B">
      <w:pPr>
        <w:pStyle w:val="Heading3"/>
        <w:rPr>
          <w:lang w:val="en-US"/>
        </w:rPr>
      </w:pPr>
      <w:bookmarkStart w:id="1890" w:name="_Toc25074014"/>
      <w:bookmarkStart w:id="1891" w:name="_Toc34063206"/>
      <w:bookmarkStart w:id="1892" w:name="_Toc43120191"/>
      <w:bookmarkStart w:id="1893" w:name="_Toc49768248"/>
      <w:bookmarkStart w:id="1894" w:name="_Toc56434424"/>
      <w:bookmarkStart w:id="1895" w:name="_Toc67688004"/>
      <w:r>
        <w:rPr>
          <w:lang w:val="en-US"/>
        </w:rPr>
        <w:t>B.1.1</w:t>
      </w:r>
      <w:r>
        <w:rPr>
          <w:lang w:val="en-US"/>
        </w:rPr>
        <w:tab/>
        <w:t>General</w:t>
      </w:r>
      <w:bookmarkEnd w:id="1890"/>
      <w:bookmarkEnd w:id="1891"/>
      <w:bookmarkEnd w:id="1892"/>
      <w:bookmarkEnd w:id="1893"/>
      <w:bookmarkEnd w:id="1894"/>
      <w:bookmarkEnd w:id="189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896" w:name="_Toc25074015"/>
      <w:bookmarkStart w:id="1897" w:name="_Toc34063207"/>
      <w:bookmarkStart w:id="1898" w:name="_Toc43120192"/>
      <w:bookmarkStart w:id="1899" w:name="_Toc49768249"/>
      <w:bookmarkStart w:id="1900" w:name="_Toc56434425"/>
      <w:bookmarkStart w:id="1901" w:name="_Toc67688005"/>
      <w:r>
        <w:rPr>
          <w:lang w:val="en-US" w:eastAsia="fr-FR"/>
        </w:rPr>
        <w:t>B.1.2</w:t>
      </w:r>
      <w:r>
        <w:rPr>
          <w:lang w:val="en-US" w:eastAsia="fr-FR"/>
        </w:rPr>
        <w:tab/>
        <w:t>Example HTTP multipart message with N1 SM Message binary data</w:t>
      </w:r>
      <w:bookmarkEnd w:id="1896"/>
      <w:bookmarkEnd w:id="1897"/>
      <w:bookmarkEnd w:id="1898"/>
      <w:bookmarkEnd w:id="1899"/>
      <w:bookmarkEnd w:id="1900"/>
      <w:bookmarkEnd w:id="190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2" w:name="historyclause"/>
      <w:r w:rsidRPr="004D3578">
        <w:br w:type="page"/>
      </w:r>
      <w:bookmarkStart w:id="1903" w:name="_Toc25074016"/>
      <w:bookmarkStart w:id="1904" w:name="_Toc34063208"/>
      <w:bookmarkStart w:id="1905" w:name="_Toc43120193"/>
      <w:bookmarkStart w:id="1906" w:name="_Toc49768250"/>
      <w:bookmarkStart w:id="1907" w:name="_Toc56434426"/>
      <w:bookmarkStart w:id="1908" w:name="_Toc67688006"/>
      <w:r w:rsidRPr="004D3578">
        <w:lastRenderedPageBreak/>
        <w:t xml:space="preserve">Annex </w:t>
      </w:r>
      <w:r>
        <w:t>C</w:t>
      </w:r>
      <w:r w:rsidRPr="004D3578">
        <w:t xml:space="preserve"> (informative):</w:t>
      </w:r>
      <w:r w:rsidRPr="004D3578">
        <w:br/>
        <w:t>Change history</w:t>
      </w:r>
      <w:bookmarkEnd w:id="1903"/>
      <w:bookmarkEnd w:id="1904"/>
      <w:bookmarkEnd w:id="1905"/>
      <w:bookmarkEnd w:id="1906"/>
      <w:bookmarkEnd w:id="1907"/>
      <w:bookmarkEnd w:id="1908"/>
    </w:p>
    <w:bookmarkEnd w:id="1902"/>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CE6C7A"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CE6C7A"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CE6C7A"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CE6C7A"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CE6C7A"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CE6C7A" w:rsidP="00835D7B">
            <w:pPr>
              <w:pStyle w:val="TAC"/>
              <w:rPr>
                <w:rFonts w:cs="Arial"/>
                <w:sz w:val="16"/>
                <w:szCs w:val="16"/>
              </w:rPr>
            </w:pPr>
            <w:hyperlink r:id="rId93"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CE6C7A" w:rsidP="00835D7B">
            <w:pPr>
              <w:pStyle w:val="TAC"/>
              <w:rPr>
                <w:rFonts w:cs="Arial"/>
                <w:sz w:val="16"/>
                <w:szCs w:val="16"/>
              </w:rPr>
            </w:pPr>
            <w:hyperlink r:id="rId94"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CE6C7A"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CE6C7A"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CE6C7A"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CE6C7A"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CE6C7A"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CE6C7A"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CE6C7A" w:rsidP="00791C8A">
            <w:pPr>
              <w:pStyle w:val="TAC"/>
              <w:rPr>
                <w:rFonts w:cs="Arial"/>
                <w:sz w:val="16"/>
                <w:szCs w:val="16"/>
              </w:rPr>
            </w:pPr>
            <w:hyperlink r:id="rId101"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CE6C7A" w:rsidP="00791C8A">
            <w:pPr>
              <w:pStyle w:val="TAC"/>
              <w:rPr>
                <w:rFonts w:cs="Arial"/>
                <w:sz w:val="16"/>
                <w:szCs w:val="16"/>
              </w:rPr>
            </w:pPr>
            <w:hyperlink r:id="rId102"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CE6C7A" w:rsidP="00791C8A">
            <w:pPr>
              <w:pStyle w:val="TAC"/>
              <w:rPr>
                <w:rFonts w:cs="Arial"/>
                <w:sz w:val="16"/>
                <w:szCs w:val="16"/>
              </w:rPr>
            </w:pPr>
            <w:hyperlink r:id="rId103"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CE6C7A" w:rsidP="00791C8A">
            <w:pPr>
              <w:pStyle w:val="TAC"/>
              <w:rPr>
                <w:rFonts w:cs="Arial"/>
                <w:sz w:val="16"/>
                <w:szCs w:val="16"/>
              </w:rPr>
            </w:pPr>
            <w:hyperlink r:id="rId104"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CE6C7A" w:rsidP="00791C8A">
            <w:pPr>
              <w:pStyle w:val="TAC"/>
              <w:rPr>
                <w:rFonts w:cs="Arial"/>
                <w:sz w:val="16"/>
                <w:szCs w:val="16"/>
              </w:rPr>
            </w:pPr>
            <w:hyperlink r:id="rId105"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CE6C7A" w:rsidP="00791C8A">
            <w:pPr>
              <w:pStyle w:val="TAC"/>
              <w:rPr>
                <w:rFonts w:cs="Arial"/>
                <w:sz w:val="16"/>
                <w:szCs w:val="16"/>
              </w:rPr>
            </w:pPr>
            <w:hyperlink r:id="rId106"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bl>
    <w:p w14:paraId="35E4786A" w14:textId="77777777" w:rsidR="00080512" w:rsidRDefault="00080512" w:rsidP="00FA3B9B"/>
    <w:sectPr w:rsidR="00080512">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D8F3E5" w14:textId="77777777" w:rsidR="00CE6C7A" w:rsidRDefault="00CE6C7A">
      <w:r>
        <w:separator/>
      </w:r>
    </w:p>
  </w:endnote>
  <w:endnote w:type="continuationSeparator" w:id="0">
    <w:p w14:paraId="6113E5C8" w14:textId="77777777" w:rsidR="00CE6C7A" w:rsidRDefault="00CE6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0A3D9E" w:rsidRDefault="000A3D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3E9430" w14:textId="77777777" w:rsidR="00CE6C7A" w:rsidRDefault="00CE6C7A">
      <w:r>
        <w:separator/>
      </w:r>
    </w:p>
  </w:footnote>
  <w:footnote w:type="continuationSeparator" w:id="0">
    <w:p w14:paraId="1E47875C" w14:textId="77777777" w:rsidR="00CE6C7A" w:rsidRDefault="00CE6C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73D3E9EA" w:rsidR="000A3D9E" w:rsidRDefault="000A3D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1F7C">
      <w:rPr>
        <w:rFonts w:ascii="Arial" w:hAnsi="Arial" w:cs="Arial"/>
        <w:b/>
        <w:noProof/>
        <w:sz w:val="18"/>
        <w:szCs w:val="18"/>
      </w:rPr>
      <w:t>3GPP TS 29.502 V17.0.0 (2021-03)</w:t>
    </w:r>
    <w:r>
      <w:rPr>
        <w:rFonts w:ascii="Arial" w:hAnsi="Arial" w:cs="Arial"/>
        <w:b/>
        <w:sz w:val="18"/>
        <w:szCs w:val="18"/>
      </w:rPr>
      <w:fldChar w:fldCharType="end"/>
    </w:r>
  </w:p>
  <w:p w14:paraId="4754FB6A" w14:textId="77777777" w:rsidR="000A3D9E" w:rsidRDefault="000A3D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69548AD" w:rsidR="000A3D9E" w:rsidRDefault="000A3D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1F7C">
      <w:rPr>
        <w:rFonts w:ascii="Arial" w:hAnsi="Arial" w:cs="Arial"/>
        <w:b/>
        <w:noProof/>
        <w:sz w:val="18"/>
        <w:szCs w:val="18"/>
      </w:rPr>
      <w:t>Release 17</w:t>
    </w:r>
    <w:r>
      <w:rPr>
        <w:rFonts w:ascii="Arial" w:hAnsi="Arial" w:cs="Arial"/>
        <w:b/>
        <w:sz w:val="18"/>
        <w:szCs w:val="18"/>
      </w:rPr>
      <w:fldChar w:fldCharType="end"/>
    </w:r>
  </w:p>
  <w:p w14:paraId="3C9E80E4" w14:textId="77777777" w:rsidR="000A3D9E" w:rsidRDefault="000A3D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8"/>
  </w:num>
  <w:num w:numId="6">
    <w:abstractNumId w:val="5"/>
  </w:num>
  <w:num w:numId="7">
    <w:abstractNumId w:val="7"/>
  </w:num>
  <w:num w:numId="8">
    <w:abstractNumId w:val="4"/>
  </w:num>
  <w:num w:numId="9">
    <w:abstractNumId w:val="3"/>
  </w:num>
  <w:num w:numId="10">
    <w:abstractNumId w:val="11"/>
  </w:num>
  <w:num w:numId="11">
    <w:abstractNumId w:val="1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77AA"/>
    <w:rsid w:val="000231B9"/>
    <w:rsid w:val="00033397"/>
    <w:rsid w:val="0003481B"/>
    <w:rsid w:val="00040095"/>
    <w:rsid w:val="00051834"/>
    <w:rsid w:val="00051CD1"/>
    <w:rsid w:val="00054A22"/>
    <w:rsid w:val="00057BD5"/>
    <w:rsid w:val="00060377"/>
    <w:rsid w:val="00062023"/>
    <w:rsid w:val="000655A6"/>
    <w:rsid w:val="0007206F"/>
    <w:rsid w:val="00073645"/>
    <w:rsid w:val="0007425B"/>
    <w:rsid w:val="00076413"/>
    <w:rsid w:val="00080512"/>
    <w:rsid w:val="0008293F"/>
    <w:rsid w:val="000A0307"/>
    <w:rsid w:val="000A0C1B"/>
    <w:rsid w:val="000A36BA"/>
    <w:rsid w:val="000A3D9E"/>
    <w:rsid w:val="000B376D"/>
    <w:rsid w:val="000B5937"/>
    <w:rsid w:val="000C47C3"/>
    <w:rsid w:val="000C70D3"/>
    <w:rsid w:val="000D220A"/>
    <w:rsid w:val="000D58AB"/>
    <w:rsid w:val="000F16AA"/>
    <w:rsid w:val="000F43F2"/>
    <w:rsid w:val="0010689C"/>
    <w:rsid w:val="00133525"/>
    <w:rsid w:val="00141DA7"/>
    <w:rsid w:val="00143EDB"/>
    <w:rsid w:val="001442A4"/>
    <w:rsid w:val="00157696"/>
    <w:rsid w:val="00161A06"/>
    <w:rsid w:val="00162F4A"/>
    <w:rsid w:val="001637CF"/>
    <w:rsid w:val="00171073"/>
    <w:rsid w:val="001745B1"/>
    <w:rsid w:val="00183408"/>
    <w:rsid w:val="00186043"/>
    <w:rsid w:val="001A4C42"/>
    <w:rsid w:val="001A4D08"/>
    <w:rsid w:val="001A5192"/>
    <w:rsid w:val="001A7420"/>
    <w:rsid w:val="001B0FCB"/>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203C10"/>
    <w:rsid w:val="0020409A"/>
    <w:rsid w:val="00211799"/>
    <w:rsid w:val="00215092"/>
    <w:rsid w:val="00215850"/>
    <w:rsid w:val="002347A2"/>
    <w:rsid w:val="00237E92"/>
    <w:rsid w:val="002675F0"/>
    <w:rsid w:val="00271E74"/>
    <w:rsid w:val="00295F79"/>
    <w:rsid w:val="002A0971"/>
    <w:rsid w:val="002A13D9"/>
    <w:rsid w:val="002B13C8"/>
    <w:rsid w:val="002B6339"/>
    <w:rsid w:val="002B6954"/>
    <w:rsid w:val="002C3751"/>
    <w:rsid w:val="002C69D7"/>
    <w:rsid w:val="002D208B"/>
    <w:rsid w:val="002D6F33"/>
    <w:rsid w:val="002D700A"/>
    <w:rsid w:val="002E00EE"/>
    <w:rsid w:val="002F57B5"/>
    <w:rsid w:val="00302232"/>
    <w:rsid w:val="003039BF"/>
    <w:rsid w:val="0031233F"/>
    <w:rsid w:val="00312E0D"/>
    <w:rsid w:val="00315C38"/>
    <w:rsid w:val="003172DC"/>
    <w:rsid w:val="0035462D"/>
    <w:rsid w:val="00365A0E"/>
    <w:rsid w:val="003765B8"/>
    <w:rsid w:val="0037741F"/>
    <w:rsid w:val="003856C4"/>
    <w:rsid w:val="0039025B"/>
    <w:rsid w:val="003A65AA"/>
    <w:rsid w:val="003A7D8A"/>
    <w:rsid w:val="003C3971"/>
    <w:rsid w:val="003D23A0"/>
    <w:rsid w:val="003D33ED"/>
    <w:rsid w:val="003D3C3A"/>
    <w:rsid w:val="003D5099"/>
    <w:rsid w:val="003E2AD6"/>
    <w:rsid w:val="004100C5"/>
    <w:rsid w:val="00410D78"/>
    <w:rsid w:val="00423334"/>
    <w:rsid w:val="00432E80"/>
    <w:rsid w:val="004345EC"/>
    <w:rsid w:val="0043697D"/>
    <w:rsid w:val="00437CEF"/>
    <w:rsid w:val="004431D3"/>
    <w:rsid w:val="00450F39"/>
    <w:rsid w:val="00451313"/>
    <w:rsid w:val="00457AB4"/>
    <w:rsid w:val="00464D31"/>
    <w:rsid w:val="00465515"/>
    <w:rsid w:val="0046731B"/>
    <w:rsid w:val="00470979"/>
    <w:rsid w:val="004802BC"/>
    <w:rsid w:val="00487C79"/>
    <w:rsid w:val="004A41B5"/>
    <w:rsid w:val="004A5094"/>
    <w:rsid w:val="004B0B24"/>
    <w:rsid w:val="004B52F2"/>
    <w:rsid w:val="004C5EB2"/>
    <w:rsid w:val="004D3578"/>
    <w:rsid w:val="004D3EA3"/>
    <w:rsid w:val="004D599D"/>
    <w:rsid w:val="004E213A"/>
    <w:rsid w:val="004E7CA4"/>
    <w:rsid w:val="004F0988"/>
    <w:rsid w:val="004F3340"/>
    <w:rsid w:val="004F6024"/>
    <w:rsid w:val="00511526"/>
    <w:rsid w:val="0051182F"/>
    <w:rsid w:val="00517B56"/>
    <w:rsid w:val="005277E4"/>
    <w:rsid w:val="00527FD8"/>
    <w:rsid w:val="00531CF0"/>
    <w:rsid w:val="0053388B"/>
    <w:rsid w:val="00535773"/>
    <w:rsid w:val="00543E6C"/>
    <w:rsid w:val="00546EBB"/>
    <w:rsid w:val="00565036"/>
    <w:rsid w:val="00565087"/>
    <w:rsid w:val="005938ED"/>
    <w:rsid w:val="00595136"/>
    <w:rsid w:val="00596EF0"/>
    <w:rsid w:val="00597B11"/>
    <w:rsid w:val="005A1EE2"/>
    <w:rsid w:val="005B0EA3"/>
    <w:rsid w:val="005B6B1E"/>
    <w:rsid w:val="005C60D0"/>
    <w:rsid w:val="005D2E01"/>
    <w:rsid w:val="005D7526"/>
    <w:rsid w:val="005E05B2"/>
    <w:rsid w:val="005E2B5D"/>
    <w:rsid w:val="005E4BB2"/>
    <w:rsid w:val="00601395"/>
    <w:rsid w:val="00602AEA"/>
    <w:rsid w:val="006040D5"/>
    <w:rsid w:val="00614FDF"/>
    <w:rsid w:val="00617270"/>
    <w:rsid w:val="0062218B"/>
    <w:rsid w:val="0063543D"/>
    <w:rsid w:val="00644CC6"/>
    <w:rsid w:val="00647114"/>
    <w:rsid w:val="00653064"/>
    <w:rsid w:val="00657B15"/>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E487A"/>
    <w:rsid w:val="006E48F6"/>
    <w:rsid w:val="006E5C86"/>
    <w:rsid w:val="006F60D1"/>
    <w:rsid w:val="006F79DF"/>
    <w:rsid w:val="00701116"/>
    <w:rsid w:val="00713C44"/>
    <w:rsid w:val="00714354"/>
    <w:rsid w:val="00734A5B"/>
    <w:rsid w:val="007367F2"/>
    <w:rsid w:val="0074026F"/>
    <w:rsid w:val="007429F6"/>
    <w:rsid w:val="00744E76"/>
    <w:rsid w:val="00747C8C"/>
    <w:rsid w:val="00762643"/>
    <w:rsid w:val="007722DC"/>
    <w:rsid w:val="00774DA4"/>
    <w:rsid w:val="00777C46"/>
    <w:rsid w:val="00781F0F"/>
    <w:rsid w:val="007826CA"/>
    <w:rsid w:val="00791C8A"/>
    <w:rsid w:val="007A4765"/>
    <w:rsid w:val="007A7231"/>
    <w:rsid w:val="007B3D37"/>
    <w:rsid w:val="007B600E"/>
    <w:rsid w:val="007B6E5E"/>
    <w:rsid w:val="007C2056"/>
    <w:rsid w:val="007C46AD"/>
    <w:rsid w:val="007D0FDE"/>
    <w:rsid w:val="007D1213"/>
    <w:rsid w:val="007E2F66"/>
    <w:rsid w:val="007E308C"/>
    <w:rsid w:val="007E37A1"/>
    <w:rsid w:val="007F0F4A"/>
    <w:rsid w:val="008028A4"/>
    <w:rsid w:val="00820284"/>
    <w:rsid w:val="00823482"/>
    <w:rsid w:val="00830747"/>
    <w:rsid w:val="00835D7B"/>
    <w:rsid w:val="008438C8"/>
    <w:rsid w:val="008473B1"/>
    <w:rsid w:val="00856CA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42EC2"/>
    <w:rsid w:val="009466B5"/>
    <w:rsid w:val="00962D62"/>
    <w:rsid w:val="00986734"/>
    <w:rsid w:val="00986FAE"/>
    <w:rsid w:val="009875FF"/>
    <w:rsid w:val="00997484"/>
    <w:rsid w:val="009B0D42"/>
    <w:rsid w:val="009B2293"/>
    <w:rsid w:val="009B3CC2"/>
    <w:rsid w:val="009C0975"/>
    <w:rsid w:val="009C362D"/>
    <w:rsid w:val="009D0F29"/>
    <w:rsid w:val="009D3694"/>
    <w:rsid w:val="009D3D81"/>
    <w:rsid w:val="009F37B7"/>
    <w:rsid w:val="00A0336C"/>
    <w:rsid w:val="00A10F02"/>
    <w:rsid w:val="00A128B3"/>
    <w:rsid w:val="00A164B4"/>
    <w:rsid w:val="00A26956"/>
    <w:rsid w:val="00A27486"/>
    <w:rsid w:val="00A41CBD"/>
    <w:rsid w:val="00A50ED9"/>
    <w:rsid w:val="00A53724"/>
    <w:rsid w:val="00A56066"/>
    <w:rsid w:val="00A6392D"/>
    <w:rsid w:val="00A7095C"/>
    <w:rsid w:val="00A716D2"/>
    <w:rsid w:val="00A73129"/>
    <w:rsid w:val="00A82346"/>
    <w:rsid w:val="00A83B54"/>
    <w:rsid w:val="00A868A6"/>
    <w:rsid w:val="00A92BA1"/>
    <w:rsid w:val="00A967EF"/>
    <w:rsid w:val="00AA0AB0"/>
    <w:rsid w:val="00AA311A"/>
    <w:rsid w:val="00AB00C9"/>
    <w:rsid w:val="00AB2C75"/>
    <w:rsid w:val="00AB7A28"/>
    <w:rsid w:val="00AC0896"/>
    <w:rsid w:val="00AC6BC6"/>
    <w:rsid w:val="00AD1F7C"/>
    <w:rsid w:val="00AD3560"/>
    <w:rsid w:val="00AD5B0D"/>
    <w:rsid w:val="00AE65E2"/>
    <w:rsid w:val="00AF14A0"/>
    <w:rsid w:val="00B01414"/>
    <w:rsid w:val="00B03F4A"/>
    <w:rsid w:val="00B06B82"/>
    <w:rsid w:val="00B15449"/>
    <w:rsid w:val="00B21A88"/>
    <w:rsid w:val="00B3601C"/>
    <w:rsid w:val="00B4172D"/>
    <w:rsid w:val="00B45284"/>
    <w:rsid w:val="00B61259"/>
    <w:rsid w:val="00B670FB"/>
    <w:rsid w:val="00B67A40"/>
    <w:rsid w:val="00B93086"/>
    <w:rsid w:val="00B971B6"/>
    <w:rsid w:val="00B97372"/>
    <w:rsid w:val="00B9746F"/>
    <w:rsid w:val="00BA197D"/>
    <w:rsid w:val="00BA19ED"/>
    <w:rsid w:val="00BA4B8D"/>
    <w:rsid w:val="00BB26CE"/>
    <w:rsid w:val="00BB4F9D"/>
    <w:rsid w:val="00BB6DA8"/>
    <w:rsid w:val="00BC0F7D"/>
    <w:rsid w:val="00BC594F"/>
    <w:rsid w:val="00BD3AEF"/>
    <w:rsid w:val="00BD7D31"/>
    <w:rsid w:val="00BE2856"/>
    <w:rsid w:val="00BE3255"/>
    <w:rsid w:val="00BF128E"/>
    <w:rsid w:val="00BF42E2"/>
    <w:rsid w:val="00BF430E"/>
    <w:rsid w:val="00BF4F40"/>
    <w:rsid w:val="00C057A7"/>
    <w:rsid w:val="00C074DD"/>
    <w:rsid w:val="00C130F1"/>
    <w:rsid w:val="00C1496A"/>
    <w:rsid w:val="00C21BEB"/>
    <w:rsid w:val="00C2247E"/>
    <w:rsid w:val="00C27938"/>
    <w:rsid w:val="00C30BF0"/>
    <w:rsid w:val="00C33079"/>
    <w:rsid w:val="00C34E20"/>
    <w:rsid w:val="00C36181"/>
    <w:rsid w:val="00C45231"/>
    <w:rsid w:val="00C66696"/>
    <w:rsid w:val="00C72833"/>
    <w:rsid w:val="00C80F1D"/>
    <w:rsid w:val="00C81E37"/>
    <w:rsid w:val="00C8400B"/>
    <w:rsid w:val="00C93F40"/>
    <w:rsid w:val="00C95738"/>
    <w:rsid w:val="00CA02B7"/>
    <w:rsid w:val="00CA15EA"/>
    <w:rsid w:val="00CA3D0C"/>
    <w:rsid w:val="00CA642A"/>
    <w:rsid w:val="00CA6DC9"/>
    <w:rsid w:val="00CB2B7B"/>
    <w:rsid w:val="00CC0C66"/>
    <w:rsid w:val="00CD608E"/>
    <w:rsid w:val="00CE2867"/>
    <w:rsid w:val="00CE6C7A"/>
    <w:rsid w:val="00CE7137"/>
    <w:rsid w:val="00CF5E62"/>
    <w:rsid w:val="00D07266"/>
    <w:rsid w:val="00D16F7E"/>
    <w:rsid w:val="00D214C8"/>
    <w:rsid w:val="00D256A7"/>
    <w:rsid w:val="00D2632E"/>
    <w:rsid w:val="00D26DDE"/>
    <w:rsid w:val="00D373EE"/>
    <w:rsid w:val="00D57972"/>
    <w:rsid w:val="00D675A9"/>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62CD"/>
    <w:rsid w:val="00E11065"/>
    <w:rsid w:val="00E1178C"/>
    <w:rsid w:val="00E11BB1"/>
    <w:rsid w:val="00E16509"/>
    <w:rsid w:val="00E306B3"/>
    <w:rsid w:val="00E44582"/>
    <w:rsid w:val="00E44C15"/>
    <w:rsid w:val="00E57D2C"/>
    <w:rsid w:val="00E70C0D"/>
    <w:rsid w:val="00E77645"/>
    <w:rsid w:val="00E866F1"/>
    <w:rsid w:val="00E907AB"/>
    <w:rsid w:val="00EA15B0"/>
    <w:rsid w:val="00EA5EA7"/>
    <w:rsid w:val="00EA7B50"/>
    <w:rsid w:val="00EB3EC3"/>
    <w:rsid w:val="00EC115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A040C"/>
    <w:rsid w:val="00FA1266"/>
    <w:rsid w:val="00FA2021"/>
    <w:rsid w:val="00FA3B9B"/>
    <w:rsid w:val="00FA4A88"/>
    <w:rsid w:val="00FB58AD"/>
    <w:rsid w:val="00FC1192"/>
    <w:rsid w:val="00FD4664"/>
    <w:rsid w:val="00FE0A5B"/>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header" Target="header1.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0021"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0034"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34" TargetMode="External"/><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2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21"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0021"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745</TotalTime>
  <Pages>1</Pages>
  <Words>109055</Words>
  <Characters>621615</Characters>
  <Application>Microsoft Office Word</Application>
  <DocSecurity>0</DocSecurity>
  <Lines>5180</Lines>
  <Paragraphs>1458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729212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264</cp:revision>
  <cp:lastPrinted>2019-02-25T14:05:00Z</cp:lastPrinted>
  <dcterms:created xsi:type="dcterms:W3CDTF">2020-03-30T08:15:00Z</dcterms:created>
  <dcterms:modified xsi:type="dcterms:W3CDTF">2021-03-26T20:57:00Z</dcterms:modified>
</cp:coreProperties>
</file>