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69012807"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F90107">
              <w:rPr>
                <w:noProof w:val="0"/>
                <w:lang w:eastAsia="zh-CN"/>
              </w:rPr>
              <w:t>18.8.0</w:t>
            </w:r>
            <w:r w:rsidRPr="00D1205D">
              <w:rPr>
                <w:noProof w:val="0"/>
              </w:rPr>
              <w:t xml:space="preserve"> </w:t>
            </w:r>
            <w:r w:rsidRPr="00D1205D">
              <w:rPr>
                <w:noProof w:val="0"/>
                <w:sz w:val="32"/>
              </w:rPr>
              <w:t>(</w:t>
            </w:r>
            <w:r w:rsidR="00F90107">
              <w:rPr>
                <w:noProof w:val="0"/>
                <w:sz w:val="32"/>
                <w:lang w:eastAsia="zh-CN"/>
              </w:rPr>
              <w:t>2025-03</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01750130"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3F402D70" w:rsidR="003A75CC" w:rsidRPr="00D42C6D" w:rsidRDefault="003A75CC" w:rsidP="008956DC">
            <w:pPr>
              <w:pStyle w:val="FP"/>
              <w:jc w:val="center"/>
              <w:rPr>
                <w:noProof/>
                <w:sz w:val="18"/>
              </w:rPr>
            </w:pPr>
            <w:r w:rsidRPr="00D42C6D">
              <w:rPr>
                <w:noProof/>
                <w:sz w:val="18"/>
              </w:rPr>
              <w:t xml:space="preserve">© </w:t>
            </w:r>
            <w:r>
              <w:rPr>
                <w:noProof/>
                <w:sz w:val="18"/>
              </w:rPr>
              <w:t>202</w:t>
            </w:r>
            <w:r w:rsidR="00F90107">
              <w:rPr>
                <w:noProof/>
                <w:sz w:val="18"/>
              </w:rPr>
              <w:t>5</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7D0DB9C6" w14:textId="181FB3C6" w:rsidR="00F90107"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90107">
        <w:rPr>
          <w:noProof/>
        </w:rPr>
        <w:t>Foreword</w:t>
      </w:r>
      <w:r w:rsidR="00F90107">
        <w:rPr>
          <w:noProof/>
        </w:rPr>
        <w:tab/>
      </w:r>
      <w:r w:rsidR="00F90107">
        <w:rPr>
          <w:noProof/>
        </w:rPr>
        <w:fldChar w:fldCharType="begin" w:fldLock="1"/>
      </w:r>
      <w:r w:rsidR="00F90107">
        <w:rPr>
          <w:noProof/>
        </w:rPr>
        <w:instrText xml:space="preserve"> PAGEREF _Toc191137257 \h </w:instrText>
      </w:r>
      <w:r w:rsidR="00F90107">
        <w:rPr>
          <w:noProof/>
        </w:rPr>
      </w:r>
      <w:r w:rsidR="00F90107">
        <w:rPr>
          <w:noProof/>
        </w:rPr>
        <w:fldChar w:fldCharType="separate"/>
      </w:r>
      <w:r w:rsidR="00F90107">
        <w:rPr>
          <w:noProof/>
        </w:rPr>
        <w:t>8</w:t>
      </w:r>
      <w:r w:rsidR="00F90107">
        <w:rPr>
          <w:noProof/>
        </w:rPr>
        <w:fldChar w:fldCharType="end"/>
      </w:r>
    </w:p>
    <w:p w14:paraId="129CC915" w14:textId="36E8849B" w:rsidR="00F90107" w:rsidRDefault="00F9010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_Toc191137258 \h </w:instrText>
      </w:r>
      <w:r>
        <w:rPr>
          <w:noProof/>
        </w:rPr>
      </w:r>
      <w:r>
        <w:rPr>
          <w:noProof/>
        </w:rPr>
        <w:fldChar w:fldCharType="separate"/>
      </w:r>
      <w:r>
        <w:rPr>
          <w:noProof/>
        </w:rPr>
        <w:t>9</w:t>
      </w:r>
      <w:r>
        <w:rPr>
          <w:noProof/>
        </w:rPr>
        <w:fldChar w:fldCharType="end"/>
      </w:r>
    </w:p>
    <w:p w14:paraId="23DAF0B0" w14:textId="128373F8" w:rsidR="00F90107" w:rsidRDefault="00F9010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_Toc191137259 \h </w:instrText>
      </w:r>
      <w:r>
        <w:rPr>
          <w:noProof/>
        </w:rPr>
      </w:r>
      <w:r>
        <w:rPr>
          <w:noProof/>
        </w:rPr>
        <w:fldChar w:fldCharType="separate"/>
      </w:r>
      <w:r>
        <w:rPr>
          <w:noProof/>
        </w:rPr>
        <w:t>9</w:t>
      </w:r>
      <w:r>
        <w:rPr>
          <w:noProof/>
        </w:rPr>
        <w:fldChar w:fldCharType="end"/>
      </w:r>
    </w:p>
    <w:p w14:paraId="21506369" w14:textId="5C1108CC" w:rsidR="00F90107" w:rsidRDefault="00F9010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_Toc191137260 \h </w:instrText>
      </w:r>
      <w:r>
        <w:rPr>
          <w:noProof/>
        </w:rPr>
      </w:r>
      <w:r>
        <w:rPr>
          <w:noProof/>
        </w:rPr>
        <w:fldChar w:fldCharType="separate"/>
      </w:r>
      <w:r>
        <w:rPr>
          <w:noProof/>
        </w:rPr>
        <w:t>11</w:t>
      </w:r>
      <w:r>
        <w:rPr>
          <w:noProof/>
        </w:rPr>
        <w:fldChar w:fldCharType="end"/>
      </w:r>
    </w:p>
    <w:p w14:paraId="240273F6" w14:textId="1A069907"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_Toc191137261 \h </w:instrText>
      </w:r>
      <w:r>
        <w:rPr>
          <w:noProof/>
        </w:rPr>
      </w:r>
      <w:r>
        <w:rPr>
          <w:noProof/>
        </w:rPr>
        <w:fldChar w:fldCharType="separate"/>
      </w:r>
      <w:r>
        <w:rPr>
          <w:noProof/>
        </w:rPr>
        <w:t>11</w:t>
      </w:r>
      <w:r>
        <w:rPr>
          <w:noProof/>
        </w:rPr>
        <w:fldChar w:fldCharType="end"/>
      </w:r>
    </w:p>
    <w:p w14:paraId="0D275C6B" w14:textId="1A96528E"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_Toc191137262 \h </w:instrText>
      </w:r>
      <w:r>
        <w:rPr>
          <w:noProof/>
        </w:rPr>
      </w:r>
      <w:r>
        <w:rPr>
          <w:noProof/>
        </w:rPr>
        <w:fldChar w:fldCharType="separate"/>
      </w:r>
      <w:r>
        <w:rPr>
          <w:noProof/>
        </w:rPr>
        <w:t>12</w:t>
      </w:r>
      <w:r>
        <w:rPr>
          <w:noProof/>
        </w:rPr>
        <w:fldChar w:fldCharType="end"/>
      </w:r>
    </w:p>
    <w:p w14:paraId="3A112341" w14:textId="4979060C"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_Toc191137263 \h </w:instrText>
      </w:r>
      <w:r>
        <w:rPr>
          <w:noProof/>
        </w:rPr>
      </w:r>
      <w:r>
        <w:rPr>
          <w:noProof/>
        </w:rPr>
        <w:fldChar w:fldCharType="separate"/>
      </w:r>
      <w:r>
        <w:rPr>
          <w:noProof/>
        </w:rPr>
        <w:t>12</w:t>
      </w:r>
      <w:r>
        <w:rPr>
          <w:noProof/>
        </w:rPr>
        <w:fldChar w:fldCharType="end"/>
      </w:r>
    </w:p>
    <w:p w14:paraId="3E8238CC" w14:textId="4C8D40D5"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_Toc191137264 \h </w:instrText>
      </w:r>
      <w:r>
        <w:rPr>
          <w:noProof/>
        </w:rPr>
      </w:r>
      <w:r>
        <w:rPr>
          <w:noProof/>
        </w:rPr>
        <w:fldChar w:fldCharType="separate"/>
      </w:r>
      <w:r>
        <w:rPr>
          <w:noProof/>
        </w:rPr>
        <w:t>12</w:t>
      </w:r>
      <w:r>
        <w:rPr>
          <w:noProof/>
        </w:rPr>
        <w:fldChar w:fldCharType="end"/>
      </w:r>
    </w:p>
    <w:p w14:paraId="24C9CF31" w14:textId="4839A568"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_Toc191137265 \h </w:instrText>
      </w:r>
      <w:r>
        <w:rPr>
          <w:noProof/>
        </w:rPr>
      </w:r>
      <w:r>
        <w:rPr>
          <w:noProof/>
        </w:rPr>
        <w:fldChar w:fldCharType="separate"/>
      </w:r>
      <w:r>
        <w:rPr>
          <w:noProof/>
        </w:rPr>
        <w:t>12</w:t>
      </w:r>
      <w:r>
        <w:rPr>
          <w:noProof/>
        </w:rPr>
        <w:fldChar w:fldCharType="end"/>
      </w:r>
    </w:p>
    <w:p w14:paraId="6D1E3F8C" w14:textId="4A17F579"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_Toc191137266 \h </w:instrText>
      </w:r>
      <w:r>
        <w:rPr>
          <w:noProof/>
        </w:rPr>
      </w:r>
      <w:r>
        <w:rPr>
          <w:noProof/>
        </w:rPr>
        <w:fldChar w:fldCharType="separate"/>
      </w:r>
      <w:r>
        <w:rPr>
          <w:noProof/>
        </w:rPr>
        <w:t>12</w:t>
      </w:r>
      <w:r>
        <w:rPr>
          <w:noProof/>
        </w:rPr>
        <w:fldChar w:fldCharType="end"/>
      </w:r>
    </w:p>
    <w:p w14:paraId="3C78D944" w14:textId="047DE3D7"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_Toc191137267 \h </w:instrText>
      </w:r>
      <w:r>
        <w:rPr>
          <w:noProof/>
        </w:rPr>
      </w:r>
      <w:r>
        <w:rPr>
          <w:noProof/>
        </w:rPr>
        <w:fldChar w:fldCharType="separate"/>
      </w:r>
      <w:r>
        <w:rPr>
          <w:noProof/>
        </w:rPr>
        <w:t>12</w:t>
      </w:r>
      <w:r>
        <w:rPr>
          <w:noProof/>
        </w:rPr>
        <w:fldChar w:fldCharType="end"/>
      </w:r>
    </w:p>
    <w:p w14:paraId="0333E5D7" w14:textId="048281CB" w:rsidR="00F90107" w:rsidRDefault="00F9010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_Toc191137268 \h </w:instrText>
      </w:r>
      <w:r>
        <w:rPr>
          <w:noProof/>
        </w:rPr>
      </w:r>
      <w:r>
        <w:rPr>
          <w:noProof/>
        </w:rPr>
        <w:fldChar w:fldCharType="separate"/>
      </w:r>
      <w:r>
        <w:rPr>
          <w:noProof/>
        </w:rPr>
        <w:t>13</w:t>
      </w:r>
      <w:r>
        <w:rPr>
          <w:noProof/>
        </w:rPr>
        <w:fldChar w:fldCharType="end"/>
      </w:r>
    </w:p>
    <w:p w14:paraId="79051E4D" w14:textId="750ABF97"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_Toc191137269 \h </w:instrText>
      </w:r>
      <w:r>
        <w:rPr>
          <w:noProof/>
        </w:rPr>
      </w:r>
      <w:r>
        <w:rPr>
          <w:noProof/>
        </w:rPr>
        <w:fldChar w:fldCharType="separate"/>
      </w:r>
      <w:r>
        <w:rPr>
          <w:noProof/>
        </w:rPr>
        <w:t>13</w:t>
      </w:r>
      <w:r>
        <w:rPr>
          <w:noProof/>
        </w:rPr>
        <w:fldChar w:fldCharType="end"/>
      </w:r>
    </w:p>
    <w:p w14:paraId="54686ED4" w14:textId="32363B9D"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_Toc191137270 \h </w:instrText>
      </w:r>
      <w:r>
        <w:rPr>
          <w:noProof/>
        </w:rPr>
      </w:r>
      <w:r>
        <w:rPr>
          <w:noProof/>
        </w:rPr>
        <w:fldChar w:fldCharType="separate"/>
      </w:r>
      <w:r>
        <w:rPr>
          <w:noProof/>
        </w:rPr>
        <w:t>13</w:t>
      </w:r>
      <w:r>
        <w:rPr>
          <w:noProof/>
        </w:rPr>
        <w:fldChar w:fldCharType="end"/>
      </w:r>
    </w:p>
    <w:p w14:paraId="4570995A" w14:textId="4F64FE80"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_Toc191137271 \h </w:instrText>
      </w:r>
      <w:r>
        <w:rPr>
          <w:noProof/>
        </w:rPr>
      </w:r>
      <w:r>
        <w:rPr>
          <w:noProof/>
        </w:rPr>
        <w:fldChar w:fldCharType="separate"/>
      </w:r>
      <w:r>
        <w:rPr>
          <w:noProof/>
        </w:rPr>
        <w:t>13</w:t>
      </w:r>
      <w:r>
        <w:rPr>
          <w:noProof/>
        </w:rPr>
        <w:fldChar w:fldCharType="end"/>
      </w:r>
    </w:p>
    <w:p w14:paraId="0BB7DF79" w14:textId="1ED672F7"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_Toc191137272 \h </w:instrText>
      </w:r>
      <w:r>
        <w:rPr>
          <w:noProof/>
        </w:rPr>
      </w:r>
      <w:r>
        <w:rPr>
          <w:noProof/>
        </w:rPr>
        <w:fldChar w:fldCharType="separate"/>
      </w:r>
      <w:r>
        <w:rPr>
          <w:noProof/>
        </w:rPr>
        <w:t>13</w:t>
      </w:r>
      <w:r>
        <w:rPr>
          <w:noProof/>
        </w:rPr>
        <w:fldChar w:fldCharType="end"/>
      </w:r>
    </w:p>
    <w:p w14:paraId="2804ED44" w14:textId="14C2E6CD"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_Toc191137273 \h </w:instrText>
      </w:r>
      <w:r>
        <w:rPr>
          <w:noProof/>
        </w:rPr>
      </w:r>
      <w:r>
        <w:rPr>
          <w:noProof/>
        </w:rPr>
        <w:fldChar w:fldCharType="separate"/>
      </w:r>
      <w:r>
        <w:rPr>
          <w:noProof/>
        </w:rPr>
        <w:t>13</w:t>
      </w:r>
      <w:r>
        <w:rPr>
          <w:noProof/>
        </w:rPr>
        <w:fldChar w:fldCharType="end"/>
      </w:r>
    </w:p>
    <w:p w14:paraId="600F080B" w14:textId="2A857E1C" w:rsidR="00F90107" w:rsidRDefault="00F9010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_Toc191137274 \h </w:instrText>
      </w:r>
      <w:r>
        <w:rPr>
          <w:noProof/>
        </w:rPr>
      </w:r>
      <w:r>
        <w:rPr>
          <w:noProof/>
        </w:rPr>
        <w:fldChar w:fldCharType="separate"/>
      </w:r>
      <w:r>
        <w:rPr>
          <w:noProof/>
        </w:rPr>
        <w:t>14</w:t>
      </w:r>
      <w:r>
        <w:rPr>
          <w:noProof/>
        </w:rPr>
        <w:fldChar w:fldCharType="end"/>
      </w:r>
    </w:p>
    <w:p w14:paraId="3BB46CA2" w14:textId="6B70375E"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_Toc191137275 \h </w:instrText>
      </w:r>
      <w:r>
        <w:rPr>
          <w:noProof/>
        </w:rPr>
      </w:r>
      <w:r>
        <w:rPr>
          <w:noProof/>
        </w:rPr>
        <w:fldChar w:fldCharType="separate"/>
      </w:r>
      <w:r>
        <w:rPr>
          <w:noProof/>
        </w:rPr>
        <w:t>14</w:t>
      </w:r>
      <w:r>
        <w:rPr>
          <w:noProof/>
        </w:rPr>
        <w:fldChar w:fldCharType="end"/>
      </w:r>
    </w:p>
    <w:p w14:paraId="13B84624" w14:textId="26A62D0D"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_Toc191137276 \h </w:instrText>
      </w:r>
      <w:r>
        <w:rPr>
          <w:noProof/>
        </w:rPr>
      </w:r>
      <w:r>
        <w:rPr>
          <w:noProof/>
        </w:rPr>
        <w:fldChar w:fldCharType="separate"/>
      </w:r>
      <w:r>
        <w:rPr>
          <w:noProof/>
        </w:rPr>
        <w:t>14</w:t>
      </w:r>
      <w:r>
        <w:rPr>
          <w:noProof/>
        </w:rPr>
        <w:fldChar w:fldCharType="end"/>
      </w:r>
    </w:p>
    <w:p w14:paraId="1F678AE7" w14:textId="5D82072E"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_Toc191137277 \h </w:instrText>
      </w:r>
      <w:r>
        <w:rPr>
          <w:noProof/>
        </w:rPr>
      </w:r>
      <w:r>
        <w:rPr>
          <w:noProof/>
        </w:rPr>
        <w:fldChar w:fldCharType="separate"/>
      </w:r>
      <w:r>
        <w:rPr>
          <w:noProof/>
        </w:rPr>
        <w:t>14</w:t>
      </w:r>
      <w:r>
        <w:rPr>
          <w:noProof/>
        </w:rPr>
        <w:fldChar w:fldCharType="end"/>
      </w:r>
    </w:p>
    <w:p w14:paraId="62487FC1" w14:textId="613635CB"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_Toc191137278 \h </w:instrText>
      </w:r>
      <w:r>
        <w:rPr>
          <w:noProof/>
        </w:rPr>
      </w:r>
      <w:r>
        <w:rPr>
          <w:noProof/>
        </w:rPr>
        <w:fldChar w:fldCharType="separate"/>
      </w:r>
      <w:r>
        <w:rPr>
          <w:noProof/>
        </w:rPr>
        <w:t>14</w:t>
      </w:r>
      <w:r>
        <w:rPr>
          <w:noProof/>
        </w:rPr>
        <w:fldChar w:fldCharType="end"/>
      </w:r>
    </w:p>
    <w:p w14:paraId="125A0607" w14:textId="0D3A5AA2"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_Toc191137279 \h </w:instrText>
      </w:r>
      <w:r>
        <w:rPr>
          <w:noProof/>
        </w:rPr>
      </w:r>
      <w:r>
        <w:rPr>
          <w:noProof/>
        </w:rPr>
        <w:fldChar w:fldCharType="separate"/>
      </w:r>
      <w:r>
        <w:rPr>
          <w:noProof/>
        </w:rPr>
        <w:t>14</w:t>
      </w:r>
      <w:r>
        <w:rPr>
          <w:noProof/>
        </w:rPr>
        <w:fldChar w:fldCharType="end"/>
      </w:r>
    </w:p>
    <w:p w14:paraId="22A5F823" w14:textId="42085DA1"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_Toc191137280 \h </w:instrText>
      </w:r>
      <w:r>
        <w:rPr>
          <w:noProof/>
        </w:rPr>
      </w:r>
      <w:r>
        <w:rPr>
          <w:noProof/>
        </w:rPr>
        <w:fldChar w:fldCharType="separate"/>
      </w:r>
      <w:r>
        <w:rPr>
          <w:noProof/>
        </w:rPr>
        <w:t>15</w:t>
      </w:r>
      <w:r>
        <w:rPr>
          <w:noProof/>
        </w:rPr>
        <w:fldChar w:fldCharType="end"/>
      </w:r>
    </w:p>
    <w:p w14:paraId="542D1607" w14:textId="64DE82C3"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_Toc191137281 \h </w:instrText>
      </w:r>
      <w:r>
        <w:rPr>
          <w:noProof/>
        </w:rPr>
      </w:r>
      <w:r>
        <w:rPr>
          <w:noProof/>
        </w:rPr>
        <w:fldChar w:fldCharType="separate"/>
      </w:r>
      <w:r>
        <w:rPr>
          <w:noProof/>
        </w:rPr>
        <w:t>18</w:t>
      </w:r>
      <w:r>
        <w:rPr>
          <w:noProof/>
        </w:rPr>
        <w:fldChar w:fldCharType="end"/>
      </w:r>
    </w:p>
    <w:p w14:paraId="60B2F70A" w14:textId="1A15CB27"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_Toc191137282 \h </w:instrText>
      </w:r>
      <w:r>
        <w:rPr>
          <w:noProof/>
        </w:rPr>
      </w:r>
      <w:r>
        <w:rPr>
          <w:noProof/>
        </w:rPr>
        <w:fldChar w:fldCharType="separate"/>
      </w:r>
      <w:r>
        <w:rPr>
          <w:noProof/>
        </w:rPr>
        <w:t>18</w:t>
      </w:r>
      <w:r>
        <w:rPr>
          <w:noProof/>
        </w:rPr>
        <w:fldChar w:fldCharType="end"/>
      </w:r>
    </w:p>
    <w:p w14:paraId="4CBC1512" w14:textId="052D9E98"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_Toc191137283 \h </w:instrText>
      </w:r>
      <w:r>
        <w:rPr>
          <w:noProof/>
        </w:rPr>
      </w:r>
      <w:r>
        <w:rPr>
          <w:noProof/>
        </w:rPr>
        <w:fldChar w:fldCharType="separate"/>
      </w:r>
      <w:r>
        <w:rPr>
          <w:noProof/>
        </w:rPr>
        <w:t>19</w:t>
      </w:r>
      <w:r>
        <w:rPr>
          <w:noProof/>
        </w:rPr>
        <w:fldChar w:fldCharType="end"/>
      </w:r>
    </w:p>
    <w:p w14:paraId="66813698" w14:textId="53F0EF60"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_Toc191137284 \h </w:instrText>
      </w:r>
      <w:r>
        <w:rPr>
          <w:noProof/>
        </w:rPr>
      </w:r>
      <w:r>
        <w:rPr>
          <w:noProof/>
        </w:rPr>
        <w:fldChar w:fldCharType="separate"/>
      </w:r>
      <w:r>
        <w:rPr>
          <w:noProof/>
        </w:rPr>
        <w:t>19</w:t>
      </w:r>
      <w:r>
        <w:rPr>
          <w:noProof/>
        </w:rPr>
        <w:fldChar w:fldCharType="end"/>
      </w:r>
    </w:p>
    <w:p w14:paraId="06184402" w14:textId="1E66112F"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_Toc191137285 \h </w:instrText>
      </w:r>
      <w:r>
        <w:rPr>
          <w:noProof/>
        </w:rPr>
      </w:r>
      <w:r>
        <w:rPr>
          <w:noProof/>
        </w:rPr>
        <w:fldChar w:fldCharType="separate"/>
      </w:r>
      <w:r>
        <w:rPr>
          <w:noProof/>
        </w:rPr>
        <w:t>24</w:t>
      </w:r>
      <w:r>
        <w:rPr>
          <w:noProof/>
        </w:rPr>
        <w:fldChar w:fldCharType="end"/>
      </w:r>
    </w:p>
    <w:p w14:paraId="6BF5AB95" w14:textId="07AC9FAC"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_Toc191137286 \h </w:instrText>
      </w:r>
      <w:r>
        <w:rPr>
          <w:noProof/>
        </w:rPr>
      </w:r>
      <w:r>
        <w:rPr>
          <w:noProof/>
        </w:rPr>
        <w:fldChar w:fldCharType="separate"/>
      </w:r>
      <w:r>
        <w:rPr>
          <w:noProof/>
        </w:rPr>
        <w:t>24</w:t>
      </w:r>
      <w:r>
        <w:rPr>
          <w:noProof/>
        </w:rPr>
        <w:fldChar w:fldCharType="end"/>
      </w:r>
    </w:p>
    <w:p w14:paraId="4AC46F6F" w14:textId="00DC835F"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_Toc191137287 \h </w:instrText>
      </w:r>
      <w:r>
        <w:rPr>
          <w:noProof/>
        </w:rPr>
      </w:r>
      <w:r>
        <w:rPr>
          <w:noProof/>
        </w:rPr>
        <w:fldChar w:fldCharType="separate"/>
      </w:r>
      <w:r>
        <w:rPr>
          <w:noProof/>
        </w:rPr>
        <w:t>25</w:t>
      </w:r>
      <w:r>
        <w:rPr>
          <w:noProof/>
        </w:rPr>
        <w:fldChar w:fldCharType="end"/>
      </w:r>
    </w:p>
    <w:p w14:paraId="6CF3DC59" w14:textId="6B30A9AF"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_Toc191137288 \h </w:instrText>
      </w:r>
      <w:r>
        <w:rPr>
          <w:noProof/>
        </w:rPr>
      </w:r>
      <w:r>
        <w:rPr>
          <w:noProof/>
        </w:rPr>
        <w:fldChar w:fldCharType="separate"/>
      </w:r>
      <w:r>
        <w:rPr>
          <w:noProof/>
        </w:rPr>
        <w:t>25</w:t>
      </w:r>
      <w:r>
        <w:rPr>
          <w:noProof/>
        </w:rPr>
        <w:fldChar w:fldCharType="end"/>
      </w:r>
    </w:p>
    <w:p w14:paraId="6259392B" w14:textId="47D074DA"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_Toc191137289 \h </w:instrText>
      </w:r>
      <w:r>
        <w:rPr>
          <w:noProof/>
        </w:rPr>
      </w:r>
      <w:r>
        <w:rPr>
          <w:noProof/>
        </w:rPr>
        <w:fldChar w:fldCharType="separate"/>
      </w:r>
      <w:r>
        <w:rPr>
          <w:noProof/>
        </w:rPr>
        <w:t>26</w:t>
      </w:r>
      <w:r>
        <w:rPr>
          <w:noProof/>
        </w:rPr>
        <w:fldChar w:fldCharType="end"/>
      </w:r>
    </w:p>
    <w:p w14:paraId="13F303C3" w14:textId="72686792"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_Toc191137290 \h </w:instrText>
      </w:r>
      <w:r>
        <w:rPr>
          <w:noProof/>
        </w:rPr>
      </w:r>
      <w:r>
        <w:rPr>
          <w:noProof/>
        </w:rPr>
        <w:fldChar w:fldCharType="separate"/>
      </w:r>
      <w:r>
        <w:rPr>
          <w:noProof/>
        </w:rPr>
        <w:t>30</w:t>
      </w:r>
      <w:r>
        <w:rPr>
          <w:noProof/>
        </w:rPr>
        <w:fldChar w:fldCharType="end"/>
      </w:r>
    </w:p>
    <w:p w14:paraId="6CE3FAD9" w14:textId="5207F69E"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_Toc191137291 \h </w:instrText>
      </w:r>
      <w:r>
        <w:rPr>
          <w:noProof/>
        </w:rPr>
      </w:r>
      <w:r>
        <w:rPr>
          <w:noProof/>
        </w:rPr>
        <w:fldChar w:fldCharType="separate"/>
      </w:r>
      <w:r>
        <w:rPr>
          <w:noProof/>
        </w:rPr>
        <w:t>31</w:t>
      </w:r>
      <w:r>
        <w:rPr>
          <w:noProof/>
        </w:rPr>
        <w:fldChar w:fldCharType="end"/>
      </w:r>
    </w:p>
    <w:p w14:paraId="011B3AB7" w14:textId="13AB791F"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_Toc191137292 \h </w:instrText>
      </w:r>
      <w:r>
        <w:rPr>
          <w:noProof/>
        </w:rPr>
      </w:r>
      <w:r>
        <w:rPr>
          <w:noProof/>
        </w:rPr>
        <w:fldChar w:fldCharType="separate"/>
      </w:r>
      <w:r>
        <w:rPr>
          <w:noProof/>
        </w:rPr>
        <w:t>32</w:t>
      </w:r>
      <w:r>
        <w:rPr>
          <w:noProof/>
        </w:rPr>
        <w:fldChar w:fldCharType="end"/>
      </w:r>
    </w:p>
    <w:p w14:paraId="0CA836E8" w14:textId="01B2B9F5"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_Toc191137293 \h </w:instrText>
      </w:r>
      <w:r>
        <w:rPr>
          <w:noProof/>
        </w:rPr>
      </w:r>
      <w:r>
        <w:rPr>
          <w:noProof/>
        </w:rPr>
        <w:fldChar w:fldCharType="separate"/>
      </w:r>
      <w:r>
        <w:rPr>
          <w:noProof/>
        </w:rPr>
        <w:t>34</w:t>
      </w:r>
      <w:r>
        <w:rPr>
          <w:noProof/>
        </w:rPr>
        <w:fldChar w:fldCharType="end"/>
      </w:r>
    </w:p>
    <w:p w14:paraId="2C4F0D25" w14:textId="6B213AC2"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_Toc191137294 \h </w:instrText>
      </w:r>
      <w:r>
        <w:rPr>
          <w:noProof/>
        </w:rPr>
      </w:r>
      <w:r>
        <w:rPr>
          <w:noProof/>
        </w:rPr>
        <w:fldChar w:fldCharType="separate"/>
      </w:r>
      <w:r>
        <w:rPr>
          <w:noProof/>
        </w:rPr>
        <w:t>36</w:t>
      </w:r>
      <w:r>
        <w:rPr>
          <w:noProof/>
        </w:rPr>
        <w:fldChar w:fldCharType="end"/>
      </w:r>
    </w:p>
    <w:p w14:paraId="6FB7FF85" w14:textId="62D71F2E"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_Toc191137295 \h </w:instrText>
      </w:r>
      <w:r>
        <w:rPr>
          <w:noProof/>
        </w:rPr>
      </w:r>
      <w:r>
        <w:rPr>
          <w:noProof/>
        </w:rPr>
        <w:fldChar w:fldCharType="separate"/>
      </w:r>
      <w:r>
        <w:rPr>
          <w:noProof/>
        </w:rPr>
        <w:t>37</w:t>
      </w:r>
      <w:r>
        <w:rPr>
          <w:noProof/>
        </w:rPr>
        <w:fldChar w:fldCharType="end"/>
      </w:r>
    </w:p>
    <w:p w14:paraId="00D286EC" w14:textId="31113736"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_Toc191137296 \h </w:instrText>
      </w:r>
      <w:r>
        <w:rPr>
          <w:noProof/>
        </w:rPr>
      </w:r>
      <w:r>
        <w:rPr>
          <w:noProof/>
        </w:rPr>
        <w:fldChar w:fldCharType="separate"/>
      </w:r>
      <w:r>
        <w:rPr>
          <w:noProof/>
        </w:rPr>
        <w:t>38</w:t>
      </w:r>
      <w:r>
        <w:rPr>
          <w:noProof/>
        </w:rPr>
        <w:fldChar w:fldCharType="end"/>
      </w:r>
    </w:p>
    <w:p w14:paraId="278EAF54" w14:textId="1EE08A24"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_Toc191137297 \h </w:instrText>
      </w:r>
      <w:r>
        <w:rPr>
          <w:noProof/>
        </w:rPr>
      </w:r>
      <w:r>
        <w:rPr>
          <w:noProof/>
        </w:rPr>
        <w:fldChar w:fldCharType="separate"/>
      </w:r>
      <w:r>
        <w:rPr>
          <w:noProof/>
        </w:rPr>
        <w:t>38</w:t>
      </w:r>
      <w:r>
        <w:rPr>
          <w:noProof/>
        </w:rPr>
        <w:fldChar w:fldCharType="end"/>
      </w:r>
    </w:p>
    <w:p w14:paraId="27E8E7B6" w14:textId="120A955C"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_Toc191137298 \h </w:instrText>
      </w:r>
      <w:r>
        <w:rPr>
          <w:noProof/>
        </w:rPr>
      </w:r>
      <w:r>
        <w:rPr>
          <w:noProof/>
        </w:rPr>
        <w:fldChar w:fldCharType="separate"/>
      </w:r>
      <w:r>
        <w:rPr>
          <w:noProof/>
        </w:rPr>
        <w:t>39</w:t>
      </w:r>
      <w:r>
        <w:rPr>
          <w:noProof/>
        </w:rPr>
        <w:fldChar w:fldCharType="end"/>
      </w:r>
    </w:p>
    <w:p w14:paraId="2D0DE6F4" w14:textId="433F8C55"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_Toc191137299 \h </w:instrText>
      </w:r>
      <w:r>
        <w:rPr>
          <w:noProof/>
        </w:rPr>
      </w:r>
      <w:r>
        <w:rPr>
          <w:noProof/>
        </w:rPr>
        <w:fldChar w:fldCharType="separate"/>
      </w:r>
      <w:r>
        <w:rPr>
          <w:noProof/>
        </w:rPr>
        <w:t>39</w:t>
      </w:r>
      <w:r>
        <w:rPr>
          <w:noProof/>
        </w:rPr>
        <w:fldChar w:fldCharType="end"/>
      </w:r>
    </w:p>
    <w:p w14:paraId="0961F8D2" w14:textId="1B4439C0"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_Toc191137300 \h </w:instrText>
      </w:r>
      <w:r>
        <w:rPr>
          <w:noProof/>
        </w:rPr>
      </w:r>
      <w:r>
        <w:rPr>
          <w:noProof/>
        </w:rPr>
        <w:fldChar w:fldCharType="separate"/>
      </w:r>
      <w:r>
        <w:rPr>
          <w:noProof/>
        </w:rPr>
        <w:t>40</w:t>
      </w:r>
      <w:r>
        <w:rPr>
          <w:noProof/>
        </w:rPr>
        <w:fldChar w:fldCharType="end"/>
      </w:r>
    </w:p>
    <w:p w14:paraId="0E9347C7" w14:textId="6F203AB8"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_Toc191137301 \h </w:instrText>
      </w:r>
      <w:r>
        <w:rPr>
          <w:noProof/>
        </w:rPr>
      </w:r>
      <w:r>
        <w:rPr>
          <w:noProof/>
        </w:rPr>
        <w:fldChar w:fldCharType="separate"/>
      </w:r>
      <w:r>
        <w:rPr>
          <w:noProof/>
        </w:rPr>
        <w:t>40</w:t>
      </w:r>
      <w:r>
        <w:rPr>
          <w:noProof/>
        </w:rPr>
        <w:fldChar w:fldCharType="end"/>
      </w:r>
    </w:p>
    <w:p w14:paraId="433550F5" w14:textId="3C1AC593"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_Toc191137302 \h </w:instrText>
      </w:r>
      <w:r>
        <w:rPr>
          <w:noProof/>
        </w:rPr>
      </w:r>
      <w:r>
        <w:rPr>
          <w:noProof/>
        </w:rPr>
        <w:fldChar w:fldCharType="separate"/>
      </w:r>
      <w:r>
        <w:rPr>
          <w:noProof/>
        </w:rPr>
        <w:t>40</w:t>
      </w:r>
      <w:r>
        <w:rPr>
          <w:noProof/>
        </w:rPr>
        <w:fldChar w:fldCharType="end"/>
      </w:r>
    </w:p>
    <w:p w14:paraId="6F6F96EA" w14:textId="452DA88B"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_Toc191137303 \h </w:instrText>
      </w:r>
      <w:r>
        <w:rPr>
          <w:noProof/>
        </w:rPr>
      </w:r>
      <w:r>
        <w:rPr>
          <w:noProof/>
        </w:rPr>
        <w:fldChar w:fldCharType="separate"/>
      </w:r>
      <w:r>
        <w:rPr>
          <w:noProof/>
        </w:rPr>
        <w:t>40</w:t>
      </w:r>
      <w:r>
        <w:rPr>
          <w:noProof/>
        </w:rPr>
        <w:fldChar w:fldCharType="end"/>
      </w:r>
    </w:p>
    <w:p w14:paraId="26FD7151" w14:textId="680D9E57"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_Toc191137304 \h </w:instrText>
      </w:r>
      <w:r>
        <w:rPr>
          <w:noProof/>
        </w:rPr>
      </w:r>
      <w:r>
        <w:rPr>
          <w:noProof/>
        </w:rPr>
        <w:fldChar w:fldCharType="separate"/>
      </w:r>
      <w:r>
        <w:rPr>
          <w:noProof/>
        </w:rPr>
        <w:t>41</w:t>
      </w:r>
      <w:r>
        <w:rPr>
          <w:noProof/>
        </w:rPr>
        <w:fldChar w:fldCharType="end"/>
      </w:r>
    </w:p>
    <w:p w14:paraId="63F0EFE3" w14:textId="3E7FAE1D"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_Toc191137305 \h </w:instrText>
      </w:r>
      <w:r>
        <w:rPr>
          <w:noProof/>
        </w:rPr>
      </w:r>
      <w:r>
        <w:rPr>
          <w:noProof/>
        </w:rPr>
        <w:fldChar w:fldCharType="separate"/>
      </w:r>
      <w:r>
        <w:rPr>
          <w:noProof/>
        </w:rPr>
        <w:t>41</w:t>
      </w:r>
      <w:r>
        <w:rPr>
          <w:noProof/>
        </w:rPr>
        <w:fldChar w:fldCharType="end"/>
      </w:r>
    </w:p>
    <w:p w14:paraId="2D2FD1E6" w14:textId="2110D4AE"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_Toc191137306 \h </w:instrText>
      </w:r>
      <w:r>
        <w:rPr>
          <w:noProof/>
        </w:rPr>
      </w:r>
      <w:r>
        <w:rPr>
          <w:noProof/>
        </w:rPr>
        <w:fldChar w:fldCharType="separate"/>
      </w:r>
      <w:r>
        <w:rPr>
          <w:noProof/>
        </w:rPr>
        <w:t>42</w:t>
      </w:r>
      <w:r>
        <w:rPr>
          <w:noProof/>
        </w:rPr>
        <w:fldChar w:fldCharType="end"/>
      </w:r>
    </w:p>
    <w:p w14:paraId="1E9436C1" w14:textId="60822234"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_Toc191137307 \h </w:instrText>
      </w:r>
      <w:r>
        <w:rPr>
          <w:noProof/>
        </w:rPr>
      </w:r>
      <w:r>
        <w:rPr>
          <w:noProof/>
        </w:rPr>
        <w:fldChar w:fldCharType="separate"/>
      </w:r>
      <w:r>
        <w:rPr>
          <w:noProof/>
        </w:rPr>
        <w:t>42</w:t>
      </w:r>
      <w:r>
        <w:rPr>
          <w:noProof/>
        </w:rPr>
        <w:fldChar w:fldCharType="end"/>
      </w:r>
    </w:p>
    <w:p w14:paraId="3705478E" w14:textId="290B055E"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_Toc191137308 \h </w:instrText>
      </w:r>
      <w:r>
        <w:rPr>
          <w:noProof/>
        </w:rPr>
      </w:r>
      <w:r>
        <w:rPr>
          <w:noProof/>
        </w:rPr>
        <w:fldChar w:fldCharType="separate"/>
      </w:r>
      <w:r>
        <w:rPr>
          <w:noProof/>
        </w:rPr>
        <w:t>45</w:t>
      </w:r>
      <w:r>
        <w:rPr>
          <w:noProof/>
        </w:rPr>
        <w:fldChar w:fldCharType="end"/>
      </w:r>
    </w:p>
    <w:p w14:paraId="6096EA53" w14:textId="10BE72BD"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_Toc191137309 \h </w:instrText>
      </w:r>
      <w:r>
        <w:rPr>
          <w:noProof/>
        </w:rPr>
      </w:r>
      <w:r>
        <w:rPr>
          <w:noProof/>
        </w:rPr>
        <w:fldChar w:fldCharType="separate"/>
      </w:r>
      <w:r>
        <w:rPr>
          <w:noProof/>
        </w:rPr>
        <w:t>45</w:t>
      </w:r>
      <w:r>
        <w:rPr>
          <w:noProof/>
        </w:rPr>
        <w:fldChar w:fldCharType="end"/>
      </w:r>
    </w:p>
    <w:p w14:paraId="18A866E5" w14:textId="6F7A29A2"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_Toc191137310 \h </w:instrText>
      </w:r>
      <w:r>
        <w:rPr>
          <w:noProof/>
        </w:rPr>
      </w:r>
      <w:r>
        <w:rPr>
          <w:noProof/>
        </w:rPr>
        <w:fldChar w:fldCharType="separate"/>
      </w:r>
      <w:r>
        <w:rPr>
          <w:noProof/>
        </w:rPr>
        <w:t>45</w:t>
      </w:r>
      <w:r>
        <w:rPr>
          <w:noProof/>
        </w:rPr>
        <w:fldChar w:fldCharType="end"/>
      </w:r>
    </w:p>
    <w:p w14:paraId="0F801285" w14:textId="615E1ED7"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sidRPr="006870E2">
        <w:rPr>
          <w:noProof/>
          <w:lang w:val="en-US"/>
        </w:rPr>
        <w:t>5.2.3.3.5</w:t>
      </w:r>
      <w:r>
        <w:rPr>
          <w:rFonts w:asciiTheme="minorHAnsi" w:eastAsiaTheme="minorEastAsia" w:hAnsiTheme="minorHAnsi" w:cstheme="minorBidi"/>
          <w:noProof/>
          <w:kern w:val="2"/>
          <w:sz w:val="24"/>
          <w:szCs w:val="24"/>
          <w:lang w:eastAsia="en-GB"/>
          <w14:ligatures w14:val="standardContextual"/>
        </w:rPr>
        <w:tab/>
      </w:r>
      <w:r w:rsidRPr="006870E2">
        <w:rPr>
          <w:noProof/>
          <w:lang w:val="en-US" w:eastAsia="zh-CN"/>
        </w:rPr>
        <w:t>3gpp-Sbi-Alternate-Chf-Id</w:t>
      </w:r>
      <w:r>
        <w:rPr>
          <w:noProof/>
        </w:rPr>
        <w:tab/>
      </w:r>
      <w:r>
        <w:rPr>
          <w:noProof/>
        </w:rPr>
        <w:fldChar w:fldCharType="begin" w:fldLock="1"/>
      </w:r>
      <w:r>
        <w:rPr>
          <w:noProof/>
        </w:rPr>
        <w:instrText xml:space="preserve"> PAGEREF _Toc191137311 \h </w:instrText>
      </w:r>
      <w:r>
        <w:rPr>
          <w:noProof/>
        </w:rPr>
      </w:r>
      <w:r>
        <w:rPr>
          <w:noProof/>
        </w:rPr>
        <w:fldChar w:fldCharType="separate"/>
      </w:r>
      <w:r>
        <w:rPr>
          <w:noProof/>
        </w:rPr>
        <w:t>47</w:t>
      </w:r>
      <w:r>
        <w:rPr>
          <w:noProof/>
        </w:rPr>
        <w:fldChar w:fldCharType="end"/>
      </w:r>
    </w:p>
    <w:p w14:paraId="3F533C0D" w14:textId="31DC890D"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sidRPr="006870E2">
        <w:rPr>
          <w:noProof/>
          <w:lang w:val="fr-FR"/>
        </w:rPr>
        <w:lastRenderedPageBreak/>
        <w:t>5.2.3.3.6</w:t>
      </w:r>
      <w:r>
        <w:rPr>
          <w:rFonts w:asciiTheme="minorHAnsi" w:eastAsiaTheme="minorEastAsia" w:hAnsiTheme="minorHAnsi" w:cstheme="minorBidi"/>
          <w:noProof/>
          <w:kern w:val="2"/>
          <w:sz w:val="24"/>
          <w:szCs w:val="24"/>
          <w:lang w:eastAsia="en-GB"/>
          <w14:ligatures w14:val="standardContextual"/>
        </w:rPr>
        <w:tab/>
      </w:r>
      <w:r w:rsidRPr="006870E2">
        <w:rPr>
          <w:noProof/>
          <w:lang w:val="fr-FR" w:eastAsia="zh-CN"/>
        </w:rPr>
        <w:t>3gpp-Sbi-Notif-Accepted-Encoding</w:t>
      </w:r>
      <w:r>
        <w:rPr>
          <w:noProof/>
        </w:rPr>
        <w:tab/>
      </w:r>
      <w:r>
        <w:rPr>
          <w:noProof/>
        </w:rPr>
        <w:fldChar w:fldCharType="begin" w:fldLock="1"/>
      </w:r>
      <w:r>
        <w:rPr>
          <w:noProof/>
        </w:rPr>
        <w:instrText xml:space="preserve"> PAGEREF _Toc191137312 \h </w:instrText>
      </w:r>
      <w:r>
        <w:rPr>
          <w:noProof/>
        </w:rPr>
      </w:r>
      <w:r>
        <w:rPr>
          <w:noProof/>
        </w:rPr>
        <w:fldChar w:fldCharType="separate"/>
      </w:r>
      <w:r>
        <w:rPr>
          <w:noProof/>
        </w:rPr>
        <w:t>47</w:t>
      </w:r>
      <w:r>
        <w:rPr>
          <w:noProof/>
        </w:rPr>
        <w:fldChar w:fldCharType="end"/>
      </w:r>
    </w:p>
    <w:p w14:paraId="7733A05A" w14:textId="033C55B4"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_Toc191137313 \h </w:instrText>
      </w:r>
      <w:r>
        <w:rPr>
          <w:noProof/>
        </w:rPr>
      </w:r>
      <w:r>
        <w:rPr>
          <w:noProof/>
        </w:rPr>
        <w:fldChar w:fldCharType="separate"/>
      </w:r>
      <w:r>
        <w:rPr>
          <w:noProof/>
        </w:rPr>
        <w:t>47</w:t>
      </w:r>
      <w:r>
        <w:rPr>
          <w:noProof/>
        </w:rPr>
        <w:fldChar w:fldCharType="end"/>
      </w:r>
    </w:p>
    <w:p w14:paraId="129B908A" w14:textId="73C200EB"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6870E2">
        <w:rPr>
          <w:noProof/>
          <w:lang w:val="fr-FR" w:eastAsia="zh-CN"/>
        </w:rPr>
        <w:t>o</w:t>
      </w:r>
      <w:r>
        <w:rPr>
          <w:noProof/>
        </w:rPr>
        <w:tab/>
      </w:r>
      <w:r>
        <w:rPr>
          <w:noProof/>
        </w:rPr>
        <w:fldChar w:fldCharType="begin" w:fldLock="1"/>
      </w:r>
      <w:r>
        <w:rPr>
          <w:noProof/>
        </w:rPr>
        <w:instrText xml:space="preserve"> PAGEREF _Toc191137314 \h </w:instrText>
      </w:r>
      <w:r>
        <w:rPr>
          <w:noProof/>
        </w:rPr>
      </w:r>
      <w:r>
        <w:rPr>
          <w:noProof/>
        </w:rPr>
        <w:fldChar w:fldCharType="separate"/>
      </w:r>
      <w:r>
        <w:rPr>
          <w:noProof/>
        </w:rPr>
        <w:t>49</w:t>
      </w:r>
      <w:r>
        <w:rPr>
          <w:noProof/>
        </w:rPr>
        <w:fldChar w:fldCharType="end"/>
      </w:r>
    </w:p>
    <w:p w14:paraId="7504AAB6" w14:textId="2F21E6F8"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_Toc191137315 \h </w:instrText>
      </w:r>
      <w:r>
        <w:rPr>
          <w:noProof/>
        </w:rPr>
      </w:r>
      <w:r>
        <w:rPr>
          <w:noProof/>
        </w:rPr>
        <w:fldChar w:fldCharType="separate"/>
      </w:r>
      <w:r>
        <w:rPr>
          <w:noProof/>
        </w:rPr>
        <w:t>50</w:t>
      </w:r>
      <w:r>
        <w:rPr>
          <w:noProof/>
        </w:rPr>
        <w:fldChar w:fldCharType="end"/>
      </w:r>
    </w:p>
    <w:p w14:paraId="4F160B3E" w14:textId="53FFA3A3"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6870E2">
        <w:rPr>
          <w:noProof/>
          <w:lang w:val="en-US"/>
        </w:rPr>
        <w:t>election-Info</w:t>
      </w:r>
      <w:r>
        <w:rPr>
          <w:noProof/>
        </w:rPr>
        <w:tab/>
      </w:r>
      <w:r>
        <w:rPr>
          <w:noProof/>
        </w:rPr>
        <w:fldChar w:fldCharType="begin" w:fldLock="1"/>
      </w:r>
      <w:r>
        <w:rPr>
          <w:noProof/>
        </w:rPr>
        <w:instrText xml:space="preserve"> PAGEREF _Toc191137316 \h </w:instrText>
      </w:r>
      <w:r>
        <w:rPr>
          <w:noProof/>
        </w:rPr>
      </w:r>
      <w:r>
        <w:rPr>
          <w:noProof/>
        </w:rPr>
        <w:fldChar w:fldCharType="separate"/>
      </w:r>
      <w:r>
        <w:rPr>
          <w:noProof/>
        </w:rPr>
        <w:t>50</w:t>
      </w:r>
      <w:r>
        <w:rPr>
          <w:noProof/>
        </w:rPr>
        <w:fldChar w:fldCharType="end"/>
      </w:r>
    </w:p>
    <w:p w14:paraId="1BBA1E92" w14:textId="15590A60"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_Toc191137317 \h </w:instrText>
      </w:r>
      <w:r>
        <w:rPr>
          <w:noProof/>
        </w:rPr>
      </w:r>
      <w:r>
        <w:rPr>
          <w:noProof/>
        </w:rPr>
        <w:fldChar w:fldCharType="separate"/>
      </w:r>
      <w:r>
        <w:rPr>
          <w:noProof/>
        </w:rPr>
        <w:t>51</w:t>
      </w:r>
      <w:r>
        <w:rPr>
          <w:noProof/>
        </w:rPr>
        <w:fldChar w:fldCharType="end"/>
      </w:r>
    </w:p>
    <w:p w14:paraId="4E3380BC" w14:textId="0FE1C100"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_Toc191137318 \h </w:instrText>
      </w:r>
      <w:r>
        <w:rPr>
          <w:noProof/>
        </w:rPr>
      </w:r>
      <w:r>
        <w:rPr>
          <w:noProof/>
        </w:rPr>
        <w:fldChar w:fldCharType="separate"/>
      </w:r>
      <w:r>
        <w:rPr>
          <w:noProof/>
        </w:rPr>
        <w:t>52</w:t>
      </w:r>
      <w:r>
        <w:rPr>
          <w:noProof/>
        </w:rPr>
        <w:fldChar w:fldCharType="end"/>
      </w:r>
    </w:p>
    <w:p w14:paraId="28DE80E5" w14:textId="7E854EA9"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6870E2">
        <w:rPr>
          <w:noProof/>
          <w:lang w:val="en-US"/>
        </w:rPr>
        <w:t>-Info</w:t>
      </w:r>
      <w:r>
        <w:rPr>
          <w:noProof/>
        </w:rPr>
        <w:tab/>
      </w:r>
      <w:r>
        <w:rPr>
          <w:noProof/>
        </w:rPr>
        <w:fldChar w:fldCharType="begin" w:fldLock="1"/>
      </w:r>
      <w:r>
        <w:rPr>
          <w:noProof/>
        </w:rPr>
        <w:instrText xml:space="preserve"> PAGEREF _Toc191137319 \h </w:instrText>
      </w:r>
      <w:r>
        <w:rPr>
          <w:noProof/>
        </w:rPr>
      </w:r>
      <w:r>
        <w:rPr>
          <w:noProof/>
        </w:rPr>
        <w:fldChar w:fldCharType="separate"/>
      </w:r>
      <w:r>
        <w:rPr>
          <w:noProof/>
        </w:rPr>
        <w:t>53</w:t>
      </w:r>
      <w:r>
        <w:rPr>
          <w:noProof/>
        </w:rPr>
        <w:fldChar w:fldCharType="end"/>
      </w:r>
    </w:p>
    <w:p w14:paraId="7B038770" w14:textId="5FFCD7B6"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_Toc191137320 \h </w:instrText>
      </w:r>
      <w:r>
        <w:rPr>
          <w:noProof/>
        </w:rPr>
      </w:r>
      <w:r>
        <w:rPr>
          <w:noProof/>
        </w:rPr>
        <w:fldChar w:fldCharType="separate"/>
      </w:r>
      <w:r>
        <w:rPr>
          <w:noProof/>
        </w:rPr>
        <w:t>54</w:t>
      </w:r>
      <w:r>
        <w:rPr>
          <w:noProof/>
        </w:rPr>
        <w:fldChar w:fldCharType="end"/>
      </w:r>
    </w:p>
    <w:p w14:paraId="516FC102" w14:textId="79BAEB6D"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fldLock="1"/>
      </w:r>
      <w:r>
        <w:rPr>
          <w:noProof/>
        </w:rPr>
        <w:instrText xml:space="preserve"> PAGEREF _Toc191137321 \h </w:instrText>
      </w:r>
      <w:r>
        <w:rPr>
          <w:noProof/>
        </w:rPr>
      </w:r>
      <w:r>
        <w:rPr>
          <w:noProof/>
        </w:rPr>
        <w:fldChar w:fldCharType="separate"/>
      </w:r>
      <w:r>
        <w:rPr>
          <w:noProof/>
        </w:rPr>
        <w:t>54</w:t>
      </w:r>
      <w:r>
        <w:rPr>
          <w:noProof/>
        </w:rPr>
        <w:fldChar w:fldCharType="end"/>
      </w:r>
    </w:p>
    <w:p w14:paraId="474C442A" w14:textId="17E7D203"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_Toc191137322 \h </w:instrText>
      </w:r>
      <w:r>
        <w:rPr>
          <w:noProof/>
        </w:rPr>
      </w:r>
      <w:r>
        <w:rPr>
          <w:noProof/>
        </w:rPr>
        <w:fldChar w:fldCharType="separate"/>
      </w:r>
      <w:r>
        <w:rPr>
          <w:noProof/>
        </w:rPr>
        <w:t>54</w:t>
      </w:r>
      <w:r>
        <w:rPr>
          <w:noProof/>
        </w:rPr>
        <w:fldChar w:fldCharType="end"/>
      </w:r>
    </w:p>
    <w:p w14:paraId="53DFE250" w14:textId="28C22342"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_Toc191137323 \h </w:instrText>
      </w:r>
      <w:r>
        <w:rPr>
          <w:noProof/>
        </w:rPr>
      </w:r>
      <w:r>
        <w:rPr>
          <w:noProof/>
        </w:rPr>
        <w:fldChar w:fldCharType="separate"/>
      </w:r>
      <w:r>
        <w:rPr>
          <w:noProof/>
        </w:rPr>
        <w:t>55</w:t>
      </w:r>
      <w:r>
        <w:rPr>
          <w:noProof/>
        </w:rPr>
        <w:fldChar w:fldCharType="end"/>
      </w:r>
    </w:p>
    <w:p w14:paraId="4EF9F5D9" w14:textId="0E7CDC79"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fldLock="1"/>
      </w:r>
      <w:r>
        <w:rPr>
          <w:noProof/>
        </w:rPr>
        <w:instrText xml:space="preserve"> PAGEREF _Toc191137324 \h </w:instrText>
      </w:r>
      <w:r>
        <w:rPr>
          <w:noProof/>
        </w:rPr>
      </w:r>
      <w:r>
        <w:rPr>
          <w:noProof/>
        </w:rPr>
        <w:fldChar w:fldCharType="separate"/>
      </w:r>
      <w:r>
        <w:rPr>
          <w:noProof/>
        </w:rPr>
        <w:t>55</w:t>
      </w:r>
      <w:r>
        <w:rPr>
          <w:noProof/>
        </w:rPr>
        <w:fldChar w:fldCharType="end"/>
      </w:r>
    </w:p>
    <w:p w14:paraId="6659570D" w14:textId="79E97F79"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_Toc191137325 \h </w:instrText>
      </w:r>
      <w:r>
        <w:rPr>
          <w:noProof/>
        </w:rPr>
      </w:r>
      <w:r>
        <w:rPr>
          <w:noProof/>
        </w:rPr>
        <w:fldChar w:fldCharType="separate"/>
      </w:r>
      <w:r>
        <w:rPr>
          <w:noProof/>
        </w:rPr>
        <w:t>55</w:t>
      </w:r>
      <w:r>
        <w:rPr>
          <w:noProof/>
        </w:rPr>
        <w:fldChar w:fldCharType="end"/>
      </w:r>
    </w:p>
    <w:p w14:paraId="0C6D8A08" w14:textId="3DE94725"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_Toc191137326 \h </w:instrText>
      </w:r>
      <w:r>
        <w:rPr>
          <w:noProof/>
        </w:rPr>
      </w:r>
      <w:r>
        <w:rPr>
          <w:noProof/>
        </w:rPr>
        <w:fldChar w:fldCharType="separate"/>
      </w:r>
      <w:r>
        <w:rPr>
          <w:noProof/>
        </w:rPr>
        <w:t>56</w:t>
      </w:r>
      <w:r>
        <w:rPr>
          <w:noProof/>
        </w:rPr>
        <w:fldChar w:fldCharType="end"/>
      </w:r>
    </w:p>
    <w:p w14:paraId="6155157E" w14:textId="20B18179"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_Toc191137327 \h </w:instrText>
      </w:r>
      <w:r>
        <w:rPr>
          <w:noProof/>
        </w:rPr>
      </w:r>
      <w:r>
        <w:rPr>
          <w:noProof/>
        </w:rPr>
        <w:fldChar w:fldCharType="separate"/>
      </w:r>
      <w:r>
        <w:rPr>
          <w:noProof/>
        </w:rPr>
        <w:t>61</w:t>
      </w:r>
      <w:r>
        <w:rPr>
          <w:noProof/>
        </w:rPr>
        <w:fldChar w:fldCharType="end"/>
      </w:r>
    </w:p>
    <w:p w14:paraId="182672A5" w14:textId="23D45A2F"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fldLock="1"/>
      </w:r>
      <w:r>
        <w:rPr>
          <w:noProof/>
        </w:rPr>
        <w:instrText xml:space="preserve"> PAGEREF _Toc191137328 \h </w:instrText>
      </w:r>
      <w:r>
        <w:rPr>
          <w:noProof/>
        </w:rPr>
      </w:r>
      <w:r>
        <w:rPr>
          <w:noProof/>
        </w:rPr>
        <w:fldChar w:fldCharType="separate"/>
      </w:r>
      <w:r>
        <w:rPr>
          <w:noProof/>
        </w:rPr>
        <w:t>62</w:t>
      </w:r>
      <w:r>
        <w:rPr>
          <w:noProof/>
        </w:rPr>
        <w:fldChar w:fldCharType="end"/>
      </w:r>
    </w:p>
    <w:p w14:paraId="1608DEB0" w14:textId="15E5DF3A"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fldLock="1"/>
      </w:r>
      <w:r>
        <w:rPr>
          <w:noProof/>
        </w:rPr>
        <w:instrText xml:space="preserve"> PAGEREF _Toc191137329 \h </w:instrText>
      </w:r>
      <w:r>
        <w:rPr>
          <w:noProof/>
        </w:rPr>
      </w:r>
      <w:r>
        <w:rPr>
          <w:noProof/>
        </w:rPr>
        <w:fldChar w:fldCharType="separate"/>
      </w:r>
      <w:r>
        <w:rPr>
          <w:noProof/>
        </w:rPr>
        <w:t>65</w:t>
      </w:r>
      <w:r>
        <w:rPr>
          <w:noProof/>
        </w:rPr>
        <w:fldChar w:fldCharType="end"/>
      </w:r>
    </w:p>
    <w:p w14:paraId="6D53C8FF" w14:textId="7B7BA7C5"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_Toc191137330 \h </w:instrText>
      </w:r>
      <w:r>
        <w:rPr>
          <w:noProof/>
        </w:rPr>
      </w:r>
      <w:r>
        <w:rPr>
          <w:noProof/>
        </w:rPr>
        <w:fldChar w:fldCharType="separate"/>
      </w:r>
      <w:r>
        <w:rPr>
          <w:noProof/>
        </w:rPr>
        <w:t>66</w:t>
      </w:r>
      <w:r>
        <w:rPr>
          <w:noProof/>
        </w:rPr>
        <w:fldChar w:fldCharType="end"/>
      </w:r>
    </w:p>
    <w:p w14:paraId="4252CE48" w14:textId="1BE39517"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fldLock="1"/>
      </w:r>
      <w:r>
        <w:rPr>
          <w:noProof/>
        </w:rPr>
        <w:instrText xml:space="preserve"> PAGEREF _Toc191137331 \h </w:instrText>
      </w:r>
      <w:r>
        <w:rPr>
          <w:noProof/>
        </w:rPr>
      </w:r>
      <w:r>
        <w:rPr>
          <w:noProof/>
        </w:rPr>
        <w:fldChar w:fldCharType="separate"/>
      </w:r>
      <w:r>
        <w:rPr>
          <w:noProof/>
        </w:rPr>
        <w:t>67</w:t>
      </w:r>
      <w:r>
        <w:rPr>
          <w:noProof/>
        </w:rPr>
        <w:fldChar w:fldCharType="end"/>
      </w:r>
    </w:p>
    <w:p w14:paraId="7DC06C81" w14:textId="22465618"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_Toc191137332 \h </w:instrText>
      </w:r>
      <w:r>
        <w:rPr>
          <w:noProof/>
        </w:rPr>
      </w:r>
      <w:r>
        <w:rPr>
          <w:noProof/>
        </w:rPr>
        <w:fldChar w:fldCharType="separate"/>
      </w:r>
      <w:r>
        <w:rPr>
          <w:noProof/>
        </w:rPr>
        <w:t>67</w:t>
      </w:r>
      <w:r>
        <w:rPr>
          <w:noProof/>
        </w:rPr>
        <w:fldChar w:fldCharType="end"/>
      </w:r>
    </w:p>
    <w:p w14:paraId="5A0F9496" w14:textId="75104BFB"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_Toc191137333 \h </w:instrText>
      </w:r>
      <w:r>
        <w:rPr>
          <w:noProof/>
        </w:rPr>
      </w:r>
      <w:r>
        <w:rPr>
          <w:noProof/>
        </w:rPr>
        <w:fldChar w:fldCharType="separate"/>
      </w:r>
      <w:r>
        <w:rPr>
          <w:noProof/>
        </w:rPr>
        <w:t>67</w:t>
      </w:r>
      <w:r>
        <w:rPr>
          <w:noProof/>
        </w:rPr>
        <w:fldChar w:fldCharType="end"/>
      </w:r>
    </w:p>
    <w:p w14:paraId="22C424EC" w14:textId="775EC260"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_Toc191137334 \h </w:instrText>
      </w:r>
      <w:r>
        <w:rPr>
          <w:noProof/>
        </w:rPr>
      </w:r>
      <w:r>
        <w:rPr>
          <w:noProof/>
        </w:rPr>
        <w:fldChar w:fldCharType="separate"/>
      </w:r>
      <w:r>
        <w:rPr>
          <w:noProof/>
        </w:rPr>
        <w:t>68</w:t>
      </w:r>
      <w:r>
        <w:rPr>
          <w:noProof/>
        </w:rPr>
        <w:fldChar w:fldCharType="end"/>
      </w:r>
    </w:p>
    <w:p w14:paraId="59C930D3" w14:textId="0C46F1AB"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_Toc191137335 \h </w:instrText>
      </w:r>
      <w:r>
        <w:rPr>
          <w:noProof/>
        </w:rPr>
      </w:r>
      <w:r>
        <w:rPr>
          <w:noProof/>
        </w:rPr>
        <w:fldChar w:fldCharType="separate"/>
      </w:r>
      <w:r>
        <w:rPr>
          <w:noProof/>
        </w:rPr>
        <w:t>68</w:t>
      </w:r>
      <w:r>
        <w:rPr>
          <w:noProof/>
        </w:rPr>
        <w:fldChar w:fldCharType="end"/>
      </w:r>
    </w:p>
    <w:p w14:paraId="1662E63F" w14:textId="63C6A213"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_Toc191137336 \h </w:instrText>
      </w:r>
      <w:r>
        <w:rPr>
          <w:noProof/>
        </w:rPr>
      </w:r>
      <w:r>
        <w:rPr>
          <w:noProof/>
        </w:rPr>
        <w:fldChar w:fldCharType="separate"/>
      </w:r>
      <w:r>
        <w:rPr>
          <w:noProof/>
        </w:rPr>
        <w:t>69</w:t>
      </w:r>
      <w:r>
        <w:rPr>
          <w:noProof/>
        </w:rPr>
        <w:fldChar w:fldCharType="end"/>
      </w:r>
    </w:p>
    <w:p w14:paraId="6B27BF53" w14:textId="5EE1F938"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_Toc191137337 \h </w:instrText>
      </w:r>
      <w:r>
        <w:rPr>
          <w:noProof/>
        </w:rPr>
      </w:r>
      <w:r>
        <w:rPr>
          <w:noProof/>
        </w:rPr>
        <w:fldChar w:fldCharType="separate"/>
      </w:r>
      <w:r>
        <w:rPr>
          <w:noProof/>
        </w:rPr>
        <w:t>69</w:t>
      </w:r>
      <w:r>
        <w:rPr>
          <w:noProof/>
        </w:rPr>
        <w:fldChar w:fldCharType="end"/>
      </w:r>
    </w:p>
    <w:p w14:paraId="6EE3B515" w14:textId="39F77C85" w:rsidR="00F90107" w:rsidRDefault="00F9010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_Toc191137338 \h </w:instrText>
      </w:r>
      <w:r>
        <w:rPr>
          <w:noProof/>
        </w:rPr>
      </w:r>
      <w:r>
        <w:rPr>
          <w:noProof/>
        </w:rPr>
        <w:fldChar w:fldCharType="separate"/>
      </w:r>
      <w:r>
        <w:rPr>
          <w:noProof/>
        </w:rPr>
        <w:t>69</w:t>
      </w:r>
      <w:r>
        <w:rPr>
          <w:noProof/>
        </w:rPr>
        <w:fldChar w:fldCharType="end"/>
      </w:r>
    </w:p>
    <w:p w14:paraId="30A6D00E" w14:textId="4C4ABAE7"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_Toc191137339 \h </w:instrText>
      </w:r>
      <w:r>
        <w:rPr>
          <w:noProof/>
        </w:rPr>
      </w:r>
      <w:r>
        <w:rPr>
          <w:noProof/>
        </w:rPr>
        <w:fldChar w:fldCharType="separate"/>
      </w:r>
      <w:r>
        <w:rPr>
          <w:noProof/>
        </w:rPr>
        <w:t>69</w:t>
      </w:r>
      <w:r>
        <w:rPr>
          <w:noProof/>
        </w:rPr>
        <w:fldChar w:fldCharType="end"/>
      </w:r>
    </w:p>
    <w:p w14:paraId="0A887272" w14:textId="21377849"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_Toc191137340 \h </w:instrText>
      </w:r>
      <w:r>
        <w:rPr>
          <w:noProof/>
        </w:rPr>
      </w:r>
      <w:r>
        <w:rPr>
          <w:noProof/>
        </w:rPr>
        <w:fldChar w:fldCharType="separate"/>
      </w:r>
      <w:r>
        <w:rPr>
          <w:noProof/>
        </w:rPr>
        <w:t>69</w:t>
      </w:r>
      <w:r>
        <w:rPr>
          <w:noProof/>
        </w:rPr>
        <w:fldChar w:fldCharType="end"/>
      </w:r>
    </w:p>
    <w:p w14:paraId="2F9B2C39" w14:textId="5F34666E"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_Toc191137341 \h </w:instrText>
      </w:r>
      <w:r>
        <w:rPr>
          <w:noProof/>
        </w:rPr>
      </w:r>
      <w:r>
        <w:rPr>
          <w:noProof/>
        </w:rPr>
        <w:fldChar w:fldCharType="separate"/>
      </w:r>
      <w:r>
        <w:rPr>
          <w:noProof/>
        </w:rPr>
        <w:t>69</w:t>
      </w:r>
      <w:r>
        <w:rPr>
          <w:noProof/>
        </w:rPr>
        <w:fldChar w:fldCharType="end"/>
      </w:r>
    </w:p>
    <w:p w14:paraId="6EFC5202" w14:textId="5F505597"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fldLock="1"/>
      </w:r>
      <w:r>
        <w:rPr>
          <w:noProof/>
        </w:rPr>
        <w:instrText xml:space="preserve"> PAGEREF _Toc191137342 \h </w:instrText>
      </w:r>
      <w:r>
        <w:rPr>
          <w:noProof/>
        </w:rPr>
      </w:r>
      <w:r>
        <w:rPr>
          <w:noProof/>
        </w:rPr>
        <w:fldChar w:fldCharType="separate"/>
      </w:r>
      <w:r>
        <w:rPr>
          <w:noProof/>
        </w:rPr>
        <w:t>69</w:t>
      </w:r>
      <w:r>
        <w:rPr>
          <w:noProof/>
        </w:rPr>
        <w:fldChar w:fldCharType="end"/>
      </w:r>
    </w:p>
    <w:p w14:paraId="60E3059E" w14:textId="33BE5AC9"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_Toc191137343 \h </w:instrText>
      </w:r>
      <w:r>
        <w:rPr>
          <w:noProof/>
        </w:rPr>
      </w:r>
      <w:r>
        <w:rPr>
          <w:noProof/>
        </w:rPr>
        <w:fldChar w:fldCharType="separate"/>
      </w:r>
      <w:r>
        <w:rPr>
          <w:noProof/>
        </w:rPr>
        <w:t>70</w:t>
      </w:r>
      <w:r>
        <w:rPr>
          <w:noProof/>
        </w:rPr>
        <w:fldChar w:fldCharType="end"/>
      </w:r>
    </w:p>
    <w:p w14:paraId="005B7803" w14:textId="2DD1A444"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_Toc191137344 \h </w:instrText>
      </w:r>
      <w:r>
        <w:rPr>
          <w:noProof/>
        </w:rPr>
      </w:r>
      <w:r>
        <w:rPr>
          <w:noProof/>
        </w:rPr>
        <w:fldChar w:fldCharType="separate"/>
      </w:r>
      <w:r>
        <w:rPr>
          <w:noProof/>
        </w:rPr>
        <w:t>70</w:t>
      </w:r>
      <w:r>
        <w:rPr>
          <w:noProof/>
        </w:rPr>
        <w:fldChar w:fldCharType="end"/>
      </w:r>
    </w:p>
    <w:p w14:paraId="5017B6FF" w14:textId="5ABF213D"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fldLock="1"/>
      </w:r>
      <w:r>
        <w:rPr>
          <w:noProof/>
        </w:rPr>
        <w:instrText xml:space="preserve"> PAGEREF _Toc191137345 \h </w:instrText>
      </w:r>
      <w:r>
        <w:rPr>
          <w:noProof/>
        </w:rPr>
      </w:r>
      <w:r>
        <w:rPr>
          <w:noProof/>
        </w:rPr>
        <w:fldChar w:fldCharType="separate"/>
      </w:r>
      <w:r>
        <w:rPr>
          <w:noProof/>
        </w:rPr>
        <w:t>70</w:t>
      </w:r>
      <w:r>
        <w:rPr>
          <w:noProof/>
        </w:rPr>
        <w:fldChar w:fldCharType="end"/>
      </w:r>
    </w:p>
    <w:p w14:paraId="38D43F69" w14:textId="03BB7627"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fldLock="1"/>
      </w:r>
      <w:r>
        <w:rPr>
          <w:noProof/>
        </w:rPr>
        <w:instrText xml:space="preserve"> PAGEREF _Toc191137346 \h </w:instrText>
      </w:r>
      <w:r>
        <w:rPr>
          <w:noProof/>
        </w:rPr>
      </w:r>
      <w:r>
        <w:rPr>
          <w:noProof/>
        </w:rPr>
        <w:fldChar w:fldCharType="separate"/>
      </w:r>
      <w:r>
        <w:rPr>
          <w:noProof/>
        </w:rPr>
        <w:t>70</w:t>
      </w:r>
      <w:r>
        <w:rPr>
          <w:noProof/>
        </w:rPr>
        <w:fldChar w:fldCharType="end"/>
      </w:r>
    </w:p>
    <w:p w14:paraId="41918127" w14:textId="37F451A6"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_Toc191137347 \h </w:instrText>
      </w:r>
      <w:r>
        <w:rPr>
          <w:noProof/>
        </w:rPr>
      </w:r>
      <w:r>
        <w:rPr>
          <w:noProof/>
        </w:rPr>
        <w:fldChar w:fldCharType="separate"/>
      </w:r>
      <w:r>
        <w:rPr>
          <w:noProof/>
        </w:rPr>
        <w:t>70</w:t>
      </w:r>
      <w:r>
        <w:rPr>
          <w:noProof/>
        </w:rPr>
        <w:fldChar w:fldCharType="end"/>
      </w:r>
    </w:p>
    <w:p w14:paraId="06147F20" w14:textId="6AF1DB0D"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_Toc191137348 \h </w:instrText>
      </w:r>
      <w:r>
        <w:rPr>
          <w:noProof/>
        </w:rPr>
      </w:r>
      <w:r>
        <w:rPr>
          <w:noProof/>
        </w:rPr>
        <w:fldChar w:fldCharType="separate"/>
      </w:r>
      <w:r>
        <w:rPr>
          <w:noProof/>
        </w:rPr>
        <w:t>71</w:t>
      </w:r>
      <w:r>
        <w:rPr>
          <w:noProof/>
        </w:rPr>
        <w:fldChar w:fldCharType="end"/>
      </w:r>
    </w:p>
    <w:p w14:paraId="5B5DACD0" w14:textId="2221E989"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_Toc191137349 \h </w:instrText>
      </w:r>
      <w:r>
        <w:rPr>
          <w:noProof/>
        </w:rPr>
      </w:r>
      <w:r>
        <w:rPr>
          <w:noProof/>
        </w:rPr>
        <w:fldChar w:fldCharType="separate"/>
      </w:r>
      <w:r>
        <w:rPr>
          <w:noProof/>
        </w:rPr>
        <w:t>71</w:t>
      </w:r>
      <w:r>
        <w:rPr>
          <w:noProof/>
        </w:rPr>
        <w:fldChar w:fldCharType="end"/>
      </w:r>
    </w:p>
    <w:p w14:paraId="33BB9EA0" w14:textId="166EAF34"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_Toc191137350 \h </w:instrText>
      </w:r>
      <w:r>
        <w:rPr>
          <w:noProof/>
        </w:rPr>
      </w:r>
      <w:r>
        <w:rPr>
          <w:noProof/>
        </w:rPr>
        <w:fldChar w:fldCharType="separate"/>
      </w:r>
      <w:r>
        <w:rPr>
          <w:noProof/>
        </w:rPr>
        <w:t>72</w:t>
      </w:r>
      <w:r>
        <w:rPr>
          <w:noProof/>
        </w:rPr>
        <w:fldChar w:fldCharType="end"/>
      </w:r>
    </w:p>
    <w:p w14:paraId="3FC12BA7" w14:textId="6EA61DD8"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fldLock="1"/>
      </w:r>
      <w:r>
        <w:rPr>
          <w:noProof/>
        </w:rPr>
        <w:instrText xml:space="preserve"> PAGEREF _Toc191137351 \h </w:instrText>
      </w:r>
      <w:r>
        <w:rPr>
          <w:noProof/>
        </w:rPr>
      </w:r>
      <w:r>
        <w:rPr>
          <w:noProof/>
        </w:rPr>
        <w:fldChar w:fldCharType="separate"/>
      </w:r>
      <w:r>
        <w:rPr>
          <w:noProof/>
        </w:rPr>
        <w:t>72</w:t>
      </w:r>
      <w:r>
        <w:rPr>
          <w:noProof/>
        </w:rPr>
        <w:fldChar w:fldCharType="end"/>
      </w:r>
    </w:p>
    <w:p w14:paraId="70B4831A" w14:textId="7AE1A2AC"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fldLock="1"/>
      </w:r>
      <w:r>
        <w:rPr>
          <w:noProof/>
        </w:rPr>
        <w:instrText xml:space="preserve"> PAGEREF _Toc191137352 \h </w:instrText>
      </w:r>
      <w:r>
        <w:rPr>
          <w:noProof/>
        </w:rPr>
      </w:r>
      <w:r>
        <w:rPr>
          <w:noProof/>
        </w:rPr>
        <w:fldChar w:fldCharType="separate"/>
      </w:r>
      <w:r>
        <w:rPr>
          <w:noProof/>
        </w:rPr>
        <w:t>72</w:t>
      </w:r>
      <w:r>
        <w:rPr>
          <w:noProof/>
        </w:rPr>
        <w:fldChar w:fldCharType="end"/>
      </w:r>
    </w:p>
    <w:p w14:paraId="581669B1" w14:textId="32626CA8"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_Toc191137353 \h </w:instrText>
      </w:r>
      <w:r>
        <w:rPr>
          <w:noProof/>
        </w:rPr>
      </w:r>
      <w:r>
        <w:rPr>
          <w:noProof/>
        </w:rPr>
        <w:fldChar w:fldCharType="separate"/>
      </w:r>
      <w:r>
        <w:rPr>
          <w:noProof/>
        </w:rPr>
        <w:t>73</w:t>
      </w:r>
      <w:r>
        <w:rPr>
          <w:noProof/>
        </w:rPr>
        <w:fldChar w:fldCharType="end"/>
      </w:r>
    </w:p>
    <w:p w14:paraId="6EE17ED8" w14:textId="3EC9C13F"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_Toc191137354 \h </w:instrText>
      </w:r>
      <w:r>
        <w:rPr>
          <w:noProof/>
        </w:rPr>
      </w:r>
      <w:r>
        <w:rPr>
          <w:noProof/>
        </w:rPr>
        <w:fldChar w:fldCharType="separate"/>
      </w:r>
      <w:r>
        <w:rPr>
          <w:noProof/>
        </w:rPr>
        <w:t>73</w:t>
      </w:r>
      <w:r>
        <w:rPr>
          <w:noProof/>
        </w:rPr>
        <w:fldChar w:fldCharType="end"/>
      </w:r>
    </w:p>
    <w:p w14:paraId="5BCC129D" w14:textId="541F8446"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_Toc191137355 \h </w:instrText>
      </w:r>
      <w:r>
        <w:rPr>
          <w:noProof/>
        </w:rPr>
      </w:r>
      <w:r>
        <w:rPr>
          <w:noProof/>
        </w:rPr>
        <w:fldChar w:fldCharType="separate"/>
      </w:r>
      <w:r>
        <w:rPr>
          <w:noProof/>
        </w:rPr>
        <w:t>73</w:t>
      </w:r>
      <w:r>
        <w:rPr>
          <w:noProof/>
        </w:rPr>
        <w:fldChar w:fldCharType="end"/>
      </w:r>
    </w:p>
    <w:p w14:paraId="3EF2EB79" w14:textId="67F566F7"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_Toc191137356 \h </w:instrText>
      </w:r>
      <w:r>
        <w:rPr>
          <w:noProof/>
        </w:rPr>
      </w:r>
      <w:r>
        <w:rPr>
          <w:noProof/>
        </w:rPr>
        <w:fldChar w:fldCharType="separate"/>
      </w:r>
      <w:r>
        <w:rPr>
          <w:noProof/>
        </w:rPr>
        <w:t>74</w:t>
      </w:r>
      <w:r>
        <w:rPr>
          <w:noProof/>
        </w:rPr>
        <w:fldChar w:fldCharType="end"/>
      </w:r>
    </w:p>
    <w:p w14:paraId="08406404" w14:textId="2AF4EE38"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_Toc191137357 \h </w:instrText>
      </w:r>
      <w:r>
        <w:rPr>
          <w:noProof/>
        </w:rPr>
      </w:r>
      <w:r>
        <w:rPr>
          <w:noProof/>
        </w:rPr>
        <w:fldChar w:fldCharType="separate"/>
      </w:r>
      <w:r>
        <w:rPr>
          <w:noProof/>
        </w:rPr>
        <w:t>74</w:t>
      </w:r>
      <w:r>
        <w:rPr>
          <w:noProof/>
        </w:rPr>
        <w:fldChar w:fldCharType="end"/>
      </w:r>
    </w:p>
    <w:p w14:paraId="2949A5E0" w14:textId="7FD5343A"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_Toc191137358 \h </w:instrText>
      </w:r>
      <w:r>
        <w:rPr>
          <w:noProof/>
        </w:rPr>
      </w:r>
      <w:r>
        <w:rPr>
          <w:noProof/>
        </w:rPr>
        <w:fldChar w:fldCharType="separate"/>
      </w:r>
      <w:r>
        <w:rPr>
          <w:noProof/>
        </w:rPr>
        <w:t>74</w:t>
      </w:r>
      <w:r>
        <w:rPr>
          <w:noProof/>
        </w:rPr>
        <w:fldChar w:fldCharType="end"/>
      </w:r>
    </w:p>
    <w:p w14:paraId="096D539A" w14:textId="58969ADC"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_Toc191137359 \h </w:instrText>
      </w:r>
      <w:r>
        <w:rPr>
          <w:noProof/>
        </w:rPr>
      </w:r>
      <w:r>
        <w:rPr>
          <w:noProof/>
        </w:rPr>
        <w:fldChar w:fldCharType="separate"/>
      </w:r>
      <w:r>
        <w:rPr>
          <w:noProof/>
        </w:rPr>
        <w:t>74</w:t>
      </w:r>
      <w:r>
        <w:rPr>
          <w:noProof/>
        </w:rPr>
        <w:fldChar w:fldCharType="end"/>
      </w:r>
    </w:p>
    <w:p w14:paraId="422CEA86" w14:textId="12E1D877"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_Toc191137360 \h </w:instrText>
      </w:r>
      <w:r>
        <w:rPr>
          <w:noProof/>
        </w:rPr>
      </w:r>
      <w:r>
        <w:rPr>
          <w:noProof/>
        </w:rPr>
        <w:fldChar w:fldCharType="separate"/>
      </w:r>
      <w:r>
        <w:rPr>
          <w:noProof/>
        </w:rPr>
        <w:t>75</w:t>
      </w:r>
      <w:r>
        <w:rPr>
          <w:noProof/>
        </w:rPr>
        <w:fldChar w:fldCharType="end"/>
      </w:r>
    </w:p>
    <w:p w14:paraId="502DFDA1" w14:textId="4573D356"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_Toc191137361 \h </w:instrText>
      </w:r>
      <w:r>
        <w:rPr>
          <w:noProof/>
        </w:rPr>
      </w:r>
      <w:r>
        <w:rPr>
          <w:noProof/>
        </w:rPr>
        <w:fldChar w:fldCharType="separate"/>
      </w:r>
      <w:r>
        <w:rPr>
          <w:noProof/>
        </w:rPr>
        <w:t>75</w:t>
      </w:r>
      <w:r>
        <w:rPr>
          <w:noProof/>
        </w:rPr>
        <w:fldChar w:fldCharType="end"/>
      </w:r>
    </w:p>
    <w:p w14:paraId="0F67F95C" w14:textId="330890E9"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_Toc191137362 \h </w:instrText>
      </w:r>
      <w:r>
        <w:rPr>
          <w:noProof/>
        </w:rPr>
      </w:r>
      <w:r>
        <w:rPr>
          <w:noProof/>
        </w:rPr>
        <w:fldChar w:fldCharType="separate"/>
      </w:r>
      <w:r>
        <w:rPr>
          <w:noProof/>
        </w:rPr>
        <w:t>75</w:t>
      </w:r>
      <w:r>
        <w:rPr>
          <w:noProof/>
        </w:rPr>
        <w:fldChar w:fldCharType="end"/>
      </w:r>
    </w:p>
    <w:p w14:paraId="22D5F92B" w14:textId="4D11B9EA"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_Toc191137363 \h </w:instrText>
      </w:r>
      <w:r>
        <w:rPr>
          <w:noProof/>
        </w:rPr>
      </w:r>
      <w:r>
        <w:rPr>
          <w:noProof/>
        </w:rPr>
        <w:fldChar w:fldCharType="separate"/>
      </w:r>
      <w:r>
        <w:rPr>
          <w:noProof/>
        </w:rPr>
        <w:t>76</w:t>
      </w:r>
      <w:r>
        <w:rPr>
          <w:noProof/>
        </w:rPr>
        <w:fldChar w:fldCharType="end"/>
      </w:r>
    </w:p>
    <w:p w14:paraId="05C4A9B0" w14:textId="7E16F0A4"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_Toc191137364 \h </w:instrText>
      </w:r>
      <w:r>
        <w:rPr>
          <w:noProof/>
        </w:rPr>
      </w:r>
      <w:r>
        <w:rPr>
          <w:noProof/>
        </w:rPr>
        <w:fldChar w:fldCharType="separate"/>
      </w:r>
      <w:r>
        <w:rPr>
          <w:noProof/>
        </w:rPr>
        <w:t>76</w:t>
      </w:r>
      <w:r>
        <w:rPr>
          <w:noProof/>
        </w:rPr>
        <w:fldChar w:fldCharType="end"/>
      </w:r>
    </w:p>
    <w:p w14:paraId="64AE67DA" w14:textId="375992AC"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_Toc191137365 \h </w:instrText>
      </w:r>
      <w:r>
        <w:rPr>
          <w:noProof/>
        </w:rPr>
      </w:r>
      <w:r>
        <w:rPr>
          <w:noProof/>
        </w:rPr>
        <w:fldChar w:fldCharType="separate"/>
      </w:r>
      <w:r>
        <w:rPr>
          <w:noProof/>
        </w:rPr>
        <w:t>76</w:t>
      </w:r>
      <w:r>
        <w:rPr>
          <w:noProof/>
        </w:rPr>
        <w:fldChar w:fldCharType="end"/>
      </w:r>
    </w:p>
    <w:p w14:paraId="11D308C4" w14:textId="4FA5E789"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_Toc191137366 \h </w:instrText>
      </w:r>
      <w:r>
        <w:rPr>
          <w:noProof/>
        </w:rPr>
      </w:r>
      <w:r>
        <w:rPr>
          <w:noProof/>
        </w:rPr>
        <w:fldChar w:fldCharType="separate"/>
      </w:r>
      <w:r>
        <w:rPr>
          <w:noProof/>
        </w:rPr>
        <w:t>76</w:t>
      </w:r>
      <w:r>
        <w:rPr>
          <w:noProof/>
        </w:rPr>
        <w:fldChar w:fldCharType="end"/>
      </w:r>
    </w:p>
    <w:p w14:paraId="6803F043" w14:textId="569B093C"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_Toc191137367 \h </w:instrText>
      </w:r>
      <w:r>
        <w:rPr>
          <w:noProof/>
        </w:rPr>
      </w:r>
      <w:r>
        <w:rPr>
          <w:noProof/>
        </w:rPr>
        <w:fldChar w:fldCharType="separate"/>
      </w:r>
      <w:r>
        <w:rPr>
          <w:noProof/>
        </w:rPr>
        <w:t>77</w:t>
      </w:r>
      <w:r>
        <w:rPr>
          <w:noProof/>
        </w:rPr>
        <w:fldChar w:fldCharType="end"/>
      </w:r>
    </w:p>
    <w:p w14:paraId="7A2528DB" w14:textId="5F3C1430"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_Toc191137368 \h </w:instrText>
      </w:r>
      <w:r>
        <w:rPr>
          <w:noProof/>
        </w:rPr>
      </w:r>
      <w:r>
        <w:rPr>
          <w:noProof/>
        </w:rPr>
        <w:fldChar w:fldCharType="separate"/>
      </w:r>
      <w:r>
        <w:rPr>
          <w:noProof/>
        </w:rPr>
        <w:t>77</w:t>
      </w:r>
      <w:r>
        <w:rPr>
          <w:noProof/>
        </w:rPr>
        <w:fldChar w:fldCharType="end"/>
      </w:r>
    </w:p>
    <w:p w14:paraId="7E9D56AF" w14:textId="621CD736"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_Toc191137369 \h </w:instrText>
      </w:r>
      <w:r>
        <w:rPr>
          <w:noProof/>
        </w:rPr>
      </w:r>
      <w:r>
        <w:rPr>
          <w:noProof/>
        </w:rPr>
        <w:fldChar w:fldCharType="separate"/>
      </w:r>
      <w:r>
        <w:rPr>
          <w:noProof/>
        </w:rPr>
        <w:t>79</w:t>
      </w:r>
      <w:r>
        <w:rPr>
          <w:noProof/>
        </w:rPr>
        <w:fldChar w:fldCharType="end"/>
      </w:r>
    </w:p>
    <w:p w14:paraId="751384F6" w14:textId="6711ED8E"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_Toc191137370 \h </w:instrText>
      </w:r>
      <w:r>
        <w:rPr>
          <w:noProof/>
        </w:rPr>
      </w:r>
      <w:r>
        <w:rPr>
          <w:noProof/>
        </w:rPr>
        <w:fldChar w:fldCharType="separate"/>
      </w:r>
      <w:r>
        <w:rPr>
          <w:noProof/>
        </w:rPr>
        <w:t>79</w:t>
      </w:r>
      <w:r>
        <w:rPr>
          <w:noProof/>
        </w:rPr>
        <w:fldChar w:fldCharType="end"/>
      </w:r>
    </w:p>
    <w:p w14:paraId="08E0C848" w14:textId="3537177A"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_Toc191137371 \h </w:instrText>
      </w:r>
      <w:r>
        <w:rPr>
          <w:noProof/>
        </w:rPr>
      </w:r>
      <w:r>
        <w:rPr>
          <w:noProof/>
        </w:rPr>
        <w:fldChar w:fldCharType="separate"/>
      </w:r>
      <w:r>
        <w:rPr>
          <w:noProof/>
        </w:rPr>
        <w:t>79</w:t>
      </w:r>
      <w:r>
        <w:rPr>
          <w:noProof/>
        </w:rPr>
        <w:fldChar w:fldCharType="end"/>
      </w:r>
    </w:p>
    <w:p w14:paraId="32702FD3" w14:textId="59102C15"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_Toc191137372 \h </w:instrText>
      </w:r>
      <w:r>
        <w:rPr>
          <w:noProof/>
        </w:rPr>
      </w:r>
      <w:r>
        <w:rPr>
          <w:noProof/>
        </w:rPr>
        <w:fldChar w:fldCharType="separate"/>
      </w:r>
      <w:r>
        <w:rPr>
          <w:noProof/>
        </w:rPr>
        <w:t>79</w:t>
      </w:r>
      <w:r>
        <w:rPr>
          <w:noProof/>
        </w:rPr>
        <w:fldChar w:fldCharType="end"/>
      </w:r>
    </w:p>
    <w:p w14:paraId="14E777F0" w14:textId="76910237"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_Toc191137373 \h </w:instrText>
      </w:r>
      <w:r>
        <w:rPr>
          <w:noProof/>
        </w:rPr>
      </w:r>
      <w:r>
        <w:rPr>
          <w:noProof/>
        </w:rPr>
        <w:fldChar w:fldCharType="separate"/>
      </w:r>
      <w:r>
        <w:rPr>
          <w:noProof/>
        </w:rPr>
        <w:t>79</w:t>
      </w:r>
      <w:r>
        <w:rPr>
          <w:noProof/>
        </w:rPr>
        <w:fldChar w:fldCharType="end"/>
      </w:r>
    </w:p>
    <w:p w14:paraId="0EF0F434" w14:textId="49ACDC23"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_Toc191137374 \h </w:instrText>
      </w:r>
      <w:r>
        <w:rPr>
          <w:noProof/>
        </w:rPr>
      </w:r>
      <w:r>
        <w:rPr>
          <w:noProof/>
        </w:rPr>
        <w:fldChar w:fldCharType="separate"/>
      </w:r>
      <w:r>
        <w:rPr>
          <w:noProof/>
        </w:rPr>
        <w:t>79</w:t>
      </w:r>
      <w:r>
        <w:rPr>
          <w:noProof/>
        </w:rPr>
        <w:fldChar w:fldCharType="end"/>
      </w:r>
    </w:p>
    <w:p w14:paraId="4CD52357" w14:textId="4001CED5"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_Toc191137375 \h </w:instrText>
      </w:r>
      <w:r>
        <w:rPr>
          <w:noProof/>
        </w:rPr>
      </w:r>
      <w:r>
        <w:rPr>
          <w:noProof/>
        </w:rPr>
        <w:fldChar w:fldCharType="separate"/>
      </w:r>
      <w:r>
        <w:rPr>
          <w:noProof/>
        </w:rPr>
        <w:t>80</w:t>
      </w:r>
      <w:r>
        <w:rPr>
          <w:noProof/>
        </w:rPr>
        <w:fldChar w:fldCharType="end"/>
      </w:r>
    </w:p>
    <w:p w14:paraId="27B9A024" w14:textId="28C0A922"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_Toc191137376 \h </w:instrText>
      </w:r>
      <w:r>
        <w:rPr>
          <w:noProof/>
        </w:rPr>
      </w:r>
      <w:r>
        <w:rPr>
          <w:noProof/>
        </w:rPr>
        <w:fldChar w:fldCharType="separate"/>
      </w:r>
      <w:r>
        <w:rPr>
          <w:noProof/>
        </w:rPr>
        <w:t>80</w:t>
      </w:r>
      <w:r>
        <w:rPr>
          <w:noProof/>
        </w:rPr>
        <w:fldChar w:fldCharType="end"/>
      </w:r>
    </w:p>
    <w:p w14:paraId="17414F43" w14:textId="2B2B1CC8"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_Toc191137377 \h </w:instrText>
      </w:r>
      <w:r>
        <w:rPr>
          <w:noProof/>
        </w:rPr>
      </w:r>
      <w:r>
        <w:rPr>
          <w:noProof/>
        </w:rPr>
        <w:fldChar w:fldCharType="separate"/>
      </w:r>
      <w:r>
        <w:rPr>
          <w:noProof/>
        </w:rPr>
        <w:t>80</w:t>
      </w:r>
      <w:r>
        <w:rPr>
          <w:noProof/>
        </w:rPr>
        <w:fldChar w:fldCharType="end"/>
      </w:r>
    </w:p>
    <w:p w14:paraId="3F8A6A13" w14:textId="4A696C24"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_Toc191137378 \h </w:instrText>
      </w:r>
      <w:r>
        <w:rPr>
          <w:noProof/>
        </w:rPr>
      </w:r>
      <w:r>
        <w:rPr>
          <w:noProof/>
        </w:rPr>
        <w:fldChar w:fldCharType="separate"/>
      </w:r>
      <w:r>
        <w:rPr>
          <w:noProof/>
        </w:rPr>
        <w:t>81</w:t>
      </w:r>
      <w:r>
        <w:rPr>
          <w:noProof/>
        </w:rPr>
        <w:fldChar w:fldCharType="end"/>
      </w:r>
    </w:p>
    <w:p w14:paraId="3C141F3D" w14:textId="21E9A809"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_Toc191137379 \h </w:instrText>
      </w:r>
      <w:r>
        <w:rPr>
          <w:noProof/>
        </w:rPr>
      </w:r>
      <w:r>
        <w:rPr>
          <w:noProof/>
        </w:rPr>
        <w:fldChar w:fldCharType="separate"/>
      </w:r>
      <w:r>
        <w:rPr>
          <w:noProof/>
        </w:rPr>
        <w:t>81</w:t>
      </w:r>
      <w:r>
        <w:rPr>
          <w:noProof/>
        </w:rPr>
        <w:fldChar w:fldCharType="end"/>
      </w:r>
    </w:p>
    <w:p w14:paraId="6AFF33CF" w14:textId="3968FEFB"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_Toc191137380 \h </w:instrText>
      </w:r>
      <w:r>
        <w:rPr>
          <w:noProof/>
        </w:rPr>
      </w:r>
      <w:r>
        <w:rPr>
          <w:noProof/>
        </w:rPr>
        <w:fldChar w:fldCharType="separate"/>
      </w:r>
      <w:r>
        <w:rPr>
          <w:noProof/>
        </w:rPr>
        <w:t>81</w:t>
      </w:r>
      <w:r>
        <w:rPr>
          <w:noProof/>
        </w:rPr>
        <w:fldChar w:fldCharType="end"/>
      </w:r>
    </w:p>
    <w:p w14:paraId="5B73856F" w14:textId="33E65974"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_Toc191137381 \h </w:instrText>
      </w:r>
      <w:r>
        <w:rPr>
          <w:noProof/>
        </w:rPr>
      </w:r>
      <w:r>
        <w:rPr>
          <w:noProof/>
        </w:rPr>
        <w:fldChar w:fldCharType="separate"/>
      </w:r>
      <w:r>
        <w:rPr>
          <w:noProof/>
        </w:rPr>
        <w:t>81</w:t>
      </w:r>
      <w:r>
        <w:rPr>
          <w:noProof/>
        </w:rPr>
        <w:fldChar w:fldCharType="end"/>
      </w:r>
    </w:p>
    <w:p w14:paraId="79D2C944" w14:textId="20021F94"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_Toc191137382 \h </w:instrText>
      </w:r>
      <w:r>
        <w:rPr>
          <w:noProof/>
        </w:rPr>
      </w:r>
      <w:r>
        <w:rPr>
          <w:noProof/>
        </w:rPr>
        <w:fldChar w:fldCharType="separate"/>
      </w:r>
      <w:r>
        <w:rPr>
          <w:noProof/>
        </w:rPr>
        <w:t>82</w:t>
      </w:r>
      <w:r>
        <w:rPr>
          <w:noProof/>
        </w:rPr>
        <w:fldChar w:fldCharType="end"/>
      </w:r>
    </w:p>
    <w:p w14:paraId="26801CA8" w14:textId="64FCF3B7"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_Toc191137383 \h </w:instrText>
      </w:r>
      <w:r>
        <w:rPr>
          <w:noProof/>
        </w:rPr>
      </w:r>
      <w:r>
        <w:rPr>
          <w:noProof/>
        </w:rPr>
        <w:fldChar w:fldCharType="separate"/>
      </w:r>
      <w:r>
        <w:rPr>
          <w:noProof/>
        </w:rPr>
        <w:t>82</w:t>
      </w:r>
      <w:r>
        <w:rPr>
          <w:noProof/>
        </w:rPr>
        <w:fldChar w:fldCharType="end"/>
      </w:r>
    </w:p>
    <w:p w14:paraId="1BD822B0" w14:textId="79F46DE5"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_Toc191137384 \h </w:instrText>
      </w:r>
      <w:r>
        <w:rPr>
          <w:noProof/>
        </w:rPr>
      </w:r>
      <w:r>
        <w:rPr>
          <w:noProof/>
        </w:rPr>
        <w:fldChar w:fldCharType="separate"/>
      </w:r>
      <w:r>
        <w:rPr>
          <w:noProof/>
        </w:rPr>
        <w:t>82</w:t>
      </w:r>
      <w:r>
        <w:rPr>
          <w:noProof/>
        </w:rPr>
        <w:fldChar w:fldCharType="end"/>
      </w:r>
    </w:p>
    <w:p w14:paraId="4DB7829E" w14:textId="3D87D240"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_Toc191137385 \h </w:instrText>
      </w:r>
      <w:r>
        <w:rPr>
          <w:noProof/>
        </w:rPr>
      </w:r>
      <w:r>
        <w:rPr>
          <w:noProof/>
        </w:rPr>
        <w:fldChar w:fldCharType="separate"/>
      </w:r>
      <w:r>
        <w:rPr>
          <w:noProof/>
        </w:rPr>
        <w:t>82</w:t>
      </w:r>
      <w:r>
        <w:rPr>
          <w:noProof/>
        </w:rPr>
        <w:fldChar w:fldCharType="end"/>
      </w:r>
    </w:p>
    <w:p w14:paraId="141AC895" w14:textId="68DD6F46"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_Toc191137386 \h </w:instrText>
      </w:r>
      <w:r>
        <w:rPr>
          <w:noProof/>
        </w:rPr>
      </w:r>
      <w:r>
        <w:rPr>
          <w:noProof/>
        </w:rPr>
        <w:fldChar w:fldCharType="separate"/>
      </w:r>
      <w:r>
        <w:rPr>
          <w:noProof/>
        </w:rPr>
        <w:t>83</w:t>
      </w:r>
      <w:r>
        <w:rPr>
          <w:noProof/>
        </w:rPr>
        <w:fldChar w:fldCharType="end"/>
      </w:r>
    </w:p>
    <w:p w14:paraId="628DC628" w14:textId="3089E4BA"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_Toc191137387 \h </w:instrText>
      </w:r>
      <w:r>
        <w:rPr>
          <w:noProof/>
        </w:rPr>
      </w:r>
      <w:r>
        <w:rPr>
          <w:noProof/>
        </w:rPr>
        <w:fldChar w:fldCharType="separate"/>
      </w:r>
      <w:r>
        <w:rPr>
          <w:noProof/>
        </w:rPr>
        <w:t>84</w:t>
      </w:r>
      <w:r>
        <w:rPr>
          <w:noProof/>
        </w:rPr>
        <w:fldChar w:fldCharType="end"/>
      </w:r>
    </w:p>
    <w:p w14:paraId="73F7D80D" w14:textId="3187C59E"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_Toc191137388 \h </w:instrText>
      </w:r>
      <w:r>
        <w:rPr>
          <w:noProof/>
        </w:rPr>
      </w:r>
      <w:r>
        <w:rPr>
          <w:noProof/>
        </w:rPr>
        <w:fldChar w:fldCharType="separate"/>
      </w:r>
      <w:r>
        <w:rPr>
          <w:noProof/>
        </w:rPr>
        <w:t>84</w:t>
      </w:r>
      <w:r>
        <w:rPr>
          <w:noProof/>
        </w:rPr>
        <w:fldChar w:fldCharType="end"/>
      </w:r>
    </w:p>
    <w:p w14:paraId="06285DAB" w14:textId="6EAF3645"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_Toc191137389 \h </w:instrText>
      </w:r>
      <w:r>
        <w:rPr>
          <w:noProof/>
        </w:rPr>
      </w:r>
      <w:r>
        <w:rPr>
          <w:noProof/>
        </w:rPr>
        <w:fldChar w:fldCharType="separate"/>
      </w:r>
      <w:r>
        <w:rPr>
          <w:noProof/>
        </w:rPr>
        <w:t>84</w:t>
      </w:r>
      <w:r>
        <w:rPr>
          <w:noProof/>
        </w:rPr>
        <w:fldChar w:fldCharType="end"/>
      </w:r>
    </w:p>
    <w:p w14:paraId="559E0ECF" w14:textId="2E62FA3C"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_Toc191137390 \h </w:instrText>
      </w:r>
      <w:r>
        <w:rPr>
          <w:noProof/>
        </w:rPr>
      </w:r>
      <w:r>
        <w:rPr>
          <w:noProof/>
        </w:rPr>
        <w:fldChar w:fldCharType="separate"/>
      </w:r>
      <w:r>
        <w:rPr>
          <w:noProof/>
        </w:rPr>
        <w:t>88</w:t>
      </w:r>
      <w:r>
        <w:rPr>
          <w:noProof/>
        </w:rPr>
        <w:fldChar w:fldCharType="end"/>
      </w:r>
    </w:p>
    <w:p w14:paraId="2BAB030D" w14:textId="23533A29"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_Toc191137391 \h </w:instrText>
      </w:r>
      <w:r>
        <w:rPr>
          <w:noProof/>
        </w:rPr>
      </w:r>
      <w:r>
        <w:rPr>
          <w:noProof/>
        </w:rPr>
        <w:fldChar w:fldCharType="separate"/>
      </w:r>
      <w:r>
        <w:rPr>
          <w:noProof/>
        </w:rPr>
        <w:t>88</w:t>
      </w:r>
      <w:r>
        <w:rPr>
          <w:noProof/>
        </w:rPr>
        <w:fldChar w:fldCharType="end"/>
      </w:r>
    </w:p>
    <w:p w14:paraId="5AA0DA1F" w14:textId="7876A9FA"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_Toc191137392 \h </w:instrText>
      </w:r>
      <w:r>
        <w:rPr>
          <w:noProof/>
        </w:rPr>
      </w:r>
      <w:r>
        <w:rPr>
          <w:noProof/>
        </w:rPr>
        <w:fldChar w:fldCharType="separate"/>
      </w:r>
      <w:r>
        <w:rPr>
          <w:noProof/>
        </w:rPr>
        <w:t>89</w:t>
      </w:r>
      <w:r>
        <w:rPr>
          <w:noProof/>
        </w:rPr>
        <w:fldChar w:fldCharType="end"/>
      </w:r>
    </w:p>
    <w:p w14:paraId="67DCAD47" w14:textId="40EA4A10"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_Toc191137393 \h </w:instrText>
      </w:r>
      <w:r>
        <w:rPr>
          <w:noProof/>
        </w:rPr>
      </w:r>
      <w:r>
        <w:rPr>
          <w:noProof/>
        </w:rPr>
        <w:fldChar w:fldCharType="separate"/>
      </w:r>
      <w:r>
        <w:rPr>
          <w:noProof/>
        </w:rPr>
        <w:t>89</w:t>
      </w:r>
      <w:r>
        <w:rPr>
          <w:noProof/>
        </w:rPr>
        <w:fldChar w:fldCharType="end"/>
      </w:r>
    </w:p>
    <w:p w14:paraId="17F06AB7" w14:textId="2E5D4788"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_Toc191137394 \h </w:instrText>
      </w:r>
      <w:r>
        <w:rPr>
          <w:noProof/>
        </w:rPr>
      </w:r>
      <w:r>
        <w:rPr>
          <w:noProof/>
        </w:rPr>
        <w:fldChar w:fldCharType="separate"/>
      </w:r>
      <w:r>
        <w:rPr>
          <w:noProof/>
        </w:rPr>
        <w:t>89</w:t>
      </w:r>
      <w:r>
        <w:rPr>
          <w:noProof/>
        </w:rPr>
        <w:fldChar w:fldCharType="end"/>
      </w:r>
    </w:p>
    <w:p w14:paraId="7D3AB3DC" w14:textId="0D28D35F"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_Toc191137395 \h </w:instrText>
      </w:r>
      <w:r>
        <w:rPr>
          <w:noProof/>
        </w:rPr>
      </w:r>
      <w:r>
        <w:rPr>
          <w:noProof/>
        </w:rPr>
        <w:fldChar w:fldCharType="separate"/>
      </w:r>
      <w:r>
        <w:rPr>
          <w:noProof/>
        </w:rPr>
        <w:t>89</w:t>
      </w:r>
      <w:r>
        <w:rPr>
          <w:noProof/>
        </w:rPr>
        <w:fldChar w:fldCharType="end"/>
      </w:r>
    </w:p>
    <w:p w14:paraId="501306C4" w14:textId="4A13F9DE"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_Toc191137396 \h </w:instrText>
      </w:r>
      <w:r>
        <w:rPr>
          <w:noProof/>
        </w:rPr>
      </w:r>
      <w:r>
        <w:rPr>
          <w:noProof/>
        </w:rPr>
        <w:fldChar w:fldCharType="separate"/>
      </w:r>
      <w:r>
        <w:rPr>
          <w:noProof/>
        </w:rPr>
        <w:t>89</w:t>
      </w:r>
      <w:r>
        <w:rPr>
          <w:noProof/>
        </w:rPr>
        <w:fldChar w:fldCharType="end"/>
      </w:r>
    </w:p>
    <w:p w14:paraId="04F7732F" w14:textId="0A5B91A5"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_Toc191137397 \h </w:instrText>
      </w:r>
      <w:r>
        <w:rPr>
          <w:noProof/>
        </w:rPr>
      </w:r>
      <w:r>
        <w:rPr>
          <w:noProof/>
        </w:rPr>
        <w:fldChar w:fldCharType="separate"/>
      </w:r>
      <w:r>
        <w:rPr>
          <w:noProof/>
        </w:rPr>
        <w:t>89</w:t>
      </w:r>
      <w:r>
        <w:rPr>
          <w:noProof/>
        </w:rPr>
        <w:fldChar w:fldCharType="end"/>
      </w:r>
    </w:p>
    <w:p w14:paraId="240A8DB8" w14:textId="4B6A69D5"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_Toc191137398 \h </w:instrText>
      </w:r>
      <w:r>
        <w:rPr>
          <w:noProof/>
        </w:rPr>
      </w:r>
      <w:r>
        <w:rPr>
          <w:noProof/>
        </w:rPr>
        <w:fldChar w:fldCharType="separate"/>
      </w:r>
      <w:r>
        <w:rPr>
          <w:noProof/>
        </w:rPr>
        <w:t>89</w:t>
      </w:r>
      <w:r>
        <w:rPr>
          <w:noProof/>
        </w:rPr>
        <w:fldChar w:fldCharType="end"/>
      </w:r>
    </w:p>
    <w:p w14:paraId="43EB95CC" w14:textId="3DC7D8C9"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_Toc191137399 \h </w:instrText>
      </w:r>
      <w:r>
        <w:rPr>
          <w:noProof/>
        </w:rPr>
      </w:r>
      <w:r>
        <w:rPr>
          <w:noProof/>
        </w:rPr>
        <w:fldChar w:fldCharType="separate"/>
      </w:r>
      <w:r>
        <w:rPr>
          <w:noProof/>
        </w:rPr>
        <w:t>89</w:t>
      </w:r>
      <w:r>
        <w:rPr>
          <w:noProof/>
        </w:rPr>
        <w:fldChar w:fldCharType="end"/>
      </w:r>
    </w:p>
    <w:p w14:paraId="3FDE97AA" w14:textId="0F27F63F"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_Toc191137400 \h </w:instrText>
      </w:r>
      <w:r>
        <w:rPr>
          <w:noProof/>
        </w:rPr>
      </w:r>
      <w:r>
        <w:rPr>
          <w:noProof/>
        </w:rPr>
        <w:fldChar w:fldCharType="separate"/>
      </w:r>
      <w:r>
        <w:rPr>
          <w:noProof/>
        </w:rPr>
        <w:t>90</w:t>
      </w:r>
      <w:r>
        <w:rPr>
          <w:noProof/>
        </w:rPr>
        <w:fldChar w:fldCharType="end"/>
      </w:r>
    </w:p>
    <w:p w14:paraId="596D2574" w14:textId="29C1E70C"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_Toc191137401 \h </w:instrText>
      </w:r>
      <w:r>
        <w:rPr>
          <w:noProof/>
        </w:rPr>
      </w:r>
      <w:r>
        <w:rPr>
          <w:noProof/>
        </w:rPr>
        <w:fldChar w:fldCharType="separate"/>
      </w:r>
      <w:r>
        <w:rPr>
          <w:noProof/>
        </w:rPr>
        <w:t>91</w:t>
      </w:r>
      <w:r>
        <w:rPr>
          <w:noProof/>
        </w:rPr>
        <w:fldChar w:fldCharType="end"/>
      </w:r>
    </w:p>
    <w:p w14:paraId="4B42C508" w14:textId="563D8EA2"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_Toc191137402 \h </w:instrText>
      </w:r>
      <w:r>
        <w:rPr>
          <w:noProof/>
        </w:rPr>
      </w:r>
      <w:r>
        <w:rPr>
          <w:noProof/>
        </w:rPr>
        <w:fldChar w:fldCharType="separate"/>
      </w:r>
      <w:r>
        <w:rPr>
          <w:noProof/>
        </w:rPr>
        <w:t>91</w:t>
      </w:r>
      <w:r>
        <w:rPr>
          <w:noProof/>
        </w:rPr>
        <w:fldChar w:fldCharType="end"/>
      </w:r>
    </w:p>
    <w:p w14:paraId="5B8DA157" w14:textId="73513678"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_Toc191137403 \h </w:instrText>
      </w:r>
      <w:r>
        <w:rPr>
          <w:noProof/>
        </w:rPr>
      </w:r>
      <w:r>
        <w:rPr>
          <w:noProof/>
        </w:rPr>
        <w:fldChar w:fldCharType="separate"/>
      </w:r>
      <w:r>
        <w:rPr>
          <w:noProof/>
        </w:rPr>
        <w:t>91</w:t>
      </w:r>
      <w:r>
        <w:rPr>
          <w:noProof/>
        </w:rPr>
        <w:fldChar w:fldCharType="end"/>
      </w:r>
    </w:p>
    <w:p w14:paraId="637373D9" w14:textId="7168871F"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_Toc191137404 \h </w:instrText>
      </w:r>
      <w:r>
        <w:rPr>
          <w:noProof/>
        </w:rPr>
      </w:r>
      <w:r>
        <w:rPr>
          <w:noProof/>
        </w:rPr>
        <w:fldChar w:fldCharType="separate"/>
      </w:r>
      <w:r>
        <w:rPr>
          <w:noProof/>
        </w:rPr>
        <w:t>93</w:t>
      </w:r>
      <w:r>
        <w:rPr>
          <w:noProof/>
        </w:rPr>
        <w:fldChar w:fldCharType="end"/>
      </w:r>
    </w:p>
    <w:p w14:paraId="5F304597" w14:textId="3167C987"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_Toc191137405 \h </w:instrText>
      </w:r>
      <w:r>
        <w:rPr>
          <w:noProof/>
        </w:rPr>
      </w:r>
      <w:r>
        <w:rPr>
          <w:noProof/>
        </w:rPr>
        <w:fldChar w:fldCharType="separate"/>
      </w:r>
      <w:r>
        <w:rPr>
          <w:noProof/>
        </w:rPr>
        <w:t>94</w:t>
      </w:r>
      <w:r>
        <w:rPr>
          <w:noProof/>
        </w:rPr>
        <w:fldChar w:fldCharType="end"/>
      </w:r>
    </w:p>
    <w:p w14:paraId="59EA9210" w14:textId="0693DA25"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_Toc191137406 \h </w:instrText>
      </w:r>
      <w:r>
        <w:rPr>
          <w:noProof/>
        </w:rPr>
      </w:r>
      <w:r>
        <w:rPr>
          <w:noProof/>
        </w:rPr>
        <w:fldChar w:fldCharType="separate"/>
      </w:r>
      <w:r>
        <w:rPr>
          <w:noProof/>
        </w:rPr>
        <w:t>94</w:t>
      </w:r>
      <w:r>
        <w:rPr>
          <w:noProof/>
        </w:rPr>
        <w:fldChar w:fldCharType="end"/>
      </w:r>
    </w:p>
    <w:p w14:paraId="16F25259" w14:textId="3F604A84"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_Toc191137407 \h </w:instrText>
      </w:r>
      <w:r>
        <w:rPr>
          <w:noProof/>
        </w:rPr>
      </w:r>
      <w:r>
        <w:rPr>
          <w:noProof/>
        </w:rPr>
        <w:fldChar w:fldCharType="separate"/>
      </w:r>
      <w:r>
        <w:rPr>
          <w:noProof/>
        </w:rPr>
        <w:t>94</w:t>
      </w:r>
      <w:r>
        <w:rPr>
          <w:noProof/>
        </w:rPr>
        <w:fldChar w:fldCharType="end"/>
      </w:r>
    </w:p>
    <w:p w14:paraId="694DCE56" w14:textId="3C869F5A"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_Toc191137408 \h </w:instrText>
      </w:r>
      <w:r>
        <w:rPr>
          <w:noProof/>
        </w:rPr>
      </w:r>
      <w:r>
        <w:rPr>
          <w:noProof/>
        </w:rPr>
        <w:fldChar w:fldCharType="separate"/>
      </w:r>
      <w:r>
        <w:rPr>
          <w:noProof/>
        </w:rPr>
        <w:t>95</w:t>
      </w:r>
      <w:r>
        <w:rPr>
          <w:noProof/>
        </w:rPr>
        <w:fldChar w:fldCharType="end"/>
      </w:r>
    </w:p>
    <w:p w14:paraId="68F1A74F" w14:textId="61C8B64C"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_Toc191137409 \h </w:instrText>
      </w:r>
      <w:r>
        <w:rPr>
          <w:noProof/>
        </w:rPr>
      </w:r>
      <w:r>
        <w:rPr>
          <w:noProof/>
        </w:rPr>
        <w:fldChar w:fldCharType="separate"/>
      </w:r>
      <w:r>
        <w:rPr>
          <w:noProof/>
        </w:rPr>
        <w:t>96</w:t>
      </w:r>
      <w:r>
        <w:rPr>
          <w:noProof/>
        </w:rPr>
        <w:fldChar w:fldCharType="end"/>
      </w:r>
    </w:p>
    <w:p w14:paraId="19AC7B63" w14:textId="7CF3C393"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_Toc191137410 \h </w:instrText>
      </w:r>
      <w:r>
        <w:rPr>
          <w:noProof/>
        </w:rPr>
      </w:r>
      <w:r>
        <w:rPr>
          <w:noProof/>
        </w:rPr>
        <w:fldChar w:fldCharType="separate"/>
      </w:r>
      <w:r>
        <w:rPr>
          <w:noProof/>
        </w:rPr>
        <w:t>97</w:t>
      </w:r>
      <w:r>
        <w:rPr>
          <w:noProof/>
        </w:rPr>
        <w:fldChar w:fldCharType="end"/>
      </w:r>
    </w:p>
    <w:p w14:paraId="090637D8" w14:textId="58D6892B"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_Toc191137411 \h </w:instrText>
      </w:r>
      <w:r>
        <w:rPr>
          <w:noProof/>
        </w:rPr>
      </w:r>
      <w:r>
        <w:rPr>
          <w:noProof/>
        </w:rPr>
        <w:fldChar w:fldCharType="separate"/>
      </w:r>
      <w:r>
        <w:rPr>
          <w:noProof/>
        </w:rPr>
        <w:t>97</w:t>
      </w:r>
      <w:r>
        <w:rPr>
          <w:noProof/>
        </w:rPr>
        <w:fldChar w:fldCharType="end"/>
      </w:r>
    </w:p>
    <w:p w14:paraId="4E9919C2" w14:textId="594DA7CE"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_Toc191137412 \h </w:instrText>
      </w:r>
      <w:r>
        <w:rPr>
          <w:noProof/>
        </w:rPr>
      </w:r>
      <w:r>
        <w:rPr>
          <w:noProof/>
        </w:rPr>
        <w:fldChar w:fldCharType="separate"/>
      </w:r>
      <w:r>
        <w:rPr>
          <w:noProof/>
        </w:rPr>
        <w:t>97</w:t>
      </w:r>
      <w:r>
        <w:rPr>
          <w:noProof/>
        </w:rPr>
        <w:fldChar w:fldCharType="end"/>
      </w:r>
    </w:p>
    <w:p w14:paraId="627DFB78" w14:textId="20AFBD11"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_Toc191137413 \h </w:instrText>
      </w:r>
      <w:r>
        <w:rPr>
          <w:noProof/>
        </w:rPr>
      </w:r>
      <w:r>
        <w:rPr>
          <w:noProof/>
        </w:rPr>
        <w:fldChar w:fldCharType="separate"/>
      </w:r>
      <w:r>
        <w:rPr>
          <w:noProof/>
        </w:rPr>
        <w:t>97</w:t>
      </w:r>
      <w:r>
        <w:rPr>
          <w:noProof/>
        </w:rPr>
        <w:fldChar w:fldCharType="end"/>
      </w:r>
    </w:p>
    <w:p w14:paraId="16251C30" w14:textId="67C0AC0E"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_Toc191137414 \h </w:instrText>
      </w:r>
      <w:r>
        <w:rPr>
          <w:noProof/>
        </w:rPr>
      </w:r>
      <w:r>
        <w:rPr>
          <w:noProof/>
        </w:rPr>
        <w:fldChar w:fldCharType="separate"/>
      </w:r>
      <w:r>
        <w:rPr>
          <w:noProof/>
        </w:rPr>
        <w:t>98</w:t>
      </w:r>
      <w:r>
        <w:rPr>
          <w:noProof/>
        </w:rPr>
        <w:fldChar w:fldCharType="end"/>
      </w:r>
    </w:p>
    <w:p w14:paraId="28B71F00" w14:textId="12E7297A"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_Toc191137415 \h </w:instrText>
      </w:r>
      <w:r>
        <w:rPr>
          <w:noProof/>
        </w:rPr>
      </w:r>
      <w:r>
        <w:rPr>
          <w:noProof/>
        </w:rPr>
        <w:fldChar w:fldCharType="separate"/>
      </w:r>
      <w:r>
        <w:rPr>
          <w:noProof/>
        </w:rPr>
        <w:t>98</w:t>
      </w:r>
      <w:r>
        <w:rPr>
          <w:noProof/>
        </w:rPr>
        <w:fldChar w:fldCharType="end"/>
      </w:r>
    </w:p>
    <w:p w14:paraId="142D1A5F" w14:textId="77FD2581"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fldLock="1"/>
      </w:r>
      <w:r>
        <w:rPr>
          <w:noProof/>
        </w:rPr>
        <w:instrText xml:space="preserve"> PAGEREF _Toc191137416 \h </w:instrText>
      </w:r>
      <w:r>
        <w:rPr>
          <w:noProof/>
        </w:rPr>
      </w:r>
      <w:r>
        <w:rPr>
          <w:noProof/>
        </w:rPr>
        <w:fldChar w:fldCharType="separate"/>
      </w:r>
      <w:r>
        <w:rPr>
          <w:noProof/>
        </w:rPr>
        <w:t>98</w:t>
      </w:r>
      <w:r>
        <w:rPr>
          <w:noProof/>
        </w:rPr>
        <w:fldChar w:fldCharType="end"/>
      </w:r>
    </w:p>
    <w:p w14:paraId="21595A0C" w14:textId="58343E4D"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_Toc191137417 \h </w:instrText>
      </w:r>
      <w:r>
        <w:rPr>
          <w:noProof/>
        </w:rPr>
      </w:r>
      <w:r>
        <w:rPr>
          <w:noProof/>
        </w:rPr>
        <w:fldChar w:fldCharType="separate"/>
      </w:r>
      <w:r>
        <w:rPr>
          <w:noProof/>
        </w:rPr>
        <w:t>99</w:t>
      </w:r>
      <w:r>
        <w:rPr>
          <w:noProof/>
        </w:rPr>
        <w:fldChar w:fldCharType="end"/>
      </w:r>
    </w:p>
    <w:p w14:paraId="7BE0464A" w14:textId="233BF244"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_Toc191137418 \h </w:instrText>
      </w:r>
      <w:r>
        <w:rPr>
          <w:noProof/>
        </w:rPr>
      </w:r>
      <w:r>
        <w:rPr>
          <w:noProof/>
        </w:rPr>
        <w:fldChar w:fldCharType="separate"/>
      </w:r>
      <w:r>
        <w:rPr>
          <w:noProof/>
        </w:rPr>
        <w:t>99</w:t>
      </w:r>
      <w:r>
        <w:rPr>
          <w:noProof/>
        </w:rPr>
        <w:fldChar w:fldCharType="end"/>
      </w:r>
    </w:p>
    <w:p w14:paraId="65F56D1B" w14:textId="774C3542"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_Toc191137419 \h </w:instrText>
      </w:r>
      <w:r>
        <w:rPr>
          <w:noProof/>
        </w:rPr>
      </w:r>
      <w:r>
        <w:rPr>
          <w:noProof/>
        </w:rPr>
        <w:fldChar w:fldCharType="separate"/>
      </w:r>
      <w:r>
        <w:rPr>
          <w:noProof/>
        </w:rPr>
        <w:t>99</w:t>
      </w:r>
      <w:r>
        <w:rPr>
          <w:noProof/>
        </w:rPr>
        <w:fldChar w:fldCharType="end"/>
      </w:r>
    </w:p>
    <w:p w14:paraId="13679820" w14:textId="116DC023"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fldLock="1"/>
      </w:r>
      <w:r>
        <w:rPr>
          <w:noProof/>
        </w:rPr>
        <w:instrText xml:space="preserve"> PAGEREF _Toc191137420 \h </w:instrText>
      </w:r>
      <w:r>
        <w:rPr>
          <w:noProof/>
        </w:rPr>
      </w:r>
      <w:r>
        <w:rPr>
          <w:noProof/>
        </w:rPr>
        <w:fldChar w:fldCharType="separate"/>
      </w:r>
      <w:r>
        <w:rPr>
          <w:noProof/>
        </w:rPr>
        <w:t>100</w:t>
      </w:r>
      <w:r>
        <w:rPr>
          <w:noProof/>
        </w:rPr>
        <w:fldChar w:fldCharType="end"/>
      </w:r>
    </w:p>
    <w:p w14:paraId="0843CC02" w14:textId="5ED6FABA"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_Toc191137421 \h </w:instrText>
      </w:r>
      <w:r>
        <w:rPr>
          <w:noProof/>
        </w:rPr>
      </w:r>
      <w:r>
        <w:rPr>
          <w:noProof/>
        </w:rPr>
        <w:fldChar w:fldCharType="separate"/>
      </w:r>
      <w:r>
        <w:rPr>
          <w:noProof/>
        </w:rPr>
        <w:t>100</w:t>
      </w:r>
      <w:r>
        <w:rPr>
          <w:noProof/>
        </w:rPr>
        <w:fldChar w:fldCharType="end"/>
      </w:r>
    </w:p>
    <w:p w14:paraId="2BF62E09" w14:textId="5F235C3C"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_Toc191137422 \h </w:instrText>
      </w:r>
      <w:r>
        <w:rPr>
          <w:noProof/>
        </w:rPr>
      </w:r>
      <w:r>
        <w:rPr>
          <w:noProof/>
        </w:rPr>
        <w:fldChar w:fldCharType="separate"/>
      </w:r>
      <w:r>
        <w:rPr>
          <w:noProof/>
        </w:rPr>
        <w:t>100</w:t>
      </w:r>
      <w:r>
        <w:rPr>
          <w:noProof/>
        </w:rPr>
        <w:fldChar w:fldCharType="end"/>
      </w:r>
    </w:p>
    <w:p w14:paraId="1E50E9C9" w14:textId="38FB61C6"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_Toc191137423 \h </w:instrText>
      </w:r>
      <w:r>
        <w:rPr>
          <w:noProof/>
        </w:rPr>
      </w:r>
      <w:r>
        <w:rPr>
          <w:noProof/>
        </w:rPr>
        <w:fldChar w:fldCharType="separate"/>
      </w:r>
      <w:r>
        <w:rPr>
          <w:noProof/>
        </w:rPr>
        <w:t>100</w:t>
      </w:r>
      <w:r>
        <w:rPr>
          <w:noProof/>
        </w:rPr>
        <w:fldChar w:fldCharType="end"/>
      </w:r>
    </w:p>
    <w:p w14:paraId="212587AF" w14:textId="05F4841F"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_Toc191137424 \h </w:instrText>
      </w:r>
      <w:r>
        <w:rPr>
          <w:noProof/>
        </w:rPr>
      </w:r>
      <w:r>
        <w:rPr>
          <w:noProof/>
        </w:rPr>
        <w:fldChar w:fldCharType="separate"/>
      </w:r>
      <w:r>
        <w:rPr>
          <w:noProof/>
        </w:rPr>
        <w:t>101</w:t>
      </w:r>
      <w:r>
        <w:rPr>
          <w:noProof/>
        </w:rPr>
        <w:fldChar w:fldCharType="end"/>
      </w:r>
    </w:p>
    <w:p w14:paraId="37D2F8E0" w14:textId="2639DAED"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_Toc191137425 \h </w:instrText>
      </w:r>
      <w:r>
        <w:rPr>
          <w:noProof/>
        </w:rPr>
      </w:r>
      <w:r>
        <w:rPr>
          <w:noProof/>
        </w:rPr>
        <w:fldChar w:fldCharType="separate"/>
      </w:r>
      <w:r>
        <w:rPr>
          <w:noProof/>
        </w:rPr>
        <w:t>101</w:t>
      </w:r>
      <w:r>
        <w:rPr>
          <w:noProof/>
        </w:rPr>
        <w:fldChar w:fldCharType="end"/>
      </w:r>
    </w:p>
    <w:p w14:paraId="33A27AF9" w14:textId="18C73A8B"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_Toc191137426 \h </w:instrText>
      </w:r>
      <w:r>
        <w:rPr>
          <w:noProof/>
        </w:rPr>
      </w:r>
      <w:r>
        <w:rPr>
          <w:noProof/>
        </w:rPr>
        <w:fldChar w:fldCharType="separate"/>
      </w:r>
      <w:r>
        <w:rPr>
          <w:noProof/>
        </w:rPr>
        <w:t>102</w:t>
      </w:r>
      <w:r>
        <w:rPr>
          <w:noProof/>
        </w:rPr>
        <w:fldChar w:fldCharType="end"/>
      </w:r>
    </w:p>
    <w:p w14:paraId="7B5474E0" w14:textId="041F1C81"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_Toc191137427 \h </w:instrText>
      </w:r>
      <w:r>
        <w:rPr>
          <w:noProof/>
        </w:rPr>
      </w:r>
      <w:r>
        <w:rPr>
          <w:noProof/>
        </w:rPr>
        <w:fldChar w:fldCharType="separate"/>
      </w:r>
      <w:r>
        <w:rPr>
          <w:noProof/>
        </w:rPr>
        <w:t>102</w:t>
      </w:r>
      <w:r>
        <w:rPr>
          <w:noProof/>
        </w:rPr>
        <w:fldChar w:fldCharType="end"/>
      </w:r>
    </w:p>
    <w:p w14:paraId="7214AE15" w14:textId="55B5B9C3"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_Toc191137428 \h </w:instrText>
      </w:r>
      <w:r>
        <w:rPr>
          <w:noProof/>
        </w:rPr>
      </w:r>
      <w:r>
        <w:rPr>
          <w:noProof/>
        </w:rPr>
        <w:fldChar w:fldCharType="separate"/>
      </w:r>
      <w:r>
        <w:rPr>
          <w:noProof/>
        </w:rPr>
        <w:t>102</w:t>
      </w:r>
      <w:r>
        <w:rPr>
          <w:noProof/>
        </w:rPr>
        <w:fldChar w:fldCharType="end"/>
      </w:r>
    </w:p>
    <w:p w14:paraId="1E674D73" w14:textId="42D16D58"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_Toc191137429 \h </w:instrText>
      </w:r>
      <w:r>
        <w:rPr>
          <w:noProof/>
        </w:rPr>
      </w:r>
      <w:r>
        <w:rPr>
          <w:noProof/>
        </w:rPr>
        <w:fldChar w:fldCharType="separate"/>
      </w:r>
      <w:r>
        <w:rPr>
          <w:noProof/>
        </w:rPr>
        <w:t>103</w:t>
      </w:r>
      <w:r>
        <w:rPr>
          <w:noProof/>
        </w:rPr>
        <w:fldChar w:fldCharType="end"/>
      </w:r>
    </w:p>
    <w:p w14:paraId="7C12E4F4" w14:textId="773A35A5"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_Toc191137430 \h </w:instrText>
      </w:r>
      <w:r>
        <w:rPr>
          <w:noProof/>
        </w:rPr>
      </w:r>
      <w:r>
        <w:rPr>
          <w:noProof/>
        </w:rPr>
        <w:fldChar w:fldCharType="separate"/>
      </w:r>
      <w:r>
        <w:rPr>
          <w:noProof/>
        </w:rPr>
        <w:t>103</w:t>
      </w:r>
      <w:r>
        <w:rPr>
          <w:noProof/>
        </w:rPr>
        <w:fldChar w:fldCharType="end"/>
      </w:r>
    </w:p>
    <w:p w14:paraId="7BE65CF9" w14:textId="6D176E8E"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_Toc191137431 \h </w:instrText>
      </w:r>
      <w:r>
        <w:rPr>
          <w:noProof/>
        </w:rPr>
      </w:r>
      <w:r>
        <w:rPr>
          <w:noProof/>
        </w:rPr>
        <w:fldChar w:fldCharType="separate"/>
      </w:r>
      <w:r>
        <w:rPr>
          <w:noProof/>
        </w:rPr>
        <w:t>103</w:t>
      </w:r>
      <w:r>
        <w:rPr>
          <w:noProof/>
        </w:rPr>
        <w:fldChar w:fldCharType="end"/>
      </w:r>
    </w:p>
    <w:p w14:paraId="4F89B1DE" w14:textId="0C346880"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_Toc191137432 \h </w:instrText>
      </w:r>
      <w:r>
        <w:rPr>
          <w:noProof/>
        </w:rPr>
      </w:r>
      <w:r>
        <w:rPr>
          <w:noProof/>
        </w:rPr>
        <w:fldChar w:fldCharType="separate"/>
      </w:r>
      <w:r>
        <w:rPr>
          <w:noProof/>
        </w:rPr>
        <w:t>103</w:t>
      </w:r>
      <w:r>
        <w:rPr>
          <w:noProof/>
        </w:rPr>
        <w:fldChar w:fldCharType="end"/>
      </w:r>
    </w:p>
    <w:p w14:paraId="707983C3" w14:textId="2917F5EA"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_Toc191137433 \h </w:instrText>
      </w:r>
      <w:r>
        <w:rPr>
          <w:noProof/>
        </w:rPr>
      </w:r>
      <w:r>
        <w:rPr>
          <w:noProof/>
        </w:rPr>
        <w:fldChar w:fldCharType="separate"/>
      </w:r>
      <w:r>
        <w:rPr>
          <w:noProof/>
        </w:rPr>
        <w:t>103</w:t>
      </w:r>
      <w:r>
        <w:rPr>
          <w:noProof/>
        </w:rPr>
        <w:fldChar w:fldCharType="end"/>
      </w:r>
    </w:p>
    <w:p w14:paraId="00C0C22F" w14:textId="3CF9BAF3"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_Toc191137434 \h </w:instrText>
      </w:r>
      <w:r>
        <w:rPr>
          <w:noProof/>
        </w:rPr>
      </w:r>
      <w:r>
        <w:rPr>
          <w:noProof/>
        </w:rPr>
        <w:fldChar w:fldCharType="separate"/>
      </w:r>
      <w:r>
        <w:rPr>
          <w:noProof/>
        </w:rPr>
        <w:t>104</w:t>
      </w:r>
      <w:r>
        <w:rPr>
          <w:noProof/>
        </w:rPr>
        <w:fldChar w:fldCharType="end"/>
      </w:r>
    </w:p>
    <w:p w14:paraId="7DE63FBD" w14:textId="3F353DE3"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_Toc191137435 \h </w:instrText>
      </w:r>
      <w:r>
        <w:rPr>
          <w:noProof/>
        </w:rPr>
      </w:r>
      <w:r>
        <w:rPr>
          <w:noProof/>
        </w:rPr>
        <w:fldChar w:fldCharType="separate"/>
      </w:r>
      <w:r>
        <w:rPr>
          <w:noProof/>
        </w:rPr>
        <w:t>104</w:t>
      </w:r>
      <w:r>
        <w:rPr>
          <w:noProof/>
        </w:rPr>
        <w:fldChar w:fldCharType="end"/>
      </w:r>
    </w:p>
    <w:p w14:paraId="05283E7C" w14:textId="15A93D7C"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_Toc191137436 \h </w:instrText>
      </w:r>
      <w:r>
        <w:rPr>
          <w:noProof/>
        </w:rPr>
      </w:r>
      <w:r>
        <w:rPr>
          <w:noProof/>
        </w:rPr>
        <w:fldChar w:fldCharType="separate"/>
      </w:r>
      <w:r>
        <w:rPr>
          <w:noProof/>
        </w:rPr>
        <w:t>104</w:t>
      </w:r>
      <w:r>
        <w:rPr>
          <w:noProof/>
        </w:rPr>
        <w:fldChar w:fldCharType="end"/>
      </w:r>
    </w:p>
    <w:p w14:paraId="73F1CD9F" w14:textId="588F5F5C"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_Toc191137437 \h </w:instrText>
      </w:r>
      <w:r>
        <w:rPr>
          <w:noProof/>
        </w:rPr>
      </w:r>
      <w:r>
        <w:rPr>
          <w:noProof/>
        </w:rPr>
        <w:fldChar w:fldCharType="separate"/>
      </w:r>
      <w:r>
        <w:rPr>
          <w:noProof/>
        </w:rPr>
        <w:t>104</w:t>
      </w:r>
      <w:r>
        <w:rPr>
          <w:noProof/>
        </w:rPr>
        <w:fldChar w:fldCharType="end"/>
      </w:r>
    </w:p>
    <w:p w14:paraId="1E6A3DE8" w14:textId="726E2CC1"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_Toc191137438 \h </w:instrText>
      </w:r>
      <w:r>
        <w:rPr>
          <w:noProof/>
        </w:rPr>
      </w:r>
      <w:r>
        <w:rPr>
          <w:noProof/>
        </w:rPr>
        <w:fldChar w:fldCharType="separate"/>
      </w:r>
      <w:r>
        <w:rPr>
          <w:noProof/>
        </w:rPr>
        <w:t>104</w:t>
      </w:r>
      <w:r>
        <w:rPr>
          <w:noProof/>
        </w:rPr>
        <w:fldChar w:fldCharType="end"/>
      </w:r>
    </w:p>
    <w:p w14:paraId="6CD5AB8B" w14:textId="681DC391"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_Toc191137439 \h </w:instrText>
      </w:r>
      <w:r>
        <w:rPr>
          <w:noProof/>
        </w:rPr>
      </w:r>
      <w:r>
        <w:rPr>
          <w:noProof/>
        </w:rPr>
        <w:fldChar w:fldCharType="separate"/>
      </w:r>
      <w:r>
        <w:rPr>
          <w:noProof/>
        </w:rPr>
        <w:t>105</w:t>
      </w:r>
      <w:r>
        <w:rPr>
          <w:noProof/>
        </w:rPr>
        <w:fldChar w:fldCharType="end"/>
      </w:r>
    </w:p>
    <w:p w14:paraId="5C22F186" w14:textId="2165AA4E"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_Toc191137440 \h </w:instrText>
      </w:r>
      <w:r>
        <w:rPr>
          <w:noProof/>
        </w:rPr>
      </w:r>
      <w:r>
        <w:rPr>
          <w:noProof/>
        </w:rPr>
        <w:fldChar w:fldCharType="separate"/>
      </w:r>
      <w:r>
        <w:rPr>
          <w:noProof/>
        </w:rPr>
        <w:t>105</w:t>
      </w:r>
      <w:r>
        <w:rPr>
          <w:noProof/>
        </w:rPr>
        <w:fldChar w:fldCharType="end"/>
      </w:r>
    </w:p>
    <w:p w14:paraId="43988F99" w14:textId="5CFF220E"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_Toc191137441 \h </w:instrText>
      </w:r>
      <w:r>
        <w:rPr>
          <w:noProof/>
        </w:rPr>
      </w:r>
      <w:r>
        <w:rPr>
          <w:noProof/>
        </w:rPr>
        <w:fldChar w:fldCharType="separate"/>
      </w:r>
      <w:r>
        <w:rPr>
          <w:noProof/>
        </w:rPr>
        <w:t>105</w:t>
      </w:r>
      <w:r>
        <w:rPr>
          <w:noProof/>
        </w:rPr>
        <w:fldChar w:fldCharType="end"/>
      </w:r>
    </w:p>
    <w:p w14:paraId="4EC9CC54" w14:textId="63B3E738"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_Toc191137442 \h </w:instrText>
      </w:r>
      <w:r>
        <w:rPr>
          <w:noProof/>
        </w:rPr>
      </w:r>
      <w:r>
        <w:rPr>
          <w:noProof/>
        </w:rPr>
        <w:fldChar w:fldCharType="separate"/>
      </w:r>
      <w:r>
        <w:rPr>
          <w:noProof/>
        </w:rPr>
        <w:t>107</w:t>
      </w:r>
      <w:r>
        <w:rPr>
          <w:noProof/>
        </w:rPr>
        <w:fldChar w:fldCharType="end"/>
      </w:r>
    </w:p>
    <w:p w14:paraId="2EB09400" w14:textId="3F7108FB"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_Toc191137443 \h </w:instrText>
      </w:r>
      <w:r>
        <w:rPr>
          <w:noProof/>
        </w:rPr>
      </w:r>
      <w:r>
        <w:rPr>
          <w:noProof/>
        </w:rPr>
        <w:fldChar w:fldCharType="separate"/>
      </w:r>
      <w:r>
        <w:rPr>
          <w:noProof/>
        </w:rPr>
        <w:t>107</w:t>
      </w:r>
      <w:r>
        <w:rPr>
          <w:noProof/>
        </w:rPr>
        <w:fldChar w:fldCharType="end"/>
      </w:r>
    </w:p>
    <w:p w14:paraId="472A838A" w14:textId="0B7FB98D"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_Toc191137444 \h </w:instrText>
      </w:r>
      <w:r>
        <w:rPr>
          <w:noProof/>
        </w:rPr>
      </w:r>
      <w:r>
        <w:rPr>
          <w:noProof/>
        </w:rPr>
        <w:fldChar w:fldCharType="separate"/>
      </w:r>
      <w:r>
        <w:rPr>
          <w:noProof/>
        </w:rPr>
        <w:t>108</w:t>
      </w:r>
      <w:r>
        <w:rPr>
          <w:noProof/>
        </w:rPr>
        <w:fldChar w:fldCharType="end"/>
      </w:r>
    </w:p>
    <w:p w14:paraId="4505202C" w14:textId="53377335"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_Toc191137445 \h </w:instrText>
      </w:r>
      <w:r>
        <w:rPr>
          <w:noProof/>
        </w:rPr>
      </w:r>
      <w:r>
        <w:rPr>
          <w:noProof/>
        </w:rPr>
        <w:fldChar w:fldCharType="separate"/>
      </w:r>
      <w:r>
        <w:rPr>
          <w:noProof/>
        </w:rPr>
        <w:t>108</w:t>
      </w:r>
      <w:r>
        <w:rPr>
          <w:noProof/>
        </w:rPr>
        <w:fldChar w:fldCharType="end"/>
      </w:r>
    </w:p>
    <w:p w14:paraId="70B0060F" w14:textId="2B0715A8"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_Toc191137446 \h </w:instrText>
      </w:r>
      <w:r>
        <w:rPr>
          <w:noProof/>
        </w:rPr>
      </w:r>
      <w:r>
        <w:rPr>
          <w:noProof/>
        </w:rPr>
        <w:fldChar w:fldCharType="separate"/>
      </w:r>
      <w:r>
        <w:rPr>
          <w:noProof/>
        </w:rPr>
        <w:t>108</w:t>
      </w:r>
      <w:r>
        <w:rPr>
          <w:noProof/>
        </w:rPr>
        <w:fldChar w:fldCharType="end"/>
      </w:r>
    </w:p>
    <w:p w14:paraId="2BE551A1" w14:textId="158A6C98"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_Toc191137447 \h </w:instrText>
      </w:r>
      <w:r>
        <w:rPr>
          <w:noProof/>
        </w:rPr>
      </w:r>
      <w:r>
        <w:rPr>
          <w:noProof/>
        </w:rPr>
        <w:fldChar w:fldCharType="separate"/>
      </w:r>
      <w:r>
        <w:rPr>
          <w:noProof/>
        </w:rPr>
        <w:t>108</w:t>
      </w:r>
      <w:r>
        <w:rPr>
          <w:noProof/>
        </w:rPr>
        <w:fldChar w:fldCharType="end"/>
      </w:r>
    </w:p>
    <w:p w14:paraId="177961C9" w14:textId="571D94CC"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_Toc191137448 \h </w:instrText>
      </w:r>
      <w:r>
        <w:rPr>
          <w:noProof/>
        </w:rPr>
      </w:r>
      <w:r>
        <w:rPr>
          <w:noProof/>
        </w:rPr>
        <w:fldChar w:fldCharType="separate"/>
      </w:r>
      <w:r>
        <w:rPr>
          <w:noProof/>
        </w:rPr>
        <w:t>108</w:t>
      </w:r>
      <w:r>
        <w:rPr>
          <w:noProof/>
        </w:rPr>
        <w:fldChar w:fldCharType="end"/>
      </w:r>
    </w:p>
    <w:p w14:paraId="26A91CC2" w14:textId="65EB3349"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_Toc191137449 \h </w:instrText>
      </w:r>
      <w:r>
        <w:rPr>
          <w:noProof/>
        </w:rPr>
      </w:r>
      <w:r>
        <w:rPr>
          <w:noProof/>
        </w:rPr>
        <w:fldChar w:fldCharType="separate"/>
      </w:r>
      <w:r>
        <w:rPr>
          <w:noProof/>
        </w:rPr>
        <w:t>108</w:t>
      </w:r>
      <w:r>
        <w:rPr>
          <w:noProof/>
        </w:rPr>
        <w:fldChar w:fldCharType="end"/>
      </w:r>
    </w:p>
    <w:p w14:paraId="40C115EB" w14:textId="04FBCD35"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_Toc191137450 \h </w:instrText>
      </w:r>
      <w:r>
        <w:rPr>
          <w:noProof/>
        </w:rPr>
      </w:r>
      <w:r>
        <w:rPr>
          <w:noProof/>
        </w:rPr>
        <w:fldChar w:fldCharType="separate"/>
      </w:r>
      <w:r>
        <w:rPr>
          <w:noProof/>
        </w:rPr>
        <w:t>108</w:t>
      </w:r>
      <w:r>
        <w:rPr>
          <w:noProof/>
        </w:rPr>
        <w:fldChar w:fldCharType="end"/>
      </w:r>
    </w:p>
    <w:p w14:paraId="4A72B13C" w14:textId="314BF60A"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sidRPr="006870E2">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6870E2">
        <w:rPr>
          <w:noProof/>
          <w:lang w:val="en-US" w:eastAsia="zh-CN"/>
        </w:rPr>
        <w:t>Notifications corresponding to default notification subscriptions</w:t>
      </w:r>
      <w:r>
        <w:rPr>
          <w:noProof/>
        </w:rPr>
        <w:tab/>
      </w:r>
      <w:r>
        <w:rPr>
          <w:noProof/>
        </w:rPr>
        <w:fldChar w:fldCharType="begin" w:fldLock="1"/>
      </w:r>
      <w:r>
        <w:rPr>
          <w:noProof/>
        </w:rPr>
        <w:instrText xml:space="preserve"> PAGEREF _Toc191137451 \h </w:instrText>
      </w:r>
      <w:r>
        <w:rPr>
          <w:noProof/>
        </w:rPr>
      </w:r>
      <w:r>
        <w:rPr>
          <w:noProof/>
        </w:rPr>
        <w:fldChar w:fldCharType="separate"/>
      </w:r>
      <w:r>
        <w:rPr>
          <w:noProof/>
        </w:rPr>
        <w:t>110</w:t>
      </w:r>
      <w:r>
        <w:rPr>
          <w:noProof/>
        </w:rPr>
        <w:fldChar w:fldCharType="end"/>
      </w:r>
    </w:p>
    <w:p w14:paraId="2D0634F9" w14:textId="3787A68E"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_Toc191137452 \h </w:instrText>
      </w:r>
      <w:r>
        <w:rPr>
          <w:noProof/>
        </w:rPr>
      </w:r>
      <w:r>
        <w:rPr>
          <w:noProof/>
        </w:rPr>
        <w:fldChar w:fldCharType="separate"/>
      </w:r>
      <w:r>
        <w:rPr>
          <w:noProof/>
        </w:rPr>
        <w:t>110</w:t>
      </w:r>
      <w:r>
        <w:rPr>
          <w:noProof/>
        </w:rPr>
        <w:fldChar w:fldCharType="end"/>
      </w:r>
    </w:p>
    <w:p w14:paraId="622AF6B1" w14:textId="45A62EC1"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sidRPr="006870E2">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6870E2">
        <w:rPr>
          <w:noProof/>
          <w:lang w:val="en-US" w:eastAsia="zh-CN"/>
        </w:rPr>
        <w:t>Returning an Alternate CHF instance ID to the NF Service Consumer</w:t>
      </w:r>
      <w:r>
        <w:rPr>
          <w:noProof/>
        </w:rPr>
        <w:tab/>
      </w:r>
      <w:r>
        <w:rPr>
          <w:noProof/>
        </w:rPr>
        <w:fldChar w:fldCharType="begin" w:fldLock="1"/>
      </w:r>
      <w:r>
        <w:rPr>
          <w:noProof/>
        </w:rPr>
        <w:instrText xml:space="preserve"> PAGEREF _Toc191137453 \h </w:instrText>
      </w:r>
      <w:r>
        <w:rPr>
          <w:noProof/>
        </w:rPr>
      </w:r>
      <w:r>
        <w:rPr>
          <w:noProof/>
        </w:rPr>
        <w:fldChar w:fldCharType="separate"/>
      </w:r>
      <w:r>
        <w:rPr>
          <w:noProof/>
        </w:rPr>
        <w:t>111</w:t>
      </w:r>
      <w:r>
        <w:rPr>
          <w:noProof/>
        </w:rPr>
        <w:fldChar w:fldCharType="end"/>
      </w:r>
    </w:p>
    <w:p w14:paraId="2546D405" w14:textId="6E1763F9"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_Toc191137454 \h </w:instrText>
      </w:r>
      <w:r>
        <w:rPr>
          <w:noProof/>
        </w:rPr>
      </w:r>
      <w:r>
        <w:rPr>
          <w:noProof/>
        </w:rPr>
        <w:fldChar w:fldCharType="separate"/>
      </w:r>
      <w:r>
        <w:rPr>
          <w:noProof/>
        </w:rPr>
        <w:t>111</w:t>
      </w:r>
      <w:r>
        <w:rPr>
          <w:noProof/>
        </w:rPr>
        <w:fldChar w:fldCharType="end"/>
      </w:r>
    </w:p>
    <w:p w14:paraId="294096FD" w14:textId="4DEFAAF7"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_Toc191137455 \h </w:instrText>
      </w:r>
      <w:r>
        <w:rPr>
          <w:noProof/>
        </w:rPr>
      </w:r>
      <w:r>
        <w:rPr>
          <w:noProof/>
        </w:rPr>
        <w:fldChar w:fldCharType="separate"/>
      </w:r>
      <w:r>
        <w:rPr>
          <w:noProof/>
        </w:rPr>
        <w:t>112</w:t>
      </w:r>
      <w:r>
        <w:rPr>
          <w:noProof/>
        </w:rPr>
        <w:fldChar w:fldCharType="end"/>
      </w:r>
    </w:p>
    <w:p w14:paraId="2DED3337" w14:textId="7ACC9749"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_Toc191137456 \h </w:instrText>
      </w:r>
      <w:r>
        <w:rPr>
          <w:noProof/>
        </w:rPr>
      </w:r>
      <w:r>
        <w:rPr>
          <w:noProof/>
        </w:rPr>
        <w:fldChar w:fldCharType="separate"/>
      </w:r>
      <w:r>
        <w:rPr>
          <w:noProof/>
        </w:rPr>
        <w:t>112</w:t>
      </w:r>
      <w:r>
        <w:rPr>
          <w:noProof/>
        </w:rPr>
        <w:fldChar w:fldCharType="end"/>
      </w:r>
    </w:p>
    <w:p w14:paraId="7FD28D82" w14:textId="204BE99D"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_Toc191137457 \h </w:instrText>
      </w:r>
      <w:r>
        <w:rPr>
          <w:noProof/>
        </w:rPr>
      </w:r>
      <w:r>
        <w:rPr>
          <w:noProof/>
        </w:rPr>
        <w:fldChar w:fldCharType="separate"/>
      </w:r>
      <w:r>
        <w:rPr>
          <w:noProof/>
        </w:rPr>
        <w:t>113</w:t>
      </w:r>
      <w:r>
        <w:rPr>
          <w:noProof/>
        </w:rPr>
        <w:fldChar w:fldCharType="end"/>
      </w:r>
    </w:p>
    <w:p w14:paraId="4B8BADD6" w14:textId="11ADBF64"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_Toc191137458 \h </w:instrText>
      </w:r>
      <w:r>
        <w:rPr>
          <w:noProof/>
        </w:rPr>
      </w:r>
      <w:r>
        <w:rPr>
          <w:noProof/>
        </w:rPr>
        <w:fldChar w:fldCharType="separate"/>
      </w:r>
      <w:r>
        <w:rPr>
          <w:noProof/>
        </w:rPr>
        <w:t>114</w:t>
      </w:r>
      <w:r>
        <w:rPr>
          <w:noProof/>
        </w:rPr>
        <w:fldChar w:fldCharType="end"/>
      </w:r>
    </w:p>
    <w:p w14:paraId="4898BD17" w14:textId="69CD3DDA"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_Toc191137459 \h </w:instrText>
      </w:r>
      <w:r>
        <w:rPr>
          <w:noProof/>
        </w:rPr>
      </w:r>
      <w:r>
        <w:rPr>
          <w:noProof/>
        </w:rPr>
        <w:fldChar w:fldCharType="separate"/>
      </w:r>
      <w:r>
        <w:rPr>
          <w:noProof/>
        </w:rPr>
        <w:t>114</w:t>
      </w:r>
      <w:r>
        <w:rPr>
          <w:noProof/>
        </w:rPr>
        <w:fldChar w:fldCharType="end"/>
      </w:r>
    </w:p>
    <w:p w14:paraId="269AE6BC" w14:textId="6531EE16"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_Toc191137460 \h </w:instrText>
      </w:r>
      <w:r>
        <w:rPr>
          <w:noProof/>
        </w:rPr>
      </w:r>
      <w:r>
        <w:rPr>
          <w:noProof/>
        </w:rPr>
        <w:fldChar w:fldCharType="separate"/>
      </w:r>
      <w:r>
        <w:rPr>
          <w:noProof/>
        </w:rPr>
        <w:t>115</w:t>
      </w:r>
      <w:r>
        <w:rPr>
          <w:noProof/>
        </w:rPr>
        <w:fldChar w:fldCharType="end"/>
      </w:r>
    </w:p>
    <w:p w14:paraId="1F9289CC" w14:textId="3F14931F"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_Toc191137461 \h </w:instrText>
      </w:r>
      <w:r>
        <w:rPr>
          <w:noProof/>
        </w:rPr>
      </w:r>
      <w:r>
        <w:rPr>
          <w:noProof/>
        </w:rPr>
        <w:fldChar w:fldCharType="separate"/>
      </w:r>
      <w:r>
        <w:rPr>
          <w:noProof/>
        </w:rPr>
        <w:t>115</w:t>
      </w:r>
      <w:r>
        <w:rPr>
          <w:noProof/>
        </w:rPr>
        <w:fldChar w:fldCharType="end"/>
      </w:r>
    </w:p>
    <w:p w14:paraId="53BD263C" w14:textId="78CFD33B"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_Toc191137462 \h </w:instrText>
      </w:r>
      <w:r>
        <w:rPr>
          <w:noProof/>
        </w:rPr>
      </w:r>
      <w:r>
        <w:rPr>
          <w:noProof/>
        </w:rPr>
        <w:fldChar w:fldCharType="separate"/>
      </w:r>
      <w:r>
        <w:rPr>
          <w:noProof/>
        </w:rPr>
        <w:t>115</w:t>
      </w:r>
      <w:r>
        <w:rPr>
          <w:noProof/>
        </w:rPr>
        <w:fldChar w:fldCharType="end"/>
      </w:r>
    </w:p>
    <w:p w14:paraId="1A709E72" w14:textId="70188A37"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_Toc191137463 \h </w:instrText>
      </w:r>
      <w:r>
        <w:rPr>
          <w:noProof/>
        </w:rPr>
      </w:r>
      <w:r>
        <w:rPr>
          <w:noProof/>
        </w:rPr>
        <w:fldChar w:fldCharType="separate"/>
      </w:r>
      <w:r>
        <w:rPr>
          <w:noProof/>
        </w:rPr>
        <w:t>116</w:t>
      </w:r>
      <w:r>
        <w:rPr>
          <w:noProof/>
        </w:rPr>
        <w:fldChar w:fldCharType="end"/>
      </w:r>
    </w:p>
    <w:p w14:paraId="6D7B3C4D" w14:textId="629F122D"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_Toc191137464 \h </w:instrText>
      </w:r>
      <w:r>
        <w:rPr>
          <w:noProof/>
        </w:rPr>
      </w:r>
      <w:r>
        <w:rPr>
          <w:noProof/>
        </w:rPr>
        <w:fldChar w:fldCharType="separate"/>
      </w:r>
      <w:r>
        <w:rPr>
          <w:noProof/>
        </w:rPr>
        <w:t>117</w:t>
      </w:r>
      <w:r>
        <w:rPr>
          <w:noProof/>
        </w:rPr>
        <w:fldChar w:fldCharType="end"/>
      </w:r>
    </w:p>
    <w:p w14:paraId="2BC53B5A" w14:textId="50D9B2B7"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_Toc191137465 \h </w:instrText>
      </w:r>
      <w:r>
        <w:rPr>
          <w:noProof/>
        </w:rPr>
      </w:r>
      <w:r>
        <w:rPr>
          <w:noProof/>
        </w:rPr>
        <w:fldChar w:fldCharType="separate"/>
      </w:r>
      <w:r>
        <w:rPr>
          <w:noProof/>
        </w:rPr>
        <w:t>117</w:t>
      </w:r>
      <w:r>
        <w:rPr>
          <w:noProof/>
        </w:rPr>
        <w:fldChar w:fldCharType="end"/>
      </w:r>
    </w:p>
    <w:p w14:paraId="4882BC65" w14:textId="153AA8EE"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_Toc191137466 \h </w:instrText>
      </w:r>
      <w:r>
        <w:rPr>
          <w:noProof/>
        </w:rPr>
      </w:r>
      <w:r>
        <w:rPr>
          <w:noProof/>
        </w:rPr>
        <w:fldChar w:fldCharType="separate"/>
      </w:r>
      <w:r>
        <w:rPr>
          <w:noProof/>
        </w:rPr>
        <w:t>118</w:t>
      </w:r>
      <w:r>
        <w:rPr>
          <w:noProof/>
        </w:rPr>
        <w:fldChar w:fldCharType="end"/>
      </w:r>
    </w:p>
    <w:p w14:paraId="5A823A38" w14:textId="2E9C236F"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_Toc191137467 \h </w:instrText>
      </w:r>
      <w:r>
        <w:rPr>
          <w:noProof/>
        </w:rPr>
      </w:r>
      <w:r>
        <w:rPr>
          <w:noProof/>
        </w:rPr>
        <w:fldChar w:fldCharType="separate"/>
      </w:r>
      <w:r>
        <w:rPr>
          <w:noProof/>
        </w:rPr>
        <w:t>118</w:t>
      </w:r>
      <w:r>
        <w:rPr>
          <w:noProof/>
        </w:rPr>
        <w:fldChar w:fldCharType="end"/>
      </w:r>
    </w:p>
    <w:p w14:paraId="510053C7" w14:textId="58D0A14F"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_Toc191137468 \h </w:instrText>
      </w:r>
      <w:r>
        <w:rPr>
          <w:noProof/>
        </w:rPr>
      </w:r>
      <w:r>
        <w:rPr>
          <w:noProof/>
        </w:rPr>
        <w:fldChar w:fldCharType="separate"/>
      </w:r>
      <w:r>
        <w:rPr>
          <w:noProof/>
        </w:rPr>
        <w:t>118</w:t>
      </w:r>
      <w:r>
        <w:rPr>
          <w:noProof/>
        </w:rPr>
        <w:fldChar w:fldCharType="end"/>
      </w:r>
    </w:p>
    <w:p w14:paraId="149AE68B" w14:textId="5566EB87"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_Toc191137469 \h </w:instrText>
      </w:r>
      <w:r>
        <w:rPr>
          <w:noProof/>
        </w:rPr>
      </w:r>
      <w:r>
        <w:rPr>
          <w:noProof/>
        </w:rPr>
        <w:fldChar w:fldCharType="separate"/>
      </w:r>
      <w:r>
        <w:rPr>
          <w:noProof/>
        </w:rPr>
        <w:t>118</w:t>
      </w:r>
      <w:r>
        <w:rPr>
          <w:noProof/>
        </w:rPr>
        <w:fldChar w:fldCharType="end"/>
      </w:r>
    </w:p>
    <w:p w14:paraId="158B0F88" w14:textId="4EDEF2FA"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sidRPr="006870E2">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6870E2">
        <w:rPr>
          <w:noProof/>
          <w:lang w:val="en-US" w:eastAsia="zh-CN"/>
        </w:rPr>
        <w:t>Authorization of NF service access</w:t>
      </w:r>
      <w:r>
        <w:rPr>
          <w:noProof/>
        </w:rPr>
        <w:tab/>
      </w:r>
      <w:r>
        <w:rPr>
          <w:noProof/>
        </w:rPr>
        <w:fldChar w:fldCharType="begin" w:fldLock="1"/>
      </w:r>
      <w:r>
        <w:rPr>
          <w:noProof/>
        </w:rPr>
        <w:instrText xml:space="preserve"> PAGEREF _Toc191137470 \h </w:instrText>
      </w:r>
      <w:r>
        <w:rPr>
          <w:noProof/>
        </w:rPr>
      </w:r>
      <w:r>
        <w:rPr>
          <w:noProof/>
        </w:rPr>
        <w:fldChar w:fldCharType="separate"/>
      </w:r>
      <w:r>
        <w:rPr>
          <w:noProof/>
        </w:rPr>
        <w:t>119</w:t>
      </w:r>
      <w:r>
        <w:rPr>
          <w:noProof/>
        </w:rPr>
        <w:fldChar w:fldCharType="end"/>
      </w:r>
    </w:p>
    <w:p w14:paraId="12DF8E41" w14:textId="08250F1A"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sidRPr="006870E2">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6870E2">
        <w:rPr>
          <w:noProof/>
          <w:lang w:val="en-US"/>
        </w:rPr>
        <w:t>General</w:t>
      </w:r>
      <w:r>
        <w:rPr>
          <w:noProof/>
        </w:rPr>
        <w:tab/>
      </w:r>
      <w:r>
        <w:rPr>
          <w:noProof/>
        </w:rPr>
        <w:fldChar w:fldCharType="begin" w:fldLock="1"/>
      </w:r>
      <w:r>
        <w:rPr>
          <w:noProof/>
        </w:rPr>
        <w:instrText xml:space="preserve"> PAGEREF _Toc191137471 \h </w:instrText>
      </w:r>
      <w:r>
        <w:rPr>
          <w:noProof/>
        </w:rPr>
      </w:r>
      <w:r>
        <w:rPr>
          <w:noProof/>
        </w:rPr>
        <w:fldChar w:fldCharType="separate"/>
      </w:r>
      <w:r>
        <w:rPr>
          <w:noProof/>
        </w:rPr>
        <w:t>119</w:t>
      </w:r>
      <w:r>
        <w:rPr>
          <w:noProof/>
        </w:rPr>
        <w:fldChar w:fldCharType="end"/>
      </w:r>
    </w:p>
    <w:p w14:paraId="25610FC8" w14:textId="706970C8"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sidRPr="006870E2">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6870E2">
        <w:rPr>
          <w:noProof/>
          <w:lang w:val="en-US"/>
        </w:rPr>
        <w:t>Authorization for indirect communication with delegated discovery</w:t>
      </w:r>
      <w:r>
        <w:rPr>
          <w:noProof/>
        </w:rPr>
        <w:tab/>
      </w:r>
      <w:r>
        <w:rPr>
          <w:noProof/>
        </w:rPr>
        <w:fldChar w:fldCharType="begin" w:fldLock="1"/>
      </w:r>
      <w:r>
        <w:rPr>
          <w:noProof/>
        </w:rPr>
        <w:instrText xml:space="preserve"> PAGEREF _Toc191137472 \h </w:instrText>
      </w:r>
      <w:r>
        <w:rPr>
          <w:noProof/>
        </w:rPr>
      </w:r>
      <w:r>
        <w:rPr>
          <w:noProof/>
        </w:rPr>
        <w:fldChar w:fldCharType="separate"/>
      </w:r>
      <w:r>
        <w:rPr>
          <w:noProof/>
        </w:rPr>
        <w:t>119</w:t>
      </w:r>
      <w:r>
        <w:rPr>
          <w:noProof/>
        </w:rPr>
        <w:fldChar w:fldCharType="end"/>
      </w:r>
    </w:p>
    <w:p w14:paraId="17A74007" w14:textId="0933027A"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sidRPr="006870E2">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6870E2">
        <w:rPr>
          <w:noProof/>
          <w:lang w:val="en-US"/>
        </w:rPr>
        <w:t>General</w:t>
      </w:r>
      <w:r>
        <w:rPr>
          <w:noProof/>
        </w:rPr>
        <w:tab/>
      </w:r>
      <w:r>
        <w:rPr>
          <w:noProof/>
        </w:rPr>
        <w:fldChar w:fldCharType="begin" w:fldLock="1"/>
      </w:r>
      <w:r>
        <w:rPr>
          <w:noProof/>
        </w:rPr>
        <w:instrText xml:space="preserve"> PAGEREF _Toc191137473 \h </w:instrText>
      </w:r>
      <w:r>
        <w:rPr>
          <w:noProof/>
        </w:rPr>
      </w:r>
      <w:r>
        <w:rPr>
          <w:noProof/>
        </w:rPr>
        <w:fldChar w:fldCharType="separate"/>
      </w:r>
      <w:r>
        <w:rPr>
          <w:noProof/>
        </w:rPr>
        <w:t>119</w:t>
      </w:r>
      <w:r>
        <w:rPr>
          <w:noProof/>
        </w:rPr>
        <w:fldChar w:fldCharType="end"/>
      </w:r>
    </w:p>
    <w:p w14:paraId="06501441" w14:textId="271A9E53"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sidRPr="006870E2">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6870E2">
        <w:rPr>
          <w:noProof/>
          <w:lang w:val="en-US"/>
        </w:rPr>
        <w:t>Error handling when the SCP fails to obtain an access token</w:t>
      </w:r>
      <w:r>
        <w:rPr>
          <w:noProof/>
        </w:rPr>
        <w:tab/>
      </w:r>
      <w:r>
        <w:rPr>
          <w:noProof/>
        </w:rPr>
        <w:fldChar w:fldCharType="begin" w:fldLock="1"/>
      </w:r>
      <w:r>
        <w:rPr>
          <w:noProof/>
        </w:rPr>
        <w:instrText xml:space="preserve"> PAGEREF _Toc191137474 \h </w:instrText>
      </w:r>
      <w:r>
        <w:rPr>
          <w:noProof/>
        </w:rPr>
      </w:r>
      <w:r>
        <w:rPr>
          <w:noProof/>
        </w:rPr>
        <w:fldChar w:fldCharType="separate"/>
      </w:r>
      <w:r>
        <w:rPr>
          <w:noProof/>
        </w:rPr>
        <w:t>120</w:t>
      </w:r>
      <w:r>
        <w:rPr>
          <w:noProof/>
        </w:rPr>
        <w:fldChar w:fldCharType="end"/>
      </w:r>
    </w:p>
    <w:p w14:paraId="4925AE92" w14:textId="50034D03"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sidRPr="006870E2">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6870E2">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_Toc191137475 \h </w:instrText>
      </w:r>
      <w:r>
        <w:rPr>
          <w:noProof/>
        </w:rPr>
      </w:r>
      <w:r>
        <w:rPr>
          <w:noProof/>
        </w:rPr>
        <w:fldChar w:fldCharType="separate"/>
      </w:r>
      <w:r>
        <w:rPr>
          <w:noProof/>
        </w:rPr>
        <w:t>121</w:t>
      </w:r>
      <w:r>
        <w:rPr>
          <w:noProof/>
        </w:rPr>
        <w:fldChar w:fldCharType="end"/>
      </w:r>
    </w:p>
    <w:p w14:paraId="45A6F047" w14:textId="41280A2D" w:rsidR="00F90107" w:rsidRDefault="00F90107">
      <w:pPr>
        <w:pStyle w:val="TOC5"/>
        <w:rPr>
          <w:rFonts w:asciiTheme="minorHAnsi" w:eastAsiaTheme="minorEastAsia" w:hAnsiTheme="minorHAnsi" w:cstheme="minorBidi"/>
          <w:noProof/>
          <w:kern w:val="2"/>
          <w:sz w:val="24"/>
          <w:szCs w:val="24"/>
          <w:lang w:eastAsia="en-GB"/>
          <w14:ligatures w14:val="standardContextual"/>
        </w:rPr>
      </w:pPr>
      <w:r w:rsidRPr="006870E2">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6870E2">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_Toc191137476 \h </w:instrText>
      </w:r>
      <w:r>
        <w:rPr>
          <w:noProof/>
        </w:rPr>
      </w:r>
      <w:r>
        <w:rPr>
          <w:noProof/>
        </w:rPr>
        <w:fldChar w:fldCharType="separate"/>
      </w:r>
      <w:r>
        <w:rPr>
          <w:noProof/>
        </w:rPr>
        <w:t>121</w:t>
      </w:r>
      <w:r>
        <w:rPr>
          <w:noProof/>
        </w:rPr>
        <w:fldChar w:fldCharType="end"/>
      </w:r>
    </w:p>
    <w:p w14:paraId="305CBA72" w14:textId="29A7B4B4"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sidRPr="006870E2">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6870E2">
        <w:rPr>
          <w:noProof/>
          <w:lang w:val="en-US"/>
        </w:rPr>
        <w:t>Authorization for indirect communication without delegated discovery</w:t>
      </w:r>
      <w:r>
        <w:rPr>
          <w:noProof/>
        </w:rPr>
        <w:tab/>
      </w:r>
      <w:r>
        <w:rPr>
          <w:noProof/>
        </w:rPr>
        <w:fldChar w:fldCharType="begin" w:fldLock="1"/>
      </w:r>
      <w:r>
        <w:rPr>
          <w:noProof/>
        </w:rPr>
        <w:instrText xml:space="preserve"> PAGEREF _Toc191137477 \h </w:instrText>
      </w:r>
      <w:r>
        <w:rPr>
          <w:noProof/>
        </w:rPr>
      </w:r>
      <w:r>
        <w:rPr>
          <w:noProof/>
        </w:rPr>
        <w:fldChar w:fldCharType="separate"/>
      </w:r>
      <w:r>
        <w:rPr>
          <w:noProof/>
        </w:rPr>
        <w:t>121</w:t>
      </w:r>
      <w:r>
        <w:rPr>
          <w:noProof/>
        </w:rPr>
        <w:fldChar w:fldCharType="end"/>
      </w:r>
    </w:p>
    <w:p w14:paraId="70697B68" w14:textId="58B684DA"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_Toc191137478 \h </w:instrText>
      </w:r>
      <w:r>
        <w:rPr>
          <w:noProof/>
        </w:rPr>
      </w:r>
      <w:r>
        <w:rPr>
          <w:noProof/>
        </w:rPr>
        <w:fldChar w:fldCharType="separate"/>
      </w:r>
      <w:r>
        <w:rPr>
          <w:noProof/>
        </w:rPr>
        <w:t>122</w:t>
      </w:r>
      <w:r>
        <w:rPr>
          <w:noProof/>
        </w:rPr>
        <w:fldChar w:fldCharType="end"/>
      </w:r>
    </w:p>
    <w:p w14:paraId="19B03660" w14:textId="591E1F40"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_Toc191137479 \h </w:instrText>
      </w:r>
      <w:r>
        <w:rPr>
          <w:noProof/>
        </w:rPr>
      </w:r>
      <w:r>
        <w:rPr>
          <w:noProof/>
        </w:rPr>
        <w:fldChar w:fldCharType="separate"/>
      </w:r>
      <w:r>
        <w:rPr>
          <w:noProof/>
        </w:rPr>
        <w:t>122</w:t>
      </w:r>
      <w:r>
        <w:rPr>
          <w:noProof/>
        </w:rPr>
        <w:fldChar w:fldCharType="end"/>
      </w:r>
    </w:p>
    <w:p w14:paraId="1822C271" w14:textId="307BC2F6"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_Toc191137480 \h </w:instrText>
      </w:r>
      <w:r>
        <w:rPr>
          <w:noProof/>
        </w:rPr>
      </w:r>
      <w:r>
        <w:rPr>
          <w:noProof/>
        </w:rPr>
        <w:fldChar w:fldCharType="separate"/>
      </w:r>
      <w:r>
        <w:rPr>
          <w:noProof/>
        </w:rPr>
        <w:t>122</w:t>
      </w:r>
      <w:r>
        <w:rPr>
          <w:noProof/>
        </w:rPr>
        <w:fldChar w:fldCharType="end"/>
      </w:r>
    </w:p>
    <w:p w14:paraId="088A1A0F" w14:textId="4975D407"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_Toc191137481 \h </w:instrText>
      </w:r>
      <w:r>
        <w:rPr>
          <w:noProof/>
        </w:rPr>
      </w:r>
      <w:r>
        <w:rPr>
          <w:noProof/>
        </w:rPr>
        <w:fldChar w:fldCharType="separate"/>
      </w:r>
      <w:r>
        <w:rPr>
          <w:noProof/>
        </w:rPr>
        <w:t>122</w:t>
      </w:r>
      <w:r>
        <w:rPr>
          <w:noProof/>
        </w:rPr>
        <w:fldChar w:fldCharType="end"/>
      </w:r>
    </w:p>
    <w:p w14:paraId="35165CFC" w14:textId="64F7F280"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_Toc191137482 \h </w:instrText>
      </w:r>
      <w:r>
        <w:rPr>
          <w:noProof/>
        </w:rPr>
      </w:r>
      <w:r>
        <w:rPr>
          <w:noProof/>
        </w:rPr>
        <w:fldChar w:fldCharType="separate"/>
      </w:r>
      <w:r>
        <w:rPr>
          <w:noProof/>
        </w:rPr>
        <w:t>122</w:t>
      </w:r>
      <w:r>
        <w:rPr>
          <w:noProof/>
        </w:rPr>
        <w:fldChar w:fldCharType="end"/>
      </w:r>
    </w:p>
    <w:p w14:paraId="35F9F77B" w14:textId="55719895"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_Toc191137483 \h </w:instrText>
      </w:r>
      <w:r>
        <w:rPr>
          <w:noProof/>
        </w:rPr>
      </w:r>
      <w:r>
        <w:rPr>
          <w:noProof/>
        </w:rPr>
        <w:fldChar w:fldCharType="separate"/>
      </w:r>
      <w:r>
        <w:rPr>
          <w:noProof/>
        </w:rPr>
        <w:t>122</w:t>
      </w:r>
      <w:r>
        <w:rPr>
          <w:noProof/>
        </w:rPr>
        <w:fldChar w:fldCharType="end"/>
      </w:r>
    </w:p>
    <w:p w14:paraId="5197EB8B" w14:textId="088DBB84"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_Toc191137484 \h </w:instrText>
      </w:r>
      <w:r>
        <w:rPr>
          <w:noProof/>
        </w:rPr>
      </w:r>
      <w:r>
        <w:rPr>
          <w:noProof/>
        </w:rPr>
        <w:fldChar w:fldCharType="separate"/>
      </w:r>
      <w:r>
        <w:rPr>
          <w:noProof/>
        </w:rPr>
        <w:t>122</w:t>
      </w:r>
      <w:r>
        <w:rPr>
          <w:noProof/>
        </w:rPr>
        <w:fldChar w:fldCharType="end"/>
      </w:r>
    </w:p>
    <w:p w14:paraId="4C3426BC" w14:textId="1D89FD26"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_Toc191137485 \h </w:instrText>
      </w:r>
      <w:r>
        <w:rPr>
          <w:noProof/>
        </w:rPr>
      </w:r>
      <w:r>
        <w:rPr>
          <w:noProof/>
        </w:rPr>
        <w:fldChar w:fldCharType="separate"/>
      </w:r>
      <w:r>
        <w:rPr>
          <w:noProof/>
        </w:rPr>
        <w:t>125</w:t>
      </w:r>
      <w:r>
        <w:rPr>
          <w:noProof/>
        </w:rPr>
        <w:fldChar w:fldCharType="end"/>
      </w:r>
    </w:p>
    <w:p w14:paraId="07BEE214" w14:textId="070C27E6"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_Toc191137486 \h </w:instrText>
      </w:r>
      <w:r>
        <w:rPr>
          <w:noProof/>
        </w:rPr>
      </w:r>
      <w:r>
        <w:rPr>
          <w:noProof/>
        </w:rPr>
        <w:fldChar w:fldCharType="separate"/>
      </w:r>
      <w:r>
        <w:rPr>
          <w:noProof/>
        </w:rPr>
        <w:t>125</w:t>
      </w:r>
      <w:r>
        <w:rPr>
          <w:noProof/>
        </w:rPr>
        <w:fldChar w:fldCharType="end"/>
      </w:r>
    </w:p>
    <w:p w14:paraId="40F3BC55" w14:textId="1C3846B6"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_Toc191137487 \h </w:instrText>
      </w:r>
      <w:r>
        <w:rPr>
          <w:noProof/>
        </w:rPr>
      </w:r>
      <w:r>
        <w:rPr>
          <w:noProof/>
        </w:rPr>
        <w:fldChar w:fldCharType="separate"/>
      </w:r>
      <w:r>
        <w:rPr>
          <w:noProof/>
        </w:rPr>
        <w:t>126</w:t>
      </w:r>
      <w:r>
        <w:rPr>
          <w:noProof/>
        </w:rPr>
        <w:fldChar w:fldCharType="end"/>
      </w:r>
    </w:p>
    <w:p w14:paraId="618CE304" w14:textId="645B235B"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_Toc191137488 \h </w:instrText>
      </w:r>
      <w:r>
        <w:rPr>
          <w:noProof/>
        </w:rPr>
      </w:r>
      <w:r>
        <w:rPr>
          <w:noProof/>
        </w:rPr>
        <w:fldChar w:fldCharType="separate"/>
      </w:r>
      <w:r>
        <w:rPr>
          <w:noProof/>
        </w:rPr>
        <w:t>128</w:t>
      </w:r>
      <w:r>
        <w:rPr>
          <w:noProof/>
        </w:rPr>
        <w:fldChar w:fldCharType="end"/>
      </w:r>
    </w:p>
    <w:p w14:paraId="74EDFDFF" w14:textId="4122EE22"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_Toc191137489 \h </w:instrText>
      </w:r>
      <w:r>
        <w:rPr>
          <w:noProof/>
        </w:rPr>
      </w:r>
      <w:r>
        <w:rPr>
          <w:noProof/>
        </w:rPr>
        <w:fldChar w:fldCharType="separate"/>
      </w:r>
      <w:r>
        <w:rPr>
          <w:noProof/>
        </w:rPr>
        <w:t>128</w:t>
      </w:r>
      <w:r>
        <w:rPr>
          <w:noProof/>
        </w:rPr>
        <w:fldChar w:fldCharType="end"/>
      </w:r>
    </w:p>
    <w:p w14:paraId="69360EE7" w14:textId="3BD46DA8"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sidRPr="006870E2">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6870E2">
        <w:rPr>
          <w:rFonts w:eastAsia="DengXian"/>
          <w:noProof/>
          <w:lang w:eastAsia="zh-CN"/>
        </w:rPr>
        <w:t>General</w:t>
      </w:r>
      <w:r>
        <w:rPr>
          <w:noProof/>
        </w:rPr>
        <w:tab/>
      </w:r>
      <w:r>
        <w:rPr>
          <w:noProof/>
        </w:rPr>
        <w:fldChar w:fldCharType="begin" w:fldLock="1"/>
      </w:r>
      <w:r>
        <w:rPr>
          <w:noProof/>
        </w:rPr>
        <w:instrText xml:space="preserve"> PAGEREF _Toc191137490 \h </w:instrText>
      </w:r>
      <w:r>
        <w:rPr>
          <w:noProof/>
        </w:rPr>
      </w:r>
      <w:r>
        <w:rPr>
          <w:noProof/>
        </w:rPr>
        <w:fldChar w:fldCharType="separate"/>
      </w:r>
      <w:r>
        <w:rPr>
          <w:noProof/>
        </w:rPr>
        <w:t>128</w:t>
      </w:r>
      <w:r>
        <w:rPr>
          <w:noProof/>
        </w:rPr>
        <w:fldChar w:fldCharType="end"/>
      </w:r>
    </w:p>
    <w:p w14:paraId="59E6AA14" w14:textId="0B048AEB"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sidRPr="006870E2">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6870E2">
        <w:rPr>
          <w:rFonts w:eastAsia="DengXian"/>
          <w:noProof/>
          <w:lang w:eastAsia="zh-CN"/>
        </w:rPr>
        <w:t>SBI messages correlation using UE identifier</w:t>
      </w:r>
      <w:r>
        <w:rPr>
          <w:noProof/>
        </w:rPr>
        <w:tab/>
      </w:r>
      <w:r>
        <w:rPr>
          <w:noProof/>
        </w:rPr>
        <w:fldChar w:fldCharType="begin" w:fldLock="1"/>
      </w:r>
      <w:r>
        <w:rPr>
          <w:noProof/>
        </w:rPr>
        <w:instrText xml:space="preserve"> PAGEREF _Toc191137491 \h </w:instrText>
      </w:r>
      <w:r>
        <w:rPr>
          <w:noProof/>
        </w:rPr>
      </w:r>
      <w:r>
        <w:rPr>
          <w:noProof/>
        </w:rPr>
        <w:fldChar w:fldCharType="separate"/>
      </w:r>
      <w:r>
        <w:rPr>
          <w:noProof/>
        </w:rPr>
        <w:t>128</w:t>
      </w:r>
      <w:r>
        <w:rPr>
          <w:noProof/>
        </w:rPr>
        <w:fldChar w:fldCharType="end"/>
      </w:r>
    </w:p>
    <w:p w14:paraId="0117AC44" w14:textId="25B3ABFB"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sidRPr="006870E2">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6870E2">
        <w:rPr>
          <w:rFonts w:eastAsia="DengXian"/>
          <w:noProof/>
          <w:lang w:eastAsia="zh-CN"/>
        </w:rPr>
        <w:t>General</w:t>
      </w:r>
      <w:r>
        <w:rPr>
          <w:noProof/>
        </w:rPr>
        <w:tab/>
      </w:r>
      <w:r>
        <w:rPr>
          <w:noProof/>
        </w:rPr>
        <w:fldChar w:fldCharType="begin" w:fldLock="1"/>
      </w:r>
      <w:r>
        <w:rPr>
          <w:noProof/>
        </w:rPr>
        <w:instrText xml:space="preserve"> PAGEREF _Toc191137492 \h </w:instrText>
      </w:r>
      <w:r>
        <w:rPr>
          <w:noProof/>
        </w:rPr>
      </w:r>
      <w:r>
        <w:rPr>
          <w:noProof/>
        </w:rPr>
        <w:fldChar w:fldCharType="separate"/>
      </w:r>
      <w:r>
        <w:rPr>
          <w:noProof/>
        </w:rPr>
        <w:t>128</w:t>
      </w:r>
      <w:r>
        <w:rPr>
          <w:noProof/>
        </w:rPr>
        <w:fldChar w:fldCharType="end"/>
      </w:r>
    </w:p>
    <w:p w14:paraId="04386EDE" w14:textId="2FED3B35"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sidRPr="006870E2">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6870E2">
        <w:rPr>
          <w:rFonts w:eastAsia="DengXian"/>
          <w:noProof/>
          <w:lang w:eastAsia="zh-CN"/>
        </w:rPr>
        <w:t>Principles</w:t>
      </w:r>
      <w:r>
        <w:rPr>
          <w:noProof/>
        </w:rPr>
        <w:tab/>
      </w:r>
      <w:r>
        <w:rPr>
          <w:noProof/>
        </w:rPr>
        <w:fldChar w:fldCharType="begin" w:fldLock="1"/>
      </w:r>
      <w:r>
        <w:rPr>
          <w:noProof/>
        </w:rPr>
        <w:instrText xml:space="preserve"> PAGEREF _Toc191137493 \h </w:instrText>
      </w:r>
      <w:r>
        <w:rPr>
          <w:noProof/>
        </w:rPr>
      </w:r>
      <w:r>
        <w:rPr>
          <w:noProof/>
        </w:rPr>
        <w:fldChar w:fldCharType="separate"/>
      </w:r>
      <w:r>
        <w:rPr>
          <w:noProof/>
        </w:rPr>
        <w:t>129</w:t>
      </w:r>
      <w:r>
        <w:rPr>
          <w:noProof/>
        </w:rPr>
        <w:fldChar w:fldCharType="end"/>
      </w:r>
    </w:p>
    <w:p w14:paraId="0401FD0A" w14:textId="06C88839"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sidRPr="006870E2">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6870E2">
        <w:rPr>
          <w:rFonts w:eastAsia="DengXian"/>
          <w:noProof/>
          <w:lang w:eastAsia="zh-CN"/>
        </w:rPr>
        <w:t>SBI messages correlation using NF Peer Information</w:t>
      </w:r>
      <w:r>
        <w:rPr>
          <w:noProof/>
        </w:rPr>
        <w:tab/>
      </w:r>
      <w:r>
        <w:rPr>
          <w:noProof/>
        </w:rPr>
        <w:fldChar w:fldCharType="begin" w:fldLock="1"/>
      </w:r>
      <w:r>
        <w:rPr>
          <w:noProof/>
        </w:rPr>
        <w:instrText xml:space="preserve"> PAGEREF _Toc191137494 \h </w:instrText>
      </w:r>
      <w:r>
        <w:rPr>
          <w:noProof/>
        </w:rPr>
      </w:r>
      <w:r>
        <w:rPr>
          <w:noProof/>
        </w:rPr>
        <w:fldChar w:fldCharType="separate"/>
      </w:r>
      <w:r>
        <w:rPr>
          <w:noProof/>
        </w:rPr>
        <w:t>129</w:t>
      </w:r>
      <w:r>
        <w:rPr>
          <w:noProof/>
        </w:rPr>
        <w:fldChar w:fldCharType="end"/>
      </w:r>
    </w:p>
    <w:p w14:paraId="5B55250E" w14:textId="5197FE4D"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sidRPr="006870E2">
        <w:rPr>
          <w:rFonts w:eastAsia="DengXian"/>
          <w:noProof/>
          <w:lang w:eastAsia="zh-CN"/>
        </w:rPr>
        <w:lastRenderedPageBreak/>
        <w:t>6.13.3.1</w:t>
      </w:r>
      <w:r>
        <w:rPr>
          <w:rFonts w:asciiTheme="minorHAnsi" w:eastAsiaTheme="minorEastAsia" w:hAnsiTheme="minorHAnsi" w:cstheme="minorBidi"/>
          <w:noProof/>
          <w:kern w:val="2"/>
          <w:sz w:val="24"/>
          <w:szCs w:val="24"/>
          <w:lang w:eastAsia="en-GB"/>
          <w14:ligatures w14:val="standardContextual"/>
        </w:rPr>
        <w:tab/>
      </w:r>
      <w:r w:rsidRPr="006870E2">
        <w:rPr>
          <w:rFonts w:eastAsia="DengXian"/>
          <w:noProof/>
          <w:lang w:eastAsia="zh-CN"/>
        </w:rPr>
        <w:t>General</w:t>
      </w:r>
      <w:r>
        <w:rPr>
          <w:noProof/>
        </w:rPr>
        <w:tab/>
      </w:r>
      <w:r>
        <w:rPr>
          <w:noProof/>
        </w:rPr>
        <w:fldChar w:fldCharType="begin" w:fldLock="1"/>
      </w:r>
      <w:r>
        <w:rPr>
          <w:noProof/>
        </w:rPr>
        <w:instrText xml:space="preserve"> PAGEREF _Toc191137495 \h </w:instrText>
      </w:r>
      <w:r>
        <w:rPr>
          <w:noProof/>
        </w:rPr>
      </w:r>
      <w:r>
        <w:rPr>
          <w:noProof/>
        </w:rPr>
        <w:fldChar w:fldCharType="separate"/>
      </w:r>
      <w:r>
        <w:rPr>
          <w:noProof/>
        </w:rPr>
        <w:t>129</w:t>
      </w:r>
      <w:r>
        <w:rPr>
          <w:noProof/>
        </w:rPr>
        <w:fldChar w:fldCharType="end"/>
      </w:r>
    </w:p>
    <w:p w14:paraId="6C7B8265" w14:textId="42459FB1" w:rsidR="00F90107" w:rsidRDefault="00F90107">
      <w:pPr>
        <w:pStyle w:val="TOC4"/>
        <w:rPr>
          <w:rFonts w:asciiTheme="minorHAnsi" w:eastAsiaTheme="minorEastAsia" w:hAnsiTheme="minorHAnsi" w:cstheme="minorBidi"/>
          <w:noProof/>
          <w:kern w:val="2"/>
          <w:sz w:val="24"/>
          <w:szCs w:val="24"/>
          <w:lang w:eastAsia="en-GB"/>
          <w14:ligatures w14:val="standardContextual"/>
        </w:rPr>
      </w:pPr>
      <w:r w:rsidRPr="006870E2">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6870E2">
        <w:rPr>
          <w:rFonts w:eastAsia="DengXian"/>
          <w:noProof/>
          <w:lang w:eastAsia="zh-CN"/>
        </w:rPr>
        <w:t>Principles</w:t>
      </w:r>
      <w:r>
        <w:rPr>
          <w:noProof/>
        </w:rPr>
        <w:tab/>
      </w:r>
      <w:r>
        <w:rPr>
          <w:noProof/>
        </w:rPr>
        <w:fldChar w:fldCharType="begin" w:fldLock="1"/>
      </w:r>
      <w:r>
        <w:rPr>
          <w:noProof/>
        </w:rPr>
        <w:instrText xml:space="preserve"> PAGEREF _Toc191137496 \h </w:instrText>
      </w:r>
      <w:r>
        <w:rPr>
          <w:noProof/>
        </w:rPr>
      </w:r>
      <w:r>
        <w:rPr>
          <w:noProof/>
        </w:rPr>
        <w:fldChar w:fldCharType="separate"/>
      </w:r>
      <w:r>
        <w:rPr>
          <w:noProof/>
        </w:rPr>
        <w:t>129</w:t>
      </w:r>
      <w:r>
        <w:rPr>
          <w:noProof/>
        </w:rPr>
        <w:fldChar w:fldCharType="end"/>
      </w:r>
    </w:p>
    <w:p w14:paraId="5946522E" w14:textId="2FBEBB99" w:rsidR="00F90107" w:rsidRDefault="00F90107">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_Toc191137497 \h </w:instrText>
      </w:r>
      <w:r>
        <w:rPr>
          <w:noProof/>
        </w:rPr>
      </w:r>
      <w:r>
        <w:rPr>
          <w:noProof/>
        </w:rPr>
        <w:fldChar w:fldCharType="separate"/>
      </w:r>
      <w:r>
        <w:rPr>
          <w:noProof/>
        </w:rPr>
        <w:t>130</w:t>
      </w:r>
      <w:r>
        <w:rPr>
          <w:noProof/>
        </w:rPr>
        <w:fldChar w:fldCharType="end"/>
      </w:r>
    </w:p>
    <w:p w14:paraId="79CB815B" w14:textId="29FFAFE4"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sidRPr="006870E2">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6870E2">
        <w:rPr>
          <w:rFonts w:eastAsia="DengXian"/>
          <w:noProof/>
          <w:lang w:eastAsia="zh-CN"/>
        </w:rPr>
        <w:t>General</w:t>
      </w:r>
      <w:r>
        <w:rPr>
          <w:noProof/>
        </w:rPr>
        <w:tab/>
      </w:r>
      <w:r>
        <w:rPr>
          <w:noProof/>
        </w:rPr>
        <w:fldChar w:fldCharType="begin" w:fldLock="1"/>
      </w:r>
      <w:r>
        <w:rPr>
          <w:noProof/>
        </w:rPr>
        <w:instrText xml:space="preserve"> PAGEREF _Toc191137498 \h </w:instrText>
      </w:r>
      <w:r>
        <w:rPr>
          <w:noProof/>
        </w:rPr>
      </w:r>
      <w:r>
        <w:rPr>
          <w:noProof/>
        </w:rPr>
        <w:fldChar w:fldCharType="separate"/>
      </w:r>
      <w:r>
        <w:rPr>
          <w:noProof/>
        </w:rPr>
        <w:t>130</w:t>
      </w:r>
      <w:r>
        <w:rPr>
          <w:noProof/>
        </w:rPr>
        <w:fldChar w:fldCharType="end"/>
      </w:r>
    </w:p>
    <w:p w14:paraId="0F2E6750" w14:textId="731AA12C"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sidRPr="006870E2">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6870E2">
        <w:rPr>
          <w:rFonts w:eastAsia="DengXian"/>
          <w:noProof/>
          <w:lang w:eastAsia="zh-CN"/>
        </w:rPr>
        <w:t>Inclusion of the intended purpose</w:t>
      </w:r>
      <w:r>
        <w:rPr>
          <w:noProof/>
        </w:rPr>
        <w:tab/>
      </w:r>
      <w:r>
        <w:rPr>
          <w:noProof/>
        </w:rPr>
        <w:fldChar w:fldCharType="begin" w:fldLock="1"/>
      </w:r>
      <w:r>
        <w:rPr>
          <w:noProof/>
        </w:rPr>
        <w:instrText xml:space="preserve"> PAGEREF _Toc191137499 \h </w:instrText>
      </w:r>
      <w:r>
        <w:rPr>
          <w:noProof/>
        </w:rPr>
      </w:r>
      <w:r>
        <w:rPr>
          <w:noProof/>
        </w:rPr>
        <w:fldChar w:fldCharType="separate"/>
      </w:r>
      <w:r>
        <w:rPr>
          <w:noProof/>
        </w:rPr>
        <w:t>130</w:t>
      </w:r>
      <w:r>
        <w:rPr>
          <w:noProof/>
        </w:rPr>
        <w:fldChar w:fldCharType="end"/>
      </w:r>
    </w:p>
    <w:p w14:paraId="023E273B" w14:textId="3FCCB29F" w:rsidR="00F90107" w:rsidRDefault="00F90107">
      <w:pPr>
        <w:pStyle w:val="TOC3"/>
        <w:rPr>
          <w:rFonts w:asciiTheme="minorHAnsi" w:eastAsiaTheme="minorEastAsia" w:hAnsiTheme="minorHAnsi" w:cstheme="minorBidi"/>
          <w:noProof/>
          <w:kern w:val="2"/>
          <w:sz w:val="24"/>
          <w:szCs w:val="24"/>
          <w:lang w:eastAsia="en-GB"/>
          <w14:ligatures w14:val="standardContextual"/>
        </w:rPr>
      </w:pPr>
      <w:r w:rsidRPr="006870E2">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6870E2">
        <w:rPr>
          <w:rFonts w:eastAsia="DengXian"/>
          <w:noProof/>
          <w:lang w:eastAsia="zh-CN"/>
        </w:rPr>
        <w:t>Evaluating the intended purpose</w:t>
      </w:r>
      <w:r>
        <w:rPr>
          <w:noProof/>
        </w:rPr>
        <w:tab/>
      </w:r>
      <w:r>
        <w:rPr>
          <w:noProof/>
        </w:rPr>
        <w:fldChar w:fldCharType="begin" w:fldLock="1"/>
      </w:r>
      <w:r>
        <w:rPr>
          <w:noProof/>
        </w:rPr>
        <w:instrText xml:space="preserve"> PAGEREF _Toc191137500 \h </w:instrText>
      </w:r>
      <w:r>
        <w:rPr>
          <w:noProof/>
        </w:rPr>
      </w:r>
      <w:r>
        <w:rPr>
          <w:noProof/>
        </w:rPr>
        <w:fldChar w:fldCharType="separate"/>
      </w:r>
      <w:r>
        <w:rPr>
          <w:noProof/>
        </w:rPr>
        <w:t>130</w:t>
      </w:r>
      <w:r>
        <w:rPr>
          <w:noProof/>
        </w:rPr>
        <w:fldChar w:fldCharType="end"/>
      </w:r>
    </w:p>
    <w:p w14:paraId="2573BAA2" w14:textId="72A58231" w:rsidR="00F90107" w:rsidRDefault="00F9010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_Toc191137501 \h </w:instrText>
      </w:r>
      <w:r>
        <w:rPr>
          <w:noProof/>
        </w:rPr>
      </w:r>
      <w:r>
        <w:rPr>
          <w:noProof/>
        </w:rPr>
        <w:fldChar w:fldCharType="separate"/>
      </w:r>
      <w:r>
        <w:rPr>
          <w:noProof/>
        </w:rPr>
        <w:t>131</w:t>
      </w:r>
      <w:r>
        <w:rPr>
          <w:noProof/>
        </w:rPr>
        <w:fldChar w:fldCharType="end"/>
      </w:r>
    </w:p>
    <w:p w14:paraId="63CB952B" w14:textId="26D3201E" w:rsidR="00F90107" w:rsidRDefault="00F9010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_Toc191137502 \h </w:instrText>
      </w:r>
      <w:r>
        <w:rPr>
          <w:noProof/>
        </w:rPr>
      </w:r>
      <w:r>
        <w:rPr>
          <w:noProof/>
        </w:rPr>
        <w:fldChar w:fldCharType="separate"/>
      </w:r>
      <w:r>
        <w:rPr>
          <w:noProof/>
        </w:rPr>
        <w:t>132</w:t>
      </w:r>
      <w:r>
        <w:rPr>
          <w:noProof/>
        </w:rPr>
        <w:fldChar w:fldCharType="end"/>
      </w:r>
    </w:p>
    <w:p w14:paraId="14268BEF" w14:textId="38B19878" w:rsidR="00F90107" w:rsidRDefault="00F9010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_Toc191137503 \h </w:instrText>
      </w:r>
      <w:r>
        <w:rPr>
          <w:noProof/>
        </w:rPr>
      </w:r>
      <w:r>
        <w:rPr>
          <w:noProof/>
        </w:rPr>
        <w:fldChar w:fldCharType="separate"/>
      </w:r>
      <w:r>
        <w:rPr>
          <w:noProof/>
        </w:rPr>
        <w:t>133</w:t>
      </w:r>
      <w:r>
        <w:rPr>
          <w:noProof/>
        </w:rPr>
        <w:fldChar w:fldCharType="end"/>
      </w:r>
    </w:p>
    <w:p w14:paraId="25D30639" w14:textId="113E1102" w:rsidR="00F90107" w:rsidRDefault="00F9010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fldLock="1"/>
      </w:r>
      <w:r>
        <w:rPr>
          <w:noProof/>
        </w:rPr>
        <w:instrText xml:space="preserve"> PAGEREF _Toc191137504 \h </w:instrText>
      </w:r>
      <w:r>
        <w:rPr>
          <w:noProof/>
        </w:rPr>
      </w:r>
      <w:r>
        <w:rPr>
          <w:noProof/>
        </w:rPr>
        <w:fldChar w:fldCharType="separate"/>
      </w:r>
      <w:r>
        <w:rPr>
          <w:noProof/>
        </w:rPr>
        <w:t>134</w:t>
      </w:r>
      <w:r>
        <w:rPr>
          <w:noProof/>
        </w:rPr>
        <w:fldChar w:fldCharType="end"/>
      </w:r>
    </w:p>
    <w:p w14:paraId="2BA28D9A" w14:textId="60BE315C" w:rsidR="00F90107" w:rsidRDefault="00F90107">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_Toc191137505 \h </w:instrText>
      </w:r>
      <w:r>
        <w:rPr>
          <w:noProof/>
        </w:rPr>
      </w:r>
      <w:r>
        <w:rPr>
          <w:noProof/>
        </w:rPr>
        <w:fldChar w:fldCharType="separate"/>
      </w:r>
      <w:r>
        <w:rPr>
          <w:noProof/>
        </w:rPr>
        <w:t>134</w:t>
      </w:r>
      <w:r>
        <w:rPr>
          <w:noProof/>
        </w:rPr>
        <w:fldChar w:fldCharType="end"/>
      </w:r>
    </w:p>
    <w:p w14:paraId="161F1F12" w14:textId="4F09D842" w:rsidR="00F90107" w:rsidRDefault="00F90107">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_Toc191137506 \h </w:instrText>
      </w:r>
      <w:r>
        <w:rPr>
          <w:noProof/>
        </w:rPr>
      </w:r>
      <w:r>
        <w:rPr>
          <w:noProof/>
        </w:rPr>
        <w:fldChar w:fldCharType="separate"/>
      </w:r>
      <w:r>
        <w:rPr>
          <w:noProof/>
        </w:rPr>
        <w:t>135</w:t>
      </w:r>
      <w:r>
        <w:rPr>
          <w:noProof/>
        </w:rPr>
        <w:fldChar w:fldCharType="end"/>
      </w:r>
    </w:p>
    <w:p w14:paraId="42F7AC03" w14:textId="69EA807B" w:rsidR="00F90107" w:rsidRDefault="00F9010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_Toc191137507 \h </w:instrText>
      </w:r>
      <w:r>
        <w:rPr>
          <w:noProof/>
        </w:rPr>
      </w:r>
      <w:r>
        <w:rPr>
          <w:noProof/>
        </w:rPr>
        <w:fldChar w:fldCharType="separate"/>
      </w:r>
      <w:r>
        <w:rPr>
          <w:noProof/>
        </w:rPr>
        <w:t>145</w:t>
      </w:r>
      <w:r>
        <w:rPr>
          <w:noProof/>
        </w:rPr>
        <w:fldChar w:fldCharType="end"/>
      </w:r>
    </w:p>
    <w:p w14:paraId="5662205C" w14:textId="328ECAF4"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191137257"/>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191137258"/>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191137259"/>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1F010B91" w:rsidR="00BC5679" w:rsidRPr="00D1205D" w:rsidRDefault="00BC5679" w:rsidP="00BC5679">
      <w:pPr>
        <w:pStyle w:val="EX"/>
      </w:pPr>
      <w:r w:rsidRPr="00D1205D">
        <w:t>[20]</w:t>
      </w:r>
      <w:r w:rsidRPr="00D1205D">
        <w:tab/>
        <w:t>IETF RFC </w:t>
      </w:r>
      <w:r>
        <w:t>9111</w:t>
      </w:r>
      <w:r w:rsidRPr="00D1205D">
        <w:t>: "</w:t>
      </w:r>
      <w:r w:rsidRPr="00D1205D" w:rsidDel="00A02C24">
        <w:t xml:space="preserve"> </w:t>
      </w:r>
      <w:r w:rsidRPr="00D1205D">
        <w:t>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191137260"/>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191137261"/>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77777777"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191137262"/>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191137263"/>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191137264"/>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191137265"/>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191137266"/>
      <w:r w:rsidRPr="00D1205D">
        <w:t>3.3.3</w:t>
      </w:r>
      <w:r w:rsidRPr="00D1205D">
        <w:tab/>
        <w:t>URI – reserved and special characters</w:t>
      </w:r>
      <w:bookmarkEnd w:id="102"/>
      <w:bookmarkEnd w:id="103"/>
      <w:bookmarkEnd w:id="104"/>
      <w:bookmarkEnd w:id="105"/>
      <w:bookmarkEnd w:id="106"/>
      <w:bookmarkEnd w:id="10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191137267"/>
      <w:r w:rsidRPr="00D1205D">
        <w:t>3.3.4</w:t>
      </w:r>
      <w:r w:rsidRPr="00D1205D">
        <w:tab/>
        <w:t>SBI specific usage of delimiters</w:t>
      </w:r>
      <w:bookmarkEnd w:id="108"/>
      <w:bookmarkEnd w:id="109"/>
      <w:bookmarkEnd w:id="110"/>
      <w:bookmarkEnd w:id="111"/>
      <w:bookmarkEnd w:id="112"/>
      <w:bookmarkEnd w:id="113"/>
    </w:p>
    <w:p w14:paraId="4F2A9503" w14:textId="519F93DD"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9" w:name="_Toc191137268"/>
      <w:r w:rsidRPr="00D1205D">
        <w:lastRenderedPageBreak/>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191137269"/>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191137270"/>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191137271"/>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191137272"/>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191137273"/>
      <w:r w:rsidRPr="00D1205D">
        <w:rPr>
          <w:lang w:eastAsia="zh-CN"/>
        </w:rPr>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191137274"/>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191137275"/>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25pt;height:171.75pt" o:ole="">
            <v:imagedata r:id="rId14" o:title=""/>
          </v:shape>
          <o:OLEObject Type="Embed" ProgID="Visio.Drawing.15" ShapeID="_x0000_i1026" DrawAspect="Content" ObjectID="_1801750131"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7" w:name="_Toc191137276"/>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191137277"/>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484ABC4F" w14:textId="335DDC08" w:rsidR="00BC5679" w:rsidRPr="00D1205D" w:rsidRDefault="00BC5679" w:rsidP="00BC5679">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29" w:name="_Toc191137278"/>
      <w:r w:rsidRPr="00D1205D">
        <w:rPr>
          <w:lang w:eastAsia="zh-CN"/>
        </w:rPr>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191137279"/>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191137280"/>
      <w:r w:rsidRPr="00D1205D">
        <w:lastRenderedPageBreak/>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2" w:name="_Toc19708935"/>
      <w:bookmarkStart w:id="253" w:name="_Toc27745006"/>
      <w:bookmarkStart w:id="254" w:name="_Toc29803159"/>
      <w:bookmarkStart w:id="255" w:name="_Toc35969908"/>
      <w:bookmarkStart w:id="256" w:name="_Toc36050702"/>
      <w:bookmarkStart w:id="257" w:name="_Toc44847414"/>
      <w:bookmarkStart w:id="258" w:name="_Toc51845066"/>
      <w:bookmarkStart w:id="259" w:name="_Toc51845397"/>
      <w:bookmarkStart w:id="260" w:name="_Toc51846917"/>
      <w:bookmarkStart w:id="261" w:name="_Toc57022544"/>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2"/>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3" w:name="_Toc191137281"/>
      <w:r w:rsidRPr="00D1205D">
        <w:rPr>
          <w:lang w:eastAsia="zh-CN"/>
        </w:rPr>
        <w:lastRenderedPageBreak/>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191137282"/>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6" w:name="_Toc191137283"/>
      <w:bookmarkEnd w:id="275"/>
      <w:r w:rsidRPr="00D1205D">
        <w:lastRenderedPageBreak/>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191137284"/>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23FDF2F1" w14:textId="77777777" w:rsidR="004C6315" w:rsidRDefault="004C6315" w:rsidP="004C6315">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 xml:space="preserve">). </w:t>
            </w:r>
          </w:p>
          <w:p w14:paraId="605DE044" w14:textId="77777777" w:rsidR="004C6315" w:rsidRDefault="004C6315" w:rsidP="004C6315">
            <w:pPr>
              <w:pStyle w:val="TAL"/>
              <w:rPr>
                <w:lang w:eastAsia="zh-CN"/>
              </w:rPr>
            </w:pPr>
          </w:p>
          <w:p w14:paraId="0C716CF1" w14:textId="77777777" w:rsidR="004C6315" w:rsidRDefault="004C6315" w:rsidP="004C6315">
            <w:pPr>
              <w:pStyle w:val="TAL"/>
              <w:rPr>
                <w:lang w:eastAsia="zh-CN"/>
              </w:rPr>
            </w:pPr>
            <w:r>
              <w:rPr>
                <w:lang w:eastAsia="zh-CN"/>
              </w:rPr>
              <w:t xml:space="preserve">The purpose is one of the followings: </w:t>
            </w:r>
          </w:p>
          <w:p w14:paraId="766D2407" w14:textId="6FA323B3" w:rsidR="004C6315" w:rsidRDefault="004C6315" w:rsidP="004C6315">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w:t>
            </w:r>
          </w:p>
          <w:p w14:paraId="540C0F83" w14:textId="77777777" w:rsidR="004C6315" w:rsidRDefault="004C6315" w:rsidP="004C6315">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6DBBEEE0" w:rsidR="00785A89" w:rsidRPr="00D1205D" w:rsidRDefault="004C6315" w:rsidP="004C6315">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296" w:name="_Hlk111825488"/>
            <w:r w:rsidRPr="000B63FD">
              <w:rPr>
                <w:lang w:eastAsia="zh-CN"/>
              </w:rPr>
              <w:lastRenderedPageBreak/>
              <w:t>3gpp-</w:t>
            </w:r>
            <w:r>
              <w:rPr>
                <w:lang w:eastAsia="zh-CN"/>
              </w:rPr>
              <w:t>Sbi-Originating-Network-Id</w:t>
            </w:r>
            <w:bookmarkEnd w:id="296"/>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191137285"/>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3E397086" w14:textId="77777777" w:rsidR="00DB0483" w:rsidRPr="00D1205D" w:rsidRDefault="00DB0483" w:rsidP="00DB0483">
      <w:pPr>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18" w:name="_Toc191137286"/>
      <w:r w:rsidRPr="00D1205D">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5E09AB52" w14:textId="77777777" w:rsidR="00DB0483" w:rsidRPr="00D1205D" w:rsidRDefault="00DB0483" w:rsidP="00DB0483">
      <w:pPr>
        <w:rPr>
          <w:lang w:eastAsia="zh-CN"/>
        </w:rPr>
      </w:pPr>
      <w:bookmarkStart w:id="319" w:name="_Toc19708941"/>
      <w:bookmarkStart w:id="320" w:name="_Toc27745012"/>
      <w:bookmarkStart w:id="321" w:name="_Toc29803165"/>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9" w:name="_Toc191137287"/>
      <w:r w:rsidRPr="00D1205D">
        <w:lastRenderedPageBreak/>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7A6C3B30" w14:textId="31C7EA46" w:rsidR="00DB0483" w:rsidRPr="00D1205D" w:rsidRDefault="00DB0483" w:rsidP="00DB0483">
      <w:pPr>
        <w:rPr>
          <w:lang w:eastAsia="zh-CN"/>
        </w:rPr>
      </w:pPr>
      <w:bookmarkStart w:id="330" w:name="_Toc9501019"/>
      <w:bookmarkStart w:id="331" w:name="_Toc27745013"/>
      <w:bookmarkStart w:id="332" w:name="_Toc35969915"/>
      <w:bookmarkStart w:id="333" w:name="_Toc36050709"/>
      <w:bookmarkStart w:id="334" w:name="_Toc44847421"/>
      <w:bookmarkStart w:id="335" w:name="_Toc51845073"/>
      <w:bookmarkStart w:id="336" w:name="_Toc51845404"/>
      <w:bookmarkStart w:id="337" w:name="_Toc51846924"/>
      <w:bookmarkStart w:id="338" w:name="_Toc57022551"/>
      <w:bookmarkStart w:id="339" w:name="_Toc27745014"/>
      <w:bookmarkStart w:id="340" w:name="_Toc29803167"/>
      <w:bookmarkStart w:id="341"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2" w:name="_Toc191137288"/>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4"/>
      <w:bookmarkEnd w:id="335"/>
      <w:bookmarkEnd w:id="336"/>
      <w:bookmarkEnd w:id="337"/>
      <w:bookmarkEnd w:id="338"/>
      <w:bookmarkEnd w:id="342"/>
    </w:p>
    <w:p w14:paraId="396F7322" w14:textId="77777777" w:rsidR="00DB0483" w:rsidRPr="00D1205D" w:rsidRDefault="00DB0483" w:rsidP="00DB0483">
      <w:pPr>
        <w:rPr>
          <w:lang w:eastAsia="zh-CN"/>
        </w:rPr>
      </w:pPr>
      <w:bookmarkStart w:id="343" w:name="_Toc35969916"/>
      <w:bookmarkStart w:id="344" w:name="_Toc36050710"/>
      <w:bookmarkStart w:id="345" w:name="_Toc44847422"/>
      <w:bookmarkStart w:id="346" w:name="_Toc51845074"/>
      <w:bookmarkStart w:id="347" w:name="_Toc51845405"/>
      <w:bookmarkStart w:id="348" w:name="_Toc51846925"/>
      <w:bookmarkStart w:id="349" w:name="_Toc57022552"/>
      <w:bookmarkStart w:id="350" w:name="_Toc27745015"/>
      <w:bookmarkStart w:id="351" w:name="_Toc29803168"/>
      <w:bookmarkEnd w:id="339"/>
      <w:bookmarkEnd w:id="34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191137289"/>
      <w:r w:rsidRPr="00D1205D">
        <w:t>5.2.3.2.6</w:t>
      </w:r>
      <w:r w:rsidRPr="00D1205D">
        <w:tab/>
      </w:r>
      <w:r w:rsidRPr="00D1205D">
        <w:rPr>
          <w:lang w:eastAsia="zh-CN"/>
        </w:rPr>
        <w:t>3gpp-Sbi-Binding</w:t>
      </w:r>
      <w:bookmarkEnd w:id="343"/>
      <w:bookmarkEnd w:id="344"/>
      <w:bookmarkEnd w:id="345"/>
      <w:bookmarkEnd w:id="346"/>
      <w:bookmarkEnd w:id="347"/>
      <w:bookmarkEnd w:id="348"/>
      <w:bookmarkEnd w:id="349"/>
      <w:bookmarkEnd w:id="352"/>
    </w:p>
    <w:p w14:paraId="630688B8" w14:textId="77777777" w:rsidR="00DB0483" w:rsidRPr="00D1205D" w:rsidRDefault="00DB0483" w:rsidP="00DB0483">
      <w:pPr>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0"/>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1" w:name="_Toc191137290"/>
      <w:r w:rsidRPr="00D1205D">
        <w:t>5.2.3.2.7</w:t>
      </w:r>
      <w:r w:rsidRPr="00D1205D">
        <w:tab/>
      </w:r>
      <w:r w:rsidRPr="00D1205D">
        <w:rPr>
          <w:lang w:eastAsia="zh-CN"/>
        </w:rPr>
        <w:t>3gpp-Sbi-Discovery</w:t>
      </w:r>
      <w:bookmarkEnd w:id="350"/>
      <w:bookmarkEnd w:id="351"/>
      <w:bookmarkEnd w:id="353"/>
      <w:bookmarkEnd w:id="354"/>
      <w:bookmarkEnd w:id="355"/>
      <w:bookmarkEnd w:id="356"/>
      <w:bookmarkEnd w:id="357"/>
      <w:bookmarkEnd w:id="358"/>
      <w:bookmarkEnd w:id="359"/>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191137291"/>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27313DFF" w14:textId="77777777" w:rsidR="00DB0483" w:rsidRPr="00D1205D" w:rsidRDefault="00DB0483" w:rsidP="00DB0483">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lastRenderedPageBreak/>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1" w:name="_Toc191137292"/>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5BF64F80" w14:textId="77777777" w:rsidR="00DB0483" w:rsidRPr="00D1205D" w:rsidRDefault="00DB0483" w:rsidP="00DB0483">
      <w:pPr>
        <w:rPr>
          <w:lang w:eastAsia="zh-CN"/>
        </w:rPr>
      </w:pPr>
      <w:bookmarkStart w:id="382" w:name="_Toc35969920"/>
      <w:bookmarkStart w:id="383" w:name="_Toc36050714"/>
      <w:bookmarkStart w:id="384" w:name="_Toc44847426"/>
      <w:bookmarkStart w:id="385" w:name="_Toc51845078"/>
      <w:bookmarkStart w:id="386" w:name="_Toc51845409"/>
      <w:bookmarkStart w:id="387" w:name="_Toc51846929"/>
      <w:bookmarkStart w:id="388"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0F6189F3" w14:textId="4B7D1C3D" w:rsidR="004C6315" w:rsidRDefault="004C6315" w:rsidP="004C6315">
      <w:pPr>
        <w:pStyle w:val="NO"/>
        <w:rPr>
          <w:lang w:eastAsia="zh-CN"/>
        </w:rPr>
      </w:pPr>
      <w:r>
        <w:rPr>
          <w:lang w:eastAsia="zh-CN"/>
        </w:rPr>
        <w:t>NOTE 1</w:t>
      </w:r>
      <w:r w:rsidRPr="00D1205D">
        <w:rPr>
          <w:lang w:eastAsia="zh-CN"/>
        </w:rPr>
        <w:t>:</w:t>
      </w:r>
      <w:r>
        <w:rPr>
          <w:lang w:eastAsia="zh-CN"/>
        </w:rPr>
        <w:tab/>
        <w:t xml:space="preserve">Implementations complying with earlier releases of the specification can require the presence of a leading white space after "3gpp-Sbi-Oci:". </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lastRenderedPageBreak/>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3719FD02" w:rsidR="00DB0483" w:rsidRPr="00D1205D" w:rsidRDefault="00DB0483" w:rsidP="00DB0483">
      <w:pPr>
        <w:pStyle w:val="NO"/>
      </w:pPr>
      <w:r>
        <w:t>NOTE </w:t>
      </w:r>
      <w:r w:rsidR="004C6315">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389"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0"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0"/>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1"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1"/>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392" w:name="_PERM_MCCTEMPBM_CRPT59660008___3"/>
      <w:bookmarkStart w:id="393"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2"/>
    <w:p w14:paraId="5F16F6A6" w14:textId="168C48AE" w:rsidR="00DB0483" w:rsidRPr="00D1205D" w:rsidRDefault="00DB0483" w:rsidP="00DB0483">
      <w:pPr>
        <w:pStyle w:val="NO"/>
        <w:rPr>
          <w:rFonts w:cs="Arial"/>
          <w:lang w:eastAsia="zh-CN"/>
        </w:rPr>
      </w:pPr>
      <w:r>
        <w:t>NOTE </w:t>
      </w:r>
      <w:r w:rsidR="004C6315">
        <w:t>3</w:t>
      </w:r>
      <w:r w:rsidRPr="00B94B62">
        <w:t>:</w:t>
      </w:r>
      <w:r w:rsidRPr="00B94B62">
        <w:tab/>
        <w:t>The S-NSSAI parameter corresponds to the JSON encoding: {"sst": 1, "sd": "A08923"} (see clause 5.2.3.1)</w:t>
      </w:r>
    </w:p>
    <w:bookmarkEnd w:id="393"/>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394" w:name="_PERM_MCCTEMPBM_CRPT59660010___3"/>
      <w:bookmarkStart w:id="395"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7FD7DD67" w14:textId="79C61AC6" w:rsidR="00DB0483" w:rsidRPr="00D1205D" w:rsidRDefault="00DB0483" w:rsidP="00DB0483">
      <w:pPr>
        <w:pStyle w:val="NO"/>
        <w:rPr>
          <w:rFonts w:cs="Arial"/>
          <w:lang w:eastAsia="zh-CN"/>
        </w:rPr>
      </w:pPr>
      <w:r>
        <w:t>NOTE </w:t>
      </w:r>
      <w:r w:rsidR="004C6315">
        <w:t>4</w:t>
      </w:r>
      <w:r w:rsidRPr="002D7984">
        <w:t>:</w:t>
      </w:r>
      <w:r w:rsidRPr="002D7984">
        <w:tab/>
        <w:t>The S- NSSAI parameter corresponds to the JSON encoding: {"sst": 1, "sd": "A08923"} &amp; {"sst": 1, "sd": "A08924"} (see clause 5.2.3.1)</w:t>
      </w:r>
    </w:p>
    <w:bookmarkEnd w:id="395"/>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389"/>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lastRenderedPageBreak/>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396"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6"/>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397"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7"/>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398" w:name="_PERM_MCCTEMPBM_CRPT59660015___3"/>
      <w:bookmarkStart w:id="399"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8"/>
    <w:p w14:paraId="2139269E" w14:textId="4F533AB4" w:rsidR="00DB0483" w:rsidRPr="00D1205D" w:rsidRDefault="00DB0483" w:rsidP="00DB0483">
      <w:pPr>
        <w:pStyle w:val="NO"/>
        <w:rPr>
          <w:lang w:eastAsia="zh-CN"/>
        </w:rPr>
      </w:pPr>
      <w:r>
        <w:t>NOTE </w:t>
      </w:r>
      <w:r w:rsidR="004C6315">
        <w:t>5</w:t>
      </w:r>
      <w:r w:rsidRPr="002D7984">
        <w:t>:</w:t>
      </w:r>
      <w:r w:rsidRPr="002D7984">
        <w:tab/>
        <w:t>The S-NSSAI parameter corresponds to the JSON encoding: {"sst": 1, "sd": "A08923"} (see clause 5.2.3.1)</w:t>
      </w:r>
    </w:p>
    <w:bookmarkEnd w:id="399"/>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0"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0"/>
    <w:p w14:paraId="6358008F" w14:textId="13CBEC9F" w:rsidR="00DB0483" w:rsidRDefault="00DB0483" w:rsidP="00DB0483">
      <w:pPr>
        <w:pStyle w:val="NO"/>
        <w:rPr>
          <w:lang w:eastAsia="zh-CN"/>
        </w:rPr>
      </w:pPr>
      <w:r>
        <w:rPr>
          <w:lang w:eastAsia="zh-CN"/>
        </w:rPr>
        <w:t>NOTE </w:t>
      </w:r>
      <w:r w:rsidR="004C6315">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1" w:name="_Toc191137293"/>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401"/>
    </w:p>
    <w:p w14:paraId="48406B79" w14:textId="2A574818" w:rsidR="00D91253" w:rsidRPr="00D1205D" w:rsidRDefault="00D91253" w:rsidP="00D91253">
      <w:pPr>
        <w:rPr>
          <w:lang w:eastAsia="zh-CN"/>
        </w:rPr>
      </w:pPr>
      <w:bookmarkStart w:id="402" w:name="_Toc44847427"/>
      <w:bookmarkStart w:id="403" w:name="_Toc51845079"/>
      <w:bookmarkStart w:id="404" w:name="_Toc51845410"/>
      <w:bookmarkStart w:id="405" w:name="_Toc51846930"/>
      <w:bookmarkStart w:id="406"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79CA8F60" w14:textId="4EEA1934" w:rsidR="004C6315" w:rsidRDefault="004C6315" w:rsidP="004C6315">
      <w:pPr>
        <w:pStyle w:val="NO"/>
        <w:rPr>
          <w:lang w:eastAsia="zh-CN"/>
        </w:rPr>
      </w:pPr>
      <w:r>
        <w:rPr>
          <w:lang w:eastAsia="zh-CN"/>
        </w:rPr>
        <w:t>NOTE 1</w:t>
      </w:r>
      <w:r w:rsidRPr="00D1205D">
        <w:rPr>
          <w:lang w:eastAsia="zh-CN"/>
        </w:rPr>
        <w:t>:</w:t>
      </w:r>
      <w:r>
        <w:rPr>
          <w:lang w:eastAsia="zh-CN"/>
        </w:rPr>
        <w:tab/>
        <w:t xml:space="preserve">Implementations complying with earlier releases of the specification can require the presence of a leading white space after "3gpp-Sbi-Lci:". </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0F3CF167" w:rsidR="00DB0483" w:rsidRPr="00D1205D" w:rsidRDefault="00DB0483" w:rsidP="00DB0483">
      <w:pPr>
        <w:pStyle w:val="NO"/>
      </w:pPr>
      <w:r>
        <w:t>NOTE </w:t>
      </w:r>
      <w:r w:rsidR="004C6315">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DEA65D9" w14:textId="60A3BBA1" w:rsidR="00DB0483" w:rsidRPr="00D1205D" w:rsidRDefault="00DB0483" w:rsidP="004C6315">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07" w:name="_PERM_MCCTEMPBM_CRPT57490031___3"/>
      <w:r w:rsidRPr="00D1205D">
        <w:rPr>
          <w:lang w:eastAsia="zh-CN"/>
        </w:rPr>
        <w:t>3gpp-Sbi-Lci: Timestamp: "Tue, 04 Feb 2020 08:49:37 GMT"; Load-Metric: 25%; NF-Instance: 54804518-4191-46b3-955c-ac631f953ed8</w:t>
      </w:r>
    </w:p>
    <w:bookmarkEnd w:id="407"/>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08" w:name="_PERM_MCCTEMPBM_CRPT57490032___3"/>
      <w:r w:rsidRPr="00D1205D">
        <w:rPr>
          <w:lang w:eastAsia="zh-CN"/>
        </w:rPr>
        <w:t>3gpp-Sbi-Lci: Timestamp: "Tue, 04 Feb 2020 08:49:37 GMT"; Load-Metric: 25%; NF-Service-Set: setxyz.snnsmf-pdusession.nfi54804518-4191-46b3-955c-ac631f953ed8.5gc.mnc012.mcc345</w:t>
      </w:r>
    </w:p>
    <w:bookmarkEnd w:id="408"/>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09"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09"/>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10"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0"/>
    <w:p w14:paraId="5EC3FC94" w14:textId="1EF2719F" w:rsidR="00DB0483" w:rsidRPr="00D1205D" w:rsidRDefault="00DB0483" w:rsidP="00DB0483">
      <w:pPr>
        <w:pStyle w:val="NO"/>
        <w:rPr>
          <w:rFonts w:cs="Arial"/>
          <w:lang w:eastAsia="zh-CN"/>
        </w:rPr>
      </w:pPr>
      <w:r>
        <w:t>NOTE </w:t>
      </w:r>
      <w:r w:rsidR="004C6315">
        <w:t>3</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1" w:name="_PERM_MCCTEMPBM_CRPT57490036___3"/>
      <w:r w:rsidRPr="00D1205D">
        <w:rPr>
          <w:lang w:eastAsia="zh-CN"/>
        </w:rPr>
        <w:lastRenderedPageBreak/>
        <w:t>3gpp-Sbi-Lci: Timestamp: "Tue, 04 Feb 2020 08:49:37 GMT"; Load-Metric: 25%; SCP-FQDN: scp1.example.com</w:t>
      </w:r>
    </w:p>
    <w:bookmarkEnd w:id="411"/>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12" w:name="_PERM_MCCTEMPBM_CRPT57490037___3"/>
      <w:bookmarkStart w:id="413"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12"/>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3"/>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4"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4"/>
    <w:p w14:paraId="43416CE6" w14:textId="40E59B9D" w:rsidR="00DB0483" w:rsidRPr="00D1205D" w:rsidRDefault="00DB0483" w:rsidP="00DB0483">
      <w:pPr>
        <w:pStyle w:val="NO"/>
        <w:rPr>
          <w:lang w:eastAsia="zh-CN"/>
        </w:rPr>
      </w:pPr>
      <w:r>
        <w:rPr>
          <w:lang w:eastAsia="zh-CN"/>
        </w:rPr>
        <w:t>NOTE </w:t>
      </w:r>
      <w:r w:rsidR="004C6315">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5" w:name="_Toc191137294"/>
      <w:r w:rsidRPr="00D1205D">
        <w:t>5.2.3.2.11</w:t>
      </w:r>
      <w:r w:rsidRPr="00D1205D">
        <w:tab/>
      </w:r>
      <w:r w:rsidRPr="00D1205D">
        <w:rPr>
          <w:lang w:eastAsia="zh-CN"/>
        </w:rPr>
        <w:t>3gpp-Sbi-Client-Credentials</w:t>
      </w:r>
      <w:bookmarkEnd w:id="402"/>
      <w:bookmarkEnd w:id="403"/>
      <w:bookmarkEnd w:id="404"/>
      <w:bookmarkEnd w:id="405"/>
      <w:bookmarkEnd w:id="406"/>
      <w:bookmarkEnd w:id="415"/>
    </w:p>
    <w:p w14:paraId="6CEBD5F4" w14:textId="77777777" w:rsidR="00DB0483" w:rsidRPr="00D1205D" w:rsidRDefault="00DB0483" w:rsidP="00DB0483">
      <w:pPr>
        <w:rPr>
          <w:lang w:eastAsia="zh-CN"/>
        </w:rPr>
      </w:pPr>
      <w:bookmarkStart w:id="416" w:name="_Toc51845080"/>
      <w:bookmarkStart w:id="417" w:name="_Toc51845411"/>
      <w:bookmarkStart w:id="418" w:name="_Toc51846931"/>
      <w:bookmarkStart w:id="419"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0" w:name="_Toc191137295"/>
      <w:r w:rsidRPr="00D1205D">
        <w:t>5.2.3.2.12</w:t>
      </w:r>
      <w:r w:rsidRPr="00D1205D">
        <w:tab/>
      </w:r>
      <w:r w:rsidRPr="00D1205D">
        <w:rPr>
          <w:lang w:eastAsia="zh-CN"/>
        </w:rPr>
        <w:t>3gpp-Sbi-Nrf-Uri</w:t>
      </w:r>
      <w:bookmarkEnd w:id="416"/>
      <w:bookmarkEnd w:id="417"/>
      <w:bookmarkEnd w:id="418"/>
      <w:bookmarkEnd w:id="419"/>
      <w:bookmarkEnd w:id="420"/>
    </w:p>
    <w:p w14:paraId="6AEDD752" w14:textId="77777777" w:rsidR="00DB0483" w:rsidRDefault="00DB0483" w:rsidP="00DB0483">
      <w:pPr>
        <w:rPr>
          <w:lang w:eastAsia="zh-CN"/>
        </w:rPr>
      </w:pPr>
      <w:bookmarkStart w:id="421" w:name="_Toc57022559"/>
      <w:bookmarkStart w:id="422" w:name="_Toc35969921"/>
      <w:bookmarkStart w:id="423" w:name="_Toc36050715"/>
      <w:bookmarkStart w:id="424" w:name="_Toc44847428"/>
      <w:bookmarkStart w:id="425" w:name="_Toc51845081"/>
      <w:bookmarkStart w:id="426" w:name="_Toc51845412"/>
      <w:bookmarkStart w:id="427"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28"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8"/>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29" w:name="_PERM_MCCTEMPBM_CRPT57490043___3"/>
      <w:r>
        <w:rPr>
          <w:lang w:eastAsia="zh-CN"/>
        </w:rPr>
        <w:t>3gpp-Sbi-Nrf-Uri: nnrf-disc: "https://nrf1.operator.com/nnrf-disc/v1"; nnrf-nfm: "https://nrf1.operator.com/nnrf-nfm/v1"; nnrf-oauth2: "https://nrf1.operator.com/oauth2"</w:t>
      </w:r>
    </w:p>
    <w:bookmarkEnd w:id="429"/>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0"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31" w:name="_Toc191137296"/>
      <w:bookmarkEnd w:id="430"/>
      <w:r>
        <w:t>5.2.3.2.13</w:t>
      </w:r>
      <w:r>
        <w:tab/>
      </w:r>
      <w:r>
        <w:rPr>
          <w:lang w:eastAsia="zh-CN"/>
        </w:rPr>
        <w:t>3gpp-Sbi-Target-Nf-Id</w:t>
      </w:r>
      <w:bookmarkEnd w:id="421"/>
      <w:bookmarkEnd w:id="431"/>
    </w:p>
    <w:p w14:paraId="0A29DBF4" w14:textId="77777777" w:rsidR="00DB0483" w:rsidRDefault="00DB0483" w:rsidP="00DB0483">
      <w:pPr>
        <w:rPr>
          <w:lang w:eastAsia="zh-CN"/>
        </w:rPr>
      </w:pPr>
      <w:bookmarkStart w:id="432"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3" w:name="_Toc191137297"/>
      <w:r w:rsidRPr="000B63FD">
        <w:t>5.2.3.2.</w:t>
      </w:r>
      <w:r>
        <w:t>14</w:t>
      </w:r>
      <w:r w:rsidRPr="000B63FD">
        <w:tab/>
      </w:r>
      <w:r w:rsidRPr="000B63FD">
        <w:rPr>
          <w:lang w:eastAsia="zh-CN"/>
        </w:rPr>
        <w:t>3gpp-Sbi-</w:t>
      </w:r>
      <w:r>
        <w:rPr>
          <w:lang w:eastAsia="zh-CN"/>
        </w:rPr>
        <w:t>Max-Forward-Hops</w:t>
      </w:r>
      <w:bookmarkEnd w:id="432"/>
      <w:bookmarkEnd w:id="433"/>
    </w:p>
    <w:p w14:paraId="4E0CCA32" w14:textId="77777777" w:rsidR="00DB0483" w:rsidRPr="000B63FD" w:rsidRDefault="00DB0483" w:rsidP="00DB0483">
      <w:pPr>
        <w:rPr>
          <w:lang w:eastAsia="zh-CN"/>
        </w:rPr>
      </w:pPr>
      <w:bookmarkStart w:id="434" w:name="_Toc57022561"/>
      <w:bookmarkStart w:id="435" w:name="_Toc98272300"/>
      <w:bookmarkEnd w:id="341"/>
      <w:bookmarkEnd w:id="379"/>
      <w:bookmarkEnd w:id="380"/>
      <w:bookmarkEnd w:id="422"/>
      <w:bookmarkEnd w:id="423"/>
      <w:bookmarkEnd w:id="424"/>
      <w:bookmarkEnd w:id="425"/>
      <w:bookmarkEnd w:id="426"/>
      <w:bookmarkEnd w:id="427"/>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36" w:name="_Toc191137298"/>
      <w:r w:rsidRPr="000B63FD">
        <w:t>5.2.3.2.</w:t>
      </w:r>
      <w:r>
        <w:t>15</w:t>
      </w:r>
      <w:r w:rsidRPr="000B63FD">
        <w:tab/>
      </w:r>
      <w:r w:rsidRPr="000B63FD">
        <w:rPr>
          <w:lang w:eastAsia="zh-CN"/>
        </w:rPr>
        <w:t>3gpp-</w:t>
      </w:r>
      <w:r>
        <w:rPr>
          <w:lang w:eastAsia="zh-CN"/>
        </w:rPr>
        <w:t>Sbi-Originating-Network-Id</w:t>
      </w:r>
      <w:bookmarkEnd w:id="434"/>
      <w:bookmarkEnd w:id="435"/>
      <w:bookmarkEnd w:id="436"/>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74203772" w14:textId="7A32CFCB" w:rsidR="004C6315" w:rsidRDefault="004C6315" w:rsidP="004C6315">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 xml:space="preserve">:". </w:t>
      </w: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37"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37"/>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8" w:name="_Toc191137299"/>
      <w:r w:rsidRPr="000B63FD">
        <w:t>5.2.3.2.</w:t>
      </w:r>
      <w:r>
        <w:t>16</w:t>
      </w:r>
      <w:r w:rsidRPr="000B63FD">
        <w:tab/>
      </w:r>
      <w:r w:rsidRPr="000B63FD">
        <w:rPr>
          <w:lang w:eastAsia="zh-CN"/>
        </w:rPr>
        <w:t>3gpp-Sbi-</w:t>
      </w:r>
      <w:r>
        <w:rPr>
          <w:lang w:eastAsia="zh-CN"/>
        </w:rPr>
        <w:t>Access-Scope</w:t>
      </w:r>
      <w:bookmarkEnd w:id="438"/>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lastRenderedPageBreak/>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9" w:name="_Toc191137300"/>
      <w:r w:rsidRPr="000B63FD">
        <w:t>5.2.3.2.</w:t>
      </w:r>
      <w:r>
        <w:t>17</w:t>
      </w:r>
      <w:r w:rsidRPr="000B63FD">
        <w:tab/>
      </w:r>
      <w:r w:rsidRPr="000B63FD">
        <w:rPr>
          <w:lang w:eastAsia="zh-CN"/>
        </w:rPr>
        <w:t>3gpp-Sbi-</w:t>
      </w:r>
      <w:r>
        <w:rPr>
          <w:lang w:eastAsia="zh-CN"/>
        </w:rPr>
        <w:t>Access-Token</w:t>
      </w:r>
      <w:bookmarkEnd w:id="439"/>
    </w:p>
    <w:p w14:paraId="35A55B1F" w14:textId="77777777" w:rsidR="00DB0483" w:rsidRPr="000B63FD" w:rsidRDefault="00DB0483" w:rsidP="00DB0483">
      <w:pPr>
        <w:rPr>
          <w:lang w:eastAsia="zh-CN"/>
        </w:rPr>
      </w:pPr>
      <w:bookmarkStart w:id="44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1" w:name="_Toc191137301"/>
      <w:r>
        <w:t>5.2.3.2.18</w:t>
      </w:r>
      <w:r>
        <w:tab/>
      </w:r>
      <w:bookmarkEnd w:id="440"/>
      <w:r w:rsidR="008956DC">
        <w:rPr>
          <w:lang w:eastAsia="zh-CN"/>
        </w:rPr>
        <w:t>Void</w:t>
      </w:r>
      <w:bookmarkEnd w:id="441"/>
    </w:p>
    <w:p w14:paraId="17B6F889" w14:textId="7E2D3EB7" w:rsidR="00BE1178" w:rsidRPr="00D1205D" w:rsidRDefault="00BE1178" w:rsidP="002D7984">
      <w:pPr>
        <w:pStyle w:val="Heading5"/>
        <w:rPr>
          <w:lang w:eastAsia="zh-CN"/>
        </w:rPr>
      </w:pPr>
      <w:bookmarkStart w:id="442" w:name="_Toc191137302"/>
      <w:r w:rsidRPr="00D1205D">
        <w:t>5.2.3.2.</w:t>
      </w:r>
      <w:r>
        <w:t>19</w:t>
      </w:r>
      <w:r w:rsidRPr="00D1205D">
        <w:tab/>
      </w:r>
      <w:r w:rsidRPr="00D1205D">
        <w:rPr>
          <w:lang w:eastAsia="zh-CN"/>
        </w:rPr>
        <w:t>3gpp-Sbi-</w:t>
      </w:r>
      <w:r>
        <w:rPr>
          <w:lang w:eastAsia="zh-CN"/>
        </w:rPr>
        <w:t>Target-Nf-Group</w:t>
      </w:r>
      <w:r w:rsidRPr="00D1205D">
        <w:rPr>
          <w:lang w:eastAsia="zh-CN"/>
        </w:rPr>
        <w:t>-Id</w:t>
      </w:r>
      <w:bookmarkEnd w:id="442"/>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3" w:name="_Toc19708943"/>
      <w:bookmarkStart w:id="444" w:name="_Toc27745018"/>
      <w:bookmarkStart w:id="445" w:name="_Toc29803171"/>
      <w:bookmarkStart w:id="446" w:name="_Toc35969922"/>
      <w:bookmarkStart w:id="447" w:name="_Toc36050716"/>
      <w:bookmarkStart w:id="448" w:name="_Toc44847429"/>
      <w:bookmarkStart w:id="449" w:name="_Toc51845082"/>
      <w:bookmarkStart w:id="450" w:name="_Toc51845413"/>
      <w:bookmarkStart w:id="451" w:name="_Toc51846933"/>
      <w:bookmarkStart w:id="452" w:name="_Toc57022563"/>
      <w:bookmarkStart w:id="453" w:name="_Toc191137303"/>
      <w:r w:rsidRPr="00D44731">
        <w:t>5.2.3.2.</w:t>
      </w:r>
      <w:r>
        <w:t>20</w:t>
      </w:r>
      <w:r w:rsidRPr="00D44731">
        <w:tab/>
      </w:r>
      <w:r w:rsidRPr="00D44731">
        <w:rPr>
          <w:lang w:eastAsia="zh-CN"/>
        </w:rPr>
        <w:t>3gpp-Sbi-Nrf-Uri</w:t>
      </w:r>
      <w:r>
        <w:rPr>
          <w:lang w:eastAsia="zh-CN"/>
        </w:rPr>
        <w:t>-Callback</w:t>
      </w:r>
      <w:bookmarkEnd w:id="453"/>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lastRenderedPageBreak/>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454" w:name="_Toc191137304"/>
      <w:r>
        <w:t>5.2.3.2.21</w:t>
      </w:r>
      <w:r>
        <w:tab/>
      </w:r>
      <w:r>
        <w:rPr>
          <w:lang w:eastAsia="zh-CN"/>
        </w:rPr>
        <w:t>3gpp-Sbi-NF-Peer-Info</w:t>
      </w:r>
      <w:bookmarkEnd w:id="454"/>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77777777" w:rsidR="008F0F3D" w:rsidRDefault="008F0F3D" w:rsidP="008F0F3D">
      <w:pPr>
        <w:pStyle w:val="PL"/>
      </w:pPr>
      <w:r>
        <w:t>peertype = "srcinst" / "</w:t>
      </w:r>
      <w:r w:rsidRPr="009906E6">
        <w:t>srcservinst</w:t>
      </w:r>
      <w:r>
        <w:t>" / "</w:t>
      </w:r>
      <w:r w:rsidRPr="009906E6">
        <w:t>srcscp</w:t>
      </w:r>
      <w:r>
        <w:t>" / "srcsepp" / "dstinst" / "dstservinst" / "dstscp" / "dstsepp"</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455" w:name="_Hlk131674401"/>
      <w:r w:rsidRPr="00D75E58">
        <w:t xml:space="preserve">srcservinst </w:t>
      </w:r>
      <w:bookmarkEnd w:id="455"/>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6F3CB0F" w14:textId="77777777" w:rsidR="008F0F3D" w:rsidRPr="00362168" w:rsidRDefault="008F0F3D" w:rsidP="008F0F3D">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11C1CE7A" w14:textId="77777777" w:rsidR="008F0F3D" w:rsidRDefault="008F0F3D" w:rsidP="008F0F3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31AD17F" w14:textId="77777777" w:rsidR="008F0F3D" w:rsidRDefault="008F0F3D" w:rsidP="008F0F3D">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3E2280FB" w14:textId="4CD9B115" w:rsidR="00785A89" w:rsidRDefault="00785A89" w:rsidP="00785A89">
      <w:pPr>
        <w:pStyle w:val="Heading5"/>
        <w:rPr>
          <w:lang w:eastAsia="zh-CN"/>
        </w:rPr>
      </w:pPr>
      <w:bookmarkStart w:id="456" w:name="_Toc191137305"/>
      <w:r>
        <w:t>5.2.3.2.22</w:t>
      </w:r>
      <w:r>
        <w:tab/>
      </w:r>
      <w:r>
        <w:rPr>
          <w:lang w:eastAsia="zh-CN"/>
        </w:rPr>
        <w:t>3gpp-Sbi-</w:t>
      </w:r>
      <w:r>
        <w:t>Source-NF-</w:t>
      </w:r>
      <w:r>
        <w:rPr>
          <w:lang w:eastAsia="zh-CN"/>
        </w:rPr>
        <w:t>Client-Credentials</w:t>
      </w:r>
      <w:bookmarkEnd w:id="456"/>
    </w:p>
    <w:p w14:paraId="7F1F40D5" w14:textId="77777777" w:rsidR="004C6315" w:rsidRDefault="004C6315" w:rsidP="004C6315">
      <w:pPr>
        <w:rPr>
          <w:lang w:eastAsia="zh-CN"/>
        </w:rPr>
      </w:pPr>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 xml:space="preserve">uthorization of NF service </w:t>
      </w:r>
      <w:r w:rsidRPr="00A20639">
        <w:rPr>
          <w:lang w:eastAsia="zh-CN"/>
        </w:rPr>
        <w:lastRenderedPageBreak/>
        <w:t>consumers for data access via DCC</w:t>
      </w:r>
      <w:r>
        <w:rPr>
          <w:lang w:eastAsia="zh-CN"/>
        </w:rPr>
        <w:t>F or NWDAF containing MTLF (see clause 13.3.8.1 and Annex X of 3GPP TS 33.501 [17]).</w:t>
      </w:r>
    </w:p>
    <w:p w14:paraId="6D072C1A" w14:textId="77777777" w:rsidR="004C6315" w:rsidRDefault="004C6315" w:rsidP="004C6315">
      <w:pPr>
        <w:rPr>
          <w:lang w:eastAsia="zh-CN"/>
        </w:rPr>
      </w:pPr>
      <w:r>
        <w:rPr>
          <w:lang w:eastAsia="zh-CN"/>
        </w:rPr>
        <w:t>The encoding of the header follows the ABNF as defined in IETF</w:t>
      </w:r>
      <w:r>
        <w:t> RFC 9110</w:t>
      </w:r>
      <w:r>
        <w:rPr>
          <w:lang w:eastAsia="zh-CN"/>
        </w:rPr>
        <w:t> [11].</w:t>
      </w:r>
    </w:p>
    <w:p w14:paraId="4733E40C" w14:textId="77777777" w:rsidR="004C6315" w:rsidRDefault="004C6315" w:rsidP="004C6315">
      <w:pPr>
        <w:pStyle w:val="PL"/>
        <w:rPr>
          <w:lang w:eastAsia="zh-CN"/>
        </w:rPr>
      </w:pPr>
    </w:p>
    <w:p w14:paraId="2CC06AEA" w14:textId="77777777" w:rsidR="004C6315" w:rsidRDefault="004C6315" w:rsidP="004C6315">
      <w:pPr>
        <w:pStyle w:val="PL"/>
        <w:rPr>
          <w:lang w:eastAsia="zh-CN"/>
        </w:rPr>
      </w:pPr>
      <w:r>
        <w:rPr>
          <w:lang w:eastAsia="zh-CN"/>
        </w:rPr>
        <w:t>Sbi-Source-NF-Client-Credentials-Header = "3gpp-Sbi-Source-NF-Client-Credentials:" OWS jwt OWS</w:t>
      </w:r>
    </w:p>
    <w:p w14:paraId="6CD26294" w14:textId="77777777" w:rsidR="004C6315" w:rsidRDefault="004C6315" w:rsidP="004C6315">
      <w:pPr>
        <w:pStyle w:val="PL"/>
        <w:rPr>
          <w:lang w:eastAsia="zh-CN"/>
        </w:rPr>
      </w:pPr>
    </w:p>
    <w:p w14:paraId="5E1CC438" w14:textId="77777777" w:rsidR="004C6315" w:rsidRPr="007100AD" w:rsidRDefault="004C6315" w:rsidP="004C6315">
      <w:pPr>
        <w:pStyle w:val="PL"/>
        <w:rPr>
          <w:lang w:val="en-US" w:eastAsia="zh-CN"/>
        </w:rPr>
      </w:pPr>
    </w:p>
    <w:p w14:paraId="10A08D4F" w14:textId="77777777" w:rsidR="004C6315" w:rsidRDefault="004C6315" w:rsidP="004C6315">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7A59D7ED" w14:textId="77777777" w:rsidR="004C6315" w:rsidRPr="00A20639" w:rsidRDefault="004C6315" w:rsidP="004C6315">
      <w:pPr>
        <w:rPr>
          <w:lang w:eastAsia="zh-CN"/>
        </w:rPr>
      </w:pPr>
      <w:r>
        <w:rPr>
          <w:lang w:eastAsia="zh-CN"/>
        </w:rPr>
        <w:t>The ABNF of the JSON Web Token (JWT) is defined in clause 5.2.3.2.11.</w:t>
      </w:r>
    </w:p>
    <w:p w14:paraId="63BDA332" w14:textId="77777777" w:rsidR="004C6315" w:rsidRDefault="004C6315" w:rsidP="004C6315">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7D2A97FE" w14:textId="705BE4D5" w:rsidR="004C6315" w:rsidRPr="007100AD" w:rsidRDefault="004C6315" w:rsidP="004C6315">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i.e, ML model consumer (e.g. AnLF).</w:t>
      </w:r>
    </w:p>
    <w:p w14:paraId="2C768A87" w14:textId="18AAF93E" w:rsidR="009C31D9" w:rsidRDefault="009C31D9" w:rsidP="002D7984">
      <w:pPr>
        <w:pStyle w:val="Heading4"/>
      </w:pPr>
      <w:bookmarkStart w:id="457" w:name="_Toc191137306"/>
      <w:r w:rsidRPr="00D1205D">
        <w:t>5.2.3.3</w:t>
      </w:r>
      <w:r w:rsidRPr="00D1205D">
        <w:tab/>
        <w:t>Optional to support custom headers</w:t>
      </w:r>
      <w:bookmarkEnd w:id="457"/>
    </w:p>
    <w:p w14:paraId="4BE40005" w14:textId="1DAA61CC" w:rsidR="00F90BFA" w:rsidRPr="00D1205D" w:rsidRDefault="00F90BFA" w:rsidP="002D7984">
      <w:pPr>
        <w:pStyle w:val="Heading5"/>
        <w:rPr>
          <w:lang w:eastAsia="zh-CN"/>
        </w:rPr>
      </w:pPr>
      <w:bookmarkStart w:id="458" w:name="_Toc191137307"/>
      <w:r w:rsidRPr="00D1205D">
        <w:t>5.2.3.3.1</w:t>
      </w:r>
      <w:r w:rsidRPr="00D1205D">
        <w:tab/>
        <w:t>General</w:t>
      </w:r>
      <w:bookmarkEnd w:id="443"/>
      <w:bookmarkEnd w:id="444"/>
      <w:bookmarkEnd w:id="445"/>
      <w:bookmarkEnd w:id="446"/>
      <w:bookmarkEnd w:id="447"/>
      <w:bookmarkEnd w:id="448"/>
      <w:bookmarkEnd w:id="449"/>
      <w:bookmarkEnd w:id="450"/>
      <w:bookmarkEnd w:id="451"/>
      <w:bookmarkEnd w:id="452"/>
      <w:bookmarkEnd w:id="458"/>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9" w:name="_Toc19708944"/>
      <w:bookmarkStart w:id="460" w:name="_Toc27745019"/>
      <w:bookmarkStart w:id="461" w:name="_Toc29803172"/>
      <w:bookmarkStart w:id="462" w:name="_Toc35969923"/>
      <w:bookmarkStart w:id="463" w:name="_Toc36050717"/>
      <w:bookmarkStart w:id="464" w:name="_Toc44847430"/>
      <w:bookmarkStart w:id="465" w:name="_Toc51845083"/>
      <w:bookmarkStart w:id="466" w:name="_Toc51845414"/>
      <w:bookmarkStart w:id="467" w:name="_Toc51846934"/>
      <w:bookmarkStart w:id="468" w:name="_Toc57022564"/>
      <w:bookmarkStart w:id="469" w:name="_Toc191137308"/>
      <w:r w:rsidRPr="00D1205D">
        <w:t>5.2.3.3.2</w:t>
      </w:r>
      <w:r w:rsidRPr="00D1205D">
        <w:tab/>
      </w:r>
      <w:r w:rsidRPr="00D1205D">
        <w:rPr>
          <w:lang w:eastAsia="zh-CN"/>
        </w:rPr>
        <w:t>3gpp-Sbi-Sender-Timestamp</w:t>
      </w:r>
      <w:bookmarkEnd w:id="459"/>
      <w:bookmarkEnd w:id="460"/>
      <w:bookmarkEnd w:id="461"/>
      <w:bookmarkEnd w:id="462"/>
      <w:bookmarkEnd w:id="463"/>
      <w:bookmarkEnd w:id="464"/>
      <w:bookmarkEnd w:id="465"/>
      <w:bookmarkEnd w:id="466"/>
      <w:bookmarkEnd w:id="467"/>
      <w:bookmarkEnd w:id="468"/>
      <w:bookmarkEnd w:id="469"/>
    </w:p>
    <w:p w14:paraId="1F8C6F12" w14:textId="77777777" w:rsidR="00DB0483" w:rsidRPr="00D1205D" w:rsidRDefault="00DB0483" w:rsidP="00DB0483">
      <w:pPr>
        <w:rPr>
          <w:lang w:eastAsia="zh-CN"/>
        </w:rPr>
      </w:pPr>
      <w:bookmarkStart w:id="470" w:name="_Toc19708945"/>
      <w:bookmarkStart w:id="471" w:name="_Toc27745020"/>
      <w:bookmarkStart w:id="472" w:name="_Toc29803173"/>
      <w:bookmarkStart w:id="473" w:name="_Toc35969924"/>
      <w:bookmarkStart w:id="474" w:name="_Toc36050718"/>
      <w:bookmarkStart w:id="475" w:name="_Toc44847431"/>
      <w:bookmarkStart w:id="476" w:name="_Toc51845084"/>
      <w:bookmarkStart w:id="477" w:name="_Toc51845415"/>
      <w:bookmarkStart w:id="478" w:name="_Toc51846935"/>
      <w:bookmarkStart w:id="479"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0" w:name="_Toc191137309"/>
      <w:r w:rsidRPr="00D1205D">
        <w:t>5.2.3.3.3</w:t>
      </w:r>
      <w:r w:rsidRPr="00D1205D">
        <w:tab/>
      </w:r>
      <w:r w:rsidRPr="00D1205D">
        <w:rPr>
          <w:lang w:eastAsia="zh-CN"/>
        </w:rPr>
        <w:t>3gpp-Sbi-Max-Rsp-Time</w:t>
      </w:r>
      <w:bookmarkEnd w:id="470"/>
      <w:bookmarkEnd w:id="471"/>
      <w:bookmarkEnd w:id="472"/>
      <w:bookmarkEnd w:id="473"/>
      <w:bookmarkEnd w:id="474"/>
      <w:bookmarkEnd w:id="475"/>
      <w:bookmarkEnd w:id="476"/>
      <w:bookmarkEnd w:id="477"/>
      <w:bookmarkEnd w:id="478"/>
      <w:bookmarkEnd w:id="479"/>
      <w:bookmarkEnd w:id="480"/>
    </w:p>
    <w:p w14:paraId="18590C7E" w14:textId="77777777" w:rsidR="00295171" w:rsidRPr="00D1205D" w:rsidRDefault="00295171" w:rsidP="00295171">
      <w:pPr>
        <w:rPr>
          <w:lang w:eastAsia="zh-CN"/>
        </w:rPr>
      </w:pPr>
      <w:bookmarkStart w:id="481" w:name="_Toc57022566"/>
      <w:bookmarkStart w:id="482" w:name="_Toc19708946"/>
      <w:bookmarkStart w:id="483" w:name="_Toc27745021"/>
      <w:bookmarkStart w:id="484" w:name="_Toc29803174"/>
      <w:bookmarkStart w:id="485" w:name="_Toc35969925"/>
      <w:bookmarkStart w:id="486" w:name="_Toc36050719"/>
      <w:bookmarkStart w:id="487" w:name="_Toc44847432"/>
      <w:bookmarkStart w:id="488" w:name="_Toc51845085"/>
      <w:bookmarkStart w:id="489" w:name="_Toc51845416"/>
      <w:bookmarkStart w:id="490"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1" w:name="_Toc191137310"/>
      <w:r w:rsidRPr="00D1205D">
        <w:t>5.2.3.</w:t>
      </w:r>
      <w:r>
        <w:t>3</w:t>
      </w:r>
      <w:r w:rsidRPr="00D1205D">
        <w:t>.</w:t>
      </w:r>
      <w:r>
        <w:t>4</w:t>
      </w:r>
      <w:r w:rsidRPr="00D1205D">
        <w:tab/>
      </w:r>
      <w:r w:rsidRPr="00D1205D">
        <w:rPr>
          <w:lang w:eastAsia="zh-CN"/>
        </w:rPr>
        <w:t>3gpp-Sbi-</w:t>
      </w:r>
      <w:r>
        <w:rPr>
          <w:lang w:eastAsia="zh-CN"/>
        </w:rPr>
        <w:t>Correlation-Info</w:t>
      </w:r>
      <w:bookmarkEnd w:id="481"/>
      <w:bookmarkEnd w:id="491"/>
    </w:p>
    <w:p w14:paraId="58DDE5A2" w14:textId="77777777" w:rsidR="003B68EF" w:rsidRDefault="003B68EF" w:rsidP="003B68EF">
      <w:pPr>
        <w:rPr>
          <w:lang w:eastAsia="zh-CN"/>
        </w:rPr>
      </w:pPr>
      <w:bookmarkStart w:id="492" w:name="_Toc57017484"/>
      <w:bookmarkStart w:id="493"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4"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4"/>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5"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5"/>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496"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6"/>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497"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7"/>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498"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498"/>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499"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0" w:name="_Toc191137311"/>
      <w:bookmarkEnd w:id="499"/>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2"/>
      <w:bookmarkEnd w:id="493"/>
      <w:r>
        <w:rPr>
          <w:lang w:val="en-US" w:eastAsia="zh-CN"/>
        </w:rPr>
        <w:t>Alternate-Chf-Id</w:t>
      </w:r>
      <w:bookmarkEnd w:id="500"/>
    </w:p>
    <w:p w14:paraId="1B61DCBB" w14:textId="77777777" w:rsidR="00295171" w:rsidRDefault="00295171" w:rsidP="00295171">
      <w:pPr>
        <w:rPr>
          <w:lang w:eastAsia="zh-CN"/>
        </w:rPr>
      </w:pPr>
      <w:bookmarkStart w:id="501"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2"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2"/>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3"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4" w:name="_Toc191137312"/>
      <w:bookmarkEnd w:id="503"/>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4"/>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5" w:name="_Toc191137313"/>
      <w:r w:rsidRPr="00D1205D">
        <w:t>5.2.3.</w:t>
      </w:r>
      <w:r>
        <w:t>3</w:t>
      </w:r>
      <w:r w:rsidRPr="00D1205D">
        <w:t>.</w:t>
      </w:r>
      <w:r>
        <w:t>7</w:t>
      </w:r>
      <w:r w:rsidRPr="00D1205D">
        <w:tab/>
      </w:r>
      <w:r w:rsidRPr="00D1205D">
        <w:rPr>
          <w:lang w:eastAsia="zh-CN"/>
        </w:rPr>
        <w:t>3gpp-Sbi-</w:t>
      </w:r>
      <w:r>
        <w:rPr>
          <w:lang w:eastAsia="zh-CN"/>
        </w:rPr>
        <w:t>Consumer-Info</w:t>
      </w:r>
      <w:bookmarkEnd w:id="505"/>
    </w:p>
    <w:p w14:paraId="22E45E6E" w14:textId="77777777" w:rsidR="00295171" w:rsidRPr="0008458C" w:rsidRDefault="00295171" w:rsidP="00295171">
      <w:pPr>
        <w:rPr>
          <w:lang w:eastAsia="zh-CN"/>
        </w:rPr>
      </w:pPr>
      <w:bookmarkStart w:id="506"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lastRenderedPageBreak/>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lastRenderedPageBreak/>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07"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7"/>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08"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09" w:name="_Toc191137314"/>
      <w:bookmarkEnd w:id="508"/>
      <w:r w:rsidRPr="00AF62A0">
        <w:t>5.2.3.3.</w:t>
      </w:r>
      <w:r>
        <w:t>8</w:t>
      </w:r>
      <w:r w:rsidRPr="00AF62A0">
        <w:tab/>
      </w:r>
      <w:r w:rsidRPr="00AF62A0">
        <w:rPr>
          <w:lang w:eastAsia="zh-CN"/>
        </w:rPr>
        <w:t>3gpp-Sbi-Response-</w:t>
      </w:r>
      <w:bookmarkEnd w:id="506"/>
      <w:r w:rsidRPr="00AF62A0">
        <w:rPr>
          <w:lang w:eastAsia="zh-CN"/>
        </w:rPr>
        <w:t>Inf</w:t>
      </w:r>
      <w:r w:rsidRPr="00AF62A0">
        <w:rPr>
          <w:lang w:val="fr-FR" w:eastAsia="zh-CN"/>
        </w:rPr>
        <w:t>o</w:t>
      </w:r>
      <w:bookmarkEnd w:id="509"/>
    </w:p>
    <w:p w14:paraId="33ADFEE8" w14:textId="6325EE90" w:rsidR="00295171" w:rsidRDefault="00295171" w:rsidP="00295171">
      <w:pPr>
        <w:rPr>
          <w:lang w:eastAsia="zh-CN"/>
        </w:rPr>
      </w:pPr>
      <w:bookmarkStart w:id="510"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11"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1"/>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 xml:space="preserve">"context-transferred": this parameter indicates, in an error response, whether the corresponding resource or context has been transferred to the HTTP server instance sending the response. When present, it shall be set to </w:t>
      </w:r>
      <w:r>
        <w:rPr>
          <w:lang w:eastAsia="zh-CN"/>
        </w:rPr>
        <w:lastRenderedPageBreak/>
        <w:t>"true"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2" w:name="_Toc191137315"/>
      <w:r>
        <w:t>5.2.3.3.9</w:t>
      </w:r>
      <w:r>
        <w:tab/>
      </w:r>
      <w:bookmarkEnd w:id="510"/>
      <w:r w:rsidR="00EA5926">
        <w:t>Void</w:t>
      </w:r>
      <w:bookmarkEnd w:id="512"/>
    </w:p>
    <w:p w14:paraId="79213FBF" w14:textId="52D85120" w:rsidR="00C47001" w:rsidRDefault="00C47001" w:rsidP="002D7984">
      <w:pPr>
        <w:pStyle w:val="Heading5"/>
        <w:rPr>
          <w:lang w:eastAsia="zh-CN"/>
        </w:rPr>
      </w:pPr>
      <w:bookmarkStart w:id="513" w:name="_Toc191137316"/>
      <w:r>
        <w:t>5.2.3.3.10</w:t>
      </w:r>
      <w:r>
        <w:tab/>
      </w:r>
      <w:r>
        <w:rPr>
          <w:lang w:eastAsia="zh-CN"/>
        </w:rPr>
        <w:t>3gpp-Sbi-S</w:t>
      </w:r>
      <w:r w:rsidRPr="002A2D6B">
        <w:rPr>
          <w:lang w:val="en-US"/>
        </w:rPr>
        <w:t>election-Info</w:t>
      </w:r>
      <w:bookmarkEnd w:id="513"/>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 xml:space="preserve">[8]. This parameter shall be present if the sender of the request message </w:t>
      </w:r>
      <w:r w:rsidRPr="002A2D6B">
        <w:rPr>
          <w:lang w:val="en-US"/>
        </w:rPr>
        <w:lastRenderedPageBreak/>
        <w:t>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4" w:name="_Toc191137317"/>
      <w:r w:rsidRPr="00D44731">
        <w:t>5.2.3.</w:t>
      </w:r>
      <w:r>
        <w:t>3</w:t>
      </w:r>
      <w:r w:rsidRPr="00D44731">
        <w:t>.</w:t>
      </w:r>
      <w:r>
        <w:t>11</w:t>
      </w:r>
      <w:r w:rsidRPr="00D44731">
        <w:tab/>
        <w:t>3gpp-Sb</w:t>
      </w:r>
      <w:r w:rsidRPr="00A76A1F">
        <w:t>i-</w:t>
      </w:r>
      <w:r w:rsidRPr="00E05E29">
        <w:t>Interplmn-Purpose</w:t>
      </w:r>
      <w:bookmarkEnd w:id="514"/>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04957F2E" w14:textId="77777777" w:rsidR="00DC4F8A" w:rsidRDefault="00DC4F8A" w:rsidP="00DC4F8A">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5" w:name="_Toc191137318"/>
      <w:r>
        <w:lastRenderedPageBreak/>
        <w:t>5.2.3.3.12</w:t>
      </w:r>
      <w:r>
        <w:tab/>
      </w:r>
      <w:r>
        <w:rPr>
          <w:lang w:eastAsia="zh-CN"/>
        </w:rPr>
        <w:t>3gpp-Sbi-Request-Info</w:t>
      </w:r>
      <w:bookmarkEnd w:id="515"/>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 xml:space="preserve">"nfinst":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lastRenderedPageBreak/>
        <w:t>-</w:t>
      </w:r>
      <w:r>
        <w:rPr>
          <w:lang w:eastAsia="zh-CN"/>
        </w:rPr>
        <w:tab/>
        <w:t>"redirection-cause": indicates the redirection cause received in the 3xx redirect, when the "reason" parameter is set to "3xx-redirect". The redirection cause is defined as the cause attribute received in the RedirectResponse data type as specified in clause 5.2.4.21 of 3GPP TS 29.571 [13].</w:t>
      </w:r>
    </w:p>
    <w:p w14:paraId="1DA80819" w14:textId="77777777"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16" w:name="_Toc191137319"/>
      <w:r>
        <w:t>5.2.3.3.13</w:t>
      </w:r>
      <w:r>
        <w:tab/>
      </w:r>
      <w:r>
        <w:rPr>
          <w:lang w:eastAsia="zh-CN"/>
        </w:rPr>
        <w:t>3gpp-Sbi-Retry</w:t>
      </w:r>
      <w:r w:rsidRPr="002A2D6B">
        <w:rPr>
          <w:lang w:val="en-US"/>
        </w:rPr>
        <w:t>-Info</w:t>
      </w:r>
      <w:bookmarkEnd w:id="516"/>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lastRenderedPageBreak/>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17" w:name="_Toc191137320"/>
      <w:r w:rsidRPr="000B63FD">
        <w:t>5.2.3.</w:t>
      </w:r>
      <w:r>
        <w:t>3</w:t>
      </w:r>
      <w:r w:rsidRPr="000B63FD">
        <w:t>.</w:t>
      </w:r>
      <w:r>
        <w:t>14</w:t>
      </w:r>
      <w:r w:rsidRPr="000B63FD">
        <w:tab/>
      </w:r>
      <w:r w:rsidRPr="000B63FD">
        <w:rPr>
          <w:lang w:eastAsia="zh-CN"/>
        </w:rPr>
        <w:t>3gpp-Sbi-</w:t>
      </w:r>
      <w:r>
        <w:rPr>
          <w:lang w:eastAsia="zh-CN"/>
        </w:rPr>
        <w:t>Other-Access-Scopes</w:t>
      </w:r>
      <w:bookmarkEnd w:id="517"/>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7DAE117D" w14:textId="40E3B85E" w:rsidR="00F90BFA" w:rsidRPr="00D1205D" w:rsidRDefault="00F90BFA" w:rsidP="002D7984">
      <w:pPr>
        <w:pStyle w:val="Heading3"/>
      </w:pPr>
      <w:bookmarkStart w:id="518" w:name="_Toc191137321"/>
      <w:r w:rsidRPr="00D1205D">
        <w:rPr>
          <w:lang w:eastAsia="zh-CN"/>
        </w:rPr>
        <w:t>5.2.4</w:t>
      </w:r>
      <w:r w:rsidRPr="00D1205D">
        <w:tab/>
        <w:t>HTTP error handling</w:t>
      </w:r>
      <w:bookmarkEnd w:id="482"/>
      <w:bookmarkEnd w:id="483"/>
      <w:bookmarkEnd w:id="484"/>
      <w:bookmarkEnd w:id="485"/>
      <w:bookmarkEnd w:id="486"/>
      <w:bookmarkEnd w:id="487"/>
      <w:bookmarkEnd w:id="488"/>
      <w:bookmarkEnd w:id="489"/>
      <w:bookmarkEnd w:id="490"/>
      <w:bookmarkEnd w:id="501"/>
      <w:bookmarkEnd w:id="518"/>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19" w:name="_Toc19708947"/>
      <w:bookmarkStart w:id="520" w:name="_Toc27745022"/>
      <w:bookmarkStart w:id="521" w:name="_Toc29803175"/>
      <w:bookmarkStart w:id="522" w:name="_Toc35969926"/>
      <w:bookmarkStart w:id="523" w:name="_Toc36050720"/>
      <w:bookmarkStart w:id="524" w:name="_Toc44847433"/>
      <w:bookmarkStart w:id="525" w:name="_Toc51845086"/>
      <w:bookmarkStart w:id="526" w:name="_Toc51845417"/>
      <w:bookmarkStart w:id="527" w:name="_Toc51846937"/>
      <w:bookmarkStart w:id="528" w:name="_Toc57022568"/>
      <w:bookmarkStart w:id="529" w:name="_Toc191137322"/>
      <w:r w:rsidRPr="00D1205D">
        <w:rPr>
          <w:lang w:eastAsia="zh-CN"/>
        </w:rPr>
        <w:t>5.2.5</w:t>
      </w:r>
      <w:r w:rsidRPr="00D1205D">
        <w:rPr>
          <w:lang w:eastAsia="zh-CN"/>
        </w:rPr>
        <w:tab/>
        <w:t>HTTP/2 server push</w:t>
      </w:r>
      <w:bookmarkEnd w:id="519"/>
      <w:bookmarkEnd w:id="520"/>
      <w:bookmarkEnd w:id="521"/>
      <w:bookmarkEnd w:id="522"/>
      <w:bookmarkEnd w:id="523"/>
      <w:bookmarkEnd w:id="524"/>
      <w:bookmarkEnd w:id="525"/>
      <w:bookmarkEnd w:id="526"/>
      <w:bookmarkEnd w:id="527"/>
      <w:bookmarkEnd w:id="528"/>
      <w:bookmarkEnd w:id="529"/>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30" w:name="_Toc19708948"/>
      <w:bookmarkStart w:id="531" w:name="_Toc27745023"/>
      <w:bookmarkStart w:id="532" w:name="_Toc29803176"/>
      <w:bookmarkStart w:id="533" w:name="_Toc35969927"/>
      <w:bookmarkStart w:id="534" w:name="_Toc36050721"/>
      <w:bookmarkStart w:id="535" w:name="_Toc44847434"/>
      <w:bookmarkStart w:id="536" w:name="_Toc51845087"/>
      <w:bookmarkStart w:id="537" w:name="_Toc51845418"/>
      <w:bookmarkStart w:id="538" w:name="_Toc51846938"/>
      <w:bookmarkStart w:id="539" w:name="_Toc57022569"/>
      <w:bookmarkStart w:id="540" w:name="_Toc191137323"/>
      <w:r w:rsidRPr="00D1205D">
        <w:rPr>
          <w:lang w:eastAsia="zh-CN"/>
        </w:rPr>
        <w:lastRenderedPageBreak/>
        <w:t>5.2.6</w:t>
      </w:r>
      <w:r w:rsidRPr="00D1205D">
        <w:rPr>
          <w:lang w:eastAsia="zh-CN"/>
        </w:rPr>
        <w:tab/>
        <w:t>HTTP/2 connection management</w:t>
      </w:r>
      <w:bookmarkEnd w:id="530"/>
      <w:bookmarkEnd w:id="531"/>
      <w:bookmarkEnd w:id="532"/>
      <w:bookmarkEnd w:id="533"/>
      <w:bookmarkEnd w:id="534"/>
      <w:bookmarkEnd w:id="535"/>
      <w:bookmarkEnd w:id="536"/>
      <w:bookmarkEnd w:id="537"/>
      <w:bookmarkEnd w:id="538"/>
      <w:bookmarkEnd w:id="539"/>
      <w:bookmarkEnd w:id="540"/>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41" w:name="_Toc19708949"/>
      <w:bookmarkStart w:id="542" w:name="_Toc27745024"/>
      <w:bookmarkStart w:id="543" w:name="_Toc29803177"/>
      <w:bookmarkStart w:id="544" w:name="_Toc35969928"/>
      <w:bookmarkStart w:id="545" w:name="_Toc36050722"/>
      <w:bookmarkStart w:id="546" w:name="_Toc44847435"/>
      <w:bookmarkStart w:id="547" w:name="_Toc51845088"/>
      <w:bookmarkStart w:id="548" w:name="_Toc51845419"/>
      <w:bookmarkStart w:id="549" w:name="_Toc51846939"/>
      <w:bookmarkStart w:id="550" w:name="_Toc57022570"/>
      <w:bookmarkStart w:id="551" w:name="_Toc191137324"/>
      <w:r w:rsidRPr="00D1205D">
        <w:rPr>
          <w:lang w:eastAsia="zh-CN"/>
        </w:rPr>
        <w:t>5.2.7</w:t>
      </w:r>
      <w:r w:rsidRPr="00D1205D">
        <w:tab/>
        <w:t>HTTP status codes</w:t>
      </w:r>
      <w:bookmarkEnd w:id="541"/>
      <w:bookmarkEnd w:id="542"/>
      <w:bookmarkEnd w:id="543"/>
      <w:bookmarkEnd w:id="544"/>
      <w:bookmarkEnd w:id="545"/>
      <w:bookmarkEnd w:id="546"/>
      <w:bookmarkEnd w:id="547"/>
      <w:bookmarkEnd w:id="548"/>
      <w:bookmarkEnd w:id="549"/>
      <w:bookmarkEnd w:id="550"/>
      <w:bookmarkEnd w:id="551"/>
    </w:p>
    <w:p w14:paraId="7F1EB5AF" w14:textId="77777777" w:rsidR="00BD74C3" w:rsidRPr="00D1205D" w:rsidRDefault="00BD74C3" w:rsidP="00455F22">
      <w:pPr>
        <w:pStyle w:val="Heading4"/>
        <w:rPr>
          <w:lang w:eastAsia="zh-CN"/>
        </w:rPr>
      </w:pPr>
      <w:bookmarkStart w:id="552" w:name="_Toc19708950"/>
      <w:bookmarkStart w:id="553" w:name="_Toc27745025"/>
      <w:bookmarkStart w:id="554" w:name="_Toc29803178"/>
      <w:bookmarkStart w:id="555" w:name="_Toc35969929"/>
      <w:bookmarkStart w:id="556" w:name="_Toc36050723"/>
      <w:bookmarkStart w:id="557" w:name="_Toc44847436"/>
      <w:bookmarkStart w:id="558" w:name="_Toc51845089"/>
      <w:bookmarkStart w:id="559" w:name="_Toc51845420"/>
      <w:bookmarkStart w:id="560" w:name="_Toc51846940"/>
      <w:bookmarkStart w:id="561" w:name="_Toc57022571"/>
      <w:bookmarkStart w:id="562" w:name="_Toc191137325"/>
      <w:r w:rsidRPr="00D1205D">
        <w:t>5.2.7.1</w:t>
      </w:r>
      <w:r w:rsidRPr="00D1205D">
        <w:rPr>
          <w:lang w:eastAsia="zh-CN"/>
        </w:rPr>
        <w:tab/>
        <w:t>General</w:t>
      </w:r>
      <w:bookmarkEnd w:id="552"/>
      <w:bookmarkEnd w:id="553"/>
      <w:bookmarkEnd w:id="554"/>
      <w:bookmarkEnd w:id="555"/>
      <w:bookmarkEnd w:id="556"/>
      <w:bookmarkEnd w:id="557"/>
      <w:bookmarkEnd w:id="558"/>
      <w:bookmarkEnd w:id="559"/>
      <w:bookmarkEnd w:id="560"/>
      <w:bookmarkEnd w:id="561"/>
      <w:bookmarkEnd w:id="562"/>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563" w:name="_Toc19708951"/>
      <w:bookmarkStart w:id="564" w:name="_Toc27745026"/>
      <w:bookmarkStart w:id="565" w:name="_Toc29803179"/>
      <w:bookmarkStart w:id="566" w:name="_Toc35969930"/>
      <w:bookmarkStart w:id="567" w:name="_Toc36050724"/>
      <w:bookmarkStart w:id="568" w:name="_Toc44847437"/>
      <w:bookmarkStart w:id="569" w:name="_Toc51845090"/>
      <w:bookmarkStart w:id="570" w:name="_Toc51845421"/>
      <w:bookmarkStart w:id="571" w:name="_Toc51846941"/>
      <w:bookmarkStart w:id="572" w:name="_Toc57022572"/>
      <w:bookmarkStart w:id="573" w:name="_Toc191137326"/>
      <w:r w:rsidRPr="00D1205D">
        <w:t>5.2.7.2</w:t>
      </w:r>
      <w:r w:rsidRPr="00D1205D">
        <w:rPr>
          <w:lang w:eastAsia="zh-CN"/>
        </w:rPr>
        <w:tab/>
        <w:t>NF as HTTP Server</w:t>
      </w:r>
      <w:bookmarkEnd w:id="563"/>
      <w:bookmarkEnd w:id="564"/>
      <w:bookmarkEnd w:id="565"/>
      <w:bookmarkEnd w:id="566"/>
      <w:bookmarkEnd w:id="567"/>
      <w:bookmarkEnd w:id="568"/>
      <w:bookmarkEnd w:id="569"/>
      <w:bookmarkEnd w:id="570"/>
      <w:bookmarkEnd w:id="571"/>
      <w:bookmarkEnd w:id="572"/>
      <w:bookmarkEnd w:id="573"/>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shd w:val="clear" w:color="auto" w:fill="auto"/>
          </w:tcPr>
          <w:p w14:paraId="73A0028B" w14:textId="3568BF58" w:rsidR="00387E16" w:rsidRPr="00D1205D" w:rsidRDefault="00387E16" w:rsidP="00387E16">
            <w:pPr>
              <w:pStyle w:val="TAL"/>
            </w:pPr>
            <w:r>
              <w:t>ACCESS_TOKEN_CLAIM_MISSING</w:t>
            </w:r>
          </w:p>
        </w:tc>
        <w:tc>
          <w:tcPr>
            <w:tcW w:w="1825" w:type="dxa"/>
            <w:shd w:val="clear" w:color="auto" w:fill="auto"/>
          </w:tcPr>
          <w:p w14:paraId="5C8E91B2" w14:textId="0E815BBA" w:rsidR="00387E16" w:rsidRPr="00D1205D" w:rsidRDefault="00387E16" w:rsidP="00387E16">
            <w:pPr>
              <w:pStyle w:val="TAL"/>
            </w:pPr>
            <w:r>
              <w:t>401 Unauthorized</w:t>
            </w:r>
          </w:p>
        </w:tc>
        <w:tc>
          <w:tcPr>
            <w:tcW w:w="3832" w:type="dxa"/>
            <w:shd w:val="clear" w:color="auto" w:fill="auto"/>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lastRenderedPageBreak/>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shd w:val="clear" w:color="auto" w:fill="auto"/>
          </w:tcPr>
          <w:p w14:paraId="2AEC4F28" w14:textId="6118A370" w:rsidR="00387E16" w:rsidRPr="00D1205D" w:rsidRDefault="00387E16" w:rsidP="00387E16">
            <w:pPr>
              <w:pStyle w:val="TAL"/>
            </w:pPr>
            <w:r w:rsidRPr="005841A7">
              <w:rPr>
                <w:noProof/>
              </w:rPr>
              <w:t>MISSING_PARAMETER</w:t>
            </w:r>
          </w:p>
        </w:tc>
        <w:tc>
          <w:tcPr>
            <w:tcW w:w="1825" w:type="dxa"/>
            <w:shd w:val="clear" w:color="auto" w:fill="auto"/>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shd w:val="clear" w:color="auto" w:fill="auto"/>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lastRenderedPageBreak/>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574" w:name="_Toc19708952"/>
      <w:bookmarkStart w:id="575" w:name="_Toc27745027"/>
      <w:bookmarkStart w:id="576" w:name="_Toc29803180"/>
      <w:bookmarkStart w:id="577" w:name="_Toc35969931"/>
      <w:bookmarkStart w:id="578" w:name="_Toc36050725"/>
      <w:bookmarkStart w:id="579" w:name="_Toc44847438"/>
      <w:bookmarkStart w:id="580" w:name="_Toc51845091"/>
      <w:bookmarkStart w:id="581" w:name="_Toc51845422"/>
      <w:bookmarkStart w:id="582" w:name="_Toc51846942"/>
      <w:bookmarkStart w:id="583" w:name="_Toc57022573"/>
      <w:bookmarkStart w:id="584" w:name="_Toc19708954"/>
      <w:bookmarkStart w:id="585" w:name="_Toc27745029"/>
      <w:bookmarkStart w:id="586" w:name="_Toc29803182"/>
      <w:bookmarkStart w:id="587" w:name="_Toc35969933"/>
      <w:bookmarkStart w:id="588" w:name="_Toc36050727"/>
      <w:bookmarkStart w:id="589" w:name="_Toc44847440"/>
      <w:bookmarkStart w:id="590" w:name="_Toc51845093"/>
      <w:bookmarkStart w:id="591" w:name="_Toc51845424"/>
      <w:bookmarkStart w:id="592" w:name="_Toc51846944"/>
      <w:bookmarkStart w:id="593" w:name="_Toc57022575"/>
      <w:bookmarkStart w:id="594" w:name="_Toc191137327"/>
      <w:r w:rsidRPr="00D1205D">
        <w:t>5.2.7.3</w:t>
      </w:r>
      <w:r w:rsidRPr="00D1205D">
        <w:rPr>
          <w:lang w:eastAsia="zh-CN"/>
        </w:rPr>
        <w:tab/>
        <w:t>NF as HTTP Client</w:t>
      </w:r>
      <w:bookmarkEnd w:id="574"/>
      <w:bookmarkEnd w:id="575"/>
      <w:bookmarkEnd w:id="576"/>
      <w:bookmarkEnd w:id="577"/>
      <w:bookmarkEnd w:id="578"/>
      <w:bookmarkEnd w:id="579"/>
      <w:bookmarkEnd w:id="580"/>
      <w:bookmarkEnd w:id="581"/>
      <w:bookmarkEnd w:id="582"/>
      <w:bookmarkEnd w:id="583"/>
      <w:bookmarkEnd w:id="594"/>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lastRenderedPageBreak/>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595" w:name="_Toc191137328"/>
      <w:r>
        <w:t>5.2.7.4</w:t>
      </w:r>
      <w:r>
        <w:tab/>
        <w:t>SCP/SEPP</w:t>
      </w:r>
      <w:bookmarkEnd w:id="595"/>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shd w:val="clear" w:color="auto" w:fill="auto"/>
          </w:tcPr>
          <w:p w14:paraId="7C2AA717" w14:textId="13B77174" w:rsidR="00DC4F8A" w:rsidRDefault="00DC4F8A" w:rsidP="00DC4F8A">
            <w:pPr>
              <w:pStyle w:val="TAL"/>
              <w:rPr>
                <w:lang w:eastAsia="ja-JP"/>
              </w:rPr>
            </w:pPr>
            <w:r>
              <w:rPr>
                <w:lang w:eastAsia="ja-JP"/>
              </w:rPr>
              <w:t>ORIGINATING_NETWORK_ID_MISMATCH</w:t>
            </w:r>
          </w:p>
        </w:tc>
        <w:tc>
          <w:tcPr>
            <w:tcW w:w="2552" w:type="dxa"/>
            <w:shd w:val="clear" w:color="auto" w:fill="auto"/>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shd w:val="clear" w:color="auto" w:fill="auto"/>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D74C3" w:rsidRPr="000B63FD" w14:paraId="41A177CE" w14:textId="77777777" w:rsidTr="00455F22">
        <w:trPr>
          <w:cantSplit/>
          <w:jc w:val="center"/>
        </w:trPr>
        <w:tc>
          <w:tcPr>
            <w:tcW w:w="2972" w:type="dxa"/>
            <w:shd w:val="clear" w:color="auto" w:fill="auto"/>
          </w:tcPr>
          <w:p w14:paraId="13EEFE91" w14:textId="77777777" w:rsidR="00BD74C3" w:rsidRPr="000B63FD" w:rsidRDefault="00BD74C3" w:rsidP="00455F22">
            <w:pPr>
              <w:pStyle w:val="TAL"/>
            </w:pPr>
            <w:r w:rsidRPr="00B6200D">
              <w:lastRenderedPageBreak/>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shd w:val="clear" w:color="auto" w:fill="auto"/>
          </w:tcPr>
          <w:p w14:paraId="2F30D57C" w14:textId="77777777" w:rsidR="00BD74C3" w:rsidRPr="000B63FD" w:rsidRDefault="00BD74C3" w:rsidP="00455F22">
            <w:pPr>
              <w:pStyle w:val="TAL"/>
            </w:pPr>
            <w:r w:rsidRPr="000B63FD">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shd w:val="clear" w:color="auto" w:fill="auto"/>
          </w:tcPr>
          <w:p w14:paraId="6EDE4CF7" w14:textId="147C35EB" w:rsidR="00583FE0" w:rsidRDefault="00583FE0" w:rsidP="00583FE0">
            <w:pPr>
              <w:pStyle w:val="TAL"/>
            </w:pPr>
            <w:r>
              <w:t>TARGET_PLMN_NOT_REACHABLE</w:t>
            </w:r>
          </w:p>
        </w:tc>
        <w:tc>
          <w:tcPr>
            <w:tcW w:w="2552" w:type="dxa"/>
            <w:shd w:val="clear" w:color="auto" w:fill="auto"/>
          </w:tcPr>
          <w:p w14:paraId="613B8867" w14:textId="7C2D34C3" w:rsidR="00583FE0" w:rsidRPr="000B63FD" w:rsidRDefault="00583FE0" w:rsidP="00583FE0">
            <w:pPr>
              <w:pStyle w:val="TAL"/>
            </w:pPr>
            <w:r>
              <w:t>504 Gateway Timeout</w:t>
            </w:r>
          </w:p>
        </w:tc>
        <w:tc>
          <w:tcPr>
            <w:tcW w:w="4223" w:type="dxa"/>
            <w:shd w:val="clear" w:color="auto" w:fill="auto"/>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C6315" w:rsidRPr="000B63FD" w14:paraId="58A10362" w14:textId="77777777" w:rsidTr="00455F22">
        <w:trPr>
          <w:cantSplit/>
          <w:jc w:val="center"/>
        </w:trPr>
        <w:tc>
          <w:tcPr>
            <w:tcW w:w="2972" w:type="dxa"/>
            <w:shd w:val="clear" w:color="auto" w:fill="auto"/>
          </w:tcPr>
          <w:p w14:paraId="21D7279C" w14:textId="4907392D" w:rsidR="004C6315" w:rsidRDefault="004C6315" w:rsidP="004C6315">
            <w:pPr>
              <w:pStyle w:val="TAL"/>
              <w:rPr>
                <w:lang w:eastAsia="zh-CN"/>
              </w:rPr>
            </w:pPr>
            <w:r w:rsidRPr="00CA7C1D">
              <w:rPr>
                <w:lang w:eastAsia="zh-CN"/>
              </w:rPr>
              <w:t>SEPP_REDIRECTION_WITH_DISCOVERY</w:t>
            </w:r>
          </w:p>
        </w:tc>
        <w:tc>
          <w:tcPr>
            <w:tcW w:w="2552" w:type="dxa"/>
            <w:shd w:val="clear" w:color="auto" w:fill="auto"/>
          </w:tcPr>
          <w:p w14:paraId="3529623E" w14:textId="77777777" w:rsidR="004C6315" w:rsidRDefault="004C6315" w:rsidP="004C6315">
            <w:pPr>
              <w:pStyle w:val="TAL"/>
            </w:pPr>
            <w:r>
              <w:t>307 Temporary Redirect</w:t>
            </w:r>
          </w:p>
          <w:p w14:paraId="56176044" w14:textId="0FAAB7C6" w:rsidR="004C6315" w:rsidRDefault="004C6315" w:rsidP="004C6315">
            <w:pPr>
              <w:pStyle w:val="TAL"/>
            </w:pPr>
            <w:r>
              <w:t>308 Permanent Redirect</w:t>
            </w:r>
          </w:p>
        </w:tc>
        <w:tc>
          <w:tcPr>
            <w:tcW w:w="4223" w:type="dxa"/>
            <w:shd w:val="clear" w:color="auto" w:fill="auto"/>
          </w:tcPr>
          <w:p w14:paraId="59D4ED50" w14:textId="2358D2D7" w:rsidR="004C6315" w:rsidRPr="000B63FD" w:rsidRDefault="004C6315" w:rsidP="004C6315">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(see clause 6.1.8.2 of 3GPP</w:t>
            </w:r>
            <w:r>
              <w:t> </w:t>
            </w:r>
            <w:r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596" w:name="_Toc19708953"/>
      <w:bookmarkStart w:id="597" w:name="_Toc27745028"/>
      <w:bookmarkStart w:id="598" w:name="_Toc29803181"/>
      <w:bookmarkStart w:id="599" w:name="_Toc35969932"/>
      <w:bookmarkStart w:id="600" w:name="_Toc36050726"/>
      <w:bookmarkStart w:id="601" w:name="_Toc44847439"/>
      <w:bookmarkStart w:id="602" w:name="_Toc51845092"/>
      <w:bookmarkStart w:id="603" w:name="_Toc51845423"/>
      <w:bookmarkStart w:id="604" w:name="_Toc51846943"/>
      <w:bookmarkStart w:id="605" w:name="_Toc57022574"/>
      <w:bookmarkStart w:id="606" w:name="_Toc191137329"/>
      <w:r w:rsidRPr="00D1205D">
        <w:rPr>
          <w:lang w:eastAsia="zh-CN"/>
        </w:rPr>
        <w:t>5.2.8</w:t>
      </w:r>
      <w:r w:rsidRPr="00D1205D">
        <w:tab/>
        <w:t>HTTP/2 request retries</w:t>
      </w:r>
      <w:bookmarkEnd w:id="596"/>
      <w:bookmarkEnd w:id="597"/>
      <w:bookmarkEnd w:id="598"/>
      <w:bookmarkEnd w:id="599"/>
      <w:bookmarkEnd w:id="600"/>
      <w:bookmarkEnd w:id="601"/>
      <w:bookmarkEnd w:id="602"/>
      <w:bookmarkEnd w:id="603"/>
      <w:bookmarkEnd w:id="604"/>
      <w:bookmarkEnd w:id="605"/>
      <w:bookmarkEnd w:id="606"/>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lastRenderedPageBreak/>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7" w:name="_Toc191137330"/>
      <w:r w:rsidRPr="00D1205D">
        <w:rPr>
          <w:lang w:eastAsia="zh-CN"/>
        </w:rPr>
        <w:t>5.2.9</w:t>
      </w:r>
      <w:r w:rsidRPr="00D1205D">
        <w:tab/>
        <w:t>Handling of unsupported query parameters</w:t>
      </w:r>
      <w:bookmarkEnd w:id="584"/>
      <w:bookmarkEnd w:id="585"/>
      <w:bookmarkEnd w:id="586"/>
      <w:bookmarkEnd w:id="587"/>
      <w:bookmarkEnd w:id="588"/>
      <w:bookmarkEnd w:id="589"/>
      <w:bookmarkEnd w:id="590"/>
      <w:bookmarkEnd w:id="591"/>
      <w:bookmarkEnd w:id="592"/>
      <w:bookmarkEnd w:id="593"/>
      <w:bookmarkEnd w:id="607"/>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lastRenderedPageBreak/>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8" w:name="_Toc191137331"/>
      <w:r w:rsidRPr="00D1205D">
        <w:rPr>
          <w:lang w:eastAsia="zh-CN"/>
        </w:rPr>
        <w:t>5.2.</w:t>
      </w:r>
      <w:r>
        <w:rPr>
          <w:lang w:eastAsia="zh-CN"/>
        </w:rPr>
        <w:t>10</w:t>
      </w:r>
      <w:r w:rsidRPr="00D1205D">
        <w:tab/>
      </w:r>
      <w:r>
        <w:t>URL Encoding of data</w:t>
      </w:r>
      <w:bookmarkEnd w:id="608"/>
    </w:p>
    <w:p w14:paraId="4FAE1466" w14:textId="2BDA071B" w:rsidR="004539E1" w:rsidRPr="00D1205D" w:rsidRDefault="004539E1" w:rsidP="002D7984">
      <w:pPr>
        <w:pStyle w:val="Heading4"/>
        <w:rPr>
          <w:lang w:eastAsia="zh-CN"/>
        </w:rPr>
      </w:pPr>
      <w:bookmarkStart w:id="609" w:name="_Toc191137332"/>
      <w:r w:rsidRPr="00D1205D">
        <w:t>5.2.</w:t>
      </w:r>
      <w:r>
        <w:t>10</w:t>
      </w:r>
      <w:r w:rsidRPr="00D1205D">
        <w:t>.1</w:t>
      </w:r>
      <w:r w:rsidRPr="00D1205D">
        <w:rPr>
          <w:lang w:eastAsia="zh-CN"/>
        </w:rPr>
        <w:tab/>
        <w:t>General</w:t>
      </w:r>
      <w:bookmarkEnd w:id="609"/>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10" w:name="_Toc191137333"/>
      <w:r w:rsidRPr="00D1205D">
        <w:t>5.2.</w:t>
      </w:r>
      <w:r>
        <w:t>10</w:t>
      </w:r>
      <w:r w:rsidRPr="00D1205D">
        <w:t>.</w:t>
      </w:r>
      <w:r>
        <w:t>2</w:t>
      </w:r>
      <w:r w:rsidRPr="00D1205D">
        <w:rPr>
          <w:lang w:eastAsia="zh-CN"/>
        </w:rPr>
        <w:tab/>
      </w:r>
      <w:r>
        <w:rPr>
          <w:lang w:eastAsia="zh-CN"/>
        </w:rPr>
        <w:t>URL Encoding of URI components</w:t>
      </w:r>
      <w:bookmarkEnd w:id="610"/>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42E36D42" w14:textId="77777777" w:rsidR="00F90107" w:rsidRDefault="004539E1" w:rsidP="00F90107">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29E34A28" w14:textId="77777777" w:rsidR="00F90107" w:rsidRDefault="00F90107" w:rsidP="00F90107">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0FA09775" w14:textId="77777777" w:rsidR="00F90107" w:rsidRDefault="00F90107" w:rsidP="00F90107">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1EDF1C74" w:rsidR="004539E1" w:rsidRDefault="00F90107" w:rsidP="00F90107">
      <w:pPr>
        <w:pStyle w:val="NO"/>
        <w:rPr>
          <w:b/>
          <w:bCs/>
          <w:noProof/>
        </w:rPr>
      </w:pPr>
      <w:r>
        <w:rPr>
          <w:lang w:eastAsia="zh-CN"/>
        </w:rPr>
        <w:lastRenderedPageBreak/>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29BD9DAC" w14:textId="1B2AEEBC" w:rsidR="00EC278A" w:rsidRDefault="00EC278A" w:rsidP="00F90107">
      <w:pPr>
        <w:pStyle w:val="B1"/>
        <w:rPr>
          <w:noProof/>
        </w:rPr>
      </w:pPr>
      <w:r w:rsidRPr="002D7984">
        <w:t>In addition, implementations may percent-encode other characters</w:t>
      </w:r>
      <w:r w:rsidR="00F90107">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611" w:name="_Toc191137334"/>
      <w:r w:rsidRPr="00D1205D">
        <w:t>5.2.</w:t>
      </w:r>
      <w:r>
        <w:t>10</w:t>
      </w:r>
      <w:r w:rsidRPr="00D1205D">
        <w:t>.</w:t>
      </w:r>
      <w:r>
        <w:t>3</w:t>
      </w:r>
      <w:r w:rsidRPr="00D1205D">
        <w:rPr>
          <w:lang w:eastAsia="zh-CN"/>
        </w:rPr>
        <w:tab/>
      </w:r>
      <w:r>
        <w:rPr>
          <w:lang w:eastAsia="zh-CN"/>
        </w:rPr>
        <w:t>URL Encoding of HTTP/2 request bodies</w:t>
      </w:r>
      <w:bookmarkEnd w:id="611"/>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12" w:name="_Toc19708955"/>
      <w:bookmarkStart w:id="613" w:name="_Toc27745030"/>
      <w:bookmarkStart w:id="614" w:name="_Toc29803183"/>
      <w:bookmarkStart w:id="615" w:name="_Toc35969934"/>
      <w:bookmarkStart w:id="616" w:name="_Toc36050728"/>
      <w:bookmarkStart w:id="617" w:name="_Toc44847441"/>
      <w:bookmarkStart w:id="618" w:name="_Toc51845094"/>
      <w:bookmarkStart w:id="619" w:name="_Toc51845425"/>
      <w:bookmarkStart w:id="620" w:name="_Toc51846945"/>
      <w:bookmarkStart w:id="621" w:name="_Toc57022576"/>
      <w:bookmarkStart w:id="622" w:name="_Toc19708957"/>
      <w:bookmarkStart w:id="623" w:name="_Toc27745032"/>
      <w:bookmarkStart w:id="624" w:name="_Toc29803185"/>
      <w:bookmarkStart w:id="625" w:name="_Toc35969936"/>
      <w:bookmarkStart w:id="626" w:name="_Toc36050730"/>
      <w:bookmarkStart w:id="627" w:name="_Toc44847443"/>
      <w:bookmarkStart w:id="628" w:name="_Toc51845096"/>
      <w:bookmarkStart w:id="629" w:name="_Toc51845427"/>
      <w:bookmarkStart w:id="630" w:name="_Toc51846947"/>
      <w:bookmarkStart w:id="631" w:name="_Toc57022578"/>
      <w:bookmarkStart w:id="632" w:name="_Toc191137335"/>
      <w:r w:rsidRPr="00D1205D">
        <w:rPr>
          <w:lang w:eastAsia="zh-CN"/>
        </w:rPr>
        <w:t>5.3</w:t>
      </w:r>
      <w:r w:rsidRPr="00D1205D">
        <w:rPr>
          <w:lang w:eastAsia="zh-CN"/>
        </w:rPr>
        <w:tab/>
        <w:t>Transport Protocol</w:t>
      </w:r>
      <w:bookmarkEnd w:id="612"/>
      <w:bookmarkEnd w:id="613"/>
      <w:bookmarkEnd w:id="614"/>
      <w:bookmarkEnd w:id="615"/>
      <w:bookmarkEnd w:id="616"/>
      <w:bookmarkEnd w:id="617"/>
      <w:bookmarkEnd w:id="618"/>
      <w:bookmarkEnd w:id="619"/>
      <w:bookmarkEnd w:id="620"/>
      <w:bookmarkEnd w:id="621"/>
      <w:bookmarkEnd w:id="632"/>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lastRenderedPageBreak/>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33" w:name="_Toc19708956"/>
      <w:bookmarkStart w:id="634" w:name="_Toc27745031"/>
      <w:bookmarkStart w:id="635" w:name="_Toc29803184"/>
      <w:bookmarkStart w:id="636" w:name="_Toc35969935"/>
      <w:bookmarkStart w:id="637" w:name="_Toc36050729"/>
      <w:bookmarkStart w:id="638" w:name="_Toc44847442"/>
      <w:bookmarkStart w:id="639" w:name="_Toc51845095"/>
      <w:bookmarkStart w:id="640" w:name="_Toc51845426"/>
      <w:bookmarkStart w:id="641" w:name="_Toc51846946"/>
      <w:bookmarkStart w:id="642" w:name="_Toc57022577"/>
      <w:bookmarkStart w:id="643" w:name="_Toc191137336"/>
      <w:r>
        <w:rPr>
          <w:lang w:eastAsia="zh-CN"/>
        </w:rPr>
        <w:t>5.4</w:t>
      </w:r>
      <w:r>
        <w:rPr>
          <w:lang w:eastAsia="zh-CN"/>
        </w:rPr>
        <w:tab/>
        <w:t>Serialization Protocol</w:t>
      </w:r>
      <w:bookmarkEnd w:id="633"/>
      <w:bookmarkEnd w:id="634"/>
      <w:bookmarkEnd w:id="635"/>
      <w:bookmarkEnd w:id="636"/>
      <w:bookmarkEnd w:id="637"/>
      <w:bookmarkEnd w:id="638"/>
      <w:bookmarkEnd w:id="639"/>
      <w:bookmarkEnd w:id="640"/>
      <w:bookmarkEnd w:id="641"/>
      <w:bookmarkEnd w:id="642"/>
      <w:bookmarkEnd w:id="643"/>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44" w:name="_Toc191137337"/>
      <w:r w:rsidRPr="00D1205D">
        <w:rPr>
          <w:lang w:eastAsia="zh-CN"/>
        </w:rPr>
        <w:t>5.5</w:t>
      </w:r>
      <w:r w:rsidRPr="00D1205D">
        <w:rPr>
          <w:lang w:eastAsia="zh-CN"/>
        </w:rPr>
        <w:tab/>
        <w:t>Interface Definition Language</w:t>
      </w:r>
      <w:bookmarkEnd w:id="622"/>
      <w:bookmarkEnd w:id="623"/>
      <w:bookmarkEnd w:id="624"/>
      <w:bookmarkEnd w:id="625"/>
      <w:bookmarkEnd w:id="626"/>
      <w:bookmarkEnd w:id="627"/>
      <w:bookmarkEnd w:id="628"/>
      <w:bookmarkEnd w:id="629"/>
      <w:bookmarkEnd w:id="630"/>
      <w:bookmarkEnd w:id="631"/>
      <w:bookmarkEnd w:id="644"/>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5" w:name="_Toc19708958"/>
      <w:bookmarkStart w:id="646" w:name="_Toc27745033"/>
      <w:bookmarkStart w:id="647" w:name="_Toc29803186"/>
      <w:bookmarkStart w:id="648" w:name="_Toc35969937"/>
      <w:bookmarkStart w:id="649" w:name="_Toc36050731"/>
      <w:bookmarkStart w:id="650" w:name="_Toc44847444"/>
      <w:bookmarkStart w:id="651" w:name="_Toc51845097"/>
      <w:bookmarkStart w:id="652" w:name="_Toc51845428"/>
      <w:bookmarkStart w:id="653" w:name="_Toc51846948"/>
      <w:bookmarkStart w:id="654" w:name="_Toc57022579"/>
      <w:bookmarkStart w:id="655" w:name="_Toc191137338"/>
      <w:r w:rsidRPr="00D1205D">
        <w:rPr>
          <w:lang w:eastAsia="zh-CN"/>
        </w:rPr>
        <w:t>6</w:t>
      </w:r>
      <w:r w:rsidRPr="00D1205D">
        <w:tab/>
      </w:r>
      <w:r w:rsidRPr="00D1205D">
        <w:rPr>
          <w:lang w:eastAsia="zh-CN"/>
        </w:rPr>
        <w:t>General Functionalities in Service Based Architecture</w:t>
      </w:r>
      <w:bookmarkEnd w:id="645"/>
      <w:bookmarkEnd w:id="646"/>
      <w:bookmarkEnd w:id="647"/>
      <w:bookmarkEnd w:id="648"/>
      <w:bookmarkEnd w:id="649"/>
      <w:bookmarkEnd w:id="650"/>
      <w:bookmarkEnd w:id="651"/>
      <w:bookmarkEnd w:id="652"/>
      <w:bookmarkEnd w:id="653"/>
      <w:bookmarkEnd w:id="654"/>
      <w:bookmarkEnd w:id="655"/>
    </w:p>
    <w:p w14:paraId="3AA17265" w14:textId="77777777" w:rsidR="00F90BFA" w:rsidRPr="00D1205D" w:rsidRDefault="00F90BFA" w:rsidP="002D7984">
      <w:pPr>
        <w:pStyle w:val="Heading2"/>
        <w:rPr>
          <w:lang w:eastAsia="zh-CN"/>
        </w:rPr>
      </w:pPr>
      <w:bookmarkStart w:id="656" w:name="_Toc19708959"/>
      <w:bookmarkStart w:id="657" w:name="_Toc27745034"/>
      <w:bookmarkStart w:id="658" w:name="_Toc29803187"/>
      <w:bookmarkStart w:id="659" w:name="_Toc35969938"/>
      <w:bookmarkStart w:id="660" w:name="_Toc36050732"/>
      <w:bookmarkStart w:id="661" w:name="_Toc44847445"/>
      <w:bookmarkStart w:id="662" w:name="_Toc51845098"/>
      <w:bookmarkStart w:id="663" w:name="_Toc51845429"/>
      <w:bookmarkStart w:id="664" w:name="_Toc51846949"/>
      <w:bookmarkStart w:id="665" w:name="_Toc57022580"/>
      <w:bookmarkStart w:id="666" w:name="_Toc191137339"/>
      <w:r w:rsidRPr="00D1205D">
        <w:rPr>
          <w:lang w:eastAsia="zh-CN"/>
        </w:rPr>
        <w:t>6</w:t>
      </w:r>
      <w:r w:rsidRPr="00D1205D">
        <w:t>.1</w:t>
      </w:r>
      <w:r w:rsidRPr="00D1205D">
        <w:rPr>
          <w:lang w:eastAsia="zh-CN"/>
        </w:rPr>
        <w:tab/>
      </w:r>
      <w:r w:rsidRPr="00D1205D">
        <w:t>Routing Mechanisms</w:t>
      </w:r>
      <w:bookmarkEnd w:id="656"/>
      <w:bookmarkEnd w:id="657"/>
      <w:bookmarkEnd w:id="658"/>
      <w:bookmarkEnd w:id="659"/>
      <w:bookmarkEnd w:id="660"/>
      <w:bookmarkEnd w:id="661"/>
      <w:bookmarkEnd w:id="662"/>
      <w:bookmarkEnd w:id="663"/>
      <w:bookmarkEnd w:id="664"/>
      <w:bookmarkEnd w:id="665"/>
      <w:bookmarkEnd w:id="666"/>
    </w:p>
    <w:p w14:paraId="5EAE55AC" w14:textId="77777777" w:rsidR="00F90BFA" w:rsidRPr="00D1205D" w:rsidRDefault="00F90BFA" w:rsidP="002D7984">
      <w:pPr>
        <w:pStyle w:val="Heading3"/>
      </w:pPr>
      <w:bookmarkStart w:id="667" w:name="_Toc19708960"/>
      <w:bookmarkStart w:id="668" w:name="_Toc27745035"/>
      <w:bookmarkStart w:id="669" w:name="_Toc29803188"/>
      <w:bookmarkStart w:id="670" w:name="_Toc35969939"/>
      <w:bookmarkStart w:id="671" w:name="_Toc36050733"/>
      <w:bookmarkStart w:id="672" w:name="_Toc44847446"/>
      <w:bookmarkStart w:id="673" w:name="_Toc51845099"/>
      <w:bookmarkStart w:id="674" w:name="_Toc51845430"/>
      <w:bookmarkStart w:id="675" w:name="_Toc51846950"/>
      <w:bookmarkStart w:id="676" w:name="_Toc57022581"/>
      <w:bookmarkStart w:id="677" w:name="_Toc191137340"/>
      <w:r w:rsidRPr="00D1205D">
        <w:t>6.1.1</w:t>
      </w:r>
      <w:r w:rsidRPr="00D1205D">
        <w:tab/>
        <w:t>General</w:t>
      </w:r>
      <w:bookmarkEnd w:id="667"/>
      <w:bookmarkEnd w:id="668"/>
      <w:bookmarkEnd w:id="669"/>
      <w:bookmarkEnd w:id="670"/>
      <w:bookmarkEnd w:id="671"/>
      <w:bookmarkEnd w:id="672"/>
      <w:bookmarkEnd w:id="673"/>
      <w:bookmarkEnd w:id="674"/>
      <w:bookmarkEnd w:id="675"/>
      <w:bookmarkEnd w:id="676"/>
      <w:bookmarkEnd w:id="677"/>
    </w:p>
    <w:p w14:paraId="0A786576" w14:textId="77777777" w:rsidR="00BD74C3" w:rsidRPr="00D1205D" w:rsidRDefault="00BD74C3" w:rsidP="00BD74C3">
      <w:bookmarkStart w:id="678" w:name="_Toc19708961"/>
      <w:bookmarkStart w:id="679" w:name="_Toc27745036"/>
      <w:bookmarkStart w:id="680" w:name="_Toc29803189"/>
      <w:bookmarkStart w:id="681" w:name="_Toc35969940"/>
      <w:bookmarkStart w:id="682" w:name="_Toc36050734"/>
      <w:bookmarkStart w:id="683" w:name="_Toc44847447"/>
      <w:bookmarkStart w:id="684" w:name="_Toc51845100"/>
      <w:bookmarkStart w:id="685" w:name="_Toc51845431"/>
      <w:bookmarkStart w:id="686" w:name="_Toc51846951"/>
      <w:bookmarkStart w:id="687" w:name="_Toc57022582"/>
      <w:r w:rsidRPr="00D1205D">
        <w:t>This clause specifies the generic routing mechanisms in the 5GC. Specific requirements to support Indirect Communication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688" w:name="_Toc191137341"/>
      <w:r w:rsidRPr="00D1205D">
        <w:t>6.1.2</w:t>
      </w:r>
      <w:r w:rsidRPr="00D1205D">
        <w:tab/>
        <w:t>Identifying a target resource</w:t>
      </w:r>
      <w:bookmarkEnd w:id="678"/>
      <w:bookmarkEnd w:id="679"/>
      <w:bookmarkEnd w:id="680"/>
      <w:bookmarkEnd w:id="681"/>
      <w:bookmarkEnd w:id="682"/>
      <w:bookmarkEnd w:id="683"/>
      <w:bookmarkEnd w:id="684"/>
      <w:bookmarkEnd w:id="685"/>
      <w:bookmarkEnd w:id="686"/>
      <w:bookmarkEnd w:id="687"/>
      <w:bookmarkEnd w:id="688"/>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9" w:name="_Toc19708962"/>
      <w:bookmarkStart w:id="690" w:name="_Toc27745037"/>
      <w:bookmarkStart w:id="691" w:name="_Toc29803190"/>
      <w:bookmarkStart w:id="692" w:name="_Toc35969941"/>
      <w:bookmarkStart w:id="693" w:name="_Toc36050735"/>
      <w:bookmarkStart w:id="694" w:name="_Toc44847448"/>
      <w:bookmarkStart w:id="695" w:name="_Toc51845101"/>
      <w:bookmarkStart w:id="696" w:name="_Toc51845432"/>
      <w:bookmarkStart w:id="697" w:name="_Toc51846952"/>
      <w:bookmarkStart w:id="698" w:name="_Toc57022583"/>
      <w:bookmarkStart w:id="699" w:name="_Toc191137342"/>
      <w:r w:rsidRPr="00D1205D">
        <w:t>6.1.3</w:t>
      </w:r>
      <w:r w:rsidRPr="00D1205D">
        <w:tab/>
        <w:t>Connecting inbound</w:t>
      </w:r>
      <w:bookmarkEnd w:id="689"/>
      <w:bookmarkEnd w:id="690"/>
      <w:bookmarkEnd w:id="691"/>
      <w:bookmarkEnd w:id="692"/>
      <w:bookmarkEnd w:id="693"/>
      <w:bookmarkEnd w:id="694"/>
      <w:bookmarkEnd w:id="695"/>
      <w:bookmarkEnd w:id="696"/>
      <w:bookmarkEnd w:id="697"/>
      <w:bookmarkEnd w:id="698"/>
      <w:bookmarkEnd w:id="699"/>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00" w:name="_Toc19708963"/>
      <w:bookmarkStart w:id="701" w:name="_Toc27745038"/>
      <w:bookmarkStart w:id="702" w:name="_Toc29803191"/>
      <w:bookmarkStart w:id="703" w:name="_Toc35969942"/>
      <w:bookmarkStart w:id="704" w:name="_Toc36050736"/>
      <w:bookmarkStart w:id="705" w:name="_Toc44847449"/>
      <w:bookmarkStart w:id="706" w:name="_Toc51845102"/>
      <w:bookmarkStart w:id="707" w:name="_Toc51845433"/>
      <w:bookmarkStart w:id="708" w:name="_Toc51846953"/>
      <w:bookmarkStart w:id="709"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lastRenderedPageBreak/>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10" w:name="_Toc191137343"/>
      <w:r w:rsidRPr="00D1205D">
        <w:t>6.1.4</w:t>
      </w:r>
      <w:r w:rsidRPr="00D1205D">
        <w:tab/>
        <w:t>Pseudo-header setting</w:t>
      </w:r>
      <w:bookmarkEnd w:id="700"/>
      <w:bookmarkEnd w:id="701"/>
      <w:bookmarkEnd w:id="702"/>
      <w:bookmarkEnd w:id="703"/>
      <w:bookmarkEnd w:id="704"/>
      <w:bookmarkEnd w:id="705"/>
      <w:bookmarkEnd w:id="706"/>
      <w:bookmarkEnd w:id="707"/>
      <w:bookmarkEnd w:id="708"/>
      <w:bookmarkEnd w:id="709"/>
      <w:bookmarkEnd w:id="710"/>
    </w:p>
    <w:p w14:paraId="0BE004EF" w14:textId="77777777" w:rsidR="00F90BFA" w:rsidRPr="00D1205D" w:rsidRDefault="00F90BFA" w:rsidP="002D7984">
      <w:pPr>
        <w:pStyle w:val="Heading4"/>
      </w:pPr>
      <w:bookmarkStart w:id="711" w:name="_Toc19708964"/>
      <w:bookmarkStart w:id="712" w:name="_Toc27745039"/>
      <w:bookmarkStart w:id="713" w:name="_Toc29803192"/>
      <w:bookmarkStart w:id="714" w:name="_Toc35969943"/>
      <w:bookmarkStart w:id="715" w:name="_Toc36050737"/>
      <w:bookmarkStart w:id="716" w:name="_Toc44847450"/>
      <w:bookmarkStart w:id="717" w:name="_Toc51845103"/>
      <w:bookmarkStart w:id="718" w:name="_Toc51845434"/>
      <w:bookmarkStart w:id="719" w:name="_Toc51846954"/>
      <w:bookmarkStart w:id="720" w:name="_Toc57022585"/>
      <w:bookmarkStart w:id="721" w:name="_Toc191137344"/>
      <w:r w:rsidRPr="00D1205D">
        <w:t>6.1.4.1</w:t>
      </w:r>
      <w:r w:rsidRPr="00D1205D">
        <w:tab/>
        <w:t>General</w:t>
      </w:r>
      <w:bookmarkEnd w:id="711"/>
      <w:bookmarkEnd w:id="712"/>
      <w:bookmarkEnd w:id="713"/>
      <w:bookmarkEnd w:id="714"/>
      <w:bookmarkEnd w:id="715"/>
      <w:bookmarkEnd w:id="716"/>
      <w:bookmarkEnd w:id="717"/>
      <w:bookmarkEnd w:id="718"/>
      <w:bookmarkEnd w:id="719"/>
      <w:bookmarkEnd w:id="720"/>
      <w:bookmarkEnd w:id="721"/>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2" w:name="_Toc19708965"/>
      <w:bookmarkStart w:id="723" w:name="_Toc27745040"/>
      <w:bookmarkStart w:id="724" w:name="_Toc29803193"/>
      <w:bookmarkStart w:id="725" w:name="_Toc35969944"/>
      <w:bookmarkStart w:id="726" w:name="_Toc36050738"/>
      <w:bookmarkStart w:id="727" w:name="_Toc44847451"/>
      <w:bookmarkStart w:id="728" w:name="_Toc51845104"/>
      <w:bookmarkStart w:id="729" w:name="_Toc51845435"/>
      <w:bookmarkStart w:id="730" w:name="_Toc51846955"/>
      <w:bookmarkStart w:id="731"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32" w:name="_Toc27745043"/>
      <w:bookmarkStart w:id="733" w:name="_Toc29803196"/>
      <w:bookmarkStart w:id="734" w:name="_Toc35969947"/>
      <w:bookmarkStart w:id="735" w:name="_Toc36050741"/>
      <w:bookmarkStart w:id="736" w:name="_Toc44847454"/>
      <w:bookmarkStart w:id="737" w:name="_Toc51845107"/>
      <w:bookmarkStart w:id="738" w:name="_Toc51845438"/>
      <w:bookmarkStart w:id="739" w:name="_Toc51846958"/>
      <w:bookmarkStart w:id="740" w:name="_Toc57022589"/>
      <w:bookmarkStart w:id="741" w:name="_Toc191137345"/>
      <w:bookmarkEnd w:id="722"/>
      <w:bookmarkEnd w:id="723"/>
      <w:bookmarkEnd w:id="724"/>
      <w:bookmarkEnd w:id="725"/>
      <w:bookmarkEnd w:id="726"/>
      <w:bookmarkEnd w:id="727"/>
      <w:bookmarkEnd w:id="728"/>
      <w:bookmarkEnd w:id="729"/>
      <w:bookmarkEnd w:id="730"/>
      <w:bookmarkEnd w:id="731"/>
      <w:r w:rsidRPr="00D1205D">
        <w:t>6.1.4.2</w:t>
      </w:r>
      <w:r w:rsidRPr="00D1205D">
        <w:tab/>
        <w:t>Routing within a PLMN</w:t>
      </w:r>
      <w:bookmarkEnd w:id="741"/>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42" w:name="_Toc19708966"/>
      <w:bookmarkStart w:id="743" w:name="_Toc27745041"/>
      <w:bookmarkStart w:id="744" w:name="_Toc29803194"/>
      <w:bookmarkStart w:id="745" w:name="_Toc35969945"/>
      <w:bookmarkStart w:id="746" w:name="_Toc36050739"/>
      <w:bookmarkStart w:id="747" w:name="_Toc44847452"/>
      <w:bookmarkStart w:id="748" w:name="_Toc51845105"/>
      <w:bookmarkStart w:id="749" w:name="_Toc51845436"/>
      <w:bookmarkStart w:id="750" w:name="_Toc51846956"/>
      <w:bookmarkStart w:id="751" w:name="_Toc57022587"/>
      <w:bookmarkStart w:id="752" w:name="_Toc191137346"/>
      <w:r w:rsidRPr="00D1205D">
        <w:t>6.1.4.3</w:t>
      </w:r>
      <w:r w:rsidRPr="00D1205D">
        <w:tab/>
        <w:t>Routing across PLMN</w:t>
      </w:r>
      <w:bookmarkEnd w:id="742"/>
      <w:bookmarkEnd w:id="743"/>
      <w:bookmarkEnd w:id="744"/>
      <w:bookmarkEnd w:id="745"/>
      <w:bookmarkEnd w:id="746"/>
      <w:bookmarkEnd w:id="747"/>
      <w:bookmarkEnd w:id="748"/>
      <w:bookmarkEnd w:id="749"/>
      <w:bookmarkEnd w:id="750"/>
      <w:bookmarkEnd w:id="751"/>
      <w:bookmarkEnd w:id="752"/>
    </w:p>
    <w:p w14:paraId="6FBB33FB" w14:textId="77777777" w:rsidR="00BD74C3" w:rsidRPr="00D1205D" w:rsidRDefault="00BD74C3" w:rsidP="00BD74C3">
      <w:pPr>
        <w:pStyle w:val="Heading5"/>
      </w:pPr>
      <w:bookmarkStart w:id="753" w:name="_Toc27745042"/>
      <w:bookmarkStart w:id="754" w:name="_Toc29803195"/>
      <w:bookmarkStart w:id="755" w:name="_Toc35969946"/>
      <w:bookmarkStart w:id="756" w:name="_Toc36050740"/>
      <w:bookmarkStart w:id="757" w:name="_Toc44847453"/>
      <w:bookmarkStart w:id="758" w:name="_Toc51845106"/>
      <w:bookmarkStart w:id="759" w:name="_Toc51845437"/>
      <w:bookmarkStart w:id="760" w:name="_Toc51846957"/>
      <w:bookmarkStart w:id="761" w:name="_Toc57022588"/>
      <w:bookmarkStart w:id="762" w:name="_Toc191137347"/>
      <w:r w:rsidRPr="00D1205D">
        <w:t>6.1.4.3.1</w:t>
      </w:r>
      <w:r w:rsidRPr="00D1205D">
        <w:tab/>
        <w:t>General</w:t>
      </w:r>
      <w:bookmarkEnd w:id="753"/>
      <w:bookmarkEnd w:id="754"/>
      <w:bookmarkEnd w:id="755"/>
      <w:bookmarkEnd w:id="756"/>
      <w:bookmarkEnd w:id="757"/>
      <w:bookmarkEnd w:id="758"/>
      <w:bookmarkEnd w:id="759"/>
      <w:bookmarkEnd w:id="760"/>
      <w:bookmarkEnd w:id="761"/>
      <w:bookmarkEnd w:id="762"/>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lastRenderedPageBreak/>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63" w:name="_Toc191137348"/>
      <w:r w:rsidRPr="00D1205D">
        <w:t>6.1.4.3.2</w:t>
      </w:r>
      <w:r w:rsidRPr="00D1205D">
        <w:tab/>
      </w:r>
      <w:bookmarkEnd w:id="732"/>
      <w:bookmarkEnd w:id="733"/>
      <w:bookmarkEnd w:id="734"/>
      <w:bookmarkEnd w:id="735"/>
      <w:bookmarkEnd w:id="736"/>
      <w:r w:rsidRPr="00D1205D">
        <w:t>Use of telescopic FQDN between NFs and SEPP within a PLMN</w:t>
      </w:r>
      <w:bookmarkEnd w:id="737"/>
      <w:bookmarkEnd w:id="738"/>
      <w:bookmarkEnd w:id="739"/>
      <w:bookmarkEnd w:id="740"/>
      <w:bookmarkEnd w:id="763"/>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4" w:name="_Toc27745044"/>
      <w:bookmarkStart w:id="765" w:name="_Toc29803197"/>
      <w:bookmarkStart w:id="766" w:name="_Toc35969948"/>
      <w:bookmarkStart w:id="767" w:name="_Toc36050742"/>
      <w:bookmarkStart w:id="768" w:name="_Toc44847455"/>
      <w:bookmarkStart w:id="769" w:name="_Toc51845108"/>
      <w:bookmarkStart w:id="770" w:name="_Toc51845439"/>
      <w:bookmarkStart w:id="771" w:name="_Toc51846959"/>
      <w:bookmarkStart w:id="772" w:name="_Toc57022590"/>
      <w:bookmarkStart w:id="773" w:name="_Toc191137349"/>
      <w:r w:rsidRPr="00D1205D">
        <w:t>6.1.4.3.3</w:t>
      </w:r>
      <w:r w:rsidRPr="00D1205D">
        <w:tab/>
      </w:r>
      <w:bookmarkEnd w:id="764"/>
      <w:bookmarkEnd w:id="765"/>
      <w:bookmarkEnd w:id="766"/>
      <w:bookmarkEnd w:id="767"/>
      <w:bookmarkEnd w:id="768"/>
      <w:r w:rsidRPr="00D1205D">
        <w:t xml:space="preserve">Use of </w:t>
      </w:r>
      <w:r w:rsidRPr="00D1205D">
        <w:rPr>
          <w:lang w:eastAsia="zh-CN"/>
        </w:rPr>
        <w:t>3gpp-Sbi-Target-apiRoot</w:t>
      </w:r>
      <w:r w:rsidRPr="00D1205D">
        <w:t xml:space="preserve"> between NFs and SEPP within a PLMN</w:t>
      </w:r>
      <w:bookmarkEnd w:id="769"/>
      <w:bookmarkEnd w:id="770"/>
      <w:bookmarkEnd w:id="771"/>
      <w:bookmarkEnd w:id="772"/>
      <w:bookmarkEnd w:id="773"/>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lastRenderedPageBreak/>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4" w:name="_Toc51845109"/>
      <w:bookmarkStart w:id="775" w:name="_Toc51845440"/>
      <w:bookmarkStart w:id="776" w:name="_Toc51846960"/>
      <w:bookmarkStart w:id="777" w:name="_Toc57022591"/>
      <w:bookmarkStart w:id="778" w:name="_Toc191137350"/>
      <w:r w:rsidRPr="00D1205D">
        <w:t>6.1.4.3.4</w:t>
      </w:r>
      <w:r w:rsidRPr="00D1205D">
        <w:tab/>
        <w:t>Routing between SEPPs</w:t>
      </w:r>
      <w:bookmarkEnd w:id="774"/>
      <w:bookmarkEnd w:id="775"/>
      <w:bookmarkEnd w:id="776"/>
      <w:bookmarkEnd w:id="777"/>
      <w:bookmarkEnd w:id="778"/>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9" w:name="_Toc19708967"/>
      <w:bookmarkStart w:id="780" w:name="_Toc27745045"/>
      <w:bookmarkStart w:id="781" w:name="_Toc29803198"/>
      <w:bookmarkStart w:id="782" w:name="_Toc35969949"/>
      <w:bookmarkStart w:id="783" w:name="_Toc36050743"/>
      <w:bookmarkStart w:id="784" w:name="_Toc44847456"/>
      <w:bookmarkStart w:id="785" w:name="_Toc51845110"/>
      <w:bookmarkStart w:id="786" w:name="_Toc51845441"/>
      <w:bookmarkStart w:id="787" w:name="_Toc51846961"/>
      <w:bookmarkStart w:id="788" w:name="_Toc57022592"/>
      <w:bookmarkStart w:id="789" w:name="_Toc191137351"/>
      <w:r w:rsidRPr="00D1205D">
        <w:t>6.1.5</w:t>
      </w:r>
      <w:r w:rsidRPr="00D1205D">
        <w:tab/>
        <w:t>Host header</w:t>
      </w:r>
      <w:bookmarkEnd w:id="779"/>
      <w:bookmarkEnd w:id="780"/>
      <w:bookmarkEnd w:id="781"/>
      <w:bookmarkEnd w:id="782"/>
      <w:bookmarkEnd w:id="783"/>
      <w:bookmarkEnd w:id="784"/>
      <w:bookmarkEnd w:id="785"/>
      <w:bookmarkEnd w:id="786"/>
      <w:bookmarkEnd w:id="787"/>
      <w:bookmarkEnd w:id="788"/>
      <w:bookmarkEnd w:id="789"/>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0" w:name="_Toc19708968"/>
      <w:bookmarkStart w:id="791" w:name="_Toc27745046"/>
      <w:bookmarkStart w:id="792" w:name="_Toc29803199"/>
      <w:bookmarkStart w:id="793" w:name="_Toc35969950"/>
      <w:bookmarkStart w:id="794" w:name="_Toc36050744"/>
      <w:bookmarkStart w:id="795" w:name="_Toc44847457"/>
      <w:bookmarkStart w:id="796" w:name="_Toc51845111"/>
      <w:bookmarkStart w:id="797" w:name="_Toc51845442"/>
      <w:bookmarkStart w:id="798" w:name="_Toc51846962"/>
      <w:bookmarkStart w:id="799" w:name="_Toc57022593"/>
      <w:bookmarkStart w:id="800" w:name="_Toc191137352"/>
      <w:r w:rsidRPr="00D1205D">
        <w:t>6.1.6</w:t>
      </w:r>
      <w:r w:rsidRPr="00D1205D">
        <w:tab/>
        <w:t>Message forwarding</w:t>
      </w:r>
      <w:bookmarkEnd w:id="790"/>
      <w:bookmarkEnd w:id="791"/>
      <w:bookmarkEnd w:id="792"/>
      <w:bookmarkEnd w:id="793"/>
      <w:bookmarkEnd w:id="794"/>
      <w:bookmarkEnd w:id="795"/>
      <w:bookmarkEnd w:id="796"/>
      <w:bookmarkEnd w:id="797"/>
      <w:bookmarkEnd w:id="798"/>
      <w:bookmarkEnd w:id="799"/>
      <w:bookmarkEnd w:id="800"/>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01" w:name="_Toc19708969"/>
      <w:bookmarkStart w:id="802" w:name="_Toc27745047"/>
      <w:bookmarkStart w:id="803" w:name="_Toc29803200"/>
      <w:bookmarkStart w:id="804" w:name="_Toc35969951"/>
      <w:bookmarkStart w:id="805" w:name="_Toc36050745"/>
      <w:bookmarkStart w:id="806" w:name="_Toc44847458"/>
      <w:bookmarkStart w:id="807" w:name="_Toc51845112"/>
      <w:bookmarkStart w:id="808" w:name="_Toc51845443"/>
      <w:bookmarkStart w:id="809" w:name="_Toc51846963"/>
      <w:bookmarkStart w:id="810" w:name="_Toc57022594"/>
      <w:r w:rsidRPr="00D1205D">
        <w:lastRenderedPageBreak/>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11" w:name="_Toc191137353"/>
      <w:r w:rsidRPr="00D1205D">
        <w:rPr>
          <w:lang w:eastAsia="zh-CN"/>
        </w:rPr>
        <w:t>6</w:t>
      </w:r>
      <w:r w:rsidRPr="00D1205D">
        <w:t>.</w:t>
      </w:r>
      <w:r w:rsidRPr="00D1205D">
        <w:rPr>
          <w:lang w:eastAsia="zh-CN"/>
        </w:rPr>
        <w:t>2</w:t>
      </w:r>
      <w:r w:rsidRPr="00D1205D">
        <w:rPr>
          <w:lang w:eastAsia="zh-CN"/>
        </w:rPr>
        <w:tab/>
        <w:t>Server-Initiated Communication</w:t>
      </w:r>
      <w:bookmarkEnd w:id="801"/>
      <w:bookmarkEnd w:id="802"/>
      <w:bookmarkEnd w:id="803"/>
      <w:bookmarkEnd w:id="804"/>
      <w:bookmarkEnd w:id="805"/>
      <w:bookmarkEnd w:id="806"/>
      <w:bookmarkEnd w:id="807"/>
      <w:bookmarkEnd w:id="808"/>
      <w:bookmarkEnd w:id="809"/>
      <w:bookmarkEnd w:id="810"/>
      <w:bookmarkEnd w:id="811"/>
    </w:p>
    <w:p w14:paraId="32E19039" w14:textId="64186DE6" w:rsidR="00283ED3" w:rsidRPr="00283ED3" w:rsidRDefault="00283ED3" w:rsidP="002D7984">
      <w:pPr>
        <w:pStyle w:val="Heading3"/>
        <w:rPr>
          <w:lang w:eastAsia="zh-CN"/>
        </w:rPr>
      </w:pPr>
      <w:bookmarkStart w:id="812" w:name="_Toc191137354"/>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2"/>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3" w:name="_Toc191137355"/>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3"/>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 xml:space="preserve">Upon receiving a subscription request including the above information in the "3gpp-Sbi-Consumer-Info" header, the intermediate NF should check if the target NF is in VPLMN or HPLMN and adapt the callback Root of the callback </w:t>
      </w:r>
      <w:r>
        <w:rPr>
          <w:lang w:eastAsia="zh-CN"/>
        </w:rPr>
        <w:lastRenderedPageBreak/>
        <w:t>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14" w:name="_Toc191137356"/>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14"/>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15" w:name="_Toc35969952"/>
      <w:bookmarkStart w:id="816" w:name="_Toc36050746"/>
      <w:bookmarkStart w:id="817" w:name="_Toc44847459"/>
      <w:bookmarkStart w:id="818" w:name="_Toc51845113"/>
      <w:bookmarkStart w:id="819" w:name="_Toc51845444"/>
      <w:bookmarkStart w:id="820" w:name="_Toc51846964"/>
      <w:bookmarkStart w:id="821" w:name="_Toc57022595"/>
      <w:bookmarkStart w:id="822" w:name="_Toc19708971"/>
      <w:bookmarkStart w:id="823" w:name="_Toc27745049"/>
      <w:bookmarkStart w:id="824" w:name="_Toc29803202"/>
      <w:bookmarkStart w:id="825" w:name="_Toc191137357"/>
      <w:r w:rsidRPr="00D1205D">
        <w:rPr>
          <w:lang w:eastAsia="zh-CN"/>
        </w:rPr>
        <w:t>6</w:t>
      </w:r>
      <w:r w:rsidRPr="00D1205D">
        <w:t>.</w:t>
      </w:r>
      <w:r w:rsidRPr="00D1205D">
        <w:rPr>
          <w:lang w:eastAsia="zh-CN"/>
        </w:rPr>
        <w:t>3</w:t>
      </w:r>
      <w:r w:rsidRPr="00D1205D">
        <w:rPr>
          <w:lang w:eastAsia="zh-CN"/>
        </w:rPr>
        <w:tab/>
        <w:t>Load Control</w:t>
      </w:r>
      <w:bookmarkEnd w:id="815"/>
      <w:bookmarkEnd w:id="816"/>
      <w:bookmarkEnd w:id="817"/>
      <w:bookmarkEnd w:id="818"/>
      <w:bookmarkEnd w:id="819"/>
      <w:bookmarkEnd w:id="820"/>
      <w:bookmarkEnd w:id="821"/>
      <w:bookmarkEnd w:id="825"/>
    </w:p>
    <w:p w14:paraId="5A8D8095" w14:textId="77777777" w:rsidR="00F90BFA" w:rsidRPr="00D1205D" w:rsidRDefault="00F90BFA" w:rsidP="002D7984">
      <w:pPr>
        <w:pStyle w:val="Heading3"/>
        <w:rPr>
          <w:lang w:eastAsia="zh-CN"/>
        </w:rPr>
      </w:pPr>
      <w:bookmarkStart w:id="826" w:name="_Toc35969953"/>
      <w:bookmarkStart w:id="827" w:name="_Toc36050747"/>
      <w:bookmarkStart w:id="828" w:name="_Toc44847460"/>
      <w:bookmarkStart w:id="829" w:name="_Toc51845114"/>
      <w:bookmarkStart w:id="830" w:name="_Toc51845445"/>
      <w:bookmarkStart w:id="831" w:name="_Toc51846965"/>
      <w:bookmarkStart w:id="832" w:name="_Toc57022596"/>
      <w:bookmarkStart w:id="833" w:name="_Toc191137358"/>
      <w:r w:rsidRPr="00D1205D">
        <w:rPr>
          <w:lang w:eastAsia="zh-CN"/>
        </w:rPr>
        <w:t>6.3.1</w:t>
      </w:r>
      <w:r w:rsidRPr="00D1205D">
        <w:rPr>
          <w:lang w:eastAsia="zh-CN"/>
        </w:rPr>
        <w:tab/>
        <w:t>General</w:t>
      </w:r>
      <w:bookmarkEnd w:id="826"/>
      <w:bookmarkEnd w:id="827"/>
      <w:bookmarkEnd w:id="828"/>
      <w:bookmarkEnd w:id="829"/>
      <w:bookmarkEnd w:id="830"/>
      <w:bookmarkEnd w:id="831"/>
      <w:bookmarkEnd w:id="832"/>
      <w:bookmarkEnd w:id="833"/>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4" w:name="_Toc35969954"/>
      <w:bookmarkStart w:id="835" w:name="_Toc36050748"/>
      <w:bookmarkStart w:id="836" w:name="_Toc44847461"/>
      <w:bookmarkStart w:id="837" w:name="_Toc51845115"/>
      <w:bookmarkStart w:id="838" w:name="_Toc51845446"/>
      <w:bookmarkStart w:id="839" w:name="_Toc51846966"/>
      <w:bookmarkStart w:id="840" w:name="_Toc57022597"/>
      <w:bookmarkStart w:id="841" w:name="_Toc191137359"/>
      <w:r w:rsidRPr="00D1205D">
        <w:rPr>
          <w:lang w:eastAsia="zh-CN"/>
        </w:rPr>
        <w:t>6.3.2</w:t>
      </w:r>
      <w:r w:rsidRPr="00D1205D">
        <w:rPr>
          <w:lang w:eastAsia="zh-CN"/>
        </w:rPr>
        <w:tab/>
        <w:t>Load Control based on load signalled via the NRF</w:t>
      </w:r>
      <w:bookmarkEnd w:id="834"/>
      <w:bookmarkEnd w:id="835"/>
      <w:bookmarkEnd w:id="836"/>
      <w:bookmarkEnd w:id="837"/>
      <w:bookmarkEnd w:id="838"/>
      <w:bookmarkEnd w:id="839"/>
      <w:bookmarkEnd w:id="840"/>
      <w:bookmarkEnd w:id="841"/>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.17.4 and 4.17.5 of 3GPP TS 23.502 [4]), the NRF may provide the NF instance and/or the NF service instance information with the NF capacity information advertised during NF Service Registration and/or NF Service Update procedures (see clause 4.17.1 and 4.17.2 of 3GPP TS 23.502 [4] and </w:t>
      </w:r>
      <w:r w:rsidRPr="00D1205D">
        <w:rPr>
          <w:lang w:eastAsia="zh-CN"/>
        </w:rPr>
        <w:lastRenderedPageBreak/>
        <w:t>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42" w:name="_Toc35969955"/>
      <w:bookmarkStart w:id="843" w:name="_Toc36050749"/>
      <w:bookmarkStart w:id="844" w:name="_Toc44847462"/>
      <w:bookmarkStart w:id="845" w:name="_Toc51845116"/>
      <w:bookmarkStart w:id="846" w:name="_Toc51845447"/>
      <w:bookmarkStart w:id="847" w:name="_Toc51846967"/>
      <w:bookmarkStart w:id="848" w:name="_Toc57022598"/>
      <w:bookmarkStart w:id="849" w:name="_Toc191137360"/>
      <w:r w:rsidRPr="00D1205D">
        <w:rPr>
          <w:lang w:eastAsia="zh-CN"/>
        </w:rPr>
        <w:t>6.3.3</w:t>
      </w:r>
      <w:r w:rsidRPr="00D1205D">
        <w:rPr>
          <w:lang w:eastAsia="zh-CN"/>
        </w:rPr>
        <w:tab/>
        <w:t>Load Control based on LCI Header</w:t>
      </w:r>
      <w:bookmarkEnd w:id="842"/>
      <w:bookmarkEnd w:id="843"/>
      <w:bookmarkEnd w:id="844"/>
      <w:bookmarkEnd w:id="845"/>
      <w:bookmarkEnd w:id="846"/>
      <w:bookmarkEnd w:id="847"/>
      <w:bookmarkEnd w:id="848"/>
      <w:bookmarkEnd w:id="849"/>
    </w:p>
    <w:p w14:paraId="71E635D4" w14:textId="77777777" w:rsidR="00F90BFA" w:rsidRPr="00D1205D" w:rsidRDefault="00F90BFA" w:rsidP="002D7984">
      <w:pPr>
        <w:pStyle w:val="Heading4"/>
        <w:rPr>
          <w:lang w:eastAsia="zh-CN"/>
        </w:rPr>
      </w:pPr>
      <w:bookmarkStart w:id="850" w:name="_Toc35969956"/>
      <w:bookmarkStart w:id="851" w:name="_Toc36050750"/>
      <w:bookmarkStart w:id="852" w:name="_Toc44847463"/>
      <w:bookmarkStart w:id="853" w:name="_Toc51845117"/>
      <w:bookmarkStart w:id="854" w:name="_Toc51845448"/>
      <w:bookmarkStart w:id="855" w:name="_Toc51846968"/>
      <w:bookmarkStart w:id="856" w:name="_Toc57022599"/>
      <w:bookmarkStart w:id="857" w:name="_Toc191137361"/>
      <w:r w:rsidRPr="00D1205D">
        <w:rPr>
          <w:lang w:eastAsia="zh-CN"/>
        </w:rPr>
        <w:t>6.3.3.1</w:t>
      </w:r>
      <w:r w:rsidRPr="00D1205D">
        <w:rPr>
          <w:lang w:eastAsia="zh-CN"/>
        </w:rPr>
        <w:tab/>
        <w:t>General</w:t>
      </w:r>
      <w:bookmarkEnd w:id="850"/>
      <w:bookmarkEnd w:id="851"/>
      <w:bookmarkEnd w:id="852"/>
      <w:bookmarkEnd w:id="853"/>
      <w:bookmarkEnd w:id="854"/>
      <w:bookmarkEnd w:id="855"/>
      <w:bookmarkEnd w:id="856"/>
      <w:bookmarkEnd w:id="857"/>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8" w:name="_Toc35969957"/>
      <w:bookmarkStart w:id="859" w:name="_Toc36050751"/>
      <w:bookmarkStart w:id="860" w:name="_Toc44847464"/>
      <w:bookmarkStart w:id="861" w:name="_Toc51845118"/>
      <w:bookmarkStart w:id="862" w:name="_Toc51845449"/>
      <w:bookmarkStart w:id="863" w:name="_Toc51846969"/>
      <w:bookmarkStart w:id="864"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865" w:name="_Toc191137362"/>
      <w:r w:rsidRPr="00D1205D">
        <w:rPr>
          <w:lang w:eastAsia="zh-CN"/>
        </w:rPr>
        <w:t>6.3.3.2</w:t>
      </w:r>
      <w:r w:rsidRPr="00D1205D">
        <w:rPr>
          <w:lang w:eastAsia="zh-CN"/>
        </w:rPr>
        <w:tab/>
        <w:t>Conveyance of Load Control Information</w:t>
      </w:r>
      <w:bookmarkEnd w:id="858"/>
      <w:bookmarkEnd w:id="859"/>
      <w:bookmarkEnd w:id="860"/>
      <w:bookmarkEnd w:id="861"/>
      <w:bookmarkEnd w:id="862"/>
      <w:bookmarkEnd w:id="863"/>
      <w:bookmarkEnd w:id="864"/>
      <w:bookmarkEnd w:id="865"/>
    </w:p>
    <w:p w14:paraId="048B7B96" w14:textId="10E1A2A2" w:rsidR="00B73DF7" w:rsidRPr="00D1205D" w:rsidRDefault="00B73DF7" w:rsidP="00B73DF7">
      <w:pPr>
        <w:rPr>
          <w:lang w:eastAsia="zh-CN"/>
        </w:rPr>
      </w:pPr>
      <w:bookmarkStart w:id="866" w:name="_Toc35969958"/>
      <w:bookmarkStart w:id="867" w:name="_Toc36050752"/>
      <w:bookmarkStart w:id="868" w:name="_Toc44847465"/>
      <w:bookmarkStart w:id="869" w:name="_Toc51845119"/>
      <w:bookmarkStart w:id="870" w:name="_Toc51845450"/>
      <w:bookmarkStart w:id="871" w:name="_Toc51846970"/>
      <w:bookmarkStart w:id="872"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lastRenderedPageBreak/>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3" w:name="_Toc191137363"/>
      <w:r w:rsidRPr="00D1205D">
        <w:rPr>
          <w:lang w:eastAsia="zh-CN"/>
        </w:rPr>
        <w:t>6.3.3.3</w:t>
      </w:r>
      <w:r w:rsidRPr="00D1205D">
        <w:rPr>
          <w:lang w:eastAsia="zh-CN"/>
        </w:rPr>
        <w:tab/>
        <w:t>Frequency of Conveyance</w:t>
      </w:r>
      <w:bookmarkEnd w:id="866"/>
      <w:bookmarkEnd w:id="867"/>
      <w:bookmarkEnd w:id="868"/>
      <w:bookmarkEnd w:id="869"/>
      <w:bookmarkEnd w:id="870"/>
      <w:bookmarkEnd w:id="871"/>
      <w:bookmarkEnd w:id="872"/>
      <w:bookmarkEnd w:id="873"/>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4" w:name="_Toc35969959"/>
      <w:bookmarkStart w:id="875" w:name="_Toc36050753"/>
      <w:bookmarkStart w:id="876" w:name="_Toc44847466"/>
      <w:bookmarkStart w:id="877" w:name="_Toc51845120"/>
      <w:bookmarkStart w:id="878" w:name="_Toc51845451"/>
      <w:bookmarkStart w:id="879" w:name="_Toc51846971"/>
      <w:bookmarkStart w:id="880" w:name="_Toc57022602"/>
      <w:bookmarkStart w:id="881" w:name="_Toc191137364"/>
      <w:r w:rsidRPr="00D1205D">
        <w:rPr>
          <w:lang w:eastAsia="zh-CN"/>
        </w:rPr>
        <w:t>6.3.3.4</w:t>
      </w:r>
      <w:r w:rsidRPr="00D1205D">
        <w:rPr>
          <w:lang w:eastAsia="zh-CN"/>
        </w:rPr>
        <w:tab/>
        <w:t>Load Control Information</w:t>
      </w:r>
      <w:bookmarkEnd w:id="874"/>
      <w:bookmarkEnd w:id="875"/>
      <w:bookmarkEnd w:id="876"/>
      <w:bookmarkEnd w:id="877"/>
      <w:bookmarkEnd w:id="878"/>
      <w:bookmarkEnd w:id="879"/>
      <w:bookmarkEnd w:id="880"/>
      <w:bookmarkEnd w:id="881"/>
    </w:p>
    <w:p w14:paraId="00ADAFB2" w14:textId="77777777" w:rsidR="00F90BFA" w:rsidRPr="00D1205D" w:rsidRDefault="00F90BFA" w:rsidP="002D7984">
      <w:pPr>
        <w:pStyle w:val="Heading5"/>
        <w:rPr>
          <w:lang w:eastAsia="zh-CN"/>
        </w:rPr>
      </w:pPr>
      <w:bookmarkStart w:id="882" w:name="_Toc35969960"/>
      <w:bookmarkStart w:id="883" w:name="_Toc36050754"/>
      <w:bookmarkStart w:id="884" w:name="_Toc44847467"/>
      <w:bookmarkStart w:id="885" w:name="_Toc51845121"/>
      <w:bookmarkStart w:id="886" w:name="_Toc51845452"/>
      <w:bookmarkStart w:id="887" w:name="_Toc51846972"/>
      <w:bookmarkStart w:id="888" w:name="_Toc57022603"/>
      <w:bookmarkStart w:id="889" w:name="_Toc191137365"/>
      <w:r w:rsidRPr="00D1205D">
        <w:rPr>
          <w:lang w:eastAsia="zh-CN"/>
        </w:rPr>
        <w:t>6.3.3.4.1</w:t>
      </w:r>
      <w:r w:rsidRPr="00D1205D">
        <w:rPr>
          <w:lang w:eastAsia="zh-CN"/>
        </w:rPr>
        <w:tab/>
        <w:t>General Description</w:t>
      </w:r>
      <w:bookmarkEnd w:id="882"/>
      <w:bookmarkEnd w:id="883"/>
      <w:bookmarkEnd w:id="884"/>
      <w:bookmarkEnd w:id="885"/>
      <w:bookmarkEnd w:id="886"/>
      <w:bookmarkEnd w:id="887"/>
      <w:bookmarkEnd w:id="888"/>
      <w:bookmarkEnd w:id="889"/>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0" w:name="_Toc35969961"/>
      <w:bookmarkStart w:id="891" w:name="_Toc36050755"/>
      <w:bookmarkStart w:id="892" w:name="_Toc44847468"/>
      <w:bookmarkStart w:id="893" w:name="_Toc51845122"/>
      <w:bookmarkStart w:id="894" w:name="_Toc51845453"/>
      <w:bookmarkStart w:id="895" w:name="_Toc51846973"/>
      <w:bookmarkStart w:id="896" w:name="_Toc57022604"/>
      <w:bookmarkStart w:id="897" w:name="_Toc191137366"/>
      <w:r w:rsidRPr="00D1205D">
        <w:rPr>
          <w:lang w:eastAsia="zh-CN"/>
        </w:rPr>
        <w:t>6.3.3.4.2</w:t>
      </w:r>
      <w:r w:rsidRPr="00D1205D">
        <w:rPr>
          <w:lang w:eastAsia="zh-CN"/>
        </w:rPr>
        <w:tab/>
        <w:t>Load Control Timestamp</w:t>
      </w:r>
      <w:bookmarkEnd w:id="890"/>
      <w:bookmarkEnd w:id="891"/>
      <w:bookmarkEnd w:id="892"/>
      <w:bookmarkEnd w:id="893"/>
      <w:bookmarkEnd w:id="894"/>
      <w:bookmarkEnd w:id="895"/>
      <w:bookmarkEnd w:id="896"/>
      <w:bookmarkEnd w:id="897"/>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lastRenderedPageBreak/>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8" w:name="_Toc35969962"/>
      <w:bookmarkStart w:id="899" w:name="_Toc36050756"/>
      <w:bookmarkStart w:id="900" w:name="_Toc44847469"/>
      <w:bookmarkStart w:id="901" w:name="_Toc51845123"/>
      <w:bookmarkStart w:id="902" w:name="_Toc51845454"/>
      <w:bookmarkStart w:id="903" w:name="_Toc51846974"/>
      <w:bookmarkStart w:id="904" w:name="_Toc57022605"/>
      <w:bookmarkStart w:id="905" w:name="_Toc191137367"/>
      <w:r w:rsidRPr="00D1205D">
        <w:rPr>
          <w:lang w:eastAsia="zh-CN"/>
        </w:rPr>
        <w:t>6.3.3.4.3</w:t>
      </w:r>
      <w:r w:rsidRPr="00D1205D">
        <w:rPr>
          <w:lang w:eastAsia="zh-CN"/>
        </w:rPr>
        <w:tab/>
        <w:t>Load Metric</w:t>
      </w:r>
      <w:bookmarkEnd w:id="898"/>
      <w:bookmarkEnd w:id="899"/>
      <w:bookmarkEnd w:id="900"/>
      <w:bookmarkEnd w:id="901"/>
      <w:bookmarkEnd w:id="902"/>
      <w:bookmarkEnd w:id="903"/>
      <w:bookmarkEnd w:id="904"/>
      <w:bookmarkEnd w:id="905"/>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6" w:name="_Toc35969963"/>
      <w:bookmarkStart w:id="907" w:name="_Toc44847470"/>
      <w:bookmarkStart w:id="908" w:name="_Toc51845124"/>
      <w:bookmarkStart w:id="909" w:name="_Toc51845455"/>
      <w:bookmarkStart w:id="910" w:name="_Toc51846975"/>
      <w:bookmarkStart w:id="911" w:name="_Toc57022606"/>
      <w:bookmarkStart w:id="912" w:name="_Toc35969968"/>
      <w:bookmarkStart w:id="913" w:name="_Toc36050762"/>
      <w:bookmarkStart w:id="914" w:name="_Toc191137368"/>
      <w:r w:rsidRPr="00D1205D">
        <w:rPr>
          <w:lang w:eastAsia="zh-CN"/>
        </w:rPr>
        <w:t>6.3.3.4.4</w:t>
      </w:r>
      <w:r w:rsidRPr="00D1205D">
        <w:rPr>
          <w:lang w:eastAsia="zh-CN"/>
        </w:rPr>
        <w:tab/>
        <w:t>Scope of LCI</w:t>
      </w:r>
      <w:bookmarkEnd w:id="906"/>
      <w:bookmarkEnd w:id="907"/>
      <w:bookmarkEnd w:id="908"/>
      <w:bookmarkEnd w:id="909"/>
      <w:bookmarkEnd w:id="910"/>
      <w:bookmarkEnd w:id="911"/>
      <w:bookmarkEnd w:id="914"/>
    </w:p>
    <w:p w14:paraId="4B9378F3" w14:textId="77777777" w:rsidR="00F90BFA" w:rsidRPr="00D1205D" w:rsidRDefault="00F90BFA" w:rsidP="002D7984">
      <w:pPr>
        <w:pStyle w:val="H6"/>
        <w:rPr>
          <w:lang w:eastAsia="zh-CN"/>
        </w:rPr>
      </w:pPr>
      <w:bookmarkStart w:id="915" w:name="_Toc35969964"/>
      <w:bookmarkStart w:id="916" w:name="_Toc44847471"/>
      <w:bookmarkStart w:id="917" w:name="_Toc51845125"/>
      <w:bookmarkStart w:id="918" w:name="_Toc51845456"/>
      <w:bookmarkStart w:id="919" w:name="_Toc51846976"/>
      <w:bookmarkStart w:id="920" w:name="_Toc57022607"/>
      <w:r w:rsidRPr="00D1205D">
        <w:rPr>
          <w:lang w:eastAsia="zh-CN"/>
        </w:rPr>
        <w:t>6.3.3.4.4.1</w:t>
      </w:r>
      <w:r w:rsidRPr="00D1205D">
        <w:rPr>
          <w:lang w:eastAsia="zh-CN"/>
        </w:rPr>
        <w:tab/>
      </w:r>
      <w:r w:rsidRPr="00D1205D">
        <w:t>Introduction</w:t>
      </w:r>
      <w:bookmarkEnd w:id="915"/>
      <w:bookmarkEnd w:id="916"/>
      <w:bookmarkEnd w:id="917"/>
      <w:bookmarkEnd w:id="918"/>
      <w:bookmarkEnd w:id="919"/>
      <w:bookmarkEnd w:id="920"/>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1" w:name="_Toc35969965"/>
      <w:bookmarkStart w:id="922" w:name="_Toc44847472"/>
      <w:bookmarkStart w:id="923" w:name="_Toc51845126"/>
      <w:bookmarkStart w:id="924" w:name="_Toc51845457"/>
      <w:bookmarkStart w:id="925" w:name="_Toc51846977"/>
      <w:bookmarkStart w:id="926" w:name="_Toc57022608"/>
      <w:r w:rsidRPr="00D1205D">
        <w:rPr>
          <w:lang w:eastAsia="zh-CN"/>
        </w:rPr>
        <w:t>6.3.3.4.4.2</w:t>
      </w:r>
      <w:r w:rsidRPr="00D1205D">
        <w:rPr>
          <w:lang w:eastAsia="zh-CN"/>
        </w:rPr>
        <w:tab/>
      </w:r>
      <w:r w:rsidRPr="00D1205D">
        <w:t>Scope of LCI signalled by an NF Service Producer</w:t>
      </w:r>
      <w:bookmarkEnd w:id="921"/>
      <w:bookmarkEnd w:id="922"/>
      <w:bookmarkEnd w:id="923"/>
      <w:bookmarkEnd w:id="924"/>
      <w:bookmarkEnd w:id="925"/>
      <w:bookmarkEnd w:id="926"/>
    </w:p>
    <w:p w14:paraId="05D208F7" w14:textId="77777777" w:rsidR="00F90BFA" w:rsidRPr="00D1205D" w:rsidRDefault="00F90BFA" w:rsidP="002D7984">
      <w:pPr>
        <w:pStyle w:val="H6"/>
        <w:rPr>
          <w:lang w:eastAsia="zh-CN"/>
        </w:rPr>
      </w:pPr>
      <w:bookmarkStart w:id="927" w:name="_Toc44847473"/>
      <w:bookmarkStart w:id="928" w:name="_Toc51845127"/>
      <w:bookmarkStart w:id="929" w:name="_Toc51845458"/>
      <w:bookmarkStart w:id="930" w:name="_Toc51846978"/>
      <w:bookmarkStart w:id="931" w:name="_Toc57022609"/>
      <w:r w:rsidRPr="00D1205D">
        <w:rPr>
          <w:lang w:eastAsia="zh-CN"/>
        </w:rPr>
        <w:t>6.3.3.4.4.2.1</w:t>
      </w:r>
      <w:r w:rsidRPr="00D1205D">
        <w:rPr>
          <w:lang w:eastAsia="zh-CN"/>
        </w:rPr>
        <w:tab/>
      </w:r>
      <w:r w:rsidRPr="00D1205D">
        <w:t>General</w:t>
      </w:r>
      <w:bookmarkEnd w:id="927"/>
      <w:bookmarkEnd w:id="928"/>
      <w:bookmarkEnd w:id="929"/>
      <w:bookmarkEnd w:id="930"/>
      <w:bookmarkEnd w:id="931"/>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2" w:name="_Toc44847474"/>
      <w:bookmarkStart w:id="933" w:name="_Toc51845128"/>
      <w:bookmarkStart w:id="934" w:name="_Toc51845459"/>
      <w:bookmarkStart w:id="935" w:name="_Toc51846979"/>
      <w:bookmarkStart w:id="936" w:name="_Toc57022610"/>
      <w:r w:rsidRPr="00D1205D">
        <w:rPr>
          <w:lang w:eastAsia="zh-CN"/>
        </w:rPr>
        <w:t>6.3.3.4.4.2.2</w:t>
      </w:r>
      <w:r w:rsidRPr="00D1205D">
        <w:rPr>
          <w:lang w:eastAsia="zh-CN"/>
        </w:rPr>
        <w:tab/>
      </w:r>
      <w:r w:rsidRPr="00D1205D">
        <w:t>Additional scope parameters for S-NSSAI/DNN based load control by SMF</w:t>
      </w:r>
      <w:bookmarkEnd w:id="932"/>
      <w:bookmarkEnd w:id="933"/>
      <w:bookmarkEnd w:id="934"/>
      <w:bookmarkEnd w:id="935"/>
      <w:bookmarkEnd w:id="936"/>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lastRenderedPageBreak/>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7" w:name="_Toc35969966"/>
      <w:bookmarkStart w:id="938"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9" w:name="_Toc44847475"/>
      <w:bookmarkStart w:id="940" w:name="_Toc51845129"/>
      <w:bookmarkStart w:id="941" w:name="_Toc51845460"/>
      <w:bookmarkStart w:id="942" w:name="_Toc51846980"/>
      <w:bookmarkStart w:id="943" w:name="_Toc57022611"/>
      <w:bookmarkEnd w:id="937"/>
      <w:bookmarkEnd w:id="938"/>
      <w:r w:rsidRPr="00D1205D">
        <w:rPr>
          <w:lang w:eastAsia="zh-CN"/>
        </w:rPr>
        <w:t>6.3.3.4.4.3</w:t>
      </w:r>
      <w:r w:rsidRPr="00D1205D">
        <w:rPr>
          <w:lang w:eastAsia="zh-CN"/>
        </w:rPr>
        <w:tab/>
      </w:r>
      <w:r w:rsidRPr="00D1205D">
        <w:t>Scope of LCI signalled by an SCP</w:t>
      </w:r>
      <w:bookmarkEnd w:id="939"/>
      <w:bookmarkEnd w:id="940"/>
      <w:bookmarkEnd w:id="941"/>
      <w:bookmarkEnd w:id="942"/>
      <w:bookmarkEnd w:id="943"/>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lastRenderedPageBreak/>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4" w:name="_Toc44847476"/>
      <w:bookmarkStart w:id="945" w:name="_Toc51845130"/>
      <w:bookmarkStart w:id="946" w:name="_Toc51845461"/>
      <w:bookmarkStart w:id="947" w:name="_Toc51846981"/>
      <w:bookmarkStart w:id="948" w:name="_Toc57022612"/>
      <w:bookmarkStart w:id="949" w:name="_Toc191137369"/>
      <w:r w:rsidRPr="00D1205D">
        <w:rPr>
          <w:lang w:eastAsia="zh-CN"/>
        </w:rPr>
        <w:t>6.3.3.4.5</w:t>
      </w:r>
      <w:r w:rsidRPr="00D1205D">
        <w:rPr>
          <w:lang w:eastAsia="zh-CN"/>
        </w:rPr>
        <w:tab/>
        <w:t>S-NSSAI/DNN Relative Capacity</w:t>
      </w:r>
      <w:bookmarkEnd w:id="944"/>
      <w:bookmarkEnd w:id="945"/>
      <w:bookmarkEnd w:id="946"/>
      <w:bookmarkEnd w:id="947"/>
      <w:bookmarkEnd w:id="948"/>
      <w:bookmarkEnd w:id="949"/>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0" w:name="_Toc44847477"/>
      <w:bookmarkStart w:id="951" w:name="_Toc51845131"/>
      <w:bookmarkStart w:id="952" w:name="_Toc51845462"/>
      <w:bookmarkStart w:id="953" w:name="_Toc51846982"/>
      <w:bookmarkStart w:id="954" w:name="_Toc57022613"/>
      <w:bookmarkStart w:id="955" w:name="_Toc191137370"/>
      <w:r w:rsidRPr="00D1205D">
        <w:rPr>
          <w:lang w:eastAsia="zh-CN"/>
        </w:rPr>
        <w:t>6.3.3.5</w:t>
      </w:r>
      <w:r w:rsidRPr="00D1205D">
        <w:rPr>
          <w:lang w:eastAsia="zh-CN"/>
        </w:rPr>
        <w:tab/>
      </w:r>
      <w:r w:rsidRPr="00D1205D">
        <w:t xml:space="preserve">LC-H </w:t>
      </w:r>
      <w:r w:rsidRPr="00D1205D">
        <w:rPr>
          <w:lang w:eastAsia="zh-CN"/>
        </w:rPr>
        <w:t>feature support</w:t>
      </w:r>
      <w:bookmarkEnd w:id="912"/>
      <w:bookmarkEnd w:id="913"/>
      <w:bookmarkEnd w:id="950"/>
      <w:bookmarkEnd w:id="951"/>
      <w:bookmarkEnd w:id="952"/>
      <w:bookmarkEnd w:id="953"/>
      <w:bookmarkEnd w:id="954"/>
      <w:bookmarkEnd w:id="955"/>
    </w:p>
    <w:p w14:paraId="7D05E9B9" w14:textId="77777777" w:rsidR="00F90BFA" w:rsidRPr="00D1205D" w:rsidRDefault="00F90BFA" w:rsidP="002D7984">
      <w:pPr>
        <w:pStyle w:val="Heading5"/>
        <w:rPr>
          <w:lang w:eastAsia="zh-CN"/>
        </w:rPr>
      </w:pPr>
      <w:bookmarkStart w:id="956" w:name="_Toc35969969"/>
      <w:bookmarkStart w:id="957" w:name="_Toc36050763"/>
      <w:bookmarkStart w:id="958" w:name="_Toc44847478"/>
      <w:bookmarkStart w:id="959" w:name="_Toc51845132"/>
      <w:bookmarkStart w:id="960" w:name="_Toc51845463"/>
      <w:bookmarkStart w:id="961" w:name="_Toc51846983"/>
      <w:bookmarkStart w:id="962" w:name="_Toc57022614"/>
      <w:bookmarkStart w:id="963" w:name="_Toc191137371"/>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6"/>
      <w:bookmarkEnd w:id="957"/>
      <w:bookmarkEnd w:id="958"/>
      <w:bookmarkEnd w:id="959"/>
      <w:bookmarkEnd w:id="960"/>
      <w:bookmarkEnd w:id="961"/>
      <w:bookmarkEnd w:id="962"/>
      <w:bookmarkEnd w:id="963"/>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4" w:name="_Toc35969970"/>
      <w:bookmarkStart w:id="965" w:name="_Toc36050764"/>
      <w:bookmarkStart w:id="966" w:name="_Toc44847479"/>
      <w:bookmarkStart w:id="967" w:name="_Toc51845133"/>
      <w:bookmarkStart w:id="968" w:name="_Toc51845464"/>
      <w:bookmarkStart w:id="969" w:name="_Toc51846984"/>
      <w:bookmarkStart w:id="970" w:name="_Toc57022615"/>
      <w:bookmarkStart w:id="971" w:name="_Toc191137372"/>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4"/>
      <w:bookmarkEnd w:id="965"/>
      <w:bookmarkEnd w:id="966"/>
      <w:bookmarkEnd w:id="967"/>
      <w:bookmarkEnd w:id="968"/>
      <w:bookmarkEnd w:id="969"/>
      <w:bookmarkEnd w:id="970"/>
      <w:bookmarkEnd w:id="971"/>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72" w:name="_Toc35969971"/>
      <w:bookmarkStart w:id="973" w:name="_Toc36050765"/>
      <w:bookmarkStart w:id="974" w:name="_Toc44847480"/>
      <w:bookmarkStart w:id="975" w:name="_Toc51845134"/>
      <w:bookmarkStart w:id="976" w:name="_Toc51845465"/>
      <w:bookmarkStart w:id="977" w:name="_Toc51846985"/>
      <w:bookmarkStart w:id="978" w:name="_Toc57022616"/>
      <w:bookmarkStart w:id="979" w:name="_Toc191137373"/>
      <w:r w:rsidRPr="00D1205D">
        <w:rPr>
          <w:lang w:eastAsia="zh-CN"/>
        </w:rPr>
        <w:t>6</w:t>
      </w:r>
      <w:r w:rsidRPr="00D1205D">
        <w:t>.</w:t>
      </w:r>
      <w:r w:rsidRPr="00D1205D">
        <w:rPr>
          <w:lang w:eastAsia="zh-CN"/>
        </w:rPr>
        <w:t>4</w:t>
      </w:r>
      <w:r w:rsidRPr="00D1205D">
        <w:rPr>
          <w:lang w:eastAsia="zh-CN"/>
        </w:rPr>
        <w:tab/>
        <w:t>Overload Control</w:t>
      </w:r>
      <w:bookmarkEnd w:id="822"/>
      <w:bookmarkEnd w:id="823"/>
      <w:bookmarkEnd w:id="824"/>
      <w:bookmarkEnd w:id="972"/>
      <w:bookmarkEnd w:id="973"/>
      <w:bookmarkEnd w:id="974"/>
      <w:bookmarkEnd w:id="975"/>
      <w:bookmarkEnd w:id="976"/>
      <w:bookmarkEnd w:id="977"/>
      <w:bookmarkEnd w:id="978"/>
      <w:bookmarkEnd w:id="979"/>
    </w:p>
    <w:p w14:paraId="70A943B9" w14:textId="77777777" w:rsidR="00F90BFA" w:rsidRPr="00D1205D" w:rsidRDefault="00F90BFA" w:rsidP="002D7984">
      <w:pPr>
        <w:pStyle w:val="Heading3"/>
        <w:rPr>
          <w:lang w:eastAsia="zh-CN"/>
        </w:rPr>
      </w:pPr>
      <w:bookmarkStart w:id="980" w:name="_Toc19708972"/>
      <w:bookmarkStart w:id="981" w:name="_Toc27745050"/>
      <w:bookmarkStart w:id="982" w:name="_Toc29803203"/>
      <w:bookmarkStart w:id="983" w:name="_Toc35969972"/>
      <w:bookmarkStart w:id="984" w:name="_Toc36050766"/>
      <w:bookmarkStart w:id="985" w:name="_Toc44847481"/>
      <w:bookmarkStart w:id="986" w:name="_Toc51845135"/>
      <w:bookmarkStart w:id="987" w:name="_Toc51845466"/>
      <w:bookmarkStart w:id="988" w:name="_Toc51846986"/>
      <w:bookmarkStart w:id="989" w:name="_Toc57022617"/>
      <w:bookmarkStart w:id="990" w:name="_Toc191137374"/>
      <w:r w:rsidRPr="00D1205D">
        <w:rPr>
          <w:lang w:eastAsia="zh-CN"/>
        </w:rPr>
        <w:t>6.4.1</w:t>
      </w:r>
      <w:r w:rsidRPr="00D1205D">
        <w:rPr>
          <w:lang w:eastAsia="zh-CN"/>
        </w:rPr>
        <w:tab/>
        <w:t>General</w:t>
      </w:r>
      <w:bookmarkEnd w:id="980"/>
      <w:bookmarkEnd w:id="981"/>
      <w:bookmarkEnd w:id="982"/>
      <w:bookmarkEnd w:id="983"/>
      <w:bookmarkEnd w:id="984"/>
      <w:bookmarkEnd w:id="985"/>
      <w:bookmarkEnd w:id="986"/>
      <w:bookmarkEnd w:id="987"/>
      <w:bookmarkEnd w:id="988"/>
      <w:bookmarkEnd w:id="989"/>
      <w:bookmarkEnd w:id="990"/>
    </w:p>
    <w:p w14:paraId="24119EBE" w14:textId="47FEB56E" w:rsidR="00BD74C3" w:rsidRPr="00D1205D" w:rsidRDefault="00BD74C3" w:rsidP="00BD74C3">
      <w:pPr>
        <w:rPr>
          <w:lang w:eastAsia="zh-CN"/>
        </w:rPr>
      </w:pPr>
      <w:bookmarkStart w:id="991" w:name="_Toc19708973"/>
      <w:bookmarkStart w:id="992" w:name="_Toc27745051"/>
      <w:bookmarkStart w:id="993"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lastRenderedPageBreak/>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4" w:name="_Toc35969973"/>
      <w:bookmarkStart w:id="995" w:name="_Toc36050767"/>
      <w:bookmarkStart w:id="996" w:name="_Toc44847482"/>
      <w:bookmarkStart w:id="997" w:name="_Toc51845136"/>
      <w:bookmarkStart w:id="998" w:name="_Toc51845467"/>
      <w:bookmarkStart w:id="999" w:name="_Toc51846987"/>
      <w:bookmarkStart w:id="1000" w:name="_Toc57022618"/>
      <w:bookmarkStart w:id="1001" w:name="_Toc191137375"/>
      <w:r w:rsidRPr="00D1205D">
        <w:t>6.4.2</w:t>
      </w:r>
      <w:r w:rsidRPr="00D1205D">
        <w:tab/>
        <w:t>Overload Control based on HTTP status codes</w:t>
      </w:r>
      <w:bookmarkEnd w:id="994"/>
      <w:bookmarkEnd w:id="995"/>
      <w:bookmarkEnd w:id="996"/>
      <w:bookmarkEnd w:id="997"/>
      <w:bookmarkEnd w:id="998"/>
      <w:bookmarkEnd w:id="999"/>
      <w:bookmarkEnd w:id="1000"/>
      <w:bookmarkEnd w:id="1001"/>
    </w:p>
    <w:p w14:paraId="21B10D57" w14:textId="77777777" w:rsidR="00F90BFA" w:rsidRPr="00D1205D" w:rsidRDefault="00F90BFA" w:rsidP="002D7984">
      <w:pPr>
        <w:pStyle w:val="Heading4"/>
      </w:pPr>
      <w:bookmarkStart w:id="1002" w:name="_Toc35969974"/>
      <w:bookmarkStart w:id="1003" w:name="_Toc36050768"/>
      <w:bookmarkStart w:id="1004" w:name="_Toc44847483"/>
      <w:bookmarkStart w:id="1005" w:name="_Toc51845137"/>
      <w:bookmarkStart w:id="1006" w:name="_Toc51845468"/>
      <w:bookmarkStart w:id="1007" w:name="_Toc51846988"/>
      <w:bookmarkStart w:id="1008" w:name="_Toc57022619"/>
      <w:bookmarkStart w:id="1009" w:name="_Toc191137376"/>
      <w:r w:rsidRPr="00D1205D">
        <w:t>6.4.2.1</w:t>
      </w:r>
      <w:r w:rsidRPr="00D1205D">
        <w:tab/>
        <w:t>General</w:t>
      </w:r>
      <w:bookmarkEnd w:id="1002"/>
      <w:bookmarkEnd w:id="1003"/>
      <w:bookmarkEnd w:id="1004"/>
      <w:bookmarkEnd w:id="1005"/>
      <w:bookmarkEnd w:id="1006"/>
      <w:bookmarkEnd w:id="1007"/>
      <w:bookmarkEnd w:id="1008"/>
      <w:bookmarkEnd w:id="1009"/>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10" w:name="_Toc35969975"/>
      <w:bookmarkStart w:id="1011" w:name="_Toc36050769"/>
      <w:bookmarkStart w:id="1012" w:name="_Toc44847484"/>
      <w:bookmarkStart w:id="1013" w:name="_Toc51845138"/>
      <w:bookmarkStart w:id="1014" w:name="_Toc51845469"/>
      <w:bookmarkStart w:id="1015" w:name="_Toc51846989"/>
      <w:bookmarkStart w:id="1016" w:name="_Toc57022620"/>
      <w:bookmarkStart w:id="1017" w:name="_Toc191137377"/>
      <w:r w:rsidRPr="00D1205D">
        <w:rPr>
          <w:lang w:eastAsia="zh-CN"/>
        </w:rPr>
        <w:t>6.4.2.2</w:t>
      </w:r>
      <w:r w:rsidRPr="00D1205D">
        <w:rPr>
          <w:lang w:eastAsia="zh-CN"/>
        </w:rPr>
        <w:tab/>
        <w:t>HTTP Status Code "503 Service Unavailable"</w:t>
      </w:r>
      <w:bookmarkEnd w:id="991"/>
      <w:bookmarkEnd w:id="992"/>
      <w:bookmarkEnd w:id="993"/>
      <w:bookmarkEnd w:id="1010"/>
      <w:bookmarkEnd w:id="1011"/>
      <w:bookmarkEnd w:id="1012"/>
      <w:bookmarkEnd w:id="1013"/>
      <w:bookmarkEnd w:id="1014"/>
      <w:bookmarkEnd w:id="1015"/>
      <w:bookmarkEnd w:id="1016"/>
      <w:bookmarkEnd w:id="1017"/>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lastRenderedPageBreak/>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8" w:name="_Toc19708974"/>
      <w:bookmarkStart w:id="1019" w:name="_Toc27745052"/>
      <w:bookmarkStart w:id="1020" w:name="_Toc29803205"/>
      <w:bookmarkStart w:id="1021" w:name="_Toc35969976"/>
      <w:bookmarkStart w:id="1022" w:name="_Toc36050770"/>
      <w:bookmarkStart w:id="1023" w:name="_Toc44847485"/>
      <w:bookmarkStart w:id="1024" w:name="_Toc51845139"/>
      <w:bookmarkStart w:id="1025" w:name="_Toc51845470"/>
      <w:bookmarkStart w:id="1026" w:name="_Toc51846990"/>
      <w:bookmarkStart w:id="1027" w:name="_Toc57022621"/>
      <w:bookmarkStart w:id="1028" w:name="_Toc191137378"/>
      <w:r w:rsidRPr="00D1205D">
        <w:rPr>
          <w:lang w:eastAsia="zh-CN"/>
        </w:rPr>
        <w:t>6.4.2.3</w:t>
      </w:r>
      <w:r w:rsidRPr="00D1205D">
        <w:rPr>
          <w:lang w:eastAsia="zh-CN"/>
        </w:rPr>
        <w:tab/>
        <w:t>HTTP Status Code "429 Too Many Requests"</w:t>
      </w:r>
      <w:bookmarkEnd w:id="1018"/>
      <w:bookmarkEnd w:id="1019"/>
      <w:bookmarkEnd w:id="1020"/>
      <w:bookmarkEnd w:id="1021"/>
      <w:bookmarkEnd w:id="1022"/>
      <w:bookmarkEnd w:id="1023"/>
      <w:bookmarkEnd w:id="1024"/>
      <w:bookmarkEnd w:id="1025"/>
      <w:bookmarkEnd w:id="1026"/>
      <w:bookmarkEnd w:id="1027"/>
      <w:bookmarkEnd w:id="1028"/>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9" w:name="_Toc19708975"/>
      <w:bookmarkStart w:id="1030" w:name="_Toc27745053"/>
      <w:bookmarkStart w:id="1031" w:name="_Toc29803206"/>
      <w:bookmarkStart w:id="1032" w:name="_Toc35969977"/>
      <w:bookmarkStart w:id="1033" w:name="_Toc36050771"/>
      <w:bookmarkStart w:id="1034" w:name="_Toc44847486"/>
      <w:bookmarkStart w:id="1035" w:name="_Toc51845140"/>
      <w:bookmarkStart w:id="1036" w:name="_Toc51845471"/>
      <w:bookmarkStart w:id="1037" w:name="_Toc51846991"/>
      <w:bookmarkStart w:id="1038" w:name="_Toc57022622"/>
      <w:bookmarkStart w:id="1039" w:name="_Toc191137379"/>
      <w:r w:rsidRPr="00D1205D">
        <w:rPr>
          <w:lang w:eastAsia="zh-CN"/>
        </w:rPr>
        <w:t>6.4.2.</w:t>
      </w:r>
      <w:r w:rsidRPr="00D1205D">
        <w:t>4</w:t>
      </w:r>
      <w:r w:rsidRPr="00D1205D">
        <w:rPr>
          <w:lang w:eastAsia="zh-CN"/>
        </w:rPr>
        <w:tab/>
        <w:t>HTTP Status Code "307 Temporary Redirect"</w:t>
      </w:r>
      <w:bookmarkEnd w:id="1029"/>
      <w:bookmarkEnd w:id="1030"/>
      <w:bookmarkEnd w:id="1031"/>
      <w:bookmarkEnd w:id="1032"/>
      <w:bookmarkEnd w:id="1033"/>
      <w:bookmarkEnd w:id="1034"/>
      <w:bookmarkEnd w:id="1035"/>
      <w:bookmarkEnd w:id="1036"/>
      <w:bookmarkEnd w:id="1037"/>
      <w:bookmarkEnd w:id="1038"/>
      <w:bookmarkEnd w:id="1039"/>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0" w:name="_Toc35969978"/>
      <w:bookmarkStart w:id="1041" w:name="_Toc36050772"/>
      <w:bookmarkStart w:id="1042" w:name="_Toc44847487"/>
      <w:bookmarkStart w:id="1043" w:name="_Toc51845141"/>
      <w:bookmarkStart w:id="1044" w:name="_Toc51845472"/>
      <w:bookmarkStart w:id="1045" w:name="_Toc51846992"/>
      <w:bookmarkStart w:id="1046" w:name="_Toc57022623"/>
      <w:bookmarkStart w:id="1047" w:name="_Toc191137380"/>
      <w:r w:rsidRPr="00D1205D">
        <w:rPr>
          <w:lang w:eastAsia="zh-CN"/>
        </w:rPr>
        <w:t>6.4.3</w:t>
      </w:r>
      <w:r w:rsidRPr="00D1205D">
        <w:rPr>
          <w:lang w:eastAsia="zh-CN"/>
        </w:rPr>
        <w:tab/>
      </w:r>
      <w:r w:rsidRPr="00D1205D">
        <w:t>Overload Control based on OCI Header</w:t>
      </w:r>
      <w:bookmarkEnd w:id="1040"/>
      <w:bookmarkEnd w:id="1041"/>
      <w:bookmarkEnd w:id="1042"/>
      <w:bookmarkEnd w:id="1043"/>
      <w:bookmarkEnd w:id="1044"/>
      <w:bookmarkEnd w:id="1045"/>
      <w:bookmarkEnd w:id="1046"/>
      <w:bookmarkEnd w:id="1047"/>
    </w:p>
    <w:p w14:paraId="0300EF2F" w14:textId="77777777" w:rsidR="00F90BFA" w:rsidRPr="00D1205D" w:rsidRDefault="00F90BFA" w:rsidP="002D7984">
      <w:pPr>
        <w:pStyle w:val="Heading4"/>
        <w:rPr>
          <w:lang w:eastAsia="zh-CN"/>
        </w:rPr>
      </w:pPr>
      <w:bookmarkStart w:id="1048" w:name="_Toc35969979"/>
      <w:bookmarkStart w:id="1049" w:name="_Toc36050773"/>
      <w:bookmarkStart w:id="1050" w:name="_Toc44847488"/>
      <w:bookmarkStart w:id="1051" w:name="_Toc51845142"/>
      <w:bookmarkStart w:id="1052" w:name="_Toc51845473"/>
      <w:bookmarkStart w:id="1053" w:name="_Toc51846993"/>
      <w:bookmarkStart w:id="1054" w:name="_Toc57022624"/>
      <w:bookmarkStart w:id="1055" w:name="_Toc191137381"/>
      <w:r w:rsidRPr="00D1205D">
        <w:rPr>
          <w:lang w:eastAsia="zh-CN"/>
        </w:rPr>
        <w:t>6.4.3.1</w:t>
      </w:r>
      <w:r w:rsidRPr="00D1205D">
        <w:rPr>
          <w:lang w:eastAsia="zh-CN"/>
        </w:rPr>
        <w:tab/>
        <w:t>General</w:t>
      </w:r>
      <w:bookmarkEnd w:id="1048"/>
      <w:bookmarkEnd w:id="1049"/>
      <w:bookmarkEnd w:id="1050"/>
      <w:bookmarkEnd w:id="1051"/>
      <w:bookmarkEnd w:id="1052"/>
      <w:bookmarkEnd w:id="1053"/>
      <w:bookmarkEnd w:id="1054"/>
      <w:bookmarkEnd w:id="1055"/>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6" w:name="_Toc35969980"/>
      <w:bookmarkStart w:id="1057" w:name="_Toc36050774"/>
      <w:bookmarkStart w:id="1058" w:name="_Toc44847489"/>
      <w:bookmarkStart w:id="1059" w:name="_Toc51845143"/>
      <w:bookmarkStart w:id="1060" w:name="_Toc51845474"/>
      <w:bookmarkStart w:id="1061" w:name="_Toc51846994"/>
      <w:bookmarkStart w:id="1062"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lastRenderedPageBreak/>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063" w:name="_Toc191137382"/>
      <w:r w:rsidRPr="00D1205D">
        <w:rPr>
          <w:lang w:eastAsia="zh-CN"/>
        </w:rPr>
        <w:t>6.4.3.2</w:t>
      </w:r>
      <w:r w:rsidRPr="00D1205D">
        <w:rPr>
          <w:lang w:eastAsia="zh-CN"/>
        </w:rPr>
        <w:tab/>
        <w:t>Conveyance of Overload Control Information</w:t>
      </w:r>
      <w:bookmarkEnd w:id="1056"/>
      <w:bookmarkEnd w:id="1057"/>
      <w:bookmarkEnd w:id="1058"/>
      <w:bookmarkEnd w:id="1059"/>
      <w:bookmarkEnd w:id="1060"/>
      <w:bookmarkEnd w:id="1061"/>
      <w:bookmarkEnd w:id="1062"/>
      <w:bookmarkEnd w:id="1063"/>
    </w:p>
    <w:p w14:paraId="23197B4A" w14:textId="77777777" w:rsidR="00B73DF7" w:rsidRPr="00D1205D" w:rsidRDefault="00B73DF7" w:rsidP="00B73DF7">
      <w:pPr>
        <w:rPr>
          <w:lang w:eastAsia="zh-CN"/>
        </w:rPr>
      </w:pPr>
      <w:bookmarkStart w:id="1064" w:name="_Toc35969981"/>
      <w:bookmarkStart w:id="1065" w:name="_Toc36050775"/>
      <w:bookmarkStart w:id="1066" w:name="_Toc44847490"/>
      <w:bookmarkStart w:id="1067" w:name="_Toc51845144"/>
      <w:bookmarkStart w:id="1068" w:name="_Toc51845475"/>
      <w:bookmarkStart w:id="1069" w:name="_Toc51846995"/>
      <w:bookmarkStart w:id="1070"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1" w:name="_Toc191137383"/>
      <w:r w:rsidRPr="00D1205D">
        <w:rPr>
          <w:lang w:eastAsia="zh-CN"/>
        </w:rPr>
        <w:t>6.4.3.3</w:t>
      </w:r>
      <w:r w:rsidRPr="00D1205D">
        <w:rPr>
          <w:lang w:eastAsia="zh-CN"/>
        </w:rPr>
        <w:tab/>
        <w:t>Frequency of Conveyance</w:t>
      </w:r>
      <w:bookmarkEnd w:id="1064"/>
      <w:bookmarkEnd w:id="1065"/>
      <w:bookmarkEnd w:id="1066"/>
      <w:bookmarkEnd w:id="1067"/>
      <w:bookmarkEnd w:id="1068"/>
      <w:bookmarkEnd w:id="1069"/>
      <w:bookmarkEnd w:id="1070"/>
      <w:bookmarkEnd w:id="1071"/>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2" w:name="_Toc35969982"/>
      <w:bookmarkStart w:id="1073" w:name="_Toc36050776"/>
      <w:bookmarkStart w:id="1074" w:name="_Toc44847491"/>
      <w:bookmarkStart w:id="1075" w:name="_Toc51845145"/>
      <w:bookmarkStart w:id="1076" w:name="_Toc51845476"/>
      <w:bookmarkStart w:id="1077" w:name="_Toc51846996"/>
      <w:bookmarkStart w:id="1078" w:name="_Toc57022627"/>
      <w:bookmarkStart w:id="1079" w:name="_Toc191137384"/>
      <w:r w:rsidRPr="00D1205D">
        <w:rPr>
          <w:lang w:eastAsia="zh-CN"/>
        </w:rPr>
        <w:t>6.4.3.4</w:t>
      </w:r>
      <w:r w:rsidRPr="00D1205D">
        <w:rPr>
          <w:lang w:eastAsia="zh-CN"/>
        </w:rPr>
        <w:tab/>
        <w:t>Overload Control Information</w:t>
      </w:r>
      <w:bookmarkEnd w:id="1072"/>
      <w:bookmarkEnd w:id="1073"/>
      <w:bookmarkEnd w:id="1074"/>
      <w:bookmarkEnd w:id="1075"/>
      <w:bookmarkEnd w:id="1076"/>
      <w:bookmarkEnd w:id="1077"/>
      <w:bookmarkEnd w:id="1078"/>
      <w:bookmarkEnd w:id="1079"/>
    </w:p>
    <w:p w14:paraId="744DC903" w14:textId="77777777" w:rsidR="00F90BFA" w:rsidRPr="00D1205D" w:rsidRDefault="00F90BFA" w:rsidP="002D7984">
      <w:pPr>
        <w:pStyle w:val="Heading5"/>
        <w:rPr>
          <w:lang w:eastAsia="zh-CN"/>
        </w:rPr>
      </w:pPr>
      <w:bookmarkStart w:id="1080" w:name="_Toc35969983"/>
      <w:bookmarkStart w:id="1081" w:name="_Toc44847492"/>
      <w:bookmarkStart w:id="1082" w:name="_Toc51845146"/>
      <w:bookmarkStart w:id="1083" w:name="_Toc51845477"/>
      <w:bookmarkStart w:id="1084" w:name="_Toc51846997"/>
      <w:bookmarkStart w:id="1085" w:name="_Toc57022628"/>
      <w:bookmarkStart w:id="1086" w:name="_Toc35969984"/>
      <w:bookmarkStart w:id="1087" w:name="_Toc36050778"/>
      <w:bookmarkStart w:id="1088" w:name="_Toc191137385"/>
      <w:r w:rsidRPr="00D1205D">
        <w:rPr>
          <w:lang w:eastAsia="zh-CN"/>
        </w:rPr>
        <w:t>6.4.3.4.1</w:t>
      </w:r>
      <w:r w:rsidRPr="00D1205D">
        <w:rPr>
          <w:lang w:eastAsia="zh-CN"/>
        </w:rPr>
        <w:tab/>
        <w:t>General Description</w:t>
      </w:r>
      <w:bookmarkEnd w:id="1080"/>
      <w:bookmarkEnd w:id="1081"/>
      <w:bookmarkEnd w:id="1082"/>
      <w:bookmarkEnd w:id="1083"/>
      <w:bookmarkEnd w:id="1084"/>
      <w:bookmarkEnd w:id="1085"/>
      <w:bookmarkEnd w:id="1088"/>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9" w:name="_Toc44847493"/>
      <w:bookmarkStart w:id="1090" w:name="_Toc51845147"/>
      <w:bookmarkStart w:id="1091" w:name="_Toc51845478"/>
      <w:bookmarkStart w:id="1092" w:name="_Toc51846998"/>
      <w:bookmarkStart w:id="1093" w:name="_Toc57022629"/>
      <w:bookmarkStart w:id="1094" w:name="_Toc191137386"/>
      <w:r w:rsidRPr="00D1205D">
        <w:rPr>
          <w:lang w:eastAsia="zh-CN"/>
        </w:rPr>
        <w:t>6.4.3.4.2</w:t>
      </w:r>
      <w:r w:rsidRPr="00D1205D">
        <w:rPr>
          <w:lang w:eastAsia="zh-CN"/>
        </w:rPr>
        <w:tab/>
        <w:t>Overload Control Timestamp</w:t>
      </w:r>
      <w:bookmarkEnd w:id="1086"/>
      <w:bookmarkEnd w:id="1087"/>
      <w:bookmarkEnd w:id="1089"/>
      <w:bookmarkEnd w:id="1090"/>
      <w:bookmarkEnd w:id="1091"/>
      <w:bookmarkEnd w:id="1092"/>
      <w:bookmarkEnd w:id="1093"/>
      <w:bookmarkEnd w:id="1094"/>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lastRenderedPageBreak/>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5" w:name="_Toc35969985"/>
      <w:bookmarkStart w:id="1096" w:name="_Toc36050779"/>
      <w:bookmarkStart w:id="1097" w:name="_Toc44847494"/>
      <w:bookmarkStart w:id="1098" w:name="_Toc51845148"/>
      <w:bookmarkStart w:id="1099" w:name="_Toc51845479"/>
      <w:bookmarkStart w:id="1100" w:name="_Toc51846999"/>
      <w:bookmarkStart w:id="1101" w:name="_Toc57022630"/>
      <w:bookmarkStart w:id="1102" w:name="_Toc191137387"/>
      <w:r w:rsidRPr="00D1205D">
        <w:rPr>
          <w:lang w:eastAsia="zh-CN"/>
        </w:rPr>
        <w:t>6.4.3.4.3</w:t>
      </w:r>
      <w:r w:rsidRPr="00D1205D">
        <w:rPr>
          <w:lang w:eastAsia="zh-CN"/>
        </w:rPr>
        <w:tab/>
        <w:t>Overload Reduction Metric</w:t>
      </w:r>
      <w:bookmarkEnd w:id="1095"/>
      <w:bookmarkEnd w:id="1096"/>
      <w:bookmarkEnd w:id="1097"/>
      <w:bookmarkEnd w:id="1098"/>
      <w:bookmarkEnd w:id="1099"/>
      <w:bookmarkEnd w:id="1100"/>
      <w:bookmarkEnd w:id="1101"/>
      <w:bookmarkEnd w:id="1102"/>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3" w:name="_Toc35969986"/>
      <w:bookmarkStart w:id="1104" w:name="_Toc36050780"/>
      <w:bookmarkStart w:id="1105" w:name="_Toc44847495"/>
      <w:bookmarkStart w:id="1106" w:name="_Toc51845149"/>
      <w:bookmarkStart w:id="1107" w:name="_Toc51845480"/>
      <w:bookmarkStart w:id="1108" w:name="_Toc51847000"/>
      <w:bookmarkStart w:id="1109" w:name="_Toc57022631"/>
      <w:bookmarkStart w:id="1110" w:name="_Toc191137388"/>
      <w:r w:rsidRPr="00D1205D">
        <w:rPr>
          <w:lang w:eastAsia="zh-CN"/>
        </w:rPr>
        <w:t>6.4.3.4.4</w:t>
      </w:r>
      <w:r w:rsidRPr="00D1205D">
        <w:rPr>
          <w:lang w:eastAsia="zh-CN"/>
        </w:rPr>
        <w:tab/>
        <w:t>Overload Control Period of Validity</w:t>
      </w:r>
      <w:bookmarkEnd w:id="1103"/>
      <w:bookmarkEnd w:id="1104"/>
      <w:bookmarkEnd w:id="1105"/>
      <w:bookmarkEnd w:id="1106"/>
      <w:bookmarkEnd w:id="1107"/>
      <w:bookmarkEnd w:id="1108"/>
      <w:bookmarkEnd w:id="1109"/>
      <w:bookmarkEnd w:id="1110"/>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1" w:name="_Toc35969987"/>
      <w:bookmarkStart w:id="1112" w:name="_Toc36050781"/>
      <w:bookmarkStart w:id="1113" w:name="_Toc44847496"/>
      <w:bookmarkStart w:id="1114" w:name="_Toc51845150"/>
      <w:bookmarkStart w:id="1115" w:name="_Toc51845481"/>
      <w:bookmarkStart w:id="1116" w:name="_Toc51847001"/>
      <w:bookmarkStart w:id="1117"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8" w:name="_Toc191137389"/>
      <w:r w:rsidRPr="00D1205D">
        <w:rPr>
          <w:lang w:eastAsia="zh-CN"/>
        </w:rPr>
        <w:t>6.4.3.4.5</w:t>
      </w:r>
      <w:r w:rsidRPr="00D1205D">
        <w:rPr>
          <w:lang w:eastAsia="zh-CN"/>
        </w:rPr>
        <w:tab/>
        <w:t>Scope of OCI</w:t>
      </w:r>
      <w:bookmarkEnd w:id="1111"/>
      <w:bookmarkEnd w:id="1112"/>
      <w:bookmarkEnd w:id="1113"/>
      <w:bookmarkEnd w:id="1114"/>
      <w:bookmarkEnd w:id="1115"/>
      <w:bookmarkEnd w:id="1116"/>
      <w:bookmarkEnd w:id="1117"/>
      <w:bookmarkEnd w:id="1118"/>
    </w:p>
    <w:p w14:paraId="63734537" w14:textId="77777777" w:rsidR="00F90BFA" w:rsidRPr="00D1205D" w:rsidRDefault="00F90BFA" w:rsidP="002D7984">
      <w:pPr>
        <w:pStyle w:val="H6"/>
        <w:rPr>
          <w:lang w:eastAsia="zh-CN"/>
        </w:rPr>
      </w:pPr>
      <w:bookmarkStart w:id="1119" w:name="_Toc44847497"/>
      <w:bookmarkStart w:id="1120" w:name="_Toc51845151"/>
      <w:bookmarkStart w:id="1121" w:name="_Toc51845482"/>
      <w:bookmarkStart w:id="1122" w:name="_Toc51847002"/>
      <w:bookmarkStart w:id="1123" w:name="_Toc57022633"/>
      <w:bookmarkStart w:id="1124" w:name="_Toc35969991"/>
      <w:bookmarkStart w:id="1125" w:name="_Toc36050785"/>
      <w:r w:rsidRPr="00D1205D">
        <w:rPr>
          <w:lang w:eastAsia="zh-CN"/>
        </w:rPr>
        <w:t>6.4.3.4.5.1</w:t>
      </w:r>
      <w:r w:rsidRPr="00D1205D">
        <w:rPr>
          <w:lang w:eastAsia="zh-CN"/>
        </w:rPr>
        <w:tab/>
      </w:r>
      <w:r w:rsidRPr="00D1205D">
        <w:t>Introduction</w:t>
      </w:r>
      <w:bookmarkEnd w:id="1119"/>
      <w:bookmarkEnd w:id="1120"/>
      <w:bookmarkEnd w:id="1121"/>
      <w:bookmarkEnd w:id="1122"/>
      <w:bookmarkEnd w:id="1123"/>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6" w:name="_Toc35969988"/>
      <w:bookmarkStart w:id="1127" w:name="_Toc44847498"/>
      <w:bookmarkStart w:id="1128" w:name="_Toc51845152"/>
      <w:bookmarkStart w:id="1129" w:name="_Toc51845483"/>
      <w:bookmarkStart w:id="1130" w:name="_Toc51847003"/>
      <w:bookmarkStart w:id="1131" w:name="_Toc57022634"/>
      <w:r w:rsidRPr="00D1205D">
        <w:rPr>
          <w:lang w:eastAsia="zh-CN"/>
        </w:rPr>
        <w:t>6.4.3.4.5.2</w:t>
      </w:r>
      <w:r w:rsidRPr="00D1205D">
        <w:rPr>
          <w:lang w:eastAsia="zh-CN"/>
        </w:rPr>
        <w:tab/>
      </w:r>
      <w:r w:rsidRPr="00D1205D">
        <w:t>Scope of OCI signalled by an NF Service Producer</w:t>
      </w:r>
      <w:bookmarkEnd w:id="1126"/>
      <w:bookmarkEnd w:id="1127"/>
      <w:bookmarkEnd w:id="1128"/>
      <w:bookmarkEnd w:id="1129"/>
      <w:bookmarkEnd w:id="1130"/>
      <w:bookmarkEnd w:id="1131"/>
    </w:p>
    <w:p w14:paraId="112D1FDA" w14:textId="77777777" w:rsidR="00F90BFA" w:rsidRPr="00D1205D" w:rsidRDefault="00F90BFA" w:rsidP="002D7984">
      <w:pPr>
        <w:pStyle w:val="H6"/>
        <w:rPr>
          <w:lang w:eastAsia="zh-CN"/>
        </w:rPr>
      </w:pPr>
      <w:bookmarkStart w:id="1132" w:name="_Toc44847499"/>
      <w:bookmarkStart w:id="1133" w:name="_Toc51845153"/>
      <w:bookmarkStart w:id="1134" w:name="_Toc51845484"/>
      <w:bookmarkStart w:id="1135" w:name="_Toc51847004"/>
      <w:bookmarkStart w:id="1136" w:name="_Toc57022635"/>
      <w:r w:rsidRPr="00D1205D">
        <w:rPr>
          <w:lang w:eastAsia="zh-CN"/>
        </w:rPr>
        <w:t>6.4.3.4.5.2.1</w:t>
      </w:r>
      <w:r w:rsidRPr="00D1205D">
        <w:rPr>
          <w:lang w:eastAsia="zh-CN"/>
        </w:rPr>
        <w:tab/>
      </w:r>
      <w:r w:rsidRPr="00D1205D">
        <w:t>General</w:t>
      </w:r>
      <w:bookmarkEnd w:id="1132"/>
      <w:bookmarkEnd w:id="1133"/>
      <w:bookmarkEnd w:id="1134"/>
      <w:bookmarkEnd w:id="1135"/>
      <w:bookmarkEnd w:id="1136"/>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7" w:name="_Toc44847500"/>
      <w:bookmarkStart w:id="1138" w:name="_Toc51845154"/>
      <w:bookmarkStart w:id="1139" w:name="_Toc51845485"/>
      <w:bookmarkStart w:id="1140" w:name="_Toc51847005"/>
      <w:bookmarkStart w:id="1141" w:name="_Toc57022636"/>
      <w:bookmarkStart w:id="1142"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37"/>
      <w:bookmarkEnd w:id="1138"/>
      <w:bookmarkEnd w:id="1139"/>
      <w:bookmarkEnd w:id="1140"/>
      <w:bookmarkEnd w:id="1141"/>
    </w:p>
    <w:bookmarkEnd w:id="1142"/>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3" w:name="_Toc44847501"/>
      <w:bookmarkStart w:id="1144" w:name="_Toc51845155"/>
      <w:bookmarkStart w:id="1145" w:name="_Toc51845486"/>
      <w:bookmarkStart w:id="1146" w:name="_Toc51847006"/>
      <w:bookmarkStart w:id="1147" w:name="_Toc57022637"/>
      <w:r w:rsidRPr="00D1205D">
        <w:rPr>
          <w:lang w:eastAsia="zh-CN"/>
        </w:rPr>
        <w:t>6.4.3.4.5.3</w:t>
      </w:r>
      <w:r w:rsidRPr="00D1205D">
        <w:rPr>
          <w:lang w:eastAsia="zh-CN"/>
        </w:rPr>
        <w:tab/>
      </w:r>
      <w:r w:rsidRPr="00D1205D">
        <w:t>Scope of OCI signalled by an NF Service Consumer</w:t>
      </w:r>
      <w:bookmarkEnd w:id="1143"/>
      <w:bookmarkEnd w:id="1144"/>
      <w:bookmarkEnd w:id="1145"/>
      <w:bookmarkEnd w:id="1146"/>
      <w:bookmarkEnd w:id="1147"/>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8"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8"/>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9"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9"/>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0"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0"/>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1"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1"/>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2" w:name="_Toc44847502"/>
      <w:bookmarkStart w:id="1153" w:name="_Toc51845156"/>
      <w:bookmarkStart w:id="1154" w:name="_Toc51845487"/>
      <w:bookmarkStart w:id="1155" w:name="_Toc51847007"/>
      <w:bookmarkStart w:id="1156" w:name="_Toc57022638"/>
      <w:r w:rsidRPr="00D1205D">
        <w:rPr>
          <w:lang w:eastAsia="zh-CN"/>
        </w:rPr>
        <w:t>6.4.3.4.5.4</w:t>
      </w:r>
      <w:r w:rsidRPr="00D1205D">
        <w:rPr>
          <w:lang w:eastAsia="zh-CN"/>
        </w:rPr>
        <w:tab/>
      </w:r>
      <w:r w:rsidRPr="00D1205D">
        <w:t>Scope of OCI signalled by an SCP</w:t>
      </w:r>
      <w:bookmarkEnd w:id="1152"/>
      <w:bookmarkEnd w:id="1153"/>
      <w:bookmarkEnd w:id="1154"/>
      <w:bookmarkEnd w:id="1155"/>
      <w:bookmarkEnd w:id="1156"/>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7" w:name="_Toc44847503"/>
      <w:bookmarkStart w:id="1158" w:name="_Toc51845157"/>
      <w:bookmarkStart w:id="1159" w:name="_Toc51845488"/>
      <w:bookmarkStart w:id="1160" w:name="_Toc51847008"/>
      <w:bookmarkStart w:id="1161" w:name="_Toc57022639"/>
      <w:bookmarkStart w:id="1162" w:name="_Toc191137390"/>
      <w:r w:rsidRPr="00D1205D">
        <w:rPr>
          <w:lang w:eastAsia="zh-CN"/>
        </w:rPr>
        <w:t>6.4.3.5</w:t>
      </w:r>
      <w:r w:rsidRPr="00D1205D">
        <w:rPr>
          <w:lang w:eastAsia="zh-CN"/>
        </w:rPr>
        <w:tab/>
        <w:t>Overload Control Enforcement</w:t>
      </w:r>
      <w:bookmarkEnd w:id="1124"/>
      <w:bookmarkEnd w:id="1125"/>
      <w:bookmarkEnd w:id="1157"/>
      <w:bookmarkEnd w:id="1158"/>
      <w:bookmarkEnd w:id="1159"/>
      <w:bookmarkEnd w:id="1160"/>
      <w:bookmarkEnd w:id="1161"/>
      <w:bookmarkEnd w:id="1162"/>
    </w:p>
    <w:p w14:paraId="7ACE2A37" w14:textId="77777777" w:rsidR="00F90BFA" w:rsidRPr="00D1205D" w:rsidRDefault="00F90BFA" w:rsidP="002D7984">
      <w:pPr>
        <w:pStyle w:val="Heading5"/>
        <w:rPr>
          <w:lang w:eastAsia="zh-CN"/>
        </w:rPr>
      </w:pPr>
      <w:bookmarkStart w:id="1163" w:name="_Toc35969992"/>
      <w:bookmarkStart w:id="1164" w:name="_Toc36050786"/>
      <w:bookmarkStart w:id="1165" w:name="_Toc44847504"/>
      <w:bookmarkStart w:id="1166" w:name="_Toc51845158"/>
      <w:bookmarkStart w:id="1167" w:name="_Toc51845489"/>
      <w:bookmarkStart w:id="1168" w:name="_Toc51847009"/>
      <w:bookmarkStart w:id="1169" w:name="_Toc57022640"/>
      <w:bookmarkStart w:id="1170" w:name="_Toc191137391"/>
      <w:r w:rsidRPr="00D1205D">
        <w:rPr>
          <w:lang w:eastAsia="zh-CN"/>
        </w:rPr>
        <w:t>6.4.3.5.1</w:t>
      </w:r>
      <w:r w:rsidRPr="00D1205D">
        <w:rPr>
          <w:lang w:eastAsia="zh-CN"/>
        </w:rPr>
        <w:tab/>
        <w:t>Message Throttling</w:t>
      </w:r>
      <w:bookmarkEnd w:id="1163"/>
      <w:bookmarkEnd w:id="1164"/>
      <w:bookmarkEnd w:id="1165"/>
      <w:bookmarkEnd w:id="1166"/>
      <w:bookmarkEnd w:id="1167"/>
      <w:bookmarkEnd w:id="1168"/>
      <w:bookmarkEnd w:id="1169"/>
      <w:bookmarkEnd w:id="1170"/>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71" w:name="_Toc35969993"/>
      <w:bookmarkStart w:id="1172" w:name="_Toc36050787"/>
      <w:bookmarkStart w:id="1173" w:name="_Toc44847505"/>
      <w:bookmarkStart w:id="1174" w:name="_Toc51845159"/>
      <w:bookmarkStart w:id="1175" w:name="_Toc51845490"/>
      <w:bookmarkStart w:id="1176" w:name="_Toc51847010"/>
      <w:bookmarkStart w:id="1177" w:name="_Toc57022641"/>
      <w:bookmarkStart w:id="1178" w:name="_Toc191137392"/>
      <w:r w:rsidRPr="00D1205D">
        <w:rPr>
          <w:lang w:eastAsia="zh-CN"/>
        </w:rPr>
        <w:t>6.4.3.5.2</w:t>
      </w:r>
      <w:r w:rsidRPr="00D1205D">
        <w:rPr>
          <w:lang w:eastAsia="zh-CN"/>
        </w:rPr>
        <w:tab/>
        <w:t>Loss Algorithm</w:t>
      </w:r>
      <w:bookmarkEnd w:id="1171"/>
      <w:bookmarkEnd w:id="1172"/>
      <w:bookmarkEnd w:id="1173"/>
      <w:bookmarkEnd w:id="1174"/>
      <w:bookmarkEnd w:id="1175"/>
      <w:bookmarkEnd w:id="1176"/>
      <w:bookmarkEnd w:id="1177"/>
      <w:bookmarkEnd w:id="1178"/>
    </w:p>
    <w:p w14:paraId="01623BE0" w14:textId="77777777" w:rsidR="00B73DF7" w:rsidRPr="00D1205D" w:rsidRDefault="00B73DF7" w:rsidP="00B73DF7">
      <w:bookmarkStart w:id="1179" w:name="_Toc35969994"/>
      <w:bookmarkStart w:id="1180" w:name="_Toc36050788"/>
      <w:bookmarkStart w:id="1181" w:name="_Toc44847506"/>
      <w:bookmarkStart w:id="1182" w:name="_Toc51845160"/>
      <w:bookmarkStart w:id="1183" w:name="_Toc51845491"/>
      <w:bookmarkStart w:id="1184" w:name="_Toc51847011"/>
      <w:bookmarkStart w:id="1185"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6" w:name="_Toc191137393"/>
      <w:r w:rsidRPr="00D1205D">
        <w:rPr>
          <w:lang w:eastAsia="zh-CN"/>
        </w:rPr>
        <w:t>6.4.3.6</w:t>
      </w:r>
      <w:r w:rsidRPr="00D1205D">
        <w:rPr>
          <w:lang w:eastAsia="zh-CN"/>
        </w:rPr>
        <w:tab/>
      </w:r>
      <w:r w:rsidRPr="00D1205D">
        <w:t xml:space="preserve">OLC-H </w:t>
      </w:r>
      <w:r w:rsidRPr="00D1205D">
        <w:rPr>
          <w:lang w:eastAsia="zh-CN"/>
        </w:rPr>
        <w:t>feature support</w:t>
      </w:r>
      <w:bookmarkEnd w:id="1179"/>
      <w:bookmarkEnd w:id="1180"/>
      <w:bookmarkEnd w:id="1181"/>
      <w:bookmarkEnd w:id="1182"/>
      <w:bookmarkEnd w:id="1183"/>
      <w:bookmarkEnd w:id="1184"/>
      <w:bookmarkEnd w:id="1185"/>
      <w:bookmarkEnd w:id="1186"/>
    </w:p>
    <w:p w14:paraId="50CEB7FC" w14:textId="77777777" w:rsidR="00F90BFA" w:rsidRPr="00D1205D" w:rsidRDefault="00F90BFA" w:rsidP="002D7984">
      <w:pPr>
        <w:pStyle w:val="Heading5"/>
        <w:rPr>
          <w:lang w:eastAsia="zh-CN"/>
        </w:rPr>
      </w:pPr>
      <w:bookmarkStart w:id="1187" w:name="_Toc35969995"/>
      <w:bookmarkStart w:id="1188" w:name="_Toc36050789"/>
      <w:bookmarkStart w:id="1189" w:name="_Toc44847507"/>
      <w:bookmarkStart w:id="1190" w:name="_Toc51845161"/>
      <w:bookmarkStart w:id="1191" w:name="_Toc51845492"/>
      <w:bookmarkStart w:id="1192" w:name="_Toc51847012"/>
      <w:bookmarkStart w:id="1193" w:name="_Toc57022643"/>
      <w:bookmarkStart w:id="1194" w:name="_Toc191137394"/>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7"/>
      <w:bookmarkEnd w:id="1188"/>
      <w:bookmarkEnd w:id="1189"/>
      <w:bookmarkEnd w:id="1190"/>
      <w:bookmarkEnd w:id="1191"/>
      <w:bookmarkEnd w:id="1192"/>
      <w:bookmarkEnd w:id="1193"/>
      <w:bookmarkEnd w:id="1194"/>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5" w:name="_Toc19708976"/>
      <w:bookmarkStart w:id="1196" w:name="_Toc27745054"/>
      <w:bookmarkStart w:id="1197" w:name="_Toc29803207"/>
      <w:bookmarkStart w:id="1198" w:name="_Toc35969996"/>
      <w:bookmarkStart w:id="1199" w:name="_Toc36050790"/>
      <w:bookmarkStart w:id="1200" w:name="_Toc44847508"/>
      <w:bookmarkStart w:id="1201" w:name="_Toc51845162"/>
      <w:bookmarkStart w:id="1202" w:name="_Toc51845493"/>
      <w:bookmarkStart w:id="1203" w:name="_Toc51847013"/>
      <w:bookmarkStart w:id="1204" w:name="_Toc57022644"/>
      <w:bookmarkStart w:id="1205" w:name="_Toc191137395"/>
      <w:r w:rsidRPr="00D1205D">
        <w:rPr>
          <w:lang w:eastAsia="zh-CN"/>
        </w:rPr>
        <w:t>6</w:t>
      </w:r>
      <w:r w:rsidRPr="00D1205D">
        <w:t>.</w:t>
      </w:r>
      <w:r w:rsidRPr="00D1205D">
        <w:rPr>
          <w:lang w:eastAsia="zh-CN"/>
        </w:rPr>
        <w:t>5</w:t>
      </w:r>
      <w:r w:rsidRPr="00D1205D">
        <w:rPr>
          <w:lang w:eastAsia="zh-CN"/>
        </w:rPr>
        <w:tab/>
        <w:t>Support of Stateless NFs</w:t>
      </w:r>
      <w:bookmarkEnd w:id="1195"/>
      <w:bookmarkEnd w:id="1196"/>
      <w:bookmarkEnd w:id="1197"/>
      <w:bookmarkEnd w:id="1198"/>
      <w:bookmarkEnd w:id="1199"/>
      <w:bookmarkEnd w:id="1200"/>
      <w:bookmarkEnd w:id="1201"/>
      <w:bookmarkEnd w:id="1202"/>
      <w:bookmarkEnd w:id="1203"/>
      <w:bookmarkEnd w:id="1204"/>
      <w:bookmarkEnd w:id="1205"/>
    </w:p>
    <w:p w14:paraId="02F9D18E" w14:textId="77777777" w:rsidR="00F90BFA" w:rsidRPr="00D1205D" w:rsidRDefault="00F90BFA" w:rsidP="002D7984">
      <w:pPr>
        <w:pStyle w:val="Heading3"/>
        <w:rPr>
          <w:lang w:eastAsia="zh-CN"/>
        </w:rPr>
      </w:pPr>
      <w:bookmarkStart w:id="1206" w:name="_Toc19708977"/>
      <w:bookmarkStart w:id="1207" w:name="_Toc27745055"/>
      <w:bookmarkStart w:id="1208" w:name="_Toc29803208"/>
      <w:bookmarkStart w:id="1209" w:name="_Toc35969997"/>
      <w:bookmarkStart w:id="1210" w:name="_Toc36050791"/>
      <w:bookmarkStart w:id="1211" w:name="_Toc44847509"/>
      <w:bookmarkStart w:id="1212" w:name="_Toc51845163"/>
      <w:bookmarkStart w:id="1213" w:name="_Toc51845494"/>
      <w:bookmarkStart w:id="1214" w:name="_Toc51847014"/>
      <w:bookmarkStart w:id="1215" w:name="_Toc57022645"/>
      <w:bookmarkStart w:id="1216" w:name="_Toc191137396"/>
      <w:r w:rsidRPr="00D1205D">
        <w:rPr>
          <w:lang w:eastAsia="zh-CN"/>
        </w:rPr>
        <w:t>6.5.1</w:t>
      </w:r>
      <w:r w:rsidRPr="00D1205D">
        <w:tab/>
      </w:r>
      <w:r w:rsidRPr="00D1205D">
        <w:rPr>
          <w:lang w:eastAsia="zh-CN"/>
        </w:rPr>
        <w:t>General</w:t>
      </w:r>
      <w:bookmarkEnd w:id="1206"/>
      <w:bookmarkEnd w:id="1207"/>
      <w:bookmarkEnd w:id="1208"/>
      <w:bookmarkEnd w:id="1209"/>
      <w:bookmarkEnd w:id="1210"/>
      <w:bookmarkEnd w:id="1211"/>
      <w:bookmarkEnd w:id="1212"/>
      <w:bookmarkEnd w:id="1213"/>
      <w:bookmarkEnd w:id="1214"/>
      <w:bookmarkEnd w:id="1215"/>
      <w:bookmarkEnd w:id="1216"/>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7" w:name="_Toc19708978"/>
      <w:bookmarkStart w:id="1218" w:name="_Toc27745056"/>
      <w:bookmarkStart w:id="1219" w:name="_Toc29803209"/>
      <w:bookmarkStart w:id="1220" w:name="_Toc35969998"/>
      <w:bookmarkStart w:id="1221" w:name="_Toc36050792"/>
      <w:bookmarkStart w:id="1222" w:name="_Toc44847510"/>
      <w:bookmarkStart w:id="1223" w:name="_Toc51845164"/>
      <w:bookmarkStart w:id="1224" w:name="_Toc51845495"/>
      <w:bookmarkStart w:id="1225" w:name="_Toc51847015"/>
      <w:bookmarkStart w:id="1226" w:name="_Toc57022646"/>
      <w:bookmarkStart w:id="1227" w:name="_Toc191137397"/>
      <w:r w:rsidRPr="00D1205D">
        <w:rPr>
          <w:lang w:eastAsia="zh-CN"/>
        </w:rPr>
        <w:t>6.5.2</w:t>
      </w:r>
      <w:r w:rsidRPr="00D1205D">
        <w:tab/>
      </w:r>
      <w:r w:rsidRPr="00D1205D">
        <w:rPr>
          <w:lang w:eastAsia="zh-CN"/>
        </w:rPr>
        <w:t>Stateless AMFs</w:t>
      </w:r>
      <w:bookmarkEnd w:id="1217"/>
      <w:bookmarkEnd w:id="1218"/>
      <w:bookmarkEnd w:id="1219"/>
      <w:bookmarkEnd w:id="1220"/>
      <w:bookmarkEnd w:id="1221"/>
      <w:bookmarkEnd w:id="1222"/>
      <w:bookmarkEnd w:id="1223"/>
      <w:bookmarkEnd w:id="1224"/>
      <w:bookmarkEnd w:id="1225"/>
      <w:bookmarkEnd w:id="1226"/>
      <w:bookmarkEnd w:id="1227"/>
    </w:p>
    <w:p w14:paraId="2E525B9A" w14:textId="77777777" w:rsidR="00F90BFA" w:rsidRPr="00D1205D" w:rsidRDefault="00F90BFA" w:rsidP="002D7984">
      <w:pPr>
        <w:pStyle w:val="Heading4"/>
        <w:rPr>
          <w:lang w:eastAsia="zh-CN"/>
        </w:rPr>
      </w:pPr>
      <w:bookmarkStart w:id="1228" w:name="_Toc19708979"/>
      <w:bookmarkStart w:id="1229" w:name="_Toc27745057"/>
      <w:bookmarkStart w:id="1230" w:name="_Toc29803210"/>
      <w:bookmarkStart w:id="1231" w:name="_Toc35969999"/>
      <w:bookmarkStart w:id="1232" w:name="_Toc36050793"/>
      <w:bookmarkStart w:id="1233" w:name="_Toc44847511"/>
      <w:bookmarkStart w:id="1234" w:name="_Toc51845165"/>
      <w:bookmarkStart w:id="1235" w:name="_Toc51845496"/>
      <w:bookmarkStart w:id="1236" w:name="_Toc51847016"/>
      <w:bookmarkStart w:id="1237" w:name="_Toc57022647"/>
      <w:bookmarkStart w:id="1238" w:name="_Toc191137398"/>
      <w:r w:rsidRPr="00D1205D">
        <w:rPr>
          <w:lang w:eastAsia="zh-CN"/>
        </w:rPr>
        <w:t>6.5.2.1</w:t>
      </w:r>
      <w:r w:rsidRPr="00D1205D">
        <w:rPr>
          <w:lang w:eastAsia="zh-CN"/>
        </w:rPr>
        <w:tab/>
        <w:t>General</w:t>
      </w:r>
      <w:bookmarkEnd w:id="1228"/>
      <w:bookmarkEnd w:id="1229"/>
      <w:bookmarkEnd w:id="1230"/>
      <w:bookmarkEnd w:id="1231"/>
      <w:bookmarkEnd w:id="1232"/>
      <w:bookmarkEnd w:id="1233"/>
      <w:bookmarkEnd w:id="1234"/>
      <w:bookmarkEnd w:id="1235"/>
      <w:bookmarkEnd w:id="1236"/>
      <w:bookmarkEnd w:id="1237"/>
      <w:bookmarkEnd w:id="1238"/>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9" w:name="_Toc19708980"/>
      <w:bookmarkStart w:id="1240" w:name="_Toc27745058"/>
      <w:bookmarkStart w:id="1241" w:name="_Toc29803211"/>
      <w:bookmarkStart w:id="1242" w:name="_Toc35970000"/>
      <w:bookmarkStart w:id="1243" w:name="_Toc36050794"/>
      <w:bookmarkStart w:id="1244" w:name="_Toc44847512"/>
      <w:bookmarkStart w:id="1245" w:name="_Toc51845166"/>
      <w:bookmarkStart w:id="1246" w:name="_Toc51845497"/>
      <w:bookmarkStart w:id="1247" w:name="_Toc51847017"/>
      <w:bookmarkStart w:id="1248" w:name="_Toc57022648"/>
      <w:bookmarkStart w:id="1249" w:name="_Toc191137399"/>
      <w:r w:rsidRPr="00D1205D">
        <w:rPr>
          <w:lang w:eastAsia="zh-CN"/>
        </w:rPr>
        <w:t>6.5.2.2</w:t>
      </w:r>
      <w:r w:rsidRPr="00D1205D">
        <w:rPr>
          <w:lang w:eastAsia="zh-CN"/>
        </w:rPr>
        <w:tab/>
      </w:r>
      <w:r w:rsidRPr="00D1205D">
        <w:t>AMF as service consumer</w:t>
      </w:r>
      <w:bookmarkEnd w:id="1239"/>
      <w:bookmarkEnd w:id="1240"/>
      <w:bookmarkEnd w:id="1241"/>
      <w:bookmarkEnd w:id="1242"/>
      <w:bookmarkEnd w:id="1243"/>
      <w:bookmarkEnd w:id="1244"/>
      <w:bookmarkEnd w:id="1245"/>
      <w:bookmarkEnd w:id="1246"/>
      <w:bookmarkEnd w:id="1247"/>
      <w:bookmarkEnd w:id="1248"/>
      <w:bookmarkEnd w:id="1249"/>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0"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0"/>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251"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251"/>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52" w:name="_Toc19708981"/>
      <w:bookmarkStart w:id="1253" w:name="_Toc27745059"/>
      <w:bookmarkStart w:id="1254" w:name="_Toc29803212"/>
      <w:bookmarkStart w:id="1255" w:name="_Toc35970001"/>
      <w:bookmarkStart w:id="1256" w:name="_Toc36050795"/>
      <w:bookmarkStart w:id="1257" w:name="_Toc44847513"/>
      <w:bookmarkStart w:id="1258" w:name="_Toc51845167"/>
      <w:bookmarkStart w:id="1259" w:name="_Toc51845498"/>
      <w:bookmarkStart w:id="1260" w:name="_Toc51847018"/>
      <w:bookmarkStart w:id="1261" w:name="_Toc57022649"/>
      <w:bookmarkStart w:id="1262" w:name="_Toc191137400"/>
      <w:r w:rsidRPr="00D1205D">
        <w:rPr>
          <w:lang w:eastAsia="zh-CN"/>
        </w:rPr>
        <w:t>6.5.2.3</w:t>
      </w:r>
      <w:r w:rsidRPr="00D1205D">
        <w:rPr>
          <w:lang w:eastAsia="zh-CN"/>
        </w:rPr>
        <w:tab/>
      </w:r>
      <w:r w:rsidRPr="00D1205D">
        <w:t>AMF as service producer</w:t>
      </w:r>
      <w:bookmarkEnd w:id="1252"/>
      <w:bookmarkEnd w:id="1253"/>
      <w:bookmarkEnd w:id="1254"/>
      <w:bookmarkEnd w:id="1255"/>
      <w:bookmarkEnd w:id="1256"/>
      <w:bookmarkEnd w:id="1257"/>
      <w:bookmarkEnd w:id="1258"/>
      <w:bookmarkEnd w:id="1259"/>
      <w:bookmarkEnd w:id="1260"/>
      <w:bookmarkEnd w:id="1261"/>
      <w:bookmarkEnd w:id="1262"/>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lastRenderedPageBreak/>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3" w:name="_Toc19708982"/>
      <w:bookmarkStart w:id="1264" w:name="_Toc27745060"/>
      <w:bookmarkStart w:id="1265" w:name="_Toc29803213"/>
      <w:bookmarkStart w:id="1266" w:name="_Toc35970002"/>
      <w:bookmarkStart w:id="1267" w:name="_Toc36050796"/>
      <w:bookmarkStart w:id="1268" w:name="_Toc44847514"/>
      <w:bookmarkStart w:id="1269" w:name="_Toc51845168"/>
      <w:bookmarkStart w:id="1270" w:name="_Toc51845499"/>
      <w:bookmarkStart w:id="1271" w:name="_Toc51847019"/>
      <w:bookmarkStart w:id="1272" w:name="_Toc57022650"/>
      <w:bookmarkStart w:id="1273" w:name="_Toc191137401"/>
      <w:r w:rsidRPr="00D1205D">
        <w:rPr>
          <w:lang w:eastAsia="zh-CN"/>
        </w:rPr>
        <w:t>6.5.3</w:t>
      </w:r>
      <w:r w:rsidRPr="00D1205D">
        <w:tab/>
      </w:r>
      <w:r w:rsidRPr="00D1205D">
        <w:rPr>
          <w:lang w:eastAsia="zh-CN"/>
        </w:rPr>
        <w:t>Stateless NFs (for any 5GC NF type)</w:t>
      </w:r>
      <w:bookmarkEnd w:id="1263"/>
      <w:bookmarkEnd w:id="1264"/>
      <w:bookmarkEnd w:id="1265"/>
      <w:bookmarkEnd w:id="1266"/>
      <w:bookmarkEnd w:id="1267"/>
      <w:bookmarkEnd w:id="1268"/>
      <w:bookmarkEnd w:id="1269"/>
      <w:bookmarkEnd w:id="1270"/>
      <w:bookmarkEnd w:id="1271"/>
      <w:bookmarkEnd w:id="1272"/>
      <w:bookmarkEnd w:id="1273"/>
    </w:p>
    <w:p w14:paraId="3C018D50" w14:textId="77777777" w:rsidR="00F90BFA" w:rsidRPr="00D1205D" w:rsidRDefault="00F90BFA" w:rsidP="002D7984">
      <w:pPr>
        <w:pStyle w:val="Heading4"/>
        <w:rPr>
          <w:lang w:eastAsia="zh-CN"/>
        </w:rPr>
      </w:pPr>
      <w:bookmarkStart w:id="1274" w:name="_Toc19708983"/>
      <w:bookmarkStart w:id="1275" w:name="_Toc27745061"/>
      <w:bookmarkStart w:id="1276" w:name="_Toc29803214"/>
      <w:bookmarkStart w:id="1277" w:name="_Toc35970003"/>
      <w:bookmarkStart w:id="1278" w:name="_Toc36050797"/>
      <w:bookmarkStart w:id="1279" w:name="_Toc44847515"/>
      <w:bookmarkStart w:id="1280" w:name="_Toc51845169"/>
      <w:bookmarkStart w:id="1281" w:name="_Toc51845500"/>
      <w:bookmarkStart w:id="1282" w:name="_Toc51847020"/>
      <w:bookmarkStart w:id="1283" w:name="_Toc57022651"/>
      <w:bookmarkStart w:id="1284" w:name="_Toc191137402"/>
      <w:r w:rsidRPr="00D1205D">
        <w:rPr>
          <w:lang w:eastAsia="zh-CN"/>
        </w:rPr>
        <w:t>6.5.3.1</w:t>
      </w:r>
      <w:r w:rsidRPr="00D1205D">
        <w:rPr>
          <w:lang w:eastAsia="zh-CN"/>
        </w:rPr>
        <w:tab/>
        <w:t>General</w:t>
      </w:r>
      <w:bookmarkEnd w:id="1274"/>
      <w:bookmarkEnd w:id="1275"/>
      <w:bookmarkEnd w:id="1276"/>
      <w:bookmarkEnd w:id="1277"/>
      <w:bookmarkEnd w:id="1278"/>
      <w:bookmarkEnd w:id="1279"/>
      <w:bookmarkEnd w:id="1280"/>
      <w:bookmarkEnd w:id="1281"/>
      <w:bookmarkEnd w:id="1282"/>
      <w:bookmarkEnd w:id="1283"/>
      <w:bookmarkEnd w:id="1284"/>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5" w:name="_Toc19708984"/>
      <w:bookmarkStart w:id="1286" w:name="_Toc27745062"/>
      <w:bookmarkStart w:id="1287" w:name="_Toc29803215"/>
      <w:bookmarkStart w:id="1288" w:name="_Toc35970004"/>
      <w:bookmarkStart w:id="1289" w:name="_Toc36050798"/>
      <w:bookmarkStart w:id="1290" w:name="_Toc44847516"/>
      <w:bookmarkStart w:id="1291" w:name="_Toc51845170"/>
      <w:bookmarkStart w:id="1292" w:name="_Toc51845501"/>
      <w:bookmarkStart w:id="1293" w:name="_Toc51847021"/>
      <w:bookmarkStart w:id="1294" w:name="_Toc57022652"/>
      <w:bookmarkStart w:id="1295" w:name="_Toc191137403"/>
      <w:r w:rsidRPr="00D1205D">
        <w:rPr>
          <w:lang w:eastAsia="zh-CN"/>
        </w:rPr>
        <w:t>6.5.3.2</w:t>
      </w:r>
      <w:r w:rsidRPr="00D1205D">
        <w:rPr>
          <w:lang w:eastAsia="zh-CN"/>
        </w:rPr>
        <w:tab/>
        <w:t xml:space="preserve">Stateless </w:t>
      </w:r>
      <w:r w:rsidRPr="00D1205D">
        <w:t>NF as service consumer</w:t>
      </w:r>
      <w:bookmarkEnd w:id="1285"/>
      <w:bookmarkEnd w:id="1286"/>
      <w:bookmarkEnd w:id="1287"/>
      <w:bookmarkEnd w:id="1288"/>
      <w:bookmarkEnd w:id="1289"/>
      <w:bookmarkEnd w:id="1290"/>
      <w:bookmarkEnd w:id="1291"/>
      <w:bookmarkEnd w:id="1292"/>
      <w:bookmarkEnd w:id="1293"/>
      <w:bookmarkEnd w:id="1294"/>
      <w:bookmarkEnd w:id="1295"/>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lastRenderedPageBreak/>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296" w:name="_Toc19708985"/>
      <w:bookmarkStart w:id="1297" w:name="_Toc27745063"/>
      <w:bookmarkStart w:id="1298" w:name="_Toc29803216"/>
      <w:bookmarkStart w:id="1299" w:name="_Toc35970005"/>
      <w:bookmarkStart w:id="1300" w:name="_Toc36050799"/>
      <w:bookmarkStart w:id="1301" w:name="_Toc44847517"/>
      <w:bookmarkStart w:id="1302" w:name="_Toc51845171"/>
      <w:bookmarkStart w:id="1303" w:name="_Toc51845502"/>
      <w:bookmarkStart w:id="1304"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305" w:name="_Hlk151038155"/>
    </w:p>
    <w:bookmarkEnd w:id="1305"/>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6"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7" w:name="_Toc191137404"/>
      <w:r w:rsidRPr="00D1205D">
        <w:rPr>
          <w:lang w:eastAsia="zh-CN"/>
        </w:rPr>
        <w:lastRenderedPageBreak/>
        <w:t>6.5.3.3</w:t>
      </w:r>
      <w:r w:rsidRPr="00D1205D">
        <w:rPr>
          <w:lang w:eastAsia="zh-CN"/>
        </w:rPr>
        <w:tab/>
        <w:t xml:space="preserve">Stateless NF </w:t>
      </w:r>
      <w:r w:rsidRPr="00D1205D">
        <w:t>as service producer</w:t>
      </w:r>
      <w:bookmarkEnd w:id="1296"/>
      <w:bookmarkEnd w:id="1297"/>
      <w:bookmarkEnd w:id="1298"/>
      <w:bookmarkEnd w:id="1299"/>
      <w:bookmarkEnd w:id="1300"/>
      <w:bookmarkEnd w:id="1301"/>
      <w:bookmarkEnd w:id="1302"/>
      <w:bookmarkEnd w:id="1303"/>
      <w:bookmarkEnd w:id="1304"/>
      <w:bookmarkEnd w:id="1306"/>
      <w:bookmarkEnd w:id="1307"/>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08" w:name="_Toc19708986"/>
      <w:bookmarkStart w:id="1309" w:name="_Toc27745064"/>
      <w:bookmarkStart w:id="1310" w:name="_Toc29803217"/>
      <w:bookmarkStart w:id="1311" w:name="_Toc35970006"/>
      <w:bookmarkStart w:id="1312" w:name="_Toc36050800"/>
      <w:bookmarkStart w:id="1313" w:name="_Toc44847518"/>
      <w:bookmarkStart w:id="1314" w:name="_Toc51845172"/>
      <w:bookmarkStart w:id="1315" w:name="_Toc51845503"/>
      <w:bookmarkStart w:id="1316"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7" w:name="_Toc57022654"/>
      <w:bookmarkStart w:id="1318" w:name="_Toc191137405"/>
      <w:r w:rsidRPr="00D1205D">
        <w:rPr>
          <w:lang w:eastAsia="zh-CN"/>
        </w:rPr>
        <w:lastRenderedPageBreak/>
        <w:t>6</w:t>
      </w:r>
      <w:r w:rsidRPr="00D1205D">
        <w:t>.</w:t>
      </w:r>
      <w:r w:rsidRPr="00D1205D">
        <w:rPr>
          <w:lang w:eastAsia="zh-CN"/>
        </w:rPr>
        <w:t>6</w:t>
      </w:r>
      <w:r w:rsidRPr="00D1205D">
        <w:rPr>
          <w:lang w:eastAsia="zh-CN"/>
        </w:rPr>
        <w:tab/>
        <w:t>Extensibility Mechanisms</w:t>
      </w:r>
      <w:bookmarkEnd w:id="1308"/>
      <w:bookmarkEnd w:id="1309"/>
      <w:bookmarkEnd w:id="1310"/>
      <w:bookmarkEnd w:id="1311"/>
      <w:bookmarkEnd w:id="1312"/>
      <w:bookmarkEnd w:id="1313"/>
      <w:bookmarkEnd w:id="1314"/>
      <w:bookmarkEnd w:id="1315"/>
      <w:bookmarkEnd w:id="1316"/>
      <w:bookmarkEnd w:id="1317"/>
      <w:bookmarkEnd w:id="1318"/>
    </w:p>
    <w:p w14:paraId="4371E52A" w14:textId="77777777" w:rsidR="00F90BFA" w:rsidRPr="00D1205D" w:rsidRDefault="00F90BFA" w:rsidP="002D7984">
      <w:pPr>
        <w:pStyle w:val="Heading3"/>
        <w:rPr>
          <w:lang w:eastAsia="zh-CN"/>
        </w:rPr>
      </w:pPr>
      <w:bookmarkStart w:id="1319" w:name="_Toc19708987"/>
      <w:bookmarkStart w:id="1320" w:name="_Toc27745065"/>
      <w:bookmarkStart w:id="1321" w:name="_Toc29803218"/>
      <w:bookmarkStart w:id="1322" w:name="_Toc35970007"/>
      <w:bookmarkStart w:id="1323" w:name="_Toc36050801"/>
      <w:bookmarkStart w:id="1324" w:name="_Toc44847519"/>
      <w:bookmarkStart w:id="1325" w:name="_Toc51845173"/>
      <w:bookmarkStart w:id="1326" w:name="_Toc51845504"/>
      <w:bookmarkStart w:id="1327" w:name="_Toc51847024"/>
      <w:bookmarkStart w:id="1328" w:name="_Toc57022655"/>
      <w:bookmarkStart w:id="1329" w:name="_Toc191137406"/>
      <w:r w:rsidRPr="00D1205D">
        <w:rPr>
          <w:lang w:eastAsia="zh-CN"/>
        </w:rPr>
        <w:t>6.6.1</w:t>
      </w:r>
      <w:r w:rsidRPr="00D1205D">
        <w:rPr>
          <w:lang w:eastAsia="zh-CN"/>
        </w:rPr>
        <w:tab/>
        <w:t>General</w:t>
      </w:r>
      <w:bookmarkEnd w:id="1319"/>
      <w:bookmarkEnd w:id="1320"/>
      <w:bookmarkEnd w:id="1321"/>
      <w:bookmarkEnd w:id="1322"/>
      <w:bookmarkEnd w:id="1323"/>
      <w:bookmarkEnd w:id="1324"/>
      <w:bookmarkEnd w:id="1325"/>
      <w:bookmarkEnd w:id="1326"/>
      <w:bookmarkEnd w:id="1327"/>
      <w:bookmarkEnd w:id="1328"/>
      <w:bookmarkEnd w:id="1329"/>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30" w:name="_Toc19708988"/>
      <w:bookmarkStart w:id="1331" w:name="_Toc27745066"/>
      <w:bookmarkStart w:id="1332" w:name="_Toc29803219"/>
      <w:bookmarkStart w:id="1333" w:name="_Toc35970008"/>
      <w:bookmarkStart w:id="1334" w:name="_Toc36050802"/>
      <w:bookmarkStart w:id="1335" w:name="_Toc44847520"/>
      <w:bookmarkStart w:id="1336" w:name="_Toc51845174"/>
      <w:bookmarkStart w:id="1337" w:name="_Toc51845505"/>
      <w:bookmarkStart w:id="1338" w:name="_Toc51847025"/>
      <w:bookmarkStart w:id="1339" w:name="_Toc57022656"/>
      <w:bookmarkStart w:id="1340" w:name="_Toc191137407"/>
      <w:r w:rsidRPr="00D1205D">
        <w:rPr>
          <w:lang w:eastAsia="zh-CN"/>
        </w:rPr>
        <w:t>6.6.2</w:t>
      </w:r>
      <w:r w:rsidRPr="00D1205D">
        <w:rPr>
          <w:lang w:eastAsia="zh-CN"/>
        </w:rPr>
        <w:tab/>
        <w:t>Feature negotiation</w:t>
      </w:r>
      <w:bookmarkEnd w:id="1330"/>
      <w:bookmarkEnd w:id="1331"/>
      <w:bookmarkEnd w:id="1332"/>
      <w:bookmarkEnd w:id="1333"/>
      <w:bookmarkEnd w:id="1334"/>
      <w:bookmarkEnd w:id="1335"/>
      <w:bookmarkEnd w:id="1336"/>
      <w:bookmarkEnd w:id="1337"/>
      <w:bookmarkEnd w:id="1338"/>
      <w:bookmarkEnd w:id="1339"/>
      <w:bookmarkEnd w:id="1340"/>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41" w:name="_Toc19708989"/>
      <w:bookmarkStart w:id="1342" w:name="_Toc27745067"/>
      <w:bookmarkStart w:id="1343" w:name="_Toc29803220"/>
      <w:bookmarkStart w:id="1344" w:name="_Toc35970009"/>
      <w:bookmarkStart w:id="1345" w:name="_Toc36050803"/>
      <w:bookmarkStart w:id="1346" w:name="_Toc44847521"/>
      <w:bookmarkStart w:id="1347" w:name="_Toc51845175"/>
      <w:bookmarkStart w:id="1348" w:name="_Toc51845506"/>
      <w:bookmarkStart w:id="1349" w:name="_Toc51847026"/>
      <w:bookmarkStart w:id="1350" w:name="_Toc57022657"/>
      <w:bookmarkStart w:id="1351" w:name="_Toc191137408"/>
      <w:r w:rsidRPr="00D1205D">
        <w:t>6.6.3</w:t>
      </w:r>
      <w:r w:rsidRPr="00D1205D">
        <w:tab/>
        <w:t>Vendor-specific extensions</w:t>
      </w:r>
      <w:bookmarkEnd w:id="1341"/>
      <w:bookmarkEnd w:id="1342"/>
      <w:bookmarkEnd w:id="1343"/>
      <w:bookmarkEnd w:id="1344"/>
      <w:bookmarkEnd w:id="1345"/>
      <w:bookmarkEnd w:id="1346"/>
      <w:bookmarkEnd w:id="1347"/>
      <w:bookmarkEnd w:id="1348"/>
      <w:bookmarkEnd w:id="1349"/>
      <w:bookmarkEnd w:id="1350"/>
      <w:bookmarkEnd w:id="1351"/>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lastRenderedPageBreak/>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52"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53" w:name="_Toc19708990"/>
      <w:bookmarkStart w:id="1354" w:name="_Toc27745068"/>
      <w:bookmarkStart w:id="1355" w:name="_Toc29803221"/>
      <w:bookmarkStart w:id="1356" w:name="_Toc35970010"/>
      <w:bookmarkStart w:id="1357" w:name="_Toc36050804"/>
      <w:bookmarkStart w:id="1358" w:name="_Toc44847522"/>
      <w:bookmarkStart w:id="1359" w:name="_Toc51845176"/>
      <w:bookmarkStart w:id="1360" w:name="_Toc51845507"/>
      <w:bookmarkStart w:id="1361" w:name="_Toc51847027"/>
      <w:bookmarkStart w:id="1362" w:name="_Toc57022658"/>
      <w:bookmarkStart w:id="1363" w:name="_Toc191137409"/>
      <w:bookmarkEnd w:id="1352"/>
      <w:r w:rsidRPr="00D1205D">
        <w:t>6.6.4</w:t>
      </w:r>
      <w:r w:rsidRPr="00D1205D">
        <w:tab/>
        <w:t>Extensibility for Query parameters</w:t>
      </w:r>
      <w:bookmarkEnd w:id="1353"/>
      <w:bookmarkEnd w:id="1354"/>
      <w:bookmarkEnd w:id="1355"/>
      <w:bookmarkEnd w:id="1356"/>
      <w:bookmarkEnd w:id="1357"/>
      <w:bookmarkEnd w:id="1358"/>
      <w:bookmarkEnd w:id="1359"/>
      <w:bookmarkEnd w:id="1360"/>
      <w:bookmarkEnd w:id="1361"/>
      <w:bookmarkEnd w:id="1362"/>
      <w:bookmarkEnd w:id="1363"/>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4" w:name="_Toc19708991"/>
      <w:bookmarkStart w:id="1365" w:name="_Toc27745069"/>
      <w:bookmarkStart w:id="1366" w:name="_Toc29803222"/>
      <w:bookmarkStart w:id="1367" w:name="_Toc35970011"/>
      <w:bookmarkStart w:id="1368" w:name="_Toc36050805"/>
      <w:bookmarkStart w:id="1369" w:name="_Toc44847523"/>
      <w:bookmarkStart w:id="1370" w:name="_Toc51845177"/>
      <w:bookmarkStart w:id="1371" w:name="_Toc51845508"/>
      <w:bookmarkStart w:id="1372" w:name="_Toc51847028"/>
      <w:bookmarkStart w:id="1373" w:name="_Toc57022659"/>
      <w:bookmarkStart w:id="1374" w:name="_Toc191137410"/>
      <w:r w:rsidRPr="00D1205D">
        <w:rPr>
          <w:lang w:eastAsia="zh-CN"/>
        </w:rPr>
        <w:lastRenderedPageBreak/>
        <w:t>6</w:t>
      </w:r>
      <w:r w:rsidRPr="00D1205D">
        <w:t>.</w:t>
      </w:r>
      <w:r w:rsidRPr="00D1205D">
        <w:rPr>
          <w:lang w:eastAsia="zh-CN"/>
        </w:rPr>
        <w:t>7</w:t>
      </w:r>
      <w:r w:rsidRPr="00D1205D">
        <w:rPr>
          <w:lang w:eastAsia="zh-CN"/>
        </w:rPr>
        <w:tab/>
        <w:t>Security Mechanisms</w:t>
      </w:r>
      <w:bookmarkEnd w:id="1364"/>
      <w:bookmarkEnd w:id="1365"/>
      <w:bookmarkEnd w:id="1366"/>
      <w:bookmarkEnd w:id="1367"/>
      <w:bookmarkEnd w:id="1368"/>
      <w:bookmarkEnd w:id="1369"/>
      <w:bookmarkEnd w:id="1370"/>
      <w:bookmarkEnd w:id="1371"/>
      <w:bookmarkEnd w:id="1372"/>
      <w:bookmarkEnd w:id="1373"/>
      <w:bookmarkEnd w:id="1374"/>
    </w:p>
    <w:p w14:paraId="30E9ACB3" w14:textId="77777777" w:rsidR="00F90BFA" w:rsidRPr="00D1205D" w:rsidRDefault="00F90BFA" w:rsidP="002D7984">
      <w:pPr>
        <w:pStyle w:val="Heading3"/>
        <w:rPr>
          <w:lang w:eastAsia="zh-CN"/>
        </w:rPr>
      </w:pPr>
      <w:bookmarkStart w:id="1375" w:name="_Toc19708992"/>
      <w:bookmarkStart w:id="1376" w:name="_Toc27745070"/>
      <w:bookmarkStart w:id="1377" w:name="_Toc29803223"/>
      <w:bookmarkStart w:id="1378" w:name="_Toc35970012"/>
      <w:bookmarkStart w:id="1379" w:name="_Toc36050806"/>
      <w:bookmarkStart w:id="1380" w:name="_Toc44847524"/>
      <w:bookmarkStart w:id="1381" w:name="_Toc51845178"/>
      <w:bookmarkStart w:id="1382" w:name="_Toc51845509"/>
      <w:bookmarkStart w:id="1383" w:name="_Toc51847029"/>
      <w:bookmarkStart w:id="1384" w:name="_Toc57022660"/>
      <w:bookmarkStart w:id="1385" w:name="_Toc191137411"/>
      <w:r w:rsidRPr="00D1205D">
        <w:rPr>
          <w:lang w:eastAsia="zh-CN"/>
        </w:rPr>
        <w:t>6.7.1</w:t>
      </w:r>
      <w:r w:rsidRPr="00D1205D">
        <w:rPr>
          <w:lang w:eastAsia="zh-CN"/>
        </w:rPr>
        <w:tab/>
        <w:t>General</w:t>
      </w:r>
      <w:bookmarkEnd w:id="1375"/>
      <w:bookmarkEnd w:id="1376"/>
      <w:bookmarkEnd w:id="1377"/>
      <w:bookmarkEnd w:id="1378"/>
      <w:bookmarkEnd w:id="1379"/>
      <w:bookmarkEnd w:id="1380"/>
      <w:bookmarkEnd w:id="1381"/>
      <w:bookmarkEnd w:id="1382"/>
      <w:bookmarkEnd w:id="1383"/>
      <w:bookmarkEnd w:id="1384"/>
      <w:bookmarkEnd w:id="1385"/>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86" w:name="_Toc19708993"/>
      <w:bookmarkStart w:id="1387" w:name="_Toc27745071"/>
      <w:bookmarkStart w:id="1388" w:name="_Toc29803224"/>
      <w:bookmarkStart w:id="1389" w:name="_Toc35970013"/>
      <w:bookmarkStart w:id="1390" w:name="_Toc36050807"/>
      <w:bookmarkStart w:id="1391" w:name="_Toc44847525"/>
      <w:bookmarkStart w:id="1392" w:name="_Toc51845179"/>
      <w:bookmarkStart w:id="1393" w:name="_Toc51845510"/>
      <w:bookmarkStart w:id="1394" w:name="_Toc51847030"/>
      <w:bookmarkStart w:id="1395" w:name="_Toc57022661"/>
      <w:bookmarkStart w:id="1396" w:name="_Toc191137412"/>
      <w:r w:rsidRPr="00D1205D">
        <w:rPr>
          <w:lang w:eastAsia="zh-CN"/>
        </w:rPr>
        <w:t>6.7.2</w:t>
      </w:r>
      <w:r w:rsidRPr="00D1205D">
        <w:rPr>
          <w:lang w:eastAsia="zh-CN"/>
        </w:rPr>
        <w:tab/>
        <w:t>Transport layer security protection of messages</w:t>
      </w:r>
      <w:bookmarkEnd w:id="1386"/>
      <w:bookmarkEnd w:id="1387"/>
      <w:bookmarkEnd w:id="1388"/>
      <w:bookmarkEnd w:id="1389"/>
      <w:bookmarkEnd w:id="1390"/>
      <w:bookmarkEnd w:id="1391"/>
      <w:bookmarkEnd w:id="1392"/>
      <w:bookmarkEnd w:id="1393"/>
      <w:bookmarkEnd w:id="1394"/>
      <w:bookmarkEnd w:id="1395"/>
      <w:bookmarkEnd w:id="1396"/>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7" w:name="_Toc19708994"/>
      <w:bookmarkStart w:id="1398" w:name="_Toc27745072"/>
      <w:bookmarkStart w:id="1399" w:name="_Toc29803225"/>
      <w:bookmarkStart w:id="1400" w:name="_Toc35970014"/>
      <w:bookmarkStart w:id="1401" w:name="_Toc36050808"/>
      <w:bookmarkStart w:id="1402" w:name="_Toc44847526"/>
      <w:bookmarkStart w:id="1403" w:name="_Toc51845180"/>
      <w:bookmarkStart w:id="1404" w:name="_Toc51845511"/>
      <w:bookmarkStart w:id="1405" w:name="_Toc51847031"/>
      <w:bookmarkStart w:id="1406" w:name="_Toc57022662"/>
      <w:bookmarkStart w:id="1407" w:name="_Toc191137413"/>
      <w:r w:rsidRPr="00D1205D">
        <w:rPr>
          <w:lang w:eastAsia="zh-CN"/>
        </w:rPr>
        <w:t>6.7.3</w:t>
      </w:r>
      <w:r w:rsidRPr="00D1205D">
        <w:rPr>
          <w:lang w:eastAsia="zh-CN"/>
        </w:rPr>
        <w:tab/>
        <w:t>Authorization of NF service access</w:t>
      </w:r>
      <w:bookmarkEnd w:id="1397"/>
      <w:bookmarkEnd w:id="1398"/>
      <w:bookmarkEnd w:id="1399"/>
      <w:bookmarkEnd w:id="1400"/>
      <w:bookmarkEnd w:id="1401"/>
      <w:bookmarkEnd w:id="1402"/>
      <w:bookmarkEnd w:id="1403"/>
      <w:bookmarkEnd w:id="1404"/>
      <w:bookmarkEnd w:id="1405"/>
      <w:bookmarkEnd w:id="1406"/>
      <w:bookmarkEnd w:id="1407"/>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08" w:name="_Toc19708995"/>
      <w:bookmarkStart w:id="1409" w:name="_Toc27745073"/>
      <w:bookmarkStart w:id="1410" w:name="_Toc29803226"/>
      <w:bookmarkStart w:id="1411" w:name="_Toc35970015"/>
      <w:bookmarkStart w:id="1412" w:name="_Toc36050809"/>
      <w:r w:rsidRPr="00D1205D">
        <w:rPr>
          <w:lang w:eastAsia="zh-CN"/>
        </w:rPr>
        <w:lastRenderedPageBreak/>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13" w:name="_Toc44847527"/>
      <w:bookmarkStart w:id="1414" w:name="_Toc51845181"/>
      <w:bookmarkStart w:id="1415" w:name="_Toc51845512"/>
      <w:bookmarkStart w:id="1416" w:name="_Toc51847032"/>
      <w:bookmarkStart w:id="1417" w:name="_Toc57022663"/>
      <w:bookmarkStart w:id="1418" w:name="_Toc191137414"/>
      <w:r w:rsidRPr="00D1205D">
        <w:rPr>
          <w:lang w:eastAsia="zh-CN"/>
        </w:rPr>
        <w:t>6.7.4</w:t>
      </w:r>
      <w:r w:rsidRPr="00D1205D">
        <w:rPr>
          <w:lang w:eastAsia="zh-CN"/>
        </w:rPr>
        <w:tab/>
        <w:t>Application layer security across PLMN</w:t>
      </w:r>
      <w:bookmarkEnd w:id="1408"/>
      <w:bookmarkEnd w:id="1409"/>
      <w:bookmarkEnd w:id="1410"/>
      <w:bookmarkEnd w:id="1411"/>
      <w:bookmarkEnd w:id="1412"/>
      <w:bookmarkEnd w:id="1413"/>
      <w:bookmarkEnd w:id="1414"/>
      <w:bookmarkEnd w:id="1415"/>
      <w:bookmarkEnd w:id="1416"/>
      <w:bookmarkEnd w:id="1417"/>
      <w:bookmarkEnd w:id="1418"/>
    </w:p>
    <w:p w14:paraId="2F334E56" w14:textId="77777777" w:rsidR="00F90BFA" w:rsidRPr="00D1205D" w:rsidRDefault="00F90BFA" w:rsidP="002D7984">
      <w:pPr>
        <w:pStyle w:val="Heading4"/>
      </w:pPr>
      <w:bookmarkStart w:id="1419" w:name="_Toc19708996"/>
      <w:bookmarkStart w:id="1420" w:name="_Toc27745074"/>
      <w:bookmarkStart w:id="1421" w:name="_Toc29803227"/>
      <w:bookmarkStart w:id="1422" w:name="_Toc35970016"/>
      <w:bookmarkStart w:id="1423" w:name="_Toc36050810"/>
      <w:bookmarkStart w:id="1424" w:name="_Toc44847528"/>
      <w:bookmarkStart w:id="1425" w:name="_Toc51845182"/>
      <w:bookmarkStart w:id="1426" w:name="_Toc51845513"/>
      <w:bookmarkStart w:id="1427" w:name="_Toc51847033"/>
      <w:bookmarkStart w:id="1428" w:name="_Toc57022664"/>
      <w:bookmarkStart w:id="1429" w:name="_Toc191137415"/>
      <w:r w:rsidRPr="00D1205D">
        <w:t>6.7.4.1</w:t>
      </w:r>
      <w:r w:rsidRPr="00D1205D">
        <w:tab/>
        <w:t>General</w:t>
      </w:r>
      <w:bookmarkEnd w:id="1419"/>
      <w:bookmarkEnd w:id="1420"/>
      <w:bookmarkEnd w:id="1421"/>
      <w:bookmarkEnd w:id="1422"/>
      <w:bookmarkEnd w:id="1423"/>
      <w:bookmarkEnd w:id="1424"/>
      <w:bookmarkEnd w:id="1425"/>
      <w:bookmarkEnd w:id="1426"/>
      <w:bookmarkEnd w:id="1427"/>
      <w:bookmarkEnd w:id="1428"/>
      <w:bookmarkEnd w:id="1429"/>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30" w:name="_Toc19708997"/>
      <w:bookmarkStart w:id="1431" w:name="_Toc27745075"/>
      <w:bookmarkStart w:id="1432" w:name="_Toc29803228"/>
      <w:bookmarkStart w:id="1433" w:name="_Toc35970017"/>
      <w:bookmarkStart w:id="1434" w:name="_Toc36050811"/>
      <w:bookmarkStart w:id="1435" w:name="_Toc44847529"/>
      <w:bookmarkStart w:id="1436" w:name="_Toc51845183"/>
      <w:bookmarkStart w:id="1437" w:name="_Toc51845514"/>
      <w:bookmarkStart w:id="1438" w:name="_Toc51847034"/>
      <w:bookmarkStart w:id="1439" w:name="_Toc57022665"/>
      <w:bookmarkStart w:id="1440" w:name="_Toc191137416"/>
      <w:r w:rsidRPr="00D1205D">
        <w:t>6.7.4.2</w:t>
      </w:r>
      <w:r w:rsidRPr="00D1205D">
        <w:tab/>
        <w:t>N32 Procedures</w:t>
      </w:r>
      <w:bookmarkEnd w:id="1430"/>
      <w:bookmarkEnd w:id="1431"/>
      <w:bookmarkEnd w:id="1432"/>
      <w:bookmarkEnd w:id="1433"/>
      <w:bookmarkEnd w:id="1434"/>
      <w:bookmarkEnd w:id="1435"/>
      <w:bookmarkEnd w:id="1436"/>
      <w:bookmarkEnd w:id="1437"/>
      <w:bookmarkEnd w:id="1438"/>
      <w:bookmarkEnd w:id="1439"/>
      <w:bookmarkEnd w:id="1440"/>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lastRenderedPageBreak/>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41" w:name="_Toc44847530"/>
      <w:bookmarkStart w:id="1442" w:name="_Toc51845184"/>
      <w:bookmarkStart w:id="1443" w:name="_Toc51845515"/>
      <w:bookmarkStart w:id="1444" w:name="_Toc51847035"/>
      <w:bookmarkStart w:id="1445" w:name="_Toc57022666"/>
      <w:bookmarkStart w:id="1446" w:name="_Toc191137417"/>
      <w:r w:rsidRPr="00D1205D">
        <w:rPr>
          <w:lang w:eastAsia="zh-CN"/>
        </w:rPr>
        <w:t>6.7.5</w:t>
      </w:r>
      <w:r w:rsidRPr="00D1205D">
        <w:rPr>
          <w:lang w:eastAsia="zh-CN"/>
        </w:rPr>
        <w:tab/>
        <w:t>Client credentials assertion and authentication</w:t>
      </w:r>
      <w:bookmarkEnd w:id="1441"/>
      <w:bookmarkEnd w:id="1442"/>
      <w:bookmarkEnd w:id="1443"/>
      <w:bookmarkEnd w:id="1444"/>
      <w:bookmarkEnd w:id="1445"/>
      <w:bookmarkEnd w:id="1446"/>
    </w:p>
    <w:p w14:paraId="022005BE" w14:textId="77777777" w:rsidR="008D1BC2" w:rsidRDefault="008D1BC2" w:rsidP="008D1BC2">
      <w:pPr>
        <w:pStyle w:val="Heading4"/>
        <w:rPr>
          <w:lang w:eastAsia="zh-CN"/>
        </w:rPr>
      </w:pPr>
      <w:bookmarkStart w:id="1447" w:name="_Toc19708998"/>
      <w:bookmarkStart w:id="1448" w:name="_Toc27745076"/>
      <w:bookmarkStart w:id="1449" w:name="_Toc29803229"/>
      <w:bookmarkStart w:id="1450" w:name="_Toc35970018"/>
      <w:bookmarkStart w:id="1451" w:name="_Toc36050812"/>
      <w:bookmarkStart w:id="1452" w:name="_Toc44847531"/>
      <w:bookmarkStart w:id="1453" w:name="_Toc51845185"/>
      <w:bookmarkStart w:id="1454" w:name="_Toc51845516"/>
      <w:bookmarkStart w:id="1455" w:name="_Toc51847036"/>
      <w:bookmarkStart w:id="1456" w:name="_Toc57022667"/>
      <w:bookmarkStart w:id="1457" w:name="_Toc191137418"/>
      <w:r>
        <w:rPr>
          <w:lang w:eastAsia="zh-CN"/>
        </w:rPr>
        <w:t>6.7.5.1</w:t>
      </w:r>
      <w:r>
        <w:rPr>
          <w:lang w:eastAsia="zh-CN"/>
        </w:rPr>
        <w:tab/>
        <w:t>General</w:t>
      </w:r>
      <w:bookmarkEnd w:id="1457"/>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458" w:name="_Toc191137419"/>
      <w:r>
        <w:rPr>
          <w:lang w:eastAsia="zh-CN"/>
        </w:rPr>
        <w:t>6.7.5.2</w:t>
      </w:r>
      <w:r>
        <w:rPr>
          <w:lang w:eastAsia="zh-CN"/>
        </w:rPr>
        <w:tab/>
        <w:t>Authorization of NF Service Consumers for data access via DCCF</w:t>
      </w:r>
      <w:bookmarkEnd w:id="1458"/>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7777777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Pr="000B63FD"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 xml:space="preserve">3GPP TS 33.501 [17], where the NF Service </w:t>
      </w:r>
      <w:r>
        <w:rPr>
          <w:lang w:eastAsia="zh-CN"/>
        </w:rPr>
        <w:lastRenderedPageBreak/>
        <w:t>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F177BBB" w14:textId="54402F82" w:rsidR="004C6315" w:rsidRDefault="004C6315" w:rsidP="004C6315">
      <w:pPr>
        <w:pStyle w:val="Heading4"/>
        <w:rPr>
          <w:lang w:eastAsia="zh-CN"/>
        </w:rPr>
      </w:pPr>
      <w:bookmarkStart w:id="1459" w:name="_Toc191137420"/>
      <w:r>
        <w:rPr>
          <w:lang w:eastAsia="zh-CN"/>
        </w:rPr>
        <w:t>6.7.5.3</w:t>
      </w:r>
      <w:r>
        <w:rPr>
          <w:lang w:eastAsia="zh-CN"/>
        </w:rPr>
        <w:tab/>
        <w:t xml:space="preserve">Authorization of </w:t>
      </w:r>
      <w:r>
        <w:t>requesting ML models on behalf of another ML model consumer</w:t>
      </w:r>
      <w:bookmarkEnd w:id="1459"/>
      <w:r>
        <w:rPr>
          <w:rFonts w:eastAsia="DengXian"/>
        </w:rPr>
        <w:t xml:space="preserve"> </w:t>
      </w:r>
    </w:p>
    <w:p w14:paraId="42F2B7C2" w14:textId="77777777" w:rsidR="004C6315" w:rsidRDefault="004C6315" w:rsidP="004C6315">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 xml:space="preserve">X.10 of 3GPP TS 33.501 [17]. </w:t>
      </w:r>
    </w:p>
    <w:p w14:paraId="74806D02" w14:textId="77777777" w:rsidR="004C6315" w:rsidRDefault="004C6315" w:rsidP="004C6315">
      <w:pPr>
        <w:rPr>
          <w:lang w:eastAsia="zh-CN"/>
        </w:rPr>
      </w:pPr>
      <w:r>
        <w:rPr>
          <w:lang w:eastAsia="zh-CN"/>
        </w:rPr>
        <w:t>From the perspective of the NF Service Producer, the ML model consumer (e.g. NWDAF containing AnLF) defined in clause X.10 of 3GPP TS 33.501 [17] correspond to the Source NF Instance, and the NWDAF containing MTLF, or in short MTLF, corresponds to the NF Service Consumer, defined in 3GPP TS 29.510 [8] and in this specification.</w:t>
      </w:r>
    </w:p>
    <w:p w14:paraId="7DE2D644" w14:textId="77777777" w:rsidR="004C6315" w:rsidRDefault="004C6315" w:rsidP="004C6315">
      <w:pPr>
        <w:rPr>
          <w:lang w:eastAsia="zh-CN"/>
        </w:rPr>
      </w:pPr>
      <w:r>
        <w:rPr>
          <w:lang w:eastAsia="zh-CN"/>
        </w:rPr>
        <w:t>The following requirements apply when the source NF Instance and/or the MTLF need to signal their own respective CCAs towards the NF Service Producer:</w:t>
      </w:r>
    </w:p>
    <w:p w14:paraId="0242E851" w14:textId="77777777" w:rsidR="004C6315" w:rsidRDefault="004C6315" w:rsidP="004C6315">
      <w:pPr>
        <w:pStyle w:val="B1"/>
        <w:rPr>
          <w:lang w:eastAsia="zh-CN"/>
        </w:rPr>
      </w:pPr>
      <w:r>
        <w:rPr>
          <w:lang w:eastAsia="zh-CN"/>
        </w:rPr>
        <w:t>-</w:t>
      </w:r>
      <w:r>
        <w:rPr>
          <w:lang w:eastAsia="zh-CN"/>
        </w:rPr>
        <w:tab/>
        <w:t>In the service request from the source NF instance to the MTLF:</w:t>
      </w:r>
    </w:p>
    <w:p w14:paraId="5BD71768" w14:textId="77777777" w:rsidR="004C6315" w:rsidRDefault="004C6315" w:rsidP="004C6315">
      <w:pPr>
        <w:pStyle w:val="B2"/>
        <w:rPr>
          <w:lang w:eastAsia="zh-CN"/>
        </w:rPr>
      </w:pPr>
      <w:r>
        <w:rPr>
          <w:lang w:eastAsia="zh-CN"/>
        </w:rPr>
        <w:t>-</w:t>
      </w:r>
      <w:r>
        <w:rPr>
          <w:lang w:eastAsia="zh-CN"/>
        </w:rPr>
        <w:tab/>
        <w:t>the 3gpp-Sbi-Client-Credentials conveys the client credentials assertion of the source NF Instance.</w:t>
      </w:r>
    </w:p>
    <w:p w14:paraId="65A9E286" w14:textId="77777777" w:rsidR="004C6315" w:rsidRDefault="004C6315" w:rsidP="004C6315">
      <w:pPr>
        <w:pStyle w:val="B1"/>
        <w:rPr>
          <w:lang w:eastAsia="zh-CN"/>
        </w:rPr>
      </w:pPr>
      <w:r>
        <w:rPr>
          <w:lang w:eastAsia="zh-CN"/>
        </w:rPr>
        <w:t>-</w:t>
      </w:r>
      <w:r>
        <w:rPr>
          <w:lang w:eastAsia="zh-CN"/>
        </w:rPr>
        <w:tab/>
        <w:t>In the service request from the MTLF to the NF Service Producer:</w:t>
      </w:r>
    </w:p>
    <w:p w14:paraId="4164152F" w14:textId="77777777" w:rsidR="004C6315" w:rsidRDefault="004C6315" w:rsidP="004C6315">
      <w:pPr>
        <w:pStyle w:val="B2"/>
        <w:rPr>
          <w:lang w:eastAsia="zh-CN"/>
        </w:rPr>
      </w:pPr>
      <w:r>
        <w:rPr>
          <w:lang w:eastAsia="zh-CN"/>
        </w:rPr>
        <w:t>-</w:t>
      </w:r>
      <w:r>
        <w:rPr>
          <w:lang w:eastAsia="zh-CN"/>
        </w:rPr>
        <w:tab/>
        <w:t>the 3gpp-Sbi-Client-Credentials shall convey the client credentials assertion of the MTLF; and</w:t>
      </w:r>
    </w:p>
    <w:p w14:paraId="378D7222" w14:textId="77777777" w:rsidR="004C6315" w:rsidRDefault="004C6315" w:rsidP="004C6315">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486055D2" w14:textId="77777777" w:rsidR="004C6315" w:rsidRDefault="004C6315" w:rsidP="004C6315">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460" w:name="_Toc191137421"/>
      <w:r w:rsidRPr="00D1205D">
        <w:rPr>
          <w:lang w:eastAsia="zh-CN"/>
        </w:rPr>
        <w:t>6</w:t>
      </w:r>
      <w:r w:rsidRPr="00D1205D">
        <w:t>.</w:t>
      </w:r>
      <w:r w:rsidRPr="00D1205D">
        <w:rPr>
          <w:lang w:eastAsia="zh-CN"/>
        </w:rPr>
        <w:t>8</w:t>
      </w:r>
      <w:r w:rsidRPr="00D1205D">
        <w:rPr>
          <w:lang w:eastAsia="zh-CN"/>
        </w:rPr>
        <w:tab/>
        <w:t>SBI Message Priority Mechanism</w:t>
      </w:r>
      <w:bookmarkEnd w:id="1447"/>
      <w:bookmarkEnd w:id="1448"/>
      <w:bookmarkEnd w:id="1449"/>
      <w:bookmarkEnd w:id="1450"/>
      <w:bookmarkEnd w:id="1451"/>
      <w:bookmarkEnd w:id="1452"/>
      <w:bookmarkEnd w:id="1453"/>
      <w:bookmarkEnd w:id="1454"/>
      <w:bookmarkEnd w:id="1455"/>
      <w:bookmarkEnd w:id="1456"/>
      <w:bookmarkEnd w:id="1460"/>
    </w:p>
    <w:p w14:paraId="698F9C25" w14:textId="77777777" w:rsidR="00F90BFA" w:rsidRPr="00D1205D" w:rsidRDefault="00F90BFA" w:rsidP="002D7984">
      <w:pPr>
        <w:pStyle w:val="Heading3"/>
        <w:rPr>
          <w:lang w:eastAsia="zh-CN"/>
        </w:rPr>
      </w:pPr>
      <w:bookmarkStart w:id="1461" w:name="_Toc19708999"/>
      <w:bookmarkStart w:id="1462" w:name="_Toc27745077"/>
      <w:bookmarkStart w:id="1463" w:name="_Toc29803230"/>
      <w:bookmarkStart w:id="1464" w:name="_Toc35970019"/>
      <w:bookmarkStart w:id="1465" w:name="_Toc36050813"/>
      <w:bookmarkStart w:id="1466" w:name="_Toc44847532"/>
      <w:bookmarkStart w:id="1467" w:name="_Toc51845186"/>
      <w:bookmarkStart w:id="1468" w:name="_Toc51845517"/>
      <w:bookmarkStart w:id="1469" w:name="_Toc51847037"/>
      <w:bookmarkStart w:id="1470" w:name="_Toc57022668"/>
      <w:bookmarkStart w:id="1471" w:name="_Toc191137422"/>
      <w:r w:rsidRPr="00D1205D">
        <w:rPr>
          <w:lang w:eastAsia="zh-CN"/>
        </w:rPr>
        <w:t>6.8.1</w:t>
      </w:r>
      <w:r w:rsidRPr="00D1205D">
        <w:rPr>
          <w:lang w:eastAsia="zh-CN"/>
        </w:rPr>
        <w:tab/>
        <w:t>General</w:t>
      </w:r>
      <w:bookmarkEnd w:id="1461"/>
      <w:bookmarkEnd w:id="1462"/>
      <w:bookmarkEnd w:id="1463"/>
      <w:bookmarkEnd w:id="1464"/>
      <w:bookmarkEnd w:id="1465"/>
      <w:bookmarkEnd w:id="1466"/>
      <w:bookmarkEnd w:id="1467"/>
      <w:bookmarkEnd w:id="1468"/>
      <w:bookmarkEnd w:id="1469"/>
      <w:bookmarkEnd w:id="1470"/>
      <w:bookmarkEnd w:id="1471"/>
    </w:p>
    <w:p w14:paraId="1FAF2DF9" w14:textId="77777777" w:rsidR="00BD74C3" w:rsidRPr="00D1205D" w:rsidRDefault="00BD74C3" w:rsidP="00BD74C3">
      <w:pPr>
        <w:rPr>
          <w:lang w:eastAsia="zh-CN"/>
        </w:rPr>
      </w:pPr>
      <w:bookmarkStart w:id="1472" w:name="_Toc19709000"/>
      <w:bookmarkStart w:id="1473" w:name="_Toc27745078"/>
      <w:bookmarkStart w:id="1474" w:name="_Toc29803231"/>
      <w:bookmarkStart w:id="1475" w:name="_Toc35970020"/>
      <w:bookmarkStart w:id="1476" w:name="_Toc36050814"/>
      <w:bookmarkStart w:id="1477" w:name="_Toc44847533"/>
      <w:bookmarkStart w:id="1478" w:name="_Toc51845187"/>
      <w:bookmarkStart w:id="1479" w:name="_Toc51845518"/>
      <w:bookmarkStart w:id="1480" w:name="_Toc51847038"/>
      <w:bookmarkStart w:id="1481"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482" w:name="_Toc191137423"/>
      <w:r w:rsidRPr="00D1205D">
        <w:rPr>
          <w:lang w:eastAsia="zh-CN"/>
        </w:rPr>
        <w:t>6.8.2</w:t>
      </w:r>
      <w:r w:rsidRPr="00D1205D">
        <w:rPr>
          <w:lang w:eastAsia="zh-CN"/>
        </w:rPr>
        <w:tab/>
        <w:t>Message level priority</w:t>
      </w:r>
      <w:bookmarkEnd w:id="1472"/>
      <w:bookmarkEnd w:id="1473"/>
      <w:bookmarkEnd w:id="1474"/>
      <w:bookmarkEnd w:id="1475"/>
      <w:bookmarkEnd w:id="1476"/>
      <w:bookmarkEnd w:id="1477"/>
      <w:bookmarkEnd w:id="1478"/>
      <w:bookmarkEnd w:id="1479"/>
      <w:bookmarkEnd w:id="1480"/>
      <w:bookmarkEnd w:id="1481"/>
      <w:bookmarkEnd w:id="1482"/>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lastRenderedPageBreak/>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83" w:name="_Toc19709001"/>
      <w:bookmarkStart w:id="1484" w:name="_Toc27745079"/>
      <w:bookmarkStart w:id="1485" w:name="_Toc29803232"/>
      <w:bookmarkStart w:id="1486" w:name="_Toc35970021"/>
      <w:bookmarkStart w:id="1487" w:name="_Toc36050815"/>
      <w:bookmarkStart w:id="1488" w:name="_Toc44847534"/>
      <w:bookmarkStart w:id="1489" w:name="_Toc51845188"/>
      <w:bookmarkStart w:id="1490" w:name="_Toc51845519"/>
      <w:bookmarkStart w:id="1491" w:name="_Toc51847039"/>
      <w:bookmarkStart w:id="1492" w:name="_Toc57022670"/>
      <w:bookmarkStart w:id="1493" w:name="_Toc191137424"/>
      <w:r w:rsidRPr="00D1205D">
        <w:rPr>
          <w:lang w:eastAsia="zh-CN"/>
        </w:rPr>
        <w:t>6.8.3</w:t>
      </w:r>
      <w:r w:rsidRPr="00D1205D">
        <w:rPr>
          <w:lang w:eastAsia="zh-CN"/>
        </w:rPr>
        <w:tab/>
        <w:t>Stream priority</w:t>
      </w:r>
      <w:bookmarkEnd w:id="1483"/>
      <w:bookmarkEnd w:id="1484"/>
      <w:bookmarkEnd w:id="1485"/>
      <w:bookmarkEnd w:id="1486"/>
      <w:bookmarkEnd w:id="1487"/>
      <w:bookmarkEnd w:id="1488"/>
      <w:bookmarkEnd w:id="1489"/>
      <w:bookmarkEnd w:id="1490"/>
      <w:bookmarkEnd w:id="1491"/>
      <w:bookmarkEnd w:id="1492"/>
      <w:bookmarkEnd w:id="1493"/>
    </w:p>
    <w:p w14:paraId="66BC507F" w14:textId="2B0F4F5E" w:rsidR="00BD74C3" w:rsidRDefault="00BD74C3" w:rsidP="00BD74C3">
      <w:pPr>
        <w:rPr>
          <w:lang w:eastAsia="zh-CN"/>
        </w:rPr>
      </w:pPr>
      <w:bookmarkStart w:id="1494" w:name="_Toc19709002"/>
      <w:bookmarkStart w:id="1495" w:name="_Toc27745080"/>
      <w:bookmarkStart w:id="1496" w:name="_Toc29803233"/>
      <w:bookmarkStart w:id="1497" w:name="_Toc35970022"/>
      <w:bookmarkStart w:id="1498" w:name="_Toc36050816"/>
      <w:bookmarkStart w:id="1499" w:name="_Toc44847535"/>
      <w:bookmarkStart w:id="1500" w:name="_Toc51845189"/>
      <w:bookmarkStart w:id="1501" w:name="_Toc51845520"/>
      <w:bookmarkStart w:id="1502" w:name="_Toc51847040"/>
      <w:bookmarkStart w:id="1503"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04" w:name="_Toc191137425"/>
      <w:r w:rsidRPr="00D1205D">
        <w:rPr>
          <w:lang w:eastAsia="zh-CN"/>
        </w:rPr>
        <w:t>6.8.4</w:t>
      </w:r>
      <w:r w:rsidRPr="00D1205D">
        <w:rPr>
          <w:lang w:eastAsia="zh-CN"/>
        </w:rPr>
        <w:tab/>
        <w:t>Recommendations when defining SBI Message Priorities</w:t>
      </w:r>
      <w:bookmarkEnd w:id="1494"/>
      <w:bookmarkEnd w:id="1495"/>
      <w:bookmarkEnd w:id="1496"/>
      <w:bookmarkEnd w:id="1497"/>
      <w:bookmarkEnd w:id="1498"/>
      <w:bookmarkEnd w:id="1499"/>
      <w:bookmarkEnd w:id="1500"/>
      <w:bookmarkEnd w:id="1501"/>
      <w:bookmarkEnd w:id="1502"/>
      <w:bookmarkEnd w:id="1503"/>
      <w:bookmarkEnd w:id="1504"/>
    </w:p>
    <w:p w14:paraId="7E4C97FE" w14:textId="3B3F0C19" w:rsidR="00114046" w:rsidRPr="00D1205D" w:rsidRDefault="00114046" w:rsidP="00114046">
      <w:pPr>
        <w:rPr>
          <w:lang w:eastAsia="zh-CN"/>
        </w:rPr>
      </w:pPr>
      <w:bookmarkStart w:id="1505" w:name="_Toc19709003"/>
      <w:bookmarkStart w:id="1506" w:name="_Toc27745081"/>
      <w:bookmarkStart w:id="1507" w:name="_Toc29803234"/>
      <w:bookmarkStart w:id="1508" w:name="_Toc35970023"/>
      <w:bookmarkStart w:id="1509" w:name="_Toc36050817"/>
      <w:bookmarkStart w:id="1510" w:name="_Toc44847536"/>
      <w:bookmarkStart w:id="1511" w:name="_Toc51845190"/>
      <w:bookmarkStart w:id="1512" w:name="_Toc51845521"/>
      <w:bookmarkStart w:id="1513" w:name="_Toc51847041"/>
      <w:bookmarkStart w:id="1514"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lastRenderedPageBreak/>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15" w:name="_Toc191137426"/>
      <w:r w:rsidRPr="00D1205D">
        <w:rPr>
          <w:lang w:eastAsia="zh-CN"/>
        </w:rPr>
        <w:t>6.8.5</w:t>
      </w:r>
      <w:r w:rsidRPr="00D1205D">
        <w:rPr>
          <w:lang w:eastAsia="zh-CN"/>
        </w:rPr>
        <w:tab/>
        <w:t>HTTP/2 client behaviour</w:t>
      </w:r>
      <w:bookmarkEnd w:id="1505"/>
      <w:bookmarkEnd w:id="1506"/>
      <w:bookmarkEnd w:id="1507"/>
      <w:bookmarkEnd w:id="1508"/>
      <w:bookmarkEnd w:id="1509"/>
      <w:bookmarkEnd w:id="1510"/>
      <w:bookmarkEnd w:id="1511"/>
      <w:bookmarkEnd w:id="1512"/>
      <w:bookmarkEnd w:id="1513"/>
      <w:bookmarkEnd w:id="1514"/>
      <w:bookmarkEnd w:id="1515"/>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516" w:name="_Toc19709004"/>
      <w:bookmarkStart w:id="1517" w:name="_Toc27745082"/>
      <w:bookmarkStart w:id="1518" w:name="_Toc29803235"/>
      <w:bookmarkStart w:id="1519" w:name="_Toc35970024"/>
      <w:bookmarkStart w:id="1520" w:name="_Toc36050818"/>
      <w:bookmarkStart w:id="1521" w:name="_Toc44847537"/>
      <w:bookmarkStart w:id="1522" w:name="_Toc51845191"/>
      <w:bookmarkStart w:id="1523" w:name="_Toc51845522"/>
      <w:bookmarkStart w:id="1524" w:name="_Toc51847042"/>
      <w:bookmarkStart w:id="1525"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526" w:name="_Toc191137427"/>
      <w:r w:rsidRPr="00D1205D">
        <w:rPr>
          <w:lang w:eastAsia="zh-CN"/>
        </w:rPr>
        <w:t>6.8.6</w:t>
      </w:r>
      <w:r w:rsidRPr="00D1205D">
        <w:rPr>
          <w:lang w:eastAsia="zh-CN"/>
        </w:rPr>
        <w:tab/>
        <w:t>HTTP/2 server behaviour</w:t>
      </w:r>
      <w:bookmarkEnd w:id="1516"/>
      <w:bookmarkEnd w:id="1517"/>
      <w:bookmarkEnd w:id="1518"/>
      <w:bookmarkEnd w:id="1519"/>
      <w:bookmarkEnd w:id="1520"/>
      <w:bookmarkEnd w:id="1521"/>
      <w:bookmarkEnd w:id="1522"/>
      <w:bookmarkEnd w:id="1523"/>
      <w:bookmarkEnd w:id="1524"/>
      <w:bookmarkEnd w:id="1525"/>
      <w:bookmarkEnd w:id="1526"/>
    </w:p>
    <w:p w14:paraId="6363B387" w14:textId="05EBA112" w:rsidR="00BD74C3" w:rsidRPr="00D1205D" w:rsidRDefault="00BD74C3" w:rsidP="00BD74C3">
      <w:pPr>
        <w:rPr>
          <w:lang w:eastAsia="zh-CN"/>
        </w:rPr>
      </w:pPr>
      <w:bookmarkStart w:id="1527" w:name="_Toc19709005"/>
      <w:bookmarkStart w:id="1528" w:name="_Toc27745083"/>
      <w:bookmarkStart w:id="1529" w:name="_Toc29803236"/>
      <w:bookmarkStart w:id="1530" w:name="_Toc35970025"/>
      <w:bookmarkStart w:id="1531" w:name="_Toc36050819"/>
      <w:bookmarkStart w:id="1532" w:name="_Toc44847538"/>
      <w:bookmarkStart w:id="1533" w:name="_Toc51845192"/>
      <w:bookmarkStart w:id="1534" w:name="_Toc51845523"/>
      <w:bookmarkStart w:id="1535" w:name="_Toc51847043"/>
      <w:bookmarkStart w:id="1536"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537" w:name="_Toc191137428"/>
      <w:r w:rsidRPr="00D1205D">
        <w:rPr>
          <w:lang w:eastAsia="zh-CN"/>
        </w:rPr>
        <w:t>6.8.7</w:t>
      </w:r>
      <w:r w:rsidRPr="00D1205D">
        <w:rPr>
          <w:lang w:eastAsia="zh-CN"/>
        </w:rPr>
        <w:tab/>
        <w:t>HTTP/2 proxy behaviour</w:t>
      </w:r>
      <w:bookmarkEnd w:id="1527"/>
      <w:bookmarkEnd w:id="1528"/>
      <w:bookmarkEnd w:id="1529"/>
      <w:bookmarkEnd w:id="1530"/>
      <w:bookmarkEnd w:id="1531"/>
      <w:bookmarkEnd w:id="1532"/>
      <w:bookmarkEnd w:id="1533"/>
      <w:bookmarkEnd w:id="1534"/>
      <w:bookmarkEnd w:id="1535"/>
      <w:bookmarkEnd w:id="1536"/>
      <w:bookmarkEnd w:id="1537"/>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lastRenderedPageBreak/>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538" w:name="_Toc19709006"/>
      <w:bookmarkStart w:id="1539" w:name="_Toc27745084"/>
      <w:bookmarkStart w:id="1540" w:name="_Toc29803237"/>
      <w:bookmarkStart w:id="1541" w:name="_Toc35970026"/>
      <w:bookmarkStart w:id="1542" w:name="_Toc36050820"/>
      <w:bookmarkStart w:id="1543" w:name="_Toc44847539"/>
      <w:bookmarkStart w:id="1544" w:name="_Toc51845193"/>
      <w:bookmarkStart w:id="1545" w:name="_Toc51845524"/>
      <w:bookmarkStart w:id="1546" w:name="_Toc51847044"/>
      <w:bookmarkStart w:id="1547"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48" w:name="_Toc191137429"/>
      <w:r w:rsidRPr="00D1205D">
        <w:rPr>
          <w:lang w:eastAsia="zh-CN"/>
        </w:rPr>
        <w:t>6.8.8</w:t>
      </w:r>
      <w:r w:rsidRPr="00D1205D">
        <w:rPr>
          <w:lang w:eastAsia="zh-CN"/>
        </w:rPr>
        <w:tab/>
        <w:t>DSCP marking of messages</w:t>
      </w:r>
      <w:bookmarkEnd w:id="1538"/>
      <w:bookmarkEnd w:id="1539"/>
      <w:bookmarkEnd w:id="1540"/>
      <w:bookmarkEnd w:id="1541"/>
      <w:bookmarkEnd w:id="1542"/>
      <w:bookmarkEnd w:id="1543"/>
      <w:bookmarkEnd w:id="1544"/>
      <w:bookmarkEnd w:id="1545"/>
      <w:bookmarkEnd w:id="1546"/>
      <w:bookmarkEnd w:id="1547"/>
      <w:bookmarkEnd w:id="1548"/>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9" w:name="_Toc27745085"/>
      <w:bookmarkStart w:id="1550" w:name="_Toc19709007"/>
      <w:bookmarkStart w:id="1551" w:name="_Toc35970027"/>
      <w:bookmarkStart w:id="1552" w:name="_Toc36050821"/>
      <w:bookmarkStart w:id="1553" w:name="_Toc44847540"/>
      <w:bookmarkStart w:id="1554" w:name="_Toc51845194"/>
      <w:bookmarkStart w:id="1555" w:name="_Toc51845525"/>
      <w:bookmarkStart w:id="1556" w:name="_Toc51847045"/>
      <w:bookmarkStart w:id="1557" w:name="_Toc57022676"/>
      <w:bookmarkStart w:id="1558" w:name="_Toc19709009"/>
      <w:bookmarkStart w:id="1559" w:name="_Toc27745087"/>
      <w:bookmarkStart w:id="1560" w:name="_Toc29803240"/>
      <w:bookmarkStart w:id="1561" w:name="_Toc191137430"/>
      <w:r w:rsidRPr="00D1205D">
        <w:rPr>
          <w:lang w:eastAsia="zh-CN"/>
        </w:rPr>
        <w:t>6</w:t>
      </w:r>
      <w:r w:rsidRPr="00D1205D">
        <w:t>.</w:t>
      </w:r>
      <w:r w:rsidRPr="00D1205D">
        <w:rPr>
          <w:lang w:eastAsia="zh-CN"/>
        </w:rPr>
        <w:t>9</w:t>
      </w:r>
      <w:r w:rsidRPr="00D1205D">
        <w:rPr>
          <w:lang w:eastAsia="zh-CN"/>
        </w:rPr>
        <w:tab/>
        <w:t>Discovering the supported communication options</w:t>
      </w:r>
      <w:bookmarkEnd w:id="1549"/>
      <w:bookmarkEnd w:id="1550"/>
      <w:bookmarkEnd w:id="1551"/>
      <w:bookmarkEnd w:id="1552"/>
      <w:bookmarkEnd w:id="1553"/>
      <w:bookmarkEnd w:id="1554"/>
      <w:bookmarkEnd w:id="1555"/>
      <w:bookmarkEnd w:id="1556"/>
      <w:bookmarkEnd w:id="1557"/>
      <w:bookmarkEnd w:id="1561"/>
    </w:p>
    <w:p w14:paraId="2646836F" w14:textId="77777777" w:rsidR="006D7E1D" w:rsidRPr="00D1205D" w:rsidRDefault="006D7E1D" w:rsidP="006D7E1D">
      <w:pPr>
        <w:pStyle w:val="Heading3"/>
        <w:rPr>
          <w:lang w:eastAsia="zh-CN"/>
        </w:rPr>
      </w:pPr>
      <w:bookmarkStart w:id="1562" w:name="_Toc27745086"/>
      <w:bookmarkStart w:id="1563" w:name="_Toc19709008"/>
      <w:bookmarkStart w:id="1564" w:name="_Toc35970028"/>
      <w:bookmarkStart w:id="1565" w:name="_Toc36050822"/>
      <w:bookmarkStart w:id="1566" w:name="_Toc44847541"/>
      <w:bookmarkStart w:id="1567" w:name="_Toc51845195"/>
      <w:bookmarkStart w:id="1568" w:name="_Toc51845526"/>
      <w:bookmarkStart w:id="1569" w:name="_Toc51847046"/>
      <w:bookmarkStart w:id="1570" w:name="_Toc57022677"/>
      <w:bookmarkStart w:id="1571" w:name="_Toc19709011"/>
      <w:bookmarkStart w:id="1572" w:name="_Toc27745089"/>
      <w:bookmarkStart w:id="1573" w:name="_Toc29803242"/>
      <w:bookmarkStart w:id="1574" w:name="_Toc35970032"/>
      <w:bookmarkStart w:id="1575" w:name="_Toc36050826"/>
      <w:bookmarkStart w:id="1576" w:name="_Toc44847545"/>
      <w:bookmarkStart w:id="1577" w:name="_Toc51845199"/>
      <w:bookmarkStart w:id="1578" w:name="_Toc51845530"/>
      <w:bookmarkStart w:id="1579" w:name="_Toc51847050"/>
      <w:bookmarkStart w:id="1580" w:name="_Toc57022681"/>
      <w:bookmarkStart w:id="1581" w:name="_Toc191137431"/>
      <w:bookmarkEnd w:id="1558"/>
      <w:bookmarkEnd w:id="1559"/>
      <w:bookmarkEnd w:id="1560"/>
      <w:r w:rsidRPr="00D1205D">
        <w:rPr>
          <w:lang w:eastAsia="zh-CN"/>
        </w:rPr>
        <w:t>6.9.1</w:t>
      </w:r>
      <w:r w:rsidRPr="00D1205D">
        <w:rPr>
          <w:lang w:eastAsia="zh-CN"/>
        </w:rPr>
        <w:tab/>
        <w:t>General</w:t>
      </w:r>
      <w:bookmarkEnd w:id="1562"/>
      <w:bookmarkEnd w:id="1563"/>
      <w:bookmarkEnd w:id="1564"/>
      <w:bookmarkEnd w:id="1565"/>
      <w:bookmarkEnd w:id="1566"/>
      <w:bookmarkEnd w:id="1567"/>
      <w:bookmarkEnd w:id="1568"/>
      <w:bookmarkEnd w:id="1569"/>
      <w:bookmarkEnd w:id="1570"/>
      <w:bookmarkEnd w:id="1581"/>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582" w:name="_Toc35970029"/>
      <w:bookmarkStart w:id="1583" w:name="_Toc36050823"/>
      <w:bookmarkStart w:id="1584" w:name="_Toc44847542"/>
      <w:bookmarkStart w:id="1585" w:name="_Toc51845196"/>
      <w:bookmarkStart w:id="1586" w:name="_Toc51845527"/>
      <w:bookmarkStart w:id="1587" w:name="_Toc51847047"/>
      <w:bookmarkStart w:id="1588" w:name="_Toc57022678"/>
      <w:bookmarkStart w:id="1589" w:name="_Toc191137432"/>
      <w:r w:rsidRPr="00D1205D">
        <w:rPr>
          <w:lang w:eastAsia="zh-CN"/>
        </w:rPr>
        <w:t>6.9.2</w:t>
      </w:r>
      <w:r w:rsidRPr="00D1205D">
        <w:rPr>
          <w:lang w:eastAsia="zh-CN"/>
        </w:rPr>
        <w:tab/>
        <w:t>Discoverable communication options</w:t>
      </w:r>
      <w:bookmarkEnd w:id="1582"/>
      <w:bookmarkEnd w:id="1583"/>
      <w:bookmarkEnd w:id="1584"/>
      <w:bookmarkEnd w:id="1585"/>
      <w:bookmarkEnd w:id="1586"/>
      <w:bookmarkEnd w:id="1587"/>
      <w:bookmarkEnd w:id="1588"/>
      <w:bookmarkEnd w:id="1589"/>
    </w:p>
    <w:p w14:paraId="4775FB6D" w14:textId="77777777" w:rsidR="006D7E1D" w:rsidRPr="00D1205D" w:rsidRDefault="006D7E1D" w:rsidP="006D7E1D">
      <w:pPr>
        <w:pStyle w:val="Heading4"/>
      </w:pPr>
      <w:bookmarkStart w:id="1590" w:name="_Toc19709010"/>
      <w:bookmarkStart w:id="1591" w:name="_Toc27745088"/>
      <w:bookmarkStart w:id="1592" w:name="_Toc29803241"/>
      <w:bookmarkStart w:id="1593" w:name="_Toc35970030"/>
      <w:bookmarkStart w:id="1594" w:name="_Toc36050824"/>
      <w:bookmarkStart w:id="1595" w:name="_Toc44847543"/>
      <w:bookmarkStart w:id="1596" w:name="_Toc51845197"/>
      <w:bookmarkStart w:id="1597" w:name="_Toc51845528"/>
      <w:bookmarkStart w:id="1598" w:name="_Toc51847048"/>
      <w:bookmarkStart w:id="1599" w:name="_Toc57022679"/>
      <w:bookmarkStart w:id="1600" w:name="_Toc191137433"/>
      <w:r w:rsidRPr="00D1205D">
        <w:t>6.9.2.1</w:t>
      </w:r>
      <w:r w:rsidRPr="00D1205D">
        <w:tab/>
        <w:t>Content-encodings supported in HTTP requests</w:t>
      </w:r>
      <w:bookmarkEnd w:id="1590"/>
      <w:bookmarkEnd w:id="1591"/>
      <w:bookmarkEnd w:id="1592"/>
      <w:bookmarkEnd w:id="1593"/>
      <w:bookmarkEnd w:id="1594"/>
      <w:bookmarkEnd w:id="1595"/>
      <w:bookmarkEnd w:id="1596"/>
      <w:bookmarkEnd w:id="1597"/>
      <w:bookmarkEnd w:id="1598"/>
      <w:bookmarkEnd w:id="1599"/>
      <w:bookmarkEnd w:id="1600"/>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w:t>
      </w:r>
      <w:r w:rsidRPr="00D1205D">
        <w:lastRenderedPageBreak/>
        <w:t xml:space="preserve">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01" w:name="_Toc35970031"/>
      <w:bookmarkStart w:id="1602" w:name="_Toc36050825"/>
      <w:bookmarkStart w:id="1603" w:name="_Toc44847544"/>
      <w:bookmarkStart w:id="1604" w:name="_Toc51845198"/>
      <w:bookmarkStart w:id="1605" w:name="_Toc51845529"/>
      <w:bookmarkStart w:id="1606" w:name="_Toc51847049"/>
      <w:bookmarkStart w:id="1607" w:name="_Toc57022680"/>
      <w:bookmarkStart w:id="1608" w:name="_Toc191137434"/>
      <w:r w:rsidRPr="00D1205D">
        <w:t>6.9.2.2</w:t>
      </w:r>
      <w:r w:rsidRPr="00D1205D">
        <w:tab/>
        <w:t>Content-encodings supported in HTTP responses</w:t>
      </w:r>
      <w:bookmarkEnd w:id="1601"/>
      <w:bookmarkEnd w:id="1602"/>
      <w:bookmarkEnd w:id="1603"/>
      <w:bookmarkEnd w:id="1604"/>
      <w:bookmarkEnd w:id="1605"/>
      <w:bookmarkEnd w:id="1606"/>
      <w:bookmarkEnd w:id="1607"/>
      <w:bookmarkEnd w:id="1608"/>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09" w:name="_Toc191137435"/>
      <w:r w:rsidRPr="00D1205D">
        <w:rPr>
          <w:lang w:eastAsia="zh-CN"/>
        </w:rPr>
        <w:t>6</w:t>
      </w:r>
      <w:r w:rsidRPr="00D1205D">
        <w:t>.</w:t>
      </w:r>
      <w:r w:rsidRPr="00D1205D">
        <w:rPr>
          <w:lang w:eastAsia="zh-CN"/>
        </w:rPr>
        <w:t>10</w:t>
      </w:r>
      <w:r w:rsidRPr="00D1205D">
        <w:rPr>
          <w:lang w:eastAsia="zh-CN"/>
        </w:rPr>
        <w:tab/>
        <w:t>Support of Indirect Communication</w:t>
      </w:r>
      <w:bookmarkEnd w:id="1571"/>
      <w:bookmarkEnd w:id="1572"/>
      <w:bookmarkEnd w:id="1573"/>
      <w:bookmarkEnd w:id="1574"/>
      <w:bookmarkEnd w:id="1575"/>
      <w:bookmarkEnd w:id="1576"/>
      <w:bookmarkEnd w:id="1577"/>
      <w:bookmarkEnd w:id="1578"/>
      <w:bookmarkEnd w:id="1579"/>
      <w:bookmarkEnd w:id="1580"/>
      <w:bookmarkEnd w:id="1609"/>
    </w:p>
    <w:p w14:paraId="2CCA993E" w14:textId="77777777" w:rsidR="00F90BFA" w:rsidRPr="00D1205D" w:rsidRDefault="00F90BFA" w:rsidP="002D7984">
      <w:pPr>
        <w:pStyle w:val="Heading3"/>
        <w:rPr>
          <w:lang w:eastAsia="zh-CN"/>
        </w:rPr>
      </w:pPr>
      <w:bookmarkStart w:id="1610" w:name="_Toc19709012"/>
      <w:bookmarkStart w:id="1611" w:name="_Toc27745090"/>
      <w:bookmarkStart w:id="1612" w:name="_Toc29803243"/>
      <w:bookmarkStart w:id="1613" w:name="_Toc35970033"/>
      <w:bookmarkStart w:id="1614" w:name="_Toc36050827"/>
      <w:bookmarkStart w:id="1615" w:name="_Toc44847546"/>
      <w:bookmarkStart w:id="1616" w:name="_Toc51845200"/>
      <w:bookmarkStart w:id="1617" w:name="_Toc51845531"/>
      <w:bookmarkStart w:id="1618" w:name="_Toc51847051"/>
      <w:bookmarkStart w:id="1619" w:name="_Toc57022682"/>
      <w:bookmarkStart w:id="1620" w:name="_Toc191137436"/>
      <w:r w:rsidRPr="00D1205D">
        <w:rPr>
          <w:lang w:eastAsia="zh-CN"/>
        </w:rPr>
        <w:t>6.10.1</w:t>
      </w:r>
      <w:r w:rsidRPr="00D1205D">
        <w:rPr>
          <w:lang w:eastAsia="zh-CN"/>
        </w:rPr>
        <w:tab/>
        <w:t>General</w:t>
      </w:r>
      <w:bookmarkEnd w:id="1610"/>
      <w:bookmarkEnd w:id="1611"/>
      <w:bookmarkEnd w:id="1612"/>
      <w:bookmarkEnd w:id="1613"/>
      <w:bookmarkEnd w:id="1614"/>
      <w:bookmarkEnd w:id="1615"/>
      <w:bookmarkEnd w:id="1616"/>
      <w:bookmarkEnd w:id="1617"/>
      <w:bookmarkEnd w:id="1618"/>
      <w:bookmarkEnd w:id="1619"/>
      <w:bookmarkEnd w:id="1620"/>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21" w:name="_Toc19709013"/>
      <w:bookmarkStart w:id="1622" w:name="_Toc27745091"/>
      <w:bookmarkStart w:id="1623" w:name="_Toc29803244"/>
      <w:bookmarkStart w:id="1624" w:name="_Toc35970034"/>
      <w:bookmarkStart w:id="1625"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26" w:name="_Toc44847547"/>
      <w:bookmarkStart w:id="1627" w:name="_Toc51845201"/>
      <w:bookmarkStart w:id="1628" w:name="_Toc51845532"/>
      <w:bookmarkStart w:id="1629" w:name="_Toc51847052"/>
      <w:bookmarkStart w:id="1630" w:name="_Toc57022683"/>
      <w:bookmarkStart w:id="1631" w:name="_Toc191137437"/>
      <w:r w:rsidRPr="00D1205D">
        <w:rPr>
          <w:lang w:eastAsia="zh-CN"/>
        </w:rPr>
        <w:t>6.10.2</w:t>
      </w:r>
      <w:r w:rsidRPr="00D1205D">
        <w:rPr>
          <w:lang w:eastAsia="zh-CN"/>
        </w:rPr>
        <w:tab/>
      </w:r>
      <w:bookmarkEnd w:id="1621"/>
      <w:bookmarkEnd w:id="1622"/>
      <w:bookmarkEnd w:id="1623"/>
      <w:r w:rsidRPr="00D1205D">
        <w:rPr>
          <w:lang w:eastAsia="zh-CN"/>
        </w:rPr>
        <w:t>Routing Mechanisms with SCP Known to the NF</w:t>
      </w:r>
      <w:bookmarkEnd w:id="1624"/>
      <w:bookmarkEnd w:id="1625"/>
      <w:bookmarkEnd w:id="1626"/>
      <w:bookmarkEnd w:id="1627"/>
      <w:bookmarkEnd w:id="1628"/>
      <w:bookmarkEnd w:id="1629"/>
      <w:bookmarkEnd w:id="1630"/>
      <w:bookmarkEnd w:id="1631"/>
    </w:p>
    <w:p w14:paraId="527B52DB" w14:textId="77777777" w:rsidR="00F90BFA" w:rsidRPr="00D1205D" w:rsidRDefault="00F90BFA" w:rsidP="002D7984">
      <w:pPr>
        <w:pStyle w:val="Heading4"/>
        <w:rPr>
          <w:lang w:eastAsia="zh-CN"/>
        </w:rPr>
      </w:pPr>
      <w:bookmarkStart w:id="1632" w:name="_Toc19709014"/>
      <w:bookmarkStart w:id="1633" w:name="_Toc27745092"/>
      <w:bookmarkStart w:id="1634" w:name="_Toc29803245"/>
      <w:bookmarkStart w:id="1635" w:name="_Toc35970035"/>
      <w:bookmarkStart w:id="1636" w:name="_Toc36050829"/>
      <w:bookmarkStart w:id="1637" w:name="_Toc44847548"/>
      <w:bookmarkStart w:id="1638" w:name="_Toc51845202"/>
      <w:bookmarkStart w:id="1639" w:name="_Toc51845533"/>
      <w:bookmarkStart w:id="1640" w:name="_Toc51847053"/>
      <w:bookmarkStart w:id="1641" w:name="_Toc57022684"/>
      <w:bookmarkStart w:id="1642" w:name="_Toc19709016"/>
      <w:bookmarkStart w:id="1643" w:name="_Toc27745094"/>
      <w:bookmarkStart w:id="1644" w:name="_Toc29803247"/>
      <w:bookmarkStart w:id="1645" w:name="_Toc191137438"/>
      <w:r w:rsidRPr="00D1205D">
        <w:rPr>
          <w:lang w:eastAsia="zh-CN"/>
        </w:rPr>
        <w:t>6.10.2.1</w:t>
      </w:r>
      <w:r w:rsidRPr="00D1205D">
        <w:rPr>
          <w:lang w:eastAsia="zh-CN"/>
        </w:rPr>
        <w:tab/>
        <w:t>General</w:t>
      </w:r>
      <w:bookmarkEnd w:id="1632"/>
      <w:bookmarkEnd w:id="1633"/>
      <w:bookmarkEnd w:id="1634"/>
      <w:bookmarkEnd w:id="1635"/>
      <w:bookmarkEnd w:id="1636"/>
      <w:bookmarkEnd w:id="1637"/>
      <w:bookmarkEnd w:id="1638"/>
      <w:bookmarkEnd w:id="1639"/>
      <w:bookmarkEnd w:id="1640"/>
      <w:bookmarkEnd w:id="1641"/>
      <w:bookmarkEnd w:id="1645"/>
    </w:p>
    <w:p w14:paraId="602675EC" w14:textId="1CF21676" w:rsidR="00F90BFA" w:rsidRPr="00D1205D" w:rsidRDefault="00F90BFA" w:rsidP="00F90BFA">
      <w:pPr>
        <w:rPr>
          <w:lang w:eastAsia="zh-CN"/>
        </w:rPr>
      </w:pPr>
      <w:bookmarkStart w:id="1646" w:name="_Toc19709015"/>
      <w:bookmarkStart w:id="1647" w:name="_Toc27745093"/>
      <w:bookmarkStart w:id="1648" w:name="_Toc29803246"/>
      <w:bookmarkStart w:id="1649" w:name="_Toc35970036"/>
      <w:bookmarkStart w:id="1650"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51" w:name="_Toc44847549"/>
      <w:bookmarkStart w:id="1652" w:name="_Toc51845203"/>
      <w:bookmarkStart w:id="1653" w:name="_Toc51845534"/>
      <w:bookmarkStart w:id="1654" w:name="_Toc51847054"/>
      <w:bookmarkStart w:id="1655" w:name="_Toc57022685"/>
      <w:bookmarkStart w:id="1656" w:name="_Toc191137439"/>
      <w:r w:rsidRPr="00D1205D">
        <w:rPr>
          <w:lang w:eastAsia="zh-CN"/>
        </w:rPr>
        <w:lastRenderedPageBreak/>
        <w:t>6.10.2.2</w:t>
      </w:r>
      <w:r w:rsidRPr="00D1205D">
        <w:rPr>
          <w:lang w:eastAsia="zh-CN"/>
        </w:rPr>
        <w:tab/>
        <w:t>HTTP/2 connection management</w:t>
      </w:r>
      <w:bookmarkEnd w:id="1646"/>
      <w:bookmarkEnd w:id="1647"/>
      <w:bookmarkEnd w:id="1648"/>
      <w:bookmarkEnd w:id="1649"/>
      <w:bookmarkEnd w:id="1650"/>
      <w:bookmarkEnd w:id="1651"/>
      <w:bookmarkEnd w:id="1652"/>
      <w:bookmarkEnd w:id="1653"/>
      <w:bookmarkEnd w:id="1654"/>
      <w:bookmarkEnd w:id="1655"/>
      <w:bookmarkEnd w:id="1656"/>
    </w:p>
    <w:p w14:paraId="552C657E" w14:textId="77777777" w:rsidR="00F90BFA" w:rsidRPr="00D1205D" w:rsidRDefault="00F90BFA" w:rsidP="00F90BFA">
      <w:pPr>
        <w:rPr>
          <w:lang w:eastAsia="zh-CN"/>
        </w:rPr>
      </w:pPr>
      <w:bookmarkStart w:id="1657" w:name="_Toc35970037"/>
      <w:bookmarkStart w:id="1658"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9" w:name="_Toc44847550"/>
      <w:bookmarkStart w:id="1660" w:name="_Toc51845204"/>
      <w:bookmarkStart w:id="1661" w:name="_Toc51845535"/>
      <w:bookmarkStart w:id="1662" w:name="_Toc51847055"/>
      <w:bookmarkStart w:id="1663" w:name="_Toc57022686"/>
      <w:bookmarkStart w:id="1664" w:name="_Toc191137440"/>
      <w:r w:rsidRPr="00D1205D">
        <w:rPr>
          <w:lang w:eastAsia="zh-CN"/>
        </w:rPr>
        <w:t>6.10.2.3</w:t>
      </w:r>
      <w:r w:rsidRPr="00D1205D">
        <w:rPr>
          <w:lang w:eastAsia="zh-CN"/>
        </w:rPr>
        <w:tab/>
        <w:t>Connecting inbound</w:t>
      </w:r>
      <w:bookmarkEnd w:id="1642"/>
      <w:bookmarkEnd w:id="1643"/>
      <w:bookmarkEnd w:id="1644"/>
      <w:bookmarkEnd w:id="1657"/>
      <w:bookmarkEnd w:id="1658"/>
      <w:bookmarkEnd w:id="1659"/>
      <w:bookmarkEnd w:id="1660"/>
      <w:bookmarkEnd w:id="1661"/>
      <w:bookmarkEnd w:id="1662"/>
      <w:bookmarkEnd w:id="1663"/>
      <w:bookmarkEnd w:id="1664"/>
    </w:p>
    <w:p w14:paraId="34111B24" w14:textId="435B8711" w:rsidR="006D7E1D" w:rsidRPr="00D1205D" w:rsidRDefault="006D7E1D" w:rsidP="006D7E1D">
      <w:bookmarkStart w:id="1665" w:name="_Toc19709017"/>
      <w:bookmarkStart w:id="1666" w:name="_Toc27745095"/>
      <w:bookmarkStart w:id="1667"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8" w:name="_Toc35970038"/>
      <w:bookmarkStart w:id="1669" w:name="_Toc36050832"/>
      <w:bookmarkStart w:id="1670" w:name="_Toc44847551"/>
      <w:bookmarkStart w:id="1671" w:name="_Toc51845205"/>
      <w:bookmarkStart w:id="1672" w:name="_Toc51845536"/>
      <w:bookmarkStart w:id="1673" w:name="_Toc51847056"/>
      <w:bookmarkStart w:id="1674" w:name="_Toc57022687"/>
      <w:bookmarkStart w:id="1675" w:name="_Toc191137441"/>
      <w:r w:rsidRPr="00D1205D">
        <w:rPr>
          <w:lang w:eastAsia="zh-CN"/>
        </w:rPr>
        <w:t>6.10.2.4</w:t>
      </w:r>
      <w:r w:rsidRPr="00D1205D">
        <w:rPr>
          <w:lang w:eastAsia="zh-CN"/>
        </w:rPr>
        <w:tab/>
      </w:r>
      <w:r w:rsidRPr="00D1205D">
        <w:t>Pseudo-header setting</w:t>
      </w:r>
      <w:bookmarkEnd w:id="1665"/>
      <w:bookmarkEnd w:id="1666"/>
      <w:bookmarkEnd w:id="1667"/>
      <w:bookmarkEnd w:id="1668"/>
      <w:bookmarkEnd w:id="1669"/>
      <w:bookmarkEnd w:id="1670"/>
      <w:bookmarkEnd w:id="1671"/>
      <w:bookmarkEnd w:id="1672"/>
      <w:bookmarkEnd w:id="1673"/>
      <w:bookmarkEnd w:id="1674"/>
      <w:bookmarkEnd w:id="1675"/>
    </w:p>
    <w:p w14:paraId="76E662BD" w14:textId="77777777" w:rsidR="00F90BFA" w:rsidRPr="00D1205D" w:rsidRDefault="00F90BFA" w:rsidP="00F90BFA">
      <w:pPr>
        <w:rPr>
          <w:lang w:eastAsia="zh-CN"/>
        </w:rPr>
      </w:pPr>
      <w:bookmarkStart w:id="1676" w:name="_Toc27745097"/>
      <w:bookmarkStart w:id="1677" w:name="_Toc29803249"/>
      <w:bookmarkStart w:id="1678"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79" w:name="_Toc35970039"/>
      <w:bookmarkStart w:id="1680" w:name="_Toc36050833"/>
      <w:bookmarkStart w:id="1681" w:name="_Toc44847552"/>
      <w:bookmarkStart w:id="1682" w:name="_Toc51845206"/>
      <w:bookmarkStart w:id="1683" w:name="_Toc51845537"/>
      <w:bookmarkStart w:id="1684" w:name="_Toc51847057"/>
      <w:bookmarkStart w:id="1685"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686" w:name="_Toc191137442"/>
      <w:r w:rsidRPr="00D1205D">
        <w:rPr>
          <w:lang w:eastAsia="zh-CN"/>
        </w:rPr>
        <w:lastRenderedPageBreak/>
        <w:t>6.10.2.5</w:t>
      </w:r>
      <w:r w:rsidRPr="00D1205D">
        <w:rPr>
          <w:lang w:eastAsia="zh-CN"/>
        </w:rPr>
        <w:tab/>
      </w:r>
      <w:r w:rsidRPr="00D1205D">
        <w:t>3gpp-Sbi-Target-apiRoot header setting</w:t>
      </w:r>
      <w:bookmarkEnd w:id="1676"/>
      <w:bookmarkEnd w:id="1677"/>
      <w:bookmarkEnd w:id="1679"/>
      <w:bookmarkEnd w:id="1680"/>
      <w:bookmarkEnd w:id="1681"/>
      <w:bookmarkEnd w:id="1682"/>
      <w:bookmarkEnd w:id="1683"/>
      <w:bookmarkEnd w:id="1684"/>
      <w:bookmarkEnd w:id="1685"/>
      <w:bookmarkEnd w:id="1686"/>
    </w:p>
    <w:p w14:paraId="185298D2" w14:textId="77777777" w:rsidR="00F90BFA" w:rsidRPr="00D1205D" w:rsidRDefault="00F90BFA" w:rsidP="00F90BFA">
      <w:bookmarkStart w:id="1687" w:name="_Toc27745098"/>
      <w:bookmarkStart w:id="1688"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9" w:name="_Toc35970040"/>
      <w:bookmarkStart w:id="1690" w:name="_Toc36050834"/>
      <w:bookmarkStart w:id="1691" w:name="_Toc44847553"/>
      <w:bookmarkStart w:id="1692" w:name="_Toc51845207"/>
      <w:bookmarkStart w:id="1693" w:name="_Toc51845538"/>
      <w:bookmarkStart w:id="1694" w:name="_Toc51847058"/>
      <w:bookmarkStart w:id="1695" w:name="_Toc57022689"/>
      <w:bookmarkStart w:id="1696" w:name="_Toc191137443"/>
      <w:r w:rsidRPr="00D1205D">
        <w:rPr>
          <w:lang w:eastAsia="zh-CN"/>
        </w:rPr>
        <w:t>6.10.2.6</w:t>
      </w:r>
      <w:r w:rsidRPr="00D1205D">
        <w:rPr>
          <w:lang w:eastAsia="zh-CN"/>
        </w:rPr>
        <w:tab/>
      </w:r>
      <w:r w:rsidRPr="00D1205D">
        <w:t>Cache key (ck) query parameter</w:t>
      </w:r>
      <w:bookmarkEnd w:id="1687"/>
      <w:bookmarkEnd w:id="1688"/>
      <w:bookmarkEnd w:id="1689"/>
      <w:bookmarkEnd w:id="1690"/>
      <w:bookmarkEnd w:id="1691"/>
      <w:bookmarkEnd w:id="1692"/>
      <w:bookmarkEnd w:id="1693"/>
      <w:bookmarkEnd w:id="1694"/>
      <w:bookmarkEnd w:id="1695"/>
      <w:bookmarkEnd w:id="1696"/>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97" w:name="_Toc27745099"/>
      <w:bookmarkStart w:id="1698" w:name="_Toc29803251"/>
      <w:bookmarkStart w:id="1699" w:name="_Toc35970041"/>
      <w:bookmarkStart w:id="1700" w:name="_Toc36050835"/>
      <w:bookmarkStart w:id="1701" w:name="_Toc44847554"/>
      <w:bookmarkStart w:id="1702" w:name="_Toc51845208"/>
      <w:bookmarkStart w:id="1703" w:name="_Toc51845539"/>
      <w:bookmarkStart w:id="1704" w:name="_Toc51847059"/>
      <w:bookmarkStart w:id="1705" w:name="_Toc57022690"/>
      <w:bookmarkStart w:id="1706" w:name="_Toc191137444"/>
      <w:r w:rsidRPr="00D1205D">
        <w:rPr>
          <w:lang w:eastAsia="zh-CN"/>
        </w:rPr>
        <w:lastRenderedPageBreak/>
        <w:t>6.10.2A</w:t>
      </w:r>
      <w:r w:rsidRPr="00D1205D">
        <w:rPr>
          <w:lang w:eastAsia="zh-CN"/>
        </w:rPr>
        <w:tab/>
      </w:r>
      <w:bookmarkStart w:id="1707" w:name="_Toc27745101"/>
      <w:bookmarkStart w:id="1708" w:name="_Toc29803253"/>
      <w:bookmarkEnd w:id="1697"/>
      <w:bookmarkEnd w:id="1698"/>
      <w:r w:rsidRPr="00D1205D">
        <w:rPr>
          <w:lang w:eastAsia="zh-CN"/>
        </w:rPr>
        <w:t>Routing Mechanism with SCP</w:t>
      </w:r>
      <w:r w:rsidRPr="00D1205D">
        <w:rPr>
          <w:lang w:eastAsia="ja-JP"/>
        </w:rPr>
        <w:t xml:space="preserve"> Unknown to the NF</w:t>
      </w:r>
      <w:bookmarkEnd w:id="1699"/>
      <w:bookmarkEnd w:id="1700"/>
      <w:bookmarkEnd w:id="1701"/>
      <w:bookmarkEnd w:id="1702"/>
      <w:bookmarkEnd w:id="1703"/>
      <w:bookmarkEnd w:id="1704"/>
      <w:bookmarkEnd w:id="1705"/>
      <w:bookmarkEnd w:id="1706"/>
    </w:p>
    <w:p w14:paraId="7F07CC1A" w14:textId="77777777" w:rsidR="00F90BFA" w:rsidRPr="00D1205D" w:rsidRDefault="00F90BFA" w:rsidP="002D7984">
      <w:pPr>
        <w:pStyle w:val="Heading4"/>
        <w:rPr>
          <w:lang w:eastAsia="zh-CN"/>
        </w:rPr>
      </w:pPr>
      <w:bookmarkStart w:id="1709" w:name="_Toc27745100"/>
      <w:bookmarkStart w:id="1710" w:name="_Toc29803252"/>
      <w:bookmarkStart w:id="1711" w:name="_Toc35970042"/>
      <w:bookmarkStart w:id="1712" w:name="_Toc36050836"/>
      <w:bookmarkStart w:id="1713" w:name="_Toc44847555"/>
      <w:bookmarkStart w:id="1714" w:name="_Toc51845209"/>
      <w:bookmarkStart w:id="1715" w:name="_Toc51845540"/>
      <w:bookmarkStart w:id="1716" w:name="_Toc51847060"/>
      <w:bookmarkStart w:id="1717" w:name="_Toc57022691"/>
      <w:bookmarkStart w:id="1718" w:name="_Toc191137445"/>
      <w:r w:rsidRPr="00D1205D">
        <w:rPr>
          <w:lang w:eastAsia="zh-CN"/>
        </w:rPr>
        <w:t>6.10.2A.1</w:t>
      </w:r>
      <w:r w:rsidRPr="00D1205D">
        <w:rPr>
          <w:lang w:eastAsia="zh-CN"/>
        </w:rPr>
        <w:tab/>
        <w:t>Connecting inbound</w:t>
      </w:r>
      <w:bookmarkEnd w:id="1709"/>
      <w:bookmarkEnd w:id="1710"/>
      <w:bookmarkEnd w:id="1711"/>
      <w:bookmarkEnd w:id="1712"/>
      <w:bookmarkEnd w:id="1713"/>
      <w:bookmarkEnd w:id="1714"/>
      <w:bookmarkEnd w:id="1715"/>
      <w:bookmarkEnd w:id="1716"/>
      <w:bookmarkEnd w:id="1717"/>
      <w:bookmarkEnd w:id="1718"/>
    </w:p>
    <w:p w14:paraId="6F1C1B58" w14:textId="6E86A718" w:rsidR="006D7E1D" w:rsidRPr="00D1205D" w:rsidRDefault="006D7E1D" w:rsidP="006D7E1D">
      <w:pPr>
        <w:rPr>
          <w:lang w:eastAsia="zh-CN"/>
        </w:rPr>
      </w:pPr>
      <w:bookmarkStart w:id="1719" w:name="_Toc35970043"/>
      <w:bookmarkStart w:id="1720" w:name="_Toc36050837"/>
      <w:bookmarkStart w:id="1721" w:name="_Toc44847556"/>
      <w:bookmarkStart w:id="1722" w:name="_Toc51845210"/>
      <w:bookmarkStart w:id="1723" w:name="_Toc51845541"/>
      <w:bookmarkStart w:id="1724" w:name="_Toc51847061"/>
      <w:bookmarkStart w:id="1725"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26" w:name="_Toc191137446"/>
      <w:r w:rsidRPr="00D1205D">
        <w:rPr>
          <w:lang w:eastAsia="zh-CN"/>
        </w:rPr>
        <w:t>6.10.2A.2</w:t>
      </w:r>
      <w:r w:rsidRPr="00D1205D">
        <w:rPr>
          <w:lang w:eastAsia="zh-CN"/>
        </w:rPr>
        <w:tab/>
        <w:t>HTTP/2 connection management</w:t>
      </w:r>
      <w:bookmarkEnd w:id="1707"/>
      <w:bookmarkEnd w:id="1708"/>
      <w:bookmarkEnd w:id="1719"/>
      <w:bookmarkEnd w:id="1720"/>
      <w:bookmarkEnd w:id="1721"/>
      <w:bookmarkEnd w:id="1722"/>
      <w:bookmarkEnd w:id="1723"/>
      <w:bookmarkEnd w:id="1724"/>
      <w:bookmarkEnd w:id="1725"/>
      <w:bookmarkEnd w:id="1726"/>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27" w:name="_Toc27745102"/>
      <w:bookmarkStart w:id="1728" w:name="_Toc29803254"/>
      <w:bookmarkStart w:id="1729" w:name="_Toc35970044"/>
      <w:bookmarkStart w:id="1730" w:name="_Toc36050838"/>
      <w:bookmarkStart w:id="1731" w:name="_Toc44847557"/>
      <w:bookmarkStart w:id="1732" w:name="_Toc51845211"/>
      <w:bookmarkStart w:id="1733" w:name="_Toc51845542"/>
      <w:bookmarkStart w:id="1734" w:name="_Toc51847062"/>
      <w:bookmarkStart w:id="1735" w:name="_Toc57022693"/>
      <w:bookmarkStart w:id="1736" w:name="_Toc191137447"/>
      <w:r w:rsidRPr="00D1205D">
        <w:rPr>
          <w:lang w:eastAsia="zh-CN"/>
        </w:rPr>
        <w:t>6.10.2A.3</w:t>
      </w:r>
      <w:r w:rsidRPr="00D1205D">
        <w:rPr>
          <w:lang w:eastAsia="zh-CN"/>
        </w:rPr>
        <w:tab/>
      </w:r>
      <w:r w:rsidRPr="00D1205D">
        <w:t>Pseudo-header setting</w:t>
      </w:r>
      <w:bookmarkEnd w:id="1727"/>
      <w:bookmarkEnd w:id="1728"/>
      <w:bookmarkEnd w:id="1729"/>
      <w:bookmarkEnd w:id="1730"/>
      <w:bookmarkEnd w:id="1731"/>
      <w:bookmarkEnd w:id="1732"/>
      <w:bookmarkEnd w:id="1733"/>
      <w:bookmarkEnd w:id="1734"/>
      <w:bookmarkEnd w:id="1735"/>
      <w:bookmarkEnd w:id="1736"/>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37" w:name="_Toc27745103"/>
      <w:bookmarkStart w:id="1738" w:name="_Toc29803255"/>
      <w:bookmarkStart w:id="1739" w:name="_Toc35970045"/>
      <w:bookmarkStart w:id="1740" w:name="_Toc36050839"/>
      <w:bookmarkStart w:id="1741" w:name="_Toc44847558"/>
      <w:bookmarkStart w:id="1742" w:name="_Toc51845212"/>
      <w:bookmarkStart w:id="1743" w:name="_Toc51845543"/>
      <w:bookmarkStart w:id="1744" w:name="_Toc51847063"/>
      <w:bookmarkStart w:id="1745" w:name="_Toc57022694"/>
      <w:bookmarkStart w:id="1746" w:name="_Toc19709021"/>
      <w:bookmarkStart w:id="1747" w:name="_Toc191137448"/>
      <w:bookmarkEnd w:id="1678"/>
      <w:r w:rsidRPr="00D1205D">
        <w:rPr>
          <w:lang w:eastAsia="zh-CN"/>
        </w:rPr>
        <w:t>6.10.3</w:t>
      </w:r>
      <w:r w:rsidRPr="00D1205D">
        <w:rPr>
          <w:lang w:eastAsia="zh-CN"/>
        </w:rPr>
        <w:tab/>
        <w:t>NF Discovery and Selection for indirect communication with Delegated Discovery</w:t>
      </w:r>
      <w:bookmarkEnd w:id="1737"/>
      <w:bookmarkEnd w:id="1738"/>
      <w:bookmarkEnd w:id="1739"/>
      <w:bookmarkEnd w:id="1740"/>
      <w:bookmarkEnd w:id="1741"/>
      <w:bookmarkEnd w:id="1742"/>
      <w:bookmarkEnd w:id="1743"/>
      <w:bookmarkEnd w:id="1744"/>
      <w:bookmarkEnd w:id="1745"/>
      <w:bookmarkEnd w:id="1747"/>
    </w:p>
    <w:p w14:paraId="483C26E0" w14:textId="77777777" w:rsidR="00F90BFA" w:rsidRPr="00D1205D" w:rsidRDefault="00F90BFA" w:rsidP="002D7984">
      <w:pPr>
        <w:pStyle w:val="Heading4"/>
        <w:rPr>
          <w:lang w:eastAsia="zh-CN"/>
        </w:rPr>
      </w:pPr>
      <w:bookmarkStart w:id="1748" w:name="_Toc19709020"/>
      <w:bookmarkStart w:id="1749" w:name="_Toc27745104"/>
      <w:bookmarkStart w:id="1750" w:name="_Toc29803256"/>
      <w:bookmarkStart w:id="1751" w:name="_Toc35970046"/>
      <w:bookmarkStart w:id="1752" w:name="_Toc36050840"/>
      <w:bookmarkStart w:id="1753" w:name="_Toc44847559"/>
      <w:bookmarkStart w:id="1754" w:name="_Toc51845213"/>
      <w:bookmarkStart w:id="1755" w:name="_Toc51845544"/>
      <w:bookmarkStart w:id="1756" w:name="_Toc51847064"/>
      <w:bookmarkStart w:id="1757" w:name="_Toc57022695"/>
      <w:bookmarkStart w:id="1758" w:name="_Toc191137449"/>
      <w:r w:rsidRPr="00D1205D">
        <w:rPr>
          <w:lang w:eastAsia="zh-CN"/>
        </w:rPr>
        <w:t>6.10.3.1</w:t>
      </w:r>
      <w:r w:rsidRPr="00D1205D">
        <w:rPr>
          <w:lang w:eastAsia="zh-CN"/>
        </w:rPr>
        <w:tab/>
        <w:t>General</w:t>
      </w:r>
      <w:bookmarkEnd w:id="1748"/>
      <w:bookmarkEnd w:id="1749"/>
      <w:bookmarkEnd w:id="1750"/>
      <w:bookmarkEnd w:id="1751"/>
      <w:bookmarkEnd w:id="1752"/>
      <w:bookmarkEnd w:id="1753"/>
      <w:bookmarkEnd w:id="1754"/>
      <w:bookmarkEnd w:id="1755"/>
      <w:bookmarkEnd w:id="1756"/>
      <w:bookmarkEnd w:id="1757"/>
      <w:bookmarkEnd w:id="1758"/>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9" w:name="_Toc27745105"/>
      <w:bookmarkStart w:id="1760" w:name="_Toc29803257"/>
      <w:bookmarkStart w:id="1761" w:name="_Toc35970047"/>
      <w:bookmarkStart w:id="1762" w:name="_Toc36050841"/>
      <w:bookmarkStart w:id="1763" w:name="_Toc44847560"/>
      <w:bookmarkStart w:id="1764" w:name="_Toc51845214"/>
      <w:bookmarkStart w:id="1765" w:name="_Toc51845545"/>
      <w:bookmarkStart w:id="1766" w:name="_Toc51847065"/>
      <w:bookmarkStart w:id="1767" w:name="_Toc57022696"/>
      <w:bookmarkStart w:id="1768" w:name="_Toc191137450"/>
      <w:r w:rsidRPr="00D1205D">
        <w:rPr>
          <w:lang w:eastAsia="zh-CN"/>
        </w:rPr>
        <w:t>6.10.3.2</w:t>
      </w:r>
      <w:r w:rsidRPr="00D1205D">
        <w:rPr>
          <w:lang w:eastAsia="zh-CN"/>
        </w:rPr>
        <w:tab/>
        <w:t>Conveyance of NF Discovery Factors</w:t>
      </w:r>
      <w:bookmarkEnd w:id="1746"/>
      <w:bookmarkEnd w:id="1759"/>
      <w:bookmarkEnd w:id="1760"/>
      <w:bookmarkEnd w:id="1761"/>
      <w:bookmarkEnd w:id="1762"/>
      <w:bookmarkEnd w:id="1763"/>
      <w:bookmarkEnd w:id="1764"/>
      <w:bookmarkEnd w:id="1765"/>
      <w:bookmarkEnd w:id="1766"/>
      <w:bookmarkEnd w:id="1767"/>
      <w:bookmarkEnd w:id="1768"/>
    </w:p>
    <w:p w14:paraId="3244A530" w14:textId="77777777" w:rsidR="00BE274F" w:rsidRPr="00D1205D" w:rsidRDefault="00BE274F" w:rsidP="00BE274F">
      <w:pPr>
        <w:rPr>
          <w:lang w:eastAsia="zh-CN"/>
        </w:rPr>
      </w:pPr>
      <w:bookmarkStart w:id="1769"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sidRPr="00D1205D">
        <w:rPr>
          <w:lang w:eastAsia="zh-CN"/>
        </w:rPr>
        <w:lastRenderedPageBreak/>
        <w:t xml:space="preserve">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770" w:name="_Toc57022697"/>
      <w:bookmarkStart w:id="1771" w:name="_Toc27745107"/>
      <w:bookmarkStart w:id="1772" w:name="_Toc29803259"/>
      <w:bookmarkStart w:id="1773" w:name="_Toc35970049"/>
      <w:bookmarkStart w:id="1774" w:name="_Toc36050843"/>
      <w:bookmarkStart w:id="1775" w:name="_Toc44847562"/>
      <w:bookmarkStart w:id="1776" w:name="_Toc51845216"/>
      <w:bookmarkStart w:id="1777" w:name="_Toc51845547"/>
      <w:bookmarkStart w:id="1778" w:name="_Toc51847067"/>
      <w:bookmarkStart w:id="1779" w:name="_Toc191137451"/>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70"/>
      <w:bookmarkEnd w:id="1779"/>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80" w:name="_Toc57022698"/>
      <w:bookmarkStart w:id="1781" w:name="_Toc57017616"/>
      <w:bookmarkStart w:id="1782" w:name="_Toc57024366"/>
      <w:bookmarkStart w:id="1783" w:name="_Toc27745108"/>
      <w:bookmarkStart w:id="1784" w:name="_Toc29803260"/>
      <w:bookmarkStart w:id="1785" w:name="_Toc35970050"/>
      <w:bookmarkStart w:id="1786" w:name="_Toc36050844"/>
      <w:bookmarkStart w:id="1787" w:name="_Toc191137452"/>
      <w:bookmarkEnd w:id="1771"/>
      <w:bookmarkEnd w:id="1772"/>
      <w:bookmarkEnd w:id="1773"/>
      <w:bookmarkEnd w:id="1774"/>
      <w:bookmarkEnd w:id="1775"/>
      <w:bookmarkEnd w:id="1776"/>
      <w:bookmarkEnd w:id="1777"/>
      <w:bookmarkEnd w:id="1778"/>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80"/>
      <w:bookmarkEnd w:id="1787"/>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88"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88"/>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lastRenderedPageBreak/>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89" w:name="_Toc191137453"/>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81"/>
      <w:bookmarkEnd w:id="1782"/>
      <w:bookmarkEnd w:id="1789"/>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90" w:name="_Toc51845217"/>
      <w:bookmarkStart w:id="1791" w:name="_Toc51845548"/>
      <w:bookmarkStart w:id="1792" w:name="_Toc51847068"/>
      <w:bookmarkStart w:id="1793" w:name="_Toc57022699"/>
    </w:p>
    <w:p w14:paraId="2B4C6ECB" w14:textId="285AFF74" w:rsidR="00F90BFA" w:rsidRPr="00D1205D" w:rsidRDefault="00F90BFA" w:rsidP="002D7984">
      <w:pPr>
        <w:pStyle w:val="Heading3"/>
        <w:rPr>
          <w:lang w:eastAsia="zh-CN"/>
        </w:rPr>
      </w:pPr>
      <w:bookmarkStart w:id="1794" w:name="_Toc191137454"/>
      <w:r w:rsidRPr="00D1205D">
        <w:rPr>
          <w:lang w:eastAsia="zh-CN"/>
        </w:rPr>
        <w:t>6.10.4</w:t>
      </w:r>
      <w:r w:rsidRPr="00D1205D">
        <w:rPr>
          <w:lang w:eastAsia="zh-CN"/>
        </w:rPr>
        <w:tab/>
      </w:r>
      <w:r w:rsidRPr="00D1205D">
        <w:t>Authority and/or deployment-specific string in apiRoot of resource URI</w:t>
      </w:r>
      <w:bookmarkEnd w:id="1769"/>
      <w:bookmarkEnd w:id="1783"/>
      <w:bookmarkEnd w:id="1784"/>
      <w:bookmarkEnd w:id="1785"/>
      <w:bookmarkEnd w:id="1786"/>
      <w:bookmarkEnd w:id="1790"/>
      <w:bookmarkEnd w:id="1791"/>
      <w:bookmarkEnd w:id="1792"/>
      <w:bookmarkEnd w:id="1793"/>
      <w:bookmarkEnd w:id="1794"/>
    </w:p>
    <w:p w14:paraId="2E4324A9" w14:textId="77777777" w:rsidR="00F90BFA" w:rsidRPr="00D1205D" w:rsidRDefault="00F90BFA" w:rsidP="00F90BFA">
      <w:bookmarkStart w:id="1795" w:name="_Toc19709023"/>
      <w:bookmarkStart w:id="1796" w:name="_Toc27745109"/>
      <w:bookmarkStart w:id="1797"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8" w:name="_Toc35970051"/>
      <w:bookmarkStart w:id="1799" w:name="_Toc36050845"/>
      <w:bookmarkStart w:id="1800" w:name="_Toc44847563"/>
      <w:r w:rsidRPr="00D1205D">
        <w:lastRenderedPageBreak/>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01" w:name="_Toc51845218"/>
      <w:bookmarkStart w:id="1802" w:name="_Toc51845549"/>
      <w:bookmarkStart w:id="1803" w:name="_Toc51847069"/>
      <w:bookmarkStart w:id="1804" w:name="_Toc57022700"/>
      <w:bookmarkStart w:id="1805" w:name="_Toc191137455"/>
      <w:r w:rsidRPr="00D1205D">
        <w:rPr>
          <w:lang w:eastAsia="zh-CN"/>
        </w:rPr>
        <w:t>6.10.5</w:t>
      </w:r>
      <w:r w:rsidRPr="00D1205D">
        <w:rPr>
          <w:lang w:eastAsia="zh-CN"/>
        </w:rPr>
        <w:tab/>
        <w:t>NF / NF service instance selection for Indirect Communication without Delegated Discovery</w:t>
      </w:r>
      <w:bookmarkEnd w:id="1795"/>
      <w:bookmarkEnd w:id="1796"/>
      <w:bookmarkEnd w:id="1797"/>
      <w:bookmarkEnd w:id="1798"/>
      <w:bookmarkEnd w:id="1799"/>
      <w:bookmarkEnd w:id="1800"/>
      <w:bookmarkEnd w:id="1801"/>
      <w:bookmarkEnd w:id="1802"/>
      <w:bookmarkEnd w:id="1803"/>
      <w:bookmarkEnd w:id="1804"/>
      <w:bookmarkEnd w:id="1805"/>
    </w:p>
    <w:p w14:paraId="06016FD5" w14:textId="77777777" w:rsidR="00F90BFA" w:rsidRPr="00D1205D" w:rsidRDefault="00F90BFA" w:rsidP="002D7984">
      <w:pPr>
        <w:pStyle w:val="Heading4"/>
        <w:rPr>
          <w:lang w:eastAsia="zh-CN"/>
        </w:rPr>
      </w:pPr>
      <w:bookmarkStart w:id="1806" w:name="_Toc19709024"/>
      <w:bookmarkStart w:id="1807" w:name="_Toc27745110"/>
      <w:bookmarkStart w:id="1808" w:name="_Toc29803262"/>
      <w:bookmarkStart w:id="1809" w:name="_Toc35970052"/>
      <w:bookmarkStart w:id="1810" w:name="_Toc36050846"/>
      <w:bookmarkStart w:id="1811" w:name="_Toc44847564"/>
      <w:bookmarkStart w:id="1812" w:name="_Toc51845219"/>
      <w:bookmarkStart w:id="1813" w:name="_Toc51845550"/>
      <w:bookmarkStart w:id="1814" w:name="_Toc51847070"/>
      <w:bookmarkStart w:id="1815" w:name="_Toc57022701"/>
      <w:bookmarkStart w:id="1816" w:name="_Toc191137456"/>
      <w:r w:rsidRPr="00D1205D">
        <w:rPr>
          <w:lang w:eastAsia="zh-CN"/>
        </w:rPr>
        <w:t>6.10.5.1</w:t>
      </w:r>
      <w:r w:rsidRPr="00D1205D">
        <w:rPr>
          <w:lang w:eastAsia="zh-CN"/>
        </w:rPr>
        <w:tab/>
        <w:t>General</w:t>
      </w:r>
      <w:bookmarkEnd w:id="1806"/>
      <w:bookmarkEnd w:id="1807"/>
      <w:bookmarkEnd w:id="1808"/>
      <w:bookmarkEnd w:id="1809"/>
      <w:bookmarkEnd w:id="1810"/>
      <w:bookmarkEnd w:id="1811"/>
      <w:bookmarkEnd w:id="1812"/>
      <w:bookmarkEnd w:id="1813"/>
      <w:bookmarkEnd w:id="1814"/>
      <w:bookmarkEnd w:id="1815"/>
      <w:bookmarkEnd w:id="1816"/>
    </w:p>
    <w:p w14:paraId="002BEAF7" w14:textId="77777777" w:rsidR="00F90BFA" w:rsidRPr="00D1205D" w:rsidRDefault="00F90BFA" w:rsidP="00F90BFA">
      <w:pPr>
        <w:rPr>
          <w:lang w:eastAsia="zh-CN"/>
        </w:rPr>
      </w:pPr>
      <w:bookmarkStart w:id="1817"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8" w:name="_Toc27745111"/>
      <w:bookmarkStart w:id="1819"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20" w:name="_Toc57022702"/>
      <w:bookmarkStart w:id="1821" w:name="_Toc35970053"/>
      <w:bookmarkStart w:id="1822" w:name="_Toc36050847"/>
      <w:bookmarkStart w:id="1823" w:name="_Toc44847565"/>
      <w:bookmarkStart w:id="1824" w:name="_Toc51845220"/>
      <w:bookmarkStart w:id="1825" w:name="_Toc51845551"/>
      <w:bookmarkStart w:id="1826"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lastRenderedPageBreak/>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27" w:name="_Toc191137457"/>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20"/>
      <w:bookmarkEnd w:id="1827"/>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lastRenderedPageBreak/>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1828"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1829" w:name="_Toc191137458"/>
      <w:r w:rsidRPr="00D1205D">
        <w:rPr>
          <w:lang w:eastAsia="zh-CN"/>
        </w:rPr>
        <w:t>6.10.6</w:t>
      </w:r>
      <w:r w:rsidRPr="00D1205D">
        <w:rPr>
          <w:lang w:eastAsia="zh-CN"/>
        </w:rPr>
        <w:tab/>
        <w:t>Feature negotiation for Indirect Communication with Delegated Discovery</w:t>
      </w:r>
      <w:bookmarkEnd w:id="1817"/>
      <w:bookmarkEnd w:id="1818"/>
      <w:bookmarkEnd w:id="1819"/>
      <w:bookmarkEnd w:id="1821"/>
      <w:bookmarkEnd w:id="1822"/>
      <w:bookmarkEnd w:id="1823"/>
      <w:bookmarkEnd w:id="1824"/>
      <w:bookmarkEnd w:id="1825"/>
      <w:bookmarkEnd w:id="1826"/>
      <w:bookmarkEnd w:id="1828"/>
      <w:bookmarkEnd w:id="1829"/>
    </w:p>
    <w:p w14:paraId="770F9292" w14:textId="18F8A51E" w:rsidR="00F90BFA" w:rsidRPr="00D1205D" w:rsidRDefault="00F90BFA" w:rsidP="00F90BFA">
      <w:pPr>
        <w:rPr>
          <w:lang w:eastAsia="zh-CN"/>
        </w:rPr>
      </w:pPr>
      <w:bookmarkStart w:id="1830" w:name="_Toc19709030"/>
      <w:bookmarkStart w:id="1831" w:name="_Toc27745116"/>
      <w:bookmarkStart w:id="1832"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1833" w:name="_Toc35970054"/>
      <w:bookmarkStart w:id="1834" w:name="_Toc36050848"/>
      <w:bookmarkStart w:id="1835" w:name="_Toc44847566"/>
      <w:bookmarkStart w:id="1836" w:name="_Toc51845221"/>
      <w:bookmarkStart w:id="1837" w:name="_Toc51845552"/>
      <w:bookmarkStart w:id="1838" w:name="_Toc51847072"/>
      <w:bookmarkStart w:id="1839" w:name="_Toc57022704"/>
      <w:bookmarkStart w:id="1840" w:name="_Toc191137459"/>
      <w:r w:rsidRPr="00D1205D">
        <w:rPr>
          <w:lang w:eastAsia="zh-CN"/>
        </w:rPr>
        <w:t>6.10.7</w:t>
      </w:r>
      <w:r w:rsidRPr="00D1205D">
        <w:rPr>
          <w:lang w:eastAsia="zh-CN"/>
        </w:rPr>
        <w:tab/>
        <w:t>Notification and callback requests sent with Indirect Communication</w:t>
      </w:r>
      <w:bookmarkEnd w:id="1833"/>
      <w:bookmarkEnd w:id="1834"/>
      <w:bookmarkEnd w:id="1835"/>
      <w:bookmarkEnd w:id="1836"/>
      <w:bookmarkEnd w:id="1837"/>
      <w:bookmarkEnd w:id="1838"/>
      <w:bookmarkEnd w:id="1839"/>
      <w:bookmarkEnd w:id="1840"/>
    </w:p>
    <w:p w14:paraId="63E4BDA9" w14:textId="77777777" w:rsidR="00E8091F" w:rsidRPr="00532F96" w:rsidRDefault="00E8091F" w:rsidP="00E8091F">
      <w:pPr>
        <w:rPr>
          <w:lang w:eastAsia="zh-CN"/>
        </w:rPr>
      </w:pPr>
      <w:bookmarkStart w:id="1841" w:name="_Toc44847567"/>
      <w:bookmarkStart w:id="1842" w:name="_Toc51845222"/>
      <w:bookmarkStart w:id="1843" w:name="_Toc51845553"/>
      <w:bookmarkStart w:id="1844" w:name="_Toc51847073"/>
      <w:bookmarkStart w:id="1845"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lastRenderedPageBreak/>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46" w:name="_Toc191137460"/>
      <w:r w:rsidRPr="00D1205D">
        <w:rPr>
          <w:lang w:eastAsia="zh-CN"/>
        </w:rPr>
        <w:t>6.10.8</w:t>
      </w:r>
      <w:r w:rsidRPr="00D1205D">
        <w:rPr>
          <w:lang w:eastAsia="zh-CN"/>
        </w:rPr>
        <w:tab/>
        <w:t>Error Handling</w:t>
      </w:r>
      <w:bookmarkEnd w:id="1841"/>
      <w:bookmarkEnd w:id="1842"/>
      <w:bookmarkEnd w:id="1843"/>
      <w:bookmarkEnd w:id="1844"/>
      <w:bookmarkEnd w:id="1845"/>
      <w:bookmarkEnd w:id="1846"/>
    </w:p>
    <w:p w14:paraId="1CF5215C" w14:textId="77777777" w:rsidR="00F90BFA" w:rsidRPr="00D1205D" w:rsidRDefault="00F90BFA" w:rsidP="002D7984">
      <w:pPr>
        <w:pStyle w:val="Heading4"/>
        <w:rPr>
          <w:lang w:eastAsia="zh-CN"/>
        </w:rPr>
      </w:pPr>
      <w:bookmarkStart w:id="1847" w:name="_Toc44847568"/>
      <w:bookmarkStart w:id="1848" w:name="_Toc51845223"/>
      <w:bookmarkStart w:id="1849" w:name="_Toc51845554"/>
      <w:bookmarkStart w:id="1850" w:name="_Toc51847074"/>
      <w:bookmarkStart w:id="1851" w:name="_Toc57022706"/>
      <w:bookmarkStart w:id="1852" w:name="_Toc191137461"/>
      <w:r w:rsidRPr="00D1205D">
        <w:rPr>
          <w:lang w:eastAsia="zh-CN"/>
        </w:rPr>
        <w:t>6.10.8.1</w:t>
      </w:r>
      <w:r w:rsidRPr="00D1205D">
        <w:rPr>
          <w:lang w:eastAsia="zh-CN"/>
        </w:rPr>
        <w:tab/>
        <w:t>General</w:t>
      </w:r>
      <w:bookmarkEnd w:id="1847"/>
      <w:bookmarkEnd w:id="1848"/>
      <w:bookmarkEnd w:id="1849"/>
      <w:bookmarkEnd w:id="1850"/>
      <w:bookmarkEnd w:id="1851"/>
      <w:bookmarkEnd w:id="1852"/>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853" w:name="_Toc44847569"/>
      <w:bookmarkStart w:id="1854" w:name="_Toc51845224"/>
      <w:bookmarkStart w:id="1855" w:name="_Toc51845555"/>
      <w:bookmarkStart w:id="1856" w:name="_Toc51847075"/>
      <w:bookmarkStart w:id="1857" w:name="_Toc57022707"/>
      <w:bookmarkStart w:id="1858" w:name="_Toc191137462"/>
      <w:r w:rsidRPr="00D1205D">
        <w:rPr>
          <w:lang w:eastAsia="zh-CN"/>
        </w:rPr>
        <w:t>6.10.8.2</w:t>
      </w:r>
      <w:r w:rsidRPr="00D1205D">
        <w:rPr>
          <w:lang w:eastAsia="zh-CN"/>
        </w:rPr>
        <w:tab/>
        <w:t>Requirements for the originator of an HTTP error response</w:t>
      </w:r>
      <w:bookmarkEnd w:id="1853"/>
      <w:bookmarkEnd w:id="1854"/>
      <w:bookmarkEnd w:id="1855"/>
      <w:bookmarkEnd w:id="1856"/>
      <w:bookmarkEnd w:id="1857"/>
      <w:bookmarkEnd w:id="1858"/>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lastRenderedPageBreak/>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9" w:name="_Toc44847570"/>
      <w:bookmarkStart w:id="1860" w:name="_Toc51845225"/>
      <w:bookmarkStart w:id="1861" w:name="_Toc51845556"/>
      <w:bookmarkStart w:id="1862" w:name="_Toc51847076"/>
      <w:bookmarkStart w:id="1863" w:name="_Toc57022708"/>
      <w:bookmarkStart w:id="1864" w:name="_Toc191137463"/>
      <w:r w:rsidRPr="00D1205D">
        <w:rPr>
          <w:lang w:eastAsia="zh-CN"/>
        </w:rPr>
        <w:t>6.10.8.3</w:t>
      </w:r>
      <w:r w:rsidRPr="00D1205D">
        <w:rPr>
          <w:lang w:eastAsia="zh-CN"/>
        </w:rPr>
        <w:tab/>
        <w:t>Requirements for an SCP or SEPP relaying an HTTP error response</w:t>
      </w:r>
      <w:bookmarkEnd w:id="1859"/>
      <w:bookmarkEnd w:id="1860"/>
      <w:bookmarkEnd w:id="1861"/>
      <w:bookmarkEnd w:id="1862"/>
      <w:bookmarkEnd w:id="1863"/>
      <w:bookmarkEnd w:id="1864"/>
    </w:p>
    <w:p w14:paraId="739166FE" w14:textId="77777777" w:rsidR="006D7E1D" w:rsidRPr="00D1205D" w:rsidRDefault="006D7E1D" w:rsidP="006D7E1D">
      <w:bookmarkStart w:id="1865" w:name="_Toc44847571"/>
      <w:bookmarkStart w:id="1866" w:name="_Toc51845226"/>
      <w:bookmarkStart w:id="1867" w:name="_Toc51845557"/>
      <w:bookmarkStart w:id="1868" w:name="_Toc51847077"/>
      <w:bookmarkStart w:id="1869"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lastRenderedPageBreak/>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70" w:name="_Toc191137464"/>
      <w:r w:rsidRPr="00D1205D">
        <w:rPr>
          <w:lang w:eastAsia="zh-CN"/>
        </w:rPr>
        <w:t>6.10.9</w:t>
      </w:r>
      <w:r w:rsidRPr="00D1205D">
        <w:rPr>
          <w:lang w:eastAsia="zh-CN"/>
        </w:rPr>
        <w:tab/>
        <w:t>HTTP redirection</w:t>
      </w:r>
      <w:bookmarkEnd w:id="1865"/>
      <w:bookmarkEnd w:id="1866"/>
      <w:bookmarkEnd w:id="1867"/>
      <w:bookmarkEnd w:id="1868"/>
      <w:bookmarkEnd w:id="1869"/>
      <w:bookmarkEnd w:id="1870"/>
    </w:p>
    <w:p w14:paraId="1E1F7435" w14:textId="77777777" w:rsidR="00F90BFA" w:rsidRPr="00D1205D" w:rsidRDefault="00F90BFA" w:rsidP="002D7984">
      <w:pPr>
        <w:pStyle w:val="Heading4"/>
        <w:rPr>
          <w:lang w:eastAsia="zh-CN"/>
        </w:rPr>
      </w:pPr>
      <w:bookmarkStart w:id="1871" w:name="_Toc44847572"/>
      <w:bookmarkStart w:id="1872" w:name="_Toc51845227"/>
      <w:bookmarkStart w:id="1873" w:name="_Toc51845558"/>
      <w:bookmarkStart w:id="1874" w:name="_Toc51847078"/>
      <w:bookmarkStart w:id="1875" w:name="_Toc57022710"/>
      <w:bookmarkStart w:id="1876" w:name="_Toc191137465"/>
      <w:r w:rsidRPr="00D1205D">
        <w:rPr>
          <w:lang w:eastAsia="zh-CN"/>
        </w:rPr>
        <w:t>6.10.9.1</w:t>
      </w:r>
      <w:r w:rsidRPr="00D1205D">
        <w:rPr>
          <w:lang w:eastAsia="zh-CN"/>
        </w:rPr>
        <w:tab/>
        <w:t>General</w:t>
      </w:r>
      <w:bookmarkEnd w:id="1871"/>
      <w:bookmarkEnd w:id="1872"/>
      <w:bookmarkEnd w:id="1873"/>
      <w:bookmarkEnd w:id="1874"/>
      <w:bookmarkEnd w:id="1875"/>
      <w:bookmarkEnd w:id="1876"/>
    </w:p>
    <w:p w14:paraId="7CB7D1EF" w14:textId="21BA7E86" w:rsidR="00C60479" w:rsidRPr="00D1205D" w:rsidRDefault="00C60479" w:rsidP="00C60479">
      <w:pPr>
        <w:rPr>
          <w:lang w:eastAsia="zh-CN"/>
        </w:rPr>
      </w:pPr>
      <w:bookmarkStart w:id="1877" w:name="_Toc57022711"/>
      <w:bookmarkStart w:id="1878" w:name="_Toc35970055"/>
      <w:bookmarkStart w:id="1879" w:name="_Toc36050849"/>
      <w:bookmarkStart w:id="1880" w:name="_Toc44847573"/>
      <w:bookmarkStart w:id="1881" w:name="_Toc51845228"/>
      <w:bookmarkStart w:id="1882" w:name="_Toc51845559"/>
      <w:bookmarkStart w:id="1883"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lastRenderedPageBreak/>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1884" w:name="_Toc191137466"/>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77"/>
      <w:bookmarkEnd w:id="1884"/>
    </w:p>
    <w:p w14:paraId="0FA5D4C8" w14:textId="77777777" w:rsidR="00567AFA" w:rsidRPr="00D1205D" w:rsidRDefault="00567AFA" w:rsidP="002D7984">
      <w:pPr>
        <w:pStyle w:val="Heading4"/>
        <w:rPr>
          <w:lang w:eastAsia="zh-CN"/>
        </w:rPr>
      </w:pPr>
      <w:bookmarkStart w:id="1885" w:name="_Toc191137467"/>
      <w:r w:rsidRPr="00D1205D">
        <w:rPr>
          <w:lang w:eastAsia="zh-CN"/>
        </w:rPr>
        <w:t>6.10.</w:t>
      </w:r>
      <w:r>
        <w:rPr>
          <w:lang w:eastAsia="zh-CN"/>
        </w:rPr>
        <w:t>10</w:t>
      </w:r>
      <w:r w:rsidRPr="00D1205D">
        <w:rPr>
          <w:lang w:eastAsia="zh-CN"/>
        </w:rPr>
        <w:t>.1</w:t>
      </w:r>
      <w:r w:rsidRPr="00D1205D">
        <w:rPr>
          <w:lang w:eastAsia="zh-CN"/>
        </w:rPr>
        <w:tab/>
        <w:t>General</w:t>
      </w:r>
      <w:bookmarkEnd w:id="1885"/>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86" w:name="_Toc191137468"/>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86"/>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87" w:name="_Toc191137469"/>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87"/>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8" w:name="_Toc191137470"/>
      <w:r w:rsidRPr="001A4C5F">
        <w:rPr>
          <w:lang w:val="en-US" w:eastAsia="zh-CN"/>
        </w:rPr>
        <w:lastRenderedPageBreak/>
        <w:t>6.10.</w:t>
      </w:r>
      <w:r>
        <w:rPr>
          <w:lang w:val="en-US" w:eastAsia="zh-CN"/>
        </w:rPr>
        <w:t>11</w:t>
      </w:r>
      <w:r w:rsidRPr="001A4C5F">
        <w:rPr>
          <w:lang w:val="en-US" w:eastAsia="zh-CN"/>
        </w:rPr>
        <w:tab/>
        <w:t>Authorization</w:t>
      </w:r>
      <w:r>
        <w:rPr>
          <w:lang w:val="en-US" w:eastAsia="zh-CN"/>
        </w:rPr>
        <w:t xml:space="preserve"> of NF service access</w:t>
      </w:r>
      <w:bookmarkEnd w:id="1888"/>
    </w:p>
    <w:p w14:paraId="08CF70B3" w14:textId="713DB9CA" w:rsidR="002100E6" w:rsidRDefault="002100E6" w:rsidP="002D7984">
      <w:pPr>
        <w:pStyle w:val="Heading4"/>
        <w:rPr>
          <w:noProof/>
          <w:lang w:val="en-US"/>
        </w:rPr>
      </w:pPr>
      <w:bookmarkStart w:id="1889" w:name="_Toc191137471"/>
      <w:r>
        <w:rPr>
          <w:noProof/>
          <w:lang w:val="en-US"/>
        </w:rPr>
        <w:t>6.10.1</w:t>
      </w:r>
      <w:r w:rsidR="009365AB">
        <w:rPr>
          <w:noProof/>
          <w:lang w:val="en-US"/>
        </w:rPr>
        <w:t>1</w:t>
      </w:r>
      <w:r>
        <w:rPr>
          <w:noProof/>
          <w:lang w:val="en-US"/>
        </w:rPr>
        <w:t>.1</w:t>
      </w:r>
      <w:r>
        <w:rPr>
          <w:noProof/>
          <w:lang w:val="en-US"/>
        </w:rPr>
        <w:tab/>
        <w:t>General</w:t>
      </w:r>
      <w:bookmarkEnd w:id="1889"/>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90" w:name="_Toc191137472"/>
      <w:r>
        <w:rPr>
          <w:noProof/>
          <w:lang w:val="en-US"/>
        </w:rPr>
        <w:t>6.10.11.2</w:t>
      </w:r>
      <w:r>
        <w:rPr>
          <w:noProof/>
          <w:lang w:val="en-US"/>
        </w:rPr>
        <w:tab/>
        <w:t>Authorization for indirect communication with delegated discovery</w:t>
      </w:r>
      <w:bookmarkEnd w:id="1890"/>
    </w:p>
    <w:p w14:paraId="2705DD43" w14:textId="72C05265" w:rsidR="002100E6" w:rsidRDefault="002100E6" w:rsidP="002D7984">
      <w:pPr>
        <w:pStyle w:val="Heading5"/>
        <w:rPr>
          <w:noProof/>
          <w:lang w:val="en-US"/>
        </w:rPr>
      </w:pPr>
      <w:bookmarkStart w:id="1891" w:name="_Toc191137473"/>
      <w:r>
        <w:rPr>
          <w:noProof/>
          <w:lang w:val="en-US"/>
        </w:rPr>
        <w:t>6.10.11.2.1</w:t>
      </w:r>
      <w:r>
        <w:rPr>
          <w:noProof/>
          <w:lang w:val="en-US"/>
        </w:rPr>
        <w:tab/>
        <w:t>General</w:t>
      </w:r>
      <w:bookmarkEnd w:id="1891"/>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 xml:space="preserve">The SCP should use the access scope information received in the 3gpp-Sbi-Access-Scope header to determine the access scope required for access authorization for an incoming service request. The SCP may also use the scopes </w:t>
      </w:r>
      <w:r>
        <w:lastRenderedPageBreak/>
        <w:t>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92" w:name="_Toc191137474"/>
      <w:r>
        <w:rPr>
          <w:noProof/>
          <w:lang w:val="en-US"/>
        </w:rPr>
        <w:t>6.10.11.2.2</w:t>
      </w:r>
      <w:r>
        <w:rPr>
          <w:noProof/>
          <w:lang w:val="en-US"/>
        </w:rPr>
        <w:tab/>
        <w:t>Error handling when the SCP fails to obtain an access token</w:t>
      </w:r>
      <w:bookmarkEnd w:id="1892"/>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77777777" w:rsidR="006D7E1D" w:rsidRDefault="006D7E1D" w:rsidP="006D7E1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1893" w:name="_Toc191137475"/>
      <w:r>
        <w:rPr>
          <w:noProof/>
          <w:lang w:val="en-US"/>
        </w:rPr>
        <w:lastRenderedPageBreak/>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893"/>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1894" w:name="_Toc191137476"/>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94"/>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1895" w:name="_Toc191137477"/>
      <w:r>
        <w:rPr>
          <w:noProof/>
          <w:lang w:val="en-US"/>
        </w:rPr>
        <w:t>6.10.11.3</w:t>
      </w:r>
      <w:r>
        <w:rPr>
          <w:noProof/>
          <w:lang w:val="en-US"/>
        </w:rPr>
        <w:tab/>
        <w:t>Authorization for indirect communication without delegated discovery</w:t>
      </w:r>
      <w:bookmarkEnd w:id="1895"/>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96" w:name="_Toc57022712"/>
      <w:bookmarkStart w:id="1897" w:name="_Toc191137478"/>
      <w:r w:rsidRPr="00D1205D">
        <w:rPr>
          <w:lang w:eastAsia="zh-CN"/>
        </w:rPr>
        <w:lastRenderedPageBreak/>
        <w:t>6</w:t>
      </w:r>
      <w:r w:rsidRPr="00D1205D">
        <w:t>.</w:t>
      </w:r>
      <w:r w:rsidRPr="00D1205D">
        <w:rPr>
          <w:lang w:eastAsia="zh-CN"/>
        </w:rPr>
        <w:t>11</w:t>
      </w:r>
      <w:r w:rsidRPr="00D1205D">
        <w:rPr>
          <w:lang w:eastAsia="zh-CN"/>
        </w:rPr>
        <w:tab/>
        <w:t>Detection and handling of late arriving requests</w:t>
      </w:r>
      <w:bookmarkEnd w:id="1830"/>
      <w:bookmarkEnd w:id="1831"/>
      <w:bookmarkEnd w:id="1832"/>
      <w:bookmarkEnd w:id="1878"/>
      <w:bookmarkEnd w:id="1879"/>
      <w:bookmarkEnd w:id="1880"/>
      <w:bookmarkEnd w:id="1881"/>
      <w:bookmarkEnd w:id="1882"/>
      <w:bookmarkEnd w:id="1883"/>
      <w:bookmarkEnd w:id="1896"/>
      <w:bookmarkEnd w:id="1897"/>
    </w:p>
    <w:p w14:paraId="5DC815D6" w14:textId="77777777" w:rsidR="00F90BFA" w:rsidRPr="00D1205D" w:rsidRDefault="00F90BFA" w:rsidP="002D7984">
      <w:pPr>
        <w:pStyle w:val="Heading3"/>
        <w:rPr>
          <w:lang w:eastAsia="zh-CN"/>
        </w:rPr>
      </w:pPr>
      <w:bookmarkStart w:id="1898" w:name="_Toc19709031"/>
      <w:bookmarkStart w:id="1899" w:name="_Toc27745117"/>
      <w:bookmarkStart w:id="1900" w:name="_Toc29803265"/>
      <w:bookmarkStart w:id="1901" w:name="_Toc35970056"/>
      <w:bookmarkStart w:id="1902" w:name="_Toc36050850"/>
      <w:bookmarkStart w:id="1903" w:name="_Toc44847574"/>
      <w:bookmarkStart w:id="1904" w:name="_Toc51845229"/>
      <w:bookmarkStart w:id="1905" w:name="_Toc51845560"/>
      <w:bookmarkStart w:id="1906" w:name="_Toc51847080"/>
      <w:bookmarkStart w:id="1907" w:name="_Toc57022713"/>
      <w:bookmarkStart w:id="1908" w:name="_Toc191137479"/>
      <w:r w:rsidRPr="00D1205D">
        <w:rPr>
          <w:lang w:eastAsia="zh-CN"/>
        </w:rPr>
        <w:t>6.11.1</w:t>
      </w:r>
      <w:r w:rsidRPr="00D1205D">
        <w:rPr>
          <w:lang w:eastAsia="zh-CN"/>
        </w:rPr>
        <w:tab/>
        <w:t>General</w:t>
      </w:r>
      <w:bookmarkEnd w:id="1898"/>
      <w:bookmarkEnd w:id="1899"/>
      <w:bookmarkEnd w:id="1900"/>
      <w:bookmarkEnd w:id="1901"/>
      <w:bookmarkEnd w:id="1902"/>
      <w:bookmarkEnd w:id="1903"/>
      <w:bookmarkEnd w:id="1904"/>
      <w:bookmarkEnd w:id="1905"/>
      <w:bookmarkEnd w:id="1906"/>
      <w:bookmarkEnd w:id="1907"/>
      <w:bookmarkEnd w:id="1908"/>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9" w:name="_Toc19709032"/>
      <w:bookmarkStart w:id="1910" w:name="_Toc27745118"/>
      <w:bookmarkStart w:id="1911" w:name="_Toc29803266"/>
      <w:bookmarkStart w:id="1912" w:name="_Toc35970057"/>
      <w:bookmarkStart w:id="1913" w:name="_Toc36050851"/>
      <w:bookmarkStart w:id="1914" w:name="_Toc44847575"/>
      <w:bookmarkStart w:id="1915" w:name="_Toc51845230"/>
      <w:bookmarkStart w:id="1916" w:name="_Toc51845561"/>
      <w:bookmarkStart w:id="1917" w:name="_Toc51847081"/>
      <w:bookmarkStart w:id="1918" w:name="_Toc57022714"/>
      <w:bookmarkStart w:id="1919" w:name="_Toc191137480"/>
      <w:r w:rsidRPr="00D1205D">
        <w:rPr>
          <w:lang w:eastAsia="zh-CN"/>
        </w:rPr>
        <w:t>6.11.2</w:t>
      </w:r>
      <w:r w:rsidRPr="00D1205D">
        <w:rPr>
          <w:lang w:eastAsia="zh-CN"/>
        </w:rPr>
        <w:tab/>
      </w:r>
      <w:r w:rsidRPr="00D1205D">
        <w:t>Detection and handling of requests which have timed out at the HTTP client</w:t>
      </w:r>
      <w:bookmarkEnd w:id="1909"/>
      <w:bookmarkEnd w:id="1910"/>
      <w:bookmarkEnd w:id="1911"/>
      <w:bookmarkEnd w:id="1912"/>
      <w:bookmarkEnd w:id="1913"/>
      <w:bookmarkEnd w:id="1914"/>
      <w:bookmarkEnd w:id="1915"/>
      <w:bookmarkEnd w:id="1916"/>
      <w:bookmarkEnd w:id="1917"/>
      <w:bookmarkEnd w:id="1918"/>
      <w:bookmarkEnd w:id="1919"/>
    </w:p>
    <w:p w14:paraId="20328E59" w14:textId="77777777" w:rsidR="00F90BFA" w:rsidRPr="00D1205D" w:rsidRDefault="00F90BFA" w:rsidP="002D7984">
      <w:pPr>
        <w:pStyle w:val="Heading4"/>
      </w:pPr>
      <w:bookmarkStart w:id="1920" w:name="_Toc19709033"/>
      <w:bookmarkStart w:id="1921" w:name="_Toc27745119"/>
      <w:bookmarkStart w:id="1922" w:name="_Toc29803267"/>
      <w:bookmarkStart w:id="1923" w:name="_Toc35970058"/>
      <w:bookmarkStart w:id="1924" w:name="_Toc36050852"/>
      <w:bookmarkStart w:id="1925" w:name="_Toc44847576"/>
      <w:bookmarkStart w:id="1926" w:name="_Toc51845231"/>
      <w:bookmarkStart w:id="1927" w:name="_Toc51845562"/>
      <w:bookmarkStart w:id="1928" w:name="_Toc51847082"/>
      <w:bookmarkStart w:id="1929" w:name="_Toc57022715"/>
      <w:bookmarkStart w:id="1930" w:name="_Toc191137481"/>
      <w:r w:rsidRPr="00D1205D">
        <w:t>6.11.2.1</w:t>
      </w:r>
      <w:r w:rsidRPr="00D1205D">
        <w:tab/>
        <w:t>General</w:t>
      </w:r>
      <w:bookmarkEnd w:id="1920"/>
      <w:bookmarkEnd w:id="1921"/>
      <w:bookmarkEnd w:id="1922"/>
      <w:bookmarkEnd w:id="1923"/>
      <w:bookmarkEnd w:id="1924"/>
      <w:bookmarkEnd w:id="1925"/>
      <w:bookmarkEnd w:id="1926"/>
      <w:bookmarkEnd w:id="1927"/>
      <w:bookmarkEnd w:id="1928"/>
      <w:bookmarkEnd w:id="1929"/>
      <w:bookmarkEnd w:id="1930"/>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31" w:name="_Toc19709034"/>
      <w:bookmarkStart w:id="1932" w:name="_Toc27745120"/>
      <w:bookmarkStart w:id="1933" w:name="_Toc29803268"/>
      <w:bookmarkStart w:id="1934" w:name="_Toc35970059"/>
      <w:bookmarkStart w:id="1935" w:name="_Toc36050853"/>
      <w:bookmarkStart w:id="1936" w:name="_Toc44847577"/>
      <w:bookmarkStart w:id="1937" w:name="_Toc51845232"/>
      <w:bookmarkStart w:id="1938" w:name="_Toc51845563"/>
      <w:bookmarkStart w:id="1939" w:name="_Toc51847083"/>
      <w:bookmarkStart w:id="1940" w:name="_Toc57022716"/>
      <w:bookmarkStart w:id="1941" w:name="_Toc191137482"/>
      <w:r w:rsidRPr="00D1205D">
        <w:t>6.11.2.2</w:t>
      </w:r>
      <w:r w:rsidRPr="00D1205D">
        <w:tab/>
        <w:t>Principles</w:t>
      </w:r>
      <w:bookmarkEnd w:id="1931"/>
      <w:bookmarkEnd w:id="1932"/>
      <w:bookmarkEnd w:id="1933"/>
      <w:bookmarkEnd w:id="1934"/>
      <w:bookmarkEnd w:id="1935"/>
      <w:bookmarkEnd w:id="1936"/>
      <w:bookmarkEnd w:id="1937"/>
      <w:bookmarkEnd w:id="1938"/>
      <w:bookmarkEnd w:id="1939"/>
      <w:bookmarkEnd w:id="1940"/>
      <w:bookmarkEnd w:id="1941"/>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42" w:name="_Toc4121472"/>
      <w:bookmarkStart w:id="1943" w:name="_Toc27745121"/>
      <w:bookmarkStart w:id="1944" w:name="_Toc29803269"/>
      <w:bookmarkStart w:id="1945" w:name="_Toc35970060"/>
      <w:bookmarkStart w:id="1946" w:name="_Toc36050854"/>
      <w:bookmarkStart w:id="1947" w:name="_Toc44847578"/>
      <w:bookmarkStart w:id="1948" w:name="_Toc51845233"/>
      <w:bookmarkStart w:id="1949" w:name="_Toc51845564"/>
      <w:bookmarkStart w:id="1950" w:name="_Toc51847084"/>
      <w:bookmarkStart w:id="1951" w:name="_Toc57022717"/>
      <w:bookmarkStart w:id="1952" w:name="_Toc191137483"/>
      <w:r w:rsidRPr="00D1205D">
        <w:rPr>
          <w:lang w:eastAsia="zh-CN"/>
        </w:rPr>
        <w:t>6</w:t>
      </w:r>
      <w:r w:rsidRPr="00D1205D">
        <w:t>.</w:t>
      </w:r>
      <w:r w:rsidRPr="00D1205D">
        <w:rPr>
          <w:lang w:eastAsia="zh-CN"/>
        </w:rPr>
        <w:t>12</w:t>
      </w:r>
      <w:r w:rsidRPr="00D1205D">
        <w:rPr>
          <w:lang w:eastAsia="zh-CN"/>
        </w:rPr>
        <w:tab/>
      </w:r>
      <w:bookmarkEnd w:id="1942"/>
      <w:r w:rsidRPr="00D1205D">
        <w:rPr>
          <w:lang w:eastAsia="zh-CN"/>
        </w:rPr>
        <w:t>Binding between an NF Service Consumer and an NF Service Resource</w:t>
      </w:r>
      <w:bookmarkEnd w:id="1943"/>
      <w:bookmarkEnd w:id="1944"/>
      <w:bookmarkEnd w:id="1945"/>
      <w:bookmarkEnd w:id="1946"/>
      <w:bookmarkEnd w:id="1947"/>
      <w:bookmarkEnd w:id="1948"/>
      <w:bookmarkEnd w:id="1949"/>
      <w:bookmarkEnd w:id="1950"/>
      <w:bookmarkEnd w:id="1951"/>
      <w:bookmarkEnd w:id="1952"/>
    </w:p>
    <w:p w14:paraId="6A8A2A79" w14:textId="77777777" w:rsidR="00F90BFA" w:rsidRPr="00D1205D" w:rsidRDefault="00F90BFA" w:rsidP="002D7984">
      <w:pPr>
        <w:pStyle w:val="Heading3"/>
        <w:rPr>
          <w:lang w:eastAsia="zh-CN"/>
        </w:rPr>
      </w:pPr>
      <w:bookmarkStart w:id="1953" w:name="_Toc4121473"/>
      <w:bookmarkStart w:id="1954" w:name="_Toc27745122"/>
      <w:bookmarkStart w:id="1955" w:name="_Toc29803270"/>
      <w:bookmarkStart w:id="1956" w:name="_Toc35970061"/>
      <w:bookmarkStart w:id="1957" w:name="_Toc36050855"/>
      <w:bookmarkStart w:id="1958" w:name="_Toc44847579"/>
      <w:bookmarkStart w:id="1959" w:name="_Toc51845234"/>
      <w:bookmarkStart w:id="1960" w:name="_Toc51845565"/>
      <w:bookmarkStart w:id="1961" w:name="_Toc51847085"/>
      <w:bookmarkStart w:id="1962" w:name="_Toc57022718"/>
      <w:bookmarkStart w:id="1963" w:name="_Toc191137484"/>
      <w:r w:rsidRPr="00D1205D">
        <w:rPr>
          <w:lang w:eastAsia="zh-CN"/>
        </w:rPr>
        <w:t>6.12.1</w:t>
      </w:r>
      <w:r w:rsidRPr="00D1205D">
        <w:rPr>
          <w:lang w:eastAsia="zh-CN"/>
        </w:rPr>
        <w:tab/>
        <w:t>General</w:t>
      </w:r>
      <w:bookmarkEnd w:id="1953"/>
      <w:bookmarkEnd w:id="1954"/>
      <w:bookmarkEnd w:id="1955"/>
      <w:bookmarkEnd w:id="1956"/>
      <w:bookmarkEnd w:id="1957"/>
      <w:bookmarkEnd w:id="1958"/>
      <w:bookmarkEnd w:id="1959"/>
      <w:bookmarkEnd w:id="1960"/>
      <w:bookmarkEnd w:id="1961"/>
      <w:bookmarkEnd w:id="1962"/>
      <w:bookmarkEnd w:id="1963"/>
    </w:p>
    <w:p w14:paraId="518C45F6" w14:textId="3311E7DA" w:rsidR="00F90BFA" w:rsidRPr="00D1205D" w:rsidRDefault="00F90BFA" w:rsidP="00F90BFA">
      <w:pPr>
        <w:rPr>
          <w:lang w:eastAsia="zh-CN"/>
        </w:rPr>
      </w:pPr>
      <w:bookmarkStart w:id="1964" w:name="_Toc27745123"/>
      <w:bookmarkStart w:id="1965"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lastRenderedPageBreak/>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callback </w:t>
      </w:r>
      <w:r>
        <w:rPr>
          <w:lang w:eastAsia="zh-CN"/>
        </w:rPr>
        <w:lastRenderedPageBreak/>
        <w:t>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lastRenderedPageBreak/>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66" w:name="_Toc35970062"/>
      <w:bookmarkStart w:id="1967" w:name="_Toc36050856"/>
      <w:bookmarkStart w:id="1968" w:name="_Toc44847580"/>
      <w:bookmarkStart w:id="1969" w:name="_Toc51845235"/>
      <w:bookmarkStart w:id="1970" w:name="_Toc51845566"/>
      <w:bookmarkStart w:id="1971" w:name="_Toc51847086"/>
      <w:bookmarkStart w:id="1972"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73" w:name="_Toc191137485"/>
      <w:r w:rsidRPr="00D1205D">
        <w:rPr>
          <w:lang w:eastAsia="zh-CN"/>
        </w:rPr>
        <w:t>6.12.2</w:t>
      </w:r>
      <w:r w:rsidRPr="00D1205D">
        <w:rPr>
          <w:lang w:eastAsia="zh-CN"/>
        </w:rPr>
        <w:tab/>
        <w:t>Binding created as part of a service response</w:t>
      </w:r>
      <w:bookmarkEnd w:id="1964"/>
      <w:bookmarkEnd w:id="1965"/>
      <w:bookmarkEnd w:id="1966"/>
      <w:bookmarkEnd w:id="1967"/>
      <w:bookmarkEnd w:id="1968"/>
      <w:bookmarkEnd w:id="1969"/>
      <w:bookmarkEnd w:id="1970"/>
      <w:bookmarkEnd w:id="1971"/>
      <w:bookmarkEnd w:id="1972"/>
      <w:bookmarkEnd w:id="1973"/>
    </w:p>
    <w:p w14:paraId="50089BF4" w14:textId="73B7F84E" w:rsidR="00F90BFA" w:rsidRPr="00D1205D" w:rsidRDefault="00F90BFA" w:rsidP="00F90BFA">
      <w:pPr>
        <w:rPr>
          <w:lang w:eastAsia="zh-CN"/>
        </w:rPr>
      </w:pPr>
      <w:bookmarkStart w:id="1974" w:name="_Toc27745124"/>
      <w:bookmarkStart w:id="1975"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1976" w:name="_Toc35970063"/>
      <w:bookmarkStart w:id="1977" w:name="_Toc36050857"/>
      <w:bookmarkStart w:id="1978" w:name="_Toc44847581"/>
      <w:bookmarkStart w:id="1979" w:name="_Toc51845236"/>
      <w:bookmarkStart w:id="1980" w:name="_Toc51845567"/>
      <w:bookmarkStart w:id="1981" w:name="_Toc51847087"/>
      <w:bookmarkStart w:id="1982"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1983" w:name="_Toc191137486"/>
      <w:r w:rsidRPr="00D1205D">
        <w:rPr>
          <w:lang w:eastAsia="zh-CN"/>
        </w:rPr>
        <w:t>6.12.3</w:t>
      </w:r>
      <w:r w:rsidRPr="00D1205D">
        <w:rPr>
          <w:lang w:eastAsia="zh-CN"/>
        </w:rPr>
        <w:tab/>
        <w:t>Binding created as part of a service request</w:t>
      </w:r>
      <w:bookmarkEnd w:id="1974"/>
      <w:bookmarkEnd w:id="1975"/>
      <w:bookmarkEnd w:id="1976"/>
      <w:bookmarkEnd w:id="1977"/>
      <w:bookmarkEnd w:id="1978"/>
      <w:bookmarkEnd w:id="1979"/>
      <w:bookmarkEnd w:id="1980"/>
      <w:bookmarkEnd w:id="1981"/>
      <w:bookmarkEnd w:id="1982"/>
      <w:bookmarkEnd w:id="1983"/>
    </w:p>
    <w:p w14:paraId="1BB7033A" w14:textId="77777777" w:rsidR="006D7E1D" w:rsidRDefault="006D7E1D" w:rsidP="006D7E1D">
      <w:pPr>
        <w:rPr>
          <w:lang w:val="en-US" w:eastAsia="zh-CN"/>
        </w:rPr>
      </w:pPr>
      <w:bookmarkStart w:id="1984" w:name="_Toc27745125"/>
      <w:bookmarkStart w:id="1985" w:name="_Toc29803273"/>
      <w:bookmarkStart w:id="1986" w:name="_Toc35970064"/>
      <w:bookmarkStart w:id="1987" w:name="_Toc36050858"/>
      <w:bookmarkStart w:id="1988" w:name="_Toc44847582"/>
      <w:bookmarkStart w:id="1989" w:name="_Toc51845237"/>
      <w:bookmarkStart w:id="1990" w:name="_Toc51845568"/>
      <w:bookmarkStart w:id="1991" w:name="_Toc51847088"/>
      <w:bookmarkStart w:id="1992"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lastRenderedPageBreak/>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93" w:name="_Toc191137487"/>
      <w:r w:rsidRPr="00D1205D">
        <w:rPr>
          <w:lang w:eastAsia="zh-CN"/>
        </w:rPr>
        <w:t>6.12.4</w:t>
      </w:r>
      <w:r w:rsidRPr="00D1205D">
        <w:rPr>
          <w:lang w:eastAsia="zh-CN"/>
        </w:rPr>
        <w:tab/>
        <w:t>Binding for explicit or implicit subscription requests</w:t>
      </w:r>
      <w:bookmarkEnd w:id="1984"/>
      <w:bookmarkEnd w:id="1985"/>
      <w:bookmarkEnd w:id="1986"/>
      <w:bookmarkEnd w:id="1987"/>
      <w:bookmarkEnd w:id="1988"/>
      <w:bookmarkEnd w:id="1989"/>
      <w:bookmarkEnd w:id="1990"/>
      <w:bookmarkEnd w:id="1991"/>
      <w:bookmarkEnd w:id="1992"/>
      <w:bookmarkEnd w:id="1993"/>
    </w:p>
    <w:p w14:paraId="539BFB99" w14:textId="77777777" w:rsidR="00AD4CCA" w:rsidRDefault="00BE6CE8" w:rsidP="00BE6CE8">
      <w:pPr>
        <w:rPr>
          <w:lang w:eastAsia="zh-CN"/>
        </w:rPr>
      </w:pPr>
      <w:bookmarkStart w:id="1994" w:name="_Toc19709035"/>
      <w:bookmarkStart w:id="1995" w:name="_Toc27745126"/>
      <w:bookmarkStart w:id="1996"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lastRenderedPageBreak/>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97" w:name="_Toc35970065"/>
      <w:bookmarkStart w:id="1998" w:name="_Toc36050859"/>
      <w:bookmarkStart w:id="1999" w:name="_Toc44847583"/>
      <w:bookmarkStart w:id="2000" w:name="_Toc51845238"/>
      <w:bookmarkStart w:id="2001" w:name="_Toc51845569"/>
      <w:bookmarkStart w:id="2002"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lastRenderedPageBreak/>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003"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004" w:name="_Toc191137488"/>
      <w:r w:rsidRPr="00D1205D">
        <w:rPr>
          <w:lang w:eastAsia="zh-CN"/>
        </w:rPr>
        <w:t>6.12.5</w:t>
      </w:r>
      <w:r w:rsidRPr="00D1205D">
        <w:rPr>
          <w:lang w:eastAsia="zh-CN"/>
        </w:rPr>
        <w:tab/>
        <w:t>Binding for service requests creating a callback resource</w:t>
      </w:r>
      <w:bookmarkEnd w:id="1997"/>
      <w:bookmarkEnd w:id="1998"/>
      <w:bookmarkEnd w:id="1999"/>
      <w:bookmarkEnd w:id="2000"/>
      <w:bookmarkEnd w:id="2001"/>
      <w:bookmarkEnd w:id="2002"/>
      <w:bookmarkEnd w:id="2003"/>
      <w:bookmarkEnd w:id="2004"/>
    </w:p>
    <w:p w14:paraId="3B65D60B" w14:textId="77777777" w:rsidR="004528FB" w:rsidRPr="00D1205D" w:rsidRDefault="004528FB" w:rsidP="004528FB">
      <w:pPr>
        <w:rPr>
          <w:lang w:eastAsia="zh-CN"/>
        </w:rPr>
      </w:pPr>
      <w:bookmarkStart w:id="2005"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77777777"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 xml:space="preserve">and callback URI prefix </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06" w:name="_Toc191137489"/>
      <w:r>
        <w:t>6</w:t>
      </w:r>
      <w:r w:rsidRPr="00D1205D">
        <w:t>.</w:t>
      </w:r>
      <w:r>
        <w:t>13</w:t>
      </w:r>
      <w:r w:rsidRPr="00D1205D">
        <w:tab/>
      </w:r>
      <w:r>
        <w:t>SBI messages correlation for network troubleshooting</w:t>
      </w:r>
      <w:bookmarkEnd w:id="2005"/>
      <w:bookmarkEnd w:id="2006"/>
    </w:p>
    <w:p w14:paraId="0C265514" w14:textId="77777777" w:rsidR="002614D1" w:rsidRDefault="002614D1" w:rsidP="002D7984">
      <w:pPr>
        <w:pStyle w:val="Heading3"/>
        <w:rPr>
          <w:rFonts w:eastAsia="DengXian"/>
          <w:lang w:eastAsia="zh-CN"/>
        </w:rPr>
      </w:pPr>
      <w:bookmarkStart w:id="2007" w:name="_Toc57022724"/>
      <w:bookmarkStart w:id="2008" w:name="_Toc191137490"/>
      <w:r>
        <w:rPr>
          <w:rFonts w:eastAsia="DengXian"/>
          <w:lang w:eastAsia="zh-CN"/>
        </w:rPr>
        <w:t>6.13.1</w:t>
      </w:r>
      <w:r>
        <w:rPr>
          <w:rFonts w:eastAsia="DengXian"/>
          <w:lang w:eastAsia="zh-CN"/>
        </w:rPr>
        <w:tab/>
        <w:t>General</w:t>
      </w:r>
      <w:bookmarkEnd w:id="2007"/>
      <w:bookmarkEnd w:id="2008"/>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9" w:name="_Toc57022725"/>
      <w:bookmarkStart w:id="2010" w:name="_Toc191137491"/>
      <w:r>
        <w:rPr>
          <w:rFonts w:eastAsia="DengXian"/>
          <w:lang w:eastAsia="zh-CN"/>
        </w:rPr>
        <w:t>6.13.2</w:t>
      </w:r>
      <w:r>
        <w:rPr>
          <w:rFonts w:eastAsia="DengXian"/>
          <w:lang w:eastAsia="zh-CN"/>
        </w:rPr>
        <w:tab/>
        <w:t>SBI messages correlation using UE identifier</w:t>
      </w:r>
      <w:bookmarkEnd w:id="2009"/>
      <w:bookmarkEnd w:id="2010"/>
    </w:p>
    <w:p w14:paraId="027A284E" w14:textId="77777777" w:rsidR="002614D1" w:rsidRDefault="002614D1" w:rsidP="002D7984">
      <w:pPr>
        <w:pStyle w:val="Heading4"/>
        <w:rPr>
          <w:rFonts w:eastAsia="DengXian"/>
          <w:lang w:eastAsia="zh-CN"/>
        </w:rPr>
      </w:pPr>
      <w:bookmarkStart w:id="2011" w:name="_Toc57022726"/>
      <w:bookmarkStart w:id="2012" w:name="_Toc191137492"/>
      <w:r>
        <w:rPr>
          <w:rFonts w:eastAsia="DengXian"/>
          <w:lang w:eastAsia="zh-CN"/>
        </w:rPr>
        <w:t>6.13.2.1</w:t>
      </w:r>
      <w:r>
        <w:rPr>
          <w:rFonts w:eastAsia="DengXian"/>
          <w:lang w:eastAsia="zh-CN"/>
        </w:rPr>
        <w:tab/>
        <w:t>General</w:t>
      </w:r>
      <w:bookmarkEnd w:id="2011"/>
      <w:bookmarkEnd w:id="2012"/>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lastRenderedPageBreak/>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13" w:name="_Toc57022727"/>
      <w:bookmarkStart w:id="2014" w:name="_Toc191137493"/>
      <w:r>
        <w:rPr>
          <w:rFonts w:eastAsia="DengXian"/>
          <w:lang w:eastAsia="zh-CN"/>
        </w:rPr>
        <w:t>6.13.2.2</w:t>
      </w:r>
      <w:r>
        <w:rPr>
          <w:rFonts w:eastAsia="DengXian"/>
          <w:lang w:eastAsia="zh-CN"/>
        </w:rPr>
        <w:tab/>
        <w:t>Principles</w:t>
      </w:r>
      <w:bookmarkEnd w:id="2013"/>
      <w:bookmarkEnd w:id="2014"/>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15" w:name="_Toc74139030"/>
      <w:bookmarkStart w:id="2016" w:name="_Toc191137494"/>
      <w:r>
        <w:rPr>
          <w:rFonts w:eastAsia="DengXian"/>
          <w:lang w:eastAsia="zh-CN"/>
        </w:rPr>
        <w:t>6.13.3</w:t>
      </w:r>
      <w:r>
        <w:rPr>
          <w:rFonts w:eastAsia="DengXian"/>
          <w:lang w:eastAsia="zh-CN"/>
        </w:rPr>
        <w:tab/>
        <w:t xml:space="preserve">SBI messages correlation using </w:t>
      </w:r>
      <w:bookmarkEnd w:id="2015"/>
      <w:r>
        <w:rPr>
          <w:rFonts w:eastAsia="DengXian"/>
          <w:lang w:eastAsia="zh-CN"/>
        </w:rPr>
        <w:t>NF Peer Information</w:t>
      </w:r>
      <w:bookmarkEnd w:id="2016"/>
    </w:p>
    <w:p w14:paraId="5E0282E0" w14:textId="0E074BF8" w:rsidR="00172347" w:rsidRDefault="00172347" w:rsidP="002D7984">
      <w:pPr>
        <w:pStyle w:val="Heading4"/>
        <w:rPr>
          <w:rFonts w:eastAsia="DengXian"/>
          <w:lang w:eastAsia="zh-CN"/>
        </w:rPr>
      </w:pPr>
      <w:bookmarkStart w:id="2017" w:name="_Toc74139031"/>
      <w:bookmarkStart w:id="2018" w:name="_Toc191137495"/>
      <w:r>
        <w:rPr>
          <w:rFonts w:eastAsia="DengXian"/>
          <w:lang w:eastAsia="zh-CN"/>
        </w:rPr>
        <w:t>6.13.3.1</w:t>
      </w:r>
      <w:r>
        <w:rPr>
          <w:rFonts w:eastAsia="DengXian"/>
          <w:lang w:eastAsia="zh-CN"/>
        </w:rPr>
        <w:tab/>
        <w:t>General</w:t>
      </w:r>
      <w:bookmarkEnd w:id="2017"/>
      <w:bookmarkEnd w:id="2018"/>
    </w:p>
    <w:p w14:paraId="317D611A" w14:textId="1B4B2CCD" w:rsidR="00465E77" w:rsidRDefault="00465E77" w:rsidP="00465E77">
      <w:pPr>
        <w:rPr>
          <w:rFonts w:eastAsia="DengXian"/>
          <w:lang w:eastAsia="zh-CN"/>
        </w:rPr>
      </w:pPr>
      <w:bookmarkStart w:id="2019"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20" w:name="_Toc191137496"/>
      <w:r>
        <w:rPr>
          <w:rFonts w:eastAsia="DengXian"/>
          <w:lang w:eastAsia="zh-CN"/>
        </w:rPr>
        <w:t>6.13.3.2</w:t>
      </w:r>
      <w:r>
        <w:rPr>
          <w:rFonts w:eastAsia="DengXian"/>
          <w:lang w:eastAsia="zh-CN"/>
        </w:rPr>
        <w:tab/>
        <w:t>Principles</w:t>
      </w:r>
      <w:bookmarkEnd w:id="2019"/>
      <w:bookmarkEnd w:id="2020"/>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lastRenderedPageBreak/>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21" w:name="_Toc191137497"/>
      <w:r>
        <w:t>6</w:t>
      </w:r>
      <w:r w:rsidRPr="00D1205D">
        <w:t>.</w:t>
      </w:r>
      <w:r>
        <w:t>14</w:t>
      </w:r>
      <w:r w:rsidRPr="00D1205D">
        <w:tab/>
      </w:r>
      <w:r>
        <w:t>Indicating the purpose of Inter-PLMN signaling</w:t>
      </w:r>
      <w:bookmarkEnd w:id="2021"/>
    </w:p>
    <w:p w14:paraId="181034CF" w14:textId="69510574" w:rsidR="00DA7149" w:rsidRDefault="00DA7149" w:rsidP="002D7984">
      <w:pPr>
        <w:pStyle w:val="Heading3"/>
        <w:rPr>
          <w:rFonts w:eastAsia="DengXian"/>
          <w:lang w:eastAsia="zh-CN"/>
        </w:rPr>
      </w:pPr>
      <w:bookmarkStart w:id="2022" w:name="_Toc191137498"/>
      <w:r>
        <w:rPr>
          <w:rFonts w:eastAsia="DengXian"/>
          <w:lang w:eastAsia="zh-CN"/>
        </w:rPr>
        <w:t>6.14.1</w:t>
      </w:r>
      <w:r>
        <w:rPr>
          <w:rFonts w:eastAsia="DengXian"/>
          <w:lang w:eastAsia="zh-CN"/>
        </w:rPr>
        <w:tab/>
        <w:t>General</w:t>
      </w:r>
      <w:bookmarkEnd w:id="2022"/>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23" w:name="_Toc191137499"/>
      <w:r>
        <w:rPr>
          <w:rFonts w:eastAsia="DengXian"/>
          <w:lang w:eastAsia="zh-CN"/>
        </w:rPr>
        <w:t>6.14.2</w:t>
      </w:r>
      <w:r>
        <w:rPr>
          <w:rFonts w:eastAsia="DengXian"/>
          <w:lang w:eastAsia="zh-CN"/>
        </w:rPr>
        <w:tab/>
        <w:t>Inclusion of the intended purpose</w:t>
      </w:r>
      <w:bookmarkEnd w:id="2023"/>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24" w:name="_Toc191137500"/>
      <w:r>
        <w:rPr>
          <w:rFonts w:eastAsia="DengXian"/>
          <w:lang w:eastAsia="zh-CN"/>
        </w:rPr>
        <w:t>6.14.3</w:t>
      </w:r>
      <w:r>
        <w:rPr>
          <w:rFonts w:eastAsia="DengXian"/>
          <w:lang w:eastAsia="zh-CN"/>
        </w:rPr>
        <w:tab/>
        <w:t>Evaluating the intended purpose</w:t>
      </w:r>
      <w:bookmarkEnd w:id="2024"/>
    </w:p>
    <w:p w14:paraId="7B73E822" w14:textId="77777777" w:rsidR="004C6315" w:rsidRDefault="004C6315" w:rsidP="004C6315">
      <w:pPr>
        <w:rPr>
          <w:lang w:eastAsia="ja-JP"/>
        </w:rPr>
      </w:pPr>
      <w:bookmarkStart w:id="2025" w:name="_Toc35970066"/>
      <w:bookmarkStart w:id="2026" w:name="_Toc36050860"/>
      <w:bookmarkStart w:id="2027" w:name="_Toc44847584"/>
      <w:bookmarkStart w:id="2028" w:name="_Toc51845239"/>
      <w:bookmarkStart w:id="2029" w:name="_Toc51845570"/>
      <w:bookmarkStart w:id="2030" w:name="_Toc51847090"/>
      <w:bookmarkStart w:id="2031" w:name="_Toc57022728"/>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289D5C6F" w14:textId="77777777" w:rsidR="004C6315" w:rsidRDefault="004C6315" w:rsidP="004C6315">
      <w:pPr>
        <w:pStyle w:val="B1"/>
        <w:rPr>
          <w:lang w:eastAsia="ja-JP"/>
        </w:rPr>
      </w:pPr>
      <w:r>
        <w:rPr>
          <w:rFonts w:hint="eastAsia"/>
          <w:lang w:eastAsia="ja-JP"/>
        </w:rPr>
        <w:t>-</w:t>
      </w:r>
      <w:r>
        <w:rPr>
          <w:lang w:eastAsia="ja-JP"/>
        </w:rPr>
        <w:tab/>
        <w:t>Source PLMN;</w:t>
      </w:r>
    </w:p>
    <w:p w14:paraId="37EFE05F" w14:textId="77777777" w:rsidR="004C6315" w:rsidRDefault="004C6315" w:rsidP="004C6315">
      <w:pPr>
        <w:pStyle w:val="B1"/>
        <w:rPr>
          <w:lang w:eastAsia="ja-JP"/>
        </w:rPr>
      </w:pPr>
      <w:r>
        <w:rPr>
          <w:rFonts w:hint="eastAsia"/>
          <w:lang w:eastAsia="ja-JP"/>
        </w:rPr>
        <w:t>-</w:t>
      </w:r>
      <w:r>
        <w:rPr>
          <w:lang w:eastAsia="ja-JP"/>
        </w:rPr>
        <w:tab/>
        <w:t>Target PLMN; and</w:t>
      </w:r>
    </w:p>
    <w:p w14:paraId="087F7262" w14:textId="77777777" w:rsidR="004C6315" w:rsidRDefault="004C6315" w:rsidP="004C6315">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C53D339" w14:textId="77777777" w:rsidR="004C6315" w:rsidRDefault="004C6315" w:rsidP="004C6315">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56DAFF55" w14:textId="77777777" w:rsidR="004C6315" w:rsidRDefault="004C6315" w:rsidP="004C6315">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2A82409D" w14:textId="77777777" w:rsidR="004C6315" w:rsidRDefault="004C6315" w:rsidP="004C6315">
      <w:pPr>
        <w:rPr>
          <w:lang w:eastAsia="ja-JP"/>
        </w:rPr>
      </w:pPr>
      <w:r>
        <w:rPr>
          <w:lang w:eastAsia="ja-JP"/>
        </w:rPr>
        <w:t>The receiving SEPP shall:</w:t>
      </w:r>
    </w:p>
    <w:p w14:paraId="61F58D9E" w14:textId="77777777" w:rsidR="004C6315" w:rsidRDefault="004C6315" w:rsidP="004C6315">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2446C449" w14:textId="77777777" w:rsidR="004C6315" w:rsidRDefault="004C6315" w:rsidP="004C6315">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49E4EED9" w14:textId="77777777" w:rsidR="004C6315" w:rsidRDefault="004C6315" w:rsidP="004C6315">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6EABDBDD" w14:textId="77777777" w:rsidR="004C6315" w:rsidRDefault="004C6315" w:rsidP="004C6315">
      <w:pPr>
        <w:pStyle w:val="B1"/>
        <w:rPr>
          <w:lang w:eastAsia="ja-JP"/>
        </w:rPr>
      </w:pPr>
      <w:r>
        <w:rPr>
          <w:lang w:eastAsia="ja-JP"/>
        </w:rPr>
        <w:t>a)</w:t>
      </w:r>
      <w:r>
        <w:rPr>
          <w:lang w:eastAsia="ja-JP"/>
        </w:rPr>
        <w:tab/>
        <w:t>cSEPP and pSEPP are configured with the allowed purpose =X, Y</w:t>
      </w:r>
    </w:p>
    <w:p w14:paraId="521E8FBD" w14:textId="77777777" w:rsidR="004C6315" w:rsidRDefault="004C6315" w:rsidP="004C6315">
      <w:pPr>
        <w:pStyle w:val="B2"/>
        <w:rPr>
          <w:lang w:eastAsia="ja-JP"/>
        </w:rPr>
      </w:pPr>
      <w:r>
        <w:rPr>
          <w:lang w:eastAsia="ja-JP"/>
        </w:rPr>
        <w:lastRenderedPageBreak/>
        <w:t>-</w:t>
      </w:r>
      <w:r>
        <w:rPr>
          <w:lang w:eastAsia="ja-JP"/>
        </w:rPr>
        <w:tab/>
        <w:t>Case 1:</w:t>
      </w:r>
      <w:r>
        <w:rPr>
          <w:lang w:eastAsia="ja-JP"/>
        </w:rPr>
        <w:br/>
        <w:t>NFc/SCP sends the first message to cSEPP with purpose = X. In this case, cSEPP validates the message against the configured purpose and allows it. Using the N32 connection established between cSEPP and pSEPP for purpose = X , cSEPP delivers the message to pSEPP. Then only pSEPP checks the purpose=X over N32f with the pre-negotiated purpose.</w:t>
      </w:r>
    </w:p>
    <w:p w14:paraId="797D3992" w14:textId="77777777" w:rsidR="004C6315" w:rsidRDefault="004C6315" w:rsidP="004C6315">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5416962A" w14:textId="77777777" w:rsidR="004C6315" w:rsidRDefault="004C6315" w:rsidP="004C6315">
      <w:pPr>
        <w:pStyle w:val="B1"/>
        <w:rPr>
          <w:lang w:eastAsia="ja-JP"/>
        </w:rPr>
      </w:pPr>
      <w:r>
        <w:rPr>
          <w:lang w:eastAsia="ja-JP"/>
        </w:rPr>
        <w:t>b)</w:t>
      </w:r>
      <w:r>
        <w:rPr>
          <w:lang w:eastAsia="ja-JP"/>
        </w:rPr>
        <w:tab/>
        <w:t>cSEPP is configured with allowed purpose X, Y and pSEPP is configured with X, K. The negotiated/allowed purpose between cSEPP and pSEPP is X.</w:t>
      </w:r>
    </w:p>
    <w:p w14:paraId="018BBA7B" w14:textId="6CD586AC" w:rsidR="004C6315" w:rsidRDefault="004C6315" w:rsidP="004C6315">
      <w:pPr>
        <w:pStyle w:val="B2"/>
        <w:rPr>
          <w:lang w:eastAsia="ja-JP"/>
        </w:rPr>
      </w:pPr>
      <w:r>
        <w:rPr>
          <w:lang w:eastAsia="ja-JP"/>
        </w:rPr>
        <w:t>-</w:t>
      </w:r>
      <w:r>
        <w:rPr>
          <w:lang w:eastAsia="ja-JP"/>
        </w:rPr>
        <w:tab/>
        <w:t>Case 3:</w:t>
      </w:r>
      <w:r>
        <w:rPr>
          <w:lang w:eastAsia="ja-JP"/>
        </w:rPr>
        <w:br/>
        <w:t>NFc/SCP sends a message to cSEPP with purpose =Y. In this case, cSEPP autonomously rejects the message based on the negotiated purposes (i.e. purpose X) with pSEPP.</w:t>
      </w:r>
    </w:p>
    <w:p w14:paraId="687D9F67" w14:textId="77777777" w:rsidR="004C6315" w:rsidRDefault="004C6315" w:rsidP="004C6315">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32" w:name="_Toc191137501"/>
      <w:r w:rsidRPr="00D1205D">
        <w:t>Annex A (informative):</w:t>
      </w:r>
      <w:r w:rsidRPr="00D1205D">
        <w:br/>
        <w:t>Client-side Adaptive Throttling for Overload Control</w:t>
      </w:r>
      <w:bookmarkEnd w:id="1994"/>
      <w:bookmarkEnd w:id="1995"/>
      <w:bookmarkEnd w:id="1996"/>
      <w:bookmarkEnd w:id="2025"/>
      <w:bookmarkEnd w:id="2026"/>
      <w:bookmarkEnd w:id="2027"/>
      <w:bookmarkEnd w:id="2028"/>
      <w:bookmarkEnd w:id="2029"/>
      <w:bookmarkEnd w:id="2030"/>
      <w:bookmarkEnd w:id="2031"/>
      <w:bookmarkEnd w:id="2032"/>
    </w:p>
    <w:p w14:paraId="42AA4CDC" w14:textId="138CE122" w:rsidR="00F90BFA" w:rsidRPr="00D1205D" w:rsidRDefault="00F90BFA" w:rsidP="00F90BFA">
      <w:bookmarkStart w:id="2033"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33"/>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5pt" o:ole="">
            <v:imagedata r:id="rId22" o:title=""/>
          </v:shape>
          <o:OLEObject Type="Embed" ProgID="Visio.Drawing.15" ShapeID="_x0000_i1027" DrawAspect="Content" ObjectID="_1801750132"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lastRenderedPageBreak/>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34" w:name="_Toc19709036"/>
      <w:bookmarkStart w:id="2035" w:name="_Toc27745127"/>
      <w:bookmarkStart w:id="2036" w:name="_Toc29803275"/>
      <w:bookmarkStart w:id="2037" w:name="_Toc35970067"/>
      <w:bookmarkStart w:id="2038" w:name="_Toc36050861"/>
      <w:bookmarkStart w:id="2039" w:name="_Toc44847585"/>
      <w:bookmarkStart w:id="2040" w:name="_Toc51845240"/>
      <w:bookmarkStart w:id="2041" w:name="_Toc51845571"/>
      <w:bookmarkStart w:id="2042" w:name="_Toc51847091"/>
      <w:bookmarkStart w:id="2043" w:name="_Toc57022729"/>
      <w:bookmarkStart w:id="2044" w:name="_Toc191137502"/>
      <w:r w:rsidRPr="00D1205D">
        <w:t>Annex B (normative):</w:t>
      </w:r>
      <w:r w:rsidRPr="00D1205D">
        <w:br/>
        <w:t>3gpp-Sbi-Callback Types</w:t>
      </w:r>
      <w:bookmarkEnd w:id="2034"/>
      <w:bookmarkEnd w:id="2035"/>
      <w:bookmarkEnd w:id="2036"/>
      <w:bookmarkEnd w:id="2037"/>
      <w:bookmarkEnd w:id="2038"/>
      <w:bookmarkEnd w:id="2039"/>
      <w:bookmarkEnd w:id="2040"/>
      <w:bookmarkEnd w:id="2041"/>
      <w:bookmarkEnd w:id="2042"/>
      <w:bookmarkEnd w:id="2043"/>
      <w:bookmarkEnd w:id="2044"/>
    </w:p>
    <w:p w14:paraId="6CCA21F7" w14:textId="628610EA" w:rsidR="008956DC" w:rsidRDefault="008956DC" w:rsidP="008956DC">
      <w:bookmarkStart w:id="2045" w:name="_Toc9501083"/>
      <w:bookmarkStart w:id="2046" w:name="_Toc27745128"/>
      <w:bookmarkStart w:id="2047" w:name="_Toc29803276"/>
      <w:bookmarkStart w:id="2048" w:name="_Toc35970068"/>
      <w:bookmarkStart w:id="2049" w:name="_Toc36050862"/>
      <w:bookmarkStart w:id="2050" w:name="_Toc44847586"/>
      <w:bookmarkStart w:id="2051" w:name="_Toc51845241"/>
      <w:bookmarkStart w:id="2052" w:name="_Toc51845572"/>
      <w:bookmarkStart w:id="2053" w:name="_Toc51847092"/>
      <w:bookmarkStart w:id="2054" w:name="_Toc57022730"/>
      <w:bookmarkStart w:id="2055"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lastRenderedPageBreak/>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56" w:name="_Toc11338784"/>
      <w:bookmarkStart w:id="2057" w:name="_Toc27585488"/>
      <w:bookmarkStart w:id="2058" w:name="_Toc36457494"/>
      <w:bookmarkStart w:id="2059" w:name="_Toc45028411"/>
      <w:bookmarkStart w:id="2060" w:name="_Toc45029246"/>
      <w:bookmarkStart w:id="2061" w:name="_Toc67682010"/>
      <w:bookmarkStart w:id="2062"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063" w:name="_Toc191137503"/>
      <w:bookmarkEnd w:id="2056"/>
      <w:bookmarkEnd w:id="2057"/>
      <w:bookmarkEnd w:id="2058"/>
      <w:bookmarkEnd w:id="2059"/>
      <w:bookmarkEnd w:id="2060"/>
      <w:bookmarkEnd w:id="2061"/>
      <w:bookmarkEnd w:id="2062"/>
      <w:r w:rsidRPr="00D1205D">
        <w:t>Annex C (informative):</w:t>
      </w:r>
      <w:r w:rsidRPr="00D1205D">
        <w:br/>
      </w:r>
      <w:bookmarkEnd w:id="2045"/>
      <w:r w:rsidRPr="00D1205D">
        <w:t>Internal NF Routing of HTTP Requests</w:t>
      </w:r>
      <w:bookmarkEnd w:id="2046"/>
      <w:bookmarkEnd w:id="2047"/>
      <w:bookmarkEnd w:id="2048"/>
      <w:bookmarkEnd w:id="2049"/>
      <w:bookmarkEnd w:id="2050"/>
      <w:bookmarkEnd w:id="2051"/>
      <w:bookmarkEnd w:id="2052"/>
      <w:bookmarkEnd w:id="2053"/>
      <w:bookmarkEnd w:id="2054"/>
      <w:bookmarkEnd w:id="2063"/>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2.25pt;height:218.25pt" o:ole="" o:preferrelative="f">
            <v:imagedata r:id="rId24" o:title=""/>
            <o:lock v:ext="edit" aspectratio="f"/>
          </v:shape>
          <o:OLEObject Type="Embed" ProgID="Visio.Drawing.15" ShapeID="_x0000_i1028" DrawAspect="Content" ObjectID="_1801750133" r:id="rId25"/>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64" w:name="_Toc191137504"/>
      <w:r w:rsidRPr="00D1205D">
        <w:lastRenderedPageBreak/>
        <w:t xml:space="preserve">Annex </w:t>
      </w:r>
      <w:r>
        <w:t>D</w:t>
      </w:r>
      <w:r w:rsidRPr="00D1205D">
        <w:t xml:space="preserve"> (</w:t>
      </w:r>
      <w:r>
        <w:t>N</w:t>
      </w:r>
      <w:r w:rsidRPr="00D1205D">
        <w:t>ormative):</w:t>
      </w:r>
      <w:r w:rsidRPr="00D1205D">
        <w:br/>
      </w:r>
      <w:r>
        <w:t>ABNF grammar for 3GPP SBI HTTP custom headers</w:t>
      </w:r>
      <w:bookmarkEnd w:id="2064"/>
    </w:p>
    <w:p w14:paraId="079DEFD5" w14:textId="77777777" w:rsidR="00295171" w:rsidRDefault="00295171" w:rsidP="00295171">
      <w:pPr>
        <w:pStyle w:val="Heading1"/>
      </w:pPr>
      <w:bookmarkStart w:id="2065" w:name="_Toc191137505"/>
      <w:r>
        <w:t>D.1</w:t>
      </w:r>
      <w:r>
        <w:tab/>
        <w:t>General</w:t>
      </w:r>
      <w:bookmarkEnd w:id="2065"/>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66" w:name="_Toc191137506"/>
      <w:r>
        <w:lastRenderedPageBreak/>
        <w:t>D.2</w:t>
      </w:r>
      <w:r>
        <w:tab/>
        <w:t>ABNF definitions (Filename: "TS29500_CustomHeaders.abnf")</w:t>
      </w:r>
      <w:bookmarkEnd w:id="2066"/>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BC1642" w:rsidRDefault="00BC1642" w:rsidP="00BC1642">
      <w:pPr>
        <w:pStyle w:val="PL"/>
      </w:pPr>
      <w:r w:rsidRPr="00BC1642">
        <w:t>ALPHA  = %x41-5A / %x61-7A ; A-Z / a-z</w:t>
      </w:r>
    </w:p>
    <w:p w14:paraId="10B50008" w14:textId="77777777" w:rsidR="00BC1642" w:rsidRPr="00BC1642" w:rsidRDefault="00BC1642" w:rsidP="00BC1642">
      <w:pPr>
        <w:pStyle w:val="PL"/>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BC1642" w:rsidRDefault="00BC1642" w:rsidP="00BC1642">
      <w:pPr>
        <w:pStyle w:val="PL"/>
      </w:pPr>
      <w:r w:rsidRPr="00BC1642">
        <w:t>HEXDIG = DIGIT / "A" / "B" / "C" / "D" / "E" / "F"</w:t>
      </w:r>
    </w:p>
    <w:p w14:paraId="7698FAAD" w14:textId="77777777" w:rsidR="00BC1642" w:rsidRPr="00BC1642" w:rsidRDefault="00BC1642" w:rsidP="00BC1642">
      <w:pPr>
        <w:pStyle w:val="PL"/>
      </w:pPr>
    </w:p>
    <w:p w14:paraId="65D5AAE4" w14:textId="77777777" w:rsidR="00BC1642" w:rsidRPr="00BC1642" w:rsidRDefault="00BC1642" w:rsidP="00BC1642">
      <w:pPr>
        <w:pStyle w:val="PL"/>
      </w:pPr>
    </w:p>
    <w:p w14:paraId="5109EA55" w14:textId="77777777" w:rsidR="00BC1642" w:rsidRPr="00BC1642" w:rsidRDefault="00BC1642" w:rsidP="00BC1642">
      <w:pPr>
        <w:pStyle w:val="PL"/>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pct-encoded   = "%" HEXDIG HEXDIG</w:t>
      </w:r>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sub-delims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r w:rsidRPr="00BC1642">
        <w:t>pchar         = unreserved / pct-encoded / sub-delims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*pchar</w:t>
      </w:r>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segment-nz    = 1*pchar</w:t>
      </w:r>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path-abempty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segment-nz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segment-nz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r w:rsidRPr="00BC1642">
        <w:t>IPvFuture     = "v" 1*HEXDIG "." 1*( unreserved / sub-delims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lastRenderedPageBreak/>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IP-literal    = "[" ( Ipv6address / IpvFuture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sub-delims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r w:rsidRPr="00BC1642">
        <w:t>userinfo      = *( unreserved / pct-encoded / sub-delims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authority     = [ userinfo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r w:rsidRPr="00BC1642">
        <w:t>hier-part     = "//" authority path-abempty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query         = *( pchar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fragment      = *( pchar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URI           = scheme ":" hier-part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r w:rsidRPr="00BC1642">
        <w:t>obs-FWS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FWS             = ( [ *WSP CRLF ] 1*WSP ) / obs-FWS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r w:rsidRPr="00BC1642">
        <w:t>obs-NO-WS-CTL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r w:rsidRPr="00BC1642">
        <w:t>obs-ctext       = obs-NO-WS-CTL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r w:rsidRPr="00BC1642">
        <w:t>ctext           = %d33-39 / %d42-91 / %d93-126 / obs-ctext</w:t>
      </w:r>
    </w:p>
    <w:p w14:paraId="3CF5EE2F" w14:textId="77777777" w:rsidR="00BC1642" w:rsidRPr="00BC1642" w:rsidRDefault="00BC1642" w:rsidP="00BC1642">
      <w:pPr>
        <w:pStyle w:val="PL"/>
      </w:pPr>
    </w:p>
    <w:p w14:paraId="41BF4675" w14:textId="77777777" w:rsidR="00BC1642" w:rsidRPr="00BC1642" w:rsidRDefault="00BC1642" w:rsidP="00BC1642">
      <w:pPr>
        <w:pStyle w:val="PL"/>
      </w:pPr>
      <w:r w:rsidRPr="00BC1642">
        <w:t>obs-qp          = "\" ( %d0 / obs-NO-WS-CTL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quoted-pair     = ( "\" ( VCHAR / WSP ) ) / obs-qp</w:t>
      </w:r>
    </w:p>
    <w:p w14:paraId="006D4AD2" w14:textId="77777777" w:rsidR="00BC1642" w:rsidRPr="00BC1642" w:rsidRDefault="00BC1642" w:rsidP="00BC1642">
      <w:pPr>
        <w:pStyle w:val="PL"/>
      </w:pPr>
    </w:p>
    <w:p w14:paraId="7BDC01FF" w14:textId="77777777" w:rsidR="00BC1642" w:rsidRPr="00BC1642" w:rsidRDefault="00BC1642" w:rsidP="00BC1642">
      <w:pPr>
        <w:pStyle w:val="PL"/>
      </w:pPr>
      <w:r w:rsidRPr="00BC1642">
        <w:t>ccontent        = ctext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comment         = "(" *( [ FWS ] ccontent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r w:rsidRPr="00BC1642">
        <w:t>obs-day-of-week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day-of-week     = ( [ FWS ] day-name ) / obs-day-of-week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r w:rsidRPr="00BC1642">
        <w:t>obs-day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day             = ( [ FWS ] 1*2DIGIT FWS ) / obs-day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r w:rsidRPr="00BC1642">
        <w:t>obs-year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year            = ( FWS 4*DIGIT FWS ) / obs-year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r w:rsidRPr="00BC1642">
        <w:t>obs-hour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hour            = obs-hour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r w:rsidRPr="00BC1642">
        <w:t>obs-minute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minute          = obs-minute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r w:rsidRPr="00BC1642">
        <w:t>obs-second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second          = obs-second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r w:rsidRPr="00BC1642">
        <w:t>obs-zone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zone            = ( FWS ( "+" / "-" ) 4DIGIT ) / obs-zone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BC1642" w:rsidRDefault="00BC1642" w:rsidP="00BC1642">
      <w:pPr>
        <w:pStyle w:val="PL"/>
      </w:pPr>
      <w:r w:rsidRPr="00BC1642">
        <w:t>; ----------------------------------------</w:t>
      </w:r>
    </w:p>
    <w:p w14:paraId="713869E4" w14:textId="77777777" w:rsidR="00BC1642" w:rsidRPr="00BC1642" w:rsidRDefault="00BC1642" w:rsidP="00BC1642">
      <w:pPr>
        <w:pStyle w:val="PL"/>
      </w:pPr>
      <w:r w:rsidRPr="00BC1642">
        <w:t>;   RFC 6749</w:t>
      </w:r>
    </w:p>
    <w:p w14:paraId="1C433FD9" w14:textId="77777777" w:rsidR="00BC1642" w:rsidRPr="00BC1642" w:rsidRDefault="00BC1642" w:rsidP="00BC1642">
      <w:pPr>
        <w:pStyle w:val="PL"/>
      </w:pPr>
      <w:r w:rsidRPr="00BC1642">
        <w:t>; ----------------------------------------</w:t>
      </w:r>
    </w:p>
    <w:p w14:paraId="5AF53096" w14:textId="77777777" w:rsidR="00BC1642" w:rsidRPr="00BC1642" w:rsidRDefault="00BC1642" w:rsidP="00BC1642">
      <w:pPr>
        <w:pStyle w:val="PL"/>
      </w:pPr>
    </w:p>
    <w:p w14:paraId="0B55D2A5" w14:textId="77777777" w:rsidR="00BC1642" w:rsidRPr="00BC1642" w:rsidRDefault="00BC1642" w:rsidP="00BC1642">
      <w:pPr>
        <w:pStyle w:val="PL"/>
      </w:pPr>
      <w:r w:rsidRPr="00BC1642">
        <w:t>NQCHAR = %x21 / %x23-5B / %x5D-7E</w:t>
      </w:r>
    </w:p>
    <w:p w14:paraId="767EC9D9" w14:textId="77777777" w:rsidR="00BC1642" w:rsidRPr="00BC1642" w:rsidRDefault="00BC1642" w:rsidP="00BC1642">
      <w:pPr>
        <w:pStyle w:val="PL"/>
      </w:pPr>
    </w:p>
    <w:p w14:paraId="791275BA" w14:textId="77777777" w:rsidR="00BC1642" w:rsidRPr="00BC1642" w:rsidRDefault="00BC1642" w:rsidP="00BC1642">
      <w:pPr>
        <w:pStyle w:val="PL"/>
      </w:pPr>
    </w:p>
    <w:p w14:paraId="543B4FFD" w14:textId="77777777" w:rsidR="00BC1642" w:rsidRPr="00BC1642" w:rsidRDefault="00BC1642" w:rsidP="00BC1642">
      <w:pPr>
        <w:pStyle w:val="PL"/>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r w:rsidRPr="00BC1642">
        <w:t>tchar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1*tchar</w:t>
      </w:r>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quoted-string  = DQUOTE *( qdtext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r w:rsidRPr="00BC1642">
        <w:t>qdtext         = HTAB / SP / %x21 / %x23-5B / %x5D-7E / obs-text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r w:rsidRPr="00BC1642">
        <w:t>obs-text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r w:rsidRPr="00BC1642">
        <w:t>codings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weight         = OWS ";" OWS "q=" qvalue</w:t>
      </w:r>
    </w:p>
    <w:p w14:paraId="512689BB" w14:textId="77777777" w:rsidR="00BC1642" w:rsidRPr="00BC1642" w:rsidRDefault="00BC1642" w:rsidP="00BC1642">
      <w:pPr>
        <w:pStyle w:val="PL"/>
      </w:pPr>
    </w:p>
    <w:p w14:paraId="4E7E9C3B" w14:textId="77777777" w:rsidR="00BC1642" w:rsidRPr="00BC1642" w:rsidRDefault="00BC1642" w:rsidP="00BC1642">
      <w:pPr>
        <w:pStyle w:val="PL"/>
      </w:pPr>
      <w:r w:rsidRPr="00BC1642">
        <w:t>qvalue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1C20D717" w14:textId="77777777" w:rsidR="00BC1642" w:rsidRPr="00BC1642" w:rsidRDefault="00BC1642" w:rsidP="00BC1642">
      <w:pPr>
        <w:pStyle w:val="PL"/>
      </w:pPr>
      <w:r w:rsidRPr="00BC1642">
        <w:t>;   Version: 18.6.1 (June 2024)</w:t>
      </w:r>
    </w:p>
    <w:p w14:paraId="32E857FC" w14:textId="77777777" w:rsidR="00BC1642" w:rsidRPr="00BC1642" w:rsidRDefault="00BC1642" w:rsidP="00BC1642">
      <w:pPr>
        <w:pStyle w:val="PL"/>
      </w:pPr>
      <w:r w:rsidRPr="00BC1642">
        <w:t>;</w:t>
      </w:r>
    </w:p>
    <w:p w14:paraId="16843518" w14:textId="77777777" w:rsidR="00BC1642" w:rsidRPr="00BC1642" w:rsidRDefault="00BC1642" w:rsidP="00BC1642">
      <w:pPr>
        <w:pStyle w:val="PL"/>
      </w:pPr>
      <w:r w:rsidRPr="00BC1642">
        <w:t>;   (c) 2024,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r w:rsidRPr="00BC1642">
        <w:t>Sbi-Message-Priority-Header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r w:rsidRPr="00BC1642">
        <w:t>Sbi-Callback-Header = "3gpp-Sbi-Callback:" OWS cbtype *1( ";" OWS "apiversion=" majorversion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r w:rsidRPr="00BC1642">
        <w:t>cbchar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r w:rsidRPr="00BC1642">
        <w:t>cbtype              = 1*cbchar</w:t>
      </w:r>
    </w:p>
    <w:p w14:paraId="7C6B6CE9" w14:textId="77777777" w:rsidR="00BC1642" w:rsidRPr="00BC1642" w:rsidRDefault="00BC1642" w:rsidP="00BC1642">
      <w:pPr>
        <w:pStyle w:val="PL"/>
      </w:pPr>
    </w:p>
    <w:p w14:paraId="403E20A1" w14:textId="77777777" w:rsidR="00BC1642" w:rsidRPr="00BC1642" w:rsidRDefault="00BC1642" w:rsidP="00BC1642">
      <w:pPr>
        <w:pStyle w:val="PL"/>
      </w:pPr>
      <w:r w:rsidRPr="00BC1642">
        <w:t xml:space="preserve">majorversion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r w:rsidRPr="00BC1642">
        <w:t>Sbi-Target-ApiRoot-Header = "3gpp-Sbi-Target-apiRoot:" OWS sbi-scheme "://" sbi-authority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r w:rsidRPr="00BC1642">
        <w:t>sbi-scheme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r w:rsidRPr="00BC1642">
        <w:t>sbi-authority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r w:rsidRPr="00BC1642">
        <w:t>Sbi-Routing-Binding-Header = "3gpp-Sbi-Routing-Binding:" OWS "bl=" blvalue</w:t>
      </w:r>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callback-uri-prefix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r w:rsidRPr="00BC1642">
        <w:t>blvalue                    = "nf-instance"</w:t>
      </w:r>
    </w:p>
    <w:p w14:paraId="2956651A" w14:textId="77777777" w:rsidR="00BC1642" w:rsidRPr="00BC1642" w:rsidRDefault="00BC1642" w:rsidP="00BC1642">
      <w:pPr>
        <w:pStyle w:val="PL"/>
      </w:pPr>
      <w:r w:rsidRPr="00BC1642">
        <w:t xml:space="preserve">                           / "nf-set"</w:t>
      </w:r>
    </w:p>
    <w:p w14:paraId="72714F03" w14:textId="77777777" w:rsidR="00BC1642" w:rsidRPr="00BC1642" w:rsidRDefault="00BC1642" w:rsidP="00BC1642">
      <w:pPr>
        <w:pStyle w:val="PL"/>
      </w:pPr>
      <w:r w:rsidRPr="00BC1642">
        <w:t xml:space="preserve">                           / "nfservice-instance"</w:t>
      </w:r>
    </w:p>
    <w:p w14:paraId="7FF12B9C" w14:textId="77777777" w:rsidR="00BC1642" w:rsidRPr="00BC1642" w:rsidRDefault="00BC1642" w:rsidP="00BC1642">
      <w:pPr>
        <w:pStyle w:val="PL"/>
      </w:pPr>
      <w:r w:rsidRPr="00BC1642">
        <w:t xml:space="preserve">                           / "nfservice-set"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r w:rsidRPr="00BC1642">
        <w:t>parametername              = "nfinst"</w:t>
      </w:r>
    </w:p>
    <w:p w14:paraId="1658851E" w14:textId="77777777" w:rsidR="00BC1642" w:rsidRPr="00BC1642" w:rsidRDefault="00BC1642" w:rsidP="00BC1642">
      <w:pPr>
        <w:pStyle w:val="PL"/>
      </w:pPr>
      <w:r w:rsidRPr="00BC1642">
        <w:t xml:space="preserve">                           / "nfset"</w:t>
      </w:r>
    </w:p>
    <w:p w14:paraId="5CF78492" w14:textId="77777777" w:rsidR="00BC1642" w:rsidRPr="00BC1642" w:rsidRDefault="00BC1642" w:rsidP="00BC1642">
      <w:pPr>
        <w:pStyle w:val="PL"/>
      </w:pPr>
      <w:r w:rsidRPr="00BC1642">
        <w:t xml:space="preserve">                           / "nfservinst"</w:t>
      </w:r>
    </w:p>
    <w:p w14:paraId="1EA5C97B" w14:textId="77777777" w:rsidR="00BC1642" w:rsidRPr="00BC1642" w:rsidRDefault="00BC1642" w:rsidP="00BC1642">
      <w:pPr>
        <w:pStyle w:val="PL"/>
      </w:pPr>
      <w:r w:rsidRPr="00BC1642">
        <w:t xml:space="preserve">                           / "nfserviceset"</w:t>
      </w:r>
    </w:p>
    <w:p w14:paraId="592F3180" w14:textId="77777777" w:rsidR="00BC1642" w:rsidRPr="00BC1642" w:rsidRDefault="00BC1642" w:rsidP="00BC1642">
      <w:pPr>
        <w:pStyle w:val="PL"/>
      </w:pPr>
      <w:r w:rsidRPr="00BC1642">
        <w:t xml:space="preserve">                           / "servname"</w:t>
      </w:r>
    </w:p>
    <w:p w14:paraId="028ACFB9" w14:textId="77777777" w:rsidR="00BC1642" w:rsidRPr="00BC1642" w:rsidRDefault="00BC1642" w:rsidP="00BC1642">
      <w:pPr>
        <w:pStyle w:val="PL"/>
      </w:pPr>
      <w:r w:rsidRPr="00BC1642">
        <w:t xml:space="preserve">                           / "backupamfinst"</w:t>
      </w:r>
    </w:p>
    <w:p w14:paraId="224FA5FB" w14:textId="77777777" w:rsidR="00BC1642" w:rsidRPr="00BC1642" w:rsidRDefault="00BC1642" w:rsidP="00BC1642">
      <w:pPr>
        <w:pStyle w:val="PL"/>
      </w:pPr>
      <w:r w:rsidRPr="00BC1642">
        <w:t xml:space="preserve">                           / "backupnf"</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parameter                  = parametername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lastRenderedPageBreak/>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r w:rsidRPr="00BC1642">
        <w:t>Sbi-Binding-Header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binding-element    = "bl=" blvalue 1*( ";" OWS bh-parameter )</w:t>
      </w:r>
    </w:p>
    <w:p w14:paraId="117C466E" w14:textId="77777777" w:rsidR="00BC1642" w:rsidRPr="00BC1642" w:rsidRDefault="00BC1642" w:rsidP="00BC1642">
      <w:pPr>
        <w:pStyle w:val="PL"/>
      </w:pPr>
      <w:r w:rsidRPr="00BC1642">
        <w:t xml:space="preserve">                     [ ";" OWS recoverytime ]</w:t>
      </w:r>
    </w:p>
    <w:p w14:paraId="67A6A561" w14:textId="77777777" w:rsidR="00BC1642" w:rsidRPr="00BC1642" w:rsidRDefault="00BC1642" w:rsidP="00BC1642">
      <w:pPr>
        <w:pStyle w:val="PL"/>
      </w:pPr>
      <w:r w:rsidRPr="00BC1642">
        <w:t xml:space="preserve">                     [ ";" OWS notif-receiver ]</w:t>
      </w:r>
    </w:p>
    <w:p w14:paraId="7F2355A6" w14:textId="77777777" w:rsidR="00BC1642" w:rsidRPr="00BC1642" w:rsidRDefault="00BC1642" w:rsidP="00BC1642">
      <w:pPr>
        <w:pStyle w:val="PL"/>
      </w:pPr>
      <w:r w:rsidRPr="00BC1642">
        <w:t xml:space="preserve">                     [ ";" OWS "group=" groupvalue ]</w:t>
      </w:r>
    </w:p>
    <w:p w14:paraId="0999B23A" w14:textId="77777777" w:rsidR="00BC1642" w:rsidRPr="00BC1642" w:rsidRDefault="00BC1642" w:rsidP="00BC1642">
      <w:pPr>
        <w:pStyle w:val="PL"/>
      </w:pPr>
      <w:r w:rsidRPr="00BC1642">
        <w:t xml:space="preserve">                     [ 1*( ";" OWS groupparameter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callback-uri-prefix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r w:rsidRPr="00BC1642">
        <w:t>bh-parametername   = parametername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r w:rsidRPr="00BC1642">
        <w:t>bh-parameter       = bh-parametername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r w:rsidRPr="00BC1642">
        <w:t>recoverytime       = "recoverytime="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r w:rsidRPr="00BC1642">
        <w:t>notif-receiver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r w:rsidRPr="00BC1642">
        <w:t>groupvalue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r w:rsidRPr="00BC1642">
        <w:t>groupparametername = "oldgroupid"</w:t>
      </w:r>
    </w:p>
    <w:p w14:paraId="4E38FB0A" w14:textId="77777777" w:rsidR="00BC1642" w:rsidRPr="00BC1642" w:rsidRDefault="00BC1642" w:rsidP="00BC1642">
      <w:pPr>
        <w:pStyle w:val="PL"/>
      </w:pPr>
      <w:r w:rsidRPr="00BC1642">
        <w:t xml:space="preserve">                   / "groupid"</w:t>
      </w:r>
    </w:p>
    <w:p w14:paraId="7B039CED" w14:textId="77777777" w:rsidR="00BC1642" w:rsidRPr="00BC1642" w:rsidRDefault="00BC1642" w:rsidP="00BC1642">
      <w:pPr>
        <w:pStyle w:val="PL"/>
      </w:pPr>
      <w:r w:rsidRPr="00BC1642">
        <w:t xml:space="preserve">                   / "uribase"</w:t>
      </w:r>
    </w:p>
    <w:p w14:paraId="54A81852" w14:textId="77777777" w:rsidR="00BC1642" w:rsidRPr="00BC1642" w:rsidRDefault="00BC1642" w:rsidP="00BC1642">
      <w:pPr>
        <w:pStyle w:val="PL"/>
      </w:pPr>
      <w:r w:rsidRPr="00BC1642">
        <w:t xml:space="preserve">                   / "oldnfinst"</w:t>
      </w:r>
    </w:p>
    <w:p w14:paraId="4FB9F51A" w14:textId="77777777" w:rsidR="00BC1642" w:rsidRPr="00BC1642" w:rsidRDefault="00BC1642" w:rsidP="00BC1642">
      <w:pPr>
        <w:pStyle w:val="PL"/>
      </w:pPr>
      <w:r w:rsidRPr="00BC1642">
        <w:t xml:space="preserve">                   / "oldservset"</w:t>
      </w:r>
    </w:p>
    <w:p w14:paraId="2BFCD531" w14:textId="77777777" w:rsidR="00BC1642" w:rsidRPr="00BC1642" w:rsidRDefault="00BC1642" w:rsidP="00BC1642">
      <w:pPr>
        <w:pStyle w:val="PL"/>
      </w:pPr>
      <w:r w:rsidRPr="00BC1642">
        <w:t xml:space="preserve">                   / "oldservinst"</w:t>
      </w:r>
    </w:p>
    <w:p w14:paraId="1D8B7E1D" w14:textId="77777777" w:rsidR="00BC1642" w:rsidRPr="00BC1642" w:rsidRDefault="00BC1642" w:rsidP="00BC1642">
      <w:pPr>
        <w:pStyle w:val="PL"/>
      </w:pPr>
      <w:r w:rsidRPr="00BC1642">
        <w:t xml:space="preserve">                   / "guami"</w:t>
      </w:r>
    </w:p>
    <w:p w14:paraId="0B71D2B0" w14:textId="77777777" w:rsidR="00BC1642" w:rsidRPr="00BC1642" w:rsidRDefault="00BC1642" w:rsidP="00BC1642">
      <w:pPr>
        <w:pStyle w:val="PL"/>
      </w:pPr>
    </w:p>
    <w:p w14:paraId="28AC6D99" w14:textId="77777777" w:rsidR="00BC1642" w:rsidRPr="00BC1642" w:rsidRDefault="00BC1642" w:rsidP="00BC1642">
      <w:pPr>
        <w:pStyle w:val="PL"/>
      </w:pPr>
      <w:r w:rsidRPr="00BC1642">
        <w:t>groupparameter     = groupparametername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r w:rsidRPr="00BC1642">
        <w:t>Sbi-Producer-Id-Header = "3gpp-Sbi-Producer-Id:" OWS "nfinst=" nfinst</w:t>
      </w:r>
    </w:p>
    <w:p w14:paraId="08801401" w14:textId="77777777" w:rsidR="00BC1642" w:rsidRPr="00BC1642" w:rsidRDefault="00BC1642" w:rsidP="00BC1642">
      <w:pPr>
        <w:pStyle w:val="PL"/>
      </w:pPr>
      <w:r w:rsidRPr="00BC1642">
        <w:t xml:space="preserve">                         [ OWS ";" OWS "nfservinst=" nfservinst ]</w:t>
      </w:r>
    </w:p>
    <w:p w14:paraId="348C11ED" w14:textId="77777777" w:rsidR="00BC1642" w:rsidRPr="00BC1642" w:rsidRDefault="00BC1642" w:rsidP="00BC1642">
      <w:pPr>
        <w:pStyle w:val="PL"/>
      </w:pPr>
      <w:r w:rsidRPr="00BC1642">
        <w:t xml:space="preserve">                         [ OWS ";" OWS "nfset=" nfset ]</w:t>
      </w:r>
    </w:p>
    <w:p w14:paraId="7C988756" w14:textId="77777777" w:rsidR="00BC1642" w:rsidRPr="00BC1642" w:rsidRDefault="00BC1642" w:rsidP="00BC1642">
      <w:pPr>
        <w:pStyle w:val="PL"/>
      </w:pPr>
      <w:r w:rsidRPr="00BC1642">
        <w:t xml:space="preserve">                         [ OWS ";" OWS "nfserviceset=" nfserviceset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r w:rsidRPr="00BC1642">
        <w:t>nfinst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r w:rsidRPr="00BC1642">
        <w:t>nfservinst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r w:rsidRPr="00BC1642">
        <w:t>nfset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r w:rsidRPr="00BC1642">
        <w:t>nfserviceset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r w:rsidRPr="00BC1642">
        <w:t>Sbi-Oci-Header  = "3gpp-Sbi-Oci:" OWS oci-element *( OWS "," OWS oci-element ) OWS</w:t>
      </w:r>
    </w:p>
    <w:p w14:paraId="46525527" w14:textId="77777777" w:rsidR="00BC1642" w:rsidRPr="00BC1642" w:rsidRDefault="00BC1642" w:rsidP="00BC1642">
      <w:pPr>
        <w:pStyle w:val="PL"/>
      </w:pPr>
    </w:p>
    <w:p w14:paraId="5F9989A4" w14:textId="77777777" w:rsidR="00BC1642" w:rsidRPr="00BC1642" w:rsidRDefault="00BC1642" w:rsidP="00BC1642">
      <w:pPr>
        <w:pStyle w:val="PL"/>
      </w:pPr>
      <w:r w:rsidRPr="00BC1642">
        <w:t>oci-element     = timestamp ";" RWS validityPeriod ";" RWS olcMetric ";" RWS olcScope</w:t>
      </w:r>
    </w:p>
    <w:p w14:paraId="20423591" w14:textId="77777777" w:rsidR="00BC1642" w:rsidRPr="00BC1642" w:rsidRDefault="00BC1642" w:rsidP="00BC1642">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r w:rsidRPr="00BC1642">
        <w:t>validityPeriod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r w:rsidRPr="00BC1642">
        <w:t>olcMetric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r w:rsidRPr="00BC1642">
        <w:t>olcScope        = nfProducerScope / nfConsumerScope / scpScope / seppScope</w:t>
      </w:r>
    </w:p>
    <w:p w14:paraId="0DA7753B" w14:textId="77777777" w:rsidR="00BC1642" w:rsidRPr="00BC1642" w:rsidRDefault="00BC1642" w:rsidP="00BC1642">
      <w:pPr>
        <w:pStyle w:val="PL"/>
      </w:pPr>
    </w:p>
    <w:p w14:paraId="6C4906E3" w14:textId="77777777" w:rsidR="00BC1642" w:rsidRPr="00BC1642" w:rsidRDefault="00BC1642" w:rsidP="00BC1642">
      <w:pPr>
        <w:pStyle w:val="PL"/>
      </w:pPr>
      <w:r w:rsidRPr="00BC1642">
        <w:t xml:space="preserve">nfProducerScope = ( ( "NF-Instance:" RWS nfinst ) </w:t>
      </w:r>
    </w:p>
    <w:p w14:paraId="489A23FB" w14:textId="77777777" w:rsidR="00BC1642" w:rsidRPr="00BC1642" w:rsidRDefault="00BC1642" w:rsidP="00BC1642">
      <w:pPr>
        <w:pStyle w:val="PL"/>
      </w:pPr>
      <w:r w:rsidRPr="00BC1642">
        <w:t xml:space="preserve">                  / ( "NF-Set:" RWS nfset ) </w:t>
      </w:r>
    </w:p>
    <w:p w14:paraId="5C633537" w14:textId="77777777" w:rsidR="00BC1642" w:rsidRPr="00BC1642" w:rsidRDefault="00BC1642" w:rsidP="00BC1642">
      <w:pPr>
        <w:pStyle w:val="PL"/>
      </w:pPr>
      <w:r w:rsidRPr="00BC1642">
        <w:t xml:space="preserve">                  / ( "NF-Service-Instance:" RWS nfservinst [ ";" RWS "NF-Inst:" RWS nfinst ] )</w:t>
      </w:r>
    </w:p>
    <w:p w14:paraId="64FD616F" w14:textId="77777777" w:rsidR="00BC1642" w:rsidRPr="00BC1642" w:rsidRDefault="00BC1642" w:rsidP="00BC1642">
      <w:pPr>
        <w:pStyle w:val="PL"/>
      </w:pPr>
      <w:r w:rsidRPr="00BC1642">
        <w:t xml:space="preserve">                  / ( "NF-Service-Set:" RWS nfserviceset )</w:t>
      </w:r>
    </w:p>
    <w:p w14:paraId="678FD316" w14:textId="77777777" w:rsidR="00BC1642" w:rsidRPr="00BC1642" w:rsidRDefault="00BC1642" w:rsidP="00BC1642">
      <w:pPr>
        <w:pStyle w:val="PL"/>
      </w:pPr>
      <w:r w:rsidRPr="00BC1642">
        <w:t xml:space="preserve">                  ) [ ";" RWS sNssaiList ";" RWS dnnList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r w:rsidRPr="00BC1642">
        <w:t>nfConsumerScope = ( "NFC-Instance:" RWS nfinst [ ";" RWS "Service-Name:" RWS servname ] )</w:t>
      </w:r>
    </w:p>
    <w:p w14:paraId="2F670F94" w14:textId="77777777" w:rsidR="00BC1642" w:rsidRPr="00BC1642" w:rsidRDefault="00BC1642" w:rsidP="00BC1642">
      <w:pPr>
        <w:pStyle w:val="PL"/>
      </w:pPr>
      <w:r w:rsidRPr="00BC1642">
        <w:lastRenderedPageBreak/>
        <w:t xml:space="preserve">                / ( "NFC-Set:" RWS nfset [ ";" RWS "Service-Name:" RWS servname ] )</w:t>
      </w:r>
    </w:p>
    <w:p w14:paraId="1FCD75A9" w14:textId="77777777" w:rsidR="00BC1642" w:rsidRPr="00BC1642" w:rsidRDefault="00BC1642" w:rsidP="00BC1642">
      <w:pPr>
        <w:pStyle w:val="PL"/>
      </w:pPr>
      <w:r w:rsidRPr="00BC1642">
        <w:t xml:space="preserve">                / ( "NFC-Service-Instance:" RWS nfservinst [";" RWS "NF-Inst:" RWS nfinst ] )</w:t>
      </w:r>
    </w:p>
    <w:p w14:paraId="2827A685" w14:textId="77777777" w:rsidR="00BC1642" w:rsidRPr="00BC1642" w:rsidRDefault="00BC1642" w:rsidP="00BC1642">
      <w:pPr>
        <w:pStyle w:val="PL"/>
      </w:pPr>
      <w:r w:rsidRPr="00BC1642">
        <w:t xml:space="preserve">                / ( "NFC-Service-Set:" RWS nfserviceset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r w:rsidRPr="00BC1642">
        <w:t>servname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r w:rsidRPr="00BC1642">
        <w:t>scpScope        = "SCP-FQDN:" RWS fqdn</w:t>
      </w:r>
    </w:p>
    <w:p w14:paraId="135CE617" w14:textId="77777777" w:rsidR="00BC1642" w:rsidRPr="00BC1642" w:rsidRDefault="00BC1642" w:rsidP="00BC1642">
      <w:pPr>
        <w:pStyle w:val="PL"/>
      </w:pPr>
    </w:p>
    <w:p w14:paraId="6DF3B973" w14:textId="77777777" w:rsidR="00BC1642" w:rsidRPr="00BC1642" w:rsidRDefault="00BC1642" w:rsidP="00BC1642">
      <w:pPr>
        <w:pStyle w:val="PL"/>
      </w:pPr>
      <w:r w:rsidRPr="00BC1642">
        <w:t>seppScope       = "SEPP-FQDN:" RWS fqdn</w:t>
      </w:r>
    </w:p>
    <w:p w14:paraId="3A1E5A5A" w14:textId="77777777" w:rsidR="00BC1642" w:rsidRPr="00BC1642" w:rsidRDefault="00BC1642" w:rsidP="00BC1642">
      <w:pPr>
        <w:pStyle w:val="PL"/>
      </w:pPr>
    </w:p>
    <w:p w14:paraId="397D05FD" w14:textId="77777777" w:rsidR="00BC1642" w:rsidRPr="00BC1642" w:rsidRDefault="00BC1642" w:rsidP="00BC1642">
      <w:pPr>
        <w:pStyle w:val="PL"/>
      </w:pPr>
      <w:r w:rsidRPr="00BC1642">
        <w:t>fqdn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r w:rsidRPr="00BC1642">
        <w:t>dnnList         = "DNN:" RWS 1*tchar *( RWS "&amp;" RWS 1*tchar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2263A860" w14:textId="77777777" w:rsidR="00BC1642" w:rsidRPr="00BC1642" w:rsidRDefault="00BC1642" w:rsidP="00BC1642">
      <w:pPr>
        <w:pStyle w:val="PL"/>
      </w:pPr>
      <w:r w:rsidRPr="00BC1642">
        <w:t>snssai          = 1*tchar</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r w:rsidRPr="00BC1642">
        <w:t>Sbi-Lci-Header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lc-element        = timestamp ";" RWS lcMetric ";" RWS lcScope</w:t>
      </w:r>
    </w:p>
    <w:p w14:paraId="22D21EA7" w14:textId="77777777" w:rsidR="00BC1642" w:rsidRPr="00BC1642" w:rsidRDefault="00BC1642" w:rsidP="00BC1642">
      <w:pPr>
        <w:pStyle w:val="PL"/>
      </w:pPr>
    </w:p>
    <w:p w14:paraId="71EE9F2B" w14:textId="77777777" w:rsidR="00BC1642" w:rsidRPr="00BC1642" w:rsidRDefault="00BC1642" w:rsidP="00BC1642">
      <w:pPr>
        <w:pStyle w:val="PL"/>
      </w:pPr>
      <w:r w:rsidRPr="00BC1642">
        <w:t>lcMetric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r w:rsidRPr="00BC1642">
        <w:t>lcScope           = lcNfProducerScope / scpScope / seppScope</w:t>
      </w:r>
    </w:p>
    <w:p w14:paraId="4B032E1F" w14:textId="77777777" w:rsidR="00BC1642" w:rsidRPr="00BC1642" w:rsidRDefault="00BC1642" w:rsidP="00BC1642">
      <w:pPr>
        <w:pStyle w:val="PL"/>
      </w:pPr>
    </w:p>
    <w:p w14:paraId="540D2E5B" w14:textId="77777777" w:rsidR="00BC1642" w:rsidRPr="00BC1642" w:rsidRDefault="00BC1642" w:rsidP="00BC1642">
      <w:pPr>
        <w:pStyle w:val="PL"/>
      </w:pPr>
      <w:r w:rsidRPr="00BC1642">
        <w:t>lcNfProducerScope = ( ( "NF-Instance:" RWS nfinst )</w:t>
      </w:r>
    </w:p>
    <w:p w14:paraId="18B843C2" w14:textId="77777777" w:rsidR="00BC1642" w:rsidRPr="00BC1642" w:rsidRDefault="00BC1642" w:rsidP="00BC1642">
      <w:pPr>
        <w:pStyle w:val="PL"/>
      </w:pPr>
      <w:r w:rsidRPr="00BC1642">
        <w:t xml:space="preserve">                    / ( "NF-Set:" RWS nfset )</w:t>
      </w:r>
    </w:p>
    <w:p w14:paraId="700C3620" w14:textId="77777777" w:rsidR="00BC1642" w:rsidRPr="00BC1642" w:rsidRDefault="00BC1642" w:rsidP="00BC1642">
      <w:pPr>
        <w:pStyle w:val="PL"/>
      </w:pPr>
      <w:r w:rsidRPr="00BC1642">
        <w:t xml:space="preserve">                    / ( "NF-Service-Instance:" RWS nfservinst [ ";" RWS "NF-Inst:" RWS nfinst ] )</w:t>
      </w:r>
    </w:p>
    <w:p w14:paraId="1F8562DC" w14:textId="77777777" w:rsidR="00BC1642" w:rsidRPr="00BC1642" w:rsidRDefault="00BC1642" w:rsidP="00BC1642">
      <w:pPr>
        <w:pStyle w:val="PL"/>
      </w:pPr>
      <w:r w:rsidRPr="00BC1642">
        <w:t xml:space="preserve">                    / ( "NF-Service-Set:" RWS nfserviceset )</w:t>
      </w:r>
    </w:p>
    <w:p w14:paraId="5B2E67DD" w14:textId="77777777" w:rsidR="00BC1642" w:rsidRPr="00BC1642" w:rsidRDefault="00BC1642" w:rsidP="00BC1642">
      <w:pPr>
        <w:pStyle w:val="PL"/>
      </w:pPr>
      <w:r w:rsidRPr="00BC1642">
        <w:t xml:space="preserve">                    ) [ ";" RWS sNssaiList ";" RWS dnnList ";" RWS relativeCapacity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r w:rsidRPr="00BC1642">
        <w:t>relativeCapacity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Sbi-Client-Credentials-Header = "3gpp-Sbi-Client-Credentials:" OWS jwt OWS</w:t>
      </w:r>
    </w:p>
    <w:p w14:paraId="14EA9A75" w14:textId="77777777" w:rsidR="00BC1642" w:rsidRPr="00BC1642" w:rsidRDefault="00BC1642" w:rsidP="00BC1642">
      <w:pPr>
        <w:pStyle w:val="PL"/>
      </w:pPr>
    </w:p>
    <w:p w14:paraId="07343CE5" w14:textId="77777777" w:rsidR="00BC1642" w:rsidRPr="00BC1642" w:rsidRDefault="00BC1642" w:rsidP="00BC1642">
      <w:pPr>
        <w:pStyle w:val="PL"/>
      </w:pPr>
      <w:r w:rsidRPr="00BC1642">
        <w:t>jwt                           = 1*b64urlchar "." 1*b64urlchar "." 1*b64urlchar</w:t>
      </w:r>
    </w:p>
    <w:p w14:paraId="7A10CE1E" w14:textId="77777777" w:rsidR="00BC1642" w:rsidRPr="00BC1642" w:rsidRDefault="00BC1642" w:rsidP="00BC1642">
      <w:pPr>
        <w:pStyle w:val="PL"/>
      </w:pPr>
    </w:p>
    <w:p w14:paraId="71C04630" w14:textId="77777777" w:rsidR="00BC1642" w:rsidRPr="00BC1642" w:rsidRDefault="00BC1642" w:rsidP="00BC1642">
      <w:pPr>
        <w:pStyle w:val="PL"/>
      </w:pPr>
      <w:r w:rsidRPr="00BC1642">
        <w:t>b64urlchar                    = ALPHA / DIGIT / "-" / "_"</w:t>
      </w:r>
    </w:p>
    <w:p w14:paraId="785191DA" w14:textId="77777777" w:rsidR="00BC1642" w:rsidRPr="00BC1642" w:rsidRDefault="00BC1642" w:rsidP="00BC1642">
      <w:pPr>
        <w:pStyle w:val="PL"/>
      </w:pPr>
    </w:p>
    <w:p w14:paraId="6C55401E" w14:textId="77777777" w:rsidR="00BC1642" w:rsidRPr="00BC1642" w:rsidRDefault="00BC1642" w:rsidP="00BC1642">
      <w:pPr>
        <w:pStyle w:val="PL"/>
      </w:pPr>
    </w:p>
    <w:p w14:paraId="1D89BCB5" w14:textId="77777777" w:rsidR="00BC1642" w:rsidRPr="00BC1642" w:rsidRDefault="00BC1642" w:rsidP="00BC1642">
      <w:pPr>
        <w:pStyle w:val="PL"/>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r w:rsidRPr="00BC1642">
        <w:t>Sbi-Source-NF-Client-Credentials-Header = "3gpp-Sbi-Source-NF-Client-Credentials:" OWS jwt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r w:rsidRPr="00BC1642">
        <w:t>Sbi-Nrf-Uri-Header = "3gpp-Sbi-Nrf-Uri:" OWS nrfUriParam *( OWS ";" OWS nrfUriParam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r w:rsidRPr="00BC1642">
        <w:t>nrfUriParam        = nrfUriParamName ":" RWS ( nrfUriParamValue1 / nrfUriParamValue2 )</w:t>
      </w:r>
    </w:p>
    <w:p w14:paraId="1490867A" w14:textId="77777777" w:rsidR="00BC1642" w:rsidRPr="00BC1642" w:rsidRDefault="00BC1642" w:rsidP="00BC1642">
      <w:pPr>
        <w:pStyle w:val="PL"/>
      </w:pPr>
    </w:p>
    <w:p w14:paraId="0783A082" w14:textId="77777777" w:rsidR="00BC1642" w:rsidRPr="00BC1642" w:rsidRDefault="00BC1642" w:rsidP="00BC1642">
      <w:pPr>
        <w:pStyle w:val="PL"/>
      </w:pPr>
      <w:r w:rsidRPr="00BC1642">
        <w:t>nrfUriParamName    = "nnrf-disc" / "nnrf-nfm" / "nnrf-oauth2" / "oauth2-requested-services"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nrfUriParamValue2  = ( nrfServiceName *( RWS "&amp;" RWS nrfServiceName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r w:rsidRPr="00BC1642">
        <w:t>nrfServiceName     = "nnrf-disc" / "nnrf-nfm"</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r w:rsidRPr="00BC1642">
        <w:t>Sbi-Target-Nf-Id-Header = "3gpp-Sbi-Target-Nf-Id:" OWS "nfinst=" nfinst</w:t>
      </w:r>
    </w:p>
    <w:p w14:paraId="3D40DFE2" w14:textId="77777777" w:rsidR="00BC1642" w:rsidRPr="00BC1642" w:rsidRDefault="00BC1642" w:rsidP="00BC1642">
      <w:pPr>
        <w:pStyle w:val="PL"/>
      </w:pPr>
      <w:r w:rsidRPr="00BC1642">
        <w:t xml:space="preserve">                          [ ";" OWS "nfservinst=" nfservinst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r w:rsidRPr="00BC1642">
        <w:t>Sbi-Max-Forward-Hops-Header = "3gpp-Sbi-Max-Forward-Hops:" OWS ( %x31-39 DIGIT / DIGIT )</w:t>
      </w:r>
    </w:p>
    <w:p w14:paraId="083E093F" w14:textId="77777777" w:rsidR="00BC1642" w:rsidRPr="00BC1642" w:rsidRDefault="00BC1642" w:rsidP="00BC1642">
      <w:pPr>
        <w:pStyle w:val="PL"/>
      </w:pPr>
      <w:r w:rsidRPr="00BC1642">
        <w:t xml:space="preserve">                              ";" OWS "nodetype=" nodetypevalue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r w:rsidRPr="00BC1642">
        <w:t>nodetypevalue               = "scp"</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r w:rsidRPr="00BC1642">
        <w:t>Sbi-Originating-Network-Id-Header = "3gpp-Sbi-Originating-Network-Id:" OWS 3DIGIT "-" 2*3DIGIT</w:t>
      </w:r>
    </w:p>
    <w:p w14:paraId="6CDA0E51" w14:textId="77777777" w:rsidR="00BC1642" w:rsidRPr="00BC1642" w:rsidRDefault="00BC1642" w:rsidP="00BC1642">
      <w:pPr>
        <w:pStyle w:val="PL"/>
      </w:pPr>
      <w:r w:rsidRPr="00BC1642">
        <w:t xml:space="preserve">                                    [ "-" 11HEXDIG ] [ ";" OWS srcinfo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r w:rsidRPr="00BC1642">
        <w:t>srcinfo                           = "src" ":" RWS srctype "-" srcfqdn</w:t>
      </w:r>
    </w:p>
    <w:p w14:paraId="386CFF31" w14:textId="77777777" w:rsidR="00BC1642" w:rsidRPr="00BC1642" w:rsidRDefault="00BC1642" w:rsidP="00BC1642">
      <w:pPr>
        <w:pStyle w:val="PL"/>
      </w:pPr>
    </w:p>
    <w:p w14:paraId="4886BAB7" w14:textId="77777777" w:rsidR="00BC1642" w:rsidRPr="00BC1642" w:rsidRDefault="00BC1642" w:rsidP="00BC1642">
      <w:pPr>
        <w:pStyle w:val="PL"/>
      </w:pPr>
      <w:r w:rsidRPr="00BC1642">
        <w:t>srctype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r w:rsidRPr="00BC1642">
        <w:t>srcfqdn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r w:rsidRPr="00BC1642">
        <w:t>Sbi-Access-Scope-Header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r w:rsidRPr="00BC1642">
        <w:t>Sbi-Other-Access-Scopes-Header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r w:rsidRPr="00BC1642">
        <w:t>Sbi-Access-Token-Header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r w:rsidRPr="00BC1642">
        <w:t>Sbi-Target-Nf-Group-Id-Header = "3gpp-Sbi-Target-Nf-Group-Id:" OWS "nfgid=" nfGroupIdValue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r w:rsidRPr="00BC1642">
        <w:t>nfGroupIdValue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r w:rsidRPr="00BC1642">
        <w:t>Sbi-Nrf-Uri-Callback-Header = "3gpp-Sbi-Nrf-Uri-Callback:" OWS</w:t>
      </w:r>
    </w:p>
    <w:p w14:paraId="7277D3C5" w14:textId="77777777" w:rsidR="00BC1642" w:rsidRPr="00BC1642" w:rsidRDefault="00BC1642" w:rsidP="00BC1642">
      <w:pPr>
        <w:pStyle w:val="PL"/>
      </w:pPr>
      <w:r w:rsidRPr="00BC1642">
        <w:t xml:space="preserve">                              nrfUriCallbackParam *( OWS ";" OWS nrfUriCallbackParam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r w:rsidRPr="00BC1642">
        <w:t>nrfUriCallbackParam         = nrfUriCallbackParamName ":" RWS nrfUriCallbackParamValue</w:t>
      </w:r>
    </w:p>
    <w:p w14:paraId="4B3163F5" w14:textId="77777777" w:rsidR="00BC1642" w:rsidRPr="00BC1642" w:rsidRDefault="00BC1642" w:rsidP="00BC1642">
      <w:pPr>
        <w:pStyle w:val="PL"/>
      </w:pPr>
    </w:p>
    <w:p w14:paraId="40D4891E" w14:textId="77777777" w:rsidR="00BC1642" w:rsidRPr="00BC1642" w:rsidRDefault="00BC1642" w:rsidP="00BC1642">
      <w:pPr>
        <w:pStyle w:val="PL"/>
      </w:pPr>
      <w:r w:rsidRPr="00BC1642">
        <w:t>nrfUriCallbackParamName     = "nnrf-disc" / "nnrf-nfm"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r w:rsidRPr="00BC1642">
        <w:t>nrfUriCallbackParamValue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r w:rsidRPr="00BC1642">
        <w:t>Sbi-NF-Peer-Info-Header = "3gpp-Sbi-NF-Peer-Info:" OWS peerinfo *( ";" OWS peerinfo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r w:rsidRPr="00BC1642">
        <w:t>peerinfo                = peertype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r w:rsidRPr="00BC1642">
        <w:t>peertype                = "srcinst"</w:t>
      </w:r>
    </w:p>
    <w:p w14:paraId="05AA5CC7" w14:textId="77777777" w:rsidR="00BC1642" w:rsidRPr="00BC1642" w:rsidRDefault="00BC1642" w:rsidP="00BC1642">
      <w:pPr>
        <w:pStyle w:val="PL"/>
      </w:pPr>
      <w:r w:rsidRPr="00BC1642">
        <w:t xml:space="preserve">                        / "srcservinst"</w:t>
      </w:r>
    </w:p>
    <w:p w14:paraId="73B6022D" w14:textId="77777777" w:rsidR="00BC1642" w:rsidRPr="00BC1642" w:rsidRDefault="00BC1642" w:rsidP="00BC1642">
      <w:pPr>
        <w:pStyle w:val="PL"/>
      </w:pPr>
      <w:r w:rsidRPr="00BC1642">
        <w:t xml:space="preserve">                        / "srcscp"</w:t>
      </w:r>
    </w:p>
    <w:p w14:paraId="287E67EB" w14:textId="77777777" w:rsidR="00BC1642" w:rsidRPr="00BC1642" w:rsidRDefault="00BC1642" w:rsidP="00BC1642">
      <w:pPr>
        <w:pStyle w:val="PL"/>
      </w:pPr>
      <w:r w:rsidRPr="00BC1642">
        <w:t xml:space="preserve">                        / "srcsepp"</w:t>
      </w:r>
    </w:p>
    <w:p w14:paraId="146567AF" w14:textId="77777777" w:rsidR="00BC1642" w:rsidRPr="00BC1642" w:rsidRDefault="00BC1642" w:rsidP="00BC1642">
      <w:pPr>
        <w:pStyle w:val="PL"/>
      </w:pPr>
      <w:r w:rsidRPr="00BC1642">
        <w:t xml:space="preserve">                        / "dstinst"</w:t>
      </w:r>
    </w:p>
    <w:p w14:paraId="114758BA" w14:textId="77777777" w:rsidR="00BC1642" w:rsidRPr="00BC1642" w:rsidRDefault="00BC1642" w:rsidP="00BC1642">
      <w:pPr>
        <w:pStyle w:val="PL"/>
      </w:pPr>
      <w:r w:rsidRPr="00BC1642">
        <w:t xml:space="preserve">                        / "dstservinst"</w:t>
      </w:r>
    </w:p>
    <w:p w14:paraId="79239B3A" w14:textId="77777777" w:rsidR="00BC1642" w:rsidRPr="00BC1642" w:rsidRDefault="00BC1642" w:rsidP="00BC1642">
      <w:pPr>
        <w:pStyle w:val="PL"/>
      </w:pPr>
      <w:r w:rsidRPr="00BC1642">
        <w:t xml:space="preserve">                        / "dstscp"</w:t>
      </w:r>
    </w:p>
    <w:p w14:paraId="66070118" w14:textId="77777777" w:rsidR="00BC1642" w:rsidRPr="00BC1642" w:rsidRDefault="00BC1642" w:rsidP="00BC1642">
      <w:pPr>
        <w:pStyle w:val="PL"/>
      </w:pPr>
      <w:r w:rsidRPr="00BC1642">
        <w:t xml:space="preserve">                        / "dstsepp"</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r w:rsidRPr="00BC1642">
        <w:t>Sbi-Sender-Timestamp-Header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r w:rsidRPr="00BC1642">
        <w:t>Sbi-Max-Rsp-Time-Header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r w:rsidRPr="00BC1642">
        <w:t>Sbi-Correlation-Info-Header = "3gpp-Sbi-Correlation-Info:" OWS</w:t>
      </w:r>
    </w:p>
    <w:p w14:paraId="3BDC2A61" w14:textId="77777777" w:rsidR="00BC1642" w:rsidRPr="00BC1642" w:rsidRDefault="00BC1642" w:rsidP="00BC1642">
      <w:pPr>
        <w:pStyle w:val="PL"/>
      </w:pPr>
      <w:r w:rsidRPr="00BC1642">
        <w:t xml:space="preserve">                              correlationinfo *( ";" OWS correlationinfo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r w:rsidRPr="00BC1642">
        <w:t>correlationinfo             = ctype "-" cvalue</w:t>
      </w:r>
    </w:p>
    <w:p w14:paraId="27F4EB4B" w14:textId="77777777" w:rsidR="00BC1642" w:rsidRPr="00BC1642" w:rsidRDefault="00BC1642" w:rsidP="00BC1642">
      <w:pPr>
        <w:pStyle w:val="PL"/>
      </w:pPr>
    </w:p>
    <w:p w14:paraId="79F35424" w14:textId="77777777" w:rsidR="00BC1642" w:rsidRPr="00BC1642" w:rsidRDefault="00BC1642" w:rsidP="00BC1642">
      <w:pPr>
        <w:pStyle w:val="PL"/>
      </w:pPr>
      <w:r w:rsidRPr="00BC1642">
        <w:t>ctype                       = extension-token / "imsi" / "impi" / "suci" / "nai" / "gci" / "gli"</w:t>
      </w:r>
    </w:p>
    <w:p w14:paraId="06EFD641" w14:textId="77777777" w:rsidR="00BC1642" w:rsidRPr="00BC1642" w:rsidRDefault="00BC1642" w:rsidP="00BC1642">
      <w:pPr>
        <w:pStyle w:val="PL"/>
      </w:pPr>
      <w:r w:rsidRPr="00BC1642">
        <w:t xml:space="preserve">                            / "impu" / "msisdn" / "extid" / "imeisv" / "imei" / "mac" / "eui"</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r w:rsidRPr="00BC1642">
        <w:t>cvalue                      = 1*( tchar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r w:rsidRPr="00BC1642">
        <w:t>Sbi-Alternate-Chf-Id-Header = "3gpp-Sbi-Alternate-Chf-Id:" OWS</w:t>
      </w:r>
    </w:p>
    <w:p w14:paraId="25CAADEF" w14:textId="77777777" w:rsidR="00BC1642" w:rsidRPr="00BC1642" w:rsidRDefault="00BC1642" w:rsidP="00BC1642">
      <w:pPr>
        <w:pStyle w:val="PL"/>
      </w:pPr>
      <w:r w:rsidRPr="00BC1642">
        <w:t xml:space="preserve">                              "nfinst=" nfinst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lastRenderedPageBreak/>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r w:rsidRPr="00BC1642">
        <w:t>Sbi-Notif-Accepted-Encoding-Header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encoding-element                   = codings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r w:rsidRPr="00BC1642">
        <w:t>Sbi-Consumer-Info-Header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supportedService ";" OWS supportedVersions </w:t>
      </w:r>
    </w:p>
    <w:p w14:paraId="084D432A" w14:textId="77777777" w:rsidR="00BC1642" w:rsidRPr="00BC1642" w:rsidRDefault="00BC1642" w:rsidP="00BC1642">
      <w:pPr>
        <w:pStyle w:val="PL"/>
      </w:pPr>
      <w:r w:rsidRPr="00BC1642">
        <w:t xml:space="preserve">                             [ ";" OWS supportedFeatures ]</w:t>
      </w:r>
    </w:p>
    <w:p w14:paraId="17165510" w14:textId="77777777" w:rsidR="00BC1642" w:rsidRPr="00BC1642" w:rsidRDefault="00BC1642" w:rsidP="00BC1642">
      <w:pPr>
        <w:pStyle w:val="PL"/>
      </w:pPr>
      <w:r w:rsidRPr="00BC1642">
        <w:t xml:space="preserve">                             [ ";" OWS acceptEncoding ]</w:t>
      </w:r>
    </w:p>
    <w:p w14:paraId="4ECA0022" w14:textId="77777777" w:rsidR="00BC1642" w:rsidRPr="00BC1642" w:rsidRDefault="00BC1642" w:rsidP="00BC1642">
      <w:pPr>
        <w:pStyle w:val="PL"/>
      </w:pPr>
      <w:r w:rsidRPr="00BC1642">
        <w:t xml:space="preserve">                             [ ";" OWS callback-uri-prefix ]</w:t>
      </w:r>
    </w:p>
    <w:p w14:paraId="3673F078" w14:textId="77777777" w:rsidR="00BC1642" w:rsidRPr="00BC1642" w:rsidRDefault="00BC1642" w:rsidP="00BC1642">
      <w:pPr>
        <w:pStyle w:val="PL"/>
      </w:pPr>
      <w:r w:rsidRPr="00BC1642">
        <w:t xml:space="preserve">                             [ ";" OWS intraPlmnCallbackRoot ";" OWS interPlmnCallbackRoot ]</w:t>
      </w:r>
    </w:p>
    <w:p w14:paraId="18DCF673" w14:textId="77777777" w:rsidR="00BC1642" w:rsidRPr="00BC1642" w:rsidRDefault="00BC1642" w:rsidP="00BC1642">
      <w:pPr>
        <w:pStyle w:val="PL"/>
      </w:pPr>
      <w:r w:rsidRPr="00BC1642">
        <w:t xml:space="preserve">                             [ ";" OWS intermediateNfIndication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r w:rsidRPr="00BC1642">
        <w:t>supportedService         = "service=" servicename</w:t>
      </w:r>
    </w:p>
    <w:p w14:paraId="79B00563" w14:textId="77777777" w:rsidR="00BC1642" w:rsidRPr="00BC1642" w:rsidRDefault="00BC1642" w:rsidP="00BC1642">
      <w:pPr>
        <w:pStyle w:val="PL"/>
      </w:pPr>
    </w:p>
    <w:p w14:paraId="70CBA55E" w14:textId="77777777" w:rsidR="00BC1642" w:rsidRPr="00BC1642" w:rsidRDefault="00BC1642" w:rsidP="00BC1642">
      <w:pPr>
        <w:pStyle w:val="PL"/>
      </w:pPr>
      <w:r w:rsidRPr="00BC1642">
        <w:t>servicename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r w:rsidRPr="00BC1642">
        <w:t>supportedVersions        = "apiversion=" "(" OWS</w:t>
      </w:r>
    </w:p>
    <w:p w14:paraId="1053DC57" w14:textId="77777777" w:rsidR="00BC1642" w:rsidRPr="00BC1642" w:rsidRDefault="00BC1642" w:rsidP="00BC1642">
      <w:pPr>
        <w:pStyle w:val="PL"/>
      </w:pPr>
      <w:r w:rsidRPr="00BC1642">
        <w:t xml:space="preserve">                           [ apimajorversion *( RWS apimajorversion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r w:rsidRPr="00BC1642">
        <w:t>apimajorversion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r w:rsidRPr="00BC1642">
        <w:t>supportedFeatures        = "supportedfeatures="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r w:rsidRPr="00BC1642">
        <w:t>acceptEncoding           = "acceptencoding=" %x22 encodingList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r w:rsidRPr="00BC1642">
        <w:t>encodingList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r w:rsidRPr="00BC1642">
        <w:t>intraPlmnCallbackRoot    = "intraPlmnCallbackRoot="</w:t>
      </w:r>
    </w:p>
    <w:p w14:paraId="2913EF39" w14:textId="77777777" w:rsidR="00BC1642" w:rsidRPr="00BC1642" w:rsidRDefault="00BC1642" w:rsidP="00BC1642">
      <w:pPr>
        <w:pStyle w:val="PL"/>
      </w:pPr>
      <w:r w:rsidRPr="00BC1642">
        <w:t xml:space="preserve">                           DQUOTE sbi-scheme "://" sbi-authority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r w:rsidRPr="00BC1642">
        <w:t>interPlmnCallbackRoot    = "interPlmnCallbackRoot="</w:t>
      </w:r>
    </w:p>
    <w:p w14:paraId="3FEE8719" w14:textId="77777777" w:rsidR="00BC1642" w:rsidRPr="00BC1642" w:rsidRDefault="00BC1642" w:rsidP="00BC1642">
      <w:pPr>
        <w:pStyle w:val="PL"/>
      </w:pPr>
      <w:r w:rsidRPr="00BC1642">
        <w:t xml:space="preserve">                           DQUOTE sbi-scheme "://" sbi-authority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callback-uri-prefix      = "callback-uri-prefix="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r w:rsidRPr="00BC1642">
        <w:t>intermediateNfIndication = "intermediate-nf=" intermediateNfValue</w:t>
      </w:r>
    </w:p>
    <w:p w14:paraId="631100F1" w14:textId="77777777" w:rsidR="00BC1642" w:rsidRPr="00BC1642" w:rsidRDefault="00BC1642" w:rsidP="00BC1642">
      <w:pPr>
        <w:pStyle w:val="PL"/>
      </w:pPr>
    </w:p>
    <w:p w14:paraId="1E5E1B6F" w14:textId="77777777" w:rsidR="00BC1642" w:rsidRPr="00BC1642" w:rsidRDefault="00BC1642" w:rsidP="00BC1642">
      <w:pPr>
        <w:pStyle w:val="PL"/>
      </w:pPr>
      <w:r w:rsidRPr="00BC1642">
        <w:t>intermediateNfValue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r w:rsidRPr="00BC1642">
        <w:t>Sbi-Response-Info-Header = "3gpp-Sbi-Response-Info:" OWS</w:t>
      </w:r>
    </w:p>
    <w:p w14:paraId="1D2D910D" w14:textId="77777777" w:rsidR="00BC1642" w:rsidRPr="00BC1642" w:rsidRDefault="00BC1642" w:rsidP="00BC1642">
      <w:pPr>
        <w:pStyle w:val="PL"/>
      </w:pPr>
      <w:r w:rsidRPr="00BC1642">
        <w:t xml:space="preserve">                           resp-info-param *( OWS ";" OWS resp-info-param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r w:rsidRPr="00BC1642">
        <w:t>resp-info-param          = resp-info-param-name "=" OWS resp-info-param-value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r w:rsidRPr="00BC1642">
        <w:t>resp-info-param-name     = "request-retransmitted"</w:t>
      </w:r>
    </w:p>
    <w:p w14:paraId="2CD1677F" w14:textId="77777777" w:rsidR="00BC1642" w:rsidRPr="00BC1642" w:rsidRDefault="00BC1642" w:rsidP="00BC1642">
      <w:pPr>
        <w:pStyle w:val="PL"/>
      </w:pPr>
      <w:r w:rsidRPr="00BC1642">
        <w:t xml:space="preserve">                         / "nfinst"</w:t>
      </w:r>
    </w:p>
    <w:p w14:paraId="787C49C0" w14:textId="77777777" w:rsidR="00BC1642" w:rsidRPr="00BC1642" w:rsidRDefault="00BC1642" w:rsidP="00BC1642">
      <w:pPr>
        <w:pStyle w:val="PL"/>
      </w:pPr>
      <w:r w:rsidRPr="00BC1642">
        <w:t xml:space="preserve">                         / "nfset"</w:t>
      </w:r>
    </w:p>
    <w:p w14:paraId="53264A0D" w14:textId="77777777" w:rsidR="00BC1642" w:rsidRPr="00BC1642" w:rsidRDefault="00BC1642" w:rsidP="00BC1642">
      <w:pPr>
        <w:pStyle w:val="PL"/>
      </w:pPr>
      <w:r w:rsidRPr="00BC1642">
        <w:t xml:space="preserve">                         / "nfservinst"</w:t>
      </w:r>
    </w:p>
    <w:p w14:paraId="7EF3C5F0" w14:textId="77777777" w:rsidR="00BC1642" w:rsidRPr="00BC1642" w:rsidRDefault="00BC1642" w:rsidP="00BC1642">
      <w:pPr>
        <w:pStyle w:val="PL"/>
      </w:pPr>
      <w:r w:rsidRPr="00BC1642">
        <w:t xml:space="preserve">                         / "nfserviceset"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r w:rsidRPr="00BC1642">
        <w:t>resp-info-param-value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r w:rsidRPr="00BC1642">
        <w:t>Sbi-Selection-Info-Header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selection-info-element    = ( "reselection=" reselectionvalue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r w:rsidRPr="00BC1642">
        <w:t>reselectionvalue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"not-select-nfservinst"</w:t>
      </w:r>
    </w:p>
    <w:p w14:paraId="5ED587FF" w14:textId="77777777" w:rsidR="00BC1642" w:rsidRPr="00BC1642" w:rsidRDefault="00BC1642" w:rsidP="00BC1642">
      <w:pPr>
        <w:pStyle w:val="PL"/>
      </w:pPr>
      <w:r w:rsidRPr="00BC1642">
        <w:t xml:space="preserve">                          / "not-select-nfserviceset"</w:t>
      </w:r>
    </w:p>
    <w:p w14:paraId="40CF1D80" w14:textId="77777777" w:rsidR="00BC1642" w:rsidRPr="00BC1642" w:rsidRDefault="00BC1642" w:rsidP="00BC1642">
      <w:pPr>
        <w:pStyle w:val="PL"/>
      </w:pPr>
      <w:r w:rsidRPr="00BC1642">
        <w:t xml:space="preserve">                          / "not-select-nfinst"</w:t>
      </w:r>
    </w:p>
    <w:p w14:paraId="64AB8580" w14:textId="77777777" w:rsidR="00BC1642" w:rsidRPr="00BC1642" w:rsidRDefault="00BC1642" w:rsidP="00BC1642">
      <w:pPr>
        <w:pStyle w:val="PL"/>
      </w:pPr>
      <w:r w:rsidRPr="00BC1642">
        <w:t xml:space="preserve">                          / "not-select-nfset"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r w:rsidRPr="00BC1642">
        <w:t>Sbi-Interplmn-Purpose-Header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48BCCD72" w14:textId="77777777" w:rsidR="00BC1642" w:rsidRPr="00BC1642" w:rsidRDefault="00BC1642" w:rsidP="00BC1642">
      <w:pPr>
        <w:pStyle w:val="PL"/>
      </w:pPr>
      <w:r w:rsidRPr="00BC1642">
        <w:t xml:space="preserve">                             / "DATA_ANALYTICS_EXCHANGE_TEST"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r w:rsidRPr="00BC1642">
        <w:t>Sbi-Request-Info-Header = "3gpp-Sbi-Request-Info:" OWS req-param *( ";" OWS req-param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r w:rsidRPr="00BC1642">
        <w:t>req-param               = req-param-name "=" OWS req-param-value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r w:rsidRPr="00BC1642">
        <w:t xml:space="preserve">req-param-name          = "retrans"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"receivedrejectioncause"</w:t>
      </w:r>
    </w:p>
    <w:p w14:paraId="2F47C2C9" w14:textId="77777777" w:rsidR="00BC1642" w:rsidRPr="00BC1642" w:rsidRDefault="00BC1642" w:rsidP="00BC1642">
      <w:pPr>
        <w:pStyle w:val="PL"/>
      </w:pPr>
      <w:r w:rsidRPr="00BC1642">
        <w:t xml:space="preserve">                        / "callback-uri-prefix"</w:t>
      </w:r>
    </w:p>
    <w:p w14:paraId="6F0873AE" w14:textId="77777777" w:rsidR="00BC1642" w:rsidRPr="00BC1642" w:rsidRDefault="00BC1642" w:rsidP="00BC1642">
      <w:pPr>
        <w:pStyle w:val="PL"/>
      </w:pPr>
      <w:r w:rsidRPr="00BC1642">
        <w:t xml:space="preserve">                        / "nfinst"</w:t>
      </w:r>
    </w:p>
    <w:p w14:paraId="324AD22C" w14:textId="77777777" w:rsidR="00BC1642" w:rsidRPr="00BC1642" w:rsidRDefault="00BC1642" w:rsidP="00BC1642">
      <w:pPr>
        <w:pStyle w:val="PL"/>
      </w:pPr>
      <w:r w:rsidRPr="00BC1642">
        <w:t xml:space="preserve">                        / "nfservinst"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r w:rsidRPr="00BC1642">
        <w:t>req-param-value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r w:rsidRPr="00BC1642">
        <w:t>Sbi-Retry-Info-Header = "3gpp-Sbi-Retry-Info:" OWS retriesindication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r w:rsidRPr="00BC1642">
        <w:t>retriesindication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067" w:name="_Toc19709037"/>
      <w:bookmarkStart w:id="2068" w:name="_Toc27745129"/>
      <w:bookmarkStart w:id="2069" w:name="_Toc29803277"/>
      <w:bookmarkStart w:id="2070" w:name="_Toc35970069"/>
      <w:bookmarkStart w:id="2071" w:name="_Toc36050863"/>
      <w:bookmarkStart w:id="2072" w:name="_Toc44847587"/>
      <w:bookmarkStart w:id="2073" w:name="_Toc51845242"/>
      <w:bookmarkStart w:id="2074" w:name="_Toc51845573"/>
      <w:bookmarkStart w:id="2075" w:name="_Toc51847093"/>
      <w:bookmarkStart w:id="2076" w:name="_Toc57022731"/>
      <w:bookmarkStart w:id="2077" w:name="_Toc191137507"/>
      <w:r w:rsidRPr="00D1205D">
        <w:t xml:space="preserve">Annex </w:t>
      </w:r>
      <w:r w:rsidR="00295171">
        <w:rPr>
          <w:lang w:eastAsia="zh-CN"/>
        </w:rPr>
        <w:t>E</w:t>
      </w:r>
      <w:r w:rsidRPr="00D1205D">
        <w:t xml:space="preserve"> (informative):</w:t>
      </w:r>
      <w:r w:rsidRPr="00D1205D">
        <w:br/>
        <w:t>Change history</w:t>
      </w:r>
      <w:bookmarkEnd w:id="2067"/>
      <w:bookmarkEnd w:id="2068"/>
      <w:bookmarkEnd w:id="2069"/>
      <w:bookmarkEnd w:id="2070"/>
      <w:bookmarkEnd w:id="2071"/>
      <w:bookmarkEnd w:id="2072"/>
      <w:bookmarkEnd w:id="2073"/>
      <w:bookmarkEnd w:id="2074"/>
      <w:bookmarkEnd w:id="2075"/>
      <w:bookmarkEnd w:id="2076"/>
      <w:bookmarkEnd w:id="2077"/>
    </w:p>
    <w:bookmarkEnd w:id="2055"/>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lastRenderedPageBreak/>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4C6315" w:rsidRPr="00DA2AE4" w14:paraId="6C6BF0F2"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221E7450" w14:textId="4CD43DE5"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0ED32" w14:textId="055746C6"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2783941" w14:textId="0042BF79" w:rsidR="004C6315" w:rsidRDefault="004C6315" w:rsidP="004C6315">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9396542" w14:textId="1BB83883" w:rsidR="004C6315" w:rsidRPr="00DA2AE4" w:rsidRDefault="004C6315" w:rsidP="004C6315">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9EE4527" w14:textId="055CABDF" w:rsidR="004C6315" w:rsidRPr="00DA2AE4" w:rsidRDefault="004C6315" w:rsidP="004C6315">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E181" w14:textId="4F3A474D"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DAE0E9" w14:textId="09CE4525" w:rsidR="004C6315" w:rsidRPr="00BC1642" w:rsidRDefault="004C6315" w:rsidP="004C6315">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33CAF" w14:textId="493F4CB2" w:rsidR="004C6315" w:rsidRDefault="004C6315" w:rsidP="004C6315">
            <w:pPr>
              <w:spacing w:after="0"/>
              <w:rPr>
                <w:snapToGrid w:val="0"/>
                <w:lang w:eastAsia="zh-CN"/>
              </w:rPr>
            </w:pPr>
            <w:r>
              <w:rPr>
                <w:snapToGrid w:val="0"/>
                <w:lang w:eastAsia="zh-CN"/>
              </w:rPr>
              <w:t>18.7.0</w:t>
            </w:r>
          </w:p>
        </w:tc>
      </w:tr>
      <w:tr w:rsidR="004C6315" w:rsidRPr="00DA2AE4" w14:paraId="071B3F4C"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040758FF" w14:textId="1C6E219B"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DE377" w14:textId="480C0216"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3C01E1" w14:textId="0FB8EA79" w:rsidR="004C6315" w:rsidRDefault="004C6315" w:rsidP="004C6315">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20F0AD" w14:textId="4407EDB0" w:rsidR="004C6315" w:rsidRPr="00DA2AE4" w:rsidRDefault="004C6315" w:rsidP="004C6315">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0BDF1D0" w14:textId="7F364895" w:rsidR="004C6315" w:rsidRPr="00DA2AE4" w:rsidRDefault="004C6315" w:rsidP="004C6315">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F2B804" w14:textId="608B7F8D"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8A4A3F" w14:textId="62A93523" w:rsidR="004C6315" w:rsidRPr="00BC1642" w:rsidRDefault="004C6315" w:rsidP="004C6315">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F0FBB" w14:textId="106875A8" w:rsidR="004C6315" w:rsidRDefault="004C6315" w:rsidP="004C6315">
            <w:pPr>
              <w:spacing w:after="0"/>
              <w:rPr>
                <w:snapToGrid w:val="0"/>
                <w:lang w:eastAsia="zh-CN"/>
              </w:rPr>
            </w:pPr>
            <w:r>
              <w:rPr>
                <w:snapToGrid w:val="0"/>
                <w:lang w:eastAsia="zh-CN"/>
              </w:rPr>
              <w:t>18.7.0</w:t>
            </w:r>
          </w:p>
        </w:tc>
      </w:tr>
      <w:tr w:rsidR="004C6315" w:rsidRPr="00DA2AE4" w14:paraId="3AC1439E"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3B57E93A" w14:textId="12765DC4"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B2CC3" w14:textId="61F7D05D"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1114BF" w14:textId="7B016768" w:rsidR="004C6315" w:rsidRDefault="004C6315" w:rsidP="004C6315">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55D067" w14:textId="7FE908FF" w:rsidR="004C6315" w:rsidRPr="00DA2AE4" w:rsidRDefault="004C6315" w:rsidP="004C6315">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3290AB7" w14:textId="2A0B2788" w:rsidR="004C6315" w:rsidRPr="00DA2AE4" w:rsidRDefault="004C6315" w:rsidP="004C6315">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8CB55E" w14:textId="08F860DB"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16BB68" w14:textId="3BA859DF" w:rsidR="004C6315" w:rsidRPr="00BC1642" w:rsidRDefault="004C6315" w:rsidP="004C6315">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20509B" w14:textId="448C8F36" w:rsidR="004C6315" w:rsidRDefault="004C6315" w:rsidP="004C6315">
            <w:pPr>
              <w:spacing w:after="0"/>
              <w:rPr>
                <w:snapToGrid w:val="0"/>
                <w:lang w:eastAsia="zh-CN"/>
              </w:rPr>
            </w:pPr>
            <w:r>
              <w:rPr>
                <w:snapToGrid w:val="0"/>
                <w:lang w:eastAsia="zh-CN"/>
              </w:rPr>
              <w:t>18.7.0</w:t>
            </w:r>
          </w:p>
        </w:tc>
      </w:tr>
      <w:tr w:rsidR="004C6315" w:rsidRPr="00DA2AE4" w14:paraId="00A102E8"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234BE129" w14:textId="5F5EE43B"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6CA" w14:textId="56668E90"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CB63581" w14:textId="37781011" w:rsidR="004C6315" w:rsidRDefault="004C6315" w:rsidP="004C6315">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2F72B3" w14:textId="140D2948" w:rsidR="004C6315" w:rsidRPr="00DA2AE4" w:rsidRDefault="004C6315" w:rsidP="004C6315">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85018E4" w14:textId="57F55F1C" w:rsidR="004C6315" w:rsidRPr="00DA2AE4" w:rsidRDefault="004C6315" w:rsidP="004C6315">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D7B0D4" w14:textId="7B4E9899"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4A7923B" w14:textId="11412736" w:rsidR="004C6315" w:rsidRPr="00BC1642" w:rsidRDefault="004C6315" w:rsidP="004C6315">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A19368" w14:textId="0B89FF63" w:rsidR="004C6315" w:rsidRDefault="004C6315" w:rsidP="004C6315">
            <w:pPr>
              <w:spacing w:after="0"/>
              <w:rPr>
                <w:snapToGrid w:val="0"/>
                <w:lang w:eastAsia="zh-CN"/>
              </w:rPr>
            </w:pPr>
            <w:r>
              <w:rPr>
                <w:snapToGrid w:val="0"/>
                <w:lang w:eastAsia="zh-CN"/>
              </w:rPr>
              <w:t>18.7.0</w:t>
            </w:r>
          </w:p>
        </w:tc>
      </w:tr>
      <w:tr w:rsidR="00F90107" w:rsidRPr="00DA2AE4" w14:paraId="463D4B13"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49714990" w14:textId="3875EF58" w:rsidR="00F90107" w:rsidRDefault="00F90107" w:rsidP="004C63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00822" w14:textId="1F6BDBD6" w:rsidR="00F90107" w:rsidRDefault="00F90107" w:rsidP="004C63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9E4CCA1" w14:textId="0B08D796" w:rsidR="00F90107" w:rsidRDefault="00F90107" w:rsidP="004C6315">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8B12E2" w14:textId="07DD648E" w:rsidR="00F90107" w:rsidRPr="00E337F0" w:rsidRDefault="00F90107" w:rsidP="004C6315">
            <w:pPr>
              <w:spacing w:after="0"/>
              <w:rPr>
                <w:snapToGrid w:val="0"/>
                <w:lang w:eastAsia="zh-CN"/>
              </w:rPr>
            </w:pPr>
            <w:r>
              <w:rPr>
                <w:snapToGrid w:val="0"/>
                <w:lang w:eastAsia="zh-CN"/>
              </w:rPr>
              <w:t>0461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7602C23" w14:textId="53675DD2" w:rsidR="00F90107" w:rsidRPr="00E337F0" w:rsidRDefault="00F90107" w:rsidP="004C63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A11DC" w14:textId="3F873102" w:rsidR="00F90107" w:rsidRPr="00E337F0" w:rsidRDefault="00F90107" w:rsidP="004C6315">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EDBE1E9" w14:textId="406FECE6" w:rsidR="00F90107" w:rsidRPr="00E337F0" w:rsidRDefault="00F90107" w:rsidP="004C6315">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6A24E" w14:textId="20DFFEDC" w:rsidR="00F90107" w:rsidRDefault="00F90107" w:rsidP="004C6315">
            <w:pPr>
              <w:spacing w:after="0"/>
              <w:rPr>
                <w:snapToGrid w:val="0"/>
                <w:lang w:eastAsia="zh-CN"/>
              </w:rPr>
            </w:pPr>
            <w:r>
              <w:rPr>
                <w:snapToGrid w:val="0"/>
                <w:lang w:eastAsia="zh-CN"/>
              </w:rPr>
              <w:t>18.8.0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8127E" w14:textId="77777777" w:rsidR="00BF3C6E" w:rsidRDefault="00BF3C6E">
      <w:r>
        <w:separator/>
      </w:r>
    </w:p>
  </w:endnote>
  <w:endnote w:type="continuationSeparator" w:id="0">
    <w:p w14:paraId="593F71ED" w14:textId="77777777" w:rsidR="00BF3C6E" w:rsidRDefault="00BF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2F2F0" w14:textId="77777777" w:rsidR="00BF3C6E" w:rsidRDefault="00BF3C6E">
      <w:r>
        <w:separator/>
      </w:r>
    </w:p>
  </w:footnote>
  <w:footnote w:type="continuationSeparator" w:id="0">
    <w:p w14:paraId="61999BA0" w14:textId="77777777" w:rsidR="00BF3C6E" w:rsidRDefault="00BF3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614F0121"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107">
      <w:rPr>
        <w:rFonts w:ascii="Arial" w:hAnsi="Arial" w:cs="Arial"/>
        <w:b/>
        <w:noProof/>
        <w:sz w:val="18"/>
        <w:szCs w:val="18"/>
      </w:rPr>
      <w:t>3GPP TS 29.500 V18.8.0 (2025-03)</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11F9B71E"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107">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A7683"/>
    <w:rsid w:val="000B4D2F"/>
    <w:rsid w:val="000B7CE7"/>
    <w:rsid w:val="000C0656"/>
    <w:rsid w:val="000C47C3"/>
    <w:rsid w:val="000D0853"/>
    <w:rsid w:val="000D58AB"/>
    <w:rsid w:val="000E1CC6"/>
    <w:rsid w:val="000F4758"/>
    <w:rsid w:val="00112365"/>
    <w:rsid w:val="00114046"/>
    <w:rsid w:val="00114835"/>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3F45AD"/>
    <w:rsid w:val="00414561"/>
    <w:rsid w:val="00423334"/>
    <w:rsid w:val="00430303"/>
    <w:rsid w:val="004345EC"/>
    <w:rsid w:val="004371AC"/>
    <w:rsid w:val="004375F7"/>
    <w:rsid w:val="00444EE6"/>
    <w:rsid w:val="004528FB"/>
    <w:rsid w:val="004539E1"/>
    <w:rsid w:val="0045418A"/>
    <w:rsid w:val="00465515"/>
    <w:rsid w:val="00465E77"/>
    <w:rsid w:val="00471916"/>
    <w:rsid w:val="00483001"/>
    <w:rsid w:val="004A05A6"/>
    <w:rsid w:val="004A169C"/>
    <w:rsid w:val="004A33CA"/>
    <w:rsid w:val="004A3AA4"/>
    <w:rsid w:val="004A6FBF"/>
    <w:rsid w:val="004B06E9"/>
    <w:rsid w:val="004B313B"/>
    <w:rsid w:val="004C6315"/>
    <w:rsid w:val="004D3578"/>
    <w:rsid w:val="004E213A"/>
    <w:rsid w:val="004F0988"/>
    <w:rsid w:val="004F3340"/>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02865"/>
    <w:rsid w:val="007100AD"/>
    <w:rsid w:val="00713C44"/>
    <w:rsid w:val="007240AF"/>
    <w:rsid w:val="007317AE"/>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8028A4"/>
    <w:rsid w:val="0080577D"/>
    <w:rsid w:val="008116EA"/>
    <w:rsid w:val="008128FE"/>
    <w:rsid w:val="00820A1D"/>
    <w:rsid w:val="00821FD2"/>
    <w:rsid w:val="00830747"/>
    <w:rsid w:val="00836DB3"/>
    <w:rsid w:val="008768CA"/>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8436C"/>
    <w:rsid w:val="00994A8D"/>
    <w:rsid w:val="009A52F9"/>
    <w:rsid w:val="009C31D9"/>
    <w:rsid w:val="009F37B7"/>
    <w:rsid w:val="00A06A1D"/>
    <w:rsid w:val="00A10F02"/>
    <w:rsid w:val="00A164B4"/>
    <w:rsid w:val="00A26956"/>
    <w:rsid w:val="00A27486"/>
    <w:rsid w:val="00A32A36"/>
    <w:rsid w:val="00A47901"/>
    <w:rsid w:val="00A50EF6"/>
    <w:rsid w:val="00A53724"/>
    <w:rsid w:val="00A56066"/>
    <w:rsid w:val="00A62E51"/>
    <w:rsid w:val="00A640F3"/>
    <w:rsid w:val="00A73129"/>
    <w:rsid w:val="00A76C3A"/>
    <w:rsid w:val="00A82346"/>
    <w:rsid w:val="00A83286"/>
    <w:rsid w:val="00A92BA1"/>
    <w:rsid w:val="00AB3AEB"/>
    <w:rsid w:val="00AC6BC6"/>
    <w:rsid w:val="00AD4CCA"/>
    <w:rsid w:val="00AE65E2"/>
    <w:rsid w:val="00AF037D"/>
    <w:rsid w:val="00B15449"/>
    <w:rsid w:val="00B73DF7"/>
    <w:rsid w:val="00B9097B"/>
    <w:rsid w:val="00B93086"/>
    <w:rsid w:val="00B94B62"/>
    <w:rsid w:val="00BA19ED"/>
    <w:rsid w:val="00BA2F56"/>
    <w:rsid w:val="00BA4B8D"/>
    <w:rsid w:val="00BC0F7D"/>
    <w:rsid w:val="00BC1642"/>
    <w:rsid w:val="00BC5679"/>
    <w:rsid w:val="00BD74C3"/>
    <w:rsid w:val="00BD7D31"/>
    <w:rsid w:val="00BE1178"/>
    <w:rsid w:val="00BE274F"/>
    <w:rsid w:val="00BE3255"/>
    <w:rsid w:val="00BE6A88"/>
    <w:rsid w:val="00BE6CE8"/>
    <w:rsid w:val="00BF128E"/>
    <w:rsid w:val="00BF3C6E"/>
    <w:rsid w:val="00C04C64"/>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C93"/>
    <w:rsid w:val="00F22EC7"/>
    <w:rsid w:val="00F325C8"/>
    <w:rsid w:val="00F620ED"/>
    <w:rsid w:val="00F653B8"/>
    <w:rsid w:val="00F759BC"/>
    <w:rsid w:val="00F9008D"/>
    <w:rsid w:val="00F90107"/>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73679</Words>
  <Characters>419973</Characters>
  <Application>Microsoft Office Word</Application>
  <DocSecurity>0</DocSecurity>
  <Lines>3499</Lines>
  <Paragraphs>985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29.500_CR0461_(Rel-18)_SBIProtoc17</cp:lastModifiedBy>
  <cp:revision>15</cp:revision>
  <cp:lastPrinted>2019-02-25T14:05:00Z</cp:lastPrinted>
  <dcterms:created xsi:type="dcterms:W3CDTF">2024-03-10T13:24:00Z</dcterms:created>
  <dcterms:modified xsi:type="dcterms:W3CDTF">2025-02-22T16:22:00Z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