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05139BE" w:rsidR="008A35FC" w:rsidRPr="00C21C8C" w:rsidRDefault="008A35FC" w:rsidP="008A35FC">
      <w:pPr>
        <w:pStyle w:val="Heading8"/>
        <w:rPr>
          <w:lang w:val="fr-FR"/>
        </w:rPr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 w:rsidRPr="00C21C8C">
        <w:rPr>
          <w:lang w:val="fr-FR"/>
        </w:rPr>
        <w:t>Annex E (normative):</w:t>
      </w:r>
      <w:r w:rsidRPr="00C21C8C">
        <w:rPr>
          <w:lang w:val="fr-FR"/>
        </w:rPr>
        <w:br/>
      </w:r>
      <w:bookmarkEnd w:id="0"/>
      <w:bookmarkEnd w:id="1"/>
      <w:bookmarkEnd w:id="2"/>
      <w:bookmarkEnd w:id="3"/>
      <w:bookmarkEnd w:id="4"/>
      <w:r w:rsidR="00E7096D" w:rsidRPr="00C21C8C">
        <w:rPr>
          <w:lang w:val="fr-FR"/>
        </w:rPr>
        <w:t>Void</w:t>
      </w:r>
    </w:p>
    <w:p w14:paraId="47C0D918" w14:textId="2DC7F279" w:rsidR="00DD1DFD" w:rsidRPr="00C21C8C" w:rsidRDefault="00DD1DFD" w:rsidP="00DD1DFD">
      <w:pPr>
        <w:rPr>
          <w:lang w:val="fr-FR" w:eastAsia="zh-CN"/>
        </w:rPr>
      </w:pPr>
    </w:p>
    <w:p w14:paraId="6C5AC64E" w14:textId="187CDCD5" w:rsidR="008A35FC" w:rsidRPr="00C21C8C" w:rsidRDefault="008A35FC" w:rsidP="008A35FC">
      <w:pPr>
        <w:pStyle w:val="Heading8"/>
        <w:rPr>
          <w:lang w:val="fr-FR"/>
        </w:rPr>
      </w:pPr>
      <w:r w:rsidRPr="00C21C8C">
        <w:rPr>
          <w:lang w:val="fr-FR"/>
        </w:rPr>
        <w:br w:type="page"/>
      </w:r>
      <w:bookmarkStart w:id="5" w:name="_Toc59183366"/>
      <w:bookmarkStart w:id="6" w:name="_Toc59184832"/>
      <w:bookmarkStart w:id="7" w:name="_Toc59195767"/>
      <w:bookmarkStart w:id="8" w:name="_Toc59440196"/>
      <w:bookmarkStart w:id="9" w:name="_Toc67990645"/>
      <w:r w:rsidRPr="00C21C8C">
        <w:rPr>
          <w:lang w:val="fr-FR"/>
        </w:rPr>
        <w:lastRenderedPageBreak/>
        <w:t>Annex F (normative):</w:t>
      </w:r>
      <w:r w:rsidRPr="00C21C8C">
        <w:rPr>
          <w:lang w:val="fr-FR"/>
        </w:rPr>
        <w:br/>
      </w:r>
      <w:bookmarkEnd w:id="5"/>
      <w:bookmarkEnd w:id="6"/>
      <w:bookmarkEnd w:id="7"/>
      <w:bookmarkEnd w:id="8"/>
      <w:r w:rsidRPr="00C21C8C">
        <w:rPr>
          <w:lang w:val="fr-FR"/>
        </w:rPr>
        <w:t>Void</w:t>
      </w:r>
      <w:bookmarkEnd w:id="9"/>
    </w:p>
    <w:p w14:paraId="0930993F" w14:textId="77777777" w:rsidR="008A35FC" w:rsidRPr="00C21C8C" w:rsidRDefault="008A35FC" w:rsidP="008A35FC">
      <w:pPr>
        <w:rPr>
          <w:lang w:val="fr-FR"/>
        </w:rPr>
      </w:pPr>
    </w:p>
    <w:p w14:paraId="71767E8B" w14:textId="6AADE9EA" w:rsidR="008A35FC" w:rsidRPr="0041693A" w:rsidRDefault="008A35FC" w:rsidP="008A35FC">
      <w:pPr>
        <w:pStyle w:val="Heading8"/>
      </w:pPr>
      <w:r w:rsidRPr="00C21C8C">
        <w:rPr>
          <w:lang w:val="fr-FR"/>
        </w:rPr>
        <w:br w:type="page"/>
      </w:r>
      <w:bookmarkStart w:id="10" w:name="_Toc59183376"/>
      <w:bookmarkStart w:id="11" w:name="_Toc59184842"/>
      <w:bookmarkStart w:id="12" w:name="_Toc59195777"/>
      <w:bookmarkStart w:id="13" w:name="_Toc59440206"/>
      <w:bookmarkStart w:id="14" w:name="_Toc67990646"/>
      <w:r w:rsidRPr="0041693A">
        <w:lastRenderedPageBreak/>
        <w:t>Annex G (normative):</w:t>
      </w:r>
      <w:r w:rsidRPr="0041693A">
        <w:br/>
      </w:r>
      <w:bookmarkEnd w:id="10"/>
      <w:bookmarkEnd w:id="11"/>
      <w:bookmarkEnd w:id="12"/>
      <w:bookmarkEnd w:id="13"/>
      <w:bookmarkEnd w:id="14"/>
      <w:r w:rsidR="007C5658">
        <w:t>Void</w:t>
      </w:r>
    </w:p>
    <w:p w14:paraId="443DD850" w14:textId="77777777" w:rsidR="008A35FC" w:rsidRDefault="008A35FC" w:rsidP="008A35FC">
      <w:pPr>
        <w:pStyle w:val="PL"/>
      </w:pPr>
    </w:p>
    <w:sectPr w:rsidR="008A35FC" w:rsidSect="001D4C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FB7E" w14:textId="77777777" w:rsidR="004203CE" w:rsidRDefault="004203CE">
      <w:r>
        <w:separator/>
      </w:r>
    </w:p>
  </w:endnote>
  <w:endnote w:type="continuationSeparator" w:id="0">
    <w:p w14:paraId="591F8E7E" w14:textId="77777777" w:rsidR="004203CE" w:rsidRDefault="0042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5AE1" w14:textId="77777777" w:rsidR="001D4C21" w:rsidRDefault="001D4C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44D1AA7" w:rsidR="00C10A24" w:rsidRDefault="00315CA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57AA" w14:textId="77777777" w:rsidR="001D4C21" w:rsidRDefault="001D4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620C" w14:textId="77777777" w:rsidR="004203CE" w:rsidRDefault="004203CE">
      <w:r>
        <w:separator/>
      </w:r>
    </w:p>
  </w:footnote>
  <w:footnote w:type="continuationSeparator" w:id="0">
    <w:p w14:paraId="77191AAB" w14:textId="77777777" w:rsidR="004203CE" w:rsidRDefault="00420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8E120" w14:textId="77777777" w:rsidR="001D4C21" w:rsidRDefault="001D4C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FFEAD82" w:rsidR="00C10A24" w:rsidRDefault="00315CA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7E6ED2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7E6ED2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7E6ED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6B9B8D3" w:rsidR="00C10A24" w:rsidRDefault="00315CA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3B8A" w14:textId="77777777" w:rsidR="001D4C21" w:rsidRDefault="001D4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4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2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3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 w:numId="45" w16cid:durableId="146166686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8FAF/OxQYtAAAA"/>
  </w:docVars>
  <w:rsids>
    <w:rsidRoot w:val="004E213A"/>
    <w:rsid w:val="00000F03"/>
    <w:rsid w:val="000055E4"/>
    <w:rsid w:val="000202E4"/>
    <w:rsid w:val="0002156D"/>
    <w:rsid w:val="00022263"/>
    <w:rsid w:val="0002269A"/>
    <w:rsid w:val="00025113"/>
    <w:rsid w:val="00033397"/>
    <w:rsid w:val="00040095"/>
    <w:rsid w:val="00040A35"/>
    <w:rsid w:val="00051834"/>
    <w:rsid w:val="00054A22"/>
    <w:rsid w:val="00062023"/>
    <w:rsid w:val="000623B7"/>
    <w:rsid w:val="000655A6"/>
    <w:rsid w:val="000664C3"/>
    <w:rsid w:val="00066F1A"/>
    <w:rsid w:val="0007038C"/>
    <w:rsid w:val="00080512"/>
    <w:rsid w:val="00080529"/>
    <w:rsid w:val="000807D6"/>
    <w:rsid w:val="000827E1"/>
    <w:rsid w:val="000914B8"/>
    <w:rsid w:val="000961F7"/>
    <w:rsid w:val="000A52BC"/>
    <w:rsid w:val="000C22B7"/>
    <w:rsid w:val="000C47C3"/>
    <w:rsid w:val="000D0348"/>
    <w:rsid w:val="000D58AB"/>
    <w:rsid w:val="001000ED"/>
    <w:rsid w:val="001129F1"/>
    <w:rsid w:val="0012083F"/>
    <w:rsid w:val="00127EF6"/>
    <w:rsid w:val="001326AA"/>
    <w:rsid w:val="00133525"/>
    <w:rsid w:val="00140092"/>
    <w:rsid w:val="001417FD"/>
    <w:rsid w:val="00157558"/>
    <w:rsid w:val="00167673"/>
    <w:rsid w:val="00182820"/>
    <w:rsid w:val="00182A8B"/>
    <w:rsid w:val="00182D20"/>
    <w:rsid w:val="00184B18"/>
    <w:rsid w:val="001950D5"/>
    <w:rsid w:val="001964C6"/>
    <w:rsid w:val="00197F7F"/>
    <w:rsid w:val="001A306E"/>
    <w:rsid w:val="001A4C42"/>
    <w:rsid w:val="001A6D22"/>
    <w:rsid w:val="001A7420"/>
    <w:rsid w:val="001B6637"/>
    <w:rsid w:val="001C21C3"/>
    <w:rsid w:val="001C5811"/>
    <w:rsid w:val="001D02C2"/>
    <w:rsid w:val="001D4C21"/>
    <w:rsid w:val="001F0C1D"/>
    <w:rsid w:val="001F1132"/>
    <w:rsid w:val="001F168B"/>
    <w:rsid w:val="001F7ADD"/>
    <w:rsid w:val="00207C1B"/>
    <w:rsid w:val="00214C24"/>
    <w:rsid w:val="00216F67"/>
    <w:rsid w:val="0022093B"/>
    <w:rsid w:val="00221BD4"/>
    <w:rsid w:val="002347A2"/>
    <w:rsid w:val="00250159"/>
    <w:rsid w:val="002675F0"/>
    <w:rsid w:val="00283B32"/>
    <w:rsid w:val="00296158"/>
    <w:rsid w:val="002A30CA"/>
    <w:rsid w:val="002B01AF"/>
    <w:rsid w:val="002B1703"/>
    <w:rsid w:val="002B39F8"/>
    <w:rsid w:val="002B6339"/>
    <w:rsid w:val="002C1320"/>
    <w:rsid w:val="002C196C"/>
    <w:rsid w:val="002D2D71"/>
    <w:rsid w:val="002D40F4"/>
    <w:rsid w:val="002D450E"/>
    <w:rsid w:val="002E00EE"/>
    <w:rsid w:val="002E2DD6"/>
    <w:rsid w:val="002E5C49"/>
    <w:rsid w:val="002F16B3"/>
    <w:rsid w:val="002F3FCD"/>
    <w:rsid w:val="003069D4"/>
    <w:rsid w:val="003138FE"/>
    <w:rsid w:val="00315CA5"/>
    <w:rsid w:val="003172DC"/>
    <w:rsid w:val="00320727"/>
    <w:rsid w:val="0032450F"/>
    <w:rsid w:val="00334453"/>
    <w:rsid w:val="00341D50"/>
    <w:rsid w:val="00342EE7"/>
    <w:rsid w:val="00343B83"/>
    <w:rsid w:val="00352057"/>
    <w:rsid w:val="0035462D"/>
    <w:rsid w:val="003566F3"/>
    <w:rsid w:val="00370915"/>
    <w:rsid w:val="00372E19"/>
    <w:rsid w:val="003765B8"/>
    <w:rsid w:val="00381DC7"/>
    <w:rsid w:val="003826A6"/>
    <w:rsid w:val="00383B9B"/>
    <w:rsid w:val="00385BF0"/>
    <w:rsid w:val="00390B26"/>
    <w:rsid w:val="003B0658"/>
    <w:rsid w:val="003B0F26"/>
    <w:rsid w:val="003B14C7"/>
    <w:rsid w:val="003B31E1"/>
    <w:rsid w:val="003B4353"/>
    <w:rsid w:val="003C0956"/>
    <w:rsid w:val="003C3971"/>
    <w:rsid w:val="003D37DC"/>
    <w:rsid w:val="003E76B5"/>
    <w:rsid w:val="003F3082"/>
    <w:rsid w:val="003F7107"/>
    <w:rsid w:val="0040333A"/>
    <w:rsid w:val="0040693E"/>
    <w:rsid w:val="00406C54"/>
    <w:rsid w:val="00410B5D"/>
    <w:rsid w:val="0041693A"/>
    <w:rsid w:val="004203CE"/>
    <w:rsid w:val="00423334"/>
    <w:rsid w:val="004240A5"/>
    <w:rsid w:val="00425E98"/>
    <w:rsid w:val="0043314D"/>
    <w:rsid w:val="004345EC"/>
    <w:rsid w:val="00465515"/>
    <w:rsid w:val="004663B0"/>
    <w:rsid w:val="004710E8"/>
    <w:rsid w:val="004712BA"/>
    <w:rsid w:val="00474AF2"/>
    <w:rsid w:val="00481227"/>
    <w:rsid w:val="004825BF"/>
    <w:rsid w:val="00484A3A"/>
    <w:rsid w:val="004860DB"/>
    <w:rsid w:val="00487022"/>
    <w:rsid w:val="00491D87"/>
    <w:rsid w:val="00492BD8"/>
    <w:rsid w:val="004A0FE7"/>
    <w:rsid w:val="004A1010"/>
    <w:rsid w:val="004C7A77"/>
    <w:rsid w:val="004D0171"/>
    <w:rsid w:val="004D172C"/>
    <w:rsid w:val="004D187E"/>
    <w:rsid w:val="004D1BB1"/>
    <w:rsid w:val="004D3578"/>
    <w:rsid w:val="004E213A"/>
    <w:rsid w:val="004F0988"/>
    <w:rsid w:val="004F2193"/>
    <w:rsid w:val="004F3340"/>
    <w:rsid w:val="00500DF7"/>
    <w:rsid w:val="00503C93"/>
    <w:rsid w:val="005143AB"/>
    <w:rsid w:val="00517112"/>
    <w:rsid w:val="00517ABF"/>
    <w:rsid w:val="00524EB3"/>
    <w:rsid w:val="0053388B"/>
    <w:rsid w:val="00534F65"/>
    <w:rsid w:val="00535773"/>
    <w:rsid w:val="00537B27"/>
    <w:rsid w:val="005437F4"/>
    <w:rsid w:val="00543E6C"/>
    <w:rsid w:val="00547AB4"/>
    <w:rsid w:val="00553377"/>
    <w:rsid w:val="005549AB"/>
    <w:rsid w:val="00560461"/>
    <w:rsid w:val="00565087"/>
    <w:rsid w:val="005734CF"/>
    <w:rsid w:val="00575AB8"/>
    <w:rsid w:val="00581F2C"/>
    <w:rsid w:val="00597218"/>
    <w:rsid w:val="00597B11"/>
    <w:rsid w:val="005A148F"/>
    <w:rsid w:val="005A253A"/>
    <w:rsid w:val="005A457B"/>
    <w:rsid w:val="005B4C01"/>
    <w:rsid w:val="005C34F0"/>
    <w:rsid w:val="005C3EDF"/>
    <w:rsid w:val="005C5518"/>
    <w:rsid w:val="005D1816"/>
    <w:rsid w:val="005D2E01"/>
    <w:rsid w:val="005D7526"/>
    <w:rsid w:val="005E37F8"/>
    <w:rsid w:val="005E4BB2"/>
    <w:rsid w:val="005E50CD"/>
    <w:rsid w:val="00602AEA"/>
    <w:rsid w:val="006033BF"/>
    <w:rsid w:val="0060399A"/>
    <w:rsid w:val="00614FDF"/>
    <w:rsid w:val="00630CAF"/>
    <w:rsid w:val="00635016"/>
    <w:rsid w:val="0063543D"/>
    <w:rsid w:val="00637A04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B4E93"/>
    <w:rsid w:val="006B6FC8"/>
    <w:rsid w:val="006C3D95"/>
    <w:rsid w:val="006C7569"/>
    <w:rsid w:val="006D5A53"/>
    <w:rsid w:val="006E5C86"/>
    <w:rsid w:val="006F1AF3"/>
    <w:rsid w:val="00701116"/>
    <w:rsid w:val="00713C44"/>
    <w:rsid w:val="00714606"/>
    <w:rsid w:val="00724C6D"/>
    <w:rsid w:val="00733E29"/>
    <w:rsid w:val="00734A5B"/>
    <w:rsid w:val="00735B80"/>
    <w:rsid w:val="0074026F"/>
    <w:rsid w:val="007429F6"/>
    <w:rsid w:val="007447AE"/>
    <w:rsid w:val="00744E76"/>
    <w:rsid w:val="00753C08"/>
    <w:rsid w:val="007621F6"/>
    <w:rsid w:val="0076251E"/>
    <w:rsid w:val="00765E7D"/>
    <w:rsid w:val="00772F45"/>
    <w:rsid w:val="00774DA4"/>
    <w:rsid w:val="00776968"/>
    <w:rsid w:val="00781F0F"/>
    <w:rsid w:val="007861C2"/>
    <w:rsid w:val="00790335"/>
    <w:rsid w:val="00790BBB"/>
    <w:rsid w:val="00791CBB"/>
    <w:rsid w:val="007A16E2"/>
    <w:rsid w:val="007A2C97"/>
    <w:rsid w:val="007B600E"/>
    <w:rsid w:val="007B793A"/>
    <w:rsid w:val="007C266B"/>
    <w:rsid w:val="007C5658"/>
    <w:rsid w:val="007D76CA"/>
    <w:rsid w:val="007E0D09"/>
    <w:rsid w:val="007E6ED2"/>
    <w:rsid w:val="007F0F4A"/>
    <w:rsid w:val="007F6B6F"/>
    <w:rsid w:val="008003E3"/>
    <w:rsid w:val="008028A4"/>
    <w:rsid w:val="00802F9F"/>
    <w:rsid w:val="00815155"/>
    <w:rsid w:val="00815771"/>
    <w:rsid w:val="00817A0D"/>
    <w:rsid w:val="00830747"/>
    <w:rsid w:val="008428EE"/>
    <w:rsid w:val="00843BAE"/>
    <w:rsid w:val="00845026"/>
    <w:rsid w:val="00845E52"/>
    <w:rsid w:val="0085562B"/>
    <w:rsid w:val="0085741E"/>
    <w:rsid w:val="00860237"/>
    <w:rsid w:val="0086553C"/>
    <w:rsid w:val="00873E32"/>
    <w:rsid w:val="008768CA"/>
    <w:rsid w:val="008803BA"/>
    <w:rsid w:val="008845AC"/>
    <w:rsid w:val="008A35FC"/>
    <w:rsid w:val="008A4E44"/>
    <w:rsid w:val="008A7F00"/>
    <w:rsid w:val="008B33DF"/>
    <w:rsid w:val="008B455C"/>
    <w:rsid w:val="008C148C"/>
    <w:rsid w:val="008C384C"/>
    <w:rsid w:val="008E4486"/>
    <w:rsid w:val="008F0C2D"/>
    <w:rsid w:val="008F287B"/>
    <w:rsid w:val="0090271F"/>
    <w:rsid w:val="00902E23"/>
    <w:rsid w:val="00910A6D"/>
    <w:rsid w:val="009114D7"/>
    <w:rsid w:val="009126EE"/>
    <w:rsid w:val="0091348E"/>
    <w:rsid w:val="009175A1"/>
    <w:rsid w:val="00917860"/>
    <w:rsid w:val="009178A9"/>
    <w:rsid w:val="00917CCB"/>
    <w:rsid w:val="00933D65"/>
    <w:rsid w:val="00942EC2"/>
    <w:rsid w:val="0095118D"/>
    <w:rsid w:val="00965C84"/>
    <w:rsid w:val="00966F2B"/>
    <w:rsid w:val="00972C1F"/>
    <w:rsid w:val="00974ECE"/>
    <w:rsid w:val="00977E4E"/>
    <w:rsid w:val="00991B1B"/>
    <w:rsid w:val="00997D95"/>
    <w:rsid w:val="009A008B"/>
    <w:rsid w:val="009A5719"/>
    <w:rsid w:val="009C0780"/>
    <w:rsid w:val="009C081D"/>
    <w:rsid w:val="009C6D5C"/>
    <w:rsid w:val="009C701C"/>
    <w:rsid w:val="009D37BB"/>
    <w:rsid w:val="009E5EB7"/>
    <w:rsid w:val="009F37B7"/>
    <w:rsid w:val="00A04BE6"/>
    <w:rsid w:val="00A0557D"/>
    <w:rsid w:val="00A065ED"/>
    <w:rsid w:val="00A10F02"/>
    <w:rsid w:val="00A124A5"/>
    <w:rsid w:val="00A164B4"/>
    <w:rsid w:val="00A20381"/>
    <w:rsid w:val="00A26956"/>
    <w:rsid w:val="00A27486"/>
    <w:rsid w:val="00A33351"/>
    <w:rsid w:val="00A441DC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A6193"/>
    <w:rsid w:val="00AA6E96"/>
    <w:rsid w:val="00AB386E"/>
    <w:rsid w:val="00AB3AD3"/>
    <w:rsid w:val="00AC6BC6"/>
    <w:rsid w:val="00AD1812"/>
    <w:rsid w:val="00AE65E2"/>
    <w:rsid w:val="00AE6C94"/>
    <w:rsid w:val="00B044B5"/>
    <w:rsid w:val="00B06C58"/>
    <w:rsid w:val="00B15449"/>
    <w:rsid w:val="00B15EF2"/>
    <w:rsid w:val="00B24080"/>
    <w:rsid w:val="00B26BFA"/>
    <w:rsid w:val="00B343AF"/>
    <w:rsid w:val="00B408C8"/>
    <w:rsid w:val="00B755AC"/>
    <w:rsid w:val="00B76E73"/>
    <w:rsid w:val="00B91EBE"/>
    <w:rsid w:val="00B93086"/>
    <w:rsid w:val="00BA19ED"/>
    <w:rsid w:val="00BA4617"/>
    <w:rsid w:val="00BA4B8D"/>
    <w:rsid w:val="00BA6A68"/>
    <w:rsid w:val="00BC0F7D"/>
    <w:rsid w:val="00BC470B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4E27"/>
    <w:rsid w:val="00C074DD"/>
    <w:rsid w:val="00C10A24"/>
    <w:rsid w:val="00C1496A"/>
    <w:rsid w:val="00C16188"/>
    <w:rsid w:val="00C21C8C"/>
    <w:rsid w:val="00C255E9"/>
    <w:rsid w:val="00C26803"/>
    <w:rsid w:val="00C26FF6"/>
    <w:rsid w:val="00C32BDC"/>
    <w:rsid w:val="00C33079"/>
    <w:rsid w:val="00C40CCB"/>
    <w:rsid w:val="00C45231"/>
    <w:rsid w:val="00C5496A"/>
    <w:rsid w:val="00C57B7B"/>
    <w:rsid w:val="00C63A0C"/>
    <w:rsid w:val="00C70CEE"/>
    <w:rsid w:val="00C72833"/>
    <w:rsid w:val="00C804D7"/>
    <w:rsid w:val="00C80F1D"/>
    <w:rsid w:val="00C93F40"/>
    <w:rsid w:val="00CA3D0C"/>
    <w:rsid w:val="00CB1B8A"/>
    <w:rsid w:val="00CC035A"/>
    <w:rsid w:val="00CC0CD3"/>
    <w:rsid w:val="00CC502D"/>
    <w:rsid w:val="00CC6BAB"/>
    <w:rsid w:val="00CE0B94"/>
    <w:rsid w:val="00CE1118"/>
    <w:rsid w:val="00CE32BE"/>
    <w:rsid w:val="00CF1325"/>
    <w:rsid w:val="00CF74A5"/>
    <w:rsid w:val="00D0096F"/>
    <w:rsid w:val="00D34B2E"/>
    <w:rsid w:val="00D3597C"/>
    <w:rsid w:val="00D35A52"/>
    <w:rsid w:val="00D47ADE"/>
    <w:rsid w:val="00D47CF5"/>
    <w:rsid w:val="00D54A3C"/>
    <w:rsid w:val="00D57972"/>
    <w:rsid w:val="00D63004"/>
    <w:rsid w:val="00D64FA9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1DFD"/>
    <w:rsid w:val="00DD4C17"/>
    <w:rsid w:val="00DD74A5"/>
    <w:rsid w:val="00DF2B1F"/>
    <w:rsid w:val="00DF5252"/>
    <w:rsid w:val="00DF62CD"/>
    <w:rsid w:val="00E027D4"/>
    <w:rsid w:val="00E02D6C"/>
    <w:rsid w:val="00E06293"/>
    <w:rsid w:val="00E06747"/>
    <w:rsid w:val="00E11CC3"/>
    <w:rsid w:val="00E152D4"/>
    <w:rsid w:val="00E16509"/>
    <w:rsid w:val="00E23B63"/>
    <w:rsid w:val="00E325E4"/>
    <w:rsid w:val="00E40BC0"/>
    <w:rsid w:val="00E415BC"/>
    <w:rsid w:val="00E44582"/>
    <w:rsid w:val="00E451DD"/>
    <w:rsid w:val="00E539AF"/>
    <w:rsid w:val="00E7096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A6911"/>
    <w:rsid w:val="00EB37FA"/>
    <w:rsid w:val="00EB7E36"/>
    <w:rsid w:val="00EC4A25"/>
    <w:rsid w:val="00ED0DD4"/>
    <w:rsid w:val="00ED63C9"/>
    <w:rsid w:val="00ED64BE"/>
    <w:rsid w:val="00EE581C"/>
    <w:rsid w:val="00EF01C2"/>
    <w:rsid w:val="00EF1D77"/>
    <w:rsid w:val="00EF4BB6"/>
    <w:rsid w:val="00F00B93"/>
    <w:rsid w:val="00F025A2"/>
    <w:rsid w:val="00F04712"/>
    <w:rsid w:val="00F13360"/>
    <w:rsid w:val="00F17312"/>
    <w:rsid w:val="00F22EC7"/>
    <w:rsid w:val="00F26057"/>
    <w:rsid w:val="00F325C8"/>
    <w:rsid w:val="00F329EA"/>
    <w:rsid w:val="00F60752"/>
    <w:rsid w:val="00F653B8"/>
    <w:rsid w:val="00F83114"/>
    <w:rsid w:val="00F83894"/>
    <w:rsid w:val="00F9008D"/>
    <w:rsid w:val="00F914D8"/>
    <w:rsid w:val="00FA1266"/>
    <w:rsid w:val="00FA2600"/>
    <w:rsid w:val="00FA43ED"/>
    <w:rsid w:val="00FC1192"/>
    <w:rsid w:val="00FC3B46"/>
    <w:rsid w:val="00FC3CCF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32.291_CR0521R1_(Rel-18)_5MBS_CH</cp:lastModifiedBy>
  <cp:revision>5</cp:revision>
  <cp:lastPrinted>2019-02-25T14:05:00Z</cp:lastPrinted>
  <dcterms:created xsi:type="dcterms:W3CDTF">2024-01-12T17:42:00Z</dcterms:created>
  <dcterms:modified xsi:type="dcterms:W3CDTF">2024-01-12T17:51:00Z</dcterms:modified>
</cp:coreProperties>
</file>