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37DE799D" w14:textId="3A9AEDBC" w:rsidR="008A35FC" w:rsidRDefault="006C7569" w:rsidP="008A35FC">
      <w:pPr>
        <w:pStyle w:val="PL"/>
      </w:pPr>
      <w:r>
        <w:t xml:space="preserve">        from the antenna bearing.";</w:t>
      </w:r>
      <w:r w:rsidR="008A35FC"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26C0CC37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4D670F8E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5CC8F8F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13AC13AE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4B7BAC90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1B4A8A78" w14:textId="397D0581" w:rsidR="006C7569" w:rsidRDefault="006C7569" w:rsidP="008A35FC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28D8978B" w14:textId="07C43322" w:rsidR="008A35FC" w:rsidRDefault="001000ED" w:rsidP="008A35FC">
      <w:pPr>
        <w:pStyle w:val="PL"/>
      </w:pPr>
      <w:r>
        <w:t xml:space="preserve">        direction and beam width attributes.";</w:t>
      </w:r>
      <w:r w:rsidR="008A35FC"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8003E3" w:rsidRDefault="008A35FC" w:rsidP="008A35FC">
      <w:pPr>
        <w:pStyle w:val="PL"/>
        <w:rPr>
          <w:lang w:val="fr-FR"/>
        </w:rPr>
      </w:pPr>
      <w:r>
        <w:t xml:space="preserve">      </w:t>
      </w:r>
      <w:r w:rsidRPr="008003E3">
        <w:rPr>
          <w:lang w:val="fr-FR"/>
        </w:rPr>
        <w:t xml:space="preserve">container </w:t>
      </w:r>
      <w:proofErr w:type="spellStart"/>
      <w:r w:rsidRPr="008003E3">
        <w:rPr>
          <w:lang w:val="fr-FR"/>
        </w:rPr>
        <w:t>attributes</w:t>
      </w:r>
      <w:proofErr w:type="spellEnd"/>
      <w:r w:rsidRPr="008003E3">
        <w:rPr>
          <w:lang w:val="fr-FR"/>
        </w:rPr>
        <w:t xml:space="preserve"> {</w:t>
      </w:r>
    </w:p>
    <w:p w14:paraId="7CE6DF0D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    uses </w:t>
      </w:r>
      <w:proofErr w:type="spellStart"/>
      <w:r w:rsidRPr="008003E3">
        <w:rPr>
          <w:lang w:val="fr-FR"/>
        </w:rPr>
        <w:t>BeamGrp</w:t>
      </w:r>
      <w:proofErr w:type="spellEnd"/>
      <w:r w:rsidRPr="008003E3">
        <w:rPr>
          <w:lang w:val="fr-FR"/>
        </w:rPr>
        <w:t>;</w:t>
      </w:r>
    </w:p>
    <w:p w14:paraId="4007EA03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  }</w:t>
      </w:r>
    </w:p>
    <w:p w14:paraId="0AA94B56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 xml:space="preserve">    }</w:t>
      </w:r>
    </w:p>
    <w:p w14:paraId="1BBBD858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lastRenderedPageBreak/>
        <w:t xml:space="preserve">  }</w:t>
      </w:r>
    </w:p>
    <w:p w14:paraId="106760FE" w14:textId="77777777" w:rsidR="008A35FC" w:rsidRPr="008003E3" w:rsidRDefault="008A35FC" w:rsidP="008A35FC">
      <w:pPr>
        <w:pStyle w:val="PL"/>
        <w:rPr>
          <w:lang w:val="fr-FR"/>
        </w:rPr>
      </w:pPr>
      <w:r w:rsidRPr="008003E3">
        <w:rPr>
          <w:lang w:val="fr-FR"/>
        </w:rPr>
        <w:t>}</w:t>
      </w:r>
    </w:p>
    <w:p w14:paraId="6900AC83" w14:textId="2CE028BF" w:rsidR="008A35FC" w:rsidRPr="008003E3" w:rsidRDefault="007A16E2" w:rsidP="008A35FC">
      <w:pPr>
        <w:pStyle w:val="PL"/>
        <w:rPr>
          <w:lang w:val="fr-FR"/>
        </w:rPr>
      </w:pPr>
      <w:r w:rsidRPr="008003E3">
        <w:rPr>
          <w:lang w:val="fr-FR"/>
        </w:rPr>
        <w:t>&lt;CODE ENDS&gt;</w:t>
      </w:r>
    </w:p>
    <w:p w14:paraId="7B3EAC9E" w14:textId="77777777" w:rsidR="008A35FC" w:rsidRPr="008003E3" w:rsidRDefault="008A35FC" w:rsidP="008A35FC">
      <w:pPr>
        <w:rPr>
          <w:lang w:val="fr-FR"/>
        </w:rPr>
      </w:pPr>
    </w:p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lastRenderedPageBreak/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lastRenderedPageBreak/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lastRenderedPageBreak/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lastRenderedPageBreak/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lastRenderedPageBreak/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lastRenderedPageBreak/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lastRenderedPageBreak/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 xml:space="preserve">uses </w:t>
      </w:r>
      <w:proofErr w:type="spellStart"/>
      <w:r w:rsidRPr="00F914D8">
        <w:t>ExternalENBFunctionWrapper</w:t>
      </w:r>
      <w:proofErr w:type="spellEnd"/>
      <w:r w:rsidRPr="00F914D8">
        <w:t>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lastRenderedPageBreak/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lastRenderedPageBreak/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lastRenderedPageBreak/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lastRenderedPageBreak/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lastRenderedPageBreak/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622DF567" w14:textId="77777777" w:rsidR="003F7107" w:rsidRDefault="008A35FC" w:rsidP="003F7107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7B4126CB" w14:textId="182C67EE" w:rsidR="008A35FC" w:rsidRDefault="003F7107" w:rsidP="003F7107">
      <w:pPr>
        <w:pStyle w:val="PL"/>
      </w:pPr>
      <w:r>
        <w:t xml:space="preserve">        </w:t>
      </w:r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lastRenderedPageBreak/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lastRenderedPageBreak/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754A2C55" w14:textId="77777777" w:rsidR="003F7107" w:rsidRDefault="003F7107" w:rsidP="009C081D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3C4AB784" w14:textId="2E6BB6A2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lastRenderedPageBreak/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732067FC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3D421AAB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57DF1C5E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15BB5183" w:rsidR="008A35FC" w:rsidRDefault="00066F1A" w:rsidP="00066F1A">
      <w:pPr>
        <w:pStyle w:val="PL"/>
      </w:pPr>
      <w:r>
        <w:t xml:space="preserve">  }</w:t>
      </w:r>
    </w:p>
    <w:p w14:paraId="4E32BDCB" w14:textId="77777777" w:rsidR="003F7107" w:rsidRDefault="003F7107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726448E" w14:textId="77777777" w:rsidR="008A35FC" w:rsidRDefault="008A35FC" w:rsidP="008A35FC">
      <w:pPr>
        <w:pStyle w:val="PL"/>
      </w:pPr>
      <w:r>
        <w:lastRenderedPageBreak/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AE2C3B6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37D5477A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lastRenderedPageBreak/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lastRenderedPageBreak/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lastRenderedPageBreak/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lastRenderedPageBreak/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lastRenderedPageBreak/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lastRenderedPageBreak/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lastRenderedPageBreak/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lastRenderedPageBreak/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lastRenderedPageBreak/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6A61E540" w14:textId="77777777" w:rsidR="00DA23D7" w:rsidRDefault="00DA23D7" w:rsidP="008A35FC">
      <w:pPr>
        <w:pStyle w:val="PL"/>
      </w:pPr>
      <w:r w:rsidRPr="00DA23D7">
        <w:t xml:space="preserve">  revision 2022-07-28 { reference "CR-0770"; }</w:t>
      </w: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5E37F8" w:rsidRDefault="008A35FC" w:rsidP="008A35FC">
      <w:pPr>
        <w:pStyle w:val="PL"/>
        <w:rPr>
          <w:lang w:val="fr-FR"/>
        </w:rPr>
      </w:pPr>
      <w:r>
        <w:t xml:space="preserve">  </w:t>
      </w:r>
      <w:r w:rsidRPr="005E37F8">
        <w:rPr>
          <w:lang w:val="fr-FR"/>
        </w:rPr>
        <w:t>contact "https://www.3gpp.org/DynaReport/TSG-WG--S5--</w:t>
      </w:r>
      <w:proofErr w:type="spellStart"/>
      <w:r w:rsidRPr="005E37F8">
        <w:rPr>
          <w:lang w:val="fr-FR"/>
        </w:rPr>
        <w:t>officials.htm?Itemid</w:t>
      </w:r>
      <w:proofErr w:type="spellEnd"/>
      <w:r w:rsidRPr="005E37F8">
        <w:rPr>
          <w:lang w:val="fr-FR"/>
        </w:rPr>
        <w:t>=464";</w:t>
      </w:r>
    </w:p>
    <w:p w14:paraId="22BFD32B" w14:textId="77777777" w:rsidR="008A35FC" w:rsidRDefault="008A35FC" w:rsidP="008A35FC">
      <w:pPr>
        <w:pStyle w:val="PL"/>
      </w:pPr>
      <w:r w:rsidRPr="005E37F8">
        <w:rPr>
          <w:lang w:val="fr-FR"/>
        </w:rPr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lastRenderedPageBreak/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lastRenderedPageBreak/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090CB243" w14:textId="6F71A93D" w:rsidR="008A35FC" w:rsidRDefault="00DA23D7" w:rsidP="008A35FC">
      <w:pPr>
        <w:pStyle w:val="PL"/>
      </w:pPr>
      <w:r>
        <w:t xml:space="preserve">  }</w:t>
      </w:r>
      <w:r w:rsidR="008A35FC"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lastRenderedPageBreak/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lastRenderedPageBreak/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lastRenderedPageBreak/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lastRenderedPageBreak/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lastRenderedPageBreak/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lastRenderedPageBreak/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lastRenderedPageBreak/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lastRenderedPageBreak/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lastRenderedPageBreak/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77777777" w:rsidR="00F83894" w:rsidRDefault="00F83894" w:rsidP="00F83894">
      <w:pPr>
        <w:pStyle w:val="PL"/>
      </w:pPr>
      <w:r>
        <w:t xml:space="preserve">  revision 2022-06-14 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lastRenderedPageBreak/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lastRenderedPageBreak/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proofErr w:type="spellStart"/>
      <w:r>
        <w:t>openapi</w:t>
      </w:r>
      <w:proofErr w:type="spellEnd"/>
      <w:r>
        <w:t>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proofErr w:type="spellStart"/>
      <w:r>
        <w:t>externalDocs</w:t>
      </w:r>
      <w:proofErr w:type="spellEnd"/>
      <w:r>
        <w:t>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370AD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F8D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32C466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lastRenderedPageBreak/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1B0E8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88E699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2A0A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72D388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309065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8B167D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C0CA47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544FBB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792E81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6A4D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3BA1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06BBE2F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DDD92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lastRenderedPageBreak/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D56B0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641485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C38DC8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39740EA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158A2B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30C6BF1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6C16B91C" w:rsidR="004712BA" w:rsidRDefault="004712BA" w:rsidP="004712BA">
      <w:pPr>
        <w:pStyle w:val="PL"/>
      </w:pPr>
      <w:r>
        <w:t xml:space="preserve">    </w:t>
      </w:r>
      <w:proofErr w:type="spellStart"/>
      <w:r w:rsidR="006D5A53" w:rsidRPr="006D5A53">
        <w:t>SupportedDataSet</w:t>
      </w:r>
      <w:proofErr w:type="spellEnd"/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B3F129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6495FD87" w14:textId="77777777" w:rsidR="006D5A53" w:rsidRDefault="004712BA" w:rsidP="006D5A53">
      <w:pPr>
        <w:pStyle w:val="PL"/>
      </w:pPr>
      <w:r>
        <w:t xml:space="preserve">        - APPLICATION</w:t>
      </w:r>
    </w:p>
    <w:p w14:paraId="692C1ACD" w14:textId="77777777" w:rsidR="006D5A53" w:rsidRDefault="006D5A53" w:rsidP="006D5A53">
      <w:pPr>
        <w:pStyle w:val="PL"/>
      </w:pPr>
      <w:r>
        <w:t xml:space="preserve">        - A_PFD</w:t>
      </w:r>
    </w:p>
    <w:p w14:paraId="5C0D26DA" w14:textId="77777777" w:rsidR="006D5A53" w:rsidRDefault="006D5A53" w:rsidP="006D5A53">
      <w:pPr>
        <w:pStyle w:val="PL"/>
      </w:pPr>
      <w:r>
        <w:t xml:space="preserve">        - A_AFTI</w:t>
      </w:r>
    </w:p>
    <w:p w14:paraId="7F98671D" w14:textId="77777777" w:rsidR="006D5A53" w:rsidRDefault="006D5A53" w:rsidP="006D5A53">
      <w:pPr>
        <w:pStyle w:val="PL"/>
      </w:pPr>
      <w:r>
        <w:t xml:space="preserve">        - A_IPTV</w:t>
      </w:r>
    </w:p>
    <w:p w14:paraId="14B8AF49" w14:textId="77777777" w:rsidR="006D5A53" w:rsidRDefault="006D5A53" w:rsidP="006D5A53">
      <w:pPr>
        <w:pStyle w:val="PL"/>
      </w:pPr>
      <w:r>
        <w:t xml:space="preserve">        - A_BDT</w:t>
      </w:r>
    </w:p>
    <w:p w14:paraId="0C293ECB" w14:textId="77777777" w:rsidR="006D5A53" w:rsidRDefault="006D5A53" w:rsidP="006D5A53">
      <w:pPr>
        <w:pStyle w:val="PL"/>
      </w:pPr>
      <w:r>
        <w:t xml:space="preserve">        - A_SPD</w:t>
      </w:r>
    </w:p>
    <w:p w14:paraId="255A98DC" w14:textId="77777777" w:rsidR="006D5A53" w:rsidRPr="004D187E" w:rsidRDefault="006D5A53" w:rsidP="006D5A53">
      <w:pPr>
        <w:pStyle w:val="PL"/>
      </w:pPr>
      <w:r>
        <w:t xml:space="preserve">        </w:t>
      </w:r>
      <w:r w:rsidRPr="004D187E">
        <w:t>- A_EASD</w:t>
      </w:r>
    </w:p>
    <w:p w14:paraId="1FA702B8" w14:textId="77777777" w:rsidR="006D5A53" w:rsidRPr="006D5A53" w:rsidRDefault="006D5A53" w:rsidP="006D5A53">
      <w:pPr>
        <w:pStyle w:val="PL"/>
        <w:rPr>
          <w:lang w:val="es-ES"/>
        </w:rPr>
      </w:pPr>
      <w:r w:rsidRPr="004D187E">
        <w:t xml:space="preserve">        </w:t>
      </w:r>
      <w:r w:rsidRPr="006D5A53">
        <w:rPr>
          <w:lang w:val="es-ES"/>
        </w:rPr>
        <w:t>- A_AMI</w:t>
      </w:r>
    </w:p>
    <w:p w14:paraId="65201BAB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P_UE</w:t>
      </w:r>
    </w:p>
    <w:p w14:paraId="1BD24C42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P_SCD</w:t>
      </w:r>
    </w:p>
    <w:p w14:paraId="6DC45159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P_BDT</w:t>
      </w:r>
    </w:p>
    <w:p w14:paraId="1F71A737" w14:textId="77777777" w:rsidR="006D5A53" w:rsidRPr="006D5A53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- P_PLMNUE</w:t>
      </w:r>
    </w:p>
    <w:p w14:paraId="72668504" w14:textId="6628A166" w:rsidR="004712BA" w:rsidRPr="004D187E" w:rsidRDefault="006D5A53" w:rsidP="006D5A53">
      <w:pPr>
        <w:pStyle w:val="PL"/>
        <w:rPr>
          <w:lang w:val="es-ES"/>
        </w:rPr>
      </w:pPr>
      <w:r w:rsidRPr="006D5A53">
        <w:rPr>
          <w:lang w:val="es-ES"/>
        </w:rPr>
        <w:t xml:space="preserve">        </w:t>
      </w:r>
      <w:r w:rsidRPr="004D187E">
        <w:rPr>
          <w:lang w:val="es-ES"/>
        </w:rPr>
        <w:t>- P_NSSCD</w:t>
      </w:r>
    </w:p>
    <w:p w14:paraId="7F1FB972" w14:textId="77777777" w:rsidR="004712BA" w:rsidRDefault="004712BA" w:rsidP="004712BA">
      <w:pPr>
        <w:pStyle w:val="PL"/>
      </w:pPr>
      <w:r w:rsidRPr="004D187E">
        <w:rPr>
          <w:lang w:val="es-ES"/>
        </w:rPr>
        <w:t xml:space="preserve">    </w:t>
      </w:r>
      <w:proofErr w:type="spellStart"/>
      <w:r>
        <w:t>NFInfo</w:t>
      </w:r>
      <w:proofErr w:type="spellEnd"/>
      <w:r>
        <w:t>:</w:t>
      </w:r>
    </w:p>
    <w:p w14:paraId="7F1A34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8DB4ED5" w14:textId="09475A3A" w:rsidR="004712BA" w:rsidRDefault="004712BA" w:rsidP="004712BA">
      <w:pPr>
        <w:pStyle w:val="PL"/>
      </w:pPr>
    </w:p>
    <w:p w14:paraId="115F62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B864E" w14:textId="77777777" w:rsidR="004712BA" w:rsidRPr="004D187E" w:rsidRDefault="004712BA" w:rsidP="004712BA">
      <w:pPr>
        <w:pStyle w:val="PL"/>
      </w:pPr>
      <w:r>
        <w:t xml:space="preserve">        </w:t>
      </w:r>
      <w:r w:rsidRPr="004D187E">
        <w:t xml:space="preserve">-  N1_MESSAGES </w:t>
      </w:r>
    </w:p>
    <w:p w14:paraId="688C52C6" w14:textId="77777777" w:rsidR="004712BA" w:rsidRPr="004D187E" w:rsidRDefault="004712BA" w:rsidP="004712BA">
      <w:pPr>
        <w:pStyle w:val="PL"/>
      </w:pPr>
      <w:r w:rsidRPr="004D187E">
        <w:t xml:space="preserve">        -  N2_INFORMATION</w:t>
      </w:r>
    </w:p>
    <w:p w14:paraId="6A505A42" w14:textId="77777777" w:rsidR="004712BA" w:rsidRPr="004D187E" w:rsidRDefault="004712BA" w:rsidP="004712BA">
      <w:pPr>
        <w:pStyle w:val="PL"/>
      </w:pPr>
      <w:r w:rsidRPr="004D187E"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4D187E"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742C2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lastRenderedPageBreak/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A044D8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655911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21D6B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295038B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90F7DC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2B9AC101" w14:textId="77777777" w:rsidR="003069D4" w:rsidRDefault="004712BA" w:rsidP="003069D4">
      <w:pPr>
        <w:pStyle w:val="PL"/>
      </w:pPr>
      <w:r>
        <w:t xml:space="preserve">            type: string</w:t>
      </w:r>
    </w:p>
    <w:p w14:paraId="6AEAFC4E" w14:textId="77777777" w:rsidR="003069D4" w:rsidRDefault="003069D4" w:rsidP="003069D4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53DE3E56" w14:textId="77777777" w:rsidR="003069D4" w:rsidRDefault="003069D4" w:rsidP="003069D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0A48C7" w14:textId="77777777" w:rsidR="003069D4" w:rsidRDefault="003069D4" w:rsidP="003069D4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059D35AD" w14:textId="7596C478" w:rsidR="004712BA" w:rsidRDefault="003069D4" w:rsidP="003069D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20EA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D7EE0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4213E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lastRenderedPageBreak/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ADB6F3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8D493E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2DACFE8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11BA2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98FCC4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EAA2B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B2A3B6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B9D78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1F45B0C" w14:textId="77777777" w:rsidR="004712BA" w:rsidRDefault="004712BA" w:rsidP="004712BA">
      <w:pPr>
        <w:pStyle w:val="PL"/>
      </w:pPr>
      <w:r>
        <w:lastRenderedPageBreak/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51F39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7C861B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13F25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629CD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74FE966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9CF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65BA0AD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FC18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12B42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8EF1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6B32E2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261D5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F553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C85DE8E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7957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lastRenderedPageBreak/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F8610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452D9EB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2DB1E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89E2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B2E9FE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CA1EF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57DA7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3D06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4E3EF7D4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655E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4EE30E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7187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0395B3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606B5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lastRenderedPageBreak/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F43419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2377879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58C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C6E8C7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9E946DC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6CAB2A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68F28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242FAD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65FE1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C0A68B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0D27EAC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88803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38B60CAB" w14:textId="335D2DAA" w:rsidR="003E76B5" w:rsidRDefault="004712BA" w:rsidP="003E76B5">
      <w:pPr>
        <w:pStyle w:val="PL"/>
      </w:pPr>
      <w:r>
        <w:t xml:space="preserve">        $ref: 'TS28541_NrNrm.yaml#/components/schemas/Tai' </w:t>
      </w:r>
    </w:p>
    <w:p w14:paraId="6CA6A2D7" w14:textId="77777777" w:rsidR="006D5A53" w:rsidRDefault="006D5A53" w:rsidP="006D5A53">
      <w:pPr>
        <w:pStyle w:val="PL"/>
      </w:pPr>
    </w:p>
    <w:p w14:paraId="4FC20558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6153E8E5" w14:textId="77777777" w:rsidR="006D5A53" w:rsidRDefault="006D5A53" w:rsidP="006D5A53">
      <w:pPr>
        <w:pStyle w:val="PL"/>
      </w:pPr>
      <w:r>
        <w:t xml:space="preserve">      type: object</w:t>
      </w:r>
    </w:p>
    <w:p w14:paraId="6B1A708E" w14:textId="77777777" w:rsidR="006D5A53" w:rsidRDefault="006D5A53" w:rsidP="006D5A53">
      <w:pPr>
        <w:pStyle w:val="PL"/>
      </w:pPr>
      <w:r>
        <w:t xml:space="preserve">      properties:</w:t>
      </w:r>
    </w:p>
    <w:p w14:paraId="705CEFD8" w14:textId="77777777" w:rsidR="006D5A53" w:rsidRDefault="006D5A53" w:rsidP="006D5A53">
      <w:pPr>
        <w:pStyle w:val="PL"/>
      </w:pPr>
      <w:r>
        <w:t xml:space="preserve">        start:</w:t>
      </w:r>
    </w:p>
    <w:p w14:paraId="386A1FD7" w14:textId="77777777" w:rsidR="006D5A53" w:rsidRDefault="006D5A53" w:rsidP="006D5A53">
      <w:pPr>
        <w:pStyle w:val="PL"/>
      </w:pPr>
      <w:r>
        <w:t xml:space="preserve">          type: string</w:t>
      </w:r>
    </w:p>
    <w:p w14:paraId="5A544402" w14:textId="77777777" w:rsidR="006D5A53" w:rsidRDefault="006D5A53" w:rsidP="006D5A53">
      <w:pPr>
        <w:pStyle w:val="PL"/>
      </w:pPr>
      <w:r>
        <w:t xml:space="preserve">        end:</w:t>
      </w:r>
    </w:p>
    <w:p w14:paraId="6DC1F6D0" w14:textId="77777777" w:rsidR="006D5A53" w:rsidRDefault="006D5A53" w:rsidP="006D5A53">
      <w:pPr>
        <w:pStyle w:val="PL"/>
      </w:pPr>
      <w:r>
        <w:t xml:space="preserve">          type: string</w:t>
      </w:r>
    </w:p>
    <w:p w14:paraId="45266D97" w14:textId="77777777" w:rsidR="006D5A53" w:rsidRDefault="006D5A53" w:rsidP="006D5A53">
      <w:pPr>
        <w:pStyle w:val="PL"/>
      </w:pPr>
      <w:r>
        <w:t xml:space="preserve">        pattern:</w:t>
      </w:r>
    </w:p>
    <w:p w14:paraId="6E472693" w14:textId="77777777" w:rsidR="006D5A53" w:rsidRDefault="006D5A53" w:rsidP="006D5A53">
      <w:pPr>
        <w:pStyle w:val="PL"/>
      </w:pPr>
      <w:r>
        <w:t xml:space="preserve">          type: string</w:t>
      </w:r>
    </w:p>
    <w:p w14:paraId="3A9FC4BF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1E4BAA3B" w14:textId="77777777" w:rsidR="006D5A53" w:rsidRDefault="006D5A53" w:rsidP="006D5A53">
      <w:pPr>
        <w:pStyle w:val="PL"/>
      </w:pPr>
      <w:r>
        <w:t xml:space="preserve">      type: object</w:t>
      </w:r>
    </w:p>
    <w:p w14:paraId="57CE60EA" w14:textId="77777777" w:rsidR="006D5A53" w:rsidRDefault="006D5A53" w:rsidP="006D5A53">
      <w:pPr>
        <w:pStyle w:val="PL"/>
      </w:pPr>
      <w:r>
        <w:t xml:space="preserve">      properties:</w:t>
      </w:r>
    </w:p>
    <w:p w14:paraId="2368D5CA" w14:textId="77777777" w:rsidR="006D5A53" w:rsidRDefault="006D5A53" w:rsidP="006D5A53">
      <w:pPr>
        <w:pStyle w:val="PL"/>
      </w:pPr>
      <w:r>
        <w:lastRenderedPageBreak/>
        <w:t xml:space="preserve">        start:</w:t>
      </w:r>
    </w:p>
    <w:p w14:paraId="07DE65A0" w14:textId="77777777" w:rsidR="006D5A53" w:rsidRDefault="006D5A53" w:rsidP="006D5A53">
      <w:pPr>
        <w:pStyle w:val="PL"/>
      </w:pPr>
      <w:r>
        <w:t xml:space="preserve">          type: string</w:t>
      </w:r>
    </w:p>
    <w:p w14:paraId="79ED6A49" w14:textId="77777777" w:rsidR="006D5A53" w:rsidRDefault="006D5A53" w:rsidP="006D5A53">
      <w:pPr>
        <w:pStyle w:val="PL"/>
      </w:pPr>
      <w:r>
        <w:t xml:space="preserve">        end:</w:t>
      </w:r>
    </w:p>
    <w:p w14:paraId="24137772" w14:textId="77777777" w:rsidR="006D5A53" w:rsidRDefault="006D5A53" w:rsidP="006D5A53">
      <w:pPr>
        <w:pStyle w:val="PL"/>
      </w:pPr>
      <w:r>
        <w:t xml:space="preserve">          type: string</w:t>
      </w:r>
    </w:p>
    <w:p w14:paraId="19DA0CE2" w14:textId="77777777" w:rsidR="006D5A53" w:rsidRDefault="006D5A53" w:rsidP="006D5A53">
      <w:pPr>
        <w:pStyle w:val="PL"/>
      </w:pPr>
      <w:r>
        <w:t xml:space="preserve">        pattern:</w:t>
      </w:r>
    </w:p>
    <w:p w14:paraId="5D2D03FB" w14:textId="77777777" w:rsidR="006D5A53" w:rsidRDefault="006D5A53" w:rsidP="006D5A53">
      <w:pPr>
        <w:pStyle w:val="PL"/>
      </w:pPr>
      <w:r>
        <w:t xml:space="preserve">          type: string</w:t>
      </w:r>
    </w:p>
    <w:p w14:paraId="22FE91C5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1B2B0763" w14:textId="77777777" w:rsidR="006D5A53" w:rsidRDefault="006D5A53" w:rsidP="006D5A53">
      <w:pPr>
        <w:pStyle w:val="PL"/>
      </w:pPr>
      <w:r>
        <w:t xml:space="preserve">      type: object</w:t>
      </w:r>
    </w:p>
    <w:p w14:paraId="5CC72C1E" w14:textId="77777777" w:rsidR="006D5A53" w:rsidRDefault="006D5A53" w:rsidP="006D5A53">
      <w:pPr>
        <w:pStyle w:val="PL"/>
      </w:pPr>
      <w:r>
        <w:t xml:space="preserve">      properties:</w:t>
      </w:r>
    </w:p>
    <w:p w14:paraId="5FF45BDB" w14:textId="77777777" w:rsidR="006D5A53" w:rsidRDefault="006D5A53" w:rsidP="006D5A53">
      <w:pPr>
        <w:pStyle w:val="PL"/>
      </w:pPr>
      <w:r>
        <w:t xml:space="preserve">        pattern:</w:t>
      </w:r>
    </w:p>
    <w:p w14:paraId="3C74BC0C" w14:textId="77777777" w:rsidR="006D5A53" w:rsidRDefault="006D5A53" w:rsidP="006D5A53">
      <w:pPr>
        <w:pStyle w:val="PL"/>
      </w:pPr>
      <w:r>
        <w:t xml:space="preserve">          type: string</w:t>
      </w:r>
    </w:p>
    <w:p w14:paraId="655EE9E1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053F4E8F" w14:textId="77777777" w:rsidR="006D5A53" w:rsidRDefault="006D5A53" w:rsidP="006D5A53">
      <w:pPr>
        <w:pStyle w:val="PL"/>
      </w:pPr>
      <w:r>
        <w:t xml:space="preserve">      type: array</w:t>
      </w:r>
    </w:p>
    <w:p w14:paraId="68B5740D" w14:textId="77777777" w:rsidR="006D5A53" w:rsidRDefault="006D5A53" w:rsidP="006D5A53">
      <w:pPr>
        <w:pStyle w:val="PL"/>
      </w:pPr>
      <w:r>
        <w:t xml:space="preserve">      items:</w:t>
      </w:r>
    </w:p>
    <w:p w14:paraId="14320818" w14:textId="77777777" w:rsidR="006D5A53" w:rsidRDefault="006D5A53" w:rsidP="006D5A53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5E6D2D60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1D729F9B" w14:textId="77777777" w:rsidR="006D5A53" w:rsidRDefault="006D5A53" w:rsidP="006D5A53">
      <w:pPr>
        <w:pStyle w:val="PL"/>
      </w:pPr>
      <w:r>
        <w:t xml:space="preserve">      type: array</w:t>
      </w:r>
    </w:p>
    <w:p w14:paraId="5161CE15" w14:textId="77777777" w:rsidR="006D5A53" w:rsidRDefault="006D5A53" w:rsidP="006D5A53">
      <w:pPr>
        <w:pStyle w:val="PL"/>
      </w:pPr>
      <w:r>
        <w:t xml:space="preserve">      items:</w:t>
      </w:r>
    </w:p>
    <w:p w14:paraId="302BCE20" w14:textId="77777777" w:rsidR="006D5A53" w:rsidRDefault="006D5A53" w:rsidP="006D5A53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1B8F7AF1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6A6C36CE" w14:textId="77777777" w:rsidR="006D5A53" w:rsidRDefault="006D5A53" w:rsidP="006D5A53">
      <w:pPr>
        <w:pStyle w:val="PL"/>
      </w:pPr>
      <w:r>
        <w:t xml:space="preserve">      type: array</w:t>
      </w:r>
    </w:p>
    <w:p w14:paraId="547F7312" w14:textId="77777777" w:rsidR="006D5A53" w:rsidRDefault="006D5A53" w:rsidP="006D5A53">
      <w:pPr>
        <w:pStyle w:val="PL"/>
      </w:pPr>
      <w:r>
        <w:t xml:space="preserve">      items:</w:t>
      </w:r>
    </w:p>
    <w:p w14:paraId="386E6B81" w14:textId="77777777" w:rsidR="006D5A53" w:rsidRDefault="006D5A53" w:rsidP="006D5A53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7F1F1843" w14:textId="77777777" w:rsidR="006D5A53" w:rsidRDefault="006D5A53" w:rsidP="006D5A53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66F2D1D3" w14:textId="77777777" w:rsidR="006D5A53" w:rsidRDefault="006D5A53" w:rsidP="006D5A53">
      <w:pPr>
        <w:pStyle w:val="PL"/>
      </w:pPr>
      <w:r>
        <w:t xml:space="preserve">      type: array</w:t>
      </w:r>
    </w:p>
    <w:p w14:paraId="0C6885DD" w14:textId="77777777" w:rsidR="006D5A53" w:rsidRDefault="006D5A53" w:rsidP="006D5A53">
      <w:pPr>
        <w:pStyle w:val="PL"/>
      </w:pPr>
      <w:r>
        <w:t xml:space="preserve">      items:</w:t>
      </w:r>
    </w:p>
    <w:p w14:paraId="712A3BB5" w14:textId="4E21890D" w:rsidR="00E06747" w:rsidRPr="0093205A" w:rsidRDefault="006D5A53" w:rsidP="00E06747">
      <w:pPr>
        <w:pStyle w:val="PL"/>
        <w:rPr>
          <w:lang w:val="en-US"/>
        </w:rPr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  <w:r w:rsidR="00E06747" w:rsidRPr="0093205A">
        <w:rPr>
          <w:lang w:val="en-US"/>
        </w:rPr>
        <w:t xml:space="preserve">    </w:t>
      </w:r>
      <w:proofErr w:type="spellStart"/>
      <w:r w:rsidR="00E06747" w:rsidRPr="0093205A">
        <w:rPr>
          <w:lang w:val="en-US"/>
        </w:rPr>
        <w:t>SupiRange</w:t>
      </w:r>
      <w:proofErr w:type="spellEnd"/>
      <w:r w:rsidR="00E06747" w:rsidRPr="0093205A">
        <w:rPr>
          <w:lang w:val="en-US"/>
        </w:rPr>
        <w:t>:</w:t>
      </w:r>
    </w:p>
    <w:p w14:paraId="7C4191A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7A7D9A1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F8D703F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3017FF8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23B27AF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112433E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4E87E3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563EAE2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DAC653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</w:t>
      </w:r>
      <w:proofErr w:type="spellStart"/>
      <w:r w:rsidRPr="0093205A">
        <w:rPr>
          <w:lang w:val="en-US"/>
        </w:rPr>
        <w:t>IdentityRange</w:t>
      </w:r>
      <w:proofErr w:type="spellEnd"/>
      <w:r w:rsidRPr="0093205A">
        <w:rPr>
          <w:lang w:val="en-US"/>
        </w:rPr>
        <w:t>:</w:t>
      </w:r>
    </w:p>
    <w:p w14:paraId="19B3AE4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1D325FBF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08FD67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19234FE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7ABDEF8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639A9289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3BF48E13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2FFB55D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8197C10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</w:t>
      </w:r>
      <w:proofErr w:type="spellStart"/>
      <w:r w:rsidRPr="0093205A">
        <w:rPr>
          <w:lang w:val="en-US"/>
        </w:rPr>
        <w:t>InternalGroupIdRange</w:t>
      </w:r>
      <w:proofErr w:type="spellEnd"/>
      <w:r w:rsidRPr="0093205A">
        <w:rPr>
          <w:lang w:val="en-US"/>
        </w:rPr>
        <w:t>:</w:t>
      </w:r>
    </w:p>
    <w:p w14:paraId="64B952EB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34AEEAC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35725D6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start:</w:t>
      </w:r>
    </w:p>
    <w:p w14:paraId="7F759187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C5CDDD4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end:</w:t>
      </w:r>
    </w:p>
    <w:p w14:paraId="71B6FC8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1402EA8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pattern:</w:t>
      </w:r>
    </w:p>
    <w:p w14:paraId="4EEC70CC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string</w:t>
      </w:r>
    </w:p>
    <w:p w14:paraId="5FB01295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</w:t>
      </w:r>
      <w:proofErr w:type="spellStart"/>
      <w:r w:rsidRPr="0093205A">
        <w:rPr>
          <w:lang w:val="en-US"/>
        </w:rPr>
        <w:t>SuciInfo</w:t>
      </w:r>
      <w:proofErr w:type="spellEnd"/>
      <w:r w:rsidRPr="0093205A">
        <w:rPr>
          <w:lang w:val="en-US"/>
        </w:rPr>
        <w:t>:</w:t>
      </w:r>
    </w:p>
    <w:p w14:paraId="00C5BB1E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object</w:t>
      </w:r>
    </w:p>
    <w:p w14:paraId="3CA83156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properties:</w:t>
      </w:r>
    </w:p>
    <w:p w14:paraId="1B797601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</w:t>
      </w:r>
      <w:proofErr w:type="spellStart"/>
      <w:r w:rsidRPr="0093205A">
        <w:rPr>
          <w:lang w:val="en-US"/>
        </w:rPr>
        <w:t>routingInds</w:t>
      </w:r>
      <w:proofErr w:type="spellEnd"/>
      <w:r w:rsidRPr="0093205A">
        <w:rPr>
          <w:lang w:val="en-US"/>
        </w:rPr>
        <w:t xml:space="preserve">: </w:t>
      </w:r>
    </w:p>
    <w:p w14:paraId="1DB0C76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array</w:t>
      </w:r>
    </w:p>
    <w:p w14:paraId="21DF69E1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items:</w:t>
      </w:r>
    </w:p>
    <w:p w14:paraId="12EDA8F2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  type: string</w:t>
      </w:r>
    </w:p>
    <w:p w14:paraId="4276F4FA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</w:t>
      </w:r>
      <w:proofErr w:type="spellStart"/>
      <w:r w:rsidRPr="0093205A">
        <w:rPr>
          <w:lang w:val="en-US"/>
        </w:rPr>
        <w:t>hNwPubKeyIds</w:t>
      </w:r>
      <w:proofErr w:type="spellEnd"/>
      <w:r w:rsidRPr="0093205A">
        <w:rPr>
          <w:lang w:val="en-US"/>
        </w:rPr>
        <w:t>:</w:t>
      </w:r>
    </w:p>
    <w:p w14:paraId="68A0E2F9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type: array</w:t>
      </w:r>
    </w:p>
    <w:p w14:paraId="7F306795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items:</w:t>
      </w:r>
    </w:p>
    <w:p w14:paraId="7F02CC5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    type: integer</w:t>
      </w:r>
    </w:p>
    <w:p w14:paraId="29671B20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</w:t>
      </w:r>
      <w:proofErr w:type="spellStart"/>
      <w:r w:rsidRPr="0093205A">
        <w:rPr>
          <w:lang w:val="en-US"/>
        </w:rPr>
        <w:t>SuciInfoList</w:t>
      </w:r>
      <w:proofErr w:type="spellEnd"/>
      <w:r w:rsidRPr="0093205A">
        <w:rPr>
          <w:lang w:val="en-US"/>
        </w:rPr>
        <w:t>:</w:t>
      </w:r>
    </w:p>
    <w:p w14:paraId="73886088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type: array</w:t>
      </w:r>
    </w:p>
    <w:p w14:paraId="51EC2D4D" w14:textId="77777777" w:rsidR="00E06747" w:rsidRPr="0093205A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items:</w:t>
      </w:r>
    </w:p>
    <w:p w14:paraId="6C92D263" w14:textId="77777777" w:rsidR="00E06747" w:rsidRDefault="00E06747" w:rsidP="00E06747">
      <w:pPr>
        <w:pStyle w:val="PL"/>
        <w:rPr>
          <w:lang w:val="en-US"/>
        </w:rPr>
      </w:pPr>
      <w:r w:rsidRPr="0093205A">
        <w:rPr>
          <w:lang w:val="en-US"/>
        </w:rPr>
        <w:t xml:space="preserve">        $ref: '#/components/schemas/</w:t>
      </w:r>
      <w:proofErr w:type="spellStart"/>
      <w:r w:rsidRPr="0093205A">
        <w:rPr>
          <w:lang w:val="en-US"/>
        </w:rPr>
        <w:t>SuciInfo</w:t>
      </w:r>
      <w:proofErr w:type="spellEnd"/>
      <w:r w:rsidRPr="0093205A">
        <w:rPr>
          <w:lang w:val="en-US"/>
        </w:rPr>
        <w:t>'</w:t>
      </w:r>
    </w:p>
    <w:p w14:paraId="579E23F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</w:t>
      </w:r>
      <w:proofErr w:type="spellStart"/>
      <w:r w:rsidRPr="001B4283">
        <w:rPr>
          <w:lang w:val="en-US"/>
        </w:rPr>
        <w:t>SupiRangeList</w:t>
      </w:r>
      <w:proofErr w:type="spellEnd"/>
      <w:r w:rsidRPr="001B4283">
        <w:rPr>
          <w:lang w:val="en-US"/>
        </w:rPr>
        <w:t>:</w:t>
      </w:r>
    </w:p>
    <w:p w14:paraId="68D77CD8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2DDD65C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21974291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</w:t>
      </w:r>
      <w:proofErr w:type="spellStart"/>
      <w:r w:rsidRPr="001B4283">
        <w:rPr>
          <w:lang w:val="en-US"/>
        </w:rPr>
        <w:t>SupiRange</w:t>
      </w:r>
      <w:proofErr w:type="spellEnd"/>
      <w:r w:rsidRPr="001B4283">
        <w:rPr>
          <w:lang w:val="en-US"/>
        </w:rPr>
        <w:t>'</w:t>
      </w:r>
    </w:p>
    <w:p w14:paraId="42E16707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</w:t>
      </w:r>
      <w:proofErr w:type="spellStart"/>
      <w:r w:rsidRPr="001B4283">
        <w:rPr>
          <w:lang w:val="en-US"/>
        </w:rPr>
        <w:t>IdentityRangeList</w:t>
      </w:r>
      <w:proofErr w:type="spellEnd"/>
      <w:r w:rsidRPr="001B4283">
        <w:rPr>
          <w:lang w:val="en-US"/>
        </w:rPr>
        <w:t>:</w:t>
      </w:r>
    </w:p>
    <w:p w14:paraId="5C3A53C7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44ACEA23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389F0952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</w:t>
      </w:r>
      <w:proofErr w:type="spellStart"/>
      <w:r w:rsidRPr="001B4283">
        <w:rPr>
          <w:lang w:val="en-US"/>
        </w:rPr>
        <w:t>IdentityRange</w:t>
      </w:r>
      <w:proofErr w:type="spellEnd"/>
      <w:r w:rsidRPr="001B4283">
        <w:rPr>
          <w:lang w:val="en-US"/>
        </w:rPr>
        <w:t>'</w:t>
      </w:r>
    </w:p>
    <w:p w14:paraId="48356901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</w:t>
      </w:r>
      <w:proofErr w:type="spellStart"/>
      <w:r w:rsidRPr="001B4283">
        <w:rPr>
          <w:lang w:val="en-US"/>
        </w:rPr>
        <w:t>InternalGroupIdRangeList</w:t>
      </w:r>
      <w:proofErr w:type="spellEnd"/>
      <w:r w:rsidRPr="001B4283">
        <w:rPr>
          <w:lang w:val="en-US"/>
        </w:rPr>
        <w:t>:</w:t>
      </w:r>
    </w:p>
    <w:p w14:paraId="440A1983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5281A1BD" w14:textId="77777777" w:rsidR="00E06747" w:rsidRPr="001B4283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lastRenderedPageBreak/>
        <w:t xml:space="preserve">      items:</w:t>
      </w:r>
    </w:p>
    <w:p w14:paraId="52269FC2" w14:textId="77777777" w:rsidR="00E06747" w:rsidRPr="004213E2" w:rsidRDefault="00E06747" w:rsidP="00E06747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</w:t>
      </w:r>
      <w:proofErr w:type="spellStart"/>
      <w:r w:rsidRPr="001B4283">
        <w:rPr>
          <w:lang w:val="en-US"/>
        </w:rPr>
        <w:t>InternalGroupIdRange</w:t>
      </w:r>
      <w:proofErr w:type="spellEnd"/>
      <w:r w:rsidRPr="001B4283">
        <w:rPr>
          <w:lang w:val="en-US"/>
        </w:rPr>
        <w:t>'</w:t>
      </w:r>
    </w:p>
    <w:p w14:paraId="164C89B5" w14:textId="77777777" w:rsidR="00C01B9C" w:rsidRPr="00C45641" w:rsidRDefault="00C01B9C" w:rsidP="00C01B9C">
      <w:pPr>
        <w:pStyle w:val="PL"/>
      </w:pPr>
      <w:r w:rsidRPr="00C45641">
        <w:t xml:space="preserve">    </w:t>
      </w:r>
      <w:proofErr w:type="spellStart"/>
      <w:r w:rsidRPr="00C45641">
        <w:t>SupiRange</w:t>
      </w:r>
      <w:proofErr w:type="spellEnd"/>
      <w:r w:rsidRPr="00C45641">
        <w:t>:</w:t>
      </w:r>
    </w:p>
    <w:p w14:paraId="114B9B01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1C863C53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64C4F027" w14:textId="77777777" w:rsidR="00C01B9C" w:rsidRPr="00C45641" w:rsidRDefault="00C01B9C" w:rsidP="00C01B9C">
      <w:pPr>
        <w:pStyle w:val="PL"/>
      </w:pPr>
      <w:r w:rsidRPr="00C45641">
        <w:t xml:space="preserve">        start:</w:t>
      </w:r>
    </w:p>
    <w:p w14:paraId="723DE441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B6A7485" w14:textId="77777777" w:rsidR="00C01B9C" w:rsidRPr="00C45641" w:rsidRDefault="00C01B9C" w:rsidP="00C01B9C">
      <w:pPr>
        <w:pStyle w:val="PL"/>
      </w:pPr>
      <w:r w:rsidRPr="00C45641">
        <w:t xml:space="preserve">        end:</w:t>
      </w:r>
    </w:p>
    <w:p w14:paraId="4E04E32A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C8B9BB9" w14:textId="77777777" w:rsidR="00C01B9C" w:rsidRPr="00C45641" w:rsidRDefault="00C01B9C" w:rsidP="00C01B9C">
      <w:pPr>
        <w:pStyle w:val="PL"/>
      </w:pPr>
      <w:r w:rsidRPr="00C45641">
        <w:t xml:space="preserve">        pattern:</w:t>
      </w:r>
    </w:p>
    <w:p w14:paraId="02E1DD68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DF7800D" w14:textId="77777777" w:rsidR="00C01B9C" w:rsidRPr="00C45641" w:rsidRDefault="00C01B9C" w:rsidP="00C01B9C">
      <w:pPr>
        <w:pStyle w:val="PL"/>
      </w:pPr>
      <w:r w:rsidRPr="00C45641">
        <w:t xml:space="preserve">    </w:t>
      </w:r>
      <w:proofErr w:type="spellStart"/>
      <w:r w:rsidRPr="00C45641">
        <w:t>IdentityRange</w:t>
      </w:r>
      <w:proofErr w:type="spellEnd"/>
      <w:r w:rsidRPr="00C45641">
        <w:t>:</w:t>
      </w:r>
    </w:p>
    <w:p w14:paraId="0AF83F15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7098B043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2CAEFDEA" w14:textId="77777777" w:rsidR="00C01B9C" w:rsidRPr="00C45641" w:rsidRDefault="00C01B9C" w:rsidP="00C01B9C">
      <w:pPr>
        <w:pStyle w:val="PL"/>
      </w:pPr>
      <w:r w:rsidRPr="00C45641">
        <w:t xml:space="preserve">        start:</w:t>
      </w:r>
    </w:p>
    <w:p w14:paraId="504FD259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21458018" w14:textId="77777777" w:rsidR="00C01B9C" w:rsidRPr="00C45641" w:rsidRDefault="00C01B9C" w:rsidP="00C01B9C">
      <w:pPr>
        <w:pStyle w:val="PL"/>
      </w:pPr>
      <w:r w:rsidRPr="00C45641">
        <w:t xml:space="preserve">        end:</w:t>
      </w:r>
    </w:p>
    <w:p w14:paraId="024FD172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B22A2C8" w14:textId="77777777" w:rsidR="00C01B9C" w:rsidRPr="00C45641" w:rsidRDefault="00C01B9C" w:rsidP="00C01B9C">
      <w:pPr>
        <w:pStyle w:val="PL"/>
      </w:pPr>
      <w:r w:rsidRPr="00C45641">
        <w:t xml:space="preserve">        pattern:</w:t>
      </w:r>
    </w:p>
    <w:p w14:paraId="0ACBBE7C" w14:textId="77777777" w:rsidR="00C01B9C" w:rsidRPr="00C45641" w:rsidRDefault="00C01B9C" w:rsidP="00C01B9C">
      <w:pPr>
        <w:pStyle w:val="PL"/>
      </w:pPr>
      <w:r w:rsidRPr="00C45641">
        <w:t xml:space="preserve">          type: string</w:t>
      </w:r>
    </w:p>
    <w:p w14:paraId="45574DC6" w14:textId="77777777" w:rsidR="00C01B9C" w:rsidRPr="00C45641" w:rsidRDefault="00C01B9C" w:rsidP="00C01B9C">
      <w:pPr>
        <w:pStyle w:val="PL"/>
      </w:pPr>
      <w:r w:rsidRPr="00C45641">
        <w:t xml:space="preserve">    </w:t>
      </w:r>
      <w:proofErr w:type="spellStart"/>
      <w:r w:rsidRPr="00C45641">
        <w:t>ProseCapability</w:t>
      </w:r>
      <w:proofErr w:type="spellEnd"/>
      <w:r w:rsidRPr="00C45641">
        <w:t>:</w:t>
      </w:r>
    </w:p>
    <w:p w14:paraId="414F7DA5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2193FF2E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45B15231" w14:textId="77777777" w:rsidR="00C01B9C" w:rsidRPr="00C45641" w:rsidRDefault="00C01B9C" w:rsidP="00C01B9C">
      <w:pPr>
        <w:pStyle w:val="PL"/>
      </w:pPr>
      <w:r w:rsidRPr="00C45641">
        <w:t xml:space="preserve">        </w:t>
      </w:r>
      <w:proofErr w:type="spellStart"/>
      <w:r w:rsidRPr="00C45641">
        <w:t>proseDirectDiscovey</w:t>
      </w:r>
      <w:proofErr w:type="spellEnd"/>
      <w:r w:rsidRPr="00C45641">
        <w:t>:</w:t>
      </w:r>
    </w:p>
    <w:p w14:paraId="3EAAEA68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3DEF71FF" w14:textId="77777777" w:rsidR="00C01B9C" w:rsidRPr="00C45641" w:rsidRDefault="00C01B9C" w:rsidP="00C01B9C">
      <w:pPr>
        <w:pStyle w:val="PL"/>
      </w:pPr>
      <w:r w:rsidRPr="00C45641">
        <w:t xml:space="preserve">        </w:t>
      </w:r>
      <w:proofErr w:type="spellStart"/>
      <w:r w:rsidRPr="00C45641">
        <w:t>proseDirectCommunication</w:t>
      </w:r>
      <w:proofErr w:type="spellEnd"/>
      <w:r w:rsidRPr="00C45641">
        <w:t>:</w:t>
      </w:r>
    </w:p>
    <w:p w14:paraId="25F511CA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45B8372B" w14:textId="77777777" w:rsidR="00C01B9C" w:rsidRPr="00C45641" w:rsidRDefault="00C01B9C" w:rsidP="00C01B9C">
      <w:pPr>
        <w:pStyle w:val="PL"/>
      </w:pPr>
      <w:r w:rsidRPr="00C45641">
        <w:t xml:space="preserve">        proseL2UetoNetworkRelay:</w:t>
      </w:r>
    </w:p>
    <w:p w14:paraId="47293CB8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140B3F5B" w14:textId="77777777" w:rsidR="00C01B9C" w:rsidRPr="00C45641" w:rsidRDefault="00C01B9C" w:rsidP="00C01B9C">
      <w:pPr>
        <w:pStyle w:val="PL"/>
      </w:pPr>
      <w:r w:rsidRPr="00C45641">
        <w:t xml:space="preserve">        proseL3UetoNetworkRelay:</w:t>
      </w:r>
    </w:p>
    <w:p w14:paraId="0E8A37BD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6789118B" w14:textId="77777777" w:rsidR="00C01B9C" w:rsidRPr="00C45641" w:rsidRDefault="00C01B9C" w:rsidP="00C01B9C">
      <w:pPr>
        <w:pStyle w:val="PL"/>
      </w:pPr>
      <w:r w:rsidRPr="00C45641">
        <w:t xml:space="preserve">        proseL2RemoteUe:</w:t>
      </w:r>
    </w:p>
    <w:p w14:paraId="1072F111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2496DE69" w14:textId="77777777" w:rsidR="00C01B9C" w:rsidRPr="00C45641" w:rsidRDefault="00C01B9C" w:rsidP="00C01B9C">
      <w:pPr>
        <w:pStyle w:val="PL"/>
      </w:pPr>
      <w:r w:rsidRPr="00C45641">
        <w:t xml:space="preserve">        proseL3RemoteUe:</w:t>
      </w:r>
    </w:p>
    <w:p w14:paraId="4ADF35B0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701B8F14" w14:textId="77777777" w:rsidR="00C01B9C" w:rsidRPr="00C45641" w:rsidRDefault="00C01B9C" w:rsidP="00C01B9C">
      <w:pPr>
        <w:pStyle w:val="PL"/>
      </w:pPr>
      <w:r w:rsidRPr="00C45641">
        <w:t xml:space="preserve">    V2xCapability:</w:t>
      </w:r>
    </w:p>
    <w:p w14:paraId="6C4CF2EA" w14:textId="77777777" w:rsidR="00C01B9C" w:rsidRPr="00C45641" w:rsidRDefault="00C01B9C" w:rsidP="00C01B9C">
      <w:pPr>
        <w:pStyle w:val="PL"/>
      </w:pPr>
      <w:r w:rsidRPr="00C45641">
        <w:t xml:space="preserve">      type: object</w:t>
      </w:r>
    </w:p>
    <w:p w14:paraId="5F0FF690" w14:textId="77777777" w:rsidR="00C01B9C" w:rsidRPr="00C45641" w:rsidRDefault="00C01B9C" w:rsidP="00C01B9C">
      <w:pPr>
        <w:pStyle w:val="PL"/>
      </w:pPr>
      <w:r w:rsidRPr="00C45641">
        <w:t xml:space="preserve">      properties:</w:t>
      </w:r>
    </w:p>
    <w:p w14:paraId="0272E063" w14:textId="77777777" w:rsidR="00C01B9C" w:rsidRPr="00C45641" w:rsidRDefault="00C01B9C" w:rsidP="00C01B9C">
      <w:pPr>
        <w:pStyle w:val="PL"/>
      </w:pPr>
      <w:r w:rsidRPr="00C45641">
        <w:t xml:space="preserve">        lteV2x:</w:t>
      </w:r>
    </w:p>
    <w:p w14:paraId="0C16E2ED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650C50F9" w14:textId="77777777" w:rsidR="00C01B9C" w:rsidRPr="00C45641" w:rsidRDefault="00C01B9C" w:rsidP="00C01B9C">
      <w:pPr>
        <w:pStyle w:val="PL"/>
      </w:pPr>
      <w:r w:rsidRPr="00C45641">
        <w:t xml:space="preserve">        nrV2x:</w:t>
      </w:r>
    </w:p>
    <w:p w14:paraId="248B5E1B" w14:textId="77777777" w:rsidR="00C01B9C" w:rsidRPr="00C45641" w:rsidRDefault="00C01B9C" w:rsidP="00C01B9C">
      <w:pPr>
        <w:pStyle w:val="PL"/>
      </w:pPr>
      <w:r w:rsidRPr="00C45641">
        <w:t xml:space="preserve">          type: </w:t>
      </w:r>
      <w:proofErr w:type="spellStart"/>
      <w:r w:rsidRPr="00C45641">
        <w:t>boolean</w:t>
      </w:r>
      <w:proofErr w:type="spellEnd"/>
    </w:p>
    <w:p w14:paraId="11A5ED7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</w:t>
      </w:r>
      <w:proofErr w:type="spellStart"/>
      <w:r w:rsidRPr="001B4283">
        <w:rPr>
          <w:lang w:val="en-US"/>
        </w:rPr>
        <w:t>SupiRangeList</w:t>
      </w:r>
      <w:proofErr w:type="spellEnd"/>
      <w:r w:rsidRPr="001B4283">
        <w:rPr>
          <w:lang w:val="en-US"/>
        </w:rPr>
        <w:t>:</w:t>
      </w:r>
    </w:p>
    <w:p w14:paraId="25934519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1DCE8E46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1834E421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</w:t>
      </w:r>
      <w:proofErr w:type="spellStart"/>
      <w:r w:rsidRPr="001B4283">
        <w:rPr>
          <w:lang w:val="en-US"/>
        </w:rPr>
        <w:t>SupiRange</w:t>
      </w:r>
      <w:proofErr w:type="spellEnd"/>
      <w:r w:rsidRPr="001B4283">
        <w:rPr>
          <w:lang w:val="en-US"/>
        </w:rPr>
        <w:t>'</w:t>
      </w:r>
    </w:p>
    <w:p w14:paraId="4020918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</w:t>
      </w:r>
      <w:proofErr w:type="spellStart"/>
      <w:r w:rsidRPr="001B4283">
        <w:rPr>
          <w:lang w:val="en-US"/>
        </w:rPr>
        <w:t>IdentityRangeList</w:t>
      </w:r>
      <w:proofErr w:type="spellEnd"/>
      <w:r w:rsidRPr="001B4283">
        <w:rPr>
          <w:lang w:val="en-US"/>
        </w:rPr>
        <w:t>:</w:t>
      </w:r>
    </w:p>
    <w:p w14:paraId="3C7B5264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type: array</w:t>
      </w:r>
    </w:p>
    <w:p w14:paraId="62148D35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items:</w:t>
      </w:r>
    </w:p>
    <w:p w14:paraId="497A2403" w14:textId="77777777" w:rsidR="00C01B9C" w:rsidRPr="001B4283" w:rsidRDefault="00C01B9C" w:rsidP="00C01B9C">
      <w:pPr>
        <w:pStyle w:val="PL"/>
        <w:rPr>
          <w:lang w:val="en-US"/>
        </w:rPr>
      </w:pPr>
      <w:r w:rsidRPr="001B4283">
        <w:rPr>
          <w:lang w:val="en-US"/>
        </w:rPr>
        <w:t xml:space="preserve">        $ref: '#/components/schemas/</w:t>
      </w:r>
      <w:proofErr w:type="spellStart"/>
      <w:r w:rsidRPr="001B4283">
        <w:rPr>
          <w:lang w:val="en-US"/>
        </w:rPr>
        <w:t>IdentityRange</w:t>
      </w:r>
      <w:proofErr w:type="spellEnd"/>
      <w:r w:rsidRPr="001B4283">
        <w:rPr>
          <w:lang w:val="en-US"/>
        </w:rPr>
        <w:t>'</w:t>
      </w:r>
    </w:p>
    <w:p w14:paraId="3B10CF5E" w14:textId="77777777" w:rsidR="003E76B5" w:rsidRDefault="003E76B5" w:rsidP="003E76B5">
      <w:pPr>
        <w:pStyle w:val="PL"/>
      </w:pPr>
    </w:p>
    <w:p w14:paraId="0EF01B6C" w14:textId="77777777" w:rsidR="003E76B5" w:rsidRDefault="003E76B5" w:rsidP="003E76B5">
      <w:pPr>
        <w:pStyle w:val="PL"/>
      </w:pPr>
      <w:r>
        <w:t xml:space="preserve">    </w:t>
      </w:r>
      <w:proofErr w:type="spellStart"/>
      <w:r>
        <w:t>InterfaceUpfInfoItem</w:t>
      </w:r>
      <w:proofErr w:type="spellEnd"/>
      <w:r>
        <w:t>:</w:t>
      </w:r>
    </w:p>
    <w:p w14:paraId="2C58C2A5" w14:textId="77777777" w:rsidR="003E76B5" w:rsidRDefault="003E76B5" w:rsidP="003E76B5">
      <w:pPr>
        <w:pStyle w:val="PL"/>
      </w:pPr>
      <w:r>
        <w:t xml:space="preserve">      type: object</w:t>
      </w:r>
    </w:p>
    <w:p w14:paraId="6430078F" w14:textId="77777777" w:rsidR="003E76B5" w:rsidRDefault="003E76B5" w:rsidP="003E76B5">
      <w:pPr>
        <w:pStyle w:val="PL"/>
      </w:pPr>
      <w:r>
        <w:t xml:space="preserve">      properties:</w:t>
      </w:r>
    </w:p>
    <w:p w14:paraId="219EEE10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691FB1FA" w14:textId="77777777" w:rsidR="003E76B5" w:rsidRDefault="003E76B5" w:rsidP="003E76B5">
      <w:pPr>
        <w:pStyle w:val="PL"/>
      </w:pPr>
      <w:r>
        <w:t xml:space="preserve">          type: string</w:t>
      </w:r>
    </w:p>
    <w:p w14:paraId="7FFBBFAC" w14:textId="77777777" w:rsidR="003E76B5" w:rsidRDefault="003E76B5" w:rsidP="003E76B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53359" w14:textId="77777777" w:rsidR="003E76B5" w:rsidRDefault="003E76B5" w:rsidP="003E76B5">
      <w:pPr>
        <w:pStyle w:val="PL"/>
      </w:pPr>
      <w:r>
        <w:t xml:space="preserve">            - IPV4ENDPOINTADDRESSES</w:t>
      </w:r>
    </w:p>
    <w:p w14:paraId="14BFE5EE" w14:textId="77777777" w:rsidR="003E76B5" w:rsidRDefault="003E76B5" w:rsidP="003E76B5">
      <w:pPr>
        <w:pStyle w:val="PL"/>
      </w:pPr>
      <w:r>
        <w:t xml:space="preserve">            - IPV6ENDPOINTADDRESSES</w:t>
      </w:r>
    </w:p>
    <w:p w14:paraId="20E49409" w14:textId="77777777" w:rsidR="003E76B5" w:rsidRDefault="003E76B5" w:rsidP="003E76B5">
      <w:pPr>
        <w:pStyle w:val="PL"/>
      </w:pPr>
      <w:r>
        <w:t xml:space="preserve">            - FQDN</w:t>
      </w:r>
    </w:p>
    <w:p w14:paraId="7C0FD610" w14:textId="77777777" w:rsidR="003E76B5" w:rsidRDefault="003E76B5" w:rsidP="003E76B5">
      <w:pPr>
        <w:pStyle w:val="PL"/>
      </w:pPr>
      <w:r>
        <w:t xml:space="preserve">        ipv4EndpointAddresses:</w:t>
      </w:r>
    </w:p>
    <w:p w14:paraId="069417E1" w14:textId="77777777" w:rsidR="003E76B5" w:rsidRDefault="003E76B5" w:rsidP="003E76B5">
      <w:pPr>
        <w:pStyle w:val="PL"/>
      </w:pPr>
      <w:r>
        <w:t xml:space="preserve">          $ref: 'TS28623_ComDefs.yaml#/components/schemas/Ipv4Addr'</w:t>
      </w:r>
    </w:p>
    <w:p w14:paraId="7A64D426" w14:textId="77777777" w:rsidR="003E76B5" w:rsidRDefault="003E76B5" w:rsidP="003E76B5">
      <w:pPr>
        <w:pStyle w:val="PL"/>
      </w:pPr>
      <w:r>
        <w:t xml:space="preserve">        ipv6EndpointAddresses:</w:t>
      </w:r>
    </w:p>
    <w:p w14:paraId="092BA59A" w14:textId="77777777" w:rsidR="003E76B5" w:rsidRDefault="003E76B5" w:rsidP="003E76B5">
      <w:pPr>
        <w:pStyle w:val="PL"/>
      </w:pPr>
      <w:r>
        <w:t xml:space="preserve">          $ref: 'TS28623_ComDefs.yaml#/components/schemas/Ipv6Addr'</w:t>
      </w:r>
    </w:p>
    <w:p w14:paraId="6A7CB8B8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DC75863" w14:textId="77777777" w:rsidR="003E76B5" w:rsidRDefault="003E76B5" w:rsidP="003E76B5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396BD3B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78E67684" w14:textId="77777777" w:rsidR="003E76B5" w:rsidRDefault="003E76B5" w:rsidP="003E76B5">
      <w:pPr>
        <w:pStyle w:val="PL"/>
      </w:pPr>
      <w:r>
        <w:t xml:space="preserve">          type: string</w:t>
      </w:r>
    </w:p>
    <w:p w14:paraId="3C5DB059" w14:textId="77777777" w:rsidR="003E76B5" w:rsidRDefault="003E76B5" w:rsidP="003E76B5">
      <w:pPr>
        <w:pStyle w:val="PL"/>
      </w:pPr>
    </w:p>
    <w:p w14:paraId="71430CB0" w14:textId="77777777" w:rsidR="003E76B5" w:rsidRDefault="003E76B5" w:rsidP="003E76B5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344AAB48" w14:textId="77777777" w:rsidR="003E76B5" w:rsidRDefault="003E76B5" w:rsidP="003E76B5">
      <w:pPr>
        <w:pStyle w:val="PL"/>
      </w:pPr>
      <w:r>
        <w:t xml:space="preserve">      type: object</w:t>
      </w:r>
    </w:p>
    <w:p w14:paraId="2F99C000" w14:textId="77777777" w:rsidR="003E76B5" w:rsidRDefault="003E76B5" w:rsidP="003E76B5">
      <w:pPr>
        <w:pStyle w:val="PL"/>
      </w:pPr>
      <w:r>
        <w:t xml:space="preserve">      properties:</w:t>
      </w:r>
    </w:p>
    <w:p w14:paraId="3867877B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76C55E76" w14:textId="77777777" w:rsidR="003E76B5" w:rsidRDefault="003E76B5" w:rsidP="003E76B5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C5BA79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188F7320" w14:textId="77777777" w:rsidR="003E76B5" w:rsidRDefault="003E76B5" w:rsidP="003E76B5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2404AD2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07833CF9" w14:textId="77777777" w:rsidR="003E76B5" w:rsidRDefault="003E76B5" w:rsidP="003E76B5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C6D866" w14:textId="77777777" w:rsidR="003E76B5" w:rsidRDefault="003E76B5" w:rsidP="003E76B5">
      <w:pPr>
        <w:pStyle w:val="PL"/>
      </w:pPr>
    </w:p>
    <w:p w14:paraId="7768A6E1" w14:textId="77777777" w:rsidR="003E76B5" w:rsidRDefault="003E76B5" w:rsidP="003E76B5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04D7002D" w14:textId="77777777" w:rsidR="003E76B5" w:rsidRDefault="003E76B5" w:rsidP="003E76B5">
      <w:pPr>
        <w:pStyle w:val="PL"/>
      </w:pPr>
      <w:r>
        <w:t xml:space="preserve">      type: object</w:t>
      </w:r>
    </w:p>
    <w:p w14:paraId="472E6A55" w14:textId="77777777" w:rsidR="003E76B5" w:rsidRDefault="003E76B5" w:rsidP="003E76B5">
      <w:pPr>
        <w:pStyle w:val="PL"/>
      </w:pPr>
      <w:r>
        <w:t xml:space="preserve">      properties:</w:t>
      </w:r>
    </w:p>
    <w:p w14:paraId="5AB20A41" w14:textId="77777777" w:rsidR="003E76B5" w:rsidRDefault="003E76B5" w:rsidP="003E76B5">
      <w:pPr>
        <w:pStyle w:val="PL"/>
      </w:pPr>
      <w:r>
        <w:t xml:space="preserve">        ipv4EndpointAddresses:</w:t>
      </w:r>
    </w:p>
    <w:p w14:paraId="7B405579" w14:textId="77777777" w:rsidR="003E76B5" w:rsidRDefault="003E76B5" w:rsidP="003E76B5">
      <w:pPr>
        <w:pStyle w:val="PL"/>
      </w:pPr>
      <w:r>
        <w:t xml:space="preserve">          $ref: 'TS28623_ComDefs.yaml#/components/schemas/Ipv4Addr'</w:t>
      </w:r>
    </w:p>
    <w:p w14:paraId="6E1BF871" w14:textId="77777777" w:rsidR="003E76B5" w:rsidRDefault="003E76B5" w:rsidP="003E76B5">
      <w:pPr>
        <w:pStyle w:val="PL"/>
      </w:pPr>
      <w:r>
        <w:t xml:space="preserve">        ipv6EndpointAddresses:</w:t>
      </w:r>
    </w:p>
    <w:p w14:paraId="4217000F" w14:textId="77777777" w:rsidR="003E76B5" w:rsidRDefault="003E76B5" w:rsidP="003E76B5">
      <w:pPr>
        <w:pStyle w:val="PL"/>
      </w:pPr>
      <w:r>
        <w:t xml:space="preserve">          $ref: 'TS28623_ComDefs.yaml#/components/schemas/Ipv6Addr'</w:t>
      </w:r>
    </w:p>
    <w:p w14:paraId="076A26C7" w14:textId="77777777" w:rsidR="003E76B5" w:rsidRDefault="003E76B5" w:rsidP="003E76B5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B6EAD97" w14:textId="0E5E6648" w:rsidR="004712BA" w:rsidRDefault="003E76B5" w:rsidP="003E76B5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303ADBC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ED44F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C7BAB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A1FA9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11E96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616086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5C1C79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67BBEF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B3586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5FC8C21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C6631E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E9B762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6473C423" w14:textId="77777777" w:rsidR="004712BA" w:rsidRDefault="004712BA" w:rsidP="004712BA">
      <w:pPr>
        <w:pStyle w:val="PL"/>
      </w:pPr>
      <w:r>
        <w:lastRenderedPageBreak/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383037F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76C2A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58EFE1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634749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6A29F5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97E9E4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5CBC0B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6BCDF5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548A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2FB28CB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6EA3CC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2EE349D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7EDC7E58" w14:textId="77777777" w:rsidR="00CC6BAB" w:rsidRDefault="00CC6BAB" w:rsidP="00CC6BAB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6095339E" w14:textId="1835A4DB" w:rsidR="004712BA" w:rsidRDefault="00CC6BAB" w:rsidP="00CC6BAB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5D02350E" w14:textId="77777777" w:rsidR="00CC6BAB" w:rsidRDefault="00CC6BAB" w:rsidP="00CC6BAB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6FA0A44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7793A8C9" w:rsidR="004712BA" w:rsidRDefault="004712BA" w:rsidP="004712BA">
      <w:pPr>
        <w:pStyle w:val="PL"/>
      </w:pPr>
      <w:r>
        <w:t xml:space="preserve">                    </w:t>
      </w:r>
      <w:proofErr w:type="spellStart"/>
      <w:r w:rsidR="00A84B07" w:rsidRPr="00A84B07">
        <w:t>pLMNInfoList</w:t>
      </w:r>
      <w:proofErr w:type="spellEnd"/>
      <w:r>
        <w:t>:</w:t>
      </w:r>
    </w:p>
    <w:p w14:paraId="28E01A0A" w14:textId="76BF2AE4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A84B07" w:rsidRPr="00A84B07">
        <w:t>nfo</w:t>
      </w:r>
      <w:r>
        <w:t>List</w:t>
      </w:r>
      <w:proofErr w:type="spellEnd"/>
      <w:r>
        <w:t>'</w:t>
      </w:r>
    </w:p>
    <w:p w14:paraId="3853C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DC37C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11C0056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4C66A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52E1D6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D30516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B0B0B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73813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BE1FBE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C105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60F4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8B0314" w14:textId="77777777" w:rsidR="004712BA" w:rsidRDefault="004712BA" w:rsidP="004712B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355D3D7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8967C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53CC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DF724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0004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ADAF9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FB2DE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A1D29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37620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6869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6B344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3F7C1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2B24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90F28C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059CA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08527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777FD9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9C752C2" w14:textId="140843AC" w:rsidR="004712BA" w:rsidRDefault="004712BA" w:rsidP="004712BA">
      <w:pPr>
        <w:pStyle w:val="PL"/>
      </w:pPr>
      <w:r>
        <w:t xml:space="preserve">                    </w:t>
      </w:r>
      <w:r w:rsidR="005E37F8" w:rsidRPr="005E37F8">
        <w:t xml:space="preserve">  </w:t>
      </w:r>
      <w:r>
        <w:t>$ref: '#/components/schemas/</w:t>
      </w:r>
      <w:proofErr w:type="spellStart"/>
      <w:r>
        <w:t>Tai</w:t>
      </w:r>
      <w:r w:rsidR="005E37F8" w:rsidRPr="005E37F8">
        <w:t>List</w:t>
      </w:r>
      <w:proofErr w:type="spellEnd"/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250A4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9D660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C4E7D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9B78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0124F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31DF3C7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A61586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BDAFB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11EF1C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lastRenderedPageBreak/>
        <w:t xml:space="preserve">                  properties:</w:t>
      </w:r>
    </w:p>
    <w:p w14:paraId="35DC33B3" w14:textId="1C18E38B" w:rsidR="004712BA" w:rsidRDefault="004712BA" w:rsidP="004712BA">
      <w:pPr>
        <w:pStyle w:val="PL"/>
      </w:pPr>
      <w:r>
        <w:t xml:space="preserve">                    </w:t>
      </w:r>
      <w:proofErr w:type="spellStart"/>
      <w:r w:rsidR="005C5518" w:rsidRPr="005C5518">
        <w:t>pLMNInfoList</w:t>
      </w:r>
      <w:proofErr w:type="spellEnd"/>
      <w:r>
        <w:t>:</w:t>
      </w:r>
    </w:p>
    <w:p w14:paraId="5BB817B1" w14:textId="01DE1EF8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</w:t>
      </w:r>
      <w:r w:rsidR="005C5518" w:rsidRPr="005C5518">
        <w:t>Info</w:t>
      </w:r>
      <w:r>
        <w:t>List</w:t>
      </w:r>
      <w:proofErr w:type="spellEnd"/>
      <w:r>
        <w:t>'</w:t>
      </w:r>
    </w:p>
    <w:p w14:paraId="4071CDF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0B16E15" w14:textId="77777777" w:rsidR="005C5518" w:rsidRDefault="004712BA" w:rsidP="005C5518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1D8F82B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8F6A549" w14:textId="1BB5499D" w:rsidR="004712BA" w:rsidRDefault="005C5518" w:rsidP="005C5518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697B291B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smfServingArea</w:t>
      </w:r>
      <w:proofErr w:type="spellEnd"/>
      <w:r>
        <w:t>:</w:t>
      </w:r>
    </w:p>
    <w:p w14:paraId="34E4DB5C" w14:textId="77777777" w:rsidR="005C5518" w:rsidRDefault="005C5518" w:rsidP="005C5518">
      <w:pPr>
        <w:pStyle w:val="PL"/>
      </w:pPr>
      <w:r>
        <w:t xml:space="preserve">                       type: string</w:t>
      </w:r>
    </w:p>
    <w:p w14:paraId="4AC01723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interfaceUpfInfoList</w:t>
      </w:r>
      <w:proofErr w:type="spellEnd"/>
      <w:r>
        <w:t>:</w:t>
      </w:r>
    </w:p>
    <w:p w14:paraId="464474D4" w14:textId="77777777" w:rsidR="005C5518" w:rsidRDefault="005C5518" w:rsidP="005C5518">
      <w:pPr>
        <w:pStyle w:val="PL"/>
      </w:pPr>
      <w:r>
        <w:t xml:space="preserve">                       type: array</w:t>
      </w:r>
    </w:p>
    <w:p w14:paraId="4B42BE0F" w14:textId="77777777" w:rsidR="005C5518" w:rsidRDefault="005C5518" w:rsidP="005C5518">
      <w:pPr>
        <w:pStyle w:val="PL"/>
      </w:pPr>
      <w:r>
        <w:t xml:space="preserve">                       items:</w:t>
      </w:r>
    </w:p>
    <w:p w14:paraId="5A822582" w14:textId="77777777" w:rsidR="005C5518" w:rsidRDefault="005C5518" w:rsidP="005C5518">
      <w:pPr>
        <w:pStyle w:val="PL"/>
      </w:pPr>
      <w:r>
        <w:t xml:space="preserve">             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4DE5C0D2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iwkEpsInd</w:t>
      </w:r>
      <w:proofErr w:type="spellEnd"/>
      <w:r>
        <w:t>:</w:t>
      </w:r>
    </w:p>
    <w:p w14:paraId="022314E8" w14:textId="77777777" w:rsidR="005C5518" w:rsidRDefault="005C5518" w:rsidP="005C5518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16E5A8E1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pduSessionTypes</w:t>
      </w:r>
      <w:proofErr w:type="spellEnd"/>
      <w:r>
        <w:t>:</w:t>
      </w:r>
    </w:p>
    <w:p w14:paraId="038C73BF" w14:textId="77777777" w:rsidR="005C5518" w:rsidRDefault="005C5518" w:rsidP="005C5518">
      <w:pPr>
        <w:pStyle w:val="PL"/>
      </w:pPr>
      <w:r>
        <w:t xml:space="preserve">                      type: string</w:t>
      </w:r>
    </w:p>
    <w:p w14:paraId="3E410CC0" w14:textId="77777777" w:rsidR="005C5518" w:rsidRDefault="005C5518" w:rsidP="005C551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092FB96" w14:textId="77777777" w:rsidR="005C5518" w:rsidRDefault="005C5518" w:rsidP="005C5518">
      <w:pPr>
        <w:pStyle w:val="PL"/>
      </w:pPr>
      <w:r>
        <w:t xml:space="preserve">                        - IPV4</w:t>
      </w:r>
    </w:p>
    <w:p w14:paraId="01CAA188" w14:textId="77777777" w:rsidR="005C5518" w:rsidRDefault="005C5518" w:rsidP="005C5518">
      <w:pPr>
        <w:pStyle w:val="PL"/>
      </w:pPr>
      <w:r>
        <w:t xml:space="preserve">                        - IPV6</w:t>
      </w:r>
    </w:p>
    <w:p w14:paraId="55A3916E" w14:textId="77777777" w:rsidR="005C5518" w:rsidRDefault="005C5518" w:rsidP="005C5518">
      <w:pPr>
        <w:pStyle w:val="PL"/>
      </w:pPr>
      <w:r>
        <w:t xml:space="preserve">                        - IPV4V6</w:t>
      </w:r>
    </w:p>
    <w:p w14:paraId="7F0F1D8C" w14:textId="77777777" w:rsidR="005C5518" w:rsidRDefault="005C5518" w:rsidP="005C5518">
      <w:pPr>
        <w:pStyle w:val="PL"/>
      </w:pPr>
      <w:r>
        <w:t xml:space="preserve">                        - UNSTRUCTURED</w:t>
      </w:r>
    </w:p>
    <w:p w14:paraId="01ED8CFB" w14:textId="77777777" w:rsidR="005C5518" w:rsidRDefault="005C5518" w:rsidP="005C5518">
      <w:pPr>
        <w:pStyle w:val="PL"/>
      </w:pPr>
      <w:r>
        <w:t xml:space="preserve">                        - ETHERNE</w:t>
      </w:r>
    </w:p>
    <w:p w14:paraId="11463C3F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atsssCapability</w:t>
      </w:r>
      <w:proofErr w:type="spellEnd"/>
      <w:r>
        <w:t>:</w:t>
      </w:r>
    </w:p>
    <w:p w14:paraId="4E82062B" w14:textId="77777777" w:rsidR="005C5518" w:rsidRDefault="005C5518" w:rsidP="005C5518">
      <w:pPr>
        <w:pStyle w:val="PL"/>
      </w:pPr>
      <w:r>
        <w:t xml:space="preserve">                       $ref: '#/components/schemas/</w:t>
      </w:r>
      <w:proofErr w:type="spellStart"/>
      <w:r>
        <w:t>AtsssCapability</w:t>
      </w:r>
      <w:proofErr w:type="spellEnd"/>
      <w:r>
        <w:t>'</w:t>
      </w:r>
    </w:p>
    <w:p w14:paraId="6D3382D3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ueIpAddrInd</w:t>
      </w:r>
      <w:proofErr w:type="spellEnd"/>
      <w:r>
        <w:t>:</w:t>
      </w:r>
    </w:p>
    <w:p w14:paraId="6C2EC55F" w14:textId="77777777" w:rsidR="005C5518" w:rsidRDefault="005C5518" w:rsidP="005C5518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5956BCEE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6F9AD432" w14:textId="77777777" w:rsidR="005C5518" w:rsidRDefault="005C5518" w:rsidP="005C5518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21CB64EC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12EB74CC" w14:textId="77777777" w:rsidR="005C5518" w:rsidRDefault="005C5518" w:rsidP="005C5518">
      <w:pPr>
        <w:pStyle w:val="PL"/>
      </w:pPr>
      <w:r>
        <w:t xml:space="preserve">                      type: array</w:t>
      </w:r>
    </w:p>
    <w:p w14:paraId="6DEC7F63" w14:textId="77777777" w:rsidR="005C5518" w:rsidRDefault="005C5518" w:rsidP="005C5518">
      <w:pPr>
        <w:pStyle w:val="PL"/>
      </w:pPr>
      <w:r>
        <w:t xml:space="preserve">                      items:</w:t>
      </w:r>
    </w:p>
    <w:p w14:paraId="24DFEB88" w14:textId="77777777" w:rsidR="005C5518" w:rsidRDefault="005C5518" w:rsidP="005C5518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D5B8FE8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wAgfInfo</w:t>
      </w:r>
      <w:proofErr w:type="spellEnd"/>
      <w:r>
        <w:t>:</w:t>
      </w:r>
    </w:p>
    <w:p w14:paraId="7CAC8667" w14:textId="77777777" w:rsidR="005C5518" w:rsidRDefault="005C5518" w:rsidP="005C5518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01AD166E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tngfInfo</w:t>
      </w:r>
      <w:proofErr w:type="spellEnd"/>
      <w:r>
        <w:t>:</w:t>
      </w:r>
    </w:p>
    <w:p w14:paraId="68423AEC" w14:textId="77777777" w:rsidR="005C5518" w:rsidRDefault="005C5518" w:rsidP="005C5518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4FDB5C15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twifInfo</w:t>
      </w:r>
      <w:proofErr w:type="spellEnd"/>
      <w:r>
        <w:t>:</w:t>
      </w:r>
    </w:p>
    <w:p w14:paraId="2D687523" w14:textId="77777777" w:rsidR="005C5518" w:rsidRDefault="005C5518" w:rsidP="005C5518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1B627B96" w14:textId="77777777" w:rsidR="005C5518" w:rsidRDefault="005C5518" w:rsidP="005C5518">
      <w:pPr>
        <w:pStyle w:val="PL"/>
      </w:pPr>
      <w:r>
        <w:t xml:space="preserve">                    priority:</w:t>
      </w:r>
    </w:p>
    <w:p w14:paraId="2C2BE1FD" w14:textId="77777777" w:rsidR="005C5518" w:rsidRDefault="005C5518" w:rsidP="005C5518">
      <w:pPr>
        <w:pStyle w:val="PL"/>
      </w:pPr>
      <w:r>
        <w:t xml:space="preserve">                      type: integer</w:t>
      </w:r>
    </w:p>
    <w:p w14:paraId="2A897F1A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redundantGtpu</w:t>
      </w:r>
      <w:proofErr w:type="spellEnd"/>
      <w:r>
        <w:t>:</w:t>
      </w:r>
    </w:p>
    <w:p w14:paraId="77DDDA44" w14:textId="77777777" w:rsidR="005C5518" w:rsidRDefault="005C5518" w:rsidP="005C551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50B4A08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ipups</w:t>
      </w:r>
      <w:proofErr w:type="spellEnd"/>
      <w:r>
        <w:t>:</w:t>
      </w:r>
    </w:p>
    <w:p w14:paraId="6D23DAF6" w14:textId="77777777" w:rsidR="005C5518" w:rsidRDefault="005C5518" w:rsidP="005C551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3940934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dataForwarding</w:t>
      </w:r>
      <w:proofErr w:type="spellEnd"/>
      <w:r>
        <w:t>:</w:t>
      </w:r>
    </w:p>
    <w:p w14:paraId="3131D0DB" w14:textId="77777777" w:rsidR="005C5518" w:rsidRDefault="005C5518" w:rsidP="005C551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F26278A" w14:textId="77777777" w:rsidR="005C5518" w:rsidRDefault="005C5518" w:rsidP="005C5518">
      <w:pPr>
        <w:pStyle w:val="PL"/>
      </w:pPr>
      <w:r>
        <w:t xml:space="preserve">                    </w:t>
      </w:r>
      <w:proofErr w:type="spellStart"/>
      <w:r>
        <w:t>supportedPfcpFeatures</w:t>
      </w:r>
      <w:proofErr w:type="spellEnd"/>
      <w:r>
        <w:t>:</w:t>
      </w:r>
    </w:p>
    <w:p w14:paraId="1453BA44" w14:textId="77777777" w:rsidR="005C5518" w:rsidRDefault="005C5518" w:rsidP="005C5518">
      <w:pPr>
        <w:pStyle w:val="PL"/>
      </w:pPr>
      <w:r>
        <w:t xml:space="preserve">                      type: string</w:t>
      </w:r>
    </w:p>
    <w:p w14:paraId="55ACBCB5" w14:textId="64365B26" w:rsidR="004712BA" w:rsidRDefault="004712BA" w:rsidP="005C551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07F5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0877EA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6C2610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223A9C0D" w:rsidR="004712BA" w:rsidRDefault="004712BA" w:rsidP="004712BA">
      <w:pPr>
        <w:pStyle w:val="PL"/>
      </w:pPr>
      <w:r>
        <w:t xml:space="preserve">                    </w:t>
      </w:r>
      <w:proofErr w:type="spellStart"/>
      <w:r w:rsidR="00C01B9C" w:rsidRPr="00C01B9C">
        <w:t>pLMNInfoList</w:t>
      </w:r>
      <w:proofErr w:type="spellEnd"/>
      <w:r>
        <w:t>:</w:t>
      </w:r>
    </w:p>
    <w:p w14:paraId="4D0BC2E4" w14:textId="3D8159D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C01B9C" w:rsidRPr="00C01B9C">
        <w:t>nfo</w:t>
      </w:r>
      <w:r>
        <w:t>List</w:t>
      </w:r>
      <w:proofErr w:type="spellEnd"/>
      <w:r>
        <w:t>'</w:t>
      </w:r>
    </w:p>
    <w:p w14:paraId="5740702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BEF4F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527B8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9B5F476" w14:textId="77777777" w:rsidR="00C01B9C" w:rsidRDefault="004712BA" w:rsidP="00C01B9C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4704030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415B4BCD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6677D38F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dnnList</w:t>
      </w:r>
      <w:proofErr w:type="spellEnd"/>
      <w:r>
        <w:t>:</w:t>
      </w:r>
    </w:p>
    <w:p w14:paraId="1DFBF7DB" w14:textId="77777777" w:rsidR="00C01B9C" w:rsidRDefault="00C01B9C" w:rsidP="00C01B9C">
      <w:pPr>
        <w:pStyle w:val="PL"/>
      </w:pPr>
      <w:r>
        <w:t xml:space="preserve">                      type: array</w:t>
      </w:r>
    </w:p>
    <w:p w14:paraId="66605D67" w14:textId="77777777" w:rsidR="00C01B9C" w:rsidRDefault="00C01B9C" w:rsidP="00C01B9C">
      <w:pPr>
        <w:pStyle w:val="PL"/>
      </w:pPr>
      <w:r>
        <w:t xml:space="preserve">                      items:</w:t>
      </w:r>
    </w:p>
    <w:p w14:paraId="19EC3840" w14:textId="77777777" w:rsidR="00C01B9C" w:rsidRDefault="00C01B9C" w:rsidP="00C01B9C">
      <w:pPr>
        <w:pStyle w:val="PL"/>
      </w:pPr>
      <w:r>
        <w:t xml:space="preserve">                        type: string</w:t>
      </w:r>
    </w:p>
    <w:p w14:paraId="16369E15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supiRanges</w:t>
      </w:r>
      <w:proofErr w:type="spellEnd"/>
      <w:r>
        <w:t>:</w:t>
      </w:r>
    </w:p>
    <w:p w14:paraId="485B5343" w14:textId="77777777" w:rsidR="00C01B9C" w:rsidRDefault="00C01B9C" w:rsidP="00C01B9C">
      <w:pPr>
        <w:pStyle w:val="PL"/>
      </w:pPr>
      <w:r>
        <w:t xml:space="preserve">                      $ref: '#/components/schemas/</w:t>
      </w:r>
      <w:proofErr w:type="spellStart"/>
      <w:r>
        <w:t>SupiRangeList</w:t>
      </w:r>
      <w:proofErr w:type="spellEnd"/>
      <w:r>
        <w:t>'</w:t>
      </w:r>
    </w:p>
    <w:p w14:paraId="7295FDB0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7F324CA8" w14:textId="77777777" w:rsidR="00C01B9C" w:rsidRDefault="00C01B9C" w:rsidP="00C01B9C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47B3D5D2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rxDiamHost</w:t>
      </w:r>
      <w:proofErr w:type="spellEnd"/>
      <w:r>
        <w:t>:</w:t>
      </w:r>
    </w:p>
    <w:p w14:paraId="591EBED1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0B8B367D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rxDiamRealm</w:t>
      </w:r>
      <w:proofErr w:type="spellEnd"/>
      <w:r>
        <w:t>:</w:t>
      </w:r>
    </w:p>
    <w:p w14:paraId="76B615B9" w14:textId="77777777" w:rsidR="00C01B9C" w:rsidRDefault="00C01B9C" w:rsidP="00C01B9C">
      <w:pPr>
        <w:pStyle w:val="PL"/>
      </w:pPr>
      <w:r>
        <w:t xml:space="preserve">                      type: string</w:t>
      </w:r>
    </w:p>
    <w:p w14:paraId="426C62E0" w14:textId="77777777" w:rsidR="00C01B9C" w:rsidRDefault="00C01B9C" w:rsidP="00C01B9C">
      <w:pPr>
        <w:pStyle w:val="PL"/>
      </w:pPr>
      <w:r>
        <w:t xml:space="preserve">                    v2xSupportInd:</w:t>
      </w:r>
    </w:p>
    <w:p w14:paraId="531A1134" w14:textId="77777777" w:rsidR="00C01B9C" w:rsidRDefault="00C01B9C" w:rsidP="00C01B9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A12CBF6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proseSupportInd</w:t>
      </w:r>
      <w:proofErr w:type="spellEnd"/>
      <w:r>
        <w:t>:</w:t>
      </w:r>
    </w:p>
    <w:p w14:paraId="2E276E91" w14:textId="77777777" w:rsidR="00C01B9C" w:rsidRDefault="00C01B9C" w:rsidP="00C01B9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9C96E1E" w14:textId="77777777" w:rsidR="00C01B9C" w:rsidRDefault="00C01B9C" w:rsidP="00C01B9C">
      <w:pPr>
        <w:pStyle w:val="PL"/>
      </w:pPr>
      <w:r>
        <w:t xml:space="preserve">                    </w:t>
      </w:r>
      <w:proofErr w:type="spellStart"/>
      <w:r>
        <w:t>proseCapability</w:t>
      </w:r>
      <w:proofErr w:type="spellEnd"/>
      <w:r>
        <w:t>:</w:t>
      </w:r>
    </w:p>
    <w:p w14:paraId="7F924CA3" w14:textId="77777777" w:rsidR="00C01B9C" w:rsidRDefault="00C01B9C" w:rsidP="00C01B9C">
      <w:pPr>
        <w:pStyle w:val="PL"/>
      </w:pPr>
      <w:r>
        <w:t xml:space="preserve">                      $ref: '#/components/schemas/</w:t>
      </w:r>
      <w:proofErr w:type="spellStart"/>
      <w:r>
        <w:t>ProseCapability</w:t>
      </w:r>
      <w:proofErr w:type="spellEnd"/>
      <w:r>
        <w:t>'</w:t>
      </w:r>
    </w:p>
    <w:p w14:paraId="2A92FDF4" w14:textId="77777777" w:rsidR="00C01B9C" w:rsidRDefault="00C01B9C" w:rsidP="00C01B9C">
      <w:pPr>
        <w:pStyle w:val="PL"/>
      </w:pPr>
      <w:r>
        <w:t xml:space="preserve">                    v2xCapability:</w:t>
      </w:r>
    </w:p>
    <w:p w14:paraId="3FF04B5A" w14:textId="6425537A" w:rsidR="004712BA" w:rsidRDefault="00C01B9C" w:rsidP="00C01B9C">
      <w:pPr>
        <w:pStyle w:val="PL"/>
      </w:pPr>
      <w:r>
        <w:t xml:space="preserve">                      $ref: '#/components/schemas/V2xCapability'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1C431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28619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1D383A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455B6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ACFCD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9AED4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073478D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065CA348" w:rsidR="004712BA" w:rsidRDefault="004712BA" w:rsidP="004712BA">
      <w:pPr>
        <w:pStyle w:val="PL"/>
      </w:pPr>
      <w:r>
        <w:t xml:space="preserve">                    </w:t>
      </w:r>
      <w:proofErr w:type="spellStart"/>
      <w:r w:rsidR="000055E4" w:rsidRPr="000055E4">
        <w:t>pLMNInfoList</w:t>
      </w:r>
      <w:proofErr w:type="spellEnd"/>
      <w:r>
        <w:t>:</w:t>
      </w:r>
    </w:p>
    <w:p w14:paraId="653B415C" w14:textId="2AF0BEF9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0055E4" w:rsidRPr="000055E4">
        <w:t>nfo</w:t>
      </w:r>
      <w:r>
        <w:t>List</w:t>
      </w:r>
      <w:proofErr w:type="spellEnd"/>
      <w:r>
        <w:t>'</w:t>
      </w:r>
    </w:p>
    <w:p w14:paraId="2D475C6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770D2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47F9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5C0E5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06461F14" w14:textId="77777777" w:rsidR="000055E4" w:rsidRDefault="004712BA" w:rsidP="000055E4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4B22E76E" w14:textId="77777777" w:rsidR="000055E4" w:rsidRDefault="000055E4" w:rsidP="000055E4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15154466" w14:textId="77777777" w:rsidR="000055E4" w:rsidRDefault="000055E4" w:rsidP="000055E4">
      <w:pPr>
        <w:pStyle w:val="PL"/>
      </w:pPr>
      <w:r>
        <w:t xml:space="preserve">                      type: string</w:t>
      </w:r>
    </w:p>
    <w:p w14:paraId="6BEDC3EF" w14:textId="77777777" w:rsidR="000055E4" w:rsidRPr="006D5A53" w:rsidRDefault="000055E4" w:rsidP="000055E4">
      <w:pPr>
        <w:pStyle w:val="PL"/>
        <w:rPr>
          <w:lang w:val="fr-FR"/>
        </w:rPr>
      </w:pPr>
      <w:r>
        <w:t xml:space="preserve">                    </w:t>
      </w:r>
      <w:proofErr w:type="spellStart"/>
      <w:r w:rsidRPr="006D5A53">
        <w:rPr>
          <w:lang w:val="fr-FR"/>
        </w:rPr>
        <w:t>supiRanges</w:t>
      </w:r>
      <w:proofErr w:type="spellEnd"/>
      <w:r w:rsidRPr="006D5A53">
        <w:rPr>
          <w:lang w:val="fr-FR"/>
        </w:rPr>
        <w:t>:</w:t>
      </w:r>
    </w:p>
    <w:p w14:paraId="1B82A196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  $</w:t>
      </w:r>
      <w:proofErr w:type="spellStart"/>
      <w:r w:rsidRPr="006D5A53">
        <w:rPr>
          <w:lang w:val="fr-FR"/>
        </w:rPr>
        <w:t>ref</w:t>
      </w:r>
      <w:proofErr w:type="spellEnd"/>
      <w:r w:rsidRPr="006D5A53">
        <w:rPr>
          <w:lang w:val="fr-FR"/>
        </w:rPr>
        <w:t>: '#/components/</w:t>
      </w:r>
      <w:proofErr w:type="spellStart"/>
      <w:r w:rsidRPr="006D5A53">
        <w:rPr>
          <w:lang w:val="fr-FR"/>
        </w:rPr>
        <w:t>schemas</w:t>
      </w:r>
      <w:proofErr w:type="spellEnd"/>
      <w:r w:rsidRPr="006D5A53">
        <w:rPr>
          <w:lang w:val="fr-FR"/>
        </w:rPr>
        <w:t>/</w:t>
      </w:r>
      <w:proofErr w:type="spellStart"/>
      <w:r w:rsidRPr="006D5A53">
        <w:rPr>
          <w:lang w:val="fr-FR"/>
        </w:rPr>
        <w:t>SupiRangeList</w:t>
      </w:r>
      <w:proofErr w:type="spellEnd"/>
      <w:r w:rsidRPr="006D5A53">
        <w:rPr>
          <w:lang w:val="fr-FR"/>
        </w:rPr>
        <w:t>'</w:t>
      </w:r>
    </w:p>
    <w:p w14:paraId="7D7DB169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</w:t>
      </w:r>
      <w:proofErr w:type="spellStart"/>
      <w:r w:rsidRPr="006D5A53">
        <w:rPr>
          <w:lang w:val="fr-FR"/>
        </w:rPr>
        <w:t>gpsiRanges</w:t>
      </w:r>
      <w:proofErr w:type="spellEnd"/>
      <w:r w:rsidRPr="006D5A53">
        <w:rPr>
          <w:lang w:val="fr-FR"/>
        </w:rPr>
        <w:t>:</w:t>
      </w:r>
    </w:p>
    <w:p w14:paraId="5A0BF2A4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  $</w:t>
      </w:r>
      <w:proofErr w:type="spellStart"/>
      <w:r w:rsidRPr="006D5A53">
        <w:rPr>
          <w:lang w:val="fr-FR"/>
        </w:rPr>
        <w:t>ref</w:t>
      </w:r>
      <w:proofErr w:type="spellEnd"/>
      <w:r w:rsidRPr="006D5A53">
        <w:rPr>
          <w:lang w:val="fr-FR"/>
        </w:rPr>
        <w:t>: '#/components/</w:t>
      </w:r>
      <w:proofErr w:type="spellStart"/>
      <w:r w:rsidRPr="006D5A53">
        <w:rPr>
          <w:lang w:val="fr-FR"/>
        </w:rPr>
        <w:t>schemas</w:t>
      </w:r>
      <w:proofErr w:type="spellEnd"/>
      <w:r w:rsidRPr="006D5A53">
        <w:rPr>
          <w:lang w:val="fr-FR"/>
        </w:rPr>
        <w:t>/</w:t>
      </w:r>
      <w:proofErr w:type="spellStart"/>
      <w:r w:rsidRPr="006D5A53">
        <w:rPr>
          <w:lang w:val="fr-FR"/>
        </w:rPr>
        <w:t>IdentityRangeList</w:t>
      </w:r>
      <w:proofErr w:type="spellEnd"/>
      <w:r w:rsidRPr="006D5A53">
        <w:rPr>
          <w:lang w:val="fr-FR"/>
        </w:rPr>
        <w:t>'</w:t>
      </w:r>
    </w:p>
    <w:p w14:paraId="17687431" w14:textId="77777777" w:rsidR="000055E4" w:rsidRPr="006D5A53" w:rsidRDefault="000055E4" w:rsidP="000055E4">
      <w:pPr>
        <w:pStyle w:val="PL"/>
        <w:rPr>
          <w:lang w:val="fr-FR"/>
        </w:rPr>
      </w:pPr>
      <w:r w:rsidRPr="006D5A53">
        <w:rPr>
          <w:lang w:val="fr-FR"/>
        </w:rPr>
        <w:t xml:space="preserve">                    </w:t>
      </w:r>
      <w:proofErr w:type="spellStart"/>
      <w:r w:rsidRPr="006D5A53">
        <w:rPr>
          <w:lang w:val="fr-FR"/>
        </w:rPr>
        <w:t>externalGroupIdentifiersRanges</w:t>
      </w:r>
      <w:proofErr w:type="spellEnd"/>
      <w:r w:rsidRPr="006D5A53">
        <w:rPr>
          <w:lang w:val="fr-FR"/>
        </w:rPr>
        <w:t>:</w:t>
      </w:r>
    </w:p>
    <w:p w14:paraId="1D3E43E2" w14:textId="77777777" w:rsidR="000055E4" w:rsidRDefault="000055E4" w:rsidP="000055E4">
      <w:pPr>
        <w:pStyle w:val="PL"/>
      </w:pPr>
      <w:r w:rsidRPr="006D5A53">
        <w:rPr>
          <w:lang w:val="fr-FR"/>
        </w:rPr>
        <w:t xml:space="preserve">                      </w:t>
      </w:r>
      <w:r>
        <w:t>$ref: '#/components/schemas/</w:t>
      </w:r>
      <w:proofErr w:type="spellStart"/>
      <w:r>
        <w:t>IdentityRangeList</w:t>
      </w:r>
      <w:proofErr w:type="spellEnd"/>
      <w:r>
        <w:t>'</w:t>
      </w:r>
    </w:p>
    <w:p w14:paraId="78BF04E6" w14:textId="77777777" w:rsidR="000055E4" w:rsidRDefault="000055E4" w:rsidP="000055E4">
      <w:pPr>
        <w:pStyle w:val="PL"/>
      </w:pPr>
      <w:r>
        <w:t xml:space="preserve">                    </w:t>
      </w:r>
      <w:proofErr w:type="spellStart"/>
      <w:r>
        <w:t>routingIndicators</w:t>
      </w:r>
      <w:proofErr w:type="spellEnd"/>
      <w:r>
        <w:t>:</w:t>
      </w:r>
    </w:p>
    <w:p w14:paraId="532BD68D" w14:textId="77777777" w:rsidR="000055E4" w:rsidRDefault="000055E4" w:rsidP="000055E4">
      <w:pPr>
        <w:pStyle w:val="PL"/>
      </w:pPr>
      <w:r>
        <w:t xml:space="preserve">                      type: array</w:t>
      </w:r>
    </w:p>
    <w:p w14:paraId="53D2C7BF" w14:textId="77777777" w:rsidR="000055E4" w:rsidRDefault="000055E4" w:rsidP="000055E4">
      <w:pPr>
        <w:pStyle w:val="PL"/>
      </w:pPr>
      <w:r>
        <w:t xml:space="preserve">                      items:</w:t>
      </w:r>
    </w:p>
    <w:p w14:paraId="5845D323" w14:textId="77777777" w:rsidR="000055E4" w:rsidRDefault="000055E4" w:rsidP="000055E4">
      <w:pPr>
        <w:pStyle w:val="PL"/>
      </w:pPr>
      <w:r>
        <w:t xml:space="preserve">                        type: string</w:t>
      </w:r>
    </w:p>
    <w:p w14:paraId="09C1BD03" w14:textId="77777777" w:rsidR="000055E4" w:rsidRPr="006D5A53" w:rsidRDefault="000055E4" w:rsidP="000055E4">
      <w:pPr>
        <w:pStyle w:val="PL"/>
      </w:pPr>
      <w:r>
        <w:t xml:space="preserve">                    </w:t>
      </w:r>
      <w:proofErr w:type="spellStart"/>
      <w:r w:rsidRPr="006D5A53">
        <w:t>internalGroupIdentifiersRanges</w:t>
      </w:r>
      <w:proofErr w:type="spellEnd"/>
      <w:r w:rsidRPr="006D5A53">
        <w:t>:</w:t>
      </w:r>
    </w:p>
    <w:p w14:paraId="687CC0A7" w14:textId="77777777" w:rsidR="000055E4" w:rsidRPr="006D5A53" w:rsidRDefault="000055E4" w:rsidP="000055E4">
      <w:pPr>
        <w:pStyle w:val="PL"/>
      </w:pPr>
      <w:r w:rsidRPr="006D5A53">
        <w:t xml:space="preserve">                      $ref: '#/components/schemas/</w:t>
      </w:r>
      <w:proofErr w:type="spellStart"/>
      <w:r w:rsidRPr="006D5A53">
        <w:t>InternalGroupIdRangeList</w:t>
      </w:r>
      <w:proofErr w:type="spellEnd"/>
      <w:r w:rsidRPr="006D5A53">
        <w:t>'</w:t>
      </w:r>
    </w:p>
    <w:p w14:paraId="14F7B916" w14:textId="77777777" w:rsidR="000055E4" w:rsidRDefault="000055E4" w:rsidP="000055E4">
      <w:pPr>
        <w:pStyle w:val="PL"/>
      </w:pPr>
      <w:r w:rsidRPr="006D5A53">
        <w:t xml:space="preserve">                    </w:t>
      </w:r>
      <w:proofErr w:type="spellStart"/>
      <w:r>
        <w:t>suciInfos</w:t>
      </w:r>
      <w:proofErr w:type="spellEnd"/>
      <w:r>
        <w:t>:</w:t>
      </w:r>
    </w:p>
    <w:p w14:paraId="299E708D" w14:textId="7E84427A" w:rsidR="004712BA" w:rsidRDefault="000055E4" w:rsidP="000055E4">
      <w:pPr>
        <w:pStyle w:val="PL"/>
      </w:pPr>
      <w:r>
        <w:t xml:space="preserve">                      $ref: '#/components/schemas/</w:t>
      </w:r>
      <w:proofErr w:type="spellStart"/>
      <w:r>
        <w:t>SuciInfoList</w:t>
      </w:r>
      <w:proofErr w:type="spellEnd"/>
      <w:r>
        <w:t>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CEF1F1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AA88ED1" w:rsidR="004712BA" w:rsidRDefault="004712BA" w:rsidP="004712BA">
      <w:pPr>
        <w:pStyle w:val="PL"/>
      </w:pPr>
      <w:r>
        <w:t xml:space="preserve">                    </w:t>
      </w:r>
      <w:proofErr w:type="spellStart"/>
      <w:r w:rsidR="006716DE" w:rsidRPr="006716DE">
        <w:t>pLMNInfoList</w:t>
      </w:r>
      <w:proofErr w:type="spellEnd"/>
      <w:r>
        <w:t>:</w:t>
      </w:r>
    </w:p>
    <w:p w14:paraId="49EF2524" w14:textId="2F7BEDC0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6716DE" w:rsidRPr="006716DE">
        <w:t>nfo</w:t>
      </w:r>
      <w:r>
        <w:t>List</w:t>
      </w:r>
      <w:proofErr w:type="spellEnd"/>
      <w:r>
        <w:t>'</w:t>
      </w:r>
    </w:p>
    <w:p w14:paraId="7670B78F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114A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33E6AB" w14:textId="77777777" w:rsidR="006716DE" w:rsidRDefault="004712BA" w:rsidP="006716DE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7252A5B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37D69EAE" w14:textId="77777777" w:rsidR="006716DE" w:rsidRDefault="006716DE" w:rsidP="006716DE">
      <w:pPr>
        <w:pStyle w:val="PL"/>
      </w:pPr>
      <w:r>
        <w:t xml:space="preserve">                      type: string</w:t>
      </w:r>
    </w:p>
    <w:p w14:paraId="3F9246D6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supiRanges</w:t>
      </w:r>
      <w:proofErr w:type="spellEnd"/>
      <w:r>
        <w:t>:</w:t>
      </w:r>
    </w:p>
    <w:p w14:paraId="69B46079" w14:textId="77777777" w:rsidR="006716DE" w:rsidRDefault="006716DE" w:rsidP="006716DE">
      <w:pPr>
        <w:pStyle w:val="PL"/>
      </w:pPr>
      <w:r>
        <w:t xml:space="preserve">                      $ref: '#/components/schemas/</w:t>
      </w:r>
      <w:proofErr w:type="spellStart"/>
      <w:r>
        <w:t>SupiRangeLis</w:t>
      </w:r>
      <w:proofErr w:type="spellEnd"/>
      <w:r>
        <w:t>'</w:t>
      </w:r>
    </w:p>
    <w:p w14:paraId="47E5EEE7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5B0AF1CD" w14:textId="77777777" w:rsidR="006716DE" w:rsidRDefault="006716DE" w:rsidP="006716DE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4DEB362A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externalGroupIdentifiersRanges</w:t>
      </w:r>
      <w:proofErr w:type="spellEnd"/>
      <w:r>
        <w:t>:</w:t>
      </w:r>
    </w:p>
    <w:p w14:paraId="5389CA4A" w14:textId="77777777" w:rsidR="006716DE" w:rsidRDefault="006716DE" w:rsidP="006716DE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68225B56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supportedDataSets</w:t>
      </w:r>
      <w:proofErr w:type="spellEnd"/>
      <w:r>
        <w:t>:</w:t>
      </w:r>
    </w:p>
    <w:p w14:paraId="0916E603" w14:textId="77777777" w:rsidR="006716DE" w:rsidRDefault="006716DE" w:rsidP="006716DE">
      <w:pPr>
        <w:pStyle w:val="PL"/>
      </w:pPr>
      <w:r>
        <w:t xml:space="preserve">                      $ref: '#/components/schemas/</w:t>
      </w:r>
      <w:proofErr w:type="spellStart"/>
      <w:r>
        <w:t>SupportedDataSetList</w:t>
      </w:r>
      <w:proofErr w:type="spellEnd"/>
      <w:r>
        <w:t>'</w:t>
      </w:r>
    </w:p>
    <w:p w14:paraId="4E82A68E" w14:textId="77777777" w:rsidR="006716DE" w:rsidRDefault="006716DE" w:rsidP="006716DE">
      <w:pPr>
        <w:pStyle w:val="PL"/>
      </w:pPr>
      <w:r>
        <w:t xml:space="preserve">                    </w:t>
      </w:r>
      <w:proofErr w:type="spellStart"/>
      <w:r>
        <w:t>sharedDataIdRanges</w:t>
      </w:r>
      <w:proofErr w:type="spellEnd"/>
      <w:r>
        <w:t>:</w:t>
      </w:r>
    </w:p>
    <w:p w14:paraId="5A580E05" w14:textId="053C6889" w:rsidR="004712BA" w:rsidRDefault="006716DE" w:rsidP="006716DE">
      <w:pPr>
        <w:pStyle w:val="PL"/>
      </w:pPr>
      <w:r>
        <w:t xml:space="preserve">            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7F1ECCF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5BA97F2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8618F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7D3AC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5BC3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192962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EFFC2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D98DF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3CC47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8D20C4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3C2F604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</w:t>
      </w:r>
      <w:r w:rsidR="00E027D4" w:rsidRPr="00E027D4">
        <w:t>LMN</w:t>
      </w:r>
      <w:r>
        <w:t>I</w:t>
      </w:r>
      <w:r w:rsidR="00E027D4" w:rsidRPr="00E027D4">
        <w:t>nfo</w:t>
      </w:r>
      <w:r>
        <w:t>List</w:t>
      </w:r>
      <w:proofErr w:type="spellEnd"/>
      <w:r>
        <w:t>:</w:t>
      </w:r>
    </w:p>
    <w:p w14:paraId="0ACECC3D" w14:textId="008D54DF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E027D4" w:rsidRPr="00E027D4">
        <w:t>nfo</w:t>
      </w:r>
      <w:r>
        <w:t>List</w:t>
      </w:r>
      <w:proofErr w:type="spellEnd"/>
      <w:r>
        <w:t>'</w:t>
      </w:r>
    </w:p>
    <w:p w14:paraId="3A7E00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0205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14FE9C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6C8DA77" w14:textId="77777777" w:rsidR="004712BA" w:rsidRDefault="004712BA" w:rsidP="004712B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7B83D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2AEAA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AFDE7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7CF1A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6FB7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CA46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838905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8FA8C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4DAE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4F2B8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191F8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3A2CD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9E06B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D208BC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3574E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8044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335E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3D844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596823B2" w14:textId="77777777" w:rsidR="002D40F4" w:rsidRDefault="004712BA" w:rsidP="002D40F4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0B2E3E08" w14:textId="77777777" w:rsidR="002D40F4" w:rsidRDefault="002D40F4" w:rsidP="002D40F4">
      <w:pPr>
        <w:pStyle w:val="PL"/>
      </w:pPr>
      <w:r>
        <w:t xml:space="preserve">                    </w:t>
      </w:r>
      <w:proofErr w:type="spellStart"/>
      <w:r>
        <w:t>nwdafEvents</w:t>
      </w:r>
      <w:proofErr w:type="spellEnd"/>
      <w:r>
        <w:t>:</w:t>
      </w:r>
    </w:p>
    <w:p w14:paraId="080E6EA2" w14:textId="77777777" w:rsidR="002D40F4" w:rsidRDefault="002D40F4" w:rsidP="002D40F4">
      <w:pPr>
        <w:pStyle w:val="PL"/>
      </w:pPr>
      <w:r>
        <w:t xml:space="preserve">                      type: array</w:t>
      </w:r>
    </w:p>
    <w:p w14:paraId="2CB6F965" w14:textId="77777777" w:rsidR="002D40F4" w:rsidRDefault="002D40F4" w:rsidP="002D40F4">
      <w:pPr>
        <w:pStyle w:val="PL"/>
      </w:pPr>
      <w:r>
        <w:t xml:space="preserve">                      items:</w:t>
      </w:r>
    </w:p>
    <w:p w14:paraId="0AD8DD91" w14:textId="4316CA2D" w:rsidR="004712BA" w:rsidRDefault="002D40F4" w:rsidP="002D40F4">
      <w:pPr>
        <w:pStyle w:val="PL"/>
      </w:pPr>
      <w:r>
        <w:t xml:space="preserve">                        $ref: 'TS29520_Nnwdaf_EventsSubscription.yaml#/components/schemas/NwdafEvent'</w:t>
      </w:r>
    </w:p>
    <w:p w14:paraId="5C57068C" w14:textId="77777777" w:rsidR="002D40F4" w:rsidRDefault="002D40F4" w:rsidP="002D40F4">
      <w:pPr>
        <w:pStyle w:val="PL"/>
      </w:pP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9DF178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C4E84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29840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AC534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2FAC2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843BA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A97F37C" w14:textId="23DF4C00" w:rsidR="004712BA" w:rsidRPr="005E37F8" w:rsidRDefault="004712BA" w:rsidP="004712BA">
      <w:pPr>
        <w:pStyle w:val="PL"/>
      </w:pPr>
      <w:r>
        <w:t xml:space="preserve">                      </w:t>
      </w:r>
      <w:r w:rsidRPr="005E37F8">
        <w:t>$ref: '#/components/schemas/</w:t>
      </w:r>
      <w:proofErr w:type="spellStart"/>
      <w:r w:rsidRPr="005E37F8">
        <w:t>TaiList</w:t>
      </w:r>
      <w:proofErr w:type="spellEnd"/>
      <w:r w:rsidRPr="005E37F8">
        <w:t>'</w:t>
      </w:r>
    </w:p>
    <w:p w14:paraId="7264A998" w14:textId="77777777" w:rsidR="004712BA" w:rsidRPr="005E37F8" w:rsidRDefault="004712BA" w:rsidP="004712BA">
      <w:pPr>
        <w:pStyle w:val="PL"/>
      </w:pPr>
      <w:r w:rsidRPr="005E37F8">
        <w:t xml:space="preserve">                    </w:t>
      </w:r>
      <w:proofErr w:type="spellStart"/>
      <w:r w:rsidRPr="005E37F8">
        <w:t>taiRangeList</w:t>
      </w:r>
      <w:proofErr w:type="spellEnd"/>
      <w:r w:rsidRPr="005E37F8">
        <w:t>:</w:t>
      </w:r>
    </w:p>
    <w:p w14:paraId="1ACB2C59" w14:textId="77777777" w:rsidR="004712BA" w:rsidRDefault="004712BA" w:rsidP="004712BA">
      <w:pPr>
        <w:pStyle w:val="PL"/>
      </w:pPr>
      <w:r w:rsidRPr="005E37F8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D1DFD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3E296BB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828E4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7FD2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B704865" w14:textId="0AFEEA05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2B9656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1C513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E980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lastRenderedPageBreak/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103D1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498533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FC303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70648925" w:rsidR="004712BA" w:rsidRDefault="004712BA" w:rsidP="004712BA">
      <w:pPr>
        <w:pStyle w:val="PL"/>
      </w:pPr>
      <w:r>
        <w:t xml:space="preserve">            EP_N</w:t>
      </w:r>
      <w:r w:rsidR="00CC6BAB" w:rsidRPr="00CC6BAB">
        <w:t>88</w:t>
      </w:r>
      <w:r>
        <w:t>:</w:t>
      </w:r>
    </w:p>
    <w:p w14:paraId="06E44584" w14:textId="5BEE4DA5" w:rsidR="004712BA" w:rsidRDefault="004712BA" w:rsidP="004712BA">
      <w:pPr>
        <w:pStyle w:val="PL"/>
      </w:pPr>
      <w:r>
        <w:t xml:space="preserve">              $ref: '#/components/schemas/EP_N</w:t>
      </w:r>
      <w:r w:rsidR="00CC6BAB" w:rsidRPr="00CC6BAB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700DB7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BDC2E3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B7671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B82E9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2785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391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A17E1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1321DE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7FE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D2962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15C4B0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CB6A8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2C2F88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EE3C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207A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13D95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lastRenderedPageBreak/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9BD5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F591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CDC8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CF7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8B43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925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A8C2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E4DC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65D0B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54D2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5D04A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CBF461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6B21D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43A6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633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21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7D363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D9D7D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49A63" w14:textId="77777777" w:rsidR="004712BA" w:rsidRDefault="004712BA" w:rsidP="004712BA">
      <w:pPr>
        <w:pStyle w:val="PL"/>
      </w:pPr>
      <w:r>
        <w:lastRenderedPageBreak/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54D8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155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F3C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ED949A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237BF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0116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7025E4" w14:textId="77777777" w:rsidR="004712BA" w:rsidRDefault="004712BA" w:rsidP="004712BA">
      <w:pPr>
        <w:pStyle w:val="PL"/>
      </w:pPr>
      <w:r>
        <w:lastRenderedPageBreak/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52535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BF0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6E79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40AD2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0A71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9473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2BB3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22AD7B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54B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FD571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0565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08DE6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C96A2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5522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6025A0DC" w:rsidR="004712BA" w:rsidRDefault="004712BA" w:rsidP="004712BA">
      <w:pPr>
        <w:pStyle w:val="PL"/>
      </w:pPr>
      <w:r>
        <w:lastRenderedPageBreak/>
        <w:t xml:space="preserve">    EP_N</w:t>
      </w:r>
      <w:r w:rsidR="00CC6BAB" w:rsidRPr="00CC6BAB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717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2E52D1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DDFE38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7E39D7A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6C87F55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69A131D8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6F81712B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1E1B0840" w14:textId="77777777" w:rsidR="004712BA" w:rsidRDefault="004712BA" w:rsidP="004712BA">
      <w:pPr>
        <w:pStyle w:val="PL"/>
      </w:pPr>
      <w:r>
        <w:lastRenderedPageBreak/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54FCDD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F14963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FCAC4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32B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CDD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8D874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03E5FE7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5CF86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54E80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783ED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170B23D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DD9B4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25068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7BFD4E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A62C9F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6D35387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DD7FDB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31A75C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5BA09BF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F0849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369617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874CD4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C1AF14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678660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CB01D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BEA6F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D20331" w14:textId="77777777" w:rsidR="004712BA" w:rsidRDefault="004712BA" w:rsidP="004712BA">
      <w:pPr>
        <w:pStyle w:val="PL"/>
      </w:pPr>
      <w:r>
        <w:lastRenderedPageBreak/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92CF09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6ADD2AE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7309478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BF636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90DAC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4011F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F67C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794AE6C0" w14:textId="77777777" w:rsidR="00CC6BAB" w:rsidRDefault="004712BA" w:rsidP="00CC6BAB">
      <w:pPr>
        <w:pStyle w:val="PL"/>
      </w:pPr>
      <w:r>
        <w:t xml:space="preserve">  </w:t>
      </w:r>
    </w:p>
    <w:p w14:paraId="49834CC2" w14:textId="77777777" w:rsidR="00CC6BAB" w:rsidRDefault="00CC6BAB" w:rsidP="00CC6BAB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4D2495CD" w14:textId="77777777" w:rsidR="00CC6BAB" w:rsidRDefault="00CC6BAB" w:rsidP="00CC6BAB">
      <w:pPr>
        <w:pStyle w:val="PL"/>
      </w:pPr>
      <w:r>
        <w:t xml:space="preserve">      type: array</w:t>
      </w:r>
    </w:p>
    <w:p w14:paraId="0F93C5D2" w14:textId="77777777" w:rsidR="00CC6BAB" w:rsidRDefault="00CC6BAB" w:rsidP="00CC6BAB">
      <w:pPr>
        <w:pStyle w:val="PL"/>
      </w:pPr>
      <w:r>
        <w:t xml:space="preserve">      items:</w:t>
      </w:r>
    </w:p>
    <w:p w14:paraId="2BC989AB" w14:textId="2D9FFFB9" w:rsidR="004712BA" w:rsidRDefault="00CC6BAB" w:rsidP="00CC6BAB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6E222961" w14:textId="77777777" w:rsidR="00CC6BAB" w:rsidRDefault="00CC6BAB" w:rsidP="00CC6BAB">
      <w:pPr>
        <w:pStyle w:val="PL"/>
      </w:pP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lastRenderedPageBreak/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lastRenderedPageBreak/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53DF7934" w:rsidR="004712BA" w:rsidRDefault="004712BA" w:rsidP="004712BA">
      <w:pPr>
        <w:pStyle w:val="PL"/>
      </w:pPr>
      <w:r>
        <w:t xml:space="preserve">    EP_N</w:t>
      </w:r>
      <w:r w:rsidR="00CC6BAB" w:rsidRPr="00CC6BAB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3F39A006" w:rsidR="004712BA" w:rsidRDefault="004712BA" w:rsidP="004712BA">
      <w:pPr>
        <w:pStyle w:val="PL"/>
      </w:pPr>
      <w:r>
        <w:t xml:space="preserve">        $ref: '#/components/schemas/EP_N</w:t>
      </w:r>
      <w:r w:rsidR="00CC6BAB" w:rsidRPr="00CC6BAB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ED348B8" w14:textId="77777777" w:rsidR="004712BA" w:rsidRDefault="004712BA" w:rsidP="004712BA">
      <w:pPr>
        <w:pStyle w:val="PL"/>
      </w:pPr>
      <w:r>
        <w:lastRenderedPageBreak/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20BCE1BF" w:rsidR="004712BA" w:rsidRDefault="004712BA" w:rsidP="004712BA">
      <w:pPr>
        <w:pStyle w:val="PL"/>
      </w:pPr>
      <w:r>
        <w:t xml:space="preserve">       - $ref: '#/components/schemas/EP_N</w:t>
      </w:r>
      <w:r w:rsidR="00CC6BAB" w:rsidRPr="00CC6BAB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D35A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1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D4A0" w14:textId="77777777" w:rsidR="00E451DD" w:rsidRDefault="00E451DD">
      <w:r>
        <w:separator/>
      </w:r>
    </w:p>
  </w:endnote>
  <w:endnote w:type="continuationSeparator" w:id="0">
    <w:p w14:paraId="2AC6BFFC" w14:textId="77777777" w:rsidR="00E451DD" w:rsidRDefault="00E4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199D" w14:textId="77777777" w:rsidR="00D35A52" w:rsidRDefault="00D35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25C718A" w:rsidR="00C10A24" w:rsidRDefault="00D35A5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5A0C" w14:textId="77777777" w:rsidR="00D35A52" w:rsidRDefault="00D35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6DB7E" w14:textId="77777777" w:rsidR="00E451DD" w:rsidRDefault="00E451DD">
      <w:r>
        <w:separator/>
      </w:r>
    </w:p>
  </w:footnote>
  <w:footnote w:type="continuationSeparator" w:id="0">
    <w:p w14:paraId="1087D314" w14:textId="77777777" w:rsidR="00E451DD" w:rsidRDefault="00E4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21B1" w14:textId="77777777" w:rsidR="00D35A52" w:rsidRDefault="00D35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C3C013E" w:rsidR="00C10A24" w:rsidRDefault="00D35A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V18.1.1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5BBB77A" w:rsidR="00C10A24" w:rsidRDefault="00D35A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84C0" w14:textId="77777777" w:rsidR="00D35A52" w:rsidRDefault="00D3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43D"/>
    <w:rsid w:val="00641BB0"/>
    <w:rsid w:val="00642219"/>
    <w:rsid w:val="00647114"/>
    <w:rsid w:val="006501EA"/>
    <w:rsid w:val="00653F32"/>
    <w:rsid w:val="0066431F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3086"/>
    <w:rsid w:val="00BA19ED"/>
    <w:rsid w:val="00BA4B8D"/>
    <w:rsid w:val="00BA6A68"/>
    <w:rsid w:val="00BC0F7D"/>
    <w:rsid w:val="00BC470B"/>
    <w:rsid w:val="00BD7D31"/>
    <w:rsid w:val="00BE3255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1469</TotalTime>
  <Pages>110</Pages>
  <Words>42799</Words>
  <Characters>243957</Characters>
  <Application>Microsoft Office Word</Application>
  <DocSecurity>0</DocSecurity>
  <Lines>2032</Lines>
  <Paragraphs>572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286184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102</cp:revision>
  <cp:lastPrinted>2019-02-25T14:05:00Z</cp:lastPrinted>
  <dcterms:created xsi:type="dcterms:W3CDTF">2021-06-11T06:49:00Z</dcterms:created>
  <dcterms:modified xsi:type="dcterms:W3CDTF">2022-09-23T12:53:00Z</dcterms:modified>
</cp:coreProperties>
</file>