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r w:rsidRPr="00EB2C29">
        <w:rPr>
          <w:lang w:eastAsia="zh-CN"/>
        </w:rPr>
        <w:t>@</w:t>
      </w:r>
      <w:r w:rsidRPr="00EB2C29">
        <w:t>2019-11-22.yang</w:t>
      </w:r>
    </w:p>
    <w:p w14:paraId="2AC66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_3gpp-nr-nrm-beam {</w:t>
      </w:r>
    </w:p>
    <w:p w14:paraId="17E0B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3D9D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"beam3gpp";</w:t>
      </w:r>
    </w:p>
    <w:p w14:paraId="1F2C8053" w14:textId="77777777" w:rsidR="004D13F3" w:rsidRPr="0099127B" w:rsidRDefault="004D13F3" w:rsidP="004D13F3">
      <w:pPr>
        <w:pStyle w:val="PL"/>
        <w:rPr>
          <w:noProof w:val="0"/>
        </w:rPr>
      </w:pPr>
    </w:p>
    <w:p w14:paraId="0943A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  <w:rPr>
          <w:noProof w:val="0"/>
        </w:rPr>
      </w:pPr>
    </w:p>
    <w:p w14:paraId="5904A8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  <w:rPr>
          <w:noProof w:val="0"/>
        </w:rPr>
      </w:pPr>
    </w:p>
    <w:p w14:paraId="173E16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7E863B8" w14:textId="77777777" w:rsidR="004D13F3" w:rsidRPr="0099127B" w:rsidRDefault="004D13F3" w:rsidP="004D13F3">
      <w:pPr>
        <w:pStyle w:val="PL"/>
        <w:rPr>
          <w:noProof w:val="0"/>
        </w:rPr>
      </w:pPr>
    </w:p>
    <w:p w14:paraId="69464A0E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</w:rPr>
        <w:t xml:space="preserve">  typedef </w:t>
      </w:r>
      <w:proofErr w:type="spellStart"/>
      <w:r w:rsidRPr="0099127B">
        <w:rPr>
          <w:noProof w:val="0"/>
          <w:color w:val="000000"/>
        </w:rPr>
        <w:t>BeamType</w:t>
      </w:r>
      <w:proofErr w:type="spellEnd"/>
      <w:r w:rsidRPr="0099127B">
        <w:rPr>
          <w:noProof w:val="0"/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  <w:lang w:eastAsia="zh-CN"/>
        </w:rPr>
        <w:t xml:space="preserve">    </w:t>
      </w:r>
      <w:r w:rsidRPr="0099127B">
        <w:rPr>
          <w:noProof w:val="0"/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  </w:t>
      </w:r>
      <w:proofErr w:type="spellStart"/>
      <w:r w:rsidRPr="0099127B">
        <w:rPr>
          <w:noProof w:val="0"/>
          <w:color w:val="000000"/>
        </w:rPr>
        <w:t>enum</w:t>
      </w:r>
      <w:proofErr w:type="spellEnd"/>
      <w:r w:rsidRPr="0099127B">
        <w:rPr>
          <w:noProof w:val="0"/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  <w:rPr>
          <w:noProof w:val="0"/>
        </w:rPr>
      </w:pPr>
    </w:p>
    <w:p w14:paraId="5170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BeamGrp</w:t>
      </w:r>
      <w:proofErr w:type="spellEnd"/>
      <w:r w:rsidRPr="0099127B">
        <w:rPr>
          <w:noProof w:val="0"/>
        </w:rPr>
        <w:t xml:space="preserve"> {</w:t>
      </w:r>
    </w:p>
    <w:p w14:paraId="53A0F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  <w:rPr>
          <w:noProof w:val="0"/>
        </w:rPr>
      </w:pPr>
    </w:p>
    <w:p w14:paraId="20405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beamIndex</w:t>
      </w:r>
      <w:proofErr w:type="spellEnd"/>
      <w:r w:rsidRPr="0099127B">
        <w:rPr>
          <w:noProof w:val="0"/>
        </w:rPr>
        <w:t xml:space="preserve"> {</w:t>
      </w:r>
    </w:p>
    <w:p w14:paraId="5F69C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mandatory true;</w:t>
      </w:r>
    </w:p>
    <w:p w14:paraId="499E7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5EBA6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4CE00D" w14:textId="77777777" w:rsidR="004D13F3" w:rsidRPr="0099127B" w:rsidRDefault="004D13F3" w:rsidP="004D13F3">
      <w:pPr>
        <w:pStyle w:val="PL"/>
        <w:rPr>
          <w:noProof w:val="0"/>
        </w:rPr>
      </w:pPr>
    </w:p>
    <w:p w14:paraId="333C2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beamType</w:t>
      </w:r>
      <w:proofErr w:type="spellEnd"/>
      <w:r w:rsidRPr="0099127B">
        <w:rPr>
          <w:noProof w:val="0"/>
        </w:rPr>
        <w:t xml:space="preserve"> {</w:t>
      </w:r>
    </w:p>
    <w:p w14:paraId="261926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686B2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</w:t>
      </w:r>
      <w:r w:rsidRPr="0099127B">
        <w:rPr>
          <w:noProof w:val="0"/>
          <w:color w:val="000000"/>
        </w:rPr>
        <w:t xml:space="preserve"> </w:t>
      </w:r>
      <w:proofErr w:type="spellStart"/>
      <w:r w:rsidRPr="0099127B">
        <w:rPr>
          <w:noProof w:val="0"/>
          <w:color w:val="000000"/>
        </w:rPr>
        <w:t>BeamType</w:t>
      </w:r>
      <w:proofErr w:type="spellEnd"/>
      <w:r w:rsidRPr="0099127B">
        <w:rPr>
          <w:noProof w:val="0"/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7D07E0" w14:textId="77777777" w:rsidR="004D13F3" w:rsidRPr="0099127B" w:rsidRDefault="004D13F3" w:rsidP="004D13F3">
      <w:pPr>
        <w:pStyle w:val="PL"/>
        <w:rPr>
          <w:noProof w:val="0"/>
        </w:rPr>
      </w:pPr>
    </w:p>
    <w:p w14:paraId="32A3DC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beamAzimuth</w:t>
      </w:r>
      <w:proofErr w:type="spellEnd"/>
      <w:r w:rsidRPr="0099127B">
        <w:rPr>
          <w:noProof w:val="0"/>
        </w:rPr>
        <w:t xml:space="preserve"> {</w:t>
      </w:r>
    </w:p>
    <w:p w14:paraId="534C9A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99127B">
        <w:rPr>
          <w:noProof w:val="0"/>
          <w:vertAlign w:val="superscript"/>
        </w:rPr>
        <w:t>th</w:t>
      </w:r>
      <w:r w:rsidRPr="0099127B">
        <w:rPr>
          <w:noProof w:val="0"/>
        </w:rPr>
        <w:t xml:space="preserve"> degree </w:t>
      </w:r>
      <w:r w:rsidRPr="0099127B">
        <w:rPr>
          <w:noProof w:val="0"/>
          <w:lang w:eastAsia="en-IN"/>
        </w:rPr>
        <w:t>resolution</w:t>
      </w:r>
      <w:r w:rsidRPr="0099127B"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127F0B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0939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873785" w14:textId="77777777" w:rsidR="004D13F3" w:rsidRPr="0099127B" w:rsidRDefault="004D13F3" w:rsidP="004D13F3">
      <w:pPr>
        <w:pStyle w:val="PL"/>
        <w:rPr>
          <w:noProof w:val="0"/>
        </w:rPr>
      </w:pPr>
    </w:p>
    <w:p w14:paraId="4369B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beamTilt</w:t>
      </w:r>
      <w:proofErr w:type="spellEnd"/>
      <w:r w:rsidRPr="0099127B">
        <w:rPr>
          <w:noProof w:val="0"/>
        </w:rPr>
        <w:t xml:space="preserve"> {</w:t>
      </w:r>
    </w:p>
    <w:p w14:paraId="49E28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1CDA6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00A85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38D81" w14:textId="77777777" w:rsidR="004D13F3" w:rsidRPr="0099127B" w:rsidRDefault="004D13F3" w:rsidP="004D13F3">
      <w:pPr>
        <w:pStyle w:val="PL"/>
        <w:rPr>
          <w:noProof w:val="0"/>
        </w:rPr>
      </w:pPr>
    </w:p>
    <w:p w14:paraId="016868E8" w14:textId="77777777" w:rsidR="004D13F3" w:rsidRPr="0099127B" w:rsidRDefault="004D13F3" w:rsidP="004D13F3">
      <w:pPr>
        <w:pStyle w:val="PL"/>
        <w:rPr>
          <w:noProof w:val="0"/>
        </w:rPr>
      </w:pPr>
    </w:p>
    <w:p w14:paraId="1D8D3F76" w14:textId="77777777" w:rsidR="004D13F3" w:rsidRPr="0099127B" w:rsidRDefault="004D13F3" w:rsidP="004D13F3">
      <w:pPr>
        <w:pStyle w:val="PL"/>
        <w:rPr>
          <w:noProof w:val="0"/>
        </w:rPr>
      </w:pPr>
    </w:p>
    <w:p w14:paraId="4EC84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beamHorizWidth</w:t>
      </w:r>
      <w:proofErr w:type="spellEnd"/>
      <w:r w:rsidRPr="0099127B">
        <w:rPr>
          <w:noProof w:val="0"/>
        </w:rPr>
        <w:t xml:space="preserve"> {</w:t>
      </w:r>
    </w:p>
    <w:p w14:paraId="74723A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Horizontal </w:t>
      </w:r>
      <w:proofErr w:type="spellStart"/>
      <w:r w:rsidRPr="0099127B">
        <w:rPr>
          <w:noProof w:val="0"/>
        </w:rPr>
        <w:t>beamWidth</w:t>
      </w:r>
      <w:proofErr w:type="spellEnd"/>
      <w:r w:rsidRPr="0099127B">
        <w:rPr>
          <w:noProof w:val="0"/>
        </w:rPr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B9AB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10961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CE4F67" w14:textId="77777777" w:rsidR="004D13F3" w:rsidRPr="0099127B" w:rsidRDefault="004D13F3" w:rsidP="004D13F3">
      <w:pPr>
        <w:pStyle w:val="PL"/>
        <w:rPr>
          <w:noProof w:val="0"/>
        </w:rPr>
      </w:pPr>
    </w:p>
    <w:p w14:paraId="2AC90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beamVertWidth</w:t>
      </w:r>
      <w:proofErr w:type="spellEnd"/>
      <w:r w:rsidRPr="0099127B">
        <w:rPr>
          <w:noProof w:val="0"/>
        </w:rPr>
        <w:t xml:space="preserve"> {</w:t>
      </w:r>
    </w:p>
    <w:p w14:paraId="7CB5D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Vertical </w:t>
      </w:r>
      <w:proofErr w:type="spellStart"/>
      <w:r w:rsidRPr="0099127B">
        <w:rPr>
          <w:noProof w:val="0"/>
        </w:rPr>
        <w:t>beamWidth</w:t>
      </w:r>
      <w:proofErr w:type="spellEnd"/>
      <w:r w:rsidRPr="0099127B">
        <w:rPr>
          <w:noProof w:val="0"/>
        </w:rPr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A62D3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E5F9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4D28397" w14:textId="77777777" w:rsidR="004D13F3" w:rsidRPr="0099127B" w:rsidRDefault="004D13F3" w:rsidP="004D13F3">
      <w:pPr>
        <w:pStyle w:val="PL"/>
        <w:rPr>
          <w:noProof w:val="0"/>
        </w:rPr>
      </w:pPr>
    </w:p>
    <w:p w14:paraId="4B0F26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F3D2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08315B4F" w14:textId="77777777" w:rsidR="004D13F3" w:rsidRPr="0099127B" w:rsidRDefault="004D13F3" w:rsidP="004D13F3">
      <w:pPr>
        <w:pStyle w:val="PL"/>
        <w:rPr>
          <w:noProof w:val="0"/>
        </w:rPr>
      </w:pPr>
    </w:p>
    <w:p w14:paraId="6888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  <w:rPr>
          <w:noProof w:val="0"/>
        </w:rPr>
      </w:pPr>
    </w:p>
    <w:p w14:paraId="77659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Beam {</w:t>
      </w:r>
    </w:p>
    <w:p w14:paraId="103D52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rPr>
          <w:noProof w:val="0"/>
        </w:rPr>
        <w:t>ie</w:t>
      </w:r>
      <w:proofErr w:type="spellEnd"/>
      <w:r w:rsidRPr="0099127B">
        <w:rPr>
          <w:noProof w:val="0"/>
        </w:rPr>
        <w:t>: Phi φ-axis) and vertical/tilt (</w:t>
      </w:r>
      <w:proofErr w:type="spellStart"/>
      <w:r w:rsidRPr="0099127B">
        <w:rPr>
          <w:noProof w:val="0"/>
        </w:rPr>
        <w:t>ie</w:t>
      </w:r>
      <w:proofErr w:type="spellEnd"/>
      <w:r w:rsidRPr="0099127B">
        <w:rPr>
          <w:noProof w:val="0"/>
        </w:rPr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84EE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BeamGrp</w:t>
      </w:r>
      <w:proofErr w:type="spellEnd"/>
      <w:r w:rsidRPr="0099127B">
        <w:rPr>
          <w:noProof w:val="0"/>
        </w:rPr>
        <w:t>;</w:t>
      </w:r>
    </w:p>
    <w:p w14:paraId="6C160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5313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DC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4E93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095C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_3gpp-nr-nrm-bwp {</w:t>
      </w:r>
    </w:p>
    <w:p w14:paraId="2DCA97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0357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"bwp3gpp";</w:t>
      </w:r>
    </w:p>
    <w:p w14:paraId="731FE74D" w14:textId="77777777" w:rsidR="004D13F3" w:rsidRPr="0099127B" w:rsidRDefault="004D13F3" w:rsidP="004D13F3">
      <w:pPr>
        <w:pStyle w:val="PL"/>
        <w:rPr>
          <w:noProof w:val="0"/>
        </w:rPr>
      </w:pPr>
    </w:p>
    <w:p w14:paraId="29F96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  <w:rPr>
          <w:noProof w:val="0"/>
        </w:rPr>
      </w:pPr>
    </w:p>
    <w:p w14:paraId="2C76C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5C3E30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  <w:rPr>
          <w:noProof w:val="0"/>
        </w:rPr>
      </w:pPr>
    </w:p>
    <w:p w14:paraId="79569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  <w:rPr>
          <w:noProof w:val="0"/>
        </w:rPr>
      </w:pPr>
    </w:p>
    <w:p w14:paraId="2A9CAB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 xml:space="preserve"> {</w:t>
      </w:r>
    </w:p>
    <w:p w14:paraId="577B0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6655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NORMAL;</w:t>
      </w:r>
    </w:p>
    <w:p w14:paraId="183621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EXTENDED;</w:t>
      </w:r>
    </w:p>
    <w:p w14:paraId="6F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0249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EC1D514" w14:textId="77777777" w:rsidR="004D13F3" w:rsidRPr="0099127B" w:rsidRDefault="004D13F3" w:rsidP="004D13F3">
      <w:pPr>
        <w:pStyle w:val="PL"/>
        <w:rPr>
          <w:noProof w:val="0"/>
        </w:rPr>
      </w:pPr>
    </w:p>
    <w:p w14:paraId="5D1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BwpContext</w:t>
      </w:r>
      <w:proofErr w:type="spellEnd"/>
      <w:r w:rsidRPr="0099127B">
        <w:rPr>
          <w:noProof w:val="0"/>
        </w:rPr>
        <w:t xml:space="preserve"> {</w:t>
      </w:r>
    </w:p>
    <w:p w14:paraId="01BF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E93C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DL;</w:t>
      </w:r>
    </w:p>
    <w:p w14:paraId="76547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UL;</w:t>
      </w:r>
    </w:p>
    <w:p w14:paraId="20C56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SUL;</w:t>
      </w:r>
    </w:p>
    <w:p w14:paraId="4FA34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FB2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18062E" w14:textId="77777777" w:rsidR="004D13F3" w:rsidRPr="0099127B" w:rsidRDefault="004D13F3" w:rsidP="004D13F3">
      <w:pPr>
        <w:pStyle w:val="PL"/>
        <w:rPr>
          <w:noProof w:val="0"/>
        </w:rPr>
      </w:pPr>
    </w:p>
    <w:p w14:paraId="44B1F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IsInitialBwp</w:t>
      </w:r>
      <w:proofErr w:type="spellEnd"/>
      <w:r w:rsidRPr="0099127B">
        <w:rPr>
          <w:noProof w:val="0"/>
        </w:rPr>
        <w:t xml:space="preserve"> {</w:t>
      </w:r>
    </w:p>
    <w:p w14:paraId="7AB2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BDA4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INITIAL;</w:t>
      </w:r>
    </w:p>
    <w:p w14:paraId="700CF4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OTHER;</w:t>
      </w:r>
    </w:p>
    <w:p w14:paraId="3C1715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CB07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7EC43" w14:textId="77777777" w:rsidR="004D13F3" w:rsidRPr="0099127B" w:rsidRDefault="004D13F3" w:rsidP="004D13F3">
      <w:pPr>
        <w:pStyle w:val="PL"/>
        <w:rPr>
          <w:noProof w:val="0"/>
        </w:rPr>
      </w:pPr>
    </w:p>
    <w:p w14:paraId="372FC2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BWPGrp</w:t>
      </w:r>
      <w:proofErr w:type="spellEnd"/>
      <w:r w:rsidRPr="0099127B">
        <w:rPr>
          <w:noProof w:val="0"/>
        </w:rPr>
        <w:t xml:space="preserve"> {</w:t>
      </w:r>
    </w:p>
    <w:p w14:paraId="3E45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  <w:rPr>
          <w:noProof w:val="0"/>
        </w:rPr>
      </w:pPr>
    </w:p>
    <w:p w14:paraId="08ED9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bwpContext</w:t>
      </w:r>
      <w:proofErr w:type="spellEnd"/>
      <w:r w:rsidRPr="0099127B">
        <w:rPr>
          <w:noProof w:val="0"/>
        </w:rPr>
        <w:t xml:space="preserve"> {</w:t>
      </w:r>
    </w:p>
    <w:p w14:paraId="1D0B16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8D92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BwpContext</w:t>
      </w:r>
      <w:proofErr w:type="spellEnd"/>
      <w:r w:rsidRPr="0099127B">
        <w:rPr>
          <w:noProof w:val="0"/>
        </w:rPr>
        <w:t>;</w:t>
      </w:r>
    </w:p>
    <w:p w14:paraId="7740B1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D5B830" w14:textId="77777777" w:rsidR="004D13F3" w:rsidRPr="0099127B" w:rsidRDefault="004D13F3" w:rsidP="004D13F3">
      <w:pPr>
        <w:pStyle w:val="PL"/>
        <w:rPr>
          <w:noProof w:val="0"/>
        </w:rPr>
      </w:pPr>
    </w:p>
    <w:p w14:paraId="2D07C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isInitialBwp</w:t>
      </w:r>
      <w:proofErr w:type="spellEnd"/>
      <w:r w:rsidRPr="0099127B">
        <w:rPr>
          <w:noProof w:val="0"/>
        </w:rPr>
        <w:t xml:space="preserve"> {</w:t>
      </w:r>
    </w:p>
    <w:p w14:paraId="1EBE9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BWP.";</w:t>
      </w:r>
    </w:p>
    <w:p w14:paraId="0CAC1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1F1A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IsInitialBwp</w:t>
      </w:r>
      <w:proofErr w:type="spellEnd"/>
      <w:r w:rsidRPr="0099127B">
        <w:rPr>
          <w:noProof w:val="0"/>
        </w:rPr>
        <w:t>;</w:t>
      </w:r>
    </w:p>
    <w:p w14:paraId="6ED08E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FB46D" w14:textId="77777777" w:rsidR="004D13F3" w:rsidRPr="0099127B" w:rsidRDefault="004D13F3" w:rsidP="004D13F3">
      <w:pPr>
        <w:pStyle w:val="PL"/>
        <w:rPr>
          <w:noProof w:val="0"/>
        </w:rPr>
      </w:pPr>
    </w:p>
    <w:p w14:paraId="73E9AA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subCarrierSpacing</w:t>
      </w:r>
      <w:proofErr w:type="spellEnd"/>
      <w:r w:rsidRPr="0099127B">
        <w:rPr>
          <w:noProof w:val="0"/>
        </w:rPr>
        <w:t xml:space="preserve"> {</w:t>
      </w:r>
    </w:p>
    <w:p w14:paraId="662E1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415CE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51181C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16D45F" w14:textId="77777777" w:rsidR="004D13F3" w:rsidRPr="0099127B" w:rsidRDefault="004D13F3" w:rsidP="004D13F3">
      <w:pPr>
        <w:pStyle w:val="PL"/>
        <w:rPr>
          <w:noProof w:val="0"/>
        </w:rPr>
      </w:pPr>
    </w:p>
    <w:p w14:paraId="77DE1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 xml:space="preserve"> {</w:t>
      </w:r>
    </w:p>
    <w:p w14:paraId="1DD10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703C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>;</w:t>
      </w:r>
    </w:p>
    <w:p w14:paraId="46F6D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3C0364" w14:textId="77777777" w:rsidR="004D13F3" w:rsidRPr="0099127B" w:rsidRDefault="004D13F3" w:rsidP="004D13F3">
      <w:pPr>
        <w:pStyle w:val="PL"/>
        <w:rPr>
          <w:noProof w:val="0"/>
        </w:rPr>
      </w:pPr>
    </w:p>
    <w:p w14:paraId="245AC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startRB</w:t>
      </w:r>
      <w:proofErr w:type="spellEnd"/>
      <w:r w:rsidRPr="0099127B">
        <w:rPr>
          <w:noProof w:val="0"/>
        </w:rPr>
        <w:t xml:space="preserve"> {</w:t>
      </w:r>
    </w:p>
    <w:p w14:paraId="48A688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N_BWP_start</w:t>
      </w:r>
      <w:proofErr w:type="spellEnd"/>
      <w:r w:rsidRPr="0099127B">
        <w:rPr>
          <w:noProof w:val="0"/>
        </w:rPr>
        <w:t xml:space="preserve"> in 3GPP TS 38.211";</w:t>
      </w:r>
    </w:p>
    <w:p w14:paraId="598B08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DAA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6FD68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E5B162" w14:textId="77777777" w:rsidR="004D13F3" w:rsidRPr="0099127B" w:rsidRDefault="004D13F3" w:rsidP="004D13F3">
      <w:pPr>
        <w:pStyle w:val="PL"/>
        <w:rPr>
          <w:noProof w:val="0"/>
        </w:rPr>
      </w:pPr>
    </w:p>
    <w:p w14:paraId="6DD2B2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numberOfRBs</w:t>
      </w:r>
      <w:proofErr w:type="spellEnd"/>
      <w:r w:rsidRPr="0099127B">
        <w:rPr>
          <w:noProof w:val="0"/>
        </w:rPr>
        <w:t xml:space="preserve"> {</w:t>
      </w:r>
    </w:p>
    <w:p w14:paraId="47047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N_BWP_size</w:t>
      </w:r>
      <w:proofErr w:type="spellEnd"/>
      <w:r w:rsidRPr="0099127B">
        <w:rPr>
          <w:noProof w:val="0"/>
        </w:rPr>
        <w:t xml:space="preserve"> in 3GPP TS 38.211";</w:t>
      </w:r>
    </w:p>
    <w:p w14:paraId="7B167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03F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EB27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F8DE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C6CC4F0" w14:textId="77777777" w:rsidR="004D13F3" w:rsidRPr="0099127B" w:rsidRDefault="004D13F3" w:rsidP="004D13F3">
      <w:pPr>
        <w:pStyle w:val="PL"/>
        <w:rPr>
          <w:noProof w:val="0"/>
        </w:rPr>
      </w:pPr>
    </w:p>
    <w:p w14:paraId="63CC08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  <w:rPr>
          <w:noProof w:val="0"/>
        </w:rPr>
      </w:pPr>
    </w:p>
    <w:p w14:paraId="6EF43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BWP {</w:t>
      </w:r>
    </w:p>
    <w:p w14:paraId="29C85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AA34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BWPGrp</w:t>
      </w:r>
      <w:proofErr w:type="spellEnd"/>
      <w:r w:rsidRPr="0099127B">
        <w:rPr>
          <w:noProof w:val="0"/>
        </w:rPr>
        <w:t>;</w:t>
      </w:r>
    </w:p>
    <w:p w14:paraId="3C8A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19DE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835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AF7E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F9A2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8299342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r w:rsidRPr="00EB2C29">
        <w:rPr>
          <w:lang w:eastAsia="zh-CN"/>
        </w:rPr>
        <w:t>@</w:t>
      </w:r>
      <w:r w:rsidRPr="00EB2C29">
        <w:t>2019-11-22.yang</w:t>
      </w:r>
      <w:r w:rsidRPr="00EB2C29">
        <w:rPr>
          <w:lang w:eastAsia="zh-CN"/>
        </w:rPr>
        <w:t xml:space="preserve"> </w:t>
      </w:r>
    </w:p>
    <w:p w14:paraId="16B51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66B92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  <w:rPr>
          <w:noProof w:val="0"/>
        </w:rPr>
      </w:pPr>
    </w:p>
    <w:p w14:paraId="5B8FCD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  <w:rPr>
          <w:noProof w:val="0"/>
        </w:rPr>
      </w:pPr>
    </w:p>
    <w:p w14:paraId="2A7C638A" w14:textId="77777777" w:rsidR="004D13F3" w:rsidRPr="0099127B" w:rsidRDefault="004D13F3" w:rsidP="004D13F3">
      <w:pPr>
        <w:pStyle w:val="PL"/>
        <w:rPr>
          <w:noProof w:val="0"/>
        </w:rPr>
      </w:pPr>
    </w:p>
    <w:p w14:paraId="01036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CommonBeamformingFuntion</w:t>
      </w:r>
      <w:proofErr w:type="spellEnd"/>
      <w:r w:rsidRPr="0099127B">
        <w:rPr>
          <w:noProof w:val="0"/>
        </w:rPr>
        <w:t xml:space="preserve"> Information</w:t>
      </w:r>
    </w:p>
    <w:p w14:paraId="281559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  <w:rPr>
          <w:noProof w:val="0"/>
        </w:rPr>
      </w:pPr>
    </w:p>
    <w:p w14:paraId="19D33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82C51D" w14:textId="77777777" w:rsidR="004D13F3" w:rsidRPr="0099127B" w:rsidRDefault="004D13F3" w:rsidP="004D13F3">
      <w:pPr>
        <w:pStyle w:val="PL"/>
        <w:rPr>
          <w:noProof w:val="0"/>
        </w:rPr>
      </w:pPr>
    </w:p>
    <w:p w14:paraId="4DD0E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CommonBeamformingFunctionGrp</w:t>
      </w:r>
      <w:proofErr w:type="spellEnd"/>
      <w:r w:rsidRPr="0099127B">
        <w:rPr>
          <w:noProof w:val="0"/>
        </w:rPr>
        <w:t xml:space="preserve"> {</w:t>
      </w:r>
    </w:p>
    <w:p w14:paraId="61C0B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CommonBeamformingFunction</w:t>
      </w:r>
      <w:proofErr w:type="spellEnd"/>
      <w:r w:rsidRPr="0099127B">
        <w:rPr>
          <w:noProof w:val="0"/>
        </w:rPr>
        <w:t xml:space="preserve"> IOC.";</w:t>
      </w:r>
    </w:p>
    <w:p w14:paraId="38B4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  <w:rPr>
          <w:noProof w:val="0"/>
        </w:rPr>
      </w:pPr>
    </w:p>
    <w:p w14:paraId="57527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coverageShape</w:t>
      </w:r>
      <w:proofErr w:type="spellEnd"/>
      <w:r w:rsidRPr="0099127B">
        <w:rPr>
          <w:noProof w:val="0"/>
        </w:rPr>
        <w:t xml:space="preserve"> {</w:t>
      </w:r>
    </w:p>
    <w:p w14:paraId="12ED1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F5BC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631F03D" w14:textId="77777777" w:rsidR="004D13F3" w:rsidRPr="0099127B" w:rsidRDefault="004D13F3" w:rsidP="004D13F3">
      <w:pPr>
        <w:pStyle w:val="PL"/>
        <w:rPr>
          <w:noProof w:val="0"/>
        </w:rPr>
      </w:pPr>
    </w:p>
    <w:p w14:paraId="24DA3D83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digitalAzimuth</w:t>
      </w:r>
      <w:proofErr w:type="spellEnd"/>
      <w:r w:rsidRPr="0099127B">
        <w:rPr>
          <w:noProof w:val="0"/>
        </w:rPr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rPr>
          <w:noProof w:val="0"/>
        </w:rPr>
        <w:t>coverageShape</w:t>
      </w:r>
      <w:proofErr w:type="spellEnd"/>
      <w:r w:rsidRPr="0099127B">
        <w:rPr>
          <w:noProof w:val="0"/>
        </w:rPr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  <w:rPr>
          <w:noProof w:val="0"/>
        </w:rPr>
      </w:pPr>
    </w:p>
    <w:p w14:paraId="1714F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648E6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B4C67C" w14:textId="77777777" w:rsidR="004D13F3" w:rsidRPr="0099127B" w:rsidRDefault="004D13F3" w:rsidP="004D13F3">
      <w:pPr>
        <w:pStyle w:val="PL"/>
        <w:rPr>
          <w:noProof w:val="0"/>
        </w:rPr>
      </w:pPr>
    </w:p>
    <w:p w14:paraId="632F8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digitalTilt</w:t>
      </w:r>
      <w:proofErr w:type="spellEnd"/>
      <w:r w:rsidRPr="0099127B">
        <w:rPr>
          <w:noProof w:val="0"/>
        </w:rPr>
        <w:t xml:space="preserve"> {</w:t>
      </w:r>
    </w:p>
    <w:p w14:paraId="30B400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rPr>
          <w:noProof w:val="0"/>
        </w:rPr>
        <w:t>coverageShape</w:t>
      </w:r>
      <w:proofErr w:type="spellEnd"/>
      <w:r w:rsidRPr="0099127B">
        <w:rPr>
          <w:noProof w:val="0"/>
        </w:rPr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47096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4DB7B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C1FB42A" w14:textId="77777777" w:rsidR="004D13F3" w:rsidRPr="0099127B" w:rsidRDefault="004D13F3" w:rsidP="004D13F3">
      <w:pPr>
        <w:pStyle w:val="PL"/>
        <w:rPr>
          <w:noProof w:val="0"/>
        </w:rPr>
      </w:pPr>
    </w:p>
    <w:p w14:paraId="074F7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  <w:rPr>
          <w:noProof w:val="0"/>
        </w:rPr>
      </w:pPr>
    </w:p>
    <w:p w14:paraId="6181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CommonBeamformingFunction</w:t>
      </w:r>
      <w:proofErr w:type="spellEnd"/>
      <w:r w:rsidRPr="0099127B">
        <w:rPr>
          <w:noProof w:val="0"/>
        </w:rPr>
        <w:t xml:space="preserve"> {</w:t>
      </w:r>
    </w:p>
    <w:p w14:paraId="3A8AC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common beamforming functionality (</w:t>
      </w:r>
      <w:proofErr w:type="spellStart"/>
      <w:r w:rsidRPr="0099127B">
        <w:rPr>
          <w:noProof w:val="0"/>
        </w:rPr>
        <w:t>eg</w:t>
      </w:r>
      <w:proofErr w:type="spellEnd"/>
      <w:r w:rsidRPr="0099127B">
        <w:rPr>
          <w:noProof w:val="0"/>
        </w:rPr>
        <w:t xml:space="preserve">: SSB beams) for the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>.";</w:t>
      </w:r>
    </w:p>
    <w:p w14:paraId="78234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5704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CommonBeamformingFunctionGrp</w:t>
      </w:r>
      <w:proofErr w:type="spellEnd"/>
      <w:r w:rsidRPr="0099127B">
        <w:rPr>
          <w:noProof w:val="0"/>
        </w:rPr>
        <w:t>;</w:t>
      </w:r>
    </w:p>
    <w:p w14:paraId="134C3E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EFBE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5C3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356C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65C2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_3gpp-nr-nrm-ep {</w:t>
      </w:r>
    </w:p>
    <w:p w14:paraId="38217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FF2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"ep3gpp";</w:t>
      </w:r>
    </w:p>
    <w:p w14:paraId="6A8D2001" w14:textId="77777777" w:rsidR="004D13F3" w:rsidRPr="0099127B" w:rsidRDefault="004D13F3" w:rsidP="004D13F3">
      <w:pPr>
        <w:pStyle w:val="PL"/>
        <w:rPr>
          <w:noProof w:val="0"/>
        </w:rPr>
      </w:pPr>
    </w:p>
    <w:p w14:paraId="4311C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  <w:rPr>
          <w:noProof w:val="0"/>
        </w:rPr>
      </w:pPr>
    </w:p>
    <w:p w14:paraId="5C21B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contact "https://www.3gpp.org/DynaReport/TSG-WG--S5--</w:t>
      </w:r>
      <w:proofErr w:type="spellStart"/>
      <w:r w:rsidRPr="0099127B">
        <w:rPr>
          <w:rFonts w:cs="Courier New"/>
          <w:noProof w:val="0"/>
        </w:rPr>
        <w:t>officials.htm?Itemid</w:t>
      </w:r>
      <w:proofErr w:type="spellEnd"/>
      <w:r w:rsidRPr="0099127B">
        <w:rPr>
          <w:rFonts w:cs="Courier New"/>
          <w:noProof w:val="0"/>
        </w:rPr>
        <w:t>=464";</w:t>
      </w:r>
    </w:p>
    <w:p w14:paraId="5814C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  <w:rPr>
          <w:noProof w:val="0"/>
        </w:rPr>
      </w:pPr>
    </w:p>
    <w:p w14:paraId="44409915" w14:textId="38CD5A0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</w:t>
      </w:r>
      <w:proofErr w:type="spellStart"/>
      <w:r w:rsidRPr="0099127B">
        <w:rPr>
          <w:rFonts w:cs="Courier New"/>
          <w:noProof w:val="0"/>
        </w:rPr>
        <w:t>EPClassesUnderGNBCUCPFunction</w:t>
      </w:r>
      <w:proofErr w:type="spellEnd"/>
      <w:r w:rsidRPr="0099127B">
        <w:rPr>
          <w:rFonts w:cs="Courier New"/>
          <w:noProof w:val="0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</w:t>
      </w:r>
      <w:proofErr w:type="spellStart"/>
      <w:r w:rsidRPr="0099127B">
        <w:rPr>
          <w:rFonts w:cs="Courier New"/>
          <w:noProof w:val="0"/>
        </w:rPr>
        <w:t>GNBCUCPFunction</w:t>
      </w:r>
      <w:proofErr w:type="spellEnd"/>
      <w:r w:rsidRPr="0099127B">
        <w:rPr>
          <w:rFonts w:cs="Courier New"/>
          <w:noProof w:val="0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</w:t>
      </w:r>
      <w:proofErr w:type="spellStart"/>
      <w:r w:rsidRPr="0099127B">
        <w:rPr>
          <w:rFonts w:cs="Courier New"/>
          <w:noProof w:val="0"/>
        </w:rPr>
        <w:t>EPClassesUnderGNBCUUPFunction</w:t>
      </w:r>
      <w:proofErr w:type="spellEnd"/>
      <w:r w:rsidRPr="0099127B">
        <w:rPr>
          <w:rFonts w:cs="Courier New"/>
          <w:noProof w:val="0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</w:t>
      </w:r>
      <w:proofErr w:type="spellStart"/>
      <w:r w:rsidRPr="0099127B">
        <w:rPr>
          <w:rFonts w:cs="Courier New"/>
          <w:noProof w:val="0"/>
        </w:rPr>
        <w:t>GNBCUUPFunction</w:t>
      </w:r>
      <w:proofErr w:type="spellEnd"/>
      <w:r w:rsidRPr="0099127B">
        <w:rPr>
          <w:rFonts w:cs="Courier New"/>
          <w:noProof w:val="0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</w:t>
      </w:r>
      <w:proofErr w:type="spellStart"/>
      <w:r w:rsidRPr="0099127B">
        <w:rPr>
          <w:rFonts w:cs="Courier New"/>
          <w:noProof w:val="0"/>
        </w:rPr>
        <w:t>EPClassesUnderGNBDUFunction</w:t>
      </w:r>
      <w:proofErr w:type="spellEnd"/>
      <w:r w:rsidRPr="0099127B">
        <w:rPr>
          <w:rFonts w:cs="Courier New"/>
          <w:noProof w:val="0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</w:t>
      </w:r>
      <w:proofErr w:type="spellStart"/>
      <w:r w:rsidRPr="0099127B">
        <w:rPr>
          <w:rFonts w:cs="Courier New"/>
          <w:noProof w:val="0"/>
        </w:rPr>
        <w:t>GNBDUFunction</w:t>
      </w:r>
      <w:proofErr w:type="spellEnd"/>
      <w:r w:rsidRPr="0099127B">
        <w:rPr>
          <w:rFonts w:cs="Courier New"/>
          <w:noProof w:val="0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202C4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EP_E1Grp {</w:t>
      </w:r>
    </w:p>
    <w:p w14:paraId="5CCE7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B854DA" w14:textId="77777777" w:rsidR="004D13F3" w:rsidRPr="0099127B" w:rsidRDefault="004D13F3" w:rsidP="004D13F3">
      <w:pPr>
        <w:pStyle w:val="PL"/>
        <w:rPr>
          <w:noProof w:val="0"/>
        </w:rPr>
      </w:pPr>
    </w:p>
    <w:p w14:paraId="7E9BEB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EP_F1CGrp {</w:t>
      </w:r>
    </w:p>
    <w:p w14:paraId="3E9883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80B6B0" w14:textId="77777777" w:rsidR="004D13F3" w:rsidRPr="0099127B" w:rsidRDefault="004D13F3" w:rsidP="004D13F3">
      <w:pPr>
        <w:pStyle w:val="PL"/>
        <w:rPr>
          <w:noProof w:val="0"/>
        </w:rPr>
      </w:pPr>
    </w:p>
    <w:p w14:paraId="3BED47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EP_F1UGrp {</w:t>
      </w:r>
    </w:p>
    <w:p w14:paraId="18DD7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  <w:r w:rsidRPr="0099127B">
        <w:rPr>
          <w:noProof w:val="0"/>
        </w:rPr>
        <w:tab/>
      </w:r>
    </w:p>
    <w:p w14:paraId="4FB86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1FA589" w14:textId="77777777" w:rsidR="004D13F3" w:rsidRPr="0099127B" w:rsidRDefault="004D13F3" w:rsidP="004D13F3">
      <w:pPr>
        <w:pStyle w:val="PL"/>
        <w:rPr>
          <w:noProof w:val="0"/>
        </w:rPr>
      </w:pPr>
    </w:p>
    <w:p w14:paraId="371E69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EP_XnCGrp</w:t>
      </w:r>
      <w:proofErr w:type="spellEnd"/>
      <w:r w:rsidRPr="0099127B">
        <w:rPr>
          <w:noProof w:val="0"/>
        </w:rPr>
        <w:t xml:space="preserve"> {</w:t>
      </w:r>
    </w:p>
    <w:p w14:paraId="24B81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EP_XnC</w:t>
      </w:r>
      <w:proofErr w:type="spellEnd"/>
      <w:r w:rsidRPr="0099127B">
        <w:rPr>
          <w:noProof w:val="0"/>
        </w:rPr>
        <w:t xml:space="preserve"> IOC.";</w:t>
      </w:r>
    </w:p>
    <w:p w14:paraId="45186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A64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D4C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EP_XnUGrp</w:t>
      </w:r>
      <w:proofErr w:type="spellEnd"/>
      <w:r w:rsidRPr="0099127B">
        <w:rPr>
          <w:noProof w:val="0"/>
        </w:rPr>
        <w:t xml:space="preserve"> {</w:t>
      </w:r>
    </w:p>
    <w:p w14:paraId="0C7DD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EP_XnU</w:t>
      </w:r>
      <w:proofErr w:type="spellEnd"/>
      <w:r w:rsidRPr="0099127B">
        <w:rPr>
          <w:noProof w:val="0"/>
        </w:rPr>
        <w:t xml:space="preserve"> IOC.";</w:t>
      </w:r>
    </w:p>
    <w:p w14:paraId="52B31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EE15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6FB92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EP_NgCGrp</w:t>
      </w:r>
      <w:proofErr w:type="spellEnd"/>
      <w:r w:rsidRPr="0099127B">
        <w:rPr>
          <w:noProof w:val="0"/>
        </w:rPr>
        <w:t xml:space="preserve"> {</w:t>
      </w:r>
    </w:p>
    <w:p w14:paraId="3C343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EP_NgC</w:t>
      </w:r>
      <w:proofErr w:type="spellEnd"/>
      <w:r w:rsidRPr="0099127B">
        <w:rPr>
          <w:noProof w:val="0"/>
        </w:rPr>
        <w:t xml:space="preserve"> IOC.";</w:t>
      </w:r>
    </w:p>
    <w:p w14:paraId="39F08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D870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68C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EP_NgUGrp</w:t>
      </w:r>
      <w:proofErr w:type="spellEnd"/>
      <w:r w:rsidRPr="0099127B">
        <w:rPr>
          <w:noProof w:val="0"/>
        </w:rPr>
        <w:t xml:space="preserve"> {</w:t>
      </w:r>
    </w:p>
    <w:p w14:paraId="62478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EP_NgU</w:t>
      </w:r>
      <w:proofErr w:type="spellEnd"/>
      <w:r w:rsidRPr="0099127B">
        <w:rPr>
          <w:noProof w:val="0"/>
        </w:rPr>
        <w:t xml:space="preserve"> IOC.";</w:t>
      </w:r>
    </w:p>
    <w:p w14:paraId="6D7FC6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F6262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C5E03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EP_X2CGrp {</w:t>
      </w:r>
    </w:p>
    <w:p w14:paraId="4DA94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CF5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AA09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EP_X2UGrp {</w:t>
      </w:r>
    </w:p>
    <w:p w14:paraId="1EC958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2EC3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BE69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EP_S1UGrp {</w:t>
      </w:r>
    </w:p>
    <w:p w14:paraId="17E7D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363F9C" w14:textId="77777777" w:rsidR="004D13F3" w:rsidRPr="0099127B" w:rsidRDefault="004D13F3" w:rsidP="004D13F3">
      <w:pPr>
        <w:pStyle w:val="PL"/>
        <w:rPr>
          <w:noProof w:val="0"/>
        </w:rPr>
      </w:pPr>
    </w:p>
    <w:p w14:paraId="743304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</w:t>
      </w:r>
      <w:proofErr w:type="spellStart"/>
      <w:r w:rsidRPr="0099127B">
        <w:rPr>
          <w:noProof w:val="0"/>
        </w:rPr>
        <w:t>EPClassesUnderGNBCUCPFunction</w:t>
      </w:r>
      <w:proofErr w:type="spellEnd"/>
      <w:r w:rsidRPr="0099127B">
        <w:rPr>
          <w:noProof w:val="0"/>
        </w:rPr>
        <w:t>;</w:t>
      </w:r>
    </w:p>
    <w:p w14:paraId="1458DE6F" w14:textId="77777777" w:rsidR="004D13F3" w:rsidRPr="0099127B" w:rsidRDefault="004D13F3" w:rsidP="004D13F3">
      <w:pPr>
        <w:pStyle w:val="PL"/>
        <w:rPr>
          <w:noProof w:val="0"/>
        </w:rPr>
      </w:pPr>
    </w:p>
    <w:p w14:paraId="305A13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A9BB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-CU-CP and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-CU-UP.";</w:t>
      </w:r>
    </w:p>
    <w:p w14:paraId="3C53B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C25E5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277DA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B70B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E492CB3" w14:textId="77777777" w:rsidR="004D13F3" w:rsidRPr="0099127B" w:rsidRDefault="004D13F3" w:rsidP="004D13F3">
      <w:pPr>
        <w:pStyle w:val="PL"/>
        <w:rPr>
          <w:noProof w:val="0"/>
        </w:rPr>
      </w:pPr>
    </w:p>
    <w:p w14:paraId="6844A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E2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DU and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CU or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>CU-CP.";</w:t>
      </w:r>
    </w:p>
    <w:p w14:paraId="7029E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051D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961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C980B4" w14:textId="77777777" w:rsidR="004D13F3" w:rsidRPr="0099127B" w:rsidRDefault="004D13F3" w:rsidP="004D13F3">
      <w:pPr>
        <w:pStyle w:val="PL"/>
        <w:rPr>
          <w:noProof w:val="0"/>
        </w:rPr>
      </w:pPr>
    </w:p>
    <w:p w14:paraId="225B7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EP_NgC</w:t>
      </w:r>
      <w:proofErr w:type="spellEnd"/>
      <w:r w:rsidRPr="0099127B">
        <w:rPr>
          <w:noProof w:val="0"/>
        </w:rPr>
        <w:t xml:space="preserve"> {</w:t>
      </w:r>
    </w:p>
    <w:p w14:paraId="28F5D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(NG-C) between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</w:t>
      </w:r>
      <w:r w:rsidR="00D62577" w:rsidRPr="0099127B">
        <w:rPr>
          <w:noProof w:val="0"/>
        </w:rPr>
        <w:t>AMF</w:t>
      </w:r>
      <w:r w:rsidRPr="0099127B">
        <w:rPr>
          <w:noProof w:val="0"/>
        </w:rPr>
        <w:t>.";</w:t>
      </w:r>
    </w:p>
    <w:p w14:paraId="3EDF22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5F10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EP_NgCGrp</w:t>
      </w:r>
      <w:proofErr w:type="spellEnd"/>
      <w:r w:rsidRPr="0099127B">
        <w:rPr>
          <w:noProof w:val="0"/>
        </w:rPr>
        <w:t>;</w:t>
      </w:r>
    </w:p>
    <w:p w14:paraId="56FEA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2900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8487BD" w14:textId="77777777" w:rsidR="004D13F3" w:rsidRPr="0099127B" w:rsidRDefault="004D13F3" w:rsidP="004D13F3">
      <w:pPr>
        <w:pStyle w:val="PL"/>
        <w:rPr>
          <w:noProof w:val="0"/>
        </w:rPr>
      </w:pPr>
    </w:p>
    <w:p w14:paraId="7958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EP_XnC</w:t>
      </w:r>
      <w:proofErr w:type="spellEnd"/>
      <w:r w:rsidRPr="0099127B">
        <w:rPr>
          <w:noProof w:val="0"/>
        </w:rPr>
        <w:t xml:space="preserve"> {</w:t>
      </w:r>
    </w:p>
    <w:p w14:paraId="4ABA56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link, supporting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(including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ng-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). The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071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</w:t>
      </w:r>
      <w:proofErr w:type="spellStart"/>
      <w:r w:rsidRPr="003D3C92">
        <w:rPr>
          <w:noProof w:val="0"/>
          <w:lang w:val="fr-FR"/>
        </w:rPr>
        <w:t>attributes</w:t>
      </w:r>
      <w:proofErr w:type="spellEnd"/>
      <w:r w:rsidRPr="003D3C92">
        <w:rPr>
          <w:noProof w:val="0"/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</w:t>
      </w:r>
      <w:proofErr w:type="spellStart"/>
      <w:r w:rsidRPr="003D3C92">
        <w:rPr>
          <w:noProof w:val="0"/>
          <w:lang w:val="fr-FR"/>
        </w:rPr>
        <w:t>EP_XnCGrp</w:t>
      </w:r>
      <w:proofErr w:type="spellEnd"/>
      <w:r w:rsidRPr="003D3C92">
        <w:rPr>
          <w:noProof w:val="0"/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3E276E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9CC23CF" w14:textId="77777777" w:rsidR="004D13F3" w:rsidRPr="0099127B" w:rsidRDefault="004D13F3" w:rsidP="004D13F3">
      <w:pPr>
        <w:pStyle w:val="PL"/>
        <w:rPr>
          <w:noProof w:val="0"/>
        </w:rPr>
      </w:pPr>
    </w:p>
    <w:p w14:paraId="77865F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EP_X2C {</w:t>
      </w:r>
    </w:p>
    <w:p w14:paraId="79046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3D3C92">
        <w:rPr>
          <w:noProof w:val="0"/>
          <w:lang w:val="fr-FR"/>
        </w:rPr>
        <w:t>eNB</w:t>
      </w:r>
      <w:proofErr w:type="spellEnd"/>
      <w:r w:rsidRPr="003D3C92">
        <w:rPr>
          <w:noProof w:val="0"/>
          <w:lang w:val="fr-FR"/>
        </w:rPr>
        <w:t xml:space="preserve"> or en-</w:t>
      </w:r>
      <w:proofErr w:type="spellStart"/>
      <w:r w:rsidRPr="003D3C92">
        <w:rPr>
          <w:noProof w:val="0"/>
          <w:lang w:val="fr-FR"/>
        </w:rPr>
        <w:t>gNB</w:t>
      </w:r>
      <w:proofErr w:type="spellEnd"/>
      <w:r w:rsidRPr="003D3C92">
        <w:rPr>
          <w:noProof w:val="0"/>
          <w:lang w:val="fr-FR"/>
        </w:rPr>
        <w:t xml:space="preserve"> </w:t>
      </w:r>
      <w:proofErr w:type="spellStart"/>
      <w:r w:rsidRPr="003D3C92">
        <w:rPr>
          <w:noProof w:val="0"/>
          <w:lang w:val="fr-FR"/>
        </w:rPr>
        <w:t>node</w:t>
      </w:r>
      <w:proofErr w:type="spellEnd"/>
      <w:r w:rsidRPr="003D3C92">
        <w:rPr>
          <w:noProof w:val="0"/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reference "3GPP TS 28.541, 3GPP TS 36.423";</w:t>
      </w:r>
    </w:p>
    <w:p w14:paraId="5A9BD4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7322E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1D63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312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564D415" w14:textId="77777777" w:rsidR="004D13F3" w:rsidRPr="0099127B" w:rsidRDefault="004D13F3" w:rsidP="004D13F3">
      <w:pPr>
        <w:pStyle w:val="PL"/>
        <w:rPr>
          <w:noProof w:val="0"/>
        </w:rPr>
      </w:pPr>
    </w:p>
    <w:p w14:paraId="0828D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</w:t>
      </w:r>
      <w:proofErr w:type="spellStart"/>
      <w:r w:rsidRPr="0099127B">
        <w:rPr>
          <w:noProof w:val="0"/>
        </w:rPr>
        <w:t>EPClassesUnderGNBCUUPFunction</w:t>
      </w:r>
      <w:proofErr w:type="spellEnd"/>
      <w:r w:rsidRPr="0099127B">
        <w:rPr>
          <w:noProof w:val="0"/>
        </w:rPr>
        <w:t>;</w:t>
      </w:r>
    </w:p>
    <w:p w14:paraId="47E4EC32" w14:textId="77777777" w:rsidR="004D13F3" w:rsidRPr="0099127B" w:rsidRDefault="004D13F3" w:rsidP="004D13F3">
      <w:pPr>
        <w:pStyle w:val="PL"/>
        <w:rPr>
          <w:noProof w:val="0"/>
        </w:rPr>
      </w:pPr>
    </w:p>
    <w:p w14:paraId="344619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0579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-CU-CP and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-CU-UP.";</w:t>
      </w:r>
    </w:p>
    <w:p w14:paraId="21F38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B853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4EE9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D05F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85561" w14:textId="77777777" w:rsidR="004D13F3" w:rsidRPr="0099127B" w:rsidRDefault="004D13F3" w:rsidP="004D13F3">
      <w:pPr>
        <w:pStyle w:val="PL"/>
        <w:rPr>
          <w:noProof w:val="0"/>
        </w:rPr>
      </w:pPr>
    </w:p>
    <w:p w14:paraId="68F021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5F3AC0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DU and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CU or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>CU-UP.";</w:t>
      </w:r>
    </w:p>
    <w:p w14:paraId="2A38D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0866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554D5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9CE031" w14:textId="77777777" w:rsidR="004D13F3" w:rsidRPr="0099127B" w:rsidRDefault="004D13F3" w:rsidP="004D13F3">
      <w:pPr>
        <w:pStyle w:val="PL"/>
        <w:rPr>
          <w:noProof w:val="0"/>
        </w:rPr>
      </w:pPr>
    </w:p>
    <w:p w14:paraId="775183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EP_NgU</w:t>
      </w:r>
      <w:proofErr w:type="spellEnd"/>
      <w:r w:rsidRPr="0099127B">
        <w:rPr>
          <w:noProof w:val="0"/>
        </w:rPr>
        <w:t xml:space="preserve"> {</w:t>
      </w:r>
    </w:p>
    <w:p w14:paraId="0D1C8B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(NG-U) interface between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UPF.";</w:t>
      </w:r>
    </w:p>
    <w:p w14:paraId="1B9AF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9B39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EP_NgUGrp</w:t>
      </w:r>
      <w:proofErr w:type="spellEnd"/>
      <w:r w:rsidRPr="0099127B">
        <w:rPr>
          <w:noProof w:val="0"/>
        </w:rPr>
        <w:t>;</w:t>
      </w:r>
    </w:p>
    <w:p w14:paraId="358F72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B1AB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6D82B" w14:textId="77777777" w:rsidR="004D13F3" w:rsidRPr="0099127B" w:rsidRDefault="004D13F3" w:rsidP="004D13F3">
      <w:pPr>
        <w:pStyle w:val="PL"/>
        <w:rPr>
          <w:noProof w:val="0"/>
        </w:rPr>
      </w:pPr>
    </w:p>
    <w:p w14:paraId="37CFB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EP_XnU</w:t>
      </w:r>
      <w:proofErr w:type="spellEnd"/>
      <w:r w:rsidRPr="0099127B">
        <w:rPr>
          <w:noProof w:val="0"/>
        </w:rPr>
        <w:t xml:space="preserve"> {</w:t>
      </w:r>
    </w:p>
    <w:p w14:paraId="36347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user plane (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-U) interface. The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>-U interface provides</w:t>
      </w:r>
    </w:p>
    <w:p w14:paraId="32311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15ED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</w:t>
      </w:r>
      <w:proofErr w:type="spellStart"/>
      <w:r w:rsidRPr="003D3C92">
        <w:rPr>
          <w:noProof w:val="0"/>
          <w:lang w:val="fr-FR"/>
        </w:rPr>
        <w:t>attributes</w:t>
      </w:r>
      <w:proofErr w:type="spellEnd"/>
      <w:r w:rsidRPr="003D3C92">
        <w:rPr>
          <w:noProof w:val="0"/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</w:t>
      </w:r>
      <w:proofErr w:type="spellStart"/>
      <w:r w:rsidRPr="003D3C92">
        <w:rPr>
          <w:noProof w:val="0"/>
          <w:lang w:val="fr-FR"/>
        </w:rPr>
        <w:t>EP_XnUGrp</w:t>
      </w:r>
      <w:proofErr w:type="spellEnd"/>
      <w:r w:rsidRPr="003D3C92">
        <w:rPr>
          <w:noProof w:val="0"/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07746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0971B3" w14:textId="77777777" w:rsidR="004D13F3" w:rsidRPr="0099127B" w:rsidRDefault="004D13F3" w:rsidP="004D13F3">
      <w:pPr>
        <w:pStyle w:val="PL"/>
        <w:rPr>
          <w:noProof w:val="0"/>
        </w:rPr>
      </w:pPr>
    </w:p>
    <w:p w14:paraId="605B90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EP_X2U {</w:t>
      </w:r>
    </w:p>
    <w:p w14:paraId="33C0B2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CC39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F637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738C6" w14:textId="77777777" w:rsidR="004D13F3" w:rsidRPr="0099127B" w:rsidRDefault="004D13F3" w:rsidP="004D13F3">
      <w:pPr>
        <w:pStyle w:val="PL"/>
        <w:rPr>
          <w:noProof w:val="0"/>
        </w:rPr>
      </w:pPr>
    </w:p>
    <w:p w14:paraId="2F89D1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EP_S1U {</w:t>
      </w:r>
    </w:p>
    <w:p w14:paraId="553635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E3E1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CB01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108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ADCF1B" w14:textId="77777777" w:rsidR="004D13F3" w:rsidRPr="0099127B" w:rsidRDefault="004D13F3" w:rsidP="004D13F3">
      <w:pPr>
        <w:pStyle w:val="PL"/>
        <w:rPr>
          <w:noProof w:val="0"/>
        </w:rPr>
      </w:pPr>
    </w:p>
    <w:p w14:paraId="67EF1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</w:t>
      </w:r>
      <w:proofErr w:type="spellStart"/>
      <w:r w:rsidRPr="0099127B">
        <w:rPr>
          <w:noProof w:val="0"/>
        </w:rPr>
        <w:t>EPClassesUnderGNBDUFunction</w:t>
      </w:r>
      <w:proofErr w:type="spellEnd"/>
      <w:r w:rsidRPr="0099127B">
        <w:rPr>
          <w:noProof w:val="0"/>
        </w:rPr>
        <w:t>;</w:t>
      </w:r>
    </w:p>
    <w:p w14:paraId="01D5DCC3" w14:textId="77777777" w:rsidR="004D13F3" w:rsidRPr="0099127B" w:rsidRDefault="004D13F3" w:rsidP="004D13F3">
      <w:pPr>
        <w:pStyle w:val="PL"/>
        <w:rPr>
          <w:noProof w:val="0"/>
        </w:rPr>
      </w:pPr>
    </w:p>
    <w:p w14:paraId="0482E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43D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364C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8ED3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741D40" w14:textId="77777777" w:rsidR="004D13F3" w:rsidRPr="0099127B" w:rsidRDefault="004D13F3" w:rsidP="004D13F3">
      <w:pPr>
        <w:pStyle w:val="PL"/>
        <w:rPr>
          <w:noProof w:val="0"/>
        </w:rPr>
      </w:pPr>
    </w:p>
    <w:p w14:paraId="6492F3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7488A1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53EBE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</w:t>
      </w:r>
      <w:proofErr w:type="spellStart"/>
      <w:r w:rsidRPr="003D3C92">
        <w:rPr>
          <w:noProof w:val="0"/>
          <w:lang w:val="fr-FR"/>
        </w:rPr>
        <w:t>attributes</w:t>
      </w:r>
      <w:proofErr w:type="spellEnd"/>
      <w:r w:rsidRPr="003D3C92">
        <w:rPr>
          <w:noProof w:val="0"/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&lt;CODE ENDS&gt;</w:t>
      </w:r>
    </w:p>
    <w:p w14:paraId="49935CD7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_3gpp-nr-nrm-eutrancellrelation@2019-10-28.yang</w:t>
      </w:r>
    </w:p>
    <w:p w14:paraId="355D8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_3gpp-nr-nrm-eutrancellrelation {</w:t>
      </w:r>
    </w:p>
    <w:p w14:paraId="5FCF3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ABAA3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108E2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  <w:rPr>
          <w:noProof w:val="0"/>
        </w:rPr>
      </w:pPr>
    </w:p>
    <w:p w14:paraId="2437B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Information</w:t>
      </w:r>
    </w:p>
    <w:p w14:paraId="07899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  <w:rPr>
          <w:noProof w:val="0"/>
        </w:rPr>
      </w:pPr>
    </w:p>
    <w:p w14:paraId="68C6A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A84F7B" w14:textId="77777777" w:rsidR="004D13F3" w:rsidRPr="0099127B" w:rsidRDefault="004D13F3" w:rsidP="004D13F3">
      <w:pPr>
        <w:pStyle w:val="PL"/>
        <w:rPr>
          <w:noProof w:val="0"/>
        </w:rPr>
      </w:pPr>
    </w:p>
    <w:p w14:paraId="5DFDDE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 xml:space="preserve"> {</w:t>
      </w:r>
    </w:p>
    <w:p w14:paraId="6F5747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024C21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YES;</w:t>
      </w:r>
    </w:p>
    <w:p w14:paraId="3D9D8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2A5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3A0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6F29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 xml:space="preserve"> {</w:t>
      </w:r>
    </w:p>
    <w:p w14:paraId="3426C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E000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YES;</w:t>
      </w:r>
    </w:p>
    <w:p w14:paraId="71CC0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 </w:t>
      </w:r>
    </w:p>
    <w:p w14:paraId="3C341B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04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634512" w14:textId="77777777" w:rsidR="004D13F3" w:rsidRPr="0099127B" w:rsidRDefault="004D13F3" w:rsidP="004D13F3">
      <w:pPr>
        <w:pStyle w:val="PL"/>
        <w:rPr>
          <w:noProof w:val="0"/>
        </w:rPr>
      </w:pPr>
    </w:p>
    <w:p w14:paraId="645DB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EUtranCellRelationGrp</w:t>
      </w:r>
      <w:proofErr w:type="spellEnd"/>
      <w:r w:rsidRPr="0099127B">
        <w:rPr>
          <w:noProof w:val="0"/>
        </w:rPr>
        <w:t xml:space="preserve"> {</w:t>
      </w:r>
    </w:p>
    <w:p w14:paraId="79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IOC.";</w:t>
      </w:r>
    </w:p>
    <w:p w14:paraId="0C7B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</w:t>
      </w:r>
      <w:proofErr w:type="spellStart"/>
      <w:r w:rsidRPr="0099127B">
        <w:rPr>
          <w:noProof w:val="0"/>
        </w:rPr>
        <w:t>EUtranRelation</w:t>
      </w:r>
      <w:proofErr w:type="spellEnd"/>
      <w:r w:rsidRPr="0099127B">
        <w:rPr>
          <w:noProof w:val="0"/>
        </w:rPr>
        <w:t xml:space="preserve"> in 3GPP TS 28.658";</w:t>
      </w:r>
    </w:p>
    <w:p w14:paraId="74535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  <w:rPr>
          <w:noProof w:val="0"/>
        </w:rPr>
      </w:pPr>
    </w:p>
    <w:p w14:paraId="0A24D7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tCI</w:t>
      </w:r>
      <w:proofErr w:type="spellEnd"/>
      <w:r w:rsidRPr="0099127B">
        <w:rPr>
          <w:noProof w:val="0"/>
        </w:rPr>
        <w:t xml:space="preserve"> {</w:t>
      </w:r>
    </w:p>
    <w:p w14:paraId="425B7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289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</w:t>
      </w:r>
    </w:p>
    <w:p w14:paraId="00571B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8BF4CE3" w14:textId="77777777" w:rsidR="004D13F3" w:rsidRPr="0099127B" w:rsidRDefault="004D13F3" w:rsidP="004D13F3">
      <w:pPr>
        <w:pStyle w:val="PL"/>
        <w:rPr>
          <w:noProof w:val="0"/>
        </w:rPr>
      </w:pPr>
    </w:p>
    <w:p w14:paraId="4DF57A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isRemoveAllowed</w:t>
      </w:r>
      <w:proofErr w:type="spellEnd"/>
      <w:r w:rsidRPr="0099127B">
        <w:rPr>
          <w:noProof w:val="0"/>
        </w:rPr>
        <w:t xml:space="preserve"> {</w:t>
      </w:r>
    </w:p>
    <w:p w14:paraId="5D5F02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subject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can be removed</w:t>
      </w:r>
    </w:p>
    <w:p w14:paraId="20F0A7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(deleted) or not. If YES, the subject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 can</w:t>
      </w:r>
    </w:p>
    <w:p w14:paraId="4B52A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be removed (deleted). If NO, the subject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</w:t>
      </w:r>
    </w:p>
    <w:p w14:paraId="3D4DD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removed (deleted) by any entity but an </w:t>
      </w:r>
      <w:proofErr w:type="spellStart"/>
      <w:r w:rsidRPr="0099127B">
        <w:rPr>
          <w:noProof w:val="0"/>
        </w:rPr>
        <w:t>IRPManager</w:t>
      </w:r>
      <w:proofErr w:type="spellEnd"/>
      <w:r w:rsidRPr="0099127B">
        <w:rPr>
          <w:noProof w:val="0"/>
        </w:rPr>
        <w:t>.";</w:t>
      </w:r>
    </w:p>
    <w:p w14:paraId="6EAEBB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04EC7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2951B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214AEB" w14:textId="77777777" w:rsidR="004D13F3" w:rsidRPr="0099127B" w:rsidRDefault="004D13F3" w:rsidP="004D13F3">
      <w:pPr>
        <w:pStyle w:val="PL"/>
        <w:rPr>
          <w:noProof w:val="0"/>
        </w:rPr>
      </w:pPr>
    </w:p>
    <w:p w14:paraId="7B43E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isHOAllowed</w:t>
      </w:r>
      <w:proofErr w:type="spellEnd"/>
      <w:r w:rsidRPr="0099127B">
        <w:rPr>
          <w:noProof w:val="0"/>
        </w:rPr>
        <w:t xml:space="preserve"> {</w:t>
      </w:r>
    </w:p>
    <w:p w14:paraId="77608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referenced by this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3BD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49FBD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FD1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isENDCAllowed</w:t>
      </w:r>
      <w:proofErr w:type="spellEnd"/>
      <w:r w:rsidRPr="0099127B">
        <w:rPr>
          <w:noProof w:val="0"/>
        </w:rPr>
        <w:t xml:space="preserve"> {</w:t>
      </w:r>
    </w:p>
    <w:p w14:paraId="506AC8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target cell is allowed </w:t>
      </w:r>
      <w:r w:rsidRPr="0099127B">
        <w:rPr>
          <w:noProof w:val="0"/>
          <w:lang w:eastAsia="zh-CN"/>
        </w:rPr>
        <w:t>to be used for EN-DC</w:t>
      </w:r>
      <w:r w:rsidRPr="0099127B">
        <w:rPr>
          <w:noProof w:val="0"/>
        </w:rPr>
        <w:t>. The target cell is</w:t>
      </w:r>
    </w:p>
    <w:p w14:paraId="29ED2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referenced by the </w:t>
      </w:r>
      <w:proofErr w:type="spellStart"/>
      <w:r w:rsidRPr="0099127B">
        <w:rPr>
          <w:rFonts w:cs="Courier New"/>
          <w:noProof w:val="0"/>
        </w:rPr>
        <w:t>NRCellRelation</w:t>
      </w:r>
      <w:proofErr w:type="spellEnd"/>
      <w:r w:rsidRPr="0099127B">
        <w:rPr>
          <w:noProof w:val="0"/>
        </w:rPr>
        <w:t xml:space="preserve"> that contains this </w:t>
      </w:r>
      <w:proofErr w:type="spellStart"/>
      <w:r w:rsidRPr="0099127B">
        <w:rPr>
          <w:rFonts w:cs="Courier New"/>
          <w:noProof w:val="0"/>
        </w:rPr>
        <w:t>isENDCAllowed</w:t>
      </w:r>
      <w:proofErr w:type="spellEnd"/>
      <w:r w:rsidRPr="0099127B">
        <w:rPr>
          <w:noProof w:val="0"/>
        </w:rPr>
        <w:t>.</w:t>
      </w:r>
    </w:p>
    <w:p w14:paraId="098EF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4DC3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114F3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34121A" w14:textId="77777777" w:rsidR="004D13F3" w:rsidRPr="0099127B" w:rsidRDefault="004D13F3" w:rsidP="004D13F3">
      <w:pPr>
        <w:pStyle w:val="PL"/>
        <w:rPr>
          <w:noProof w:val="0"/>
        </w:rPr>
      </w:pPr>
    </w:p>
    <w:p w14:paraId="13A72FE3" w14:textId="77777777" w:rsidR="004D13F3" w:rsidRPr="0099127B" w:rsidRDefault="004D13F3" w:rsidP="004D13F3">
      <w:pPr>
        <w:pStyle w:val="PL"/>
        <w:rPr>
          <w:noProof w:val="0"/>
        </w:rPr>
      </w:pPr>
    </w:p>
    <w:p w14:paraId="0FE4D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isICICInformationSendAllowed</w:t>
      </w:r>
      <w:proofErr w:type="spellEnd"/>
      <w:r w:rsidRPr="0099127B">
        <w:rPr>
          <w:noProof w:val="0"/>
        </w:rPr>
        <w:t xml:space="preserve"> {</w:t>
      </w:r>
    </w:p>
    <w:p w14:paraId="5880C3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 is the adjacent cell referenced by this </w:t>
      </w:r>
      <w:proofErr w:type="spellStart"/>
      <w:r w:rsidRPr="0099127B">
        <w:rPr>
          <w:noProof w:val="0"/>
        </w:rPr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allowed.";</w:t>
      </w:r>
    </w:p>
    <w:p w14:paraId="7C23B0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E1B7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374193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B9541C" w14:textId="77777777" w:rsidR="004D13F3" w:rsidRPr="0099127B" w:rsidRDefault="004D13F3" w:rsidP="004D13F3">
      <w:pPr>
        <w:pStyle w:val="PL"/>
        <w:rPr>
          <w:noProof w:val="0"/>
        </w:rPr>
      </w:pPr>
    </w:p>
    <w:p w14:paraId="05DC9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isLBAllowed</w:t>
      </w:r>
      <w:proofErr w:type="spellEnd"/>
      <w:r w:rsidRPr="0099127B">
        <w:rPr>
          <w:noProof w:val="0"/>
        </w:rPr>
        <w:t xml:space="preserve"> {</w:t>
      </w:r>
    </w:p>
    <w:p w14:paraId="7B006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CEB3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659EF7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468C8" w14:textId="77777777" w:rsidR="004D13F3" w:rsidRPr="0099127B" w:rsidRDefault="004D13F3" w:rsidP="004D13F3">
      <w:pPr>
        <w:pStyle w:val="PL"/>
        <w:rPr>
          <w:noProof w:val="0"/>
        </w:rPr>
      </w:pPr>
    </w:p>
    <w:p w14:paraId="3E849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isESCoveredBy</w:t>
      </w:r>
      <w:proofErr w:type="spellEnd"/>
      <w:r w:rsidRPr="0099127B">
        <w:rPr>
          <w:noProof w:val="0"/>
        </w:rPr>
        <w:t xml:space="preserve"> {</w:t>
      </w:r>
    </w:p>
    <w:p w14:paraId="7EE8BA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5F74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>;</w:t>
      </w:r>
    </w:p>
    <w:p w14:paraId="59A6B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74A4E" w14:textId="77777777" w:rsidR="004D13F3" w:rsidRPr="0099127B" w:rsidRDefault="004D13F3" w:rsidP="004D13F3">
      <w:pPr>
        <w:pStyle w:val="PL"/>
        <w:rPr>
          <w:noProof w:val="0"/>
        </w:rPr>
      </w:pPr>
    </w:p>
    <w:p w14:paraId="432A8B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qOffset</w:t>
      </w:r>
      <w:proofErr w:type="spellEnd"/>
      <w:r w:rsidRPr="0099127B">
        <w:rPr>
          <w:noProof w:val="0"/>
        </w:rPr>
        <w:t xml:space="preserve"> {</w:t>
      </w:r>
    </w:p>
    <w:p w14:paraId="5225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parameter q-</w:t>
      </w:r>
      <w:proofErr w:type="spellStart"/>
      <w:r w:rsidRPr="0099127B">
        <w:rPr>
          <w:noProof w:val="0"/>
        </w:rPr>
        <w:t>OffsetCell</w:t>
      </w:r>
      <w:proofErr w:type="spellEnd"/>
      <w:r w:rsidRPr="0099127B">
        <w:rPr>
          <w:noProof w:val="0"/>
        </w:rPr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CD61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042B74" w14:textId="77777777" w:rsidR="004D13F3" w:rsidRPr="0099127B" w:rsidRDefault="004D13F3" w:rsidP="004D13F3">
      <w:pPr>
        <w:pStyle w:val="PL"/>
        <w:rPr>
          <w:noProof w:val="0"/>
        </w:rPr>
      </w:pPr>
    </w:p>
    <w:p w14:paraId="4003E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{</w:t>
      </w:r>
    </w:p>
    <w:p w14:paraId="6FEEB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the </w:t>
      </w:r>
      <w:proofErr w:type="spellStart"/>
      <w:r w:rsidRPr="0099127B">
        <w:rPr>
          <w:noProof w:val="0"/>
        </w:rPr>
        <w:t>HandOver</w:t>
      </w:r>
      <w:proofErr w:type="spellEnd"/>
      <w:r w:rsidRPr="0099127B">
        <w:rPr>
          <w:noProof w:val="0"/>
        </w:rPr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A353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F027554" w14:textId="77777777" w:rsidR="004D13F3" w:rsidRPr="0099127B" w:rsidRDefault="004D13F3" w:rsidP="004D13F3">
      <w:pPr>
        <w:pStyle w:val="PL"/>
        <w:rPr>
          <w:noProof w:val="0"/>
        </w:rPr>
      </w:pPr>
    </w:p>
    <w:p w14:paraId="1C5C22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adjacentCell</w:t>
      </w:r>
      <w:proofErr w:type="spellEnd"/>
      <w:r w:rsidRPr="0099127B">
        <w:rPr>
          <w:noProof w:val="0"/>
        </w:rPr>
        <w:t xml:space="preserve"> {</w:t>
      </w:r>
    </w:p>
    <w:p w14:paraId="15964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</w:t>
      </w:r>
      <w:proofErr w:type="spellStart"/>
      <w:r w:rsidRPr="0099127B">
        <w:rPr>
          <w:noProof w:val="0"/>
        </w:rPr>
        <w:t>EUtranCellFDD</w:t>
      </w:r>
      <w:proofErr w:type="spellEnd"/>
      <w:r w:rsidRPr="0099127B">
        <w:rPr>
          <w:noProof w:val="0"/>
        </w:rPr>
        <w:t>/TDD or</w:t>
      </w:r>
    </w:p>
    <w:p w14:paraId="422F42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>/TDD instance.";</w:t>
      </w:r>
    </w:p>
    <w:p w14:paraId="2A25D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FC4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BFB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47C4C46" w14:textId="77777777" w:rsidR="004D13F3" w:rsidRPr="0099127B" w:rsidRDefault="004D13F3" w:rsidP="004D13F3">
      <w:pPr>
        <w:pStyle w:val="PL"/>
        <w:rPr>
          <w:noProof w:val="0"/>
        </w:rPr>
      </w:pPr>
    </w:p>
    <w:p w14:paraId="4F86C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  <w:rPr>
          <w:noProof w:val="0"/>
        </w:rPr>
      </w:pPr>
    </w:p>
    <w:p w14:paraId="1D5E3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{</w:t>
      </w:r>
    </w:p>
    <w:p w14:paraId="42F7B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  <w:r w:rsidRPr="0099127B">
        <w:rPr>
          <w:noProof w:val="0"/>
        </w:rPr>
        <w:tab/>
      </w:r>
    </w:p>
    <w:p w14:paraId="2DF482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84FC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EUtranCellRelationGrp</w:t>
      </w:r>
      <w:proofErr w:type="spellEnd"/>
      <w:r w:rsidRPr="0099127B">
        <w:rPr>
          <w:noProof w:val="0"/>
        </w:rPr>
        <w:t>;</w:t>
      </w:r>
    </w:p>
    <w:p w14:paraId="3BF3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0ACF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DA4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FE0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97E38E2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E.5.4</w:t>
      </w:r>
      <w:r w:rsidRPr="00EB2C29">
        <w:rPr>
          <w:lang w:eastAsia="zh-CN"/>
        </w:rPr>
        <w:tab/>
        <w:t>module _3gpp-nr-nrm-eutranetwork@2019-06-17.yang</w:t>
      </w:r>
    </w:p>
    <w:p w14:paraId="7A59282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79E71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  <w:rPr>
          <w:noProof w:val="0"/>
        </w:rPr>
      </w:pPr>
    </w:p>
    <w:p w14:paraId="0DB70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Information Object</w:t>
      </w:r>
    </w:p>
    <w:p w14:paraId="2C8EB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  <w:rPr>
          <w:noProof w:val="0"/>
        </w:rPr>
      </w:pPr>
    </w:p>
    <w:p w14:paraId="6E9CB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64090D" w14:textId="77777777" w:rsidR="004D13F3" w:rsidRPr="0099127B" w:rsidRDefault="004D13F3" w:rsidP="004D13F3">
      <w:pPr>
        <w:pStyle w:val="PL"/>
        <w:rPr>
          <w:noProof w:val="0"/>
        </w:rPr>
      </w:pPr>
    </w:p>
    <w:p w14:paraId="04BC2A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ExternalsUnderEUtraNetwork</w:t>
      </w:r>
      <w:proofErr w:type="spellEnd"/>
      <w:r w:rsidRPr="0099127B">
        <w:rPr>
          <w:noProof w:val="0"/>
        </w:rPr>
        <w:t xml:space="preserve"> {</w:t>
      </w:r>
    </w:p>
    <w:p w14:paraId="41BAA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, </w:t>
      </w:r>
    </w:p>
    <w:p w14:paraId="30C3CE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ExternalENBFunction</w:t>
      </w:r>
      <w:proofErr w:type="spellEnd"/>
      <w:r w:rsidRPr="0099127B">
        <w:rPr>
          <w:noProof w:val="0"/>
        </w:rPr>
        <w:t xml:space="preserve"> are contained under a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list/class.";</w:t>
      </w:r>
    </w:p>
    <w:p w14:paraId="62D2B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C89281" w14:textId="77777777" w:rsidR="004D13F3" w:rsidRPr="0099127B" w:rsidRDefault="004D13F3" w:rsidP="004D13F3">
      <w:pPr>
        <w:pStyle w:val="PL"/>
        <w:rPr>
          <w:noProof w:val="0"/>
        </w:rPr>
      </w:pPr>
    </w:p>
    <w:p w14:paraId="51A94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EUtraNetworkGrp</w:t>
      </w:r>
      <w:proofErr w:type="spellEnd"/>
      <w:r w:rsidRPr="0099127B">
        <w:rPr>
          <w:noProof w:val="0"/>
        </w:rPr>
        <w:t xml:space="preserve"> {</w:t>
      </w:r>
    </w:p>
    <w:p w14:paraId="65587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IOC.";</w:t>
      </w:r>
    </w:p>
    <w:p w14:paraId="0D3CAA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04EF3" w14:textId="77777777" w:rsidR="004D13F3" w:rsidRPr="0099127B" w:rsidRDefault="004D13F3" w:rsidP="004D13F3">
      <w:pPr>
        <w:pStyle w:val="PL"/>
        <w:rPr>
          <w:noProof w:val="0"/>
        </w:rPr>
      </w:pPr>
    </w:p>
    <w:p w14:paraId="2211A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{</w:t>
      </w:r>
    </w:p>
    <w:p w14:paraId="19FBA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7D71B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EUtraNetworkGrp</w:t>
      </w:r>
      <w:proofErr w:type="spellEnd"/>
      <w:r w:rsidRPr="0099127B">
        <w:rPr>
          <w:noProof w:val="0"/>
        </w:rPr>
        <w:t>;</w:t>
      </w:r>
    </w:p>
    <w:p w14:paraId="5606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</w:t>
      </w:r>
      <w:proofErr w:type="spellStart"/>
      <w:r w:rsidRPr="0099127B">
        <w:rPr>
          <w:noProof w:val="0"/>
        </w:rPr>
        <w:t>containg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instances </w:t>
      </w:r>
    </w:p>
    <w:p w14:paraId="69B2F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in strict order from the root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parent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>.</w:t>
      </w:r>
    </w:p>
    <w:p w14:paraId="052D9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modeled</w:t>
      </w:r>
      <w:proofErr w:type="spellEnd"/>
      <w:r w:rsidRPr="0099127B">
        <w:rPr>
          <w:noProof w:val="0"/>
        </w:rPr>
        <w:t xml:space="preserve"> using references between the child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and the parent </w:t>
      </w:r>
    </w:p>
    <w:p w14:paraId="6AD5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 xml:space="preserve">. </w:t>
      </w:r>
    </w:p>
    <w:p w14:paraId="296EB64D" w14:textId="77777777" w:rsidR="004D13F3" w:rsidRPr="004D5EBE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This reference </w:t>
      </w:r>
      <w:r w:rsidRPr="004D5EBE">
        <w:rPr>
          <w:noProof w:val="0"/>
        </w:rPr>
        <w:t xml:space="preserve">MUST NOT be present for the top level </w:t>
      </w:r>
      <w:proofErr w:type="spellStart"/>
      <w:r w:rsidRPr="004D5EBE">
        <w:rPr>
          <w:noProof w:val="0"/>
        </w:rPr>
        <w:t>EUtraNetwork</w:t>
      </w:r>
      <w:proofErr w:type="spellEnd"/>
      <w:r w:rsidRPr="004D5EBE">
        <w:rPr>
          <w:noProof w:val="0"/>
        </w:rPr>
        <w:t xml:space="preserve"> and </w:t>
      </w:r>
    </w:p>
    <w:p w14:paraId="17546CFC" w14:textId="77777777" w:rsidR="004D13F3" w:rsidRPr="0099127B" w:rsidRDefault="004D13F3" w:rsidP="004D13F3">
      <w:pPr>
        <w:pStyle w:val="PL"/>
        <w:rPr>
          <w:noProof w:val="0"/>
        </w:rPr>
      </w:pPr>
      <w:r w:rsidRPr="004D5EBE">
        <w:rPr>
          <w:noProof w:val="0"/>
        </w:rPr>
        <w:t xml:space="preserve">          MUST be present for</w:t>
      </w:r>
      <w:r w:rsidRPr="0099127B">
        <w:rPr>
          <w:noProof w:val="0"/>
        </w:rPr>
        <w:t xml:space="preserve"> other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>.";</w:t>
      </w:r>
    </w:p>
    <w:p w14:paraId="1CE5B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</w:t>
      </w:r>
      <w:proofErr w:type="spellStart"/>
      <w:r w:rsidRPr="0099127B">
        <w:rPr>
          <w:noProof w:val="0"/>
        </w:rPr>
        <w:t>leafref</w:t>
      </w:r>
      <w:proofErr w:type="spellEnd"/>
      <w:r w:rsidRPr="0099127B">
        <w:rPr>
          <w:noProof w:val="0"/>
        </w:rPr>
        <w:t xml:space="preserve"> {</w:t>
      </w:r>
    </w:p>
    <w:p w14:paraId="34BE0B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/id";  </w:t>
      </w:r>
    </w:p>
    <w:p w14:paraId="79CF2C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1BE31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2403A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2516E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</w:t>
      </w:r>
      <w:proofErr w:type="spellStart"/>
      <w:r w:rsidRPr="0099127B">
        <w:rPr>
          <w:noProof w:val="0"/>
        </w:rPr>
        <w:t>containedChildren</w:t>
      </w:r>
      <w:proofErr w:type="spellEnd"/>
      <w:r w:rsidRPr="0099127B">
        <w:rPr>
          <w:noProof w:val="0"/>
        </w:rPr>
        <w:t>{</w:t>
      </w:r>
    </w:p>
    <w:p w14:paraId="7B2EA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directly contained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instances.</w:t>
      </w:r>
    </w:p>
    <w:p w14:paraId="4772AC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modeled</w:t>
      </w:r>
      <w:proofErr w:type="spellEnd"/>
      <w:r w:rsidRPr="0099127B">
        <w:rPr>
          <w:noProof w:val="0"/>
        </w:rPr>
        <w:t xml:space="preserve"> using references between the child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and the parent </w:t>
      </w:r>
    </w:p>
    <w:p w14:paraId="1FAE5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>.";</w:t>
      </w:r>
    </w:p>
    <w:p w14:paraId="7DDCC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</w:t>
      </w:r>
      <w:proofErr w:type="spellStart"/>
      <w:r w:rsidRPr="0099127B">
        <w:rPr>
          <w:noProof w:val="0"/>
        </w:rPr>
        <w:t>leafref</w:t>
      </w:r>
      <w:proofErr w:type="spellEnd"/>
      <w:r w:rsidRPr="0099127B">
        <w:rPr>
          <w:noProof w:val="0"/>
        </w:rPr>
        <w:t xml:space="preserve"> {</w:t>
      </w:r>
    </w:p>
    <w:p w14:paraId="1A90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/id";  </w:t>
      </w:r>
    </w:p>
    <w:p w14:paraId="3A5C9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0D4171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B0F7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174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B257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6FE35BD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E.5.5</w:t>
      </w:r>
      <w:r w:rsidRPr="00EB2C29">
        <w:rPr>
          <w:lang w:eastAsia="zh-CN"/>
        </w:rPr>
        <w:tab/>
        <w:t>module _3gpp-nr-nrm-eutranfreqrelation@2019-10-28.yang</w:t>
      </w:r>
    </w:p>
    <w:p w14:paraId="31604AB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652D2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EUtranFreqRelation</w:t>
      </w:r>
      <w:proofErr w:type="spellEnd"/>
      <w:r w:rsidRPr="0099127B">
        <w:rPr>
          <w:noProof w:val="0"/>
        </w:rPr>
        <w:t xml:space="preserve"> Information</w:t>
      </w:r>
    </w:p>
    <w:p w14:paraId="43993F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  <w:rPr>
          <w:noProof w:val="0"/>
        </w:rPr>
      </w:pPr>
    </w:p>
    <w:p w14:paraId="50D03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827AF7" w14:textId="77777777" w:rsidR="004D13F3" w:rsidRPr="0099127B" w:rsidRDefault="004D13F3" w:rsidP="004D13F3">
      <w:pPr>
        <w:pStyle w:val="PL"/>
        <w:rPr>
          <w:noProof w:val="0"/>
        </w:rPr>
      </w:pPr>
    </w:p>
    <w:p w14:paraId="53B42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EUtranFreqRelationGrp</w:t>
      </w:r>
      <w:proofErr w:type="spellEnd"/>
      <w:r w:rsidRPr="0099127B">
        <w:rPr>
          <w:noProof w:val="0"/>
        </w:rPr>
        <w:t xml:space="preserve"> {</w:t>
      </w:r>
    </w:p>
    <w:p w14:paraId="411376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EUtranFreqRelation</w:t>
      </w:r>
      <w:proofErr w:type="spellEnd"/>
      <w:r w:rsidRPr="0099127B">
        <w:rPr>
          <w:noProof w:val="0"/>
        </w:rPr>
        <w:t xml:space="preserve"> IOC.";</w:t>
      </w:r>
    </w:p>
    <w:p w14:paraId="22C5AD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  <w:rPr>
          <w:noProof w:val="0"/>
        </w:rPr>
      </w:pPr>
    </w:p>
    <w:p w14:paraId="78367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{</w:t>
      </w:r>
    </w:p>
    <w:p w14:paraId="5C24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the </w:t>
      </w:r>
      <w:proofErr w:type="spellStart"/>
      <w:r w:rsidRPr="0099127B">
        <w:rPr>
          <w:noProof w:val="0"/>
        </w:rPr>
        <w:t>HandOver</w:t>
      </w:r>
      <w:proofErr w:type="spellEnd"/>
      <w:r w:rsidRPr="0099127B">
        <w:rPr>
          <w:noProof w:val="0"/>
        </w:rPr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in </w:t>
      </w:r>
      <w:proofErr w:type="spellStart"/>
      <w:r w:rsidRPr="0099127B">
        <w:rPr>
          <w:noProof w:val="0"/>
        </w:rPr>
        <w:t>MeasObjectEUTRA</w:t>
      </w:r>
      <w:proofErr w:type="spellEnd"/>
      <w:r w:rsidRPr="0099127B">
        <w:rPr>
          <w:noProof w:val="0"/>
        </w:rPr>
        <w:t xml:space="preserve"> in 3GPP TS 38.331";</w:t>
      </w:r>
    </w:p>
    <w:p w14:paraId="048304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151A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B92E2A" w14:textId="77777777" w:rsidR="004D13F3" w:rsidRPr="0099127B" w:rsidRDefault="004D13F3" w:rsidP="004D13F3">
      <w:pPr>
        <w:pStyle w:val="PL"/>
        <w:rPr>
          <w:noProof w:val="0"/>
        </w:rPr>
      </w:pPr>
    </w:p>
    <w:p w14:paraId="0F2CE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</w:t>
      </w:r>
      <w:proofErr w:type="spellEnd"/>
      <w:r w:rsidRPr="0099127B">
        <w:rPr>
          <w:noProof w:val="0"/>
        </w:rPr>
        <w:t xml:space="preserve"> {</w:t>
      </w:r>
    </w:p>
    <w:p w14:paraId="48E94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77AB8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FCD76" w14:textId="77777777" w:rsidR="004D13F3" w:rsidRPr="0099127B" w:rsidRDefault="004D13F3" w:rsidP="004D13F3">
      <w:pPr>
        <w:pStyle w:val="PL"/>
        <w:rPr>
          <w:noProof w:val="0"/>
        </w:rPr>
      </w:pPr>
    </w:p>
    <w:p w14:paraId="56DA06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blackListEntryIdleMode</w:t>
      </w:r>
      <w:proofErr w:type="spellEnd"/>
      <w:r w:rsidRPr="0099127B">
        <w:rPr>
          <w:noProof w:val="0"/>
        </w:rPr>
        <w:t xml:space="preserve"> {</w:t>
      </w:r>
    </w:p>
    <w:p w14:paraId="05328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6313A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1CA048" w14:textId="77777777" w:rsidR="004D13F3" w:rsidRPr="0099127B" w:rsidRDefault="004D13F3" w:rsidP="004D13F3">
      <w:pPr>
        <w:pStyle w:val="PL"/>
        <w:rPr>
          <w:noProof w:val="0"/>
        </w:rPr>
      </w:pPr>
    </w:p>
    <w:p w14:paraId="4C3DAD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{</w:t>
      </w:r>
    </w:p>
    <w:p w14:paraId="7544E5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9C0F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DE4E5A" w14:textId="77777777" w:rsidR="004D13F3" w:rsidRPr="0099127B" w:rsidRDefault="004D13F3" w:rsidP="004D13F3">
      <w:pPr>
        <w:pStyle w:val="PL"/>
        <w:rPr>
          <w:noProof w:val="0"/>
        </w:rPr>
      </w:pPr>
    </w:p>
    <w:p w14:paraId="217094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cellReselectionSubPriority</w:t>
      </w:r>
      <w:proofErr w:type="spellEnd"/>
      <w:r w:rsidRPr="0099127B">
        <w:rPr>
          <w:noProof w:val="0"/>
        </w:rPr>
        <w:t xml:space="preserve"> {</w:t>
      </w:r>
    </w:p>
    <w:p w14:paraId="770B7E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233FF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FD67960" w14:textId="77777777" w:rsidR="004D13F3" w:rsidRPr="0099127B" w:rsidRDefault="004D13F3" w:rsidP="004D13F3">
      <w:pPr>
        <w:pStyle w:val="PL"/>
        <w:rPr>
          <w:noProof w:val="0"/>
        </w:rPr>
      </w:pPr>
    </w:p>
    <w:p w14:paraId="71FB45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pMax</w:t>
      </w:r>
      <w:proofErr w:type="spellEnd"/>
      <w:r w:rsidRPr="0099127B">
        <w:rPr>
          <w:noProof w:val="0"/>
        </w:rPr>
        <w:t xml:space="preserve"> {</w:t>
      </w:r>
    </w:p>
    <w:p w14:paraId="4FA5E9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</w:t>
      </w:r>
      <w:proofErr w:type="spellStart"/>
      <w:r w:rsidRPr="0099127B">
        <w:rPr>
          <w:noProof w:val="0"/>
        </w:rPr>
        <w:t>Pcompensation</w:t>
      </w:r>
      <w:proofErr w:type="spellEnd"/>
      <w:r w:rsidRPr="0099127B">
        <w:rPr>
          <w:noProof w:val="0"/>
        </w:rPr>
        <w:t xml:space="preserve"> </w:t>
      </w:r>
    </w:p>
    <w:p w14:paraId="2AE8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CDAFF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5B5993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8CEB74" w14:textId="77777777" w:rsidR="004D13F3" w:rsidRPr="0099127B" w:rsidRDefault="004D13F3" w:rsidP="004D13F3">
      <w:pPr>
        <w:pStyle w:val="PL"/>
        <w:rPr>
          <w:noProof w:val="0"/>
        </w:rPr>
      </w:pPr>
    </w:p>
    <w:p w14:paraId="37317A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qOffsetFreq</w:t>
      </w:r>
      <w:proofErr w:type="spellEnd"/>
      <w:r w:rsidRPr="0099127B">
        <w:rPr>
          <w:noProof w:val="0"/>
        </w:rPr>
        <w:t xml:space="preserve"> {</w:t>
      </w:r>
    </w:p>
    <w:p w14:paraId="0030F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6C0E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7219DA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D16C77" w14:textId="77777777" w:rsidR="004D13F3" w:rsidRPr="0099127B" w:rsidRDefault="004D13F3" w:rsidP="004D13F3">
      <w:pPr>
        <w:pStyle w:val="PL"/>
        <w:rPr>
          <w:noProof w:val="0"/>
        </w:rPr>
      </w:pPr>
    </w:p>
    <w:p w14:paraId="513AFA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 xml:space="preserve"> {</w:t>
      </w:r>
    </w:p>
    <w:p w14:paraId="5EAEC8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>. Sent in SIB3 or</w:t>
      </w:r>
    </w:p>
    <w:p w14:paraId="23F17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00DB2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 xml:space="preserve"> in TS 38.304";</w:t>
      </w:r>
    </w:p>
    <w:p w14:paraId="72C8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0C8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10C9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B3CFA9" w14:textId="77777777" w:rsidR="004D13F3" w:rsidRPr="0099127B" w:rsidRDefault="004D13F3" w:rsidP="004D13F3">
      <w:pPr>
        <w:pStyle w:val="PL"/>
        <w:rPr>
          <w:noProof w:val="0"/>
        </w:rPr>
      </w:pPr>
    </w:p>
    <w:p w14:paraId="7C3254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qRxLevMin</w:t>
      </w:r>
      <w:proofErr w:type="spellEnd"/>
      <w:r w:rsidRPr="0099127B">
        <w:rPr>
          <w:noProof w:val="0"/>
        </w:rPr>
        <w:t xml:space="preserve"> {</w:t>
      </w:r>
    </w:p>
    <w:p w14:paraId="31D3E4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Qrxlevmin</w:t>
      </w:r>
      <w:proofErr w:type="spellEnd"/>
      <w:r w:rsidRPr="0099127B">
        <w:rPr>
          <w:noProof w:val="0"/>
        </w:rPr>
        <w:t xml:space="preserve"> in 3GPP TS 38.304";</w:t>
      </w:r>
    </w:p>
    <w:p w14:paraId="28AF2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F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13897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3F389" w14:textId="77777777" w:rsidR="004D13F3" w:rsidRPr="0099127B" w:rsidRDefault="004D13F3" w:rsidP="004D13F3">
      <w:pPr>
        <w:pStyle w:val="PL"/>
        <w:rPr>
          <w:noProof w:val="0"/>
        </w:rPr>
      </w:pPr>
    </w:p>
    <w:p w14:paraId="1EC28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threshXHighP</w:t>
      </w:r>
      <w:proofErr w:type="spellEnd"/>
      <w:r w:rsidRPr="0099127B">
        <w:rPr>
          <w:noProof w:val="0"/>
        </w:rPr>
        <w:t xml:space="preserve"> {</w:t>
      </w:r>
    </w:p>
    <w:p w14:paraId="290E0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HighP</w:t>
      </w:r>
      <w:proofErr w:type="spellEnd"/>
      <w:r w:rsidRPr="0099127B">
        <w:rPr>
          <w:noProof w:val="0"/>
        </w:rPr>
        <w:t xml:space="preserve"> in 3GPP TS 38.304";</w:t>
      </w:r>
    </w:p>
    <w:p w14:paraId="24E26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FEAF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6967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3E060E" w14:textId="77777777" w:rsidR="004D13F3" w:rsidRPr="0099127B" w:rsidRDefault="004D13F3" w:rsidP="004D13F3">
      <w:pPr>
        <w:pStyle w:val="PL"/>
        <w:rPr>
          <w:noProof w:val="0"/>
        </w:rPr>
      </w:pPr>
    </w:p>
    <w:p w14:paraId="247B3B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threshXHighQ</w:t>
      </w:r>
      <w:proofErr w:type="spellEnd"/>
      <w:r w:rsidRPr="0099127B">
        <w:rPr>
          <w:noProof w:val="0"/>
        </w:rPr>
        <w:t xml:space="preserve"> {</w:t>
      </w:r>
    </w:p>
    <w:p w14:paraId="26A76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>, HighQ in 3GPP TS 38.304";</w:t>
      </w:r>
    </w:p>
    <w:p w14:paraId="59C7B0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CC1D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3849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A79F1F" w14:textId="77777777" w:rsidR="004D13F3" w:rsidRPr="0099127B" w:rsidRDefault="004D13F3" w:rsidP="004D13F3">
      <w:pPr>
        <w:pStyle w:val="PL"/>
        <w:rPr>
          <w:noProof w:val="0"/>
        </w:rPr>
      </w:pPr>
    </w:p>
    <w:p w14:paraId="2C901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threshXLowP</w:t>
      </w:r>
      <w:proofErr w:type="spellEnd"/>
      <w:r w:rsidRPr="0099127B">
        <w:rPr>
          <w:noProof w:val="0"/>
        </w:rPr>
        <w:t xml:space="preserve"> {</w:t>
      </w:r>
    </w:p>
    <w:p w14:paraId="2E34A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LowP</w:t>
      </w:r>
      <w:proofErr w:type="spellEnd"/>
      <w:r w:rsidRPr="0099127B">
        <w:rPr>
          <w:noProof w:val="0"/>
        </w:rPr>
        <w:t xml:space="preserve"> in 3GPP TS 38.304";</w:t>
      </w:r>
    </w:p>
    <w:p w14:paraId="61248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60C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EC032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5F6039" w14:textId="77777777" w:rsidR="004D13F3" w:rsidRPr="0099127B" w:rsidRDefault="004D13F3" w:rsidP="004D13F3">
      <w:pPr>
        <w:pStyle w:val="PL"/>
        <w:rPr>
          <w:noProof w:val="0"/>
        </w:rPr>
      </w:pPr>
    </w:p>
    <w:p w14:paraId="0BFB5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threshXLowQ</w:t>
      </w:r>
      <w:proofErr w:type="spellEnd"/>
      <w:r w:rsidRPr="0099127B">
        <w:rPr>
          <w:noProof w:val="0"/>
        </w:rPr>
        <w:t xml:space="preserve"> {</w:t>
      </w:r>
    </w:p>
    <w:p w14:paraId="450DD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LowQ</w:t>
      </w:r>
      <w:proofErr w:type="spellEnd"/>
      <w:r w:rsidRPr="0099127B">
        <w:rPr>
          <w:noProof w:val="0"/>
        </w:rPr>
        <w:t xml:space="preserve"> in 3GPP TS 38.304";</w:t>
      </w:r>
    </w:p>
    <w:p w14:paraId="1967B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3AC6B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2820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1A8C5B8" w14:textId="77777777" w:rsidR="004D13F3" w:rsidRPr="0099127B" w:rsidRDefault="004D13F3" w:rsidP="004D13F3">
      <w:pPr>
        <w:pStyle w:val="PL"/>
        <w:rPr>
          <w:noProof w:val="0"/>
        </w:rPr>
      </w:pPr>
    </w:p>
    <w:p w14:paraId="32B600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{</w:t>
      </w:r>
    </w:p>
    <w:p w14:paraId="0B4D8E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"t-</w:t>
      </w:r>
      <w:proofErr w:type="spellStart"/>
      <w:r w:rsidRPr="0099127B">
        <w:rPr>
          <w:noProof w:val="0"/>
        </w:rPr>
        <w:t>ReselectionEUTRA</w:t>
      </w:r>
      <w:proofErr w:type="spellEnd"/>
      <w:r w:rsidRPr="0099127B">
        <w:rPr>
          <w:noProof w:val="0"/>
        </w:rPr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439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</w:t>
      </w:r>
    </w:p>
    <w:p w14:paraId="26490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FC90CA" w14:textId="77777777" w:rsidR="004D13F3" w:rsidRPr="0099127B" w:rsidRDefault="004D13F3" w:rsidP="004D13F3">
      <w:pPr>
        <w:pStyle w:val="PL"/>
        <w:rPr>
          <w:noProof w:val="0"/>
        </w:rPr>
      </w:pPr>
    </w:p>
    <w:p w14:paraId="264B7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tReselectionEutraSfHigh</w:t>
      </w:r>
      <w:proofErr w:type="spellEnd"/>
      <w:r w:rsidRPr="0099127B">
        <w:rPr>
          <w:noProof w:val="0"/>
        </w:rPr>
        <w:t xml:space="preserve"> {</w:t>
      </w:r>
    </w:p>
    <w:p w14:paraId="379D6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for high</w:t>
      </w:r>
    </w:p>
    <w:p w14:paraId="2FC8F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8011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2DFCC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A12E92" w14:textId="77777777" w:rsidR="004D13F3" w:rsidRPr="0099127B" w:rsidRDefault="004D13F3" w:rsidP="004D13F3">
      <w:pPr>
        <w:pStyle w:val="PL"/>
        <w:rPr>
          <w:noProof w:val="0"/>
        </w:rPr>
      </w:pPr>
    </w:p>
    <w:p w14:paraId="00847D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tReselectionEutraSfMedium</w:t>
      </w:r>
      <w:proofErr w:type="spellEnd"/>
      <w:r w:rsidRPr="0099127B">
        <w:rPr>
          <w:noProof w:val="0"/>
        </w:rPr>
        <w:t xml:space="preserve"> {</w:t>
      </w:r>
    </w:p>
    <w:p w14:paraId="75E24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for medium</w:t>
      </w:r>
    </w:p>
    <w:p w14:paraId="490F2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9BA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3AF66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3B085B" w14:textId="77777777" w:rsidR="004D13F3" w:rsidRPr="0099127B" w:rsidRDefault="004D13F3" w:rsidP="004D13F3">
      <w:pPr>
        <w:pStyle w:val="PL"/>
        <w:rPr>
          <w:noProof w:val="0"/>
        </w:rPr>
      </w:pPr>
    </w:p>
    <w:p w14:paraId="65BC5A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eUtranFrequencyRef</w:t>
      </w:r>
      <w:proofErr w:type="spellEnd"/>
      <w:r w:rsidRPr="0099127B">
        <w:rPr>
          <w:noProof w:val="0"/>
        </w:rPr>
        <w:t xml:space="preserve"> {</w:t>
      </w:r>
    </w:p>
    <w:p w14:paraId="05DF6F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instance.";</w:t>
      </w:r>
    </w:p>
    <w:p w14:paraId="67C8D6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792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2F2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BD58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  <w:rPr>
          <w:noProof w:val="0"/>
        </w:rPr>
      </w:pPr>
    </w:p>
    <w:p w14:paraId="0B7AB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EUtranFreqRelation</w:t>
      </w:r>
      <w:proofErr w:type="spellEnd"/>
      <w:r w:rsidRPr="0099127B">
        <w:rPr>
          <w:noProof w:val="0"/>
        </w:rPr>
        <w:t xml:space="preserve"> {</w:t>
      </w:r>
    </w:p>
    <w:p w14:paraId="7EC68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DD61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EUtranFreqRelationGrp</w:t>
      </w:r>
      <w:proofErr w:type="spellEnd"/>
      <w:r w:rsidRPr="0099127B">
        <w:rPr>
          <w:noProof w:val="0"/>
        </w:rPr>
        <w:t>;</w:t>
      </w:r>
    </w:p>
    <w:p w14:paraId="7AEE4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3839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2A4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CC0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684558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E.5.6</w:t>
      </w:r>
      <w:r w:rsidRPr="00EB2C29">
        <w:rPr>
          <w:lang w:eastAsia="zh-CN"/>
        </w:rPr>
        <w:tab/>
        <w:t>module _3gpp-nr-nrm-eutranfrequency@2019-10-28.yang</w:t>
      </w:r>
    </w:p>
    <w:p w14:paraId="4DD1D4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_3gpp-nr-nrm-eutranfrequency {</w:t>
      </w:r>
    </w:p>
    <w:p w14:paraId="05D94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BFB3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  <w:rPr>
          <w:noProof w:val="0"/>
        </w:rPr>
      </w:pPr>
    </w:p>
    <w:p w14:paraId="51F7A7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  <w:rPr>
          <w:noProof w:val="0"/>
        </w:rPr>
      </w:pPr>
    </w:p>
    <w:p w14:paraId="0DF6A7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Information</w:t>
      </w:r>
    </w:p>
    <w:p w14:paraId="0355C0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  <w:rPr>
          <w:noProof w:val="0"/>
        </w:rPr>
      </w:pPr>
    </w:p>
    <w:p w14:paraId="7E0A6B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9F3FA9A" w14:textId="77777777" w:rsidR="004D13F3" w:rsidRPr="0099127B" w:rsidRDefault="004D13F3" w:rsidP="004D13F3">
      <w:pPr>
        <w:pStyle w:val="PL"/>
        <w:rPr>
          <w:noProof w:val="0"/>
        </w:rPr>
      </w:pPr>
    </w:p>
    <w:p w14:paraId="2FE1C2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EUtranFrequencyGrp</w:t>
      </w:r>
      <w:proofErr w:type="spellEnd"/>
      <w:r w:rsidRPr="0099127B">
        <w:rPr>
          <w:noProof w:val="0"/>
        </w:rPr>
        <w:t xml:space="preserve"> {</w:t>
      </w:r>
    </w:p>
    <w:p w14:paraId="02E90F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IOC.";</w:t>
      </w:r>
    </w:p>
    <w:p w14:paraId="41FC9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  <w:rPr>
          <w:noProof w:val="0"/>
        </w:rPr>
      </w:pPr>
    </w:p>
    <w:p w14:paraId="7ED779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earfcnDL</w:t>
      </w:r>
      <w:proofErr w:type="spellEnd"/>
      <w:r w:rsidRPr="0099127B">
        <w:rPr>
          <w:noProof w:val="0"/>
        </w:rPr>
        <w:t xml:space="preserve"> {</w:t>
      </w:r>
    </w:p>
    <w:p w14:paraId="2B519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FB8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25151A" w14:textId="77777777" w:rsidR="004D13F3" w:rsidRPr="0099127B" w:rsidRDefault="004D13F3" w:rsidP="004D13F3">
      <w:pPr>
        <w:pStyle w:val="PL"/>
        <w:rPr>
          <w:noProof w:val="0"/>
        </w:rPr>
      </w:pPr>
    </w:p>
    <w:p w14:paraId="00A75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multiBandInfoListEutra</w:t>
      </w:r>
      <w:proofErr w:type="spellEnd"/>
      <w:r w:rsidRPr="0099127B">
        <w:rPr>
          <w:noProof w:val="0"/>
        </w:rPr>
        <w:t xml:space="preserve"> {</w:t>
      </w:r>
    </w:p>
    <w:p w14:paraId="2EC41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4F2BA7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58C90B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9C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A7730D" w14:textId="77777777" w:rsidR="004D13F3" w:rsidRPr="0099127B" w:rsidRDefault="004D13F3" w:rsidP="004D13F3">
      <w:pPr>
        <w:pStyle w:val="PL"/>
        <w:rPr>
          <w:noProof w:val="0"/>
        </w:rPr>
      </w:pPr>
    </w:p>
    <w:p w14:paraId="53F577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EUtranFrequencyWrapper</w:t>
      </w:r>
      <w:proofErr w:type="spellEnd"/>
      <w:r w:rsidRPr="0099127B">
        <w:rPr>
          <w:noProof w:val="0"/>
        </w:rPr>
        <w:t xml:space="preserve"> {</w:t>
      </w:r>
    </w:p>
    <w:p w14:paraId="0AEC3D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{</w:t>
      </w:r>
    </w:p>
    <w:p w14:paraId="240E5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4F486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EUtranFrequencyGrp</w:t>
      </w:r>
      <w:proofErr w:type="spellEnd"/>
      <w:r w:rsidRPr="0099127B">
        <w:rPr>
          <w:noProof w:val="0"/>
        </w:rPr>
        <w:t>;</w:t>
      </w:r>
    </w:p>
    <w:p w14:paraId="33E2C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D48F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AB4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E8BF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A682F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EUtranFrequencyWrapper</w:t>
      </w:r>
      <w:proofErr w:type="spellEnd"/>
      <w:r w:rsidRPr="0099127B">
        <w:rPr>
          <w:noProof w:val="0"/>
        </w:rPr>
        <w:t xml:space="preserve"> ;</w:t>
      </w:r>
    </w:p>
    <w:p w14:paraId="14DC9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CA44CFE" w14:textId="77777777" w:rsidR="004D13F3" w:rsidRPr="0099127B" w:rsidRDefault="004D13F3" w:rsidP="004D13F3">
      <w:pPr>
        <w:pStyle w:val="PL"/>
        <w:rPr>
          <w:noProof w:val="0"/>
        </w:rPr>
      </w:pPr>
    </w:p>
    <w:p w14:paraId="762A9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EUtranFrequencyWrapper</w:t>
      </w:r>
      <w:proofErr w:type="spellEnd"/>
      <w:r w:rsidRPr="0099127B">
        <w:rPr>
          <w:noProof w:val="0"/>
        </w:rPr>
        <w:t xml:space="preserve"> ;</w:t>
      </w:r>
    </w:p>
    <w:p w14:paraId="0CBAB0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10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DEE7C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_3gpp-nr-nrm-externalamffunction@2019-10-28.yang</w:t>
      </w:r>
    </w:p>
    <w:p w14:paraId="5C6F7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_3gpp-nr-nrm-externalamffunction {</w:t>
      </w:r>
    </w:p>
    <w:p w14:paraId="3C8333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05F3D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"extamf3gpp";</w:t>
      </w:r>
    </w:p>
    <w:p w14:paraId="18DF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9C215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  <w:rPr>
          <w:noProof w:val="0"/>
        </w:rPr>
      </w:pPr>
    </w:p>
    <w:p w14:paraId="4767C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 xml:space="preserve"> Information</w:t>
      </w:r>
    </w:p>
    <w:p w14:paraId="21CC7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  <w:rPr>
          <w:noProof w:val="0"/>
        </w:rPr>
      </w:pPr>
    </w:p>
    <w:p w14:paraId="36F04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EB7A16" w14:textId="77777777" w:rsidR="004D13F3" w:rsidRPr="0099127B" w:rsidRDefault="004D13F3" w:rsidP="004D13F3">
      <w:pPr>
        <w:pStyle w:val="PL"/>
        <w:rPr>
          <w:noProof w:val="0"/>
        </w:rPr>
      </w:pPr>
    </w:p>
    <w:p w14:paraId="0EB76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ExternalAMFFunctionGrp</w:t>
      </w:r>
      <w:proofErr w:type="spellEnd"/>
      <w:r w:rsidRPr="0099127B">
        <w:rPr>
          <w:noProof w:val="0"/>
        </w:rPr>
        <w:t xml:space="preserve"> {</w:t>
      </w:r>
    </w:p>
    <w:p w14:paraId="2D46B1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 xml:space="preserve"> IOC.";</w:t>
      </w:r>
    </w:p>
    <w:p w14:paraId="0C1567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  <w:rPr>
          <w:noProof w:val="0"/>
        </w:rPr>
      </w:pPr>
    </w:p>
    <w:p w14:paraId="0A4A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{</w:t>
      </w:r>
    </w:p>
    <w:p w14:paraId="73CBED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min-</w:t>
      </w:r>
      <w:proofErr w:type="spellStart"/>
      <w:r w:rsidRPr="003D3C92">
        <w:rPr>
          <w:noProof w:val="0"/>
          <w:lang w:val="fr-FR"/>
        </w:rPr>
        <w:t>elements</w:t>
      </w:r>
      <w:proofErr w:type="spellEnd"/>
      <w:r w:rsidRPr="003D3C92">
        <w:rPr>
          <w:noProof w:val="0"/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max-elements 6;</w:t>
      </w:r>
    </w:p>
    <w:p w14:paraId="1DE0E3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57876E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04B2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494A61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{</w:t>
      </w:r>
    </w:p>
    <w:p w14:paraId="4590C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presence true;</w:t>
      </w:r>
    </w:p>
    <w:p w14:paraId="5DE3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EB2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6F915D9" w14:textId="77777777" w:rsidR="004D13F3" w:rsidRPr="0099127B" w:rsidRDefault="004D13F3" w:rsidP="004D13F3">
      <w:pPr>
        <w:pStyle w:val="PL"/>
        <w:rPr>
          <w:noProof w:val="0"/>
        </w:rPr>
      </w:pPr>
    </w:p>
    <w:p w14:paraId="7CC81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ExternalAMFFunctionWrapper</w:t>
      </w:r>
      <w:proofErr w:type="spellEnd"/>
      <w:r w:rsidRPr="0099127B">
        <w:rPr>
          <w:noProof w:val="0"/>
        </w:rPr>
        <w:t xml:space="preserve"> {</w:t>
      </w:r>
    </w:p>
    <w:p w14:paraId="22A1F8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 xml:space="preserve"> {</w:t>
      </w:r>
    </w:p>
    <w:p w14:paraId="3AD5E4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A5589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BDE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ExternalAMFFunctionGrp</w:t>
      </w:r>
      <w:proofErr w:type="spellEnd"/>
      <w:r w:rsidRPr="0099127B">
        <w:rPr>
          <w:noProof w:val="0"/>
        </w:rPr>
        <w:t>;</w:t>
      </w:r>
    </w:p>
    <w:p w14:paraId="50FF74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310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7D5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59E2F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08A9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ExternalAMFFunctionWrapper</w:t>
      </w:r>
      <w:proofErr w:type="spellEnd"/>
      <w:r w:rsidRPr="0099127B">
        <w:rPr>
          <w:noProof w:val="0"/>
        </w:rPr>
        <w:t>;</w:t>
      </w:r>
    </w:p>
    <w:p w14:paraId="12B44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558338" w14:textId="77777777" w:rsidR="004D13F3" w:rsidRPr="0099127B" w:rsidRDefault="004D13F3" w:rsidP="004D13F3">
      <w:pPr>
        <w:pStyle w:val="PL"/>
        <w:rPr>
          <w:noProof w:val="0"/>
        </w:rPr>
      </w:pPr>
    </w:p>
    <w:p w14:paraId="2D97C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ExternalAMFFunctionWrapper</w:t>
      </w:r>
      <w:proofErr w:type="spellEnd"/>
      <w:r w:rsidRPr="0099127B">
        <w:rPr>
          <w:noProof w:val="0"/>
        </w:rPr>
        <w:t>;</w:t>
      </w:r>
    </w:p>
    <w:p w14:paraId="408D7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ECD4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B0417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_3gpp-nr-nrm-externalenbfunction@2019-10-28.yang</w:t>
      </w:r>
    </w:p>
    <w:p w14:paraId="71CC3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_3gpp-nr-nrm-externalenbfunction {</w:t>
      </w:r>
    </w:p>
    <w:p w14:paraId="42842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2497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"extenb3gpp";</w:t>
      </w:r>
    </w:p>
    <w:p w14:paraId="5FFC1449" w14:textId="77777777" w:rsidR="004D13F3" w:rsidRPr="0099127B" w:rsidRDefault="004D13F3" w:rsidP="004D13F3">
      <w:pPr>
        <w:pStyle w:val="PL"/>
        <w:rPr>
          <w:noProof w:val="0"/>
        </w:rPr>
      </w:pPr>
    </w:p>
    <w:p w14:paraId="64A316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  <w:rPr>
          <w:noProof w:val="0"/>
        </w:rPr>
      </w:pPr>
    </w:p>
    <w:p w14:paraId="175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EC41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  <w:rPr>
          <w:noProof w:val="0"/>
        </w:rPr>
      </w:pPr>
    </w:p>
    <w:p w14:paraId="1C323E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3F53D36" w14:textId="77777777" w:rsidR="004D13F3" w:rsidRPr="0099127B" w:rsidRDefault="004D13F3" w:rsidP="004D13F3">
      <w:pPr>
        <w:pStyle w:val="PL"/>
        <w:rPr>
          <w:noProof w:val="0"/>
        </w:rPr>
      </w:pPr>
    </w:p>
    <w:p w14:paraId="123A08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ExternalENBFunctionGrp</w:t>
      </w:r>
      <w:proofErr w:type="spellEnd"/>
      <w:r w:rsidRPr="0099127B">
        <w:rPr>
          <w:noProof w:val="0"/>
        </w:rPr>
        <w:t xml:space="preserve"> {</w:t>
      </w:r>
    </w:p>
    <w:p w14:paraId="5763EB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ExternalENBFunction</w:t>
      </w:r>
      <w:proofErr w:type="spellEnd"/>
      <w:r w:rsidRPr="0099127B">
        <w:rPr>
          <w:noProof w:val="0"/>
        </w:rPr>
        <w:t xml:space="preserve"> IOC.";</w:t>
      </w:r>
    </w:p>
    <w:p w14:paraId="2F436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  <w:rPr>
          <w:noProof w:val="0"/>
        </w:rPr>
      </w:pPr>
    </w:p>
    <w:p w14:paraId="393BA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eNBId</w:t>
      </w:r>
      <w:proofErr w:type="spellEnd"/>
      <w:r w:rsidRPr="0099127B">
        <w:rPr>
          <w:noProof w:val="0"/>
        </w:rPr>
        <w:t xml:space="preserve"> {</w:t>
      </w:r>
    </w:p>
    <w:p w14:paraId="405388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</w:t>
      </w:r>
      <w:proofErr w:type="spellStart"/>
      <w:r w:rsidRPr="0099127B">
        <w:rPr>
          <w:noProof w:val="0"/>
        </w:rPr>
        <w:t>eNodeB</w:t>
      </w:r>
      <w:proofErr w:type="spellEnd"/>
      <w:r w:rsidRPr="0099127B">
        <w:rPr>
          <w:noProof w:val="0"/>
        </w:rPr>
        <w:t xml:space="preserve"> within a PLMN.";</w:t>
      </w:r>
    </w:p>
    <w:p w14:paraId="5FAC5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EA05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ID.</w:t>
      </w:r>
    </w:p>
    <w:p w14:paraId="15E9C2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IDs also</w:t>
      </w:r>
    </w:p>
    <w:p w14:paraId="43D78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618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275125" w14:textId="77777777" w:rsidR="004D13F3" w:rsidRPr="0099127B" w:rsidRDefault="004D13F3" w:rsidP="004D13F3">
      <w:pPr>
        <w:pStyle w:val="PL"/>
        <w:rPr>
          <w:noProof w:val="0"/>
        </w:rPr>
      </w:pPr>
    </w:p>
    <w:p w14:paraId="1E60C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ExternalENBFunctionWrapper</w:t>
      </w:r>
      <w:proofErr w:type="spellEnd"/>
      <w:r w:rsidRPr="0099127B">
        <w:rPr>
          <w:noProof w:val="0"/>
        </w:rPr>
        <w:t xml:space="preserve"> {</w:t>
      </w:r>
    </w:p>
    <w:p w14:paraId="00E083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ExternalENBFunction</w:t>
      </w:r>
      <w:proofErr w:type="spellEnd"/>
      <w:r w:rsidRPr="0099127B">
        <w:rPr>
          <w:noProof w:val="0"/>
        </w:rPr>
        <w:t xml:space="preserve"> {</w:t>
      </w:r>
    </w:p>
    <w:p w14:paraId="401A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an external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functionality.";</w:t>
      </w:r>
    </w:p>
    <w:p w14:paraId="53BA2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2FFB7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ExternalENBFunctionGrp</w:t>
      </w:r>
      <w:proofErr w:type="spellEnd"/>
      <w:r w:rsidRPr="0099127B">
        <w:rPr>
          <w:noProof w:val="0"/>
        </w:rPr>
        <w:t>;</w:t>
      </w:r>
    </w:p>
    <w:p w14:paraId="50C7D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CB3A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08F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5AD18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27B4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ExternalENBFunctionWrapper</w:t>
      </w:r>
      <w:proofErr w:type="spellEnd"/>
      <w:r w:rsidRPr="0099127B">
        <w:rPr>
          <w:noProof w:val="0"/>
        </w:rPr>
        <w:t>;</w:t>
      </w:r>
    </w:p>
    <w:p w14:paraId="04C954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BA6951" w14:textId="77777777" w:rsidR="004D13F3" w:rsidRPr="0099127B" w:rsidRDefault="004D13F3" w:rsidP="004D13F3">
      <w:pPr>
        <w:pStyle w:val="PL"/>
        <w:rPr>
          <w:noProof w:val="0"/>
        </w:rPr>
      </w:pPr>
    </w:p>
    <w:p w14:paraId="1C672D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</w:rPr>
        <w:t xml:space="preserve">uses </w:t>
      </w:r>
      <w:proofErr w:type="spellStart"/>
      <w:r w:rsidRPr="003D3C92">
        <w:rPr>
          <w:noProof w:val="0"/>
          <w:lang w:val="fr-FR"/>
        </w:rPr>
        <w:t>ExternalENBFunctionWrapper</w:t>
      </w:r>
      <w:proofErr w:type="spellEnd"/>
      <w:r w:rsidRPr="003D3C92">
        <w:rPr>
          <w:noProof w:val="0"/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02AFACF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288A14D5" w14:textId="7777777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module_3gpp-nr-nrm-externaleutrancell@2019-10-28.yang</w:t>
      </w:r>
    </w:p>
    <w:p w14:paraId="544DF836" w14:textId="77777777" w:rsidR="004D13F3" w:rsidRPr="003D3C92" w:rsidRDefault="004D13F3" w:rsidP="004D13F3">
      <w:pPr>
        <w:pStyle w:val="PL"/>
        <w:rPr>
          <w:noProof w:val="0"/>
          <w:lang w:val="fr-FR" w:eastAsia="zh-CN"/>
        </w:rPr>
      </w:pPr>
    </w:p>
    <w:p w14:paraId="4E380F6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</w:t>
      </w:r>
      <w:proofErr w:type="spellStart"/>
      <w:r w:rsidRPr="003D3C92">
        <w:rPr>
          <w:noProof w:val="0"/>
          <w:lang w:val="fr-FR"/>
        </w:rPr>
        <w:t>namespace</w:t>
      </w:r>
      <w:proofErr w:type="spellEnd"/>
      <w:r w:rsidRPr="003D3C92">
        <w:rPr>
          <w:noProof w:val="0"/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</w:t>
      </w:r>
      <w:proofErr w:type="spellStart"/>
      <w:r w:rsidRPr="003D3C92">
        <w:rPr>
          <w:noProof w:val="0"/>
          <w:lang w:val="fr-FR"/>
        </w:rPr>
        <w:t>prefix</w:t>
      </w:r>
      <w:proofErr w:type="spellEnd"/>
      <w:r w:rsidRPr="003D3C92">
        <w:rPr>
          <w:noProof w:val="0"/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noProof w:val="0"/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import _3gpp-common-yang-types { </w:t>
      </w:r>
      <w:proofErr w:type="spellStart"/>
      <w:r w:rsidRPr="003D3C92">
        <w:rPr>
          <w:noProof w:val="0"/>
          <w:lang w:val="fr-FR"/>
        </w:rPr>
        <w:t>prefix</w:t>
      </w:r>
      <w:proofErr w:type="spellEnd"/>
      <w:r w:rsidRPr="003D3C92">
        <w:rPr>
          <w:noProof w:val="0"/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</w:t>
      </w:r>
      <w:r w:rsidRPr="0099127B">
        <w:rPr>
          <w:noProof w:val="0"/>
        </w:rPr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  <w:rPr>
          <w:noProof w:val="0"/>
        </w:rPr>
      </w:pPr>
    </w:p>
    <w:p w14:paraId="1EB26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 xml:space="preserve"> and</w:t>
      </w:r>
    </w:p>
    <w:p w14:paraId="54008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ExternalEUtranCellTDD</w:t>
      </w:r>
      <w:proofErr w:type="spellEnd"/>
      <w:r w:rsidRPr="0099127B">
        <w:rPr>
          <w:noProof w:val="0"/>
        </w:rPr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  <w:rPr>
          <w:noProof w:val="0"/>
        </w:rPr>
      </w:pPr>
    </w:p>
    <w:p w14:paraId="4D6284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A479B3" w14:textId="77777777" w:rsidR="004D13F3" w:rsidRPr="0099127B" w:rsidRDefault="004D13F3" w:rsidP="004D13F3">
      <w:pPr>
        <w:pStyle w:val="PL"/>
        <w:rPr>
          <w:noProof w:val="0"/>
        </w:rPr>
      </w:pPr>
    </w:p>
    <w:p w14:paraId="0CDD9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ExternalEUtranGenericCellGrp</w:t>
      </w:r>
      <w:proofErr w:type="spellEnd"/>
      <w:r w:rsidRPr="0099127B">
        <w:rPr>
          <w:noProof w:val="0"/>
        </w:rPr>
        <w:t xml:space="preserve"> {</w:t>
      </w:r>
    </w:p>
    <w:p w14:paraId="2B24E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ExternalEUtranGenericCell</w:t>
      </w:r>
      <w:proofErr w:type="spellEnd"/>
      <w:r w:rsidRPr="0099127B">
        <w:rPr>
          <w:noProof w:val="0"/>
        </w:rPr>
        <w:t xml:space="preserve"> IOC."; </w:t>
      </w:r>
    </w:p>
    <w:p w14:paraId="43055E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  <w:rPr>
          <w:noProof w:val="0"/>
        </w:rPr>
      </w:pPr>
    </w:p>
    <w:p w14:paraId="4538D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pci</w:t>
      </w:r>
      <w:proofErr w:type="spellEnd"/>
      <w:r w:rsidRPr="0099127B">
        <w:rPr>
          <w:noProof w:val="0"/>
        </w:rPr>
        <w:t xml:space="preserve"> {</w:t>
      </w:r>
    </w:p>
    <w:p w14:paraId="31A69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17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244FC" w14:textId="77777777" w:rsidR="004D13F3" w:rsidRPr="0099127B" w:rsidRDefault="004D13F3" w:rsidP="004D13F3">
      <w:pPr>
        <w:pStyle w:val="PL"/>
        <w:rPr>
          <w:noProof w:val="0"/>
        </w:rPr>
      </w:pPr>
    </w:p>
    <w:p w14:paraId="450D3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{</w:t>
      </w:r>
    </w:p>
    <w:p w14:paraId="27EA3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Identity (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>) for sharing the radio access network</w:t>
      </w:r>
    </w:p>
    <w:p w14:paraId="22A34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resources. One member of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this list cannot be included in the </w:t>
      </w:r>
      <w:proofErr w:type="spellStart"/>
      <w:r w:rsidRPr="0099127B">
        <w:rPr>
          <w:noProof w:val="0"/>
        </w:rPr>
        <w:t>cellAccessInfoList</w:t>
      </w:r>
      <w:proofErr w:type="spellEnd"/>
      <w:r w:rsidRPr="0099127B">
        <w:rPr>
          <w:noProof w:val="0"/>
        </w:rPr>
        <w:t>.</w:t>
      </w:r>
    </w:p>
    <w:p w14:paraId="5A5A2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1731E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0347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6;</w:t>
      </w:r>
    </w:p>
    <w:p w14:paraId="275BE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6161B2" w14:textId="77777777" w:rsidR="004D13F3" w:rsidRPr="0099127B" w:rsidRDefault="004D13F3" w:rsidP="004D13F3">
      <w:pPr>
        <w:pStyle w:val="PL"/>
        <w:rPr>
          <w:noProof w:val="0"/>
        </w:rPr>
      </w:pPr>
    </w:p>
    <w:p w14:paraId="62EDD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59E19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 cell within an </w:t>
      </w:r>
      <w:proofErr w:type="spellStart"/>
      <w:r w:rsidRPr="0099127B">
        <w:rPr>
          <w:noProof w:val="0"/>
        </w:rPr>
        <w:t>eNodeB</w:t>
      </w:r>
      <w:proofErr w:type="spellEnd"/>
      <w:r w:rsidRPr="0099127B">
        <w:rPr>
          <w:noProof w:val="0"/>
        </w:rPr>
        <w:t>.";</w:t>
      </w:r>
    </w:p>
    <w:p w14:paraId="3E45BC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"0..255"; }      </w:t>
      </w:r>
      <w:r w:rsidRPr="0099127B">
        <w:rPr>
          <w:noProof w:val="0"/>
        </w:rPr>
        <w:tab/>
      </w:r>
    </w:p>
    <w:p w14:paraId="46479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97802C" w14:textId="77777777" w:rsidR="004D13F3" w:rsidRPr="0099127B" w:rsidRDefault="004D13F3" w:rsidP="004D13F3">
      <w:pPr>
        <w:pStyle w:val="PL"/>
        <w:rPr>
          <w:noProof w:val="0"/>
        </w:rPr>
      </w:pPr>
    </w:p>
    <w:p w14:paraId="491CE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eNBId</w:t>
      </w:r>
      <w:proofErr w:type="spellEnd"/>
      <w:r w:rsidRPr="0099127B">
        <w:rPr>
          <w:noProof w:val="0"/>
        </w:rPr>
        <w:t xml:space="preserve"> {</w:t>
      </w:r>
    </w:p>
    <w:p w14:paraId="74177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</w:t>
      </w:r>
      <w:proofErr w:type="spellStart"/>
      <w:r w:rsidRPr="0099127B">
        <w:rPr>
          <w:noProof w:val="0"/>
        </w:rPr>
        <w:t>eNodeB</w:t>
      </w:r>
      <w:proofErr w:type="spellEnd"/>
      <w:r w:rsidRPr="0099127B">
        <w:rPr>
          <w:noProof w:val="0"/>
        </w:rPr>
        <w:t xml:space="preserve"> within a PLMN.";</w:t>
      </w:r>
    </w:p>
    <w:p w14:paraId="437AEB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B95D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ID.</w:t>
      </w:r>
    </w:p>
    <w:p w14:paraId="6F6C77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IDs also</w:t>
      </w:r>
    </w:p>
    <w:p w14:paraId="2F3F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284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B962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E0FE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ExternalEUtranCellFDDGrp</w:t>
      </w:r>
      <w:proofErr w:type="spellEnd"/>
      <w:r w:rsidRPr="0099127B">
        <w:rPr>
          <w:noProof w:val="0"/>
        </w:rPr>
        <w:t xml:space="preserve"> {</w:t>
      </w:r>
    </w:p>
    <w:p w14:paraId="13575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 xml:space="preserve"> IOC."; </w:t>
      </w:r>
    </w:p>
    <w:p w14:paraId="1A021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ExternalEUtranGenericCellGrp</w:t>
      </w:r>
      <w:proofErr w:type="spellEnd"/>
      <w:r w:rsidRPr="0099127B">
        <w:rPr>
          <w:noProof w:val="0"/>
        </w:rPr>
        <w:t>;</w:t>
      </w:r>
    </w:p>
    <w:p w14:paraId="60C34F11" w14:textId="77777777" w:rsidR="004D13F3" w:rsidRPr="0099127B" w:rsidRDefault="004D13F3" w:rsidP="004D13F3">
      <w:pPr>
        <w:pStyle w:val="PL"/>
        <w:rPr>
          <w:noProof w:val="0"/>
        </w:rPr>
      </w:pPr>
    </w:p>
    <w:p w14:paraId="3FBD3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earfcnDL</w:t>
      </w:r>
      <w:proofErr w:type="spellEnd"/>
      <w:r w:rsidRPr="0099127B">
        <w:rPr>
          <w:noProof w:val="0"/>
        </w:rPr>
        <w:t xml:space="preserve"> {</w:t>
      </w:r>
    </w:p>
    <w:p w14:paraId="589D10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5BD9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AF72CA" w14:textId="77777777" w:rsidR="004D13F3" w:rsidRPr="0099127B" w:rsidRDefault="004D13F3" w:rsidP="004D13F3">
      <w:pPr>
        <w:pStyle w:val="PL"/>
        <w:rPr>
          <w:noProof w:val="0"/>
        </w:rPr>
      </w:pPr>
    </w:p>
    <w:p w14:paraId="11D36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earfcnUL</w:t>
      </w:r>
      <w:proofErr w:type="spellEnd"/>
      <w:r w:rsidRPr="0099127B">
        <w:rPr>
          <w:noProof w:val="0"/>
        </w:rPr>
        <w:t xml:space="preserve"> {</w:t>
      </w:r>
    </w:p>
    <w:p w14:paraId="75BB01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701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7F30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C69F04" w14:textId="77777777" w:rsidR="004D13F3" w:rsidRPr="0099127B" w:rsidRDefault="004D13F3" w:rsidP="004D13F3">
      <w:pPr>
        <w:pStyle w:val="PL"/>
        <w:rPr>
          <w:noProof w:val="0"/>
        </w:rPr>
      </w:pPr>
    </w:p>
    <w:p w14:paraId="6ECF4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ExternalEUtranCellTDDGrp</w:t>
      </w:r>
      <w:proofErr w:type="spellEnd"/>
      <w:r w:rsidRPr="0099127B">
        <w:rPr>
          <w:noProof w:val="0"/>
        </w:rPr>
        <w:t xml:space="preserve"> {</w:t>
      </w:r>
    </w:p>
    <w:p w14:paraId="20E3B0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ExternalEUtranCellTDD</w:t>
      </w:r>
      <w:proofErr w:type="spellEnd"/>
      <w:r w:rsidRPr="0099127B">
        <w:rPr>
          <w:noProof w:val="0"/>
        </w:rPr>
        <w:t xml:space="preserve"> IOC."; </w:t>
      </w:r>
    </w:p>
    <w:p w14:paraId="59E6C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ExternalEUtranGenericCellGrp</w:t>
      </w:r>
      <w:proofErr w:type="spellEnd"/>
      <w:r w:rsidRPr="0099127B">
        <w:rPr>
          <w:noProof w:val="0"/>
        </w:rPr>
        <w:t>;</w:t>
      </w:r>
    </w:p>
    <w:p w14:paraId="2199D41B" w14:textId="77777777" w:rsidR="004D13F3" w:rsidRPr="0099127B" w:rsidRDefault="004D13F3" w:rsidP="004D13F3">
      <w:pPr>
        <w:pStyle w:val="PL"/>
        <w:rPr>
          <w:noProof w:val="0"/>
        </w:rPr>
      </w:pPr>
    </w:p>
    <w:p w14:paraId="256AE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</w:t>
      </w:r>
      <w:proofErr w:type="spellEnd"/>
      <w:r w:rsidRPr="0099127B">
        <w:rPr>
          <w:noProof w:val="0"/>
        </w:rPr>
        <w:t xml:space="preserve"> {</w:t>
      </w:r>
    </w:p>
    <w:p w14:paraId="10D77F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882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13E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D4AA05" w14:textId="77777777" w:rsidR="004D13F3" w:rsidRPr="0099127B" w:rsidRDefault="004D13F3" w:rsidP="004D13F3">
      <w:pPr>
        <w:pStyle w:val="PL"/>
        <w:rPr>
          <w:noProof w:val="0"/>
        </w:rPr>
      </w:pPr>
    </w:p>
    <w:p w14:paraId="508B6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ExternalEUtranCellFDDWrapper</w:t>
      </w:r>
      <w:proofErr w:type="spellEnd"/>
      <w:r w:rsidRPr="0099127B">
        <w:rPr>
          <w:noProof w:val="0"/>
        </w:rPr>
        <w:t xml:space="preserve"> {</w:t>
      </w:r>
    </w:p>
    <w:p w14:paraId="0FE00F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 xml:space="preserve"> {</w:t>
      </w:r>
    </w:p>
    <w:p w14:paraId="21CC1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provided by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or NG-RAN FDD cell provided by ng-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>.";</w:t>
      </w:r>
    </w:p>
    <w:p w14:paraId="781D1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1E8D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ExternalEUtranCellFDDGrp</w:t>
      </w:r>
      <w:proofErr w:type="spellEnd"/>
      <w:r w:rsidRPr="0099127B">
        <w:rPr>
          <w:noProof w:val="0"/>
        </w:rPr>
        <w:t>;</w:t>
      </w:r>
    </w:p>
    <w:p w14:paraId="356FA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7856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8C8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2D0289" w14:textId="77777777" w:rsidR="004D13F3" w:rsidRPr="0099127B" w:rsidRDefault="004D13F3" w:rsidP="004D13F3">
      <w:pPr>
        <w:pStyle w:val="PL"/>
        <w:rPr>
          <w:noProof w:val="0"/>
        </w:rPr>
      </w:pPr>
    </w:p>
    <w:p w14:paraId="12C6F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ExternalEUtranCellTDDWrapper</w:t>
      </w:r>
      <w:proofErr w:type="spellEnd"/>
      <w:r w:rsidRPr="0099127B">
        <w:rPr>
          <w:noProof w:val="0"/>
        </w:rPr>
        <w:t xml:space="preserve"> {</w:t>
      </w:r>
    </w:p>
    <w:p w14:paraId="76D7D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ExternalEUtranCellTDD</w:t>
      </w:r>
      <w:proofErr w:type="spellEnd"/>
      <w:r w:rsidRPr="0099127B">
        <w:rPr>
          <w:noProof w:val="0"/>
        </w:rPr>
        <w:t xml:space="preserve"> {</w:t>
      </w:r>
    </w:p>
    <w:p w14:paraId="51569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TDD provided by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or NG-RAN TDD cell provided by ng-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>.";</w:t>
      </w:r>
    </w:p>
    <w:p w14:paraId="410229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F4586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ExternalEUtranCellTDDGrp</w:t>
      </w:r>
      <w:proofErr w:type="spellEnd"/>
      <w:r w:rsidRPr="0099127B">
        <w:rPr>
          <w:noProof w:val="0"/>
        </w:rPr>
        <w:t>;</w:t>
      </w:r>
    </w:p>
    <w:p w14:paraId="51727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6CD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4CB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135D947" w14:textId="77777777" w:rsidR="004D13F3" w:rsidRPr="0099127B" w:rsidRDefault="004D13F3" w:rsidP="004D13F3">
      <w:pPr>
        <w:pStyle w:val="PL"/>
        <w:rPr>
          <w:noProof w:val="0"/>
        </w:rPr>
      </w:pPr>
    </w:p>
    <w:p w14:paraId="49DD4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ExternalEUtranCellFDDWrapper</w:t>
      </w:r>
      <w:proofErr w:type="spellEnd"/>
      <w:r w:rsidRPr="0099127B">
        <w:rPr>
          <w:noProof w:val="0"/>
        </w:rPr>
        <w:t>;</w:t>
      </w:r>
    </w:p>
    <w:p w14:paraId="47F17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7B9960" w14:textId="77777777" w:rsidR="004D13F3" w:rsidRPr="0099127B" w:rsidRDefault="004D13F3" w:rsidP="004D13F3">
      <w:pPr>
        <w:pStyle w:val="PL"/>
        <w:rPr>
          <w:noProof w:val="0"/>
        </w:rPr>
      </w:pPr>
    </w:p>
    <w:p w14:paraId="41B7B2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ExternalEUtranCellFDDWrapper</w:t>
      </w:r>
      <w:proofErr w:type="spellEnd"/>
      <w:r w:rsidRPr="0099127B">
        <w:rPr>
          <w:noProof w:val="0"/>
        </w:rPr>
        <w:t>;</w:t>
      </w:r>
    </w:p>
    <w:p w14:paraId="5652E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5ABB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F38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ExternalEUtranCellTDDWrapper</w:t>
      </w:r>
      <w:proofErr w:type="spellEnd"/>
      <w:r w:rsidRPr="0099127B">
        <w:rPr>
          <w:noProof w:val="0"/>
        </w:rPr>
        <w:t>;</w:t>
      </w:r>
    </w:p>
    <w:p w14:paraId="1F585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E882B0" w14:textId="77777777" w:rsidR="004D13F3" w:rsidRPr="0099127B" w:rsidRDefault="004D13F3" w:rsidP="004D13F3">
      <w:pPr>
        <w:pStyle w:val="PL"/>
        <w:rPr>
          <w:noProof w:val="0"/>
        </w:rPr>
      </w:pPr>
    </w:p>
    <w:p w14:paraId="64EA6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ExternalEUtranCellTDDWrapper</w:t>
      </w:r>
      <w:proofErr w:type="spellEnd"/>
      <w:r w:rsidRPr="0099127B">
        <w:rPr>
          <w:noProof w:val="0"/>
        </w:rPr>
        <w:t>;</w:t>
      </w:r>
    </w:p>
    <w:p w14:paraId="73B6F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7E9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0256880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_3gpp-nr-nrm-externalgnbcucpfunction@2019-10-28.yang</w:t>
      </w:r>
    </w:p>
    <w:p w14:paraId="2626B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46F9E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  <w:rPr>
          <w:noProof w:val="0"/>
        </w:rPr>
      </w:pPr>
    </w:p>
    <w:p w14:paraId="3567B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  <w:rPr>
          <w:noProof w:val="0"/>
        </w:rPr>
      </w:pPr>
    </w:p>
    <w:p w14:paraId="0E5FA1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D62B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  <w:rPr>
          <w:noProof w:val="0"/>
        </w:rPr>
      </w:pPr>
    </w:p>
    <w:p w14:paraId="4D8B82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F02A07" w14:textId="77777777" w:rsidR="004D13F3" w:rsidRPr="0099127B" w:rsidRDefault="004D13F3" w:rsidP="004D13F3">
      <w:pPr>
        <w:pStyle w:val="PL"/>
        <w:rPr>
          <w:noProof w:val="0"/>
        </w:rPr>
      </w:pPr>
    </w:p>
    <w:p w14:paraId="388914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ExternalGNBCUCPFunctionGrp</w:t>
      </w:r>
      <w:proofErr w:type="spellEnd"/>
      <w:r w:rsidRPr="0099127B">
        <w:rPr>
          <w:noProof w:val="0"/>
        </w:rPr>
        <w:t xml:space="preserve"> {</w:t>
      </w:r>
    </w:p>
    <w:p w14:paraId="7DD6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ExternalGNBCUCPFunction</w:t>
      </w:r>
      <w:proofErr w:type="spellEnd"/>
      <w:r w:rsidRPr="0099127B">
        <w:rPr>
          <w:noProof w:val="0"/>
        </w:rPr>
        <w:t xml:space="preserve"> IOC.";</w:t>
      </w:r>
    </w:p>
    <w:p w14:paraId="392F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  <w:rPr>
          <w:noProof w:val="0"/>
        </w:rPr>
      </w:pPr>
    </w:p>
    <w:p w14:paraId="55062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6861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PLMN.";</w:t>
      </w:r>
    </w:p>
    <w:p w14:paraId="6C4C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</w:t>
      </w:r>
    </w:p>
    <w:p w14:paraId="3B765F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A1E3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6C3166" w14:textId="77777777" w:rsidR="004D13F3" w:rsidRPr="0099127B" w:rsidRDefault="004D13F3" w:rsidP="004D13F3">
      <w:pPr>
        <w:pStyle w:val="PL"/>
        <w:rPr>
          <w:noProof w:val="0"/>
        </w:rPr>
      </w:pPr>
    </w:p>
    <w:p w14:paraId="4BAFF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38B268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2F70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706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FF950E" w14:textId="77777777" w:rsidR="004D13F3" w:rsidRPr="0099127B" w:rsidRDefault="004D13F3" w:rsidP="004D13F3">
      <w:pPr>
        <w:pStyle w:val="PL"/>
        <w:rPr>
          <w:noProof w:val="0"/>
        </w:rPr>
      </w:pPr>
    </w:p>
    <w:p w14:paraId="4C0612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20009F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517EF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E1D7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32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2D3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899A5D" w14:textId="77777777" w:rsidR="004D13F3" w:rsidRPr="0099127B" w:rsidRDefault="004D13F3" w:rsidP="004D13F3">
      <w:pPr>
        <w:pStyle w:val="PL"/>
        <w:rPr>
          <w:noProof w:val="0"/>
        </w:rPr>
      </w:pPr>
    </w:p>
    <w:p w14:paraId="26F3D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ExternalGNBCUCPFunctionWrapper</w:t>
      </w:r>
      <w:proofErr w:type="spellEnd"/>
      <w:r w:rsidRPr="0099127B">
        <w:rPr>
          <w:noProof w:val="0"/>
        </w:rPr>
        <w:t xml:space="preserve"> {</w:t>
      </w:r>
    </w:p>
    <w:p w14:paraId="72EFB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ExternalGNBCUCPFunction</w:t>
      </w:r>
      <w:proofErr w:type="spellEnd"/>
      <w:r w:rsidRPr="0099127B">
        <w:rPr>
          <w:noProof w:val="0"/>
        </w:rPr>
        <w:t xml:space="preserve"> {</w:t>
      </w:r>
    </w:p>
    <w:p w14:paraId="70A2A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0AE34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ExternalGNBCUCPFunctionGrp</w:t>
      </w:r>
      <w:proofErr w:type="spellEnd"/>
      <w:r w:rsidRPr="0099127B">
        <w:rPr>
          <w:noProof w:val="0"/>
        </w:rPr>
        <w:t>;</w:t>
      </w:r>
    </w:p>
    <w:p w14:paraId="2AD39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32A00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96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14A01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BB9A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ExternalGNBCUCPFunctionWrapper</w:t>
      </w:r>
      <w:proofErr w:type="spellEnd"/>
      <w:r w:rsidRPr="0099127B">
        <w:rPr>
          <w:noProof w:val="0"/>
        </w:rPr>
        <w:t>;</w:t>
      </w:r>
    </w:p>
    <w:p w14:paraId="7C9DF8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34EAEB4" w14:textId="77777777" w:rsidR="004D13F3" w:rsidRPr="0099127B" w:rsidRDefault="004D13F3" w:rsidP="004D13F3">
      <w:pPr>
        <w:pStyle w:val="PL"/>
        <w:rPr>
          <w:noProof w:val="0"/>
        </w:rPr>
      </w:pPr>
    </w:p>
    <w:p w14:paraId="0C910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ExternalGNBCUCPFunctionWrapper</w:t>
      </w:r>
      <w:proofErr w:type="spellEnd"/>
      <w:r w:rsidRPr="0099127B">
        <w:rPr>
          <w:noProof w:val="0"/>
        </w:rPr>
        <w:t>;</w:t>
      </w:r>
    </w:p>
    <w:p w14:paraId="5A4F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3638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6BA779F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_3gpp-nr-nrm-externalgnbcuupfunction@2019-10-28.yang</w:t>
      </w:r>
    </w:p>
    <w:p w14:paraId="2A8BDA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3F1A1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  <w:rPr>
          <w:noProof w:val="0"/>
        </w:rPr>
      </w:pPr>
    </w:p>
    <w:p w14:paraId="54E0AF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  <w:rPr>
          <w:noProof w:val="0"/>
        </w:rPr>
      </w:pPr>
    </w:p>
    <w:p w14:paraId="1A566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  <w:rPr>
          <w:noProof w:val="0"/>
        </w:rPr>
      </w:pPr>
    </w:p>
    <w:p w14:paraId="57BD56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FA5C38" w14:textId="77777777" w:rsidR="004D13F3" w:rsidRPr="0099127B" w:rsidRDefault="004D13F3" w:rsidP="004D13F3">
      <w:pPr>
        <w:pStyle w:val="PL"/>
        <w:rPr>
          <w:noProof w:val="0"/>
        </w:rPr>
      </w:pPr>
    </w:p>
    <w:p w14:paraId="2BB0C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ExternalGNBCUUPFunctionGrp</w:t>
      </w:r>
      <w:proofErr w:type="spellEnd"/>
      <w:r w:rsidRPr="0099127B">
        <w:rPr>
          <w:noProof w:val="0"/>
        </w:rPr>
        <w:t xml:space="preserve"> {</w:t>
      </w:r>
    </w:p>
    <w:p w14:paraId="37C4C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ExternalGNBCUUPFunction</w:t>
      </w:r>
      <w:proofErr w:type="spellEnd"/>
      <w:r w:rsidRPr="0099127B">
        <w:rPr>
          <w:noProof w:val="0"/>
        </w:rPr>
        <w:t xml:space="preserve"> IOC.";</w:t>
      </w:r>
    </w:p>
    <w:p w14:paraId="140B7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680799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06A6D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PLMN.";</w:t>
      </w:r>
    </w:p>
    <w:p w14:paraId="48C71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</w:t>
      </w:r>
    </w:p>
    <w:p w14:paraId="18C8E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A7B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30B9D9" w14:textId="77777777" w:rsidR="004D13F3" w:rsidRPr="0099127B" w:rsidRDefault="004D13F3" w:rsidP="004D13F3">
      <w:pPr>
        <w:pStyle w:val="PL"/>
        <w:rPr>
          <w:noProof w:val="0"/>
        </w:rPr>
      </w:pPr>
    </w:p>
    <w:p w14:paraId="4C568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2F1E8E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42407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30B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382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820370" w14:textId="77777777" w:rsidR="004D13F3" w:rsidRPr="0099127B" w:rsidRDefault="004D13F3" w:rsidP="004D13F3">
      <w:pPr>
        <w:pStyle w:val="PL"/>
        <w:rPr>
          <w:noProof w:val="0"/>
        </w:rPr>
      </w:pPr>
    </w:p>
    <w:p w14:paraId="1DCAA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ExternalGNBCUUPFunctionWrapper</w:t>
      </w:r>
      <w:proofErr w:type="spellEnd"/>
      <w:r w:rsidRPr="0099127B">
        <w:rPr>
          <w:noProof w:val="0"/>
        </w:rPr>
        <w:t xml:space="preserve"> {</w:t>
      </w:r>
    </w:p>
    <w:p w14:paraId="01DDE8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ExternalGNBCUUPFunction</w:t>
      </w:r>
      <w:proofErr w:type="spellEnd"/>
      <w:r w:rsidRPr="0099127B">
        <w:rPr>
          <w:noProof w:val="0"/>
        </w:rPr>
        <w:t xml:space="preserve"> {</w:t>
      </w:r>
    </w:p>
    <w:p w14:paraId="392DC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49FA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ExternalGNBCUUPFunctionGrp</w:t>
      </w:r>
      <w:proofErr w:type="spellEnd"/>
      <w:r w:rsidRPr="0099127B">
        <w:rPr>
          <w:noProof w:val="0"/>
        </w:rPr>
        <w:t>;</w:t>
      </w:r>
    </w:p>
    <w:p w14:paraId="125EB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5C2A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F81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6DF553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899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ExternalGNBCUUPFunctionWrapper</w:t>
      </w:r>
      <w:proofErr w:type="spellEnd"/>
      <w:r w:rsidRPr="0099127B">
        <w:rPr>
          <w:noProof w:val="0"/>
        </w:rPr>
        <w:t>;</w:t>
      </w:r>
    </w:p>
    <w:p w14:paraId="79D3C6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81F570" w14:textId="77777777" w:rsidR="004D13F3" w:rsidRPr="0099127B" w:rsidRDefault="004D13F3" w:rsidP="004D13F3">
      <w:pPr>
        <w:pStyle w:val="PL"/>
        <w:rPr>
          <w:noProof w:val="0"/>
        </w:rPr>
      </w:pPr>
    </w:p>
    <w:p w14:paraId="30B1B7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ExternalGNBCUUPFunctionWrapper</w:t>
      </w:r>
      <w:proofErr w:type="spellEnd"/>
      <w:r w:rsidRPr="0099127B">
        <w:rPr>
          <w:noProof w:val="0"/>
        </w:rPr>
        <w:t>;</w:t>
      </w:r>
    </w:p>
    <w:p w14:paraId="072D59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</w:p>
    <w:p w14:paraId="71E0D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8570A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_3gpp-nr-nrm-externalgnbdufunction@2019-10-28.yang</w:t>
      </w:r>
    </w:p>
    <w:p w14:paraId="4C3FD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_3gpp-nr-nrm-externalgnbdufunction {</w:t>
      </w:r>
    </w:p>
    <w:p w14:paraId="486AA0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D91B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  <w:rPr>
          <w:noProof w:val="0"/>
        </w:rPr>
      </w:pPr>
    </w:p>
    <w:p w14:paraId="7DC42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  <w:rPr>
          <w:noProof w:val="0"/>
        </w:rPr>
      </w:pPr>
    </w:p>
    <w:p w14:paraId="42B84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CC504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  <w:rPr>
          <w:noProof w:val="0"/>
        </w:rPr>
      </w:pPr>
    </w:p>
    <w:p w14:paraId="060A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89D346" w14:textId="77777777" w:rsidR="004D13F3" w:rsidRPr="0099127B" w:rsidRDefault="004D13F3" w:rsidP="004D13F3">
      <w:pPr>
        <w:pStyle w:val="PL"/>
        <w:rPr>
          <w:noProof w:val="0"/>
        </w:rPr>
      </w:pPr>
    </w:p>
    <w:p w14:paraId="067AF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ExternalGNBDUFunctionGrp</w:t>
      </w:r>
      <w:proofErr w:type="spellEnd"/>
      <w:r w:rsidRPr="0099127B">
        <w:rPr>
          <w:noProof w:val="0"/>
        </w:rPr>
        <w:t xml:space="preserve"> {</w:t>
      </w:r>
    </w:p>
    <w:p w14:paraId="357F8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ExternalGNBDUFunction</w:t>
      </w:r>
      <w:proofErr w:type="spellEnd"/>
      <w:r w:rsidRPr="0099127B">
        <w:rPr>
          <w:noProof w:val="0"/>
        </w:rPr>
        <w:t xml:space="preserve"> IOC.";</w:t>
      </w:r>
    </w:p>
    <w:p w14:paraId="78315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418C0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3402D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PLMN.";</w:t>
      </w:r>
    </w:p>
    <w:p w14:paraId="6B37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</w:t>
      </w:r>
    </w:p>
    <w:p w14:paraId="490DE9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D1EC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CE0E63" w14:textId="77777777" w:rsidR="004D13F3" w:rsidRPr="0099127B" w:rsidRDefault="004D13F3" w:rsidP="004D13F3">
      <w:pPr>
        <w:pStyle w:val="PL"/>
        <w:rPr>
          <w:noProof w:val="0"/>
        </w:rPr>
      </w:pPr>
    </w:p>
    <w:p w14:paraId="2B0AF2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5DF8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32DCB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1B40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0057B4" w14:textId="77777777" w:rsidR="004D13F3" w:rsidRPr="0099127B" w:rsidRDefault="004D13F3" w:rsidP="004D13F3">
      <w:pPr>
        <w:pStyle w:val="PL"/>
        <w:rPr>
          <w:noProof w:val="0"/>
        </w:rPr>
      </w:pPr>
    </w:p>
    <w:p w14:paraId="29319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6F381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60768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E7899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33B5DD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111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974F49" w14:textId="77777777" w:rsidR="004D13F3" w:rsidRPr="0099127B" w:rsidRDefault="004D13F3" w:rsidP="004D13F3">
      <w:pPr>
        <w:pStyle w:val="PL"/>
        <w:rPr>
          <w:noProof w:val="0"/>
        </w:rPr>
      </w:pPr>
    </w:p>
    <w:p w14:paraId="59C96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ExternalGNBDUFunctionWrapper</w:t>
      </w:r>
      <w:proofErr w:type="spellEnd"/>
      <w:r w:rsidRPr="0099127B">
        <w:rPr>
          <w:noProof w:val="0"/>
        </w:rPr>
        <w:t xml:space="preserve"> {</w:t>
      </w:r>
    </w:p>
    <w:p w14:paraId="1E180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ExternalGNBDUFunction</w:t>
      </w:r>
      <w:proofErr w:type="spellEnd"/>
      <w:r w:rsidRPr="0099127B">
        <w:rPr>
          <w:noProof w:val="0"/>
        </w:rPr>
        <w:t xml:space="preserve"> {</w:t>
      </w:r>
    </w:p>
    <w:p w14:paraId="1C145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6FF9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ExternalGNBDUFunctionGrp</w:t>
      </w:r>
      <w:proofErr w:type="spellEnd"/>
      <w:r w:rsidRPr="0099127B">
        <w:rPr>
          <w:noProof w:val="0"/>
        </w:rPr>
        <w:t>;</w:t>
      </w:r>
    </w:p>
    <w:p w14:paraId="1F429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8B49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CAA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30B7F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C9FF2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ExternalGNBDUFunctionWrapper</w:t>
      </w:r>
      <w:proofErr w:type="spellEnd"/>
      <w:r w:rsidRPr="0099127B">
        <w:rPr>
          <w:noProof w:val="0"/>
        </w:rPr>
        <w:t>;</w:t>
      </w:r>
    </w:p>
    <w:p w14:paraId="25FFE8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96780C" w14:textId="77777777" w:rsidR="004D13F3" w:rsidRPr="0099127B" w:rsidRDefault="004D13F3" w:rsidP="004D13F3">
      <w:pPr>
        <w:pStyle w:val="PL"/>
        <w:rPr>
          <w:noProof w:val="0"/>
        </w:rPr>
      </w:pPr>
    </w:p>
    <w:p w14:paraId="588862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ExternalGNBDUFunctionWrapper</w:t>
      </w:r>
      <w:proofErr w:type="spellEnd"/>
      <w:r w:rsidRPr="0099127B">
        <w:rPr>
          <w:noProof w:val="0"/>
        </w:rPr>
        <w:t>;</w:t>
      </w:r>
    </w:p>
    <w:p w14:paraId="7988CD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51E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20386AC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_3gpp-nr-nrm-externalnrcellcu@2019-10-28.yang</w:t>
      </w:r>
    </w:p>
    <w:p w14:paraId="4C5253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_3gpp-nr-nrm-externalnrcellcu {</w:t>
      </w:r>
    </w:p>
    <w:p w14:paraId="0D542F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1A20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  <w:rPr>
          <w:noProof w:val="0"/>
        </w:rPr>
      </w:pPr>
    </w:p>
    <w:p w14:paraId="3943C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  <w:rPr>
          <w:noProof w:val="0"/>
        </w:rPr>
      </w:pPr>
    </w:p>
    <w:p w14:paraId="42293B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Information</w:t>
      </w:r>
    </w:p>
    <w:p w14:paraId="6C49F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  <w:rPr>
          <w:noProof w:val="0"/>
        </w:rPr>
      </w:pPr>
    </w:p>
    <w:p w14:paraId="671888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5971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AAA049" w14:textId="77777777" w:rsidR="004D13F3" w:rsidRPr="0099127B" w:rsidRDefault="004D13F3" w:rsidP="004D13F3">
      <w:pPr>
        <w:pStyle w:val="PL"/>
        <w:rPr>
          <w:noProof w:val="0"/>
        </w:rPr>
      </w:pPr>
    </w:p>
    <w:p w14:paraId="45D40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ExternalNRCellCUGrp</w:t>
      </w:r>
      <w:proofErr w:type="spellEnd"/>
      <w:r w:rsidRPr="0099127B">
        <w:rPr>
          <w:noProof w:val="0"/>
        </w:rPr>
        <w:t xml:space="preserve"> {</w:t>
      </w:r>
    </w:p>
    <w:p w14:paraId="72140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IOC."; </w:t>
      </w:r>
    </w:p>
    <w:p w14:paraId="0625F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62630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0CDF0B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 Together with corresponding</w:t>
      </w:r>
    </w:p>
    <w:p w14:paraId="63D1C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A4BF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"0..16383"; }      </w:t>
      </w:r>
      <w:r w:rsidRPr="0099127B">
        <w:rPr>
          <w:noProof w:val="0"/>
        </w:rPr>
        <w:tab/>
      </w:r>
    </w:p>
    <w:p w14:paraId="2022F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964781" w14:textId="77777777" w:rsidR="004D13F3" w:rsidRPr="0099127B" w:rsidRDefault="004D13F3" w:rsidP="004D13F3">
      <w:pPr>
        <w:pStyle w:val="PL"/>
        <w:rPr>
          <w:noProof w:val="0"/>
        </w:rPr>
      </w:pPr>
    </w:p>
    <w:p w14:paraId="15420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 xml:space="preserve"> {</w:t>
      </w:r>
    </w:p>
    <w:p w14:paraId="210C4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5B470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ECF58F" w14:textId="77777777" w:rsidR="004D13F3" w:rsidRPr="0099127B" w:rsidRDefault="004D13F3" w:rsidP="004D13F3">
      <w:pPr>
        <w:pStyle w:val="PL"/>
        <w:rPr>
          <w:noProof w:val="0"/>
        </w:rPr>
      </w:pPr>
    </w:p>
    <w:p w14:paraId="6B953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{</w:t>
      </w:r>
    </w:p>
    <w:p w14:paraId="5710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in another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element itself (e.g. due to ANR, signalling over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>, etc.) or</w:t>
      </w:r>
    </w:p>
    <w:p w14:paraId="273366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4427D6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76C6B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12;</w:t>
      </w:r>
    </w:p>
    <w:p w14:paraId="256CC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D16A61" w14:textId="77777777" w:rsidR="004D13F3" w:rsidRPr="0099127B" w:rsidRDefault="004D13F3" w:rsidP="004D13F3">
      <w:pPr>
        <w:pStyle w:val="PL"/>
        <w:rPr>
          <w:noProof w:val="0"/>
        </w:rPr>
      </w:pPr>
    </w:p>
    <w:p w14:paraId="66EAF9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</w:t>
      </w:r>
    </w:p>
    <w:p w14:paraId="5F7C5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413B3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7C43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185B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10D14BD" w14:textId="77777777" w:rsidR="004D13F3" w:rsidRPr="0099127B" w:rsidRDefault="004D13F3" w:rsidP="004D13F3">
      <w:pPr>
        <w:pStyle w:val="PL"/>
        <w:rPr>
          <w:noProof w:val="0"/>
        </w:rPr>
      </w:pPr>
    </w:p>
    <w:p w14:paraId="6DE15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ExternalNRCellCUWrapper</w:t>
      </w:r>
      <w:proofErr w:type="spellEnd"/>
      <w:r w:rsidRPr="0099127B">
        <w:rPr>
          <w:noProof w:val="0"/>
        </w:rPr>
        <w:t xml:space="preserve"> {</w:t>
      </w:r>
    </w:p>
    <w:p w14:paraId="78392E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{</w:t>
      </w:r>
    </w:p>
    <w:p w14:paraId="44BE8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 of an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controlled by</w:t>
      </w:r>
    </w:p>
    <w:p w14:paraId="5D4F54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A7BB3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ExternalNRCellCUGrp</w:t>
      </w:r>
      <w:proofErr w:type="spellEnd"/>
      <w:r w:rsidRPr="0099127B">
        <w:rPr>
          <w:noProof w:val="0"/>
        </w:rPr>
        <w:t>;</w:t>
      </w:r>
    </w:p>
    <w:p w14:paraId="78C93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B5B7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5044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9673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D0B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ExternalNRCellCUWrapper</w:t>
      </w:r>
      <w:proofErr w:type="spellEnd"/>
      <w:r w:rsidRPr="0099127B">
        <w:rPr>
          <w:noProof w:val="0"/>
        </w:rPr>
        <w:t>;</w:t>
      </w:r>
    </w:p>
    <w:p w14:paraId="187F0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D0A8D79" w14:textId="77777777" w:rsidR="004D13F3" w:rsidRPr="0099127B" w:rsidRDefault="004D13F3" w:rsidP="004D13F3">
      <w:pPr>
        <w:pStyle w:val="PL"/>
        <w:rPr>
          <w:noProof w:val="0"/>
        </w:rPr>
      </w:pPr>
    </w:p>
    <w:p w14:paraId="78E249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ExternalNRCellCUWrapper</w:t>
      </w:r>
      <w:proofErr w:type="spellEnd"/>
      <w:r w:rsidRPr="0099127B">
        <w:rPr>
          <w:noProof w:val="0"/>
        </w:rPr>
        <w:t>;</w:t>
      </w:r>
    </w:p>
    <w:p w14:paraId="11914B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0EF0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E2D1AE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_3gpp-nr-nrm-externalservinggwfunction@2019-10-28.yang</w:t>
      </w:r>
    </w:p>
    <w:p w14:paraId="536D86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4A40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8FD13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  <w:rPr>
          <w:noProof w:val="0"/>
        </w:rPr>
      </w:pPr>
    </w:p>
    <w:p w14:paraId="4C291D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6513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  <w:rPr>
          <w:noProof w:val="0"/>
        </w:rPr>
      </w:pPr>
    </w:p>
    <w:p w14:paraId="523B28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2E2FDA" w14:textId="77777777" w:rsidR="004D13F3" w:rsidRPr="0099127B" w:rsidRDefault="004D13F3" w:rsidP="004D13F3">
      <w:pPr>
        <w:pStyle w:val="PL"/>
        <w:rPr>
          <w:noProof w:val="0"/>
        </w:rPr>
      </w:pPr>
    </w:p>
    <w:p w14:paraId="12EEA9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ExternalServingGWFunctionGrp</w:t>
      </w:r>
      <w:proofErr w:type="spellEnd"/>
      <w:r w:rsidRPr="0099127B">
        <w:rPr>
          <w:noProof w:val="0"/>
        </w:rPr>
        <w:t xml:space="preserve"> {</w:t>
      </w:r>
    </w:p>
    <w:p w14:paraId="68EEE4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ExternalServingGWFunction</w:t>
      </w:r>
      <w:proofErr w:type="spellEnd"/>
      <w:r w:rsidRPr="0099127B">
        <w:rPr>
          <w:noProof w:val="0"/>
        </w:rPr>
        <w:t xml:space="preserve"> IOC.";</w:t>
      </w:r>
    </w:p>
    <w:p w14:paraId="2FC88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E246B17" w14:textId="77777777" w:rsidR="004D13F3" w:rsidRPr="0099127B" w:rsidRDefault="004D13F3" w:rsidP="004D13F3">
      <w:pPr>
        <w:pStyle w:val="PL"/>
        <w:rPr>
          <w:noProof w:val="0"/>
        </w:rPr>
      </w:pPr>
    </w:p>
    <w:p w14:paraId="162D1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ExternalServingGWFunctionWrapper</w:t>
      </w:r>
      <w:proofErr w:type="spellEnd"/>
      <w:r w:rsidRPr="0099127B">
        <w:rPr>
          <w:noProof w:val="0"/>
        </w:rPr>
        <w:t xml:space="preserve"> {</w:t>
      </w:r>
    </w:p>
    <w:p w14:paraId="5B7AA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ExternalServingGWFunction</w:t>
      </w:r>
      <w:proofErr w:type="spellEnd"/>
      <w:r w:rsidRPr="0099127B">
        <w:rPr>
          <w:noProof w:val="0"/>
        </w:rPr>
        <w:t xml:space="preserve"> {</w:t>
      </w:r>
    </w:p>
    <w:p w14:paraId="0BE74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</w:t>
      </w:r>
      <w:proofErr w:type="spellStart"/>
      <w:r w:rsidRPr="0099127B">
        <w:rPr>
          <w:noProof w:val="0"/>
        </w:rPr>
        <w:t>ServingGWFunction</w:t>
      </w:r>
      <w:proofErr w:type="spellEnd"/>
      <w:r w:rsidRPr="0099127B">
        <w:rPr>
          <w:noProof w:val="0"/>
        </w:rPr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61CB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2EE4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ExternalServingGWFunctionGrp</w:t>
      </w:r>
      <w:proofErr w:type="spellEnd"/>
      <w:r w:rsidRPr="0099127B">
        <w:rPr>
          <w:noProof w:val="0"/>
        </w:rPr>
        <w:t>;</w:t>
      </w:r>
    </w:p>
    <w:p w14:paraId="1B216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BEDBE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600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70C2B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A3F4F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ExternalServingGWFunctionWrapper</w:t>
      </w:r>
      <w:proofErr w:type="spellEnd"/>
      <w:r w:rsidRPr="0099127B">
        <w:rPr>
          <w:noProof w:val="0"/>
        </w:rPr>
        <w:t>;</w:t>
      </w:r>
    </w:p>
    <w:p w14:paraId="4C7EA6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B802C0" w14:textId="77777777" w:rsidR="004D13F3" w:rsidRPr="0099127B" w:rsidRDefault="004D13F3" w:rsidP="004D13F3">
      <w:pPr>
        <w:pStyle w:val="PL"/>
        <w:rPr>
          <w:noProof w:val="0"/>
        </w:rPr>
      </w:pPr>
    </w:p>
    <w:p w14:paraId="7B4E5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ExternalServingGWFunctionWrapper</w:t>
      </w:r>
      <w:proofErr w:type="spellEnd"/>
      <w:r w:rsidRPr="0099127B">
        <w:rPr>
          <w:noProof w:val="0"/>
        </w:rPr>
        <w:t>;</w:t>
      </w:r>
    </w:p>
    <w:p w14:paraId="550572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D197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542EE9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_3gpp-nr-nrm-externalupffunction@2019-10-28.yang</w:t>
      </w:r>
    </w:p>
    <w:p w14:paraId="53C782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_3gpp-nr-nrm-externalupffunction {</w:t>
      </w:r>
    </w:p>
    <w:p w14:paraId="27F3A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A178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"extupf3gpp";</w:t>
      </w:r>
    </w:p>
    <w:p w14:paraId="22961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3995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  <w:rPr>
          <w:noProof w:val="0"/>
        </w:rPr>
      </w:pPr>
    </w:p>
    <w:p w14:paraId="321456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ExternalUPFFunction</w:t>
      </w:r>
      <w:proofErr w:type="spellEnd"/>
      <w:r w:rsidRPr="0099127B">
        <w:rPr>
          <w:noProof w:val="0"/>
        </w:rPr>
        <w:t xml:space="preserve"> Information</w:t>
      </w:r>
    </w:p>
    <w:p w14:paraId="597FA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  <w:rPr>
          <w:noProof w:val="0"/>
        </w:rPr>
      </w:pPr>
    </w:p>
    <w:p w14:paraId="369B8B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6002E4" w14:textId="77777777" w:rsidR="004D13F3" w:rsidRPr="0099127B" w:rsidRDefault="004D13F3" w:rsidP="004D13F3">
      <w:pPr>
        <w:pStyle w:val="PL"/>
        <w:rPr>
          <w:noProof w:val="0"/>
        </w:rPr>
      </w:pPr>
    </w:p>
    <w:p w14:paraId="2F5BCE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ExternalUPFFunctionGrp</w:t>
      </w:r>
      <w:proofErr w:type="spellEnd"/>
      <w:r w:rsidRPr="0099127B">
        <w:rPr>
          <w:noProof w:val="0"/>
        </w:rPr>
        <w:t xml:space="preserve"> {</w:t>
      </w:r>
    </w:p>
    <w:p w14:paraId="70073C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ExternalUPFFunction</w:t>
      </w:r>
      <w:proofErr w:type="spellEnd"/>
      <w:r w:rsidRPr="0099127B">
        <w:rPr>
          <w:noProof w:val="0"/>
        </w:rPr>
        <w:t xml:space="preserve"> IOC.";</w:t>
      </w:r>
    </w:p>
    <w:p w14:paraId="60B2F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94808B" w14:textId="77777777" w:rsidR="004D13F3" w:rsidRPr="0099127B" w:rsidRDefault="004D13F3" w:rsidP="004D13F3">
      <w:pPr>
        <w:pStyle w:val="PL"/>
        <w:rPr>
          <w:noProof w:val="0"/>
        </w:rPr>
      </w:pPr>
    </w:p>
    <w:p w14:paraId="2C1417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ExternalUPFFunctionWrapper</w:t>
      </w:r>
      <w:proofErr w:type="spellEnd"/>
      <w:r w:rsidRPr="0099127B">
        <w:rPr>
          <w:noProof w:val="0"/>
        </w:rPr>
        <w:t xml:space="preserve"> {</w:t>
      </w:r>
    </w:p>
    <w:p w14:paraId="19DB7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ExternalUPFFunction</w:t>
      </w:r>
      <w:proofErr w:type="spellEnd"/>
      <w:r w:rsidRPr="0099127B">
        <w:rPr>
          <w:noProof w:val="0"/>
        </w:rPr>
        <w:t xml:space="preserve"> {</w:t>
      </w:r>
    </w:p>
    <w:p w14:paraId="12B51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17CD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B56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ExternalUPFFunctionGrp</w:t>
      </w:r>
      <w:proofErr w:type="spellEnd"/>
      <w:r w:rsidRPr="0099127B">
        <w:rPr>
          <w:noProof w:val="0"/>
        </w:rPr>
        <w:t>;</w:t>
      </w:r>
    </w:p>
    <w:p w14:paraId="302F9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C7D8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4C81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C2894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BD5D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ExternalUPFFunctionWrapper</w:t>
      </w:r>
      <w:proofErr w:type="spellEnd"/>
      <w:r w:rsidRPr="0099127B">
        <w:rPr>
          <w:noProof w:val="0"/>
        </w:rPr>
        <w:t>;</w:t>
      </w:r>
    </w:p>
    <w:p w14:paraId="091B2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8CF25C" w14:textId="77777777" w:rsidR="004D13F3" w:rsidRPr="0099127B" w:rsidRDefault="004D13F3" w:rsidP="004D13F3">
      <w:pPr>
        <w:pStyle w:val="PL"/>
        <w:rPr>
          <w:noProof w:val="0"/>
        </w:rPr>
      </w:pPr>
    </w:p>
    <w:p w14:paraId="473AAE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ExternalUPFFunctionWrapper</w:t>
      </w:r>
      <w:proofErr w:type="spellEnd"/>
      <w:r w:rsidRPr="0099127B">
        <w:rPr>
          <w:noProof w:val="0"/>
        </w:rPr>
        <w:t>;</w:t>
      </w:r>
    </w:p>
    <w:p w14:paraId="2C2C3E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673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03D2B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_3gpp-nr-nrm-gnbcucpfunction {</w:t>
      </w:r>
    </w:p>
    <w:p w14:paraId="44E3F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912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D1B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  <w:rPr>
          <w:noProof w:val="0"/>
        </w:rPr>
      </w:pPr>
    </w:p>
    <w:p w14:paraId="54FBCB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79F0E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Information </w:t>
      </w:r>
    </w:p>
    <w:p w14:paraId="2A6366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  <w:rPr>
          <w:noProof w:val="0"/>
        </w:rPr>
      </w:pPr>
    </w:p>
    <w:p w14:paraId="6DD4D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DA2F87" w14:textId="77777777" w:rsidR="004D13F3" w:rsidRPr="0099127B" w:rsidRDefault="004D13F3" w:rsidP="004D13F3">
      <w:pPr>
        <w:pStyle w:val="PL"/>
        <w:rPr>
          <w:noProof w:val="0"/>
        </w:rPr>
      </w:pPr>
    </w:p>
    <w:p w14:paraId="575E1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{</w:t>
      </w:r>
    </w:p>
    <w:p w14:paraId="4FE55507" w14:textId="60D757C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</w:t>
      </w:r>
      <w:r w:rsidRPr="0099127B">
        <w:rPr>
          <w:noProof w:val="0"/>
          <w:lang w:eastAsia="zh-CN"/>
        </w:rPr>
        <w:t>Distributed SON Energy Saving</w:t>
      </w:r>
      <w:r w:rsidRPr="0099127B">
        <w:rPr>
          <w:noProof w:val="0"/>
        </w:rPr>
        <w:t xml:space="preserve"> feature";</w:t>
      </w:r>
    </w:p>
    <w:p w14:paraId="2BFBB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3EEF9DA" w14:textId="77777777" w:rsidR="004D13F3" w:rsidRPr="0099127B" w:rsidRDefault="004D13F3" w:rsidP="004D13F3">
      <w:pPr>
        <w:pStyle w:val="PL"/>
        <w:rPr>
          <w:noProof w:val="0"/>
        </w:rPr>
      </w:pPr>
    </w:p>
    <w:p w14:paraId="31F404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DANRManagementFunction</w:t>
      </w:r>
      <w:proofErr w:type="spellEnd"/>
      <w:r w:rsidRPr="0099127B">
        <w:rPr>
          <w:noProof w:val="0"/>
        </w:rPr>
        <w:t xml:space="preserve"> {</w:t>
      </w:r>
    </w:p>
    <w:p w14:paraId="7955C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D-SON function of </w:t>
      </w:r>
      <w:r w:rsidRPr="0099127B">
        <w:rPr>
          <w:noProof w:val="0"/>
          <w:lang w:eastAsia="zh-CN"/>
        </w:rPr>
        <w:t>ANR</w:t>
      </w:r>
      <w:r w:rsidRPr="0099127B">
        <w:rPr>
          <w:noProof w:val="0"/>
        </w:rPr>
        <w:t xml:space="preserve"> Management feature";</w:t>
      </w:r>
    </w:p>
    <w:p w14:paraId="6B622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8A11B5" w14:textId="77777777" w:rsidR="004D13F3" w:rsidRPr="0099127B" w:rsidRDefault="004D13F3" w:rsidP="004D13F3">
      <w:pPr>
        <w:pStyle w:val="PL"/>
        <w:rPr>
          <w:noProof w:val="0"/>
        </w:rPr>
      </w:pPr>
    </w:p>
    <w:p w14:paraId="3BD6106A" w14:textId="77777777" w:rsidR="004D13F3" w:rsidRPr="0099127B" w:rsidRDefault="004D13F3" w:rsidP="004D13F3">
      <w:pPr>
        <w:pStyle w:val="PL"/>
        <w:rPr>
          <w:noProof w:val="0"/>
        </w:rPr>
      </w:pPr>
    </w:p>
    <w:p w14:paraId="1E408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{</w:t>
      </w:r>
    </w:p>
    <w:p w14:paraId="2D74A2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B7F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407F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GNBCUCPFunctionGrp</w:t>
      </w:r>
      <w:proofErr w:type="spellEnd"/>
      <w:r w:rsidRPr="0099127B">
        <w:rPr>
          <w:noProof w:val="0"/>
        </w:rPr>
        <w:t xml:space="preserve"> {</w:t>
      </w:r>
    </w:p>
    <w:p w14:paraId="6014FF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IOC.";</w:t>
      </w:r>
    </w:p>
    <w:p w14:paraId="2090B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  <w:rPr>
          <w:noProof w:val="0"/>
        </w:rPr>
      </w:pPr>
    </w:p>
    <w:p w14:paraId="2879C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63317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</w:t>
      </w:r>
    </w:p>
    <w:p w14:paraId="7C82C1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cells.";</w:t>
      </w:r>
    </w:p>
    <w:p w14:paraId="3F575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055E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B28BF9" w14:textId="77777777" w:rsidR="004D13F3" w:rsidRPr="0099127B" w:rsidRDefault="004D13F3" w:rsidP="004D13F3">
      <w:pPr>
        <w:pStyle w:val="PL"/>
        <w:rPr>
          <w:noProof w:val="0"/>
        </w:rPr>
      </w:pPr>
    </w:p>
    <w:p w14:paraId="6BB0B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74A90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14229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C9D6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2619A" w14:textId="77777777" w:rsidR="004D13F3" w:rsidRPr="0099127B" w:rsidRDefault="004D13F3" w:rsidP="004D13F3">
      <w:pPr>
        <w:pStyle w:val="PL"/>
        <w:rPr>
          <w:noProof w:val="0"/>
        </w:rPr>
      </w:pPr>
    </w:p>
    <w:p w14:paraId="20371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gNBCUName</w:t>
      </w:r>
      <w:proofErr w:type="spellEnd"/>
      <w:r w:rsidRPr="0099127B">
        <w:rPr>
          <w:noProof w:val="0"/>
        </w:rPr>
        <w:t xml:space="preserve"> {</w:t>
      </w:r>
    </w:p>
    <w:p w14:paraId="7D5A8A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Central Unit of an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15899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B81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9F395A" w14:textId="77777777" w:rsidR="004D13F3" w:rsidRPr="0099127B" w:rsidRDefault="004D13F3" w:rsidP="004D13F3">
      <w:pPr>
        <w:pStyle w:val="PL"/>
        <w:rPr>
          <w:noProof w:val="0"/>
        </w:rPr>
      </w:pPr>
    </w:p>
    <w:p w14:paraId="1767EA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089E9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4217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18240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DE3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</w:t>
      </w:r>
    </w:p>
    <w:p w14:paraId="2A2BA68B" w14:textId="77777777" w:rsidR="004D13F3" w:rsidRPr="0099127B" w:rsidRDefault="004D13F3" w:rsidP="004D13F3">
      <w:pPr>
        <w:pStyle w:val="PL"/>
        <w:rPr>
          <w:noProof w:val="0"/>
        </w:rPr>
      </w:pPr>
    </w:p>
    <w:p w14:paraId="67A0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8175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8D7784" w14:textId="77777777" w:rsidR="004D13F3" w:rsidRPr="0099127B" w:rsidRDefault="004D13F3" w:rsidP="004D13F3">
      <w:pPr>
        <w:pStyle w:val="PL"/>
        <w:rPr>
          <w:noProof w:val="0"/>
        </w:rPr>
      </w:pPr>
    </w:p>
    <w:p w14:paraId="122EC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x2WhiteList</w:t>
      </w:r>
      <w:r w:rsidRPr="0099127B">
        <w:rPr>
          <w:noProof w:val="0"/>
        </w:rPr>
        <w:t xml:space="preserve"> {</w:t>
      </w:r>
    </w:p>
    <w:p w14:paraId="27C58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60B97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25BA53" w14:textId="77777777" w:rsidR="004D13F3" w:rsidRPr="0099127B" w:rsidRDefault="004D13F3" w:rsidP="004D13F3">
      <w:pPr>
        <w:pStyle w:val="PL"/>
        <w:rPr>
          <w:noProof w:val="0"/>
        </w:rPr>
      </w:pPr>
    </w:p>
    <w:p w14:paraId="3C69D4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rFonts w:cs="Courier New"/>
          <w:noProof w:val="0"/>
        </w:rPr>
        <w:t>xnBlackList</w:t>
      </w:r>
      <w:proofErr w:type="spellEnd"/>
      <w:r w:rsidRPr="0099127B">
        <w:rPr>
          <w:noProof w:val="0"/>
        </w:rPr>
        <w:t xml:space="preserve"> {</w:t>
      </w:r>
    </w:p>
    <w:p w14:paraId="430CD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5FA3DA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D0D189" w14:textId="77777777" w:rsidR="004D13F3" w:rsidRPr="0099127B" w:rsidRDefault="004D13F3" w:rsidP="004D13F3">
      <w:pPr>
        <w:pStyle w:val="PL"/>
        <w:rPr>
          <w:noProof w:val="0"/>
        </w:rPr>
      </w:pPr>
    </w:p>
    <w:p w14:paraId="0E0347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rFonts w:cs="Courier New"/>
          <w:noProof w:val="0"/>
        </w:rPr>
        <w:t>xnWhiteList</w:t>
      </w:r>
      <w:proofErr w:type="spellEnd"/>
      <w:r w:rsidRPr="0099127B">
        <w:rPr>
          <w:noProof w:val="0"/>
        </w:rPr>
        <w:t xml:space="preserve"> {</w:t>
      </w:r>
    </w:p>
    <w:p w14:paraId="2ED79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F72B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D77CA3" w14:textId="77777777" w:rsidR="004D13F3" w:rsidRPr="0099127B" w:rsidRDefault="004D13F3" w:rsidP="004D13F3">
      <w:pPr>
        <w:pStyle w:val="PL"/>
        <w:rPr>
          <w:noProof w:val="0"/>
        </w:rPr>
      </w:pPr>
    </w:p>
    <w:p w14:paraId="27D53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rFonts w:cs="Courier New"/>
          <w:noProof w:val="0"/>
        </w:rPr>
        <w:t>xnHOBlackList</w:t>
      </w:r>
      <w:proofErr w:type="spellEnd"/>
      <w:r w:rsidRPr="0099127B">
        <w:rPr>
          <w:noProof w:val="0"/>
        </w:rPr>
        <w:t xml:space="preserve"> {</w:t>
      </w:r>
    </w:p>
    <w:p w14:paraId="394866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2996EB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1BAFA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BAACEB" w14:textId="77777777" w:rsidR="004D13F3" w:rsidRPr="0099127B" w:rsidRDefault="004D13F3" w:rsidP="004D13F3">
      <w:pPr>
        <w:pStyle w:val="PL"/>
        <w:rPr>
          <w:noProof w:val="0"/>
        </w:rPr>
      </w:pPr>
    </w:p>
    <w:p w14:paraId="7A888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x2HOBlackList</w:t>
      </w:r>
      <w:r w:rsidRPr="0099127B">
        <w:rPr>
          <w:noProof w:val="0"/>
        </w:rPr>
        <w:t xml:space="preserve"> {</w:t>
      </w:r>
    </w:p>
    <w:p w14:paraId="623F7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3707D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B9A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91A0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B5E60A" w14:textId="77777777" w:rsidR="004D13F3" w:rsidRPr="0099127B" w:rsidRDefault="004D13F3" w:rsidP="004D13F3">
      <w:pPr>
        <w:pStyle w:val="PL"/>
        <w:rPr>
          <w:noProof w:val="0"/>
        </w:rPr>
      </w:pPr>
    </w:p>
    <w:p w14:paraId="00470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  <w:rPr>
          <w:noProof w:val="0"/>
        </w:rPr>
      </w:pPr>
    </w:p>
    <w:p w14:paraId="114EF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{</w:t>
      </w:r>
    </w:p>
    <w:p w14:paraId="1DA5A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CU-CP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en-gNB</w:t>
      </w:r>
      <w:proofErr w:type="spellEnd"/>
      <w:r w:rsidRPr="0099127B">
        <w:rPr>
          <w:noProof w:val="0"/>
        </w:rPr>
        <w:t>.";</w:t>
      </w:r>
    </w:p>
    <w:p w14:paraId="771530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F2BA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GNBCUCPFunctionGrp</w:t>
      </w:r>
      <w:proofErr w:type="spellEnd"/>
      <w:r w:rsidRPr="0099127B">
        <w:rPr>
          <w:noProof w:val="0"/>
        </w:rPr>
        <w:t>;</w:t>
      </w:r>
    </w:p>
    <w:p w14:paraId="6F868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80EA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CA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7022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6CC30E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_3gpp-nr-nrm-gnbcuupfunction {</w:t>
      </w:r>
    </w:p>
    <w:p w14:paraId="12219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CA945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A69D3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  <w:rPr>
          <w:noProof w:val="0"/>
        </w:rPr>
      </w:pPr>
    </w:p>
    <w:p w14:paraId="6CB56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617B12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Information</w:t>
      </w:r>
    </w:p>
    <w:p w14:paraId="49709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  <w:rPr>
          <w:noProof w:val="0"/>
        </w:rPr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  <w:rPr>
          <w:noProof w:val="0"/>
        </w:rPr>
      </w:pPr>
    </w:p>
    <w:p w14:paraId="1A1495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TAIGrp</w:t>
      </w:r>
      <w:proofErr w:type="spellEnd"/>
      <w:r w:rsidRPr="0099127B">
        <w:rPr>
          <w:noProof w:val="0"/>
        </w:rPr>
        <w:t xml:space="preserve"> {</w:t>
      </w:r>
    </w:p>
    <w:p w14:paraId="22A89E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253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5758B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00A91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6005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8D271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 xml:space="preserve"> {</w:t>
      </w:r>
    </w:p>
    <w:p w14:paraId="6C491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4B531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allowedValues</w:t>
      </w:r>
      <w:proofErr w:type="spellEnd"/>
      <w:r w:rsidRPr="0099127B">
        <w:rPr>
          <w:noProof w:val="0"/>
        </w:rPr>
        <w:t>:</w:t>
      </w:r>
    </w:p>
    <w:p w14:paraId="165A9B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71B8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BDFE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4EA6D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BackhaulAddressGrp</w:t>
      </w:r>
      <w:proofErr w:type="spellEnd"/>
      <w:r w:rsidRPr="0099127B">
        <w:rPr>
          <w:noProof w:val="0"/>
        </w:rPr>
        <w:t xml:space="preserve"> {</w:t>
      </w:r>
    </w:p>
    <w:p w14:paraId="4082E3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"Indicates the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785CC9C1" w14:textId="77777777" w:rsidR="004D13F3" w:rsidRPr="0099127B" w:rsidRDefault="004D13F3" w:rsidP="004D13F3">
      <w:pPr>
        <w:pStyle w:val="PL"/>
        <w:rPr>
          <w:noProof w:val="0"/>
        </w:rPr>
      </w:pPr>
    </w:p>
    <w:p w14:paraId="1AB4F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2AA32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</w:t>
      </w:r>
    </w:p>
    <w:p w14:paraId="4F56C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400F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is part of </w:t>
      </w:r>
    </w:p>
    <w:p w14:paraId="74995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cells.";</w:t>
      </w:r>
    </w:p>
    <w:p w14:paraId="38B02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D54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04EC6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tAI</w:t>
      </w:r>
      <w:proofErr w:type="spellEnd"/>
      <w:r w:rsidRPr="0099127B">
        <w:rPr>
          <w:noProof w:val="0"/>
        </w:rPr>
        <w:t xml:space="preserve"> {</w:t>
      </w:r>
    </w:p>
    <w:p w14:paraId="7D0B9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>;</w:t>
      </w:r>
    </w:p>
    <w:p w14:paraId="415E5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5B7A5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ECA65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TAIGrp</w:t>
      </w:r>
      <w:proofErr w:type="spellEnd"/>
      <w:r w:rsidRPr="0099127B">
        <w:rPr>
          <w:noProof w:val="0"/>
        </w:rPr>
        <w:t>;</w:t>
      </w:r>
    </w:p>
    <w:p w14:paraId="02B88F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763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2BF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E217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MappingSetIDBackhaulAddressGrp</w:t>
      </w:r>
      <w:proofErr w:type="spellEnd"/>
      <w:r w:rsidRPr="0099127B">
        <w:rPr>
          <w:noProof w:val="0"/>
        </w:rPr>
        <w:t xml:space="preserve"> {</w:t>
      </w:r>
    </w:p>
    <w:p w14:paraId="65AD7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"Mapping relationship between </w:t>
      </w:r>
      <w:proofErr w:type="spellStart"/>
      <w:r w:rsidRPr="0099127B">
        <w:rPr>
          <w:noProof w:val="0"/>
        </w:rPr>
        <w:t>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";</w:t>
      </w:r>
    </w:p>
    <w:p w14:paraId="4A5CF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C02B9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 xml:space="preserve"> { </w:t>
      </w:r>
    </w:p>
    <w:p w14:paraId="3F96E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;</w:t>
      </w:r>
    </w:p>
    <w:p w14:paraId="1AFA7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9856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F361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setID</w:t>
      </w:r>
      <w:proofErr w:type="spellEnd"/>
      <w:r w:rsidRPr="0099127B">
        <w:rPr>
          <w:noProof w:val="0"/>
        </w:rPr>
        <w:t xml:space="preserve"> {</w:t>
      </w:r>
    </w:p>
    <w:p w14:paraId="38E8D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8B10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CEF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</w:t>
      </w:r>
      <w:proofErr w:type="spellStart"/>
      <w:r w:rsidRPr="0099127B">
        <w:rPr>
          <w:noProof w:val="0"/>
        </w:rPr>
        <w:t>setID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33FF3A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9423C1" w14:textId="77777777" w:rsidR="004D13F3" w:rsidRPr="0099127B" w:rsidRDefault="004D13F3" w:rsidP="004D13F3">
      <w:pPr>
        <w:pStyle w:val="PL"/>
        <w:rPr>
          <w:noProof w:val="0"/>
        </w:rPr>
      </w:pPr>
    </w:p>
    <w:p w14:paraId="1A2C7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{</w:t>
      </w:r>
    </w:p>
    <w:p w14:paraId="37F06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>;</w:t>
      </w:r>
    </w:p>
    <w:p w14:paraId="1D756A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C8B4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779F3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2C8B01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BackhaulAddressGrp</w:t>
      </w:r>
      <w:proofErr w:type="spellEnd"/>
      <w:r w:rsidRPr="0099127B">
        <w:rPr>
          <w:noProof w:val="0"/>
        </w:rPr>
        <w:t>;</w:t>
      </w:r>
    </w:p>
    <w:p w14:paraId="6BC17E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2088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1596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GNBCUUPFunctionGrp</w:t>
      </w:r>
      <w:proofErr w:type="spellEnd"/>
      <w:r w:rsidRPr="0099127B">
        <w:rPr>
          <w:noProof w:val="0"/>
        </w:rPr>
        <w:t xml:space="preserve"> {</w:t>
      </w:r>
    </w:p>
    <w:p w14:paraId="0740F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IOC.";</w:t>
      </w:r>
    </w:p>
    <w:p w14:paraId="639696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  <w:rPr>
          <w:noProof w:val="0"/>
        </w:rPr>
      </w:pPr>
    </w:p>
    <w:p w14:paraId="40C15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gNBCUUPId</w:t>
      </w:r>
      <w:proofErr w:type="spellEnd"/>
      <w:r w:rsidRPr="0099127B">
        <w:rPr>
          <w:noProof w:val="0"/>
        </w:rPr>
        <w:t xml:space="preserve"> {</w:t>
      </w:r>
    </w:p>
    <w:p w14:paraId="55276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 {</w:t>
      </w:r>
    </w:p>
    <w:p w14:paraId="62E749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7E8C5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67DF64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2C94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-CU-UP at least within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-CU-CP";</w:t>
      </w:r>
    </w:p>
    <w:p w14:paraId="495735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"'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C276A4" w14:textId="77777777" w:rsidR="004D13F3" w:rsidRPr="0099127B" w:rsidRDefault="004D13F3" w:rsidP="004D13F3">
      <w:pPr>
        <w:pStyle w:val="PL"/>
        <w:rPr>
          <w:noProof w:val="0"/>
        </w:rPr>
      </w:pPr>
    </w:p>
    <w:p w14:paraId="404E7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1CAF1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3B48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F4702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is part of the </w:t>
      </w:r>
    </w:p>
    <w:p w14:paraId="22457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 ";</w:t>
      </w:r>
    </w:p>
    <w:p w14:paraId="5EE4C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F47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6D31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 w:rsidDel="00C20232">
        <w:rPr>
          <w:noProof w:val="0"/>
        </w:rPr>
        <w:t xml:space="preserve"> </w:t>
      </w:r>
      <w:r w:rsidRPr="0099127B">
        <w:rPr>
          <w:noProof w:val="0"/>
        </w:rPr>
        <w:t>{</w:t>
      </w:r>
    </w:p>
    <w:p w14:paraId="3BD64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747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6AFB3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B9A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0C6BD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{</w:t>
      </w:r>
    </w:p>
    <w:p w14:paraId="1F4CC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is a list of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data type. It </w:t>
      </w:r>
    </w:p>
    <w:p w14:paraId="602A0B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and </w:t>
      </w:r>
    </w:p>
    <w:p w14:paraId="4813D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S-NSSAIs can be supported by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for </w:t>
      </w:r>
    </w:p>
    <w:p w14:paraId="3CFABA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75B77D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D7D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62507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mappingSetIDBackhaulAddressList</w:t>
      </w:r>
      <w:proofErr w:type="spellEnd"/>
      <w:r w:rsidRPr="0099127B">
        <w:rPr>
          <w:noProof w:val="0"/>
        </w:rPr>
        <w:t xml:space="preserve"> {</w:t>
      </w:r>
    </w:p>
    <w:p w14:paraId="059CA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>;</w:t>
      </w:r>
    </w:p>
    <w:p w14:paraId="65F3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a list of </w:t>
      </w:r>
      <w:proofErr w:type="spellStart"/>
      <w:r w:rsidRPr="0099127B">
        <w:rPr>
          <w:noProof w:val="0"/>
        </w:rPr>
        <w:t>mappingSetIDBackhaulAddress</w:t>
      </w:r>
      <w:proofErr w:type="spellEnd"/>
      <w:r w:rsidRPr="0099127B">
        <w:rPr>
          <w:noProof w:val="0"/>
        </w:rPr>
        <w:t xml:space="preserve"> used to </w:t>
      </w:r>
    </w:p>
    <w:p w14:paraId="56AF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supported.";</w:t>
      </w:r>
    </w:p>
    <w:p w14:paraId="26807D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MappingSetIDBackhaulAddressGrp</w:t>
      </w:r>
      <w:proofErr w:type="spellEnd"/>
      <w:r w:rsidRPr="0099127B">
        <w:rPr>
          <w:noProof w:val="0"/>
        </w:rPr>
        <w:t>;</w:t>
      </w:r>
    </w:p>
    <w:p w14:paraId="2A547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E38DD9" w14:textId="77777777" w:rsidR="004D13F3" w:rsidRPr="0099127B" w:rsidRDefault="004D13F3" w:rsidP="004D13F3">
      <w:pPr>
        <w:pStyle w:val="PL"/>
        <w:rPr>
          <w:noProof w:val="0"/>
        </w:rPr>
      </w:pPr>
    </w:p>
    <w:p w14:paraId="05C57D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</w:t>
      </w:r>
    </w:p>
    <w:p w14:paraId="517859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DC4E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</w:t>
      </w:r>
    </w:p>
    <w:p w14:paraId="0D419D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D8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748FC8" w14:textId="77777777" w:rsidR="004D13F3" w:rsidRPr="0099127B" w:rsidRDefault="004D13F3" w:rsidP="004D13F3">
      <w:pPr>
        <w:pStyle w:val="PL"/>
        <w:rPr>
          <w:noProof w:val="0"/>
        </w:rPr>
      </w:pPr>
    </w:p>
    <w:p w14:paraId="15BCD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  <w:rPr>
          <w:noProof w:val="0"/>
        </w:rPr>
      </w:pPr>
    </w:p>
    <w:p w14:paraId="545DB2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{</w:t>
      </w:r>
    </w:p>
    <w:p w14:paraId="29829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116A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CU-UP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or </w:t>
      </w:r>
      <w:proofErr w:type="spellStart"/>
      <w:r w:rsidRPr="0099127B">
        <w:rPr>
          <w:noProof w:val="0"/>
        </w:rPr>
        <w:t>en-gNB</w:t>
      </w:r>
      <w:proofErr w:type="spellEnd"/>
      <w:r w:rsidRPr="0099127B">
        <w:rPr>
          <w:noProof w:val="0"/>
        </w:rPr>
        <w:t>.";</w:t>
      </w:r>
    </w:p>
    <w:p w14:paraId="2D627D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GNBCUUPFunctionGrp</w:t>
      </w:r>
      <w:proofErr w:type="spellEnd"/>
      <w:r w:rsidRPr="0099127B">
        <w:rPr>
          <w:noProof w:val="0"/>
        </w:rPr>
        <w:t>;</w:t>
      </w:r>
    </w:p>
    <w:p w14:paraId="1338F4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B08F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BC8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AD13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79408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_3gpp-nr-nrm-gnbdufunction {</w:t>
      </w:r>
    </w:p>
    <w:p w14:paraId="3BF5D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CC1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"gnbdu3gpp";</w:t>
      </w:r>
    </w:p>
    <w:p w14:paraId="5A3C2699" w14:textId="77777777" w:rsidR="004D13F3" w:rsidRPr="0099127B" w:rsidRDefault="004D13F3" w:rsidP="004D13F3">
      <w:pPr>
        <w:pStyle w:val="PL"/>
        <w:rPr>
          <w:noProof w:val="0"/>
        </w:rPr>
      </w:pPr>
    </w:p>
    <w:p w14:paraId="50A1A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  <w:rPr>
          <w:noProof w:val="0"/>
        </w:rPr>
      </w:pPr>
    </w:p>
    <w:p w14:paraId="3F1AF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Information</w:t>
      </w:r>
    </w:p>
    <w:p w14:paraId="7100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  <w:rPr>
          <w:noProof w:val="0"/>
        </w:rPr>
      </w:pPr>
    </w:p>
    <w:p w14:paraId="5E94632C" w14:textId="19F63E2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25BFDD" w14:textId="77777777" w:rsidR="004D13F3" w:rsidRPr="0099127B" w:rsidRDefault="004D13F3" w:rsidP="004D13F3">
      <w:pPr>
        <w:pStyle w:val="PL"/>
        <w:rPr>
          <w:noProof w:val="0"/>
        </w:rPr>
      </w:pPr>
    </w:p>
    <w:p w14:paraId="373E2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{</w:t>
      </w:r>
    </w:p>
    <w:p w14:paraId="6710B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04C62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00DD667" w14:textId="77777777" w:rsidR="004D13F3" w:rsidRPr="0099127B" w:rsidRDefault="004D13F3" w:rsidP="004D13F3">
      <w:pPr>
        <w:pStyle w:val="PL"/>
        <w:rPr>
          <w:noProof w:val="0"/>
        </w:rPr>
      </w:pPr>
    </w:p>
    <w:p w14:paraId="6DE713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GNBDUFunctionGrp</w:t>
      </w:r>
      <w:proofErr w:type="spellEnd"/>
      <w:r w:rsidRPr="0099127B">
        <w:rPr>
          <w:noProof w:val="0"/>
        </w:rPr>
        <w:t xml:space="preserve"> {</w:t>
      </w:r>
    </w:p>
    <w:p w14:paraId="54DD0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IOC.";</w:t>
      </w:r>
    </w:p>
    <w:p w14:paraId="3F1B9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  <w:rPr>
          <w:noProof w:val="0"/>
        </w:rPr>
      </w:pPr>
    </w:p>
    <w:p w14:paraId="69400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59632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791C7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</w:t>
      </w:r>
    </w:p>
    <w:p w14:paraId="6E9104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cells.";</w:t>
      </w:r>
    </w:p>
    <w:p w14:paraId="4C6DF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707CAB" w14:textId="77777777" w:rsidR="004D13F3" w:rsidRPr="0099127B" w:rsidRDefault="004D13F3" w:rsidP="004D13F3">
      <w:pPr>
        <w:pStyle w:val="PL"/>
        <w:rPr>
          <w:noProof w:val="0"/>
        </w:rPr>
      </w:pPr>
    </w:p>
    <w:p w14:paraId="256BA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2DDE87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576B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79BC1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D0349" w14:textId="77777777" w:rsidR="004D13F3" w:rsidRPr="0099127B" w:rsidRDefault="004D13F3" w:rsidP="004D13F3">
      <w:pPr>
        <w:pStyle w:val="PL"/>
        <w:rPr>
          <w:noProof w:val="0"/>
        </w:rPr>
      </w:pPr>
    </w:p>
    <w:p w14:paraId="36C3D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gNBDUId</w:t>
      </w:r>
      <w:proofErr w:type="spellEnd"/>
      <w:r w:rsidRPr="0099127B">
        <w:rPr>
          <w:noProof w:val="0"/>
        </w:rPr>
        <w:t xml:space="preserve"> {</w:t>
      </w:r>
    </w:p>
    <w:p w14:paraId="130B3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97F47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"Uniquely identifies the DU at least within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32DD0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F658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142E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gNBDUName</w:t>
      </w:r>
      <w:proofErr w:type="spellEnd"/>
      <w:r w:rsidRPr="0099127B">
        <w:rPr>
          <w:noProof w:val="0"/>
        </w:rPr>
        <w:t xml:space="preserve"> {</w:t>
      </w:r>
    </w:p>
    <w:p w14:paraId="6667C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05EE0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8832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aggressorSetID</w:t>
      </w:r>
      <w:proofErr w:type="spellEnd"/>
      <w:r w:rsidRPr="0099127B">
        <w:rPr>
          <w:noProof w:val="0"/>
        </w:rPr>
        <w:t xml:space="preserve"> {</w:t>
      </w:r>
    </w:p>
    <w:p w14:paraId="7BAF16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7FE2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aggressor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Set ID of the cell</w:t>
      </w:r>
    </w:p>
    <w:p w14:paraId="4C1853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544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victimSetID</w:t>
      </w:r>
      <w:proofErr w:type="spellEnd"/>
      <w:r w:rsidRPr="0099127B">
        <w:rPr>
          <w:noProof w:val="0"/>
        </w:rPr>
        <w:t xml:space="preserve"> {</w:t>
      </w:r>
    </w:p>
    <w:p w14:paraId="2C036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5C96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victim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Set ID of the cell</w:t>
      </w:r>
    </w:p>
    <w:p w14:paraId="6ABBF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4A1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9723972" w14:textId="77777777" w:rsidR="004D13F3" w:rsidRPr="0099127B" w:rsidRDefault="004D13F3" w:rsidP="004D13F3">
      <w:pPr>
        <w:pStyle w:val="PL"/>
        <w:rPr>
          <w:noProof w:val="0"/>
        </w:rPr>
      </w:pPr>
    </w:p>
    <w:p w14:paraId="5E12A9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  <w:rPr>
          <w:noProof w:val="0"/>
        </w:rPr>
      </w:pPr>
    </w:p>
    <w:p w14:paraId="471B63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{</w:t>
      </w:r>
    </w:p>
    <w:p w14:paraId="00D09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key id;</w:t>
      </w:r>
    </w:p>
    <w:p w14:paraId="5D193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DU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or </w:t>
      </w:r>
      <w:proofErr w:type="spellStart"/>
      <w:r w:rsidRPr="0099127B">
        <w:rPr>
          <w:noProof w:val="0"/>
        </w:rPr>
        <w:t>en-gNB</w:t>
      </w:r>
      <w:proofErr w:type="spellEnd"/>
      <w:r w:rsidRPr="0099127B">
        <w:rPr>
          <w:noProof w:val="0"/>
        </w:rPr>
        <w:t>.";</w:t>
      </w:r>
    </w:p>
    <w:p w14:paraId="2C62BE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GNBDUFunctionGrp</w:t>
      </w:r>
      <w:proofErr w:type="spellEnd"/>
      <w:r w:rsidRPr="0099127B">
        <w:rPr>
          <w:noProof w:val="0"/>
        </w:rPr>
        <w:t>;</w:t>
      </w:r>
    </w:p>
    <w:p w14:paraId="7AB4FA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BF78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91D1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71AD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9970DAC" w14:textId="2C27EC7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_3gpp-nr-nrm-nrcellcu {</w:t>
      </w:r>
    </w:p>
    <w:p w14:paraId="12F46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50D8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  <w:rPr>
          <w:noProof w:val="0"/>
        </w:rPr>
      </w:pPr>
    </w:p>
    <w:p w14:paraId="1435B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  <w:rPr>
          <w:noProof w:val="0"/>
        </w:rPr>
      </w:pPr>
    </w:p>
    <w:p w14:paraId="26827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1FF01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Information Object</w:t>
      </w:r>
    </w:p>
    <w:p w14:paraId="5814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  <w:rPr>
          <w:noProof w:val="0"/>
        </w:rPr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  <w:rPr>
          <w:noProof w:val="0"/>
        </w:rPr>
      </w:pPr>
    </w:p>
    <w:p w14:paraId="0D548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{</w:t>
      </w:r>
    </w:p>
    <w:p w14:paraId="7FF38A6B" w14:textId="46A018B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  <w:r w:rsidR="004E6EDE" w:rsidRPr="0099127B">
        <w:rPr>
          <w:noProof w:val="0"/>
        </w:rPr>
        <w:t xml:space="preserve">     </w:t>
      </w:r>
      <w:r w:rsidRPr="0099127B">
        <w:rPr>
          <w:noProof w:val="0"/>
        </w:rPr>
        <w:t>function of PCI configuration feature";</w:t>
      </w:r>
    </w:p>
    <w:p w14:paraId="7E80F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4D70B73" w14:textId="77777777" w:rsidR="004D13F3" w:rsidRPr="0099127B" w:rsidRDefault="004D13F3" w:rsidP="004D13F3">
      <w:pPr>
        <w:pStyle w:val="PL"/>
        <w:rPr>
          <w:noProof w:val="0"/>
        </w:rPr>
      </w:pPr>
    </w:p>
    <w:p w14:paraId="38DF0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    </w:t>
      </w:r>
      <w:r w:rsidRPr="0099127B">
        <w:rPr>
          <w:noProof w:val="0"/>
        </w:rPr>
        <w:t>Energy Saving feature";</w:t>
      </w:r>
    </w:p>
    <w:p w14:paraId="33678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432320" w14:textId="77777777" w:rsidR="004D13F3" w:rsidRPr="0099127B" w:rsidRDefault="004D13F3" w:rsidP="004D13F3">
      <w:pPr>
        <w:pStyle w:val="PL"/>
        <w:rPr>
          <w:noProof w:val="0"/>
        </w:rPr>
      </w:pPr>
    </w:p>
    <w:p w14:paraId="1BA74204" w14:textId="77777777" w:rsidR="004D13F3" w:rsidRPr="0099127B" w:rsidRDefault="004D13F3" w:rsidP="004D13F3">
      <w:pPr>
        <w:pStyle w:val="PL"/>
        <w:rPr>
          <w:noProof w:val="0"/>
        </w:rPr>
      </w:pPr>
    </w:p>
    <w:p w14:paraId="7A9C60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{</w:t>
      </w:r>
    </w:p>
    <w:p w14:paraId="5C30FD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C1B398" w14:textId="77777777" w:rsidR="004D13F3" w:rsidRPr="0099127B" w:rsidRDefault="004D13F3" w:rsidP="004D13F3">
      <w:pPr>
        <w:pStyle w:val="PL"/>
        <w:rPr>
          <w:noProof w:val="0"/>
        </w:rPr>
      </w:pPr>
    </w:p>
    <w:p w14:paraId="1A13B1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{</w:t>
      </w:r>
    </w:p>
    <w:p w14:paraId="0081C959" w14:textId="194D268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Pr="0099127B">
        <w:rPr>
          <w:noProof w:val="0"/>
          <w:lang w:eastAsia="zh-CN"/>
        </w:rPr>
        <w:t xml:space="preserve">Centralized </w:t>
      </w:r>
      <w:r w:rsidRPr="0099127B">
        <w:rPr>
          <w:noProof w:val="0"/>
        </w:rPr>
        <w:t xml:space="preserve">SON Energy Saving </w:t>
      </w:r>
    </w:p>
    <w:p w14:paraId="0E160A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feature";</w:t>
      </w:r>
    </w:p>
    <w:p w14:paraId="7E967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053A76" w14:textId="77777777" w:rsidR="004D13F3" w:rsidRPr="0099127B" w:rsidRDefault="004D13F3" w:rsidP="004D13F3">
      <w:pPr>
        <w:pStyle w:val="PL"/>
        <w:rPr>
          <w:noProof w:val="0"/>
        </w:rPr>
      </w:pPr>
    </w:p>
    <w:p w14:paraId="7CA0A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NRCellCUGrp</w:t>
      </w:r>
      <w:proofErr w:type="spellEnd"/>
      <w:r w:rsidRPr="0099127B">
        <w:rPr>
          <w:noProof w:val="0"/>
        </w:rPr>
        <w:t xml:space="preserve"> {</w:t>
      </w:r>
    </w:p>
    <w:p w14:paraId="3B3602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IOC.";</w:t>
      </w:r>
    </w:p>
    <w:p w14:paraId="22109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  <w:rPr>
          <w:noProof w:val="0"/>
        </w:rPr>
      </w:pPr>
    </w:p>
    <w:p w14:paraId="2B11A4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</w:t>
      </w:r>
    </w:p>
    <w:p w14:paraId="5EDE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 Together with corresponding</w:t>
      </w:r>
    </w:p>
    <w:p w14:paraId="25A9B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0EA1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58429A" w14:textId="77777777" w:rsidR="004D13F3" w:rsidRPr="0099127B" w:rsidRDefault="004D13F3" w:rsidP="004D13F3">
      <w:pPr>
        <w:pStyle w:val="PL"/>
        <w:rPr>
          <w:noProof w:val="0"/>
        </w:rPr>
      </w:pPr>
    </w:p>
    <w:p w14:paraId="1AFFFC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{</w:t>
      </w:r>
    </w:p>
    <w:p w14:paraId="698AF7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is a list of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Note: Whether the attribute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in the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can be writable </w:t>
      </w:r>
    </w:p>
    <w:p w14:paraId="437FE8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005F5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521C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BFE3FF" w14:textId="77777777" w:rsidR="004D13F3" w:rsidRPr="0099127B" w:rsidRDefault="004D13F3" w:rsidP="004D13F3">
      <w:pPr>
        <w:pStyle w:val="PL"/>
        <w:rPr>
          <w:noProof w:val="0"/>
        </w:rPr>
      </w:pPr>
    </w:p>
    <w:p w14:paraId="4D9A7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</w:t>
      </w:r>
    </w:p>
    <w:p w14:paraId="39DC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5684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29E73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12642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C881A5" w14:textId="77777777" w:rsidR="004D13F3" w:rsidRPr="0099127B" w:rsidRDefault="004D13F3" w:rsidP="004D13F3">
      <w:pPr>
        <w:pStyle w:val="PL"/>
        <w:rPr>
          <w:noProof w:val="0"/>
        </w:rPr>
      </w:pPr>
    </w:p>
    <w:p w14:paraId="0E225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  <w:rPr>
          <w:noProof w:val="0"/>
        </w:rPr>
      </w:pPr>
    </w:p>
    <w:p w14:paraId="057098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{</w:t>
      </w:r>
    </w:p>
    <w:p w14:paraId="4B8737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A3CB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NRCellCUGrp</w:t>
      </w:r>
      <w:proofErr w:type="spellEnd"/>
      <w:r w:rsidRPr="0099127B">
        <w:rPr>
          <w:noProof w:val="0"/>
        </w:rPr>
        <w:t>;</w:t>
      </w:r>
    </w:p>
    <w:p w14:paraId="6DF6C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1776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FCB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9897A3D" w14:textId="77777777" w:rsidR="004E6EDE" w:rsidRPr="0099127B" w:rsidRDefault="004D13F3" w:rsidP="004E6EDE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1AA399" w14:textId="3A23656E" w:rsidR="004D13F3" w:rsidRPr="0099127B" w:rsidRDefault="004E6EDE" w:rsidP="004E6EDE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09A5870" w14:textId="137A4ED0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_3gpp-nr-nrm-nrcelldu {</w:t>
      </w:r>
    </w:p>
    <w:p w14:paraId="4C3F9F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FDB7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  <w:rPr>
          <w:noProof w:val="0"/>
        </w:rPr>
      </w:pPr>
    </w:p>
    <w:p w14:paraId="7686F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  <w:rPr>
          <w:noProof w:val="0"/>
        </w:rPr>
      </w:pPr>
    </w:p>
    <w:p w14:paraId="2B34B572" w14:textId="77777777" w:rsidR="004D13F3" w:rsidRPr="0099127B" w:rsidRDefault="004D13F3" w:rsidP="004D13F3">
      <w:pPr>
        <w:pStyle w:val="PL"/>
        <w:rPr>
          <w:noProof w:val="0"/>
        </w:rPr>
      </w:pPr>
    </w:p>
    <w:p w14:paraId="20219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81069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Information Object</w:t>
      </w:r>
    </w:p>
    <w:p w14:paraId="78AB5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  <w:rPr>
          <w:noProof w:val="0"/>
        </w:rPr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</w:t>
      </w:r>
      <w:r w:rsidRPr="0099127B"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  <w:rPr>
          <w:noProof w:val="0"/>
        </w:rPr>
      </w:pPr>
    </w:p>
    <w:p w14:paraId="7EA59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{</w:t>
      </w:r>
    </w:p>
    <w:p w14:paraId="316C0F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6B9E8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6E7EEC" w14:textId="77777777" w:rsidR="004D13F3" w:rsidRPr="0099127B" w:rsidRDefault="004D13F3" w:rsidP="004D13F3">
      <w:pPr>
        <w:pStyle w:val="PL"/>
        <w:rPr>
          <w:noProof w:val="0"/>
        </w:rPr>
      </w:pPr>
    </w:p>
    <w:p w14:paraId="19080A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48BE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{</w:t>
      </w:r>
    </w:p>
    <w:p w14:paraId="66D92544" w14:textId="060B9F1D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="004E6EDE" w:rsidRPr="0099127B">
        <w:rPr>
          <w:noProof w:val="0"/>
        </w:rPr>
        <w:t xml:space="preserve">Centralized </w:t>
      </w:r>
      <w:r w:rsidRPr="0099127B">
        <w:rPr>
          <w:noProof w:val="0"/>
        </w:rPr>
        <w:t xml:space="preserve">SON function of </w:t>
      </w:r>
    </w:p>
    <w:p w14:paraId="33778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6523D1" w14:textId="77777777" w:rsidR="004D13F3" w:rsidRPr="0099127B" w:rsidRDefault="004D13F3" w:rsidP="004D13F3">
      <w:pPr>
        <w:pStyle w:val="PL"/>
        <w:rPr>
          <w:noProof w:val="0"/>
        </w:rPr>
      </w:pPr>
    </w:p>
    <w:p w14:paraId="251BD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NRCellDUGrp</w:t>
      </w:r>
      <w:proofErr w:type="spellEnd"/>
      <w:r w:rsidRPr="0099127B">
        <w:rPr>
          <w:noProof w:val="0"/>
        </w:rPr>
        <w:t xml:space="preserve"> {</w:t>
      </w:r>
    </w:p>
    <w:p w14:paraId="37FFE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IOC.";</w:t>
      </w:r>
    </w:p>
    <w:p w14:paraId="6E447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A5454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</w:t>
      </w:r>
    </w:p>
    <w:p w14:paraId="302F3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 Together with the</w:t>
      </w:r>
    </w:p>
    <w:p w14:paraId="1F17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4E5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5859E4" w14:textId="77777777" w:rsidR="004D13F3" w:rsidRPr="0099127B" w:rsidRDefault="004D13F3" w:rsidP="004D13F3">
      <w:pPr>
        <w:pStyle w:val="PL"/>
        <w:rPr>
          <w:noProof w:val="0"/>
        </w:rPr>
      </w:pPr>
    </w:p>
    <w:p w14:paraId="707D7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operationalState</w:t>
      </w:r>
      <w:proofErr w:type="spellEnd"/>
      <w:r w:rsidRPr="0099127B">
        <w:rPr>
          <w:noProof w:val="0"/>
        </w:rPr>
        <w:t xml:space="preserve">  {</w:t>
      </w:r>
    </w:p>
    <w:p w14:paraId="189D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"Operational state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instance. Indicates</w:t>
      </w:r>
    </w:p>
    <w:p w14:paraId="5C90C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(DISABLED).";</w:t>
      </w:r>
    </w:p>
    <w:p w14:paraId="3E2E7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7D515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88E123" w14:textId="77777777" w:rsidR="004D13F3" w:rsidRPr="0099127B" w:rsidRDefault="004D13F3" w:rsidP="004D13F3">
      <w:pPr>
        <w:pStyle w:val="PL"/>
        <w:rPr>
          <w:noProof w:val="0"/>
        </w:rPr>
      </w:pPr>
    </w:p>
    <w:p w14:paraId="6E31A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administrativeState</w:t>
      </w:r>
      <w:proofErr w:type="spellEnd"/>
      <w:r w:rsidRPr="0099127B">
        <w:rPr>
          <w:noProof w:val="0"/>
        </w:rPr>
        <w:t xml:space="preserve">  {</w:t>
      </w:r>
    </w:p>
    <w:p w14:paraId="03291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"Administrative state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>. Indicates the</w:t>
      </w:r>
    </w:p>
    <w:p w14:paraId="5B1D58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LOCKED;</w:t>
      </w:r>
    </w:p>
    <w:p w14:paraId="09F38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7D32" w14:textId="77777777" w:rsidR="004D13F3" w:rsidRPr="0099127B" w:rsidRDefault="004D13F3" w:rsidP="004D13F3">
      <w:pPr>
        <w:pStyle w:val="PL"/>
        <w:rPr>
          <w:noProof w:val="0"/>
        </w:rPr>
      </w:pPr>
    </w:p>
    <w:p w14:paraId="65EB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cellState</w:t>
      </w:r>
      <w:proofErr w:type="spellEnd"/>
      <w:r w:rsidRPr="0099127B">
        <w:rPr>
          <w:noProof w:val="0"/>
        </w:rPr>
        <w:t xml:space="preserve">  {</w:t>
      </w:r>
    </w:p>
    <w:p w14:paraId="223DDF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state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EE18B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D4B1F6" w14:textId="77777777" w:rsidR="004D13F3" w:rsidRPr="0099127B" w:rsidRDefault="004D13F3" w:rsidP="004D13F3">
      <w:pPr>
        <w:pStyle w:val="PL"/>
        <w:rPr>
          <w:noProof w:val="0"/>
        </w:rPr>
      </w:pPr>
    </w:p>
    <w:p w14:paraId="5DBC0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{</w:t>
      </w:r>
    </w:p>
    <w:p w14:paraId="114D9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is a list of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data type. It </w:t>
      </w:r>
    </w:p>
    <w:p w14:paraId="6813FA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case of network slicing feature is supported. The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of the </w:t>
      </w:r>
    </w:p>
    <w:p w14:paraId="3C1E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first entry of the list is the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used to construct the </w:t>
      </w:r>
      <w:proofErr w:type="spellStart"/>
      <w:r w:rsidRPr="0099127B">
        <w:rPr>
          <w:noProof w:val="0"/>
        </w:rPr>
        <w:t>nCGI</w:t>
      </w:r>
      <w:proofErr w:type="spellEnd"/>
      <w:r w:rsidRPr="0099127B">
        <w:rPr>
          <w:noProof w:val="0"/>
        </w:rPr>
        <w:t xml:space="preserve"> for </w:t>
      </w:r>
    </w:p>
    <w:p w14:paraId="737D4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cell.";</w:t>
      </w:r>
    </w:p>
    <w:p w14:paraId="27EF77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28C92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5BE4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ordered-by user;</w:t>
      </w:r>
    </w:p>
    <w:p w14:paraId="084ED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F28C37E" w14:textId="77777777" w:rsidR="004D13F3" w:rsidRPr="0099127B" w:rsidRDefault="004D13F3" w:rsidP="004D13F3">
      <w:pPr>
        <w:pStyle w:val="PL"/>
        <w:rPr>
          <w:noProof w:val="0"/>
        </w:rPr>
      </w:pPr>
    </w:p>
    <w:p w14:paraId="09E0A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 xml:space="preserve"> {</w:t>
      </w:r>
    </w:p>
    <w:p w14:paraId="09C9A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9C5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B5CA7A" w14:textId="77777777" w:rsidR="004D13F3" w:rsidRPr="0099127B" w:rsidRDefault="004D13F3" w:rsidP="004D13F3">
      <w:pPr>
        <w:pStyle w:val="PL"/>
        <w:rPr>
          <w:noProof w:val="0"/>
        </w:rPr>
      </w:pPr>
    </w:p>
    <w:p w14:paraId="5E2587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 xml:space="preserve"> {</w:t>
      </w:r>
    </w:p>
    <w:p w14:paraId="60DBA4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3FC7C5B" w14:textId="77777777" w:rsidR="004D13F3" w:rsidRPr="0099127B" w:rsidRDefault="004D13F3" w:rsidP="004D13F3">
      <w:pPr>
        <w:pStyle w:val="PL"/>
        <w:rPr>
          <w:noProof w:val="0"/>
        </w:rPr>
      </w:pPr>
    </w:p>
    <w:p w14:paraId="383BA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arfcnDL</w:t>
      </w:r>
      <w:proofErr w:type="spellEnd"/>
      <w:r w:rsidRPr="0099127B">
        <w:rPr>
          <w:noProof w:val="0"/>
        </w:rPr>
        <w:t xml:space="preserve"> {</w:t>
      </w:r>
    </w:p>
    <w:p w14:paraId="63A2D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downlink.";</w:t>
      </w:r>
    </w:p>
    <w:p w14:paraId="61F9FB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36A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6F1CB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A7AB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4D737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arfcnUL</w:t>
      </w:r>
      <w:proofErr w:type="spellEnd"/>
      <w:r w:rsidRPr="0099127B">
        <w:rPr>
          <w:noProof w:val="0"/>
        </w:rPr>
        <w:t xml:space="preserve"> {</w:t>
      </w:r>
    </w:p>
    <w:p w14:paraId="62DF9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uplink.";</w:t>
      </w:r>
    </w:p>
    <w:p w14:paraId="49B80B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8BEE1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C263" w14:textId="77777777" w:rsidR="004D13F3" w:rsidRPr="0099127B" w:rsidRDefault="004D13F3" w:rsidP="004D13F3">
      <w:pPr>
        <w:pStyle w:val="PL"/>
        <w:rPr>
          <w:noProof w:val="0"/>
        </w:rPr>
      </w:pPr>
    </w:p>
    <w:p w14:paraId="78BC2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arfcnSUL</w:t>
      </w:r>
      <w:proofErr w:type="spellEnd"/>
      <w:r w:rsidRPr="0099127B">
        <w:rPr>
          <w:noProof w:val="0"/>
        </w:rPr>
        <w:t xml:space="preserve"> {</w:t>
      </w:r>
    </w:p>
    <w:p w14:paraId="65717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F945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89A126B" w14:textId="77777777" w:rsidR="004D13F3" w:rsidRPr="0099127B" w:rsidRDefault="004D13F3" w:rsidP="004D13F3">
      <w:pPr>
        <w:pStyle w:val="PL"/>
        <w:rPr>
          <w:noProof w:val="0"/>
        </w:rPr>
      </w:pPr>
    </w:p>
    <w:p w14:paraId="19C14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 xml:space="preserve"> {</w:t>
      </w:r>
    </w:p>
    <w:p w14:paraId="27E828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F469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512F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C4878A" w14:textId="77777777" w:rsidR="004D13F3" w:rsidRPr="0099127B" w:rsidRDefault="004D13F3" w:rsidP="004D13F3">
      <w:pPr>
        <w:pStyle w:val="PL"/>
        <w:rPr>
          <w:noProof w:val="0"/>
        </w:rPr>
      </w:pPr>
    </w:p>
    <w:p w14:paraId="689090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bSChannelBwUL</w:t>
      </w:r>
      <w:proofErr w:type="spellEnd"/>
      <w:r w:rsidRPr="0099127B">
        <w:rPr>
          <w:noProof w:val="0"/>
        </w:rPr>
        <w:t xml:space="preserve"> {</w:t>
      </w:r>
    </w:p>
    <w:p w14:paraId="0CFE90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52109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0F65B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E26D3B" w14:textId="77777777" w:rsidR="004D13F3" w:rsidRPr="0099127B" w:rsidRDefault="004D13F3" w:rsidP="004D13F3">
      <w:pPr>
        <w:pStyle w:val="PL"/>
        <w:rPr>
          <w:noProof w:val="0"/>
        </w:rPr>
      </w:pPr>
    </w:p>
    <w:p w14:paraId="25854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bSChannelBwSUL</w:t>
      </w:r>
      <w:proofErr w:type="spellEnd"/>
      <w:r w:rsidRPr="0099127B">
        <w:rPr>
          <w:noProof w:val="0"/>
        </w:rPr>
        <w:t xml:space="preserve"> {</w:t>
      </w:r>
    </w:p>
    <w:p w14:paraId="061D49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B5661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BD97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037193" w14:textId="77777777" w:rsidR="004D13F3" w:rsidRPr="0099127B" w:rsidRDefault="004D13F3" w:rsidP="004D13F3">
      <w:pPr>
        <w:pStyle w:val="PL"/>
        <w:rPr>
          <w:noProof w:val="0"/>
        </w:rPr>
      </w:pPr>
    </w:p>
    <w:p w14:paraId="09290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ssbFrequency</w:t>
      </w:r>
      <w:proofErr w:type="spellEnd"/>
      <w:r w:rsidRPr="0099127B">
        <w:rPr>
          <w:noProof w:val="0"/>
        </w:rPr>
        <w:t xml:space="preserve"> {</w:t>
      </w:r>
    </w:p>
    <w:p w14:paraId="05D4E9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38.101-1, and within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>.";</w:t>
      </w:r>
    </w:p>
    <w:p w14:paraId="6B41E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B5F8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      </w:t>
      </w:r>
    </w:p>
    <w:p w14:paraId="50926DFF" w14:textId="77777777" w:rsidR="004D13F3" w:rsidRPr="0099127B" w:rsidRDefault="004D13F3" w:rsidP="004D13F3">
      <w:pPr>
        <w:pStyle w:val="PL"/>
        <w:rPr>
          <w:noProof w:val="0"/>
        </w:rPr>
      </w:pPr>
    </w:p>
    <w:p w14:paraId="1C92A3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ssbPeriodicity</w:t>
      </w:r>
      <w:proofErr w:type="spellEnd"/>
      <w:r w:rsidRPr="0099127B">
        <w:rPr>
          <w:noProof w:val="0"/>
        </w:rPr>
        <w:t xml:space="preserve"> {</w:t>
      </w:r>
    </w:p>
    <w:p w14:paraId="40A20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AC0D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</w:t>
      </w:r>
      <w:proofErr w:type="spellStart"/>
      <w:r w:rsidRPr="0099127B">
        <w:rPr>
          <w:noProof w:val="0"/>
        </w:rPr>
        <w:t>ms</w:t>
      </w:r>
      <w:proofErr w:type="spellEnd"/>
      <w:r w:rsidRPr="0099127B">
        <w:rPr>
          <w:noProof w:val="0"/>
        </w:rPr>
        <w:t>)";</w:t>
      </w:r>
    </w:p>
    <w:p w14:paraId="5A11A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9D6441" w14:textId="77777777" w:rsidR="004D13F3" w:rsidRPr="0099127B" w:rsidRDefault="004D13F3" w:rsidP="004D13F3">
      <w:pPr>
        <w:pStyle w:val="PL"/>
        <w:rPr>
          <w:noProof w:val="0"/>
        </w:rPr>
      </w:pPr>
    </w:p>
    <w:p w14:paraId="1B1C1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ssbSubCarrierSpacing</w:t>
      </w:r>
      <w:proofErr w:type="spellEnd"/>
      <w:r w:rsidRPr="0099127B">
        <w:rPr>
          <w:noProof w:val="0"/>
        </w:rPr>
        <w:t xml:space="preserve"> {</w:t>
      </w:r>
    </w:p>
    <w:p w14:paraId="1ED8D1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869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705F7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03DF8" w14:textId="77777777" w:rsidR="004D13F3" w:rsidRPr="0099127B" w:rsidRDefault="004D13F3" w:rsidP="004D13F3">
      <w:pPr>
        <w:pStyle w:val="PL"/>
        <w:rPr>
          <w:noProof w:val="0"/>
        </w:rPr>
      </w:pPr>
    </w:p>
    <w:p w14:paraId="10761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ssbOffset</w:t>
      </w:r>
      <w:proofErr w:type="spellEnd"/>
      <w:r w:rsidRPr="0099127B">
        <w:rPr>
          <w:noProof w:val="0"/>
        </w:rPr>
        <w:t xml:space="preserve"> {</w:t>
      </w:r>
    </w:p>
    <w:p w14:paraId="1D4E0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blocks, where allowed values depend on the </w:t>
      </w:r>
      <w:proofErr w:type="spellStart"/>
      <w:r w:rsidRPr="0099127B">
        <w:rPr>
          <w:noProof w:val="0"/>
        </w:rPr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</w:t>
      </w:r>
      <w:proofErr w:type="spellStart"/>
      <w:r w:rsidRPr="0099127B">
        <w:rPr>
          <w:noProof w:val="0"/>
        </w:rPr>
        <w:t>ssbOffset</w:t>
      </w:r>
      <w:proofErr w:type="spellEnd"/>
      <w:r w:rsidRPr="0099127B">
        <w:rPr>
          <w:noProof w:val="0"/>
        </w:rPr>
        <w:t xml:space="preserve"> &lt; </w:t>
      </w:r>
      <w:proofErr w:type="spellStart"/>
      <w:r w:rsidRPr="0099127B">
        <w:rPr>
          <w:noProof w:val="0"/>
        </w:rPr>
        <w:t>ssbPeriodicity</w:t>
      </w:r>
      <w:proofErr w:type="spellEnd"/>
      <w:r w:rsidRPr="0099127B">
        <w:rPr>
          <w:noProof w:val="0"/>
        </w:rPr>
        <w:t>).";</w:t>
      </w:r>
    </w:p>
    <w:p w14:paraId="562B30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E2E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</w:t>
      </w:r>
      <w:proofErr w:type="spellStart"/>
      <w:r w:rsidRPr="0099127B">
        <w:rPr>
          <w:noProof w:val="0"/>
        </w:rPr>
        <w:t>ms</w:t>
      </w:r>
      <w:proofErr w:type="spellEnd"/>
      <w:r w:rsidRPr="0099127B">
        <w:rPr>
          <w:noProof w:val="0"/>
        </w:rPr>
        <w:t>)";</w:t>
      </w:r>
    </w:p>
    <w:p w14:paraId="323A2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2927B3" w14:textId="77777777" w:rsidR="004D13F3" w:rsidRPr="0099127B" w:rsidRDefault="004D13F3" w:rsidP="004D13F3">
      <w:pPr>
        <w:pStyle w:val="PL"/>
        <w:rPr>
          <w:noProof w:val="0"/>
        </w:rPr>
      </w:pPr>
    </w:p>
    <w:p w14:paraId="2EE4FA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ssbDuration</w:t>
      </w:r>
      <w:proofErr w:type="spellEnd"/>
      <w:r w:rsidRPr="0099127B">
        <w:rPr>
          <w:noProof w:val="0"/>
        </w:rPr>
        <w:t xml:space="preserve"> {</w:t>
      </w:r>
    </w:p>
    <w:p w14:paraId="2158F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6DB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</w:t>
      </w:r>
      <w:proofErr w:type="spellStart"/>
      <w:r w:rsidRPr="0099127B">
        <w:rPr>
          <w:noProof w:val="0"/>
        </w:rPr>
        <w:t>ms</w:t>
      </w:r>
      <w:proofErr w:type="spellEnd"/>
      <w:r w:rsidRPr="0099127B">
        <w:rPr>
          <w:noProof w:val="0"/>
        </w:rPr>
        <w:t>)";</w:t>
      </w:r>
    </w:p>
    <w:p w14:paraId="00A07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71AF25" w14:textId="77777777" w:rsidR="004D13F3" w:rsidRPr="0099127B" w:rsidRDefault="004D13F3" w:rsidP="004D13F3">
      <w:pPr>
        <w:pStyle w:val="PL"/>
        <w:rPr>
          <w:noProof w:val="0"/>
        </w:rPr>
      </w:pPr>
    </w:p>
    <w:p w14:paraId="4F58E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nRSectorCarrierRef</w:t>
      </w:r>
      <w:proofErr w:type="spellEnd"/>
      <w:r w:rsidRPr="0099127B">
        <w:rPr>
          <w:noProof w:val="0"/>
        </w:rPr>
        <w:t xml:space="preserve"> {</w:t>
      </w:r>
    </w:p>
    <w:p w14:paraId="219EB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instance.";</w:t>
      </w:r>
    </w:p>
    <w:p w14:paraId="6018B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FD37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F69B47" w14:textId="77777777" w:rsidR="004D13F3" w:rsidRPr="0099127B" w:rsidRDefault="004D13F3" w:rsidP="004D13F3">
      <w:pPr>
        <w:pStyle w:val="PL"/>
        <w:rPr>
          <w:noProof w:val="0"/>
        </w:rPr>
      </w:pPr>
    </w:p>
    <w:p w14:paraId="3EAFFB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bWPRef</w:t>
      </w:r>
      <w:proofErr w:type="spellEnd"/>
      <w:r w:rsidRPr="0099127B">
        <w:rPr>
          <w:noProof w:val="0"/>
        </w:rPr>
        <w:t xml:space="preserve"> {</w:t>
      </w:r>
    </w:p>
    <w:p w14:paraId="003D8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0FD28" w14:textId="77777777" w:rsidR="004D13F3" w:rsidRPr="0099127B" w:rsidRDefault="004D13F3" w:rsidP="004D13F3">
      <w:pPr>
        <w:pStyle w:val="PL"/>
        <w:rPr>
          <w:noProof w:val="0"/>
        </w:rPr>
      </w:pPr>
    </w:p>
    <w:p w14:paraId="572CBB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</w:t>
      </w:r>
    </w:p>
    <w:p w14:paraId="6A343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6FCEB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33CE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9BECB1" w14:textId="77777777" w:rsidR="004D13F3" w:rsidRPr="0099127B" w:rsidRDefault="004D13F3" w:rsidP="004D13F3">
      <w:pPr>
        <w:pStyle w:val="PL"/>
        <w:rPr>
          <w:noProof w:val="0"/>
        </w:rPr>
      </w:pPr>
    </w:p>
    <w:p w14:paraId="18D40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  <w:rPr>
          <w:noProof w:val="0"/>
        </w:rPr>
      </w:pPr>
    </w:p>
    <w:p w14:paraId="653EE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{</w:t>
      </w:r>
    </w:p>
    <w:p w14:paraId="394CA5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2536D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NRCellDUGrp</w:t>
      </w:r>
      <w:proofErr w:type="spellEnd"/>
      <w:r w:rsidRPr="0099127B">
        <w:rPr>
          <w:noProof w:val="0"/>
        </w:rPr>
        <w:t>;</w:t>
      </w:r>
    </w:p>
    <w:p w14:paraId="42FBC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F125E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86B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789681" w14:textId="7A6B9B16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D29A636" w14:textId="69FFBD4C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3D51C47A" w14:textId="356B961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_3gpp-nr-nrm-nrcellrelation {</w:t>
      </w:r>
    </w:p>
    <w:p w14:paraId="04EB5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2697F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  <w:rPr>
          <w:noProof w:val="0"/>
        </w:rPr>
      </w:pPr>
    </w:p>
    <w:p w14:paraId="663B2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  <w:rPr>
          <w:noProof w:val="0"/>
        </w:rPr>
      </w:pPr>
    </w:p>
    <w:p w14:paraId="6550A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NRCellRelation</w:t>
      </w:r>
      <w:proofErr w:type="spellEnd"/>
      <w:r w:rsidRPr="0099127B">
        <w:rPr>
          <w:noProof w:val="0"/>
        </w:rPr>
        <w:t xml:space="preserve"> Information</w:t>
      </w:r>
    </w:p>
    <w:p w14:paraId="27E29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  <w:rPr>
          <w:noProof w:val="0"/>
        </w:rPr>
      </w:pPr>
    </w:p>
    <w:p w14:paraId="2EBA457D" w14:textId="77777777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B259AC" w14:textId="77777777" w:rsidR="004D13F3" w:rsidRPr="0099127B" w:rsidRDefault="004D13F3" w:rsidP="004D13F3">
      <w:pPr>
        <w:pStyle w:val="PL"/>
        <w:rPr>
          <w:noProof w:val="0"/>
        </w:rPr>
      </w:pPr>
    </w:p>
    <w:p w14:paraId="4926CF8F" w14:textId="77777777" w:rsidR="004D13F3" w:rsidRPr="0099127B" w:rsidRDefault="004D13F3" w:rsidP="004D13F3">
      <w:pPr>
        <w:pStyle w:val="PL"/>
        <w:rPr>
          <w:noProof w:val="0"/>
        </w:rPr>
      </w:pPr>
    </w:p>
    <w:p w14:paraId="70F584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 xml:space="preserve"> {</w:t>
      </w:r>
    </w:p>
    <w:p w14:paraId="15D5F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CC3F8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FULL;</w:t>
      </w:r>
    </w:p>
    <w:p w14:paraId="1511D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 </w:t>
      </w:r>
    </w:p>
    <w:p w14:paraId="68F2B7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B5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E5EE6C" w14:textId="77777777" w:rsidR="004D13F3" w:rsidRPr="0099127B" w:rsidRDefault="004D13F3" w:rsidP="004D13F3">
      <w:pPr>
        <w:pStyle w:val="PL"/>
        <w:rPr>
          <w:noProof w:val="0"/>
        </w:rPr>
      </w:pPr>
    </w:p>
    <w:p w14:paraId="6DF89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NRCellRelationGrp</w:t>
      </w:r>
      <w:proofErr w:type="spellEnd"/>
      <w:r w:rsidRPr="0099127B">
        <w:rPr>
          <w:noProof w:val="0"/>
        </w:rPr>
        <w:t xml:space="preserve"> {</w:t>
      </w:r>
    </w:p>
    <w:p w14:paraId="74BC2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NRCellRelation</w:t>
      </w:r>
      <w:proofErr w:type="spellEnd"/>
      <w:r w:rsidRPr="0099127B">
        <w:rPr>
          <w:noProof w:val="0"/>
        </w:rPr>
        <w:t xml:space="preserve"> IOC.";</w:t>
      </w:r>
    </w:p>
    <w:p w14:paraId="70DBE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  <w:rPr>
          <w:noProof w:val="0"/>
        </w:rPr>
      </w:pPr>
    </w:p>
    <w:p w14:paraId="375424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nRTCI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32169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>).";</w:t>
      </w:r>
    </w:p>
    <w:p w14:paraId="64FCE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     </w:t>
      </w:r>
      <w:r w:rsidRPr="0099127B">
        <w:rPr>
          <w:noProof w:val="0"/>
        </w:rPr>
        <w:tab/>
      </w:r>
    </w:p>
    <w:p w14:paraId="5530A4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6356FEC" w14:textId="77777777" w:rsidR="004D13F3" w:rsidRPr="0099127B" w:rsidRDefault="004D13F3" w:rsidP="004D13F3">
      <w:pPr>
        <w:pStyle w:val="PL"/>
        <w:rPr>
          <w:noProof w:val="0"/>
        </w:rPr>
      </w:pPr>
    </w:p>
    <w:p w14:paraId="0B138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{</w:t>
      </w:r>
    </w:p>
    <w:p w14:paraId="0684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UE is in connected mode. Defined for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 xml:space="preserve">, </w:t>
      </w:r>
    </w:p>
    <w:p w14:paraId="0C154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 xml:space="preserve">-RS,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>-RS and</w:t>
      </w:r>
    </w:p>
    <w:p w14:paraId="26AF9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38633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in </w:t>
      </w:r>
      <w:proofErr w:type="spellStart"/>
      <w:r w:rsidRPr="0099127B">
        <w:rPr>
          <w:noProof w:val="0"/>
        </w:rPr>
        <w:t>MeasObjectNR</w:t>
      </w:r>
      <w:proofErr w:type="spellEnd"/>
      <w:r w:rsidRPr="0099127B">
        <w:rPr>
          <w:noProof w:val="0"/>
        </w:rPr>
        <w:t xml:space="preserve"> in 3GPP TS 38.331";</w:t>
      </w:r>
    </w:p>
    <w:p w14:paraId="5205B013" w14:textId="77777777" w:rsidR="004D13F3" w:rsidRPr="0099127B" w:rsidRDefault="004D13F3" w:rsidP="004D13F3">
      <w:pPr>
        <w:pStyle w:val="PL"/>
        <w:rPr>
          <w:noProof w:val="0"/>
        </w:rPr>
      </w:pPr>
    </w:p>
    <w:p w14:paraId="3F40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2D87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>.";</w:t>
      </w:r>
    </w:p>
    <w:p w14:paraId="51A2C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6E027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6F87D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9427E4A" w14:textId="77777777" w:rsidR="004D13F3" w:rsidRPr="0099127B" w:rsidRDefault="004D13F3" w:rsidP="004D13F3">
      <w:pPr>
        <w:pStyle w:val="PL"/>
        <w:rPr>
          <w:noProof w:val="0"/>
        </w:rPr>
      </w:pPr>
    </w:p>
    <w:p w14:paraId="16F3A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>{</w:t>
      </w:r>
      <w:r w:rsidRPr="0099127B">
        <w:rPr>
          <w:noProof w:val="0"/>
        </w:rPr>
        <w:tab/>
      </w:r>
    </w:p>
    <w:p w14:paraId="1CE3F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>.";</w:t>
      </w:r>
    </w:p>
    <w:p w14:paraId="718D9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5FE09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5A8A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39632B" w14:textId="77777777" w:rsidR="004D13F3" w:rsidRPr="0099127B" w:rsidRDefault="004D13F3" w:rsidP="004D13F3">
      <w:pPr>
        <w:pStyle w:val="PL"/>
        <w:rPr>
          <w:noProof w:val="0"/>
        </w:rPr>
      </w:pPr>
    </w:p>
    <w:p w14:paraId="419E6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757E7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>.";</w:t>
      </w:r>
    </w:p>
    <w:p w14:paraId="0F48EA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B4AE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4DA5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04A30E" w14:textId="77777777" w:rsidR="004D13F3" w:rsidRPr="0099127B" w:rsidRDefault="004D13F3" w:rsidP="004D13F3">
      <w:pPr>
        <w:pStyle w:val="PL"/>
        <w:rPr>
          <w:noProof w:val="0"/>
        </w:rPr>
      </w:pPr>
    </w:p>
    <w:p w14:paraId="17F03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rsrpOffsetCsiRs</w:t>
      </w:r>
      <w:proofErr w:type="spellEnd"/>
      <w:r w:rsidRPr="0099127B">
        <w:rPr>
          <w:noProof w:val="0"/>
        </w:rPr>
        <w:t>{</w:t>
      </w:r>
      <w:r w:rsidRPr="0099127B">
        <w:rPr>
          <w:noProof w:val="0"/>
        </w:rPr>
        <w:tab/>
      </w:r>
    </w:p>
    <w:p w14:paraId="763FBB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>-RS.";</w:t>
      </w:r>
    </w:p>
    <w:p w14:paraId="0602F4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3A66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3115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AA453AE" w14:textId="77777777" w:rsidR="004D13F3" w:rsidRPr="0099127B" w:rsidRDefault="004D13F3" w:rsidP="004D13F3">
      <w:pPr>
        <w:pStyle w:val="PL"/>
        <w:rPr>
          <w:noProof w:val="0"/>
        </w:rPr>
      </w:pPr>
    </w:p>
    <w:p w14:paraId="1D2B15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rsrqOffsetCsiRs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18F4F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>-RS.";</w:t>
      </w:r>
    </w:p>
    <w:p w14:paraId="097AB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434A9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1FEA1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ABDFFB" w14:textId="77777777" w:rsidR="004D13F3" w:rsidRPr="0099127B" w:rsidRDefault="004D13F3" w:rsidP="004D13F3">
      <w:pPr>
        <w:pStyle w:val="PL"/>
        <w:rPr>
          <w:noProof w:val="0"/>
        </w:rPr>
      </w:pPr>
    </w:p>
    <w:p w14:paraId="23BC8D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sinrOffsetCsiRs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13932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0F740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182CC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1F51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D2A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267DF3" w14:textId="77777777" w:rsidR="004D13F3" w:rsidRPr="0099127B" w:rsidRDefault="004D13F3" w:rsidP="004D13F3">
      <w:pPr>
        <w:pStyle w:val="PL"/>
        <w:rPr>
          <w:noProof w:val="0"/>
        </w:rPr>
      </w:pPr>
    </w:p>
    <w:p w14:paraId="14BA9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nRFreqRelationRef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555FC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instance.";</w:t>
      </w:r>
    </w:p>
    <w:p w14:paraId="577A2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231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42085A" w14:textId="77777777" w:rsidR="004D13F3" w:rsidRPr="0099127B" w:rsidRDefault="004D13F3" w:rsidP="004D13F3">
      <w:pPr>
        <w:pStyle w:val="PL"/>
        <w:rPr>
          <w:noProof w:val="0"/>
        </w:rPr>
      </w:pPr>
    </w:p>
    <w:p w14:paraId="2C472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adjacentNRCellRef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4048C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adjacent NR cell (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or</w:t>
      </w:r>
    </w:p>
    <w:p w14:paraId="43E20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>).";</w:t>
      </w:r>
    </w:p>
    <w:p w14:paraId="5101D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E6108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65BD91" w14:textId="77777777" w:rsidR="004D13F3" w:rsidRPr="0099127B" w:rsidRDefault="004D13F3" w:rsidP="004D13F3">
      <w:pPr>
        <w:pStyle w:val="PL"/>
        <w:rPr>
          <w:noProof w:val="0"/>
        </w:rPr>
      </w:pPr>
    </w:p>
    <w:p w14:paraId="0E262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rFonts w:cs="Arial"/>
          <w:noProof w:val="0"/>
          <w:sz w:val="18"/>
          <w:lang w:eastAsia="zh-CN"/>
        </w:rPr>
        <w:t>isRemoveAllowed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693E6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  <w:r w:rsidRPr="0099127B">
        <w:rPr>
          <w:noProof w:val="0"/>
        </w:rPr>
        <w:tab/>
        <w:t xml:space="preserve">    </w:t>
      </w:r>
    </w:p>
    <w:p w14:paraId="19711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1A89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FDFBCA" w14:textId="77777777" w:rsidR="004D13F3" w:rsidRPr="0099127B" w:rsidRDefault="004D13F3" w:rsidP="004D13F3">
      <w:pPr>
        <w:pStyle w:val="PL"/>
        <w:rPr>
          <w:noProof w:val="0"/>
        </w:rPr>
      </w:pPr>
    </w:p>
    <w:p w14:paraId="1CB12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rFonts w:cs="Courier New"/>
          <w:noProof w:val="0"/>
        </w:rPr>
        <w:t>isHOAllowed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52A0B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  <w:r w:rsidRPr="0099127B">
        <w:rPr>
          <w:noProof w:val="0"/>
        </w:rPr>
        <w:tab/>
        <w:t xml:space="preserve">    </w:t>
      </w:r>
    </w:p>
    <w:p w14:paraId="7B709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A9F7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54F6EE" w14:textId="77777777" w:rsidR="004D13F3" w:rsidRPr="0099127B" w:rsidRDefault="004D13F3" w:rsidP="004D13F3">
      <w:pPr>
        <w:pStyle w:val="PL"/>
        <w:rPr>
          <w:noProof w:val="0"/>
        </w:rPr>
      </w:pPr>
    </w:p>
    <w:p w14:paraId="629215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isESCoveredBy</w:t>
      </w:r>
      <w:proofErr w:type="spellEnd"/>
      <w:r w:rsidRPr="0099127B">
        <w:rPr>
          <w:noProof w:val="0"/>
        </w:rPr>
        <w:t xml:space="preserve"> {</w:t>
      </w:r>
    </w:p>
    <w:p w14:paraId="19575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>;</w:t>
      </w:r>
    </w:p>
    <w:p w14:paraId="7CB03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E335887" w14:textId="69B5D0D5" w:rsidR="004D13F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196519" w14:textId="77777777" w:rsidR="00782C33" w:rsidRPr="0099127B" w:rsidRDefault="00782C33" w:rsidP="004D13F3">
      <w:pPr>
        <w:pStyle w:val="PL"/>
        <w:rPr>
          <w:noProof w:val="0"/>
        </w:rPr>
      </w:pPr>
    </w:p>
    <w:p w14:paraId="62D7F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  <w:rPr>
          <w:noProof w:val="0"/>
        </w:rPr>
      </w:pPr>
    </w:p>
    <w:p w14:paraId="2F5FD8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NRCellRelation</w:t>
      </w:r>
      <w:proofErr w:type="spellEnd"/>
      <w:r w:rsidRPr="0099127B">
        <w:rPr>
          <w:noProof w:val="0"/>
        </w:rPr>
        <w:t xml:space="preserve"> {</w:t>
      </w:r>
    </w:p>
    <w:p w14:paraId="0AF54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a target cell, where the target cell is an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or</w:t>
      </w:r>
    </w:p>
    <w:p w14:paraId="696C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instance.";</w:t>
      </w:r>
    </w:p>
    <w:p w14:paraId="7437B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0E1F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NRCellRelationGrp</w:t>
      </w:r>
      <w:proofErr w:type="spellEnd"/>
      <w:r w:rsidRPr="0099127B">
        <w:rPr>
          <w:noProof w:val="0"/>
        </w:rPr>
        <w:t>;</w:t>
      </w:r>
    </w:p>
    <w:p w14:paraId="6D824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B0F2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7825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4DF99D" w14:textId="349FD06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20B976C" w14:textId="41BD026B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46DF06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_3gpp-nr-nrm-nrfreqrelation@2019-10-28.yang</w:t>
      </w:r>
    </w:p>
    <w:p w14:paraId="68AC5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_3gpp-nr-nrm-nrfreqrelation {</w:t>
      </w:r>
    </w:p>
    <w:p w14:paraId="367647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2905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  <w:rPr>
          <w:noProof w:val="0"/>
        </w:rPr>
      </w:pPr>
    </w:p>
    <w:p w14:paraId="086781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  <w:rPr>
          <w:noProof w:val="0"/>
        </w:rPr>
      </w:pPr>
    </w:p>
    <w:p w14:paraId="6E6CCC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Information</w:t>
      </w:r>
    </w:p>
    <w:p w14:paraId="1E00F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  <w:rPr>
          <w:noProof w:val="0"/>
        </w:rPr>
      </w:pPr>
    </w:p>
    <w:p w14:paraId="6CAAF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B6BCF3" w14:textId="77777777" w:rsidR="004D13F3" w:rsidRPr="0099127B" w:rsidRDefault="004D13F3" w:rsidP="004D13F3">
      <w:pPr>
        <w:pStyle w:val="PL"/>
        <w:rPr>
          <w:noProof w:val="0"/>
        </w:rPr>
      </w:pPr>
    </w:p>
    <w:p w14:paraId="317B8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NRFreqRelationGrp</w:t>
      </w:r>
      <w:proofErr w:type="spellEnd"/>
      <w:r w:rsidRPr="0099127B">
        <w:rPr>
          <w:noProof w:val="0"/>
        </w:rPr>
        <w:t xml:space="preserve"> {</w:t>
      </w:r>
    </w:p>
    <w:p w14:paraId="6BBC4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IOC.";</w:t>
      </w:r>
    </w:p>
    <w:p w14:paraId="310CE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  <w:rPr>
          <w:noProof w:val="0"/>
        </w:rPr>
      </w:pPr>
    </w:p>
    <w:p w14:paraId="40A47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</w:t>
      </w:r>
      <w:proofErr w:type="spellStart"/>
      <w:r w:rsidRPr="0099127B">
        <w:rPr>
          <w:noProof w:val="0"/>
        </w:rPr>
        <w:t>offsetMO</w:t>
      </w:r>
      <w:proofErr w:type="spellEnd"/>
      <w:r w:rsidRPr="0099127B">
        <w:rPr>
          <w:noProof w:val="0"/>
        </w:rPr>
        <w:t xml:space="preserve"> {</w:t>
      </w:r>
    </w:p>
    <w:p w14:paraId="7FCE8E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with reference signal(s) indicated in corresponding </w:t>
      </w:r>
      <w:proofErr w:type="spellStart"/>
      <w:r w:rsidRPr="0099127B">
        <w:rPr>
          <w:noProof w:val="0"/>
        </w:rPr>
        <w:t>MeasObjectNR</w:t>
      </w:r>
      <w:proofErr w:type="spellEnd"/>
      <w:r w:rsidRPr="0099127B">
        <w:rPr>
          <w:noProof w:val="0"/>
        </w:rPr>
        <w:t>. It</w:t>
      </w:r>
    </w:p>
    <w:p w14:paraId="5D4D7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defined for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>,</w:t>
      </w:r>
    </w:p>
    <w:p w14:paraId="0806C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 xml:space="preserve">-RS,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 xml:space="preserve">-RS and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07C310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offsetMO</w:t>
      </w:r>
      <w:proofErr w:type="spellEnd"/>
      <w:r w:rsidRPr="0099127B">
        <w:rPr>
          <w:noProof w:val="0"/>
        </w:rPr>
        <w:t xml:space="preserve"> in </w:t>
      </w:r>
      <w:proofErr w:type="spellStart"/>
      <w:r w:rsidRPr="0099127B">
        <w:rPr>
          <w:noProof w:val="0"/>
        </w:rPr>
        <w:t>MeasObjectNR</w:t>
      </w:r>
      <w:proofErr w:type="spellEnd"/>
      <w:r w:rsidRPr="0099127B">
        <w:rPr>
          <w:noProof w:val="0"/>
        </w:rPr>
        <w:t xml:space="preserve"> in 3GPP TS 38.331";</w:t>
      </w:r>
    </w:p>
    <w:p w14:paraId="61631F06" w14:textId="77777777" w:rsidR="004D13F3" w:rsidRPr="0099127B" w:rsidRDefault="004D13F3" w:rsidP="004D13F3">
      <w:pPr>
        <w:pStyle w:val="PL"/>
        <w:rPr>
          <w:noProof w:val="0"/>
        </w:rPr>
      </w:pPr>
    </w:p>
    <w:p w14:paraId="32AA1E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>.";</w:t>
      </w:r>
    </w:p>
    <w:p w14:paraId="6AD85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08E39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C881" w14:textId="77777777" w:rsidR="004D13F3" w:rsidRPr="0099127B" w:rsidRDefault="004D13F3" w:rsidP="004D13F3">
      <w:pPr>
        <w:pStyle w:val="PL"/>
        <w:rPr>
          <w:noProof w:val="0"/>
        </w:rPr>
      </w:pPr>
    </w:p>
    <w:p w14:paraId="365EEF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>.";</w:t>
      </w:r>
    </w:p>
    <w:p w14:paraId="65DE8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47F70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4592A9" w14:textId="77777777" w:rsidR="004D13F3" w:rsidRPr="0099127B" w:rsidRDefault="004D13F3" w:rsidP="004D13F3">
      <w:pPr>
        <w:pStyle w:val="PL"/>
        <w:rPr>
          <w:noProof w:val="0"/>
        </w:rPr>
      </w:pPr>
    </w:p>
    <w:p w14:paraId="311843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>.";</w:t>
      </w:r>
    </w:p>
    <w:p w14:paraId="45922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30E5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6D62FDD" w14:textId="77777777" w:rsidR="004D13F3" w:rsidRPr="0099127B" w:rsidRDefault="004D13F3" w:rsidP="004D13F3">
      <w:pPr>
        <w:pStyle w:val="PL"/>
        <w:rPr>
          <w:noProof w:val="0"/>
        </w:rPr>
      </w:pPr>
    </w:p>
    <w:p w14:paraId="21F7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rsrpOffsetCsiRs</w:t>
      </w:r>
      <w:proofErr w:type="spellEnd"/>
      <w:r w:rsidRPr="0099127B">
        <w:rPr>
          <w:noProof w:val="0"/>
        </w:rPr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>-RS.";</w:t>
      </w:r>
    </w:p>
    <w:p w14:paraId="25B50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E1D5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43AA1D6" w14:textId="77777777" w:rsidR="004D13F3" w:rsidRPr="0099127B" w:rsidRDefault="004D13F3" w:rsidP="004D13F3">
      <w:pPr>
        <w:pStyle w:val="PL"/>
        <w:rPr>
          <w:noProof w:val="0"/>
        </w:rPr>
      </w:pPr>
    </w:p>
    <w:p w14:paraId="785F5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rsrqOffsetCsiRs</w:t>
      </w:r>
      <w:proofErr w:type="spellEnd"/>
      <w:r w:rsidRPr="0099127B">
        <w:rPr>
          <w:noProof w:val="0"/>
        </w:rPr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>-RS.";</w:t>
      </w:r>
    </w:p>
    <w:p w14:paraId="25FAA5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BA022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C7ED3A4" w14:textId="77777777" w:rsidR="004D13F3" w:rsidRPr="0099127B" w:rsidRDefault="004D13F3" w:rsidP="004D13F3">
      <w:pPr>
        <w:pStyle w:val="PL"/>
        <w:rPr>
          <w:noProof w:val="0"/>
        </w:rPr>
      </w:pPr>
    </w:p>
    <w:p w14:paraId="388A0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sinrOffsetCsiRs</w:t>
      </w:r>
      <w:proofErr w:type="spellEnd"/>
      <w:r w:rsidRPr="0099127B">
        <w:rPr>
          <w:noProof w:val="0"/>
        </w:rPr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39847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9CFAA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E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EC9EC1" w14:textId="77777777" w:rsidR="004D13F3" w:rsidRPr="0099127B" w:rsidRDefault="004D13F3" w:rsidP="004D13F3">
      <w:pPr>
        <w:pStyle w:val="PL"/>
        <w:rPr>
          <w:noProof w:val="0"/>
        </w:rPr>
      </w:pPr>
    </w:p>
    <w:p w14:paraId="7F932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</w:t>
      </w:r>
      <w:proofErr w:type="spellEnd"/>
      <w:r w:rsidRPr="0099127B">
        <w:rPr>
          <w:noProof w:val="0"/>
        </w:rPr>
        <w:t xml:space="preserve"> {</w:t>
      </w:r>
    </w:p>
    <w:p w14:paraId="4C0FC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71875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DF8D828" w14:textId="77777777" w:rsidR="004D13F3" w:rsidRPr="0099127B" w:rsidRDefault="004D13F3" w:rsidP="004D13F3">
      <w:pPr>
        <w:pStyle w:val="PL"/>
        <w:rPr>
          <w:noProof w:val="0"/>
        </w:rPr>
      </w:pPr>
    </w:p>
    <w:p w14:paraId="5E896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blackListEntryIdleMode</w:t>
      </w:r>
      <w:proofErr w:type="spellEnd"/>
      <w:r w:rsidRPr="0099127B">
        <w:rPr>
          <w:noProof w:val="0"/>
        </w:rPr>
        <w:t xml:space="preserve"> {</w:t>
      </w:r>
    </w:p>
    <w:p w14:paraId="57EAF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3C09F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F03B89" w14:textId="77777777" w:rsidR="004D13F3" w:rsidRPr="0099127B" w:rsidRDefault="004D13F3" w:rsidP="004D13F3">
      <w:pPr>
        <w:pStyle w:val="PL"/>
        <w:rPr>
          <w:noProof w:val="0"/>
        </w:rPr>
      </w:pPr>
    </w:p>
    <w:p w14:paraId="2228D1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{</w:t>
      </w:r>
    </w:p>
    <w:p w14:paraId="12F1A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257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5ED3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214E9C1" w14:textId="77777777" w:rsidR="004D13F3" w:rsidRPr="0099127B" w:rsidRDefault="004D13F3" w:rsidP="004D13F3">
      <w:pPr>
        <w:pStyle w:val="PL"/>
        <w:rPr>
          <w:noProof w:val="0"/>
        </w:rPr>
      </w:pPr>
    </w:p>
    <w:p w14:paraId="57587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cellReselectionSubPriority</w:t>
      </w:r>
      <w:proofErr w:type="spellEnd"/>
      <w:r w:rsidRPr="0099127B">
        <w:rPr>
          <w:noProof w:val="0"/>
        </w:rPr>
        <w:t xml:space="preserve"> {</w:t>
      </w:r>
    </w:p>
    <w:p w14:paraId="781CC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551A4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29BF79" w14:textId="77777777" w:rsidR="004D13F3" w:rsidRPr="0099127B" w:rsidRDefault="004D13F3" w:rsidP="004D13F3">
      <w:pPr>
        <w:pStyle w:val="PL"/>
        <w:rPr>
          <w:noProof w:val="0"/>
        </w:rPr>
      </w:pPr>
    </w:p>
    <w:p w14:paraId="3BA37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pMax</w:t>
      </w:r>
      <w:proofErr w:type="spellEnd"/>
      <w:r w:rsidRPr="0099127B">
        <w:rPr>
          <w:noProof w:val="0"/>
        </w:rPr>
        <w:t xml:space="preserve"> {</w:t>
      </w:r>
    </w:p>
    <w:p w14:paraId="08E542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</w:t>
      </w:r>
      <w:proofErr w:type="spellStart"/>
      <w:r w:rsidRPr="0099127B">
        <w:rPr>
          <w:noProof w:val="0"/>
        </w:rPr>
        <w:t>Pcompensation</w:t>
      </w:r>
      <w:proofErr w:type="spellEnd"/>
      <w:r w:rsidRPr="0099127B">
        <w:rPr>
          <w:noProof w:val="0"/>
        </w:rPr>
        <w:t xml:space="preserve"> </w:t>
      </w:r>
    </w:p>
    <w:p w14:paraId="5E2EB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9B63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2844E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75F4B0E" w14:textId="77777777" w:rsidR="004D13F3" w:rsidRPr="0099127B" w:rsidRDefault="004D13F3" w:rsidP="004D13F3">
      <w:pPr>
        <w:pStyle w:val="PL"/>
        <w:rPr>
          <w:noProof w:val="0"/>
        </w:rPr>
      </w:pPr>
    </w:p>
    <w:p w14:paraId="1DCF5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qOffsetFreq</w:t>
      </w:r>
      <w:proofErr w:type="spellEnd"/>
      <w:r w:rsidRPr="0099127B">
        <w:rPr>
          <w:noProof w:val="0"/>
        </w:rPr>
        <w:t xml:space="preserve"> {</w:t>
      </w:r>
    </w:p>
    <w:p w14:paraId="36EDD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DCF2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6E5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9068D" w14:textId="77777777" w:rsidR="004D13F3" w:rsidRPr="0099127B" w:rsidRDefault="004D13F3" w:rsidP="004D13F3">
      <w:pPr>
        <w:pStyle w:val="PL"/>
        <w:rPr>
          <w:noProof w:val="0"/>
        </w:rPr>
      </w:pPr>
    </w:p>
    <w:p w14:paraId="613D4F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 xml:space="preserve"> {</w:t>
      </w:r>
    </w:p>
    <w:p w14:paraId="082B3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>. Sent in SIB3 or</w:t>
      </w:r>
    </w:p>
    <w:p w14:paraId="2B9B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7C8AB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0F6E4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AA05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8D8CD3" w14:textId="77777777" w:rsidR="004D13F3" w:rsidRPr="0099127B" w:rsidRDefault="004D13F3" w:rsidP="004D13F3">
      <w:pPr>
        <w:pStyle w:val="PL"/>
        <w:rPr>
          <w:noProof w:val="0"/>
        </w:rPr>
      </w:pPr>
    </w:p>
    <w:p w14:paraId="12604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qRxLevMin</w:t>
      </w:r>
      <w:proofErr w:type="spellEnd"/>
      <w:r w:rsidRPr="0099127B">
        <w:rPr>
          <w:noProof w:val="0"/>
        </w:rPr>
        <w:t xml:space="preserve"> {</w:t>
      </w:r>
    </w:p>
    <w:p w14:paraId="118B3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0C46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66131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09A23" w14:textId="77777777" w:rsidR="004D13F3" w:rsidRPr="0099127B" w:rsidRDefault="004D13F3" w:rsidP="004D13F3">
      <w:pPr>
        <w:pStyle w:val="PL"/>
        <w:rPr>
          <w:noProof w:val="0"/>
        </w:rPr>
      </w:pPr>
    </w:p>
    <w:p w14:paraId="4015E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threshXHighP</w:t>
      </w:r>
      <w:proofErr w:type="spellEnd"/>
      <w:r w:rsidRPr="0099127B">
        <w:rPr>
          <w:noProof w:val="0"/>
        </w:rPr>
        <w:t xml:space="preserve"> {</w:t>
      </w:r>
    </w:p>
    <w:p w14:paraId="23DFD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HighP</w:t>
      </w:r>
      <w:proofErr w:type="spellEnd"/>
      <w:r w:rsidRPr="0099127B">
        <w:rPr>
          <w:noProof w:val="0"/>
        </w:rPr>
        <w:t xml:space="preserve"> in 3GPP TS 38.304";</w:t>
      </w:r>
    </w:p>
    <w:p w14:paraId="1B09E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71A2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81DC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C2F7F7" w14:textId="77777777" w:rsidR="004D13F3" w:rsidRPr="0099127B" w:rsidRDefault="004D13F3" w:rsidP="004D13F3">
      <w:pPr>
        <w:pStyle w:val="PL"/>
        <w:rPr>
          <w:noProof w:val="0"/>
        </w:rPr>
      </w:pPr>
    </w:p>
    <w:p w14:paraId="0AAF75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threshXHighQ</w:t>
      </w:r>
      <w:proofErr w:type="spellEnd"/>
      <w:r w:rsidRPr="0099127B">
        <w:rPr>
          <w:noProof w:val="0"/>
        </w:rPr>
        <w:t xml:space="preserve"> {</w:t>
      </w:r>
    </w:p>
    <w:p w14:paraId="08330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>, HighQ in 3GPP TS 38.304";</w:t>
      </w:r>
    </w:p>
    <w:p w14:paraId="0B9C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959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CD350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1B2B2D4" w14:textId="77777777" w:rsidR="004D13F3" w:rsidRPr="0099127B" w:rsidRDefault="004D13F3" w:rsidP="004D13F3">
      <w:pPr>
        <w:pStyle w:val="PL"/>
        <w:rPr>
          <w:noProof w:val="0"/>
        </w:rPr>
      </w:pPr>
    </w:p>
    <w:p w14:paraId="7F833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threshXLowP</w:t>
      </w:r>
      <w:proofErr w:type="spellEnd"/>
      <w:r w:rsidRPr="0099127B">
        <w:rPr>
          <w:noProof w:val="0"/>
        </w:rPr>
        <w:t xml:space="preserve"> {</w:t>
      </w:r>
    </w:p>
    <w:p w14:paraId="6855A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LowP</w:t>
      </w:r>
      <w:proofErr w:type="spellEnd"/>
      <w:r w:rsidRPr="0099127B">
        <w:rPr>
          <w:noProof w:val="0"/>
        </w:rPr>
        <w:t xml:space="preserve"> in 3GPP TS 38.304";</w:t>
      </w:r>
    </w:p>
    <w:p w14:paraId="76917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90F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1F6D1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87F08A" w14:textId="77777777" w:rsidR="004D13F3" w:rsidRPr="0099127B" w:rsidRDefault="004D13F3" w:rsidP="004D13F3">
      <w:pPr>
        <w:pStyle w:val="PL"/>
        <w:rPr>
          <w:noProof w:val="0"/>
        </w:rPr>
      </w:pPr>
    </w:p>
    <w:p w14:paraId="1823AE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threshXLowQ</w:t>
      </w:r>
      <w:proofErr w:type="spellEnd"/>
      <w:r w:rsidRPr="0099127B">
        <w:rPr>
          <w:noProof w:val="0"/>
        </w:rPr>
        <w:t xml:space="preserve"> {</w:t>
      </w:r>
    </w:p>
    <w:p w14:paraId="2BF40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LowQ</w:t>
      </w:r>
      <w:proofErr w:type="spellEnd"/>
      <w:r w:rsidRPr="0099127B">
        <w:rPr>
          <w:noProof w:val="0"/>
        </w:rPr>
        <w:t xml:space="preserve"> in 3GPP TS 38.304";</w:t>
      </w:r>
    </w:p>
    <w:p w14:paraId="6A2EF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9C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22F9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AFF79E" w14:textId="77777777" w:rsidR="004D13F3" w:rsidRPr="0099127B" w:rsidRDefault="004D13F3" w:rsidP="004D13F3">
      <w:pPr>
        <w:pStyle w:val="PL"/>
        <w:rPr>
          <w:noProof w:val="0"/>
        </w:rPr>
      </w:pPr>
    </w:p>
    <w:p w14:paraId="77BB3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637C0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TreselectionRAT</w:t>
      </w:r>
      <w:proofErr w:type="spellEnd"/>
      <w:r w:rsidRPr="0099127B">
        <w:rPr>
          <w:noProof w:val="0"/>
        </w:rPr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D30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      </w:t>
      </w:r>
      <w:r w:rsidRPr="0099127B">
        <w:rPr>
          <w:noProof w:val="0"/>
        </w:rPr>
        <w:tab/>
      </w:r>
    </w:p>
    <w:p w14:paraId="3C5E9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D00DD6" w14:textId="77777777" w:rsidR="004D13F3" w:rsidRPr="0099127B" w:rsidRDefault="004D13F3" w:rsidP="004D13F3">
      <w:pPr>
        <w:pStyle w:val="PL"/>
        <w:rPr>
          <w:noProof w:val="0"/>
        </w:rPr>
      </w:pPr>
    </w:p>
    <w:p w14:paraId="0CAF8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tReselectionNRSfHigh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43EBB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in</w:t>
      </w:r>
    </w:p>
    <w:p w14:paraId="44F00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for high</w:t>
      </w:r>
    </w:p>
    <w:p w14:paraId="1C29D1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5DC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64595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37F0A03" w14:textId="77777777" w:rsidR="004D13F3" w:rsidRPr="0099127B" w:rsidRDefault="004D13F3" w:rsidP="004D13F3">
      <w:pPr>
        <w:pStyle w:val="PL"/>
        <w:rPr>
          <w:noProof w:val="0"/>
        </w:rPr>
      </w:pPr>
    </w:p>
    <w:p w14:paraId="4BB00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tReselectionNRSfMedium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3AEBE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in</w:t>
      </w:r>
    </w:p>
    <w:p w14:paraId="07797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for medium</w:t>
      </w:r>
    </w:p>
    <w:p w14:paraId="6AB2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F254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1DA2B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495571" w14:textId="77777777" w:rsidR="004D13F3" w:rsidRPr="0099127B" w:rsidRDefault="004D13F3" w:rsidP="004D13F3">
      <w:pPr>
        <w:pStyle w:val="PL"/>
        <w:rPr>
          <w:noProof w:val="0"/>
        </w:rPr>
      </w:pPr>
    </w:p>
    <w:p w14:paraId="465F8F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5B08EF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00D56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DE75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D8F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C9AA4F1" w14:textId="77777777" w:rsidR="004D13F3" w:rsidRPr="0099127B" w:rsidRDefault="004D13F3" w:rsidP="004D13F3">
      <w:pPr>
        <w:pStyle w:val="PL"/>
        <w:rPr>
          <w:noProof w:val="0"/>
        </w:rPr>
      </w:pPr>
    </w:p>
    <w:p w14:paraId="23B67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  <w:rPr>
          <w:noProof w:val="0"/>
        </w:rPr>
      </w:pPr>
    </w:p>
    <w:p w14:paraId="5816B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{</w:t>
      </w:r>
    </w:p>
    <w:p w14:paraId="7A915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"Together with the target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>, it represents the</w:t>
      </w:r>
    </w:p>
    <w:p w14:paraId="351E2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properties applicable to the referencing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>.";</w:t>
      </w:r>
    </w:p>
    <w:p w14:paraId="609AC5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B6F6B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NRFreqRelationGrp</w:t>
      </w:r>
      <w:proofErr w:type="spellEnd"/>
      <w:r w:rsidRPr="0099127B">
        <w:rPr>
          <w:noProof w:val="0"/>
        </w:rPr>
        <w:t>;</w:t>
      </w:r>
    </w:p>
    <w:p w14:paraId="7B45D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1D6B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2FD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1BC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5D0FD4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_3gpp-nr-nrm-nrfrequency@2019-10-28.yang</w:t>
      </w:r>
    </w:p>
    <w:p w14:paraId="3F3530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_3gpp-nr-nrm-nrfrequency {</w:t>
      </w:r>
    </w:p>
    <w:p w14:paraId="7689D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1BF3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"nrfreq3gpp";</w:t>
      </w:r>
    </w:p>
    <w:p w14:paraId="48CF6F2C" w14:textId="77777777" w:rsidR="004D13F3" w:rsidRPr="0099127B" w:rsidRDefault="004D13F3" w:rsidP="004D13F3">
      <w:pPr>
        <w:pStyle w:val="PL"/>
        <w:rPr>
          <w:noProof w:val="0"/>
        </w:rPr>
      </w:pPr>
    </w:p>
    <w:p w14:paraId="58E8D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  <w:rPr>
          <w:noProof w:val="0"/>
        </w:rPr>
      </w:pPr>
    </w:p>
    <w:p w14:paraId="352A9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Information Object</w:t>
      </w:r>
    </w:p>
    <w:p w14:paraId="00C55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  <w:rPr>
          <w:noProof w:val="0"/>
        </w:rPr>
      </w:pPr>
    </w:p>
    <w:p w14:paraId="31198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A4DC64" w14:textId="77777777" w:rsidR="004D13F3" w:rsidRPr="0099127B" w:rsidRDefault="004D13F3" w:rsidP="004D13F3">
      <w:pPr>
        <w:pStyle w:val="PL"/>
        <w:rPr>
          <w:noProof w:val="0"/>
        </w:rPr>
      </w:pPr>
    </w:p>
    <w:p w14:paraId="3CA7B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NRFrequencyGrp</w:t>
      </w:r>
      <w:proofErr w:type="spellEnd"/>
      <w:r w:rsidRPr="0099127B">
        <w:rPr>
          <w:noProof w:val="0"/>
        </w:rPr>
        <w:t xml:space="preserve"> {</w:t>
      </w:r>
    </w:p>
    <w:p w14:paraId="0A4C8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IOC.";</w:t>
      </w:r>
    </w:p>
    <w:p w14:paraId="3453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  <w:rPr>
          <w:noProof w:val="0"/>
        </w:rPr>
      </w:pPr>
    </w:p>
    <w:p w14:paraId="191C4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absoluteFrequencySSB</w:t>
      </w:r>
      <w:proofErr w:type="spellEnd"/>
      <w:r w:rsidRPr="0099127B">
        <w:rPr>
          <w:noProof w:val="0"/>
        </w:rPr>
        <w:t xml:space="preserve"> {</w:t>
      </w:r>
    </w:p>
    <w:p w14:paraId="6C94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F1AD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4A81F" w14:textId="77777777" w:rsidR="004D13F3" w:rsidRPr="0099127B" w:rsidRDefault="004D13F3" w:rsidP="004D13F3">
      <w:pPr>
        <w:pStyle w:val="PL"/>
        <w:rPr>
          <w:noProof w:val="0"/>
        </w:rPr>
      </w:pPr>
    </w:p>
    <w:p w14:paraId="6EA274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sSBSubCarrierSpacing</w:t>
      </w:r>
      <w:proofErr w:type="spellEnd"/>
      <w:r w:rsidRPr="0099127B">
        <w:rPr>
          <w:noProof w:val="0"/>
        </w:rPr>
        <w:t xml:space="preserve"> {</w:t>
      </w:r>
    </w:p>
    <w:p w14:paraId="69658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E4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"kHz";</w:t>
      </w:r>
    </w:p>
    <w:p w14:paraId="4C2468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BE4B50" w14:textId="77777777" w:rsidR="004D13F3" w:rsidRPr="0099127B" w:rsidRDefault="004D13F3" w:rsidP="004D13F3">
      <w:pPr>
        <w:pStyle w:val="PL"/>
        <w:rPr>
          <w:noProof w:val="0"/>
        </w:rPr>
      </w:pPr>
    </w:p>
    <w:p w14:paraId="3E5C0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multiFrequencyBandListNR</w:t>
      </w:r>
      <w:proofErr w:type="spellEnd"/>
      <w:r w:rsidRPr="0099127B">
        <w:rPr>
          <w:noProof w:val="0"/>
        </w:rPr>
        <w:t xml:space="preserve"> {</w:t>
      </w:r>
    </w:p>
    <w:p w14:paraId="6C767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list is automatically set by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65331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47721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950A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FA2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1627A7" w14:textId="77777777" w:rsidR="004D13F3" w:rsidRPr="0099127B" w:rsidRDefault="004D13F3" w:rsidP="004D13F3">
      <w:pPr>
        <w:pStyle w:val="PL"/>
        <w:rPr>
          <w:noProof w:val="0"/>
        </w:rPr>
      </w:pPr>
    </w:p>
    <w:p w14:paraId="78FC2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NRFrequencyWrapper</w:t>
      </w:r>
      <w:proofErr w:type="spellEnd"/>
      <w:r w:rsidRPr="0099127B">
        <w:rPr>
          <w:noProof w:val="0"/>
        </w:rPr>
        <w:t xml:space="preserve"> {</w:t>
      </w:r>
    </w:p>
    <w:p w14:paraId="7C09C1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{</w:t>
      </w:r>
    </w:p>
    <w:p w14:paraId="1D4739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8E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NRFrequencyGrp</w:t>
      </w:r>
      <w:proofErr w:type="spellEnd"/>
      <w:r w:rsidRPr="0099127B">
        <w:rPr>
          <w:noProof w:val="0"/>
        </w:rPr>
        <w:t>;</w:t>
      </w:r>
    </w:p>
    <w:p w14:paraId="462D2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E2AB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161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9B8A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BA75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NRFrequencyWrapper</w:t>
      </w:r>
      <w:proofErr w:type="spellEnd"/>
      <w:r w:rsidRPr="0099127B">
        <w:rPr>
          <w:noProof w:val="0"/>
        </w:rPr>
        <w:t>;</w:t>
      </w:r>
    </w:p>
    <w:p w14:paraId="65845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11FC784" w14:textId="77777777" w:rsidR="004D13F3" w:rsidRPr="0099127B" w:rsidRDefault="004D13F3" w:rsidP="004D13F3">
      <w:pPr>
        <w:pStyle w:val="PL"/>
        <w:rPr>
          <w:noProof w:val="0"/>
        </w:rPr>
      </w:pPr>
    </w:p>
    <w:p w14:paraId="5B35E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NRFrequencyWrapper</w:t>
      </w:r>
      <w:proofErr w:type="spellEnd"/>
      <w:r w:rsidRPr="0099127B">
        <w:rPr>
          <w:noProof w:val="0"/>
        </w:rPr>
        <w:t>;</w:t>
      </w:r>
    </w:p>
    <w:p w14:paraId="4129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522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9A515C1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_3gpp-nr-nrm-nrnetwork@2019-06-17.yang</w:t>
      </w:r>
    </w:p>
    <w:p w14:paraId="6D403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_3gpp-nr-nrm-nrnetwork {</w:t>
      </w:r>
    </w:p>
    <w:p w14:paraId="5498F6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B45A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"nrnet3gpp";</w:t>
      </w:r>
    </w:p>
    <w:p w14:paraId="50C9306E" w14:textId="77777777" w:rsidR="004D13F3" w:rsidRPr="0099127B" w:rsidRDefault="004D13F3" w:rsidP="004D13F3">
      <w:pPr>
        <w:pStyle w:val="PL"/>
        <w:rPr>
          <w:noProof w:val="0"/>
        </w:rPr>
      </w:pPr>
    </w:p>
    <w:p w14:paraId="5153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  <w:rPr>
          <w:noProof w:val="0"/>
        </w:rPr>
      </w:pPr>
    </w:p>
    <w:p w14:paraId="5B1B4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Information Object</w:t>
      </w:r>
    </w:p>
    <w:p w14:paraId="3F234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  <w:rPr>
          <w:noProof w:val="0"/>
        </w:rPr>
      </w:pPr>
    </w:p>
    <w:p w14:paraId="7F62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250BDBE" w14:textId="77777777" w:rsidR="004D13F3" w:rsidRPr="0099127B" w:rsidRDefault="004D13F3" w:rsidP="004D13F3">
      <w:pPr>
        <w:pStyle w:val="PL"/>
        <w:rPr>
          <w:noProof w:val="0"/>
        </w:rPr>
      </w:pPr>
    </w:p>
    <w:p w14:paraId="1E8C1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ExternalsUnderNRNetwork</w:t>
      </w:r>
      <w:proofErr w:type="spellEnd"/>
      <w:r w:rsidRPr="0099127B">
        <w:rPr>
          <w:noProof w:val="0"/>
        </w:rPr>
        <w:t xml:space="preserve"> {</w:t>
      </w:r>
    </w:p>
    <w:p w14:paraId="7EB1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, </w:t>
      </w:r>
    </w:p>
    <w:p w14:paraId="6AEF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ExternalGNBCUCPFunction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ExternalGNBDUFunction</w:t>
      </w:r>
      <w:proofErr w:type="spellEnd"/>
      <w:r w:rsidRPr="0099127B">
        <w:rPr>
          <w:noProof w:val="0"/>
        </w:rPr>
        <w:t xml:space="preserve"> </w:t>
      </w:r>
    </w:p>
    <w:p w14:paraId="02B4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are contained under a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list/class.";</w:t>
      </w:r>
    </w:p>
    <w:p w14:paraId="641022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9FAFFA5" w14:textId="77777777" w:rsidR="004D13F3" w:rsidRPr="0099127B" w:rsidRDefault="004D13F3" w:rsidP="004D13F3">
      <w:pPr>
        <w:pStyle w:val="PL"/>
        <w:rPr>
          <w:noProof w:val="0"/>
        </w:rPr>
      </w:pPr>
    </w:p>
    <w:p w14:paraId="0D2E4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NRNetworkGrp</w:t>
      </w:r>
      <w:proofErr w:type="spellEnd"/>
      <w:r w:rsidRPr="0099127B">
        <w:rPr>
          <w:noProof w:val="0"/>
        </w:rPr>
        <w:t xml:space="preserve"> {</w:t>
      </w:r>
    </w:p>
    <w:p w14:paraId="435CAC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IOC.";</w:t>
      </w:r>
    </w:p>
    <w:p w14:paraId="555D52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265373C" w14:textId="77777777" w:rsidR="004D13F3" w:rsidRPr="0099127B" w:rsidRDefault="004D13F3" w:rsidP="004D13F3">
      <w:pPr>
        <w:pStyle w:val="PL"/>
        <w:rPr>
          <w:noProof w:val="0"/>
        </w:rPr>
      </w:pPr>
    </w:p>
    <w:p w14:paraId="4004C2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{</w:t>
      </w:r>
    </w:p>
    <w:p w14:paraId="11B024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45B18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NRNetworkGrp</w:t>
      </w:r>
      <w:proofErr w:type="spellEnd"/>
      <w:r w:rsidRPr="0099127B">
        <w:rPr>
          <w:noProof w:val="0"/>
        </w:rPr>
        <w:t>;</w:t>
      </w:r>
    </w:p>
    <w:p w14:paraId="5ADA8E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D897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C5A1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E7ED6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_3gpp-nr-nrm-nrsectorcarrier {</w:t>
      </w:r>
    </w:p>
    <w:p w14:paraId="73005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F266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  <w:rPr>
          <w:noProof w:val="0"/>
        </w:rPr>
      </w:pPr>
    </w:p>
    <w:p w14:paraId="0D631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  <w:rPr>
          <w:noProof w:val="0"/>
        </w:rPr>
      </w:pPr>
    </w:p>
    <w:p w14:paraId="6F4C0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161B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Information</w:t>
      </w:r>
    </w:p>
    <w:p w14:paraId="408BD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  <w:rPr>
          <w:noProof w:val="0"/>
        </w:rPr>
      </w:pPr>
    </w:p>
    <w:p w14:paraId="44843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AAC048" w14:textId="77777777" w:rsidR="004D13F3" w:rsidRPr="0099127B" w:rsidRDefault="004D13F3" w:rsidP="004D13F3">
      <w:pPr>
        <w:pStyle w:val="PL"/>
        <w:rPr>
          <w:noProof w:val="0"/>
        </w:rPr>
      </w:pPr>
    </w:p>
    <w:p w14:paraId="209F66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NRSectorCarrierGrp</w:t>
      </w:r>
      <w:proofErr w:type="spellEnd"/>
      <w:r w:rsidRPr="0099127B">
        <w:rPr>
          <w:noProof w:val="0"/>
        </w:rPr>
        <w:t xml:space="preserve"> {</w:t>
      </w:r>
    </w:p>
    <w:p w14:paraId="1E223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IOC.";</w:t>
      </w:r>
    </w:p>
    <w:p w14:paraId="224EB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  <w:rPr>
          <w:noProof w:val="0"/>
        </w:rPr>
      </w:pPr>
    </w:p>
    <w:p w14:paraId="50A8A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txDirection</w:t>
      </w:r>
      <w:proofErr w:type="spellEnd"/>
      <w:r w:rsidRPr="0099127B">
        <w:rPr>
          <w:noProof w:val="0"/>
        </w:rPr>
        <w:t xml:space="preserve"> {</w:t>
      </w:r>
    </w:p>
    <w:p w14:paraId="708C8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54E4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3ABE0" w14:textId="77777777" w:rsidR="004D13F3" w:rsidRPr="0099127B" w:rsidRDefault="004D13F3" w:rsidP="004D13F3">
      <w:pPr>
        <w:pStyle w:val="PL"/>
        <w:rPr>
          <w:noProof w:val="0"/>
        </w:rPr>
      </w:pPr>
    </w:p>
    <w:p w14:paraId="22356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configuredMaxTxPower</w:t>
      </w:r>
      <w:proofErr w:type="spellEnd"/>
      <w:r w:rsidRPr="0099127B">
        <w:rPr>
          <w:noProof w:val="0"/>
        </w:rPr>
        <w:t xml:space="preserve"> {</w:t>
      </w:r>
    </w:p>
    <w:p w14:paraId="753E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"Maximum </w:t>
      </w:r>
      <w:proofErr w:type="spellStart"/>
      <w:r w:rsidRPr="0099127B">
        <w:rPr>
          <w:noProof w:val="0"/>
        </w:rPr>
        <w:t>transmisssion</w:t>
      </w:r>
      <w:proofErr w:type="spellEnd"/>
      <w:r w:rsidRPr="0099127B">
        <w:rPr>
          <w:noProof w:val="0"/>
        </w:rPr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B48F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08DD0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</w:t>
      </w:r>
      <w:proofErr w:type="spellStart"/>
      <w:r w:rsidRPr="0099127B">
        <w:rPr>
          <w:noProof w:val="0"/>
        </w:rPr>
        <w:t>mW</w:t>
      </w:r>
      <w:proofErr w:type="spellEnd"/>
      <w:r w:rsidRPr="0099127B">
        <w:rPr>
          <w:noProof w:val="0"/>
        </w:rPr>
        <w:t>;</w:t>
      </w:r>
    </w:p>
    <w:p w14:paraId="23BA43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CBF891" w14:textId="77777777" w:rsidR="004D13F3" w:rsidRPr="0099127B" w:rsidRDefault="004D13F3" w:rsidP="004D13F3">
      <w:pPr>
        <w:pStyle w:val="PL"/>
        <w:rPr>
          <w:noProof w:val="0"/>
        </w:rPr>
      </w:pPr>
    </w:p>
    <w:p w14:paraId="1B0BB1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configuredMaxTxEIRP</w:t>
      </w:r>
      <w:proofErr w:type="spellEnd"/>
      <w:r w:rsidRPr="0099127B">
        <w:rPr>
          <w:noProof w:val="0"/>
        </w:rPr>
        <w:t xml:space="preserve"> {</w:t>
      </w:r>
    </w:p>
    <w:p w14:paraId="2AB7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6CECA6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4DBD98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A2A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maximum emitted </w:t>
      </w:r>
      <w:proofErr w:type="spellStart"/>
      <w:r w:rsidRPr="0099127B">
        <w:rPr>
          <w:noProof w:val="0"/>
        </w:rPr>
        <w:t>isotroptic</w:t>
      </w:r>
      <w:proofErr w:type="spellEnd"/>
      <w:r w:rsidRPr="0099127B">
        <w:rPr>
          <w:noProof w:val="0"/>
        </w:rPr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F82D2" w14:textId="77777777" w:rsidR="004D13F3" w:rsidRPr="0099127B" w:rsidRDefault="004D13F3" w:rsidP="004D13F3">
      <w:pPr>
        <w:pStyle w:val="PL"/>
        <w:rPr>
          <w:noProof w:val="0"/>
        </w:rPr>
      </w:pPr>
    </w:p>
    <w:p w14:paraId="7C4A5A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arfcnDL</w:t>
      </w:r>
      <w:proofErr w:type="spellEnd"/>
      <w:r w:rsidRPr="0099127B">
        <w:rPr>
          <w:noProof w:val="0"/>
        </w:rPr>
        <w:t xml:space="preserve"> {</w:t>
      </w:r>
    </w:p>
    <w:p w14:paraId="4B7CD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downlink. </w:t>
      </w:r>
    </w:p>
    <w:p w14:paraId="01ADE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</w:t>
      </w:r>
      <w:proofErr w:type="spellStart"/>
      <w:r w:rsidRPr="0099127B">
        <w:rPr>
          <w:noProof w:val="0"/>
        </w:rPr>
        <w:t>arfcnDL</w:t>
      </w:r>
      <w:proofErr w:type="spellEnd"/>
      <w:r w:rsidRPr="0099127B">
        <w:rPr>
          <w:noProof w:val="0"/>
        </w:rPr>
        <w:t>.";</w:t>
      </w:r>
    </w:p>
    <w:p w14:paraId="4F2AF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0B6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74B309" w14:textId="77777777" w:rsidR="004D13F3" w:rsidRPr="0099127B" w:rsidRDefault="004D13F3" w:rsidP="004D13F3">
      <w:pPr>
        <w:pStyle w:val="PL"/>
        <w:rPr>
          <w:noProof w:val="0"/>
        </w:rPr>
      </w:pPr>
    </w:p>
    <w:p w14:paraId="18050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arfcnUL</w:t>
      </w:r>
      <w:proofErr w:type="spellEnd"/>
      <w:r w:rsidRPr="0099127B">
        <w:rPr>
          <w:noProof w:val="0"/>
        </w:rPr>
        <w:t xml:space="preserve"> {</w:t>
      </w:r>
    </w:p>
    <w:p w14:paraId="13F90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uplink. </w:t>
      </w:r>
    </w:p>
    <w:p w14:paraId="61AA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</w:t>
      </w:r>
      <w:proofErr w:type="spellStart"/>
      <w:r w:rsidRPr="0099127B">
        <w:rPr>
          <w:noProof w:val="0"/>
        </w:rPr>
        <w:t>arfcnUL</w:t>
      </w:r>
      <w:proofErr w:type="spellEnd"/>
      <w:r w:rsidRPr="0099127B">
        <w:rPr>
          <w:noProof w:val="0"/>
        </w:rPr>
        <w:t>.";</w:t>
      </w:r>
    </w:p>
    <w:p w14:paraId="4FBBE8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3CF8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38C783" w14:textId="77777777" w:rsidR="004D13F3" w:rsidRPr="0099127B" w:rsidRDefault="004D13F3" w:rsidP="004D13F3">
      <w:pPr>
        <w:pStyle w:val="PL"/>
        <w:rPr>
          <w:noProof w:val="0"/>
        </w:rPr>
      </w:pPr>
    </w:p>
    <w:p w14:paraId="4E4AE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 xml:space="preserve"> {</w:t>
      </w:r>
    </w:p>
    <w:p w14:paraId="2A908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</w:t>
      </w:r>
      <w:proofErr w:type="spellStart"/>
      <w:r w:rsidRPr="0099127B">
        <w:rPr>
          <w:noProof w:val="0"/>
        </w:rPr>
        <w:t>bandwitdth</w:t>
      </w:r>
      <w:proofErr w:type="spellEnd"/>
      <w:r w:rsidRPr="0099127B">
        <w:rPr>
          <w:noProof w:val="0"/>
        </w:rPr>
        <w:t xml:space="preserve"> for downlink. </w:t>
      </w:r>
    </w:p>
    <w:p w14:paraId="0507E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>.";</w:t>
      </w:r>
    </w:p>
    <w:p w14:paraId="3FE55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0D70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0EF3B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3804C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6CAEA2" w14:textId="77777777" w:rsidR="004D13F3" w:rsidRPr="0099127B" w:rsidRDefault="004D13F3" w:rsidP="004D13F3">
      <w:pPr>
        <w:pStyle w:val="PL"/>
        <w:rPr>
          <w:noProof w:val="0"/>
        </w:rPr>
      </w:pPr>
    </w:p>
    <w:p w14:paraId="26744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bSChannelBwUL</w:t>
      </w:r>
      <w:proofErr w:type="spellEnd"/>
      <w:r w:rsidRPr="0099127B">
        <w:rPr>
          <w:noProof w:val="0"/>
        </w:rPr>
        <w:t xml:space="preserve"> {</w:t>
      </w:r>
    </w:p>
    <w:p w14:paraId="56378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</w:t>
      </w:r>
      <w:proofErr w:type="spellStart"/>
      <w:r w:rsidRPr="0099127B">
        <w:rPr>
          <w:noProof w:val="0"/>
        </w:rPr>
        <w:t>bandwitdth</w:t>
      </w:r>
      <w:proofErr w:type="spellEnd"/>
      <w:r w:rsidRPr="0099127B">
        <w:rPr>
          <w:noProof w:val="0"/>
        </w:rPr>
        <w:t xml:space="preserve"> for uplink.";</w:t>
      </w:r>
    </w:p>
    <w:p w14:paraId="2C19E7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2DD1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6664F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A04B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1628B1F" w14:textId="77777777" w:rsidR="004D13F3" w:rsidRPr="0099127B" w:rsidRDefault="004D13F3" w:rsidP="004D13F3">
      <w:pPr>
        <w:pStyle w:val="PL"/>
        <w:rPr>
          <w:noProof w:val="0"/>
        </w:rPr>
      </w:pPr>
    </w:p>
    <w:p w14:paraId="2C7FF9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sectorEquipmentFunctionRef</w:t>
      </w:r>
      <w:proofErr w:type="spellEnd"/>
      <w:r w:rsidRPr="0099127B">
        <w:rPr>
          <w:noProof w:val="0"/>
        </w:rPr>
        <w:t xml:space="preserve"> {</w:t>
      </w:r>
    </w:p>
    <w:p w14:paraId="44A30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instance.";</w:t>
      </w:r>
    </w:p>
    <w:p w14:paraId="21EDF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2A8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       </w:t>
      </w:r>
      <w:r w:rsidRPr="0099127B">
        <w:rPr>
          <w:noProof w:val="0"/>
        </w:rPr>
        <w:tab/>
      </w:r>
    </w:p>
    <w:p w14:paraId="51BFF0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4B6C3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1A73E1A" w14:textId="77777777" w:rsidR="004D13F3" w:rsidRPr="0099127B" w:rsidRDefault="004D13F3" w:rsidP="004D13F3">
      <w:pPr>
        <w:pStyle w:val="PL"/>
        <w:rPr>
          <w:noProof w:val="0"/>
        </w:rPr>
      </w:pPr>
    </w:p>
    <w:p w14:paraId="58061C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  <w:rPr>
          <w:noProof w:val="0"/>
        </w:rPr>
      </w:pPr>
    </w:p>
    <w:p w14:paraId="279111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{</w:t>
      </w:r>
    </w:p>
    <w:p w14:paraId="03532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AA76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NRSectorCarrierGrp</w:t>
      </w:r>
      <w:proofErr w:type="spellEnd"/>
      <w:r w:rsidRPr="0099127B">
        <w:rPr>
          <w:noProof w:val="0"/>
        </w:rPr>
        <w:t>;</w:t>
      </w:r>
    </w:p>
    <w:p w14:paraId="353E0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6F375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1FD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3FEF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73ECE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_3gpp-nr-nrm-rrmpolicy {</w:t>
      </w:r>
    </w:p>
    <w:p w14:paraId="62191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C30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  <w:rPr>
          <w:noProof w:val="0"/>
        </w:rPr>
      </w:pPr>
    </w:p>
    <w:p w14:paraId="4D3BE4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  <w:rPr>
          <w:noProof w:val="0"/>
        </w:rPr>
      </w:pPr>
    </w:p>
    <w:p w14:paraId="5CBAF5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D02E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 abstract class that </w:t>
      </w:r>
    </w:p>
    <w:p w14:paraId="42A7D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  <w:rPr>
          <w:noProof w:val="0"/>
        </w:rPr>
      </w:pPr>
    </w:p>
    <w:p w14:paraId="3E4F90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  <w:rPr>
          <w:noProof w:val="0"/>
        </w:rPr>
      </w:pPr>
    </w:p>
    <w:p w14:paraId="30508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rRMPolicyMemberGrp</w:t>
      </w:r>
      <w:proofErr w:type="spellEnd"/>
      <w:r w:rsidRPr="0099127B">
        <w:rPr>
          <w:noProof w:val="0"/>
        </w:rPr>
        <w:t xml:space="preserve"> {</w:t>
      </w:r>
    </w:p>
    <w:p w14:paraId="1C7B1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part of a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. A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 is defined by its </w:t>
      </w:r>
    </w:p>
    <w:p w14:paraId="71AE2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 xml:space="preserve"> (S-NSSAI).</w:t>
      </w:r>
    </w:p>
    <w:p w14:paraId="401E3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members in a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RRM resources based on settings in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.";</w:t>
      </w:r>
    </w:p>
    <w:p w14:paraId="3BFD5244" w14:textId="77777777" w:rsidR="004D13F3" w:rsidRPr="0099127B" w:rsidRDefault="004D13F3" w:rsidP="004D13F3">
      <w:pPr>
        <w:pStyle w:val="PL"/>
        <w:rPr>
          <w:noProof w:val="0"/>
        </w:rPr>
      </w:pPr>
    </w:p>
    <w:p w14:paraId="0049C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D9DB943" w14:textId="77777777" w:rsidR="004D13F3" w:rsidRPr="0099127B" w:rsidRDefault="004D13F3" w:rsidP="004D13F3">
      <w:pPr>
        <w:pStyle w:val="PL"/>
        <w:rPr>
          <w:noProof w:val="0"/>
        </w:rPr>
      </w:pPr>
    </w:p>
    <w:p w14:paraId="46D8F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 xml:space="preserve"> {</w:t>
      </w:r>
    </w:p>
    <w:p w14:paraId="0BC86F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357F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NORMAL;</w:t>
      </w:r>
    </w:p>
    <w:p w14:paraId="0018CF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EXTENDED; </w:t>
      </w:r>
    </w:p>
    <w:p w14:paraId="52DB61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2F5C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FD5A98" w14:textId="77777777" w:rsidR="004D13F3" w:rsidRPr="0099127B" w:rsidRDefault="004D13F3" w:rsidP="004D13F3">
      <w:pPr>
        <w:pStyle w:val="PL"/>
        <w:rPr>
          <w:noProof w:val="0"/>
        </w:rPr>
      </w:pPr>
    </w:p>
    <w:p w14:paraId="46895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RRMPolicy_Grp</w:t>
      </w:r>
      <w:proofErr w:type="spellEnd"/>
      <w:r w:rsidRPr="0099127B">
        <w:rPr>
          <w:noProof w:val="0"/>
        </w:rPr>
        <w:t xml:space="preserve"> {</w:t>
      </w:r>
    </w:p>
    <w:p w14:paraId="1D163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IOC represents the properties of an abstract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. </w:t>
      </w:r>
    </w:p>
    <w:p w14:paraId="78C3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connected users, DRB usage etc.) and the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 attribute </w:t>
      </w:r>
    </w:p>
    <w:p w14:paraId="0C3A3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defines the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An RRM resource (defined in </w:t>
      </w:r>
      <w:proofErr w:type="spellStart"/>
      <w:r w:rsidRPr="0099127B">
        <w:rPr>
          <w:noProof w:val="0"/>
        </w:rPr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attribute) is located in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, </w:t>
      </w:r>
    </w:p>
    <w:p w14:paraId="2545D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or in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. The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IOC is one </w:t>
      </w:r>
    </w:p>
    <w:p w14:paraId="03E64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realization of a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policies, both standardized (like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by inheriting from the abstract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_ IOC.";</w:t>
      </w:r>
    </w:p>
    <w:p w14:paraId="4C104643" w14:textId="77777777" w:rsidR="004D13F3" w:rsidRPr="0099127B" w:rsidRDefault="004D13F3" w:rsidP="004D13F3">
      <w:pPr>
        <w:pStyle w:val="PL"/>
        <w:rPr>
          <w:noProof w:val="0"/>
        </w:rPr>
      </w:pPr>
    </w:p>
    <w:p w14:paraId="27644E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 xml:space="preserve"> {</w:t>
      </w:r>
    </w:p>
    <w:p w14:paraId="4E330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465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string;</w:t>
      </w:r>
    </w:p>
    <w:p w14:paraId="39B967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D56491" w14:textId="77777777" w:rsidR="004D13F3" w:rsidRPr="0099127B" w:rsidRDefault="004D13F3" w:rsidP="004D13F3">
      <w:pPr>
        <w:pStyle w:val="PL"/>
        <w:rPr>
          <w:noProof w:val="0"/>
        </w:rPr>
      </w:pPr>
    </w:p>
    <w:p w14:paraId="4D7FC4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>{</w:t>
      </w:r>
    </w:p>
    <w:p w14:paraId="3998A0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represents the list of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 (s) that the </w:t>
      </w:r>
    </w:p>
    <w:p w14:paraId="2F475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object is supporting. A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 &lt;&lt;</w:t>
      </w:r>
      <w:proofErr w:type="spellStart"/>
      <w:r w:rsidRPr="0099127B">
        <w:rPr>
          <w:noProof w:val="0"/>
        </w:rPr>
        <w:t>dataType</w:t>
      </w:r>
      <w:proofErr w:type="spellEnd"/>
      <w:r w:rsidRPr="0099127B">
        <w:rPr>
          <w:noProof w:val="0"/>
        </w:rPr>
        <w:t xml:space="preserve">&gt;&gt; include </w:t>
      </w:r>
    </w:p>
    <w:p w14:paraId="5FD84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&lt;&lt;</w:t>
      </w:r>
      <w:proofErr w:type="spellStart"/>
      <w:r w:rsidRPr="0099127B">
        <w:rPr>
          <w:noProof w:val="0"/>
        </w:rPr>
        <w:t>dataType</w:t>
      </w:r>
      <w:proofErr w:type="spellEnd"/>
      <w:r w:rsidRPr="0099127B">
        <w:rPr>
          <w:noProof w:val="0"/>
        </w:rPr>
        <w:t>&gt;&gt; and S-NSSAI &lt;&lt;</w:t>
      </w:r>
      <w:proofErr w:type="spellStart"/>
      <w:r w:rsidRPr="0099127B">
        <w:rPr>
          <w:noProof w:val="0"/>
        </w:rPr>
        <w:t>dataType</w:t>
      </w:r>
      <w:proofErr w:type="spellEnd"/>
      <w:r w:rsidRPr="0099127B">
        <w:rPr>
          <w:noProof w:val="0"/>
        </w:rPr>
        <w:t>&gt;&gt;." ;</w:t>
      </w:r>
    </w:p>
    <w:p w14:paraId="06B7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7E8A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  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7394B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rRMPolicyMemberGrp</w:t>
      </w:r>
      <w:proofErr w:type="spellEnd"/>
      <w:r w:rsidRPr="0099127B">
        <w:rPr>
          <w:noProof w:val="0"/>
        </w:rPr>
        <w:t>;</w:t>
      </w:r>
    </w:p>
    <w:p w14:paraId="2A8C0D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ECE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// grouping</w:t>
      </w:r>
    </w:p>
    <w:p w14:paraId="70BEA707" w14:textId="77777777" w:rsidR="004D13F3" w:rsidRPr="0099127B" w:rsidRDefault="004D13F3" w:rsidP="004D13F3">
      <w:pPr>
        <w:pStyle w:val="PL"/>
        <w:rPr>
          <w:noProof w:val="0"/>
        </w:rPr>
      </w:pPr>
    </w:p>
    <w:p w14:paraId="5D1AAE01" w14:textId="77777777" w:rsidR="004D13F3" w:rsidRPr="0099127B" w:rsidRDefault="004D13F3" w:rsidP="004D13F3">
      <w:pPr>
        <w:pStyle w:val="PL"/>
        <w:rPr>
          <w:noProof w:val="0"/>
        </w:rPr>
      </w:pPr>
    </w:p>
    <w:p w14:paraId="63923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RRMPolicyRatioGrp</w:t>
      </w:r>
      <w:proofErr w:type="spellEnd"/>
      <w:r w:rsidRPr="0099127B">
        <w:rPr>
          <w:noProof w:val="0"/>
        </w:rPr>
        <w:t xml:space="preserve"> {</w:t>
      </w:r>
    </w:p>
    <w:p w14:paraId="7C38E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concrete IOC.";</w:t>
      </w:r>
    </w:p>
    <w:p w14:paraId="2F32B9DD" w14:textId="77777777" w:rsidR="004D13F3" w:rsidRPr="0099127B" w:rsidRDefault="004D13F3" w:rsidP="004D13F3">
      <w:pPr>
        <w:pStyle w:val="PL"/>
        <w:rPr>
          <w:noProof w:val="0"/>
        </w:rPr>
      </w:pPr>
    </w:p>
    <w:p w14:paraId="48111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RRMPolicy_Grp</w:t>
      </w:r>
      <w:proofErr w:type="spellEnd"/>
      <w:r w:rsidRPr="0099127B">
        <w:rPr>
          <w:noProof w:val="0"/>
        </w:rPr>
        <w:t xml:space="preserve">;    // Inherits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_</w:t>
      </w:r>
    </w:p>
    <w:p w14:paraId="5390123B" w14:textId="77777777" w:rsidR="004D13F3" w:rsidRPr="0099127B" w:rsidRDefault="004D13F3" w:rsidP="004D13F3">
      <w:pPr>
        <w:pStyle w:val="PL"/>
        <w:rPr>
          <w:noProof w:val="0"/>
        </w:rPr>
      </w:pPr>
    </w:p>
    <w:p w14:paraId="5918429D" w14:textId="77777777" w:rsidR="004D13F3" w:rsidRPr="0099127B" w:rsidRDefault="004D13F3" w:rsidP="004D13F3">
      <w:pPr>
        <w:pStyle w:val="PL"/>
        <w:rPr>
          <w:noProof w:val="0"/>
        </w:rPr>
      </w:pPr>
    </w:p>
    <w:p w14:paraId="12C07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rRMPolicyMaxRatio</w:t>
      </w:r>
      <w:proofErr w:type="spellEnd"/>
      <w:r w:rsidRPr="0099127B">
        <w:rPr>
          <w:noProof w:val="0"/>
        </w:rPr>
        <w:t xml:space="preserve"> {</w:t>
      </w:r>
    </w:p>
    <w:p w14:paraId="7BCC4E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resource that can be used by the associated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. </w:t>
      </w:r>
    </w:p>
    <w:p w14:paraId="42484F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sum of the </w:t>
      </w:r>
      <w:proofErr w:type="spellStart"/>
      <w:r w:rsidRPr="0099127B">
        <w:rPr>
          <w:noProof w:val="0"/>
        </w:rPr>
        <w:t>rRMPolicyMaxRatio</w:t>
      </w:r>
      <w:proofErr w:type="spellEnd"/>
      <w:r w:rsidRPr="0099127B">
        <w:rPr>
          <w:noProof w:val="0"/>
        </w:rPr>
        <w:t xml:space="preserve"> values assigned to all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(s) </w:t>
      </w:r>
    </w:p>
    <w:p w14:paraId="3ED077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name-contained by same </w:t>
      </w:r>
      <w:proofErr w:type="spellStart"/>
      <w:r w:rsidRPr="0099127B">
        <w:rPr>
          <w:noProof w:val="0"/>
        </w:rPr>
        <w:t>ManagedEntity</w:t>
      </w:r>
      <w:proofErr w:type="spellEnd"/>
      <w:r w:rsidRPr="0099127B">
        <w:rPr>
          <w:noProof w:val="0"/>
        </w:rPr>
        <w:t xml:space="preserve"> can be greater </w:t>
      </w:r>
      <w:proofErr w:type="spellStart"/>
      <w:r w:rsidRPr="0099127B">
        <w:rPr>
          <w:noProof w:val="0"/>
        </w:rPr>
        <w:t>that</w:t>
      </w:r>
      <w:proofErr w:type="spellEnd"/>
      <w:r w:rsidRPr="0099127B">
        <w:rPr>
          <w:noProof w:val="0"/>
        </w:rPr>
        <w:t xml:space="preserve"> 100.";</w:t>
      </w:r>
    </w:p>
    <w:p w14:paraId="5E75A2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100;</w:t>
      </w:r>
    </w:p>
    <w:p w14:paraId="61DE0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6CEB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C80BB" w14:textId="77777777" w:rsidR="004D13F3" w:rsidRPr="0099127B" w:rsidRDefault="004D13F3" w:rsidP="004D13F3">
      <w:pPr>
        <w:pStyle w:val="PL"/>
        <w:rPr>
          <w:noProof w:val="0"/>
        </w:rPr>
      </w:pPr>
    </w:p>
    <w:p w14:paraId="4DA32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rRMPolicyMinRatio</w:t>
      </w:r>
      <w:proofErr w:type="spellEnd"/>
      <w:r w:rsidRPr="0099127B">
        <w:rPr>
          <w:noProof w:val="0"/>
        </w:rPr>
        <w:t xml:space="preserve"> {</w:t>
      </w:r>
    </w:p>
    <w:p w14:paraId="0862D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 that can be used by the associated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. </w:t>
      </w:r>
    </w:p>
    <w:p w14:paraId="69690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rRMPolicyMinRatio</w:t>
      </w:r>
      <w:proofErr w:type="spellEnd"/>
      <w:r w:rsidRPr="0099127B">
        <w:rPr>
          <w:noProof w:val="0"/>
        </w:rPr>
        <w:t xml:space="preserve"> values assigned to all RRM </w:t>
      </w:r>
      <w:proofErr w:type="spellStart"/>
      <w:r w:rsidRPr="0099127B">
        <w:rPr>
          <w:noProof w:val="0"/>
        </w:rPr>
        <w:t>PolicyRatio</w:t>
      </w:r>
      <w:proofErr w:type="spellEnd"/>
      <w:r w:rsidRPr="0099127B">
        <w:rPr>
          <w:noProof w:val="0"/>
        </w:rPr>
        <w:t>(s)</w:t>
      </w:r>
    </w:p>
    <w:p w14:paraId="6842DF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</w:t>
      </w:r>
      <w:proofErr w:type="spellStart"/>
      <w:r w:rsidRPr="0099127B">
        <w:rPr>
          <w:noProof w:val="0"/>
        </w:rPr>
        <w:t>ManagedEntity</w:t>
      </w:r>
      <w:proofErr w:type="spellEnd"/>
      <w:r w:rsidRPr="0099127B">
        <w:rPr>
          <w:noProof w:val="0"/>
        </w:rPr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734CAD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23809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F1A9B4" w14:textId="77777777" w:rsidR="004D13F3" w:rsidRPr="0099127B" w:rsidRDefault="004D13F3" w:rsidP="004D13F3">
      <w:pPr>
        <w:pStyle w:val="PL"/>
        <w:rPr>
          <w:noProof w:val="0"/>
        </w:rPr>
      </w:pPr>
    </w:p>
    <w:p w14:paraId="2D0815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rRMPolicyDedicatedRatio</w:t>
      </w:r>
      <w:proofErr w:type="spellEnd"/>
      <w:r w:rsidRPr="0099127B">
        <w:rPr>
          <w:noProof w:val="0"/>
        </w:rPr>
        <w:t xml:space="preserve"> {</w:t>
      </w:r>
    </w:p>
    <w:p w14:paraId="2A2C3D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that dedicatedly used by the associated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>. The sum of</w:t>
      </w:r>
    </w:p>
    <w:p w14:paraId="45940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</w:t>
      </w:r>
      <w:proofErr w:type="spellStart"/>
      <w:r w:rsidRPr="0099127B">
        <w:rPr>
          <w:noProof w:val="0"/>
        </w:rPr>
        <w:t>rRMPolicyDeidctaedRatio</w:t>
      </w:r>
      <w:proofErr w:type="spellEnd"/>
      <w:r w:rsidRPr="0099127B">
        <w:rPr>
          <w:noProof w:val="0"/>
        </w:rPr>
        <w:t xml:space="preserve"> values assigned to all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>(s)</w:t>
      </w:r>
    </w:p>
    <w:p w14:paraId="5C039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</w:t>
      </w:r>
      <w:proofErr w:type="spellStart"/>
      <w:r w:rsidRPr="0099127B">
        <w:rPr>
          <w:noProof w:val="0"/>
        </w:rPr>
        <w:t>ManagedEntity</w:t>
      </w:r>
      <w:proofErr w:type="spellEnd"/>
      <w:r w:rsidRPr="0099127B">
        <w:rPr>
          <w:noProof w:val="0"/>
        </w:rPr>
        <w:t xml:space="preserve"> shall be less or equal 100.</w:t>
      </w:r>
      <w:r w:rsidRPr="0099127B" w:rsidDel="008B76CD">
        <w:rPr>
          <w:noProof w:val="0"/>
        </w:rPr>
        <w:t xml:space="preserve"> </w:t>
      </w:r>
      <w:r w:rsidRPr="0099127B">
        <w:rPr>
          <w:noProof w:val="0"/>
        </w:rPr>
        <w:t>";</w:t>
      </w:r>
    </w:p>
    <w:p w14:paraId="110413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45B2E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38CA6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EB3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590930" w14:textId="77777777" w:rsidR="004D13F3" w:rsidRPr="0099127B" w:rsidRDefault="004D13F3" w:rsidP="004D13F3">
      <w:pPr>
        <w:pStyle w:val="PL"/>
        <w:rPr>
          <w:noProof w:val="0"/>
        </w:rPr>
      </w:pPr>
    </w:p>
    <w:p w14:paraId="63C24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{</w:t>
      </w:r>
    </w:p>
    <w:p w14:paraId="2E5D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 The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IOC is one realization of a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_ IOC, </w:t>
      </w:r>
    </w:p>
    <w:p w14:paraId="67005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adding new policies, both standardized (like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) or as </w:t>
      </w:r>
    </w:p>
    <w:p w14:paraId="08205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abstract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_ IOC. For details see subclause 4.3.36.";</w:t>
      </w:r>
    </w:p>
    <w:p w14:paraId="531B3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5535F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RRMPolicyRatioGrp</w:t>
      </w:r>
      <w:proofErr w:type="spellEnd"/>
      <w:r w:rsidRPr="0099127B">
        <w:rPr>
          <w:noProof w:val="0"/>
        </w:rPr>
        <w:t>;</w:t>
      </w:r>
    </w:p>
    <w:p w14:paraId="4894D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19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FF91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1695BF5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boolean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boolean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}</w:t>
      </w:r>
    </w:p>
    <w:p w14:paraId="094F802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}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196AC0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_3gpp-nr-nrm-desmanagementfunction {</w:t>
      </w:r>
    </w:p>
    <w:p w14:paraId="2F704A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1E43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"desmf3gpp";</w:t>
      </w:r>
    </w:p>
    <w:p w14:paraId="0BDC3386" w14:textId="77777777" w:rsidR="00082C19" w:rsidRPr="0099127B" w:rsidRDefault="00082C19" w:rsidP="00082C19">
      <w:pPr>
        <w:pStyle w:val="PL"/>
        <w:rPr>
          <w:noProof w:val="0"/>
        </w:rPr>
      </w:pPr>
    </w:p>
    <w:p w14:paraId="19B147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  <w:rPr>
          <w:noProof w:val="0"/>
        </w:rPr>
      </w:pPr>
    </w:p>
    <w:p w14:paraId="7E4C0F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CAF77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</w:t>
      </w:r>
    </w:p>
    <w:p w14:paraId="42990D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95305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  <w:rPr>
          <w:noProof w:val="0"/>
        </w:rPr>
      </w:pPr>
    </w:p>
    <w:p w14:paraId="3D6DED6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  <w:rPr>
          <w:noProof w:val="0"/>
        </w:rPr>
      </w:pPr>
    </w:p>
    <w:p w14:paraId="3FDE28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 xml:space="preserve"> {</w:t>
      </w:r>
    </w:p>
    <w:p w14:paraId="48C54B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the</w:t>
      </w:r>
      <w:proofErr w:type="spellEnd"/>
      <w:r w:rsidRPr="0099127B">
        <w:rPr>
          <w:noProof w:val="0"/>
        </w:rPr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7011E3B6" w14:textId="77777777" w:rsidR="00082C19" w:rsidRPr="0099127B" w:rsidRDefault="00082C19" w:rsidP="00082C19">
      <w:pPr>
        <w:pStyle w:val="PL"/>
        <w:rPr>
          <w:noProof w:val="0"/>
        </w:rPr>
      </w:pPr>
    </w:p>
    <w:p w14:paraId="7959BE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 xml:space="preserve"> {</w:t>
      </w:r>
    </w:p>
    <w:p w14:paraId="02F1A2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6B8031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BD4F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timeDuration</w:t>
      </w:r>
      <w:proofErr w:type="spellEnd"/>
      <w:r w:rsidRPr="0099127B">
        <w:rPr>
          <w:noProof w:val="0"/>
        </w:rPr>
        <w:t xml:space="preserve"> {</w:t>
      </w:r>
    </w:p>
    <w:p w14:paraId="06B19A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3604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508AAB" w14:textId="77777777" w:rsidR="00082C19" w:rsidRPr="0099127B" w:rsidRDefault="00082C19" w:rsidP="00082C19">
      <w:pPr>
        <w:pStyle w:val="PL"/>
        <w:rPr>
          <w:noProof w:val="0"/>
        </w:rPr>
      </w:pPr>
    </w:p>
    <w:p w14:paraId="33E4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DESManagementFunctionGrp</w:t>
      </w:r>
      <w:proofErr w:type="spellEnd"/>
      <w:r w:rsidRPr="0099127B">
        <w:rPr>
          <w:noProof w:val="0"/>
        </w:rPr>
        <w:t xml:space="preserve"> {</w:t>
      </w:r>
    </w:p>
    <w:p w14:paraId="6096F6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IOC.";</w:t>
      </w:r>
    </w:p>
    <w:p w14:paraId="1A7EADD7" w14:textId="77777777" w:rsidR="00082C19" w:rsidRPr="0099127B" w:rsidRDefault="00082C19" w:rsidP="00082C19">
      <w:pPr>
        <w:pStyle w:val="PL"/>
        <w:rPr>
          <w:noProof w:val="0"/>
        </w:rPr>
      </w:pPr>
    </w:p>
    <w:p w14:paraId="08DFC0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desSwitch</w:t>
      </w:r>
      <w:proofErr w:type="spellEnd"/>
      <w:r w:rsidRPr="0099127B">
        <w:rPr>
          <w:noProof w:val="0"/>
        </w:rPr>
        <w:t xml:space="preserve"> {</w:t>
      </w:r>
    </w:p>
    <w:p w14:paraId="0AE181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426BCB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637948" w14:textId="77777777" w:rsidR="00082C19" w:rsidRPr="0099127B" w:rsidRDefault="00082C19" w:rsidP="00082C19">
      <w:pPr>
        <w:pStyle w:val="PL"/>
        <w:rPr>
          <w:noProof w:val="0"/>
        </w:rPr>
      </w:pPr>
    </w:p>
    <w:p w14:paraId="4F3081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intraRatEsActivationOriginalCellLoadParameters</w:t>
      </w:r>
      <w:proofErr w:type="spellEnd"/>
      <w:r w:rsidRPr="0099127B">
        <w:rPr>
          <w:noProof w:val="0"/>
        </w:rPr>
        <w:t xml:space="preserve"> {</w:t>
      </w:r>
    </w:p>
    <w:p w14:paraId="12F7C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4764A0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7A79B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AD70B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F190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4C521B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E6C56F" w14:textId="77777777" w:rsidR="00082C19" w:rsidRPr="0099127B" w:rsidRDefault="00082C19" w:rsidP="00082C19">
      <w:pPr>
        <w:pStyle w:val="PL"/>
        <w:rPr>
          <w:noProof w:val="0"/>
        </w:rPr>
      </w:pPr>
    </w:p>
    <w:p w14:paraId="2430F9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05CD98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'original'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1BE9A5B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6D87AF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95387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48D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23FC0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3AD64D" w14:textId="77777777" w:rsidR="00082C19" w:rsidRPr="0099127B" w:rsidRDefault="00082C19" w:rsidP="00082C19">
      <w:pPr>
        <w:pStyle w:val="PL"/>
        <w:rPr>
          <w:noProof w:val="0"/>
        </w:rPr>
      </w:pPr>
    </w:p>
    <w:p w14:paraId="6A3C086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intraRatEsDeactivationCandidateCellsLoadParameters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1C1B86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cell.This</w:t>
      </w:r>
      <w:proofErr w:type="spellEnd"/>
      <w:r w:rsidRPr="0099127B">
        <w:rPr>
          <w:noProof w:val="0"/>
        </w:rPr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4BD169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3BC0E1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8C26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8AF3A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656E92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BC11" w14:textId="77777777" w:rsidR="00082C19" w:rsidRPr="0099127B" w:rsidRDefault="00082C19" w:rsidP="00082C19">
      <w:pPr>
        <w:pStyle w:val="PL"/>
        <w:rPr>
          <w:noProof w:val="0"/>
        </w:rPr>
      </w:pPr>
    </w:p>
    <w:p w14:paraId="77C9B7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esNotAllowedTimePeriod</w:t>
      </w:r>
      <w:proofErr w:type="spellEnd"/>
      <w:r w:rsidRPr="0099127B">
        <w:rPr>
          <w:noProof w:val="0"/>
        </w:rPr>
        <w:t xml:space="preserve"> {</w:t>
      </w:r>
    </w:p>
    <w:p w14:paraId="109F4B0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>;</w:t>
      </w:r>
    </w:p>
    <w:p w14:paraId="3A1FDEBF" w14:textId="77777777" w:rsidR="00082C19" w:rsidRPr="0099127B" w:rsidRDefault="00082C19" w:rsidP="00082C19">
      <w:pPr>
        <w:pStyle w:val="PL"/>
        <w:rPr>
          <w:noProof w:val="0"/>
        </w:rPr>
      </w:pPr>
    </w:p>
    <w:p w14:paraId="73B115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 xml:space="preserve"> {</w:t>
      </w:r>
    </w:p>
    <w:p w14:paraId="6B8F36A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7031B3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CBFD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>;</w:t>
      </w:r>
    </w:p>
    <w:p w14:paraId="55BA37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1D2EB" w14:textId="77777777" w:rsidR="00082C19" w:rsidRPr="0099127B" w:rsidRDefault="00082C19" w:rsidP="00082C19">
      <w:pPr>
        <w:pStyle w:val="PL"/>
        <w:rPr>
          <w:noProof w:val="0"/>
        </w:rPr>
      </w:pPr>
    </w:p>
    <w:p w14:paraId="4F3572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interRatEsActivationOriginalCellParameters</w:t>
      </w:r>
      <w:proofErr w:type="spellEnd"/>
      <w:r w:rsidRPr="0099127B">
        <w:rPr>
          <w:noProof w:val="0"/>
        </w:rPr>
        <w:t xml:space="preserve"> {</w:t>
      </w:r>
    </w:p>
    <w:p w14:paraId="506890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4097EE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1FAD07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C007F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A3305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225F5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E05785" w14:textId="77777777" w:rsidR="00082C19" w:rsidRPr="0099127B" w:rsidRDefault="00082C19" w:rsidP="00082C19">
      <w:pPr>
        <w:pStyle w:val="PL"/>
        <w:rPr>
          <w:noProof w:val="0"/>
        </w:rPr>
      </w:pPr>
    </w:p>
    <w:p w14:paraId="1C8A5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interRatEsActivationCandidateCellParameters</w:t>
      </w:r>
      <w:proofErr w:type="spellEnd"/>
      <w:r w:rsidRPr="0099127B">
        <w:rPr>
          <w:noProof w:val="0"/>
        </w:rPr>
        <w:t xml:space="preserve"> {</w:t>
      </w:r>
    </w:p>
    <w:p w14:paraId="02A657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1E4C1F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69653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A1320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AD013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1B87D7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73B0AF" w14:textId="77777777" w:rsidR="00082C19" w:rsidRPr="0099127B" w:rsidRDefault="00082C19" w:rsidP="00082C19">
      <w:pPr>
        <w:pStyle w:val="PL"/>
        <w:rPr>
          <w:noProof w:val="0"/>
        </w:rPr>
      </w:pPr>
    </w:p>
    <w:p w14:paraId="024E0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interRatEsDeactivationCandidateCellParameters</w:t>
      </w:r>
      <w:proofErr w:type="spellEnd"/>
      <w:r w:rsidRPr="0099127B">
        <w:rPr>
          <w:noProof w:val="0"/>
        </w:rPr>
        <w:t xml:space="preserve"> {</w:t>
      </w:r>
    </w:p>
    <w:p w14:paraId="057B6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05D7BA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400825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396C82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A8A5A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48C3F5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AC65F8" w14:textId="77777777" w:rsidR="00082C19" w:rsidRPr="0099127B" w:rsidRDefault="00082C19" w:rsidP="00082C19">
      <w:pPr>
        <w:pStyle w:val="PL"/>
        <w:rPr>
          <w:noProof w:val="0"/>
        </w:rPr>
      </w:pPr>
    </w:p>
    <w:p w14:paraId="10D094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 xml:space="preserve"> {</w:t>
      </w:r>
    </w:p>
    <w:p w14:paraId="2CCEFF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cell.";</w:t>
      </w:r>
    </w:p>
    <w:p w14:paraId="680743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isNotEnergySaving</w:t>
      </w:r>
      <w:proofErr w:type="spellEnd"/>
      <w:r w:rsidRPr="0099127B">
        <w:rPr>
          <w:noProof w:val="0"/>
        </w:rPr>
        <w:t>;</w:t>
      </w:r>
    </w:p>
    <w:p w14:paraId="7DEE81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isEnergySaving</w:t>
      </w:r>
      <w:proofErr w:type="spellEnd"/>
      <w:r w:rsidRPr="0099127B">
        <w:rPr>
          <w:noProof w:val="0"/>
        </w:rPr>
        <w:t>;</w:t>
      </w:r>
    </w:p>
    <w:p w14:paraId="41E11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492E9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1EEB28" w14:textId="77777777" w:rsidR="00082C19" w:rsidRPr="0099127B" w:rsidRDefault="00082C19" w:rsidP="00082C19">
      <w:pPr>
        <w:pStyle w:val="PL"/>
        <w:rPr>
          <w:noProof w:val="0"/>
        </w:rPr>
      </w:pPr>
    </w:p>
    <w:p w14:paraId="143027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isProbingCapable</w:t>
      </w:r>
      <w:proofErr w:type="spellEnd"/>
      <w:r w:rsidRPr="0099127B">
        <w:rPr>
          <w:noProof w:val="0"/>
        </w:rPr>
        <w:t xml:space="preserve"> {</w:t>
      </w:r>
    </w:p>
    <w:p w14:paraId="165C25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yes;</w:t>
      </w:r>
    </w:p>
    <w:p w14:paraId="21F288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</w:t>
      </w:r>
    </w:p>
    <w:p w14:paraId="705E7F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</w:t>
      </w:r>
    </w:p>
    <w:p w14:paraId="7446E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  </w:t>
      </w:r>
    </w:p>
    <w:p w14:paraId="5E47AE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089F98" w14:textId="77777777" w:rsidR="00082C19" w:rsidRPr="0099127B" w:rsidRDefault="00082C19" w:rsidP="00082C19">
      <w:pPr>
        <w:pStyle w:val="PL"/>
        <w:rPr>
          <w:noProof w:val="0"/>
        </w:rPr>
      </w:pPr>
    </w:p>
    <w:p w14:paraId="08DF76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 xml:space="preserve"> {</w:t>
      </w:r>
    </w:p>
    <w:p w14:paraId="7FDFE4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 {</w:t>
      </w:r>
    </w:p>
    <w:p w14:paraId="4B59C1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>;</w:t>
      </w:r>
    </w:p>
    <w:p w14:paraId="3F788A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32D88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{</w:t>
      </w:r>
    </w:p>
    <w:p w14:paraId="24E4DF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has a lower value than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, it will </w:t>
      </w:r>
    </w:p>
    <w:p w14:paraId="7B54C9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>;</w:t>
      </w:r>
    </w:p>
    <w:p w14:paraId="6824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995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daysOfWeek</w:t>
      </w:r>
      <w:proofErr w:type="spellEnd"/>
      <w:r w:rsidRPr="0099127B">
        <w:rPr>
          <w:noProof w:val="0"/>
        </w:rPr>
        <w:t xml:space="preserve"> {</w:t>
      </w:r>
    </w:p>
    <w:p w14:paraId="76906C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</w:t>
      </w:r>
      <w:proofErr w:type="spellStart"/>
      <w:r w:rsidRPr="0099127B">
        <w:rPr>
          <w:noProof w:val="0"/>
        </w:rPr>
        <w:t>timezone</w:t>
      </w:r>
      <w:proofErr w:type="spellEnd"/>
      <w:r w:rsidRPr="0099127B">
        <w:rPr>
          <w:noProof w:val="0"/>
        </w:rPr>
        <w:t xml:space="preserve">. Every day if </w:t>
      </w:r>
    </w:p>
    <w:p w14:paraId="27C07A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1E3474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7D8F2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EEE7E5" w14:textId="77777777" w:rsidR="00082C19" w:rsidRPr="0099127B" w:rsidRDefault="00082C19" w:rsidP="00082C19">
      <w:pPr>
        <w:pStyle w:val="PL"/>
        <w:rPr>
          <w:noProof w:val="0"/>
        </w:rPr>
      </w:pPr>
    </w:p>
    <w:p w14:paraId="40430C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 xml:space="preserve"> {</w:t>
      </w:r>
    </w:p>
    <w:p w14:paraId="6732B3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{</w:t>
      </w:r>
    </w:p>
    <w:p w14:paraId="1F27BD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  <w:rPr>
          <w:noProof w:val="0"/>
        </w:rPr>
      </w:pPr>
    </w:p>
    <w:p w14:paraId="54A6DA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DESManagement</w:t>
      </w:r>
      <w:proofErr w:type="spellEnd"/>
      <w:r w:rsidRPr="0099127B">
        <w:rPr>
          <w:noProof w:val="0"/>
        </w:rPr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DESManagement</w:t>
      </w:r>
      <w:proofErr w:type="spellEnd"/>
      <w:r w:rsidRPr="0099127B">
        <w:rPr>
          <w:noProof w:val="0"/>
        </w:rPr>
        <w:t xml:space="preserve"> MOI at the lower </w:t>
      </w:r>
    </w:p>
    <w:p w14:paraId="6B56FC5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DESManagement</w:t>
      </w:r>
      <w:proofErr w:type="spellEnd"/>
      <w:r w:rsidRPr="0099127B">
        <w:rPr>
          <w:noProof w:val="0"/>
        </w:rPr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02B390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DESManagementFunctionGrp</w:t>
      </w:r>
      <w:proofErr w:type="spellEnd"/>
      <w:r w:rsidRPr="0099127B">
        <w:rPr>
          <w:noProof w:val="0"/>
        </w:rPr>
        <w:t>;</w:t>
      </w:r>
    </w:p>
    <w:p w14:paraId="7CB1ED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0DFD3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EF6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DE143" w14:textId="77777777" w:rsidR="00082C19" w:rsidRPr="0099127B" w:rsidRDefault="00082C19" w:rsidP="00082C19">
      <w:pPr>
        <w:pStyle w:val="PL"/>
        <w:rPr>
          <w:noProof w:val="0"/>
        </w:rPr>
      </w:pPr>
    </w:p>
    <w:p w14:paraId="1BB7D0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75BACAE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07C0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758A4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9A9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3B4B04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09D8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23807D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482C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798F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35E8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"dracho3gpp";</w:t>
      </w:r>
    </w:p>
    <w:p w14:paraId="11B5519A" w14:textId="77777777" w:rsidR="00082C19" w:rsidRPr="0099127B" w:rsidRDefault="00082C19" w:rsidP="00082C19">
      <w:pPr>
        <w:pStyle w:val="PL"/>
        <w:rPr>
          <w:noProof w:val="0"/>
        </w:rPr>
      </w:pPr>
    </w:p>
    <w:p w14:paraId="740841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  <w:rPr>
          <w:noProof w:val="0"/>
        </w:rPr>
      </w:pPr>
    </w:p>
    <w:p w14:paraId="4D85BF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631A0E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</w:t>
      </w:r>
    </w:p>
    <w:p w14:paraId="799806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0050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  <w:rPr>
          <w:noProof w:val="0"/>
        </w:rPr>
      </w:pPr>
    </w:p>
    <w:p w14:paraId="1BC4773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  <w:rPr>
          <w:noProof w:val="0"/>
        </w:rPr>
      </w:pPr>
    </w:p>
    <w:p w14:paraId="6517B6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TargetProbabilityT</w:t>
      </w:r>
      <w:proofErr w:type="spellEnd"/>
      <w:r w:rsidRPr="0099127B">
        <w:rPr>
          <w:noProof w:val="0"/>
        </w:rPr>
        <w:t xml:space="preserve"> { </w:t>
      </w:r>
    </w:p>
    <w:p w14:paraId="59C4B7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6ABA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25;</w:t>
      </w:r>
    </w:p>
    <w:p w14:paraId="0B3907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50;</w:t>
      </w:r>
    </w:p>
    <w:p w14:paraId="25F16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75;</w:t>
      </w:r>
    </w:p>
    <w:p w14:paraId="397CAB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90;</w:t>
      </w:r>
    </w:p>
    <w:p w14:paraId="7EDCEE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790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3AE7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NumberofpreamblessentT</w:t>
      </w:r>
      <w:proofErr w:type="spellEnd"/>
      <w:r w:rsidRPr="0099127B">
        <w:rPr>
          <w:noProof w:val="0"/>
        </w:rPr>
        <w:t xml:space="preserve"> { </w:t>
      </w:r>
    </w:p>
    <w:p w14:paraId="53D7DF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1BA5F5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"1..200"; </w:t>
      </w:r>
    </w:p>
    <w:p w14:paraId="48CF1F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FE24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D5E1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AccessdelayT</w:t>
      </w:r>
      <w:proofErr w:type="spellEnd"/>
      <w:r w:rsidRPr="0099127B">
        <w:rPr>
          <w:noProof w:val="0"/>
        </w:rPr>
        <w:t xml:space="preserve"> { </w:t>
      </w:r>
    </w:p>
    <w:p w14:paraId="44407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7718D0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DCBD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468E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NumPreableAccessDelayGrp</w:t>
      </w:r>
      <w:proofErr w:type="spellEnd"/>
      <w:r w:rsidRPr="0099127B">
        <w:rPr>
          <w:noProof w:val="0"/>
        </w:rPr>
        <w:t xml:space="preserve"> {</w:t>
      </w:r>
    </w:p>
    <w:p w14:paraId="26C8B0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target Access Probability (</w:t>
      </w:r>
      <w:proofErr w:type="spellStart"/>
      <w:r w:rsidRPr="0099127B">
        <w:rPr>
          <w:noProof w:val="0"/>
        </w:rPr>
        <w:t>APn</w:t>
      </w:r>
      <w:proofErr w:type="spellEnd"/>
      <w:r w:rsidRPr="0099127B">
        <w:rPr>
          <w:noProof w:val="0"/>
        </w:rPr>
        <w:t>) for the RACH</w:t>
      </w:r>
    </w:p>
    <w:p w14:paraId="7C320B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  <w:rPr>
          <w:noProof w:val="0"/>
        </w:rPr>
      </w:pPr>
    </w:p>
    <w:p w14:paraId="4A2D2A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targetProbability</w:t>
      </w:r>
      <w:proofErr w:type="spellEnd"/>
      <w:r w:rsidRPr="0099127B">
        <w:rPr>
          <w:noProof w:val="0"/>
        </w:rPr>
        <w:t xml:space="preserve"> {</w:t>
      </w:r>
    </w:p>
    <w:p w14:paraId="41BE016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862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TargetProbabilityT</w:t>
      </w:r>
      <w:proofErr w:type="spellEnd"/>
      <w:r w:rsidRPr="0099127B">
        <w:rPr>
          <w:noProof w:val="0"/>
        </w:rPr>
        <w:t>;</w:t>
      </w:r>
    </w:p>
    <w:p w14:paraId="2EB855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AD16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numberofpreamblessent</w:t>
      </w:r>
      <w:proofErr w:type="spellEnd"/>
      <w:r w:rsidRPr="0099127B">
        <w:rPr>
          <w:noProof w:val="0"/>
        </w:rPr>
        <w:t xml:space="preserve"> {</w:t>
      </w:r>
    </w:p>
    <w:p w14:paraId="3B3CA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EA665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NumberofpreamblessentT</w:t>
      </w:r>
      <w:proofErr w:type="spellEnd"/>
      <w:r w:rsidRPr="0099127B">
        <w:rPr>
          <w:noProof w:val="0"/>
        </w:rPr>
        <w:t>;</w:t>
      </w:r>
    </w:p>
    <w:p w14:paraId="309526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E9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A027802" w14:textId="77777777" w:rsidR="00082C19" w:rsidRPr="0099127B" w:rsidRDefault="00082C19" w:rsidP="00082C19">
      <w:pPr>
        <w:pStyle w:val="PL"/>
        <w:rPr>
          <w:noProof w:val="0"/>
        </w:rPr>
      </w:pPr>
    </w:p>
    <w:p w14:paraId="7BC2CC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DRACHOptimizationFunctionGrp</w:t>
      </w:r>
      <w:proofErr w:type="spellEnd"/>
      <w:r w:rsidRPr="0099127B">
        <w:rPr>
          <w:noProof w:val="0"/>
        </w:rPr>
        <w:t xml:space="preserve"> {</w:t>
      </w:r>
    </w:p>
    <w:p w14:paraId="7B1DD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IOC.";</w:t>
      </w:r>
    </w:p>
    <w:p w14:paraId="43651802" w14:textId="77777777" w:rsidR="00082C19" w:rsidRPr="0099127B" w:rsidRDefault="00082C19" w:rsidP="00082C19">
      <w:pPr>
        <w:pStyle w:val="PL"/>
        <w:rPr>
          <w:noProof w:val="0"/>
        </w:rPr>
      </w:pPr>
    </w:p>
    <w:p w14:paraId="1856D1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ueAccProbilityDist</w:t>
      </w:r>
      <w:proofErr w:type="spellEnd"/>
      <w:r w:rsidRPr="0099127B">
        <w:rPr>
          <w:noProof w:val="0"/>
        </w:rPr>
        <w:t xml:space="preserve"> {</w:t>
      </w:r>
    </w:p>
    <w:p w14:paraId="559FC9A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Probability (</w:t>
      </w:r>
      <w:proofErr w:type="spellStart"/>
      <w:r w:rsidRPr="0099127B">
        <w:rPr>
          <w:noProof w:val="0"/>
        </w:rPr>
        <w:t>APn</w:t>
      </w:r>
      <w:proofErr w:type="spellEnd"/>
      <w:r w:rsidRPr="0099127B">
        <w:rPr>
          <w:noProof w:val="0"/>
        </w:rPr>
        <w:t>) for the</w:t>
      </w:r>
    </w:p>
    <w:p w14:paraId="6E06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</w:t>
      </w:r>
      <w:proofErr w:type="spellStart"/>
      <w:r w:rsidRPr="0099127B">
        <w:rPr>
          <w:noProof w:val="0"/>
        </w:rPr>
        <w:t>targetProbability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numberofpreamblessent</w:t>
      </w:r>
      <w:proofErr w:type="spellEnd"/>
      <w:r w:rsidRPr="0099127B">
        <w:rPr>
          <w:noProof w:val="0"/>
        </w:rPr>
        <w:t>";</w:t>
      </w:r>
    </w:p>
    <w:p w14:paraId="7C54EB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NumPreableAccessDelayGrp</w:t>
      </w:r>
      <w:proofErr w:type="spellEnd"/>
      <w:r w:rsidRPr="0099127B">
        <w:rPr>
          <w:noProof w:val="0"/>
        </w:rPr>
        <w:t>;</w:t>
      </w:r>
    </w:p>
    <w:p w14:paraId="60E172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E278C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ueAccDelayProbilityDist</w:t>
      </w:r>
      <w:proofErr w:type="spellEnd"/>
      <w:r w:rsidRPr="0099127B">
        <w:rPr>
          <w:noProof w:val="0"/>
        </w:rPr>
        <w:t xml:space="preserve"> {</w:t>
      </w:r>
    </w:p>
    <w:p w14:paraId="623F57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</w:t>
      </w:r>
      <w:proofErr w:type="spellStart"/>
      <w:r w:rsidRPr="0099127B">
        <w:rPr>
          <w:noProof w:val="0"/>
        </w:rPr>
        <w:t>targetProbability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numberofpreamblessent</w:t>
      </w:r>
      <w:proofErr w:type="spellEnd"/>
      <w:r w:rsidRPr="0099127B">
        <w:rPr>
          <w:noProof w:val="0"/>
        </w:rPr>
        <w:t>";</w:t>
      </w:r>
    </w:p>
    <w:p w14:paraId="17C750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NumPreableAccessDelayGrp</w:t>
      </w:r>
      <w:proofErr w:type="spellEnd"/>
      <w:r w:rsidRPr="0099127B">
        <w:rPr>
          <w:noProof w:val="0"/>
        </w:rPr>
        <w:t>;</w:t>
      </w:r>
    </w:p>
    <w:p w14:paraId="54790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1F4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drachOptimizationControl</w:t>
      </w:r>
      <w:proofErr w:type="spellEnd"/>
      <w:r w:rsidRPr="0099127B">
        <w:rPr>
          <w:noProof w:val="0"/>
        </w:rPr>
        <w:t xml:space="preserve"> {</w:t>
      </w:r>
    </w:p>
    <w:p w14:paraId="0E8CA8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42C862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7046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4A48EC" w14:textId="77777777" w:rsidR="00082C19" w:rsidRPr="0099127B" w:rsidRDefault="00082C19" w:rsidP="00082C19">
      <w:pPr>
        <w:pStyle w:val="PL"/>
        <w:rPr>
          <w:noProof w:val="0"/>
        </w:rPr>
      </w:pPr>
    </w:p>
    <w:p w14:paraId="2EDC35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 xml:space="preserve"> {</w:t>
      </w:r>
    </w:p>
    <w:p w14:paraId="50F345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{</w:t>
      </w:r>
    </w:p>
    <w:p w14:paraId="1FB06A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7392B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 at the lower </w:t>
      </w:r>
    </w:p>
    <w:p w14:paraId="07A125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46D3A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DRACHOptimizationFunctionGrp</w:t>
      </w:r>
      <w:proofErr w:type="spellEnd"/>
      <w:r w:rsidRPr="0099127B">
        <w:rPr>
          <w:noProof w:val="0"/>
        </w:rPr>
        <w:t>;</w:t>
      </w:r>
    </w:p>
    <w:p w14:paraId="61AAA5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A90D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804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F6714B" w14:textId="77777777" w:rsidR="00082C19" w:rsidRPr="0099127B" w:rsidRDefault="00082C19" w:rsidP="00082C19">
      <w:pPr>
        <w:pStyle w:val="PL"/>
        <w:rPr>
          <w:noProof w:val="0"/>
        </w:rPr>
      </w:pPr>
    </w:p>
    <w:p w14:paraId="256536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699D19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EC78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37BB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5E8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5A7A59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C3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5EFF8E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0412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7ADBAB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_3gpp-nr-nrm-dmrofunction {</w:t>
      </w:r>
    </w:p>
    <w:p w14:paraId="5843B7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8EFA3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"dmrof3gpp";</w:t>
      </w:r>
    </w:p>
    <w:p w14:paraId="0B255604" w14:textId="77777777" w:rsidR="00082C19" w:rsidRPr="0099127B" w:rsidRDefault="00082C19" w:rsidP="00082C19">
      <w:pPr>
        <w:pStyle w:val="PL"/>
        <w:rPr>
          <w:noProof w:val="0"/>
        </w:rPr>
      </w:pPr>
    </w:p>
    <w:p w14:paraId="32619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  <w:rPr>
          <w:noProof w:val="0"/>
        </w:rPr>
      </w:pPr>
    </w:p>
    <w:p w14:paraId="6E5CCB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2BCEF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</w:t>
      </w:r>
    </w:p>
    <w:p w14:paraId="3E6DCE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C86D5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  <w:rPr>
          <w:noProof w:val="0"/>
        </w:rPr>
      </w:pPr>
    </w:p>
    <w:p w14:paraId="5C6078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  <w:rPr>
          <w:noProof w:val="0"/>
        </w:rPr>
      </w:pPr>
    </w:p>
    <w:p w14:paraId="703DA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DMROFunctionGrp</w:t>
      </w:r>
      <w:proofErr w:type="spellEnd"/>
      <w:r w:rsidRPr="0099127B">
        <w:rPr>
          <w:noProof w:val="0"/>
        </w:rPr>
        <w:t xml:space="preserve"> {</w:t>
      </w:r>
    </w:p>
    <w:p w14:paraId="083FE6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IOC.";</w:t>
      </w:r>
    </w:p>
    <w:p w14:paraId="16744816" w14:textId="77777777" w:rsidR="00082C19" w:rsidRPr="0099127B" w:rsidRDefault="00082C19" w:rsidP="00082C19">
      <w:pPr>
        <w:pStyle w:val="PL"/>
        <w:rPr>
          <w:noProof w:val="0"/>
        </w:rPr>
      </w:pPr>
    </w:p>
    <w:p w14:paraId="05FE3B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maximumDeviationHoTrigger</w:t>
      </w:r>
      <w:proofErr w:type="spellEnd"/>
      <w:r w:rsidRPr="0099127B">
        <w:rPr>
          <w:noProof w:val="0"/>
        </w:rPr>
        <w:t xml:space="preserve"> {</w:t>
      </w:r>
    </w:p>
    <w:p w14:paraId="053C75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</w:t>
      </w:r>
    </w:p>
    <w:p w14:paraId="5CDD46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6B5A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3573601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AF7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minimumTimeBetweenHoTriggerChange</w:t>
      </w:r>
      <w:proofErr w:type="spellEnd"/>
      <w:r w:rsidRPr="0099127B">
        <w:rPr>
          <w:noProof w:val="0"/>
        </w:rPr>
        <w:t xml:space="preserve"> {</w:t>
      </w:r>
    </w:p>
    <w:p w14:paraId="3F432C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</w:t>
      </w:r>
    </w:p>
    <w:p w14:paraId="6361F2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C730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seconds;</w:t>
      </w:r>
    </w:p>
    <w:p w14:paraId="239C8E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0E8D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tstoreUEcntxt</w:t>
      </w:r>
      <w:proofErr w:type="spellEnd"/>
      <w:r w:rsidRPr="0099127B">
        <w:rPr>
          <w:noProof w:val="0"/>
        </w:rPr>
        <w:t xml:space="preserve"> {</w:t>
      </w:r>
    </w:p>
    <w:p w14:paraId="7150BF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441B14">
        <w:rPr>
          <w:noProof w:val="0"/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</w:t>
      </w:r>
      <w:proofErr w:type="spellStart"/>
      <w:r w:rsidRPr="00441B14">
        <w:rPr>
          <w:noProof w:val="0"/>
          <w:lang w:val="fr-FR"/>
        </w:rPr>
        <w:t>units</w:t>
      </w:r>
      <w:proofErr w:type="spellEnd"/>
      <w:r w:rsidRPr="00441B14">
        <w:rPr>
          <w:noProof w:val="0"/>
          <w:lang w:val="fr-FR"/>
        </w:rPr>
        <w:t xml:space="preserve"> "100 </w:t>
      </w:r>
      <w:proofErr w:type="spellStart"/>
      <w:r w:rsidRPr="00441B14">
        <w:rPr>
          <w:noProof w:val="0"/>
          <w:lang w:val="fr-FR"/>
        </w:rPr>
        <w:t>milliseconds</w:t>
      </w:r>
      <w:proofErr w:type="spellEnd"/>
      <w:r w:rsidRPr="00441B14">
        <w:rPr>
          <w:noProof w:val="0"/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</w:t>
      </w:r>
      <w:r w:rsidRPr="0099127B">
        <w:rPr>
          <w:noProof w:val="0"/>
        </w:rPr>
        <w:t>}</w:t>
      </w:r>
    </w:p>
    <w:p w14:paraId="5425BB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dmroControl</w:t>
      </w:r>
      <w:proofErr w:type="spellEnd"/>
      <w:r w:rsidRPr="0099127B">
        <w:rPr>
          <w:noProof w:val="0"/>
        </w:rPr>
        <w:t xml:space="preserve"> {</w:t>
      </w:r>
    </w:p>
    <w:p w14:paraId="469BFF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29C507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CA9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C79585" w14:textId="77777777" w:rsidR="00082C19" w:rsidRPr="0099127B" w:rsidRDefault="00082C19" w:rsidP="00082C19">
      <w:pPr>
        <w:pStyle w:val="PL"/>
        <w:rPr>
          <w:noProof w:val="0"/>
        </w:rPr>
      </w:pPr>
    </w:p>
    <w:p w14:paraId="19BFC0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 xml:space="preserve"> {</w:t>
      </w:r>
    </w:p>
    <w:p w14:paraId="6C39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{</w:t>
      </w:r>
    </w:p>
    <w:p w14:paraId="6AC279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of MRO.</w:t>
      </w:r>
    </w:p>
    <w:p w14:paraId="25869A04" w14:textId="77777777" w:rsidR="00082C19" w:rsidRPr="0099127B" w:rsidRDefault="00082C19" w:rsidP="00082C19">
      <w:pPr>
        <w:pStyle w:val="PL"/>
        <w:rPr>
          <w:noProof w:val="0"/>
        </w:rPr>
      </w:pPr>
    </w:p>
    <w:p w14:paraId="37CF60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7F900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DMROFunctionGrp</w:t>
      </w:r>
      <w:proofErr w:type="spellEnd"/>
      <w:r w:rsidRPr="0099127B">
        <w:rPr>
          <w:noProof w:val="0"/>
        </w:rPr>
        <w:t>;</w:t>
      </w:r>
    </w:p>
    <w:p w14:paraId="585996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7FE46B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0AB3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09623" w14:textId="77777777" w:rsidR="00082C19" w:rsidRPr="0099127B" w:rsidRDefault="00082C19" w:rsidP="00082C19">
      <w:pPr>
        <w:pStyle w:val="PL"/>
        <w:rPr>
          <w:noProof w:val="0"/>
        </w:rPr>
      </w:pPr>
    </w:p>
    <w:p w14:paraId="07DC86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520F5D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9141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3CB08D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3C0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61AB0B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248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1CB7C5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1644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0553A4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9712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"dpcicf3gpp";</w:t>
      </w:r>
    </w:p>
    <w:p w14:paraId="2E7DDA8D" w14:textId="77777777" w:rsidR="00082C19" w:rsidRPr="0099127B" w:rsidRDefault="00082C19" w:rsidP="00082C19">
      <w:pPr>
        <w:pStyle w:val="PL"/>
        <w:rPr>
          <w:noProof w:val="0"/>
        </w:rPr>
      </w:pPr>
    </w:p>
    <w:p w14:paraId="2D3619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  <w:rPr>
          <w:noProof w:val="0"/>
        </w:rPr>
      </w:pPr>
    </w:p>
    <w:p w14:paraId="0D3ED5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5109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</w:t>
      </w:r>
    </w:p>
    <w:p w14:paraId="6794D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F60FF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  <w:rPr>
          <w:noProof w:val="0"/>
        </w:rPr>
      </w:pPr>
    </w:p>
    <w:p w14:paraId="1A566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  <w:rPr>
          <w:noProof w:val="0"/>
        </w:rPr>
      </w:pPr>
    </w:p>
    <w:p w14:paraId="1A5ACC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DPCIConfigurationFunctionGrp</w:t>
      </w:r>
      <w:proofErr w:type="spellEnd"/>
      <w:r w:rsidRPr="0099127B">
        <w:rPr>
          <w:noProof w:val="0"/>
        </w:rPr>
        <w:t xml:space="preserve"> {</w:t>
      </w:r>
    </w:p>
    <w:p w14:paraId="2860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IOC.";</w:t>
      </w:r>
    </w:p>
    <w:p w14:paraId="2A4C727C" w14:textId="77777777" w:rsidR="00082C19" w:rsidRPr="0099127B" w:rsidRDefault="00082C19" w:rsidP="00082C19">
      <w:pPr>
        <w:pStyle w:val="PL"/>
        <w:rPr>
          <w:noProof w:val="0"/>
        </w:rPr>
      </w:pPr>
    </w:p>
    <w:p w14:paraId="51D0B9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nRPciList</w:t>
      </w:r>
      <w:proofErr w:type="spellEnd"/>
      <w:r w:rsidRPr="0099127B">
        <w:rPr>
          <w:noProof w:val="0"/>
        </w:rPr>
        <w:t xml:space="preserve"> {</w:t>
      </w:r>
    </w:p>
    <w:p w14:paraId="4F6044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>;</w:t>
      </w:r>
    </w:p>
    <w:p w14:paraId="2FB328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 xml:space="preserve"> { </w:t>
      </w:r>
    </w:p>
    <w:p w14:paraId="072AE5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2AE4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C8CF2E5" w14:textId="77777777" w:rsidR="00082C19" w:rsidRPr="0099127B" w:rsidRDefault="00082C19" w:rsidP="00082C19">
      <w:pPr>
        <w:pStyle w:val="PL"/>
        <w:rPr>
          <w:noProof w:val="0"/>
        </w:rPr>
      </w:pPr>
    </w:p>
    <w:p w14:paraId="164F00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dPciConfigurationControl</w:t>
      </w:r>
      <w:proofErr w:type="spellEnd"/>
      <w:r w:rsidRPr="0099127B">
        <w:rPr>
          <w:noProof w:val="0"/>
        </w:rPr>
        <w:t xml:space="preserve"> {</w:t>
      </w:r>
    </w:p>
    <w:p w14:paraId="6FCD49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67F560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B7A9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7BB9A" w14:textId="77777777" w:rsidR="00082C19" w:rsidRPr="0099127B" w:rsidRDefault="00082C19" w:rsidP="00082C19">
      <w:pPr>
        <w:pStyle w:val="PL"/>
        <w:rPr>
          <w:noProof w:val="0"/>
        </w:rPr>
      </w:pPr>
    </w:p>
    <w:p w14:paraId="7BA4C7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 xml:space="preserve"> {</w:t>
      </w:r>
    </w:p>
    <w:p w14:paraId="7B8C41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{</w:t>
      </w:r>
    </w:p>
    <w:p w14:paraId="4EACA6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  <w:rPr>
          <w:noProof w:val="0"/>
        </w:rPr>
      </w:pPr>
    </w:p>
    <w:p w14:paraId="2E5EAD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DPCIConfiguration</w:t>
      </w:r>
      <w:proofErr w:type="spellEnd"/>
      <w:r w:rsidRPr="0099127B">
        <w:rPr>
          <w:noProof w:val="0"/>
        </w:rPr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DPCIConfiguration</w:t>
      </w:r>
      <w:proofErr w:type="spellEnd"/>
      <w:r w:rsidRPr="0099127B">
        <w:rPr>
          <w:noProof w:val="0"/>
        </w:rPr>
        <w:t xml:space="preserve"> MOI at the lower </w:t>
      </w:r>
    </w:p>
    <w:p w14:paraId="4B778B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DPCIConfiguration</w:t>
      </w:r>
      <w:proofErr w:type="spellEnd"/>
      <w:r w:rsidRPr="0099127B">
        <w:rPr>
          <w:noProof w:val="0"/>
        </w:rPr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636D75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DPCIConfigurationFunctionGrp</w:t>
      </w:r>
      <w:proofErr w:type="spellEnd"/>
      <w:r w:rsidRPr="0099127B">
        <w:rPr>
          <w:noProof w:val="0"/>
        </w:rPr>
        <w:t>;</w:t>
      </w:r>
    </w:p>
    <w:p w14:paraId="4F4989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31C10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BFD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1EB2C" w14:textId="77777777" w:rsidR="00082C19" w:rsidRPr="0099127B" w:rsidRDefault="00082C19" w:rsidP="00082C19">
      <w:pPr>
        <w:pStyle w:val="PL"/>
        <w:rPr>
          <w:noProof w:val="0"/>
        </w:rPr>
      </w:pPr>
    </w:p>
    <w:p w14:paraId="1C97DB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>;</w:t>
      </w:r>
    </w:p>
    <w:p w14:paraId="2E2732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CBE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>;</w:t>
      </w:r>
    </w:p>
    <w:p w14:paraId="3DC6FB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9FCA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>;</w:t>
      </w:r>
    </w:p>
    <w:p w14:paraId="3D630C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D3E0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BB930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6EB69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"cpcicf3gpp";</w:t>
      </w:r>
    </w:p>
    <w:p w14:paraId="03CF18EC" w14:textId="77777777" w:rsidR="00082C19" w:rsidRPr="0099127B" w:rsidRDefault="00082C19" w:rsidP="00082C19">
      <w:pPr>
        <w:pStyle w:val="PL"/>
        <w:rPr>
          <w:noProof w:val="0"/>
        </w:rPr>
      </w:pPr>
    </w:p>
    <w:p w14:paraId="3AFBBE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  <w:rPr>
          <w:noProof w:val="0"/>
        </w:rPr>
      </w:pPr>
    </w:p>
    <w:p w14:paraId="574778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41AE9C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"Represents the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Information Object </w:t>
      </w:r>
    </w:p>
    <w:p w14:paraId="62B69F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  <w:rPr>
          <w:noProof w:val="0"/>
        </w:rPr>
      </w:pPr>
    </w:p>
    <w:p w14:paraId="2A1141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  <w:rPr>
          <w:noProof w:val="0"/>
        </w:rPr>
      </w:pPr>
    </w:p>
    <w:p w14:paraId="15052A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CPCIConfigurationFunctionGrp</w:t>
      </w:r>
      <w:proofErr w:type="spellEnd"/>
      <w:r w:rsidRPr="0099127B">
        <w:rPr>
          <w:noProof w:val="0"/>
        </w:rPr>
        <w:t xml:space="preserve"> {</w:t>
      </w:r>
    </w:p>
    <w:p w14:paraId="023322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IOC.";</w:t>
      </w:r>
    </w:p>
    <w:p w14:paraId="7EBFAAB7" w14:textId="77777777" w:rsidR="00082C19" w:rsidRPr="0099127B" w:rsidRDefault="00082C19" w:rsidP="00082C19">
      <w:pPr>
        <w:pStyle w:val="PL"/>
        <w:rPr>
          <w:noProof w:val="0"/>
        </w:rPr>
      </w:pPr>
    </w:p>
    <w:p w14:paraId="1A0538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cPciConfigurationControl</w:t>
      </w:r>
      <w:proofErr w:type="spellEnd"/>
      <w:r w:rsidRPr="0099127B">
        <w:rPr>
          <w:noProof w:val="0"/>
        </w:rPr>
        <w:t xml:space="preserve"> {</w:t>
      </w:r>
    </w:p>
    <w:p w14:paraId="554FA7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5894D9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F18456" w14:textId="77777777" w:rsidR="00082C19" w:rsidRPr="0099127B" w:rsidRDefault="00082C19" w:rsidP="00082C19">
      <w:pPr>
        <w:pStyle w:val="PL"/>
        <w:rPr>
          <w:noProof w:val="0"/>
        </w:rPr>
      </w:pPr>
    </w:p>
    <w:p w14:paraId="5F6EA59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cSonPciList</w:t>
      </w:r>
      <w:proofErr w:type="spellEnd"/>
      <w:r w:rsidRPr="0099127B">
        <w:rPr>
          <w:noProof w:val="0"/>
        </w:rPr>
        <w:t xml:space="preserve"> {</w:t>
      </w:r>
    </w:p>
    <w:p w14:paraId="32D478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56229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</w:t>
      </w:r>
      <w:proofErr w:type="spellStart"/>
      <w:r w:rsidRPr="0099127B">
        <w:rPr>
          <w:noProof w:val="0"/>
        </w:rPr>
        <w:t>pci</w:t>
      </w:r>
      <w:proofErr w:type="spellEnd"/>
      <w:r w:rsidRPr="0099127B">
        <w:rPr>
          <w:noProof w:val="0"/>
        </w:rPr>
        <w:t xml:space="preserve"> attribute by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specified. </w:t>
      </w:r>
    </w:p>
    <w:p w14:paraId="1A058B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See TS 38.211 clause 7.4.2.1 for legal values of </w:t>
      </w:r>
      <w:proofErr w:type="spellStart"/>
      <w:r w:rsidRPr="0099127B">
        <w:rPr>
          <w:noProof w:val="0"/>
        </w:rPr>
        <w:t>pci</w:t>
      </w:r>
      <w:proofErr w:type="spellEnd"/>
      <w:r w:rsidRPr="0099127B">
        <w:rPr>
          <w:noProof w:val="0"/>
        </w:rPr>
        <w:t>.</w:t>
      </w:r>
    </w:p>
    <w:p w14:paraId="61CBD5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BBD0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47C889" w14:textId="77777777" w:rsidR="00082C19" w:rsidRPr="0099127B" w:rsidRDefault="00082C19" w:rsidP="00082C19">
      <w:pPr>
        <w:pStyle w:val="PL"/>
        <w:rPr>
          <w:noProof w:val="0"/>
        </w:rPr>
      </w:pPr>
    </w:p>
    <w:p w14:paraId="50E4EF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 xml:space="preserve"> {</w:t>
      </w:r>
    </w:p>
    <w:p w14:paraId="79D763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{</w:t>
      </w:r>
    </w:p>
    <w:p w14:paraId="5713CD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4E2572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CPCIConfiguration</w:t>
      </w:r>
      <w:proofErr w:type="spellEnd"/>
      <w:r w:rsidRPr="0099127B">
        <w:rPr>
          <w:noProof w:val="0"/>
        </w:rPr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CPCIConfiguration</w:t>
      </w:r>
      <w:proofErr w:type="spellEnd"/>
      <w:r w:rsidRPr="0099127B">
        <w:rPr>
          <w:noProof w:val="0"/>
        </w:rPr>
        <w:t xml:space="preserve"> MOI at the lower </w:t>
      </w:r>
    </w:p>
    <w:p w14:paraId="3460EE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CPCIConfiguration</w:t>
      </w:r>
      <w:proofErr w:type="spellEnd"/>
      <w:r w:rsidRPr="0099127B">
        <w:rPr>
          <w:noProof w:val="0"/>
        </w:rPr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3E86C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CPCIConfigurationFunctionGrp</w:t>
      </w:r>
      <w:proofErr w:type="spellEnd"/>
      <w:r w:rsidRPr="0099127B">
        <w:rPr>
          <w:noProof w:val="0"/>
        </w:rPr>
        <w:t xml:space="preserve"> ;</w:t>
      </w:r>
    </w:p>
    <w:p w14:paraId="7B1398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39D041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7725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DB66E0" w14:textId="77777777" w:rsidR="00082C19" w:rsidRPr="0099127B" w:rsidRDefault="00082C19" w:rsidP="00082C19">
      <w:pPr>
        <w:pStyle w:val="PL"/>
        <w:rPr>
          <w:noProof w:val="0"/>
        </w:rPr>
      </w:pPr>
    </w:p>
    <w:p w14:paraId="6A068C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>;</w:t>
      </w:r>
    </w:p>
    <w:p w14:paraId="463E65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DB72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>;</w:t>
      </w:r>
    </w:p>
    <w:p w14:paraId="5A9D5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1A62E1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>;</w:t>
      </w:r>
    </w:p>
    <w:p w14:paraId="4942E0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AE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485BF089" w14:textId="130DF1EA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_3gpp-nr-nrm-cesmanagementfunction {</w:t>
      </w:r>
    </w:p>
    <w:p w14:paraId="0A278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BF7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"cesmf3gpp";</w:t>
      </w:r>
    </w:p>
    <w:p w14:paraId="25790A49" w14:textId="77777777" w:rsidR="00082C19" w:rsidRPr="0099127B" w:rsidRDefault="00082C19" w:rsidP="00082C19">
      <w:pPr>
        <w:pStyle w:val="PL"/>
        <w:rPr>
          <w:noProof w:val="0"/>
        </w:rPr>
      </w:pPr>
    </w:p>
    <w:p w14:paraId="2F8C53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  <w:rPr>
          <w:noProof w:val="0"/>
        </w:rPr>
      </w:pPr>
    </w:p>
    <w:p w14:paraId="53CFE6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3D5BE1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</w:t>
      </w:r>
    </w:p>
    <w:p w14:paraId="08ED06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(NRM).";</w:t>
      </w:r>
    </w:p>
    <w:p w14:paraId="03831C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  <w:rPr>
          <w:noProof w:val="0"/>
        </w:rPr>
      </w:pPr>
    </w:p>
    <w:p w14:paraId="0AFBAF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  <w:rPr>
          <w:noProof w:val="0"/>
        </w:rPr>
      </w:pPr>
    </w:p>
    <w:p w14:paraId="40CD3D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 xml:space="preserve"> {</w:t>
      </w:r>
    </w:p>
    <w:p w14:paraId="1CB6E3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the</w:t>
      </w:r>
      <w:proofErr w:type="spellEnd"/>
      <w:r w:rsidRPr="0099127B">
        <w:rPr>
          <w:noProof w:val="0"/>
        </w:rPr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44E40DF8" w14:textId="77777777" w:rsidR="00082C19" w:rsidRPr="0099127B" w:rsidRDefault="00082C19" w:rsidP="00082C19">
      <w:pPr>
        <w:pStyle w:val="PL"/>
        <w:rPr>
          <w:noProof w:val="0"/>
        </w:rPr>
      </w:pPr>
    </w:p>
    <w:p w14:paraId="7BF8CB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 xml:space="preserve"> {</w:t>
      </w:r>
    </w:p>
    <w:p w14:paraId="129CD5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7BE28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1F30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timeDuration</w:t>
      </w:r>
      <w:proofErr w:type="spellEnd"/>
      <w:r w:rsidRPr="0099127B">
        <w:rPr>
          <w:noProof w:val="0"/>
        </w:rPr>
        <w:t xml:space="preserve"> {</w:t>
      </w:r>
    </w:p>
    <w:p w14:paraId="599F57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7CA2A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07955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CESManagementFunctionGrp</w:t>
      </w:r>
      <w:proofErr w:type="spellEnd"/>
      <w:r w:rsidRPr="0099127B">
        <w:rPr>
          <w:noProof w:val="0"/>
        </w:rPr>
        <w:t xml:space="preserve"> {</w:t>
      </w:r>
    </w:p>
    <w:p w14:paraId="49E192A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IOC.";</w:t>
      </w:r>
    </w:p>
    <w:p w14:paraId="6DC4D82E" w14:textId="77777777" w:rsidR="00082C19" w:rsidRPr="0099127B" w:rsidRDefault="00082C19" w:rsidP="00082C19">
      <w:pPr>
        <w:pStyle w:val="PL"/>
        <w:rPr>
          <w:noProof w:val="0"/>
        </w:rPr>
      </w:pPr>
    </w:p>
    <w:p w14:paraId="33A640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cesSwitch</w:t>
      </w:r>
      <w:proofErr w:type="spellEnd"/>
      <w:r w:rsidRPr="0099127B">
        <w:rPr>
          <w:noProof w:val="0"/>
        </w:rPr>
        <w:t xml:space="preserve"> {</w:t>
      </w:r>
    </w:p>
    <w:p w14:paraId="0BF780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4ED1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58E44C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6842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intraRatEsActivationOriginalCellLoadParameters</w:t>
      </w:r>
      <w:proofErr w:type="spellEnd"/>
      <w:r w:rsidRPr="0099127B">
        <w:rPr>
          <w:noProof w:val="0"/>
        </w:rPr>
        <w:t xml:space="preserve"> {</w:t>
      </w:r>
    </w:p>
    <w:p w14:paraId="3FD360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cell.This</w:t>
      </w:r>
      <w:proofErr w:type="spellEnd"/>
      <w:r w:rsidRPr="0099127B">
        <w:rPr>
          <w:noProof w:val="0"/>
        </w:rPr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120DA2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01D12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64A70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50CA37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B5F21A" w14:textId="77777777" w:rsidR="00082C19" w:rsidRPr="0099127B" w:rsidRDefault="00082C19" w:rsidP="00082C19">
      <w:pPr>
        <w:pStyle w:val="PL"/>
        <w:rPr>
          <w:noProof w:val="0"/>
        </w:rPr>
      </w:pPr>
    </w:p>
    <w:p w14:paraId="7715D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1B3C0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'original'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of an original cell when it is in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</w:t>
      </w:r>
    </w:p>
    <w:p w14:paraId="5F0AD5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5C8604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C62D4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7A70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723E4B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E3C7B1" w14:textId="77777777" w:rsidR="00082C19" w:rsidRPr="0099127B" w:rsidRDefault="00082C19" w:rsidP="00082C19">
      <w:pPr>
        <w:pStyle w:val="PL"/>
        <w:rPr>
          <w:noProof w:val="0"/>
        </w:rPr>
      </w:pPr>
    </w:p>
    <w:p w14:paraId="6F70A8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intraRatEsDeactivationCandidateCellsLoadParameters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5006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 in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coverage.</w:t>
      </w:r>
    </w:p>
    <w:p w14:paraId="51F10F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17A00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993A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E6A34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6B7118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C6639B" w14:textId="77777777" w:rsidR="00082C19" w:rsidRPr="0099127B" w:rsidRDefault="00082C19" w:rsidP="00082C19">
      <w:pPr>
        <w:pStyle w:val="PL"/>
        <w:rPr>
          <w:noProof w:val="0"/>
        </w:rPr>
      </w:pPr>
    </w:p>
    <w:p w14:paraId="11E821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esNotAllowedTimePeriod</w:t>
      </w:r>
      <w:proofErr w:type="spellEnd"/>
      <w:r w:rsidRPr="0099127B">
        <w:rPr>
          <w:noProof w:val="0"/>
        </w:rPr>
        <w:t xml:space="preserve"> {</w:t>
      </w:r>
    </w:p>
    <w:p w14:paraId="115EDB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>;</w:t>
      </w:r>
    </w:p>
    <w:p w14:paraId="6ACA65B2" w14:textId="77777777" w:rsidR="00082C19" w:rsidRPr="0099127B" w:rsidRDefault="00082C19" w:rsidP="00082C19">
      <w:pPr>
        <w:pStyle w:val="PL"/>
        <w:rPr>
          <w:noProof w:val="0"/>
        </w:rPr>
      </w:pPr>
    </w:p>
    <w:p w14:paraId="71AC4E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 xml:space="preserve"> {</w:t>
      </w:r>
    </w:p>
    <w:p w14:paraId="7A46DA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0B2986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32886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>;</w:t>
      </w:r>
    </w:p>
    <w:p w14:paraId="54CC67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0A483FD" w14:textId="77777777" w:rsidR="00082C19" w:rsidRPr="0099127B" w:rsidRDefault="00082C19" w:rsidP="00082C19">
      <w:pPr>
        <w:pStyle w:val="PL"/>
        <w:rPr>
          <w:noProof w:val="0"/>
        </w:rPr>
      </w:pPr>
    </w:p>
    <w:p w14:paraId="02685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interRatEsActivationOriginalCellParameters</w:t>
      </w:r>
      <w:proofErr w:type="spellEnd"/>
      <w:r w:rsidRPr="0099127B">
        <w:rPr>
          <w:noProof w:val="0"/>
        </w:rPr>
        <w:t xml:space="preserve"> {</w:t>
      </w:r>
    </w:p>
    <w:p w14:paraId="7865A9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time </w:t>
      </w:r>
    </w:p>
    <w:p w14:paraId="7CA4763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  <w:rPr>
          <w:noProof w:val="0"/>
        </w:rPr>
      </w:pPr>
    </w:p>
    <w:p w14:paraId="23935C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  <w:rPr>
          <w:noProof w:val="0"/>
        </w:rPr>
      </w:pPr>
    </w:p>
    <w:p w14:paraId="4FFCB0E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  <w:rPr>
          <w:noProof w:val="0"/>
        </w:rPr>
      </w:pPr>
    </w:p>
    <w:p w14:paraId="41072E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2E206D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D18CD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B8FFE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4E23DA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22015" w14:textId="77777777" w:rsidR="00082C19" w:rsidRPr="0099127B" w:rsidRDefault="00082C19" w:rsidP="00082C19">
      <w:pPr>
        <w:pStyle w:val="PL"/>
        <w:rPr>
          <w:noProof w:val="0"/>
        </w:rPr>
      </w:pPr>
    </w:p>
    <w:p w14:paraId="4545B8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interRatEsActivationCandidateCellParameters</w:t>
      </w:r>
      <w:proofErr w:type="spellEnd"/>
      <w:r w:rsidRPr="0099127B">
        <w:rPr>
          <w:noProof w:val="0"/>
        </w:rPr>
        <w:t xml:space="preserve"> {</w:t>
      </w:r>
    </w:p>
    <w:p w14:paraId="1EBB05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</w:t>
      </w:r>
    </w:p>
    <w:p w14:paraId="17B539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backup of an original cell when it is in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</w:t>
      </w:r>
    </w:p>
    <w:p w14:paraId="0620DF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 enters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</w:t>
      </w:r>
    </w:p>
    <w:p w14:paraId="17542BB7" w14:textId="77777777" w:rsidR="00082C19" w:rsidRPr="0099127B" w:rsidRDefault="00082C19" w:rsidP="00082C19">
      <w:pPr>
        <w:pStyle w:val="PL"/>
        <w:rPr>
          <w:noProof w:val="0"/>
        </w:rPr>
      </w:pPr>
    </w:p>
    <w:p w14:paraId="131DB8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  <w:rPr>
          <w:noProof w:val="0"/>
        </w:rPr>
      </w:pPr>
    </w:p>
    <w:p w14:paraId="356B6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73C9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D0496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53FC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0E995A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C3F2EA5" w14:textId="77777777" w:rsidR="00082C19" w:rsidRPr="0099127B" w:rsidRDefault="00082C19" w:rsidP="00082C19">
      <w:pPr>
        <w:pStyle w:val="PL"/>
        <w:rPr>
          <w:noProof w:val="0"/>
        </w:rPr>
      </w:pPr>
    </w:p>
    <w:p w14:paraId="0EED34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interRatEsDeactivationCandidateCellParameters</w:t>
      </w:r>
      <w:proofErr w:type="spellEnd"/>
      <w:r w:rsidRPr="0099127B">
        <w:rPr>
          <w:noProof w:val="0"/>
        </w:rPr>
        <w:t xml:space="preserve"> {</w:t>
      </w:r>
    </w:p>
    <w:p w14:paraId="3D0114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for the cell in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</w:t>
      </w:r>
    </w:p>
    <w:p w14:paraId="2C04B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  <w:rPr>
          <w:noProof w:val="0"/>
        </w:rPr>
      </w:pPr>
    </w:p>
    <w:p w14:paraId="30C185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interRatEsActivationCandidateCellParameters</w:t>
      </w:r>
      <w:proofErr w:type="spellEnd"/>
      <w:r w:rsidRPr="0099127B">
        <w:rPr>
          <w:noProof w:val="0"/>
        </w:rPr>
        <w:t>.</w:t>
      </w:r>
    </w:p>
    <w:p w14:paraId="25D93CFA" w14:textId="77777777" w:rsidR="00082C19" w:rsidRPr="0099127B" w:rsidRDefault="00082C19" w:rsidP="00082C19">
      <w:pPr>
        <w:pStyle w:val="PL"/>
        <w:rPr>
          <w:noProof w:val="0"/>
        </w:rPr>
      </w:pPr>
    </w:p>
    <w:p w14:paraId="1A050E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79373C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572B61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64E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0540C7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21405D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558684" w14:textId="77777777" w:rsidR="00082C19" w:rsidRPr="0099127B" w:rsidRDefault="00082C19" w:rsidP="00082C19">
      <w:pPr>
        <w:pStyle w:val="PL"/>
        <w:rPr>
          <w:noProof w:val="0"/>
        </w:rPr>
      </w:pPr>
    </w:p>
    <w:p w14:paraId="15164E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 xml:space="preserve"> {</w:t>
      </w:r>
    </w:p>
    <w:p w14:paraId="13C673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If the value of </w:t>
      </w:r>
      <w:proofErr w:type="spellStart"/>
      <w:r w:rsidRPr="0099127B">
        <w:rPr>
          <w:noProof w:val="0"/>
        </w:rPr>
        <w:t>energySavingControl</w:t>
      </w:r>
      <w:proofErr w:type="spellEnd"/>
      <w:r w:rsidRPr="0099127B">
        <w:rPr>
          <w:noProof w:val="0"/>
        </w:rPr>
        <w:t xml:space="preserve"> is </w:t>
      </w:r>
      <w:proofErr w:type="spellStart"/>
      <w:r w:rsidRPr="0099127B">
        <w:rPr>
          <w:noProof w:val="0"/>
        </w:rPr>
        <w:t>toBeEnergySaving</w:t>
      </w:r>
      <w:proofErr w:type="spellEnd"/>
      <w:r w:rsidRPr="0099127B">
        <w:rPr>
          <w:noProof w:val="0"/>
        </w:rPr>
        <w:t>, then it</w:t>
      </w:r>
    </w:p>
    <w:p w14:paraId="344E1E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shall be tried to achieve the value </w:t>
      </w:r>
      <w:proofErr w:type="spellStart"/>
      <w:r w:rsidRPr="0099127B">
        <w:rPr>
          <w:noProof w:val="0"/>
        </w:rPr>
        <w:t>isEnergySaving</w:t>
      </w:r>
      <w:proofErr w:type="spellEnd"/>
      <w:r w:rsidRPr="0099127B">
        <w:rPr>
          <w:noProof w:val="0"/>
        </w:rPr>
        <w:t xml:space="preserve"> for the </w:t>
      </w:r>
    </w:p>
    <w:p w14:paraId="33F54D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 xml:space="preserve">. If the value of </w:t>
      </w:r>
      <w:proofErr w:type="spellStart"/>
      <w:r w:rsidRPr="0099127B">
        <w:rPr>
          <w:noProof w:val="0"/>
        </w:rPr>
        <w:t>energySavingControl</w:t>
      </w:r>
      <w:proofErr w:type="spellEnd"/>
      <w:r w:rsidRPr="0099127B">
        <w:rPr>
          <w:noProof w:val="0"/>
        </w:rPr>
        <w:t xml:space="preserve"> is </w:t>
      </w:r>
    </w:p>
    <w:p w14:paraId="6499AD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toBeNotEnergySaving</w:t>
      </w:r>
      <w:proofErr w:type="spellEnd"/>
      <w:r w:rsidRPr="0099127B">
        <w:rPr>
          <w:noProof w:val="0"/>
        </w:rPr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isNotEnergySaving</w:t>
      </w:r>
      <w:proofErr w:type="spellEnd"/>
      <w:r w:rsidRPr="0099127B">
        <w:rPr>
          <w:noProof w:val="0"/>
        </w:rPr>
        <w:t xml:space="preserve"> for the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>. ";</w:t>
      </w:r>
    </w:p>
    <w:p w14:paraId="02AADB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isNotEnergySaving</w:t>
      </w:r>
      <w:proofErr w:type="spellEnd"/>
      <w:r w:rsidRPr="0099127B">
        <w:rPr>
          <w:noProof w:val="0"/>
        </w:rPr>
        <w:t>;</w:t>
      </w:r>
    </w:p>
    <w:p w14:paraId="6530D9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isEnergySaving</w:t>
      </w:r>
      <w:proofErr w:type="spellEnd"/>
      <w:r w:rsidRPr="0099127B">
        <w:rPr>
          <w:noProof w:val="0"/>
        </w:rPr>
        <w:t>;</w:t>
      </w:r>
    </w:p>
    <w:p w14:paraId="1E0CD9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EFB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D317EC" w14:textId="77777777" w:rsidR="00082C19" w:rsidRPr="0099127B" w:rsidRDefault="00082C19" w:rsidP="00082C19">
      <w:pPr>
        <w:pStyle w:val="PL"/>
        <w:rPr>
          <w:noProof w:val="0"/>
        </w:rPr>
      </w:pPr>
    </w:p>
    <w:p w14:paraId="5D4974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energySavingControl</w:t>
      </w:r>
      <w:proofErr w:type="spellEnd"/>
      <w:r w:rsidRPr="0099127B">
        <w:rPr>
          <w:noProof w:val="0"/>
        </w:rPr>
        <w:t xml:space="preserve"> {</w:t>
      </w:r>
    </w:p>
    <w:p w14:paraId="660B16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toBeEnergySaving</w:t>
      </w:r>
      <w:proofErr w:type="spellEnd"/>
      <w:r w:rsidRPr="0099127B">
        <w:rPr>
          <w:noProof w:val="0"/>
        </w:rPr>
        <w:t>;</w:t>
      </w:r>
    </w:p>
    <w:p w14:paraId="090C8A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toBeNotEnergySaving</w:t>
      </w:r>
      <w:proofErr w:type="spellEnd"/>
      <w:r w:rsidRPr="0099127B">
        <w:rPr>
          <w:noProof w:val="0"/>
        </w:rPr>
        <w:t>;</w:t>
      </w:r>
    </w:p>
    <w:p w14:paraId="413C1E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7CB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50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408E69" w14:textId="77777777" w:rsidR="00082C19" w:rsidRPr="0099127B" w:rsidRDefault="00082C19" w:rsidP="00082C19">
      <w:pPr>
        <w:pStyle w:val="PL"/>
        <w:rPr>
          <w:noProof w:val="0"/>
        </w:rPr>
      </w:pPr>
    </w:p>
    <w:p w14:paraId="4AA4328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 xml:space="preserve"> {</w:t>
      </w:r>
    </w:p>
    <w:p w14:paraId="183248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 {</w:t>
      </w:r>
    </w:p>
    <w:p w14:paraId="5C261E3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>;</w:t>
      </w:r>
    </w:p>
    <w:p w14:paraId="579161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DB90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{</w:t>
      </w:r>
    </w:p>
    <w:p w14:paraId="4A383C5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has a lower value than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, it will </w:t>
      </w:r>
    </w:p>
    <w:p w14:paraId="6A707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>;</w:t>
      </w:r>
    </w:p>
    <w:p w14:paraId="4B939D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EB4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daysOfWeek</w:t>
      </w:r>
      <w:proofErr w:type="spellEnd"/>
      <w:r w:rsidRPr="0099127B">
        <w:rPr>
          <w:noProof w:val="0"/>
        </w:rPr>
        <w:t xml:space="preserve"> {</w:t>
      </w:r>
    </w:p>
    <w:p w14:paraId="2CC672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</w:t>
      </w:r>
      <w:proofErr w:type="spellStart"/>
      <w:r w:rsidRPr="0099127B">
        <w:rPr>
          <w:noProof w:val="0"/>
        </w:rPr>
        <w:t>timezone</w:t>
      </w:r>
      <w:proofErr w:type="spellEnd"/>
      <w:r w:rsidRPr="0099127B">
        <w:rPr>
          <w:noProof w:val="0"/>
        </w:rPr>
        <w:t xml:space="preserve">. Every day if </w:t>
      </w:r>
    </w:p>
    <w:p w14:paraId="633370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477112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AC94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CC9C719" w14:textId="77777777" w:rsidR="00082C19" w:rsidRPr="0099127B" w:rsidRDefault="00082C19" w:rsidP="00082C19">
      <w:pPr>
        <w:pStyle w:val="PL"/>
        <w:rPr>
          <w:noProof w:val="0"/>
        </w:rPr>
      </w:pPr>
    </w:p>
    <w:p w14:paraId="03E7C0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 xml:space="preserve"> {</w:t>
      </w:r>
    </w:p>
    <w:p w14:paraId="6CCA43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{</w:t>
      </w:r>
    </w:p>
    <w:p w14:paraId="269943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75C21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 at the lower </w:t>
      </w:r>
    </w:p>
    <w:p w14:paraId="38AA5F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14A11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CESManagementFunctionGrp</w:t>
      </w:r>
      <w:proofErr w:type="spellEnd"/>
      <w:r w:rsidRPr="0099127B">
        <w:rPr>
          <w:noProof w:val="0"/>
        </w:rPr>
        <w:t>;</w:t>
      </w:r>
    </w:p>
    <w:p w14:paraId="2F8A32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3CE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5428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7E879B" w14:textId="77777777" w:rsidR="00082C19" w:rsidRPr="0099127B" w:rsidRDefault="00082C19" w:rsidP="00082C19">
      <w:pPr>
        <w:pStyle w:val="PL"/>
        <w:rPr>
          <w:noProof w:val="0"/>
        </w:rPr>
      </w:pPr>
    </w:p>
    <w:p w14:paraId="52251A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>;</w:t>
      </w:r>
    </w:p>
    <w:p w14:paraId="20DF2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691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>;</w:t>
      </w:r>
    </w:p>
    <w:p w14:paraId="4B44FB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635A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>;</w:t>
      </w:r>
    </w:p>
    <w:p w14:paraId="392D84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42BC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545C1C7" w14:textId="3EBA11D1" w:rsidR="00082C19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>At the mountpoint "children-of-</w:t>
      </w:r>
      <w:proofErr w:type="spellStart"/>
      <w:r w:rsidRPr="00EB2C29">
        <w:rPr>
          <w:lang w:eastAsia="zh-CN"/>
        </w:rPr>
        <w:t>SubNetwork</w:t>
      </w:r>
      <w:proofErr w:type="spellEnd"/>
      <w:r w:rsidRPr="00EB2C29">
        <w:rPr>
          <w:lang w:eastAsia="zh-CN"/>
        </w:rPr>
        <w:t xml:space="preserve">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proofErr w:type="spellStart"/>
      <w:r w:rsidRPr="00EB2C29">
        <w:rPr>
          <w:rFonts w:ascii="Courier New" w:hAnsi="Courier New" w:cs="Courier New"/>
          <w:lang w:eastAsia="zh-CN"/>
        </w:rPr>
        <w:t>ManagedElement</w:t>
      </w:r>
      <w:proofErr w:type="spellEnd"/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proofErr w:type="spellStart"/>
      <w:r w:rsidRPr="00EB2C29">
        <w:rPr>
          <w:rFonts w:ascii="Courier New" w:hAnsi="Courier New" w:cs="Courier New"/>
        </w:rPr>
        <w:t>SubNetwork</w:t>
      </w:r>
      <w:proofErr w:type="spellEnd"/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_3gpp-nr-nrm-beam.yang</w:t>
      </w:r>
    </w:p>
    <w:p w14:paraId="10E82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proofErr w:type="spellStart"/>
      <w:r w:rsidRPr="0099127B">
        <w:rPr>
          <w:noProof w:val="0"/>
          <w:lang w:eastAsia="zh-CN"/>
        </w:rPr>
        <w:t>ietf-inet-types.yang</w:t>
      </w:r>
      <w:proofErr w:type="spellEnd"/>
    </w:p>
    <w:p w14:paraId="16F1B68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proofErr w:type="spellStart"/>
      <w:r w:rsidRPr="0099127B">
        <w:rPr>
          <w:noProof w:val="0"/>
          <w:lang w:eastAsia="zh-CN"/>
        </w:rPr>
        <w:t>ietf</w:t>
      </w:r>
      <w:proofErr w:type="spellEnd"/>
      <w:r w:rsidRPr="0099127B">
        <w:rPr>
          <w:noProof w:val="0"/>
          <w:lang w:eastAsia="zh-CN"/>
        </w:rPr>
        <w:t>-yang-</w:t>
      </w:r>
      <w:proofErr w:type="spellStart"/>
      <w:r w:rsidRPr="0099127B">
        <w:rPr>
          <w:noProof w:val="0"/>
          <w:lang w:eastAsia="zh-CN"/>
        </w:rPr>
        <w:t>types.yang</w:t>
      </w:r>
      <w:proofErr w:type="spellEnd"/>
    </w:p>
    <w:p w14:paraId="51F3AD5C" w14:textId="77777777" w:rsidR="004D13F3" w:rsidRPr="0099127B" w:rsidRDefault="004D13F3" w:rsidP="004D13F3">
      <w:pPr>
        <w:pStyle w:val="PL"/>
        <w:rPr>
          <w:noProof w:val="0"/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</w:p>
    <w:p w14:paraId="147140E7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&lt;!--</w:t>
      </w:r>
    </w:p>
    <w:p w14:paraId="57D39E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ngcNrm.xsd</w:t>
      </w:r>
    </w:p>
    <w:p w14:paraId="206ADD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--&gt;</w:t>
      </w:r>
    </w:p>
    <w:p w14:paraId="3EC1387E" w14:textId="77777777" w:rsidR="004D13F3" w:rsidRPr="0099127B" w:rsidRDefault="004D13F3" w:rsidP="004D13F3">
      <w:pPr>
        <w:pStyle w:val="PL"/>
        <w:rPr>
          <w:noProof w:val="0"/>
        </w:rPr>
      </w:pPr>
    </w:p>
    <w:p w14:paraId="15A11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&lt;schema</w:t>
      </w:r>
    </w:p>
    <w:p w14:paraId="6054B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  <w:proofErr w:type="spellStart"/>
      <w:r w:rsidRPr="0099127B">
        <w:rPr>
          <w:noProof w:val="0"/>
        </w:rPr>
        <w:t>elementFormDefault</w:t>
      </w:r>
      <w:proofErr w:type="spellEnd"/>
      <w:r w:rsidRPr="0099127B">
        <w:rPr>
          <w:noProof w:val="0"/>
        </w:rPr>
        <w:t>="qualified"</w:t>
      </w:r>
    </w:p>
    <w:p w14:paraId="1AB4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  <w:proofErr w:type="spellStart"/>
      <w:r w:rsidRPr="0099127B">
        <w:rPr>
          <w:noProof w:val="0"/>
        </w:rPr>
        <w:t>attributeFormDefault</w:t>
      </w:r>
      <w:proofErr w:type="spellEnd"/>
      <w:r w:rsidRPr="0099127B">
        <w:rPr>
          <w:noProof w:val="0"/>
        </w:rPr>
        <w:t>="unqualified"</w:t>
      </w:r>
    </w:p>
    <w:p w14:paraId="09996C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  <w:proofErr w:type="spellStart"/>
      <w:r w:rsidRPr="0099127B">
        <w:rPr>
          <w:noProof w:val="0"/>
        </w:rPr>
        <w:t>xmlns</w:t>
      </w:r>
      <w:proofErr w:type="spellEnd"/>
      <w:r w:rsidRPr="0099127B">
        <w:rPr>
          <w:noProof w:val="0"/>
        </w:rPr>
        <w:t>="http://www.w3.org/2001/XMLSchema"</w:t>
      </w:r>
    </w:p>
    <w:p w14:paraId="5DF44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D13E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"&gt;</w:t>
      </w:r>
    </w:p>
    <w:p w14:paraId="301E3A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2B71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ngc:AmfRegionId</w:t>
      </w:r>
      <w:proofErr w:type="spellEnd"/>
      <w:r w:rsidRPr="0099127B">
        <w:rPr>
          <w:noProof w:val="0"/>
        </w:rPr>
        <w:t>"/&gt;</w:t>
      </w:r>
    </w:p>
    <w:p w14:paraId="15690E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ngc:AmfSetId</w:t>
      </w:r>
      <w:proofErr w:type="spellEnd"/>
      <w:r w:rsidRPr="0099127B">
        <w:rPr>
          <w:noProof w:val="0"/>
        </w:rPr>
        <w:t>"/&gt;</w:t>
      </w:r>
    </w:p>
    <w:p w14:paraId="7A4CFA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ngc:AmfPointer</w:t>
      </w:r>
      <w:proofErr w:type="spellEnd"/>
      <w:r w:rsidRPr="0099127B">
        <w:rPr>
          <w:noProof w:val="0"/>
        </w:rPr>
        <w:t>"/&gt;</w:t>
      </w:r>
    </w:p>
    <w:p w14:paraId="763FD6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A04C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F969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"&gt;</w:t>
      </w:r>
    </w:p>
    <w:p w14:paraId="42617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value="255"/&gt;</w:t>
      </w:r>
    </w:p>
    <w:p w14:paraId="61111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5030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"&gt;</w:t>
      </w:r>
    </w:p>
    <w:p w14:paraId="204D8C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value="1023"/&gt;</w:t>
      </w:r>
    </w:p>
    <w:p w14:paraId="2CEA6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3A33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"&gt;</w:t>
      </w:r>
    </w:p>
    <w:p w14:paraId="7107E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value="63"/&gt;</w:t>
      </w:r>
    </w:p>
    <w:p w14:paraId="72D698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"&gt;</w:t>
      </w:r>
    </w:p>
    <w:p w14:paraId="08307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5F2E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name="tac" type="</w:t>
      </w:r>
      <w:proofErr w:type="spellStart"/>
      <w:r w:rsidRPr="0099127B">
        <w:rPr>
          <w:noProof w:val="0"/>
        </w:rPr>
        <w:t>nn:NrTac</w:t>
      </w:r>
      <w:proofErr w:type="spellEnd"/>
      <w:r w:rsidRPr="0099127B">
        <w:rPr>
          <w:noProof w:val="0"/>
        </w:rPr>
        <w:t xml:space="preserve">"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="unbounded"/&gt;</w:t>
      </w:r>
    </w:p>
    <w:p w14:paraId="1399C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DCE9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9F1F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"&gt;</w:t>
      </w:r>
    </w:p>
    <w:p w14:paraId="637DB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8A7B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" type="string"/&gt;</w:t>
      </w:r>
    </w:p>
    <w:p w14:paraId="04FD1B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</w:t>
      </w:r>
      <w:proofErr w:type="spellEnd"/>
      <w:r w:rsidRPr="0099127B">
        <w:rPr>
          <w:noProof w:val="0"/>
        </w:rPr>
        <w:t>"/&gt;</w:t>
      </w:r>
    </w:p>
    <w:p w14:paraId="7D16C0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ngc:hostAddr</w:t>
      </w:r>
      <w:proofErr w:type="spellEnd"/>
      <w:r w:rsidRPr="0099127B">
        <w:rPr>
          <w:noProof w:val="0"/>
        </w:rPr>
        <w:t>"/&gt;</w:t>
      </w:r>
    </w:p>
    <w:p w14:paraId="6CF6C9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" type="string" minOccurs="0"/&gt;</w:t>
      </w:r>
    </w:p>
    <w:p w14:paraId="528EF6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</w:t>
      </w:r>
      <w:proofErr w:type="spellStart"/>
      <w:r w:rsidRPr="0099127B">
        <w:rPr>
          <w:noProof w:val="0"/>
        </w:rPr>
        <w:t>ngc:capacity</w:t>
      </w:r>
      <w:proofErr w:type="spellEnd"/>
      <w:r w:rsidRPr="0099127B">
        <w:rPr>
          <w:noProof w:val="0"/>
        </w:rPr>
        <w:t>" minOccurs="0"/&gt;</w:t>
      </w:r>
    </w:p>
    <w:p w14:paraId="017F33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ngc:Nfinfo</w:t>
      </w:r>
      <w:proofErr w:type="spellEnd"/>
      <w:r w:rsidRPr="0099127B">
        <w:rPr>
          <w:noProof w:val="0"/>
        </w:rPr>
        <w:t>"/&gt;</w:t>
      </w:r>
    </w:p>
    <w:p w14:paraId="07F5E0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A8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C81ACE" w14:textId="77777777" w:rsidR="004D13F3" w:rsidRPr="0099127B" w:rsidRDefault="004D13F3" w:rsidP="004D13F3">
      <w:pPr>
        <w:pStyle w:val="PL"/>
        <w:rPr>
          <w:noProof w:val="0"/>
        </w:rPr>
      </w:pPr>
    </w:p>
    <w:p w14:paraId="44B8F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"&gt;</w:t>
      </w:r>
    </w:p>
    <w:p w14:paraId="07661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  <w:rPr>
          <w:noProof w:val="0"/>
        </w:rPr>
      </w:pPr>
      <w:r w:rsidRPr="0099127B">
        <w:rPr>
          <w:noProof w:val="0"/>
        </w:rPr>
        <w:t xml:space="preserve">    </w:t>
      </w:r>
      <w:r w:rsidRPr="0099127B">
        <w:rPr>
          <w:noProof w:val="0"/>
        </w:rPr>
        <w:tab/>
        <w:t xml:space="preserve">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="1"&gt;</w:t>
      </w:r>
    </w:p>
    <w:p w14:paraId="65EC4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ipAddress</w:t>
      </w:r>
      <w:proofErr w:type="spellEnd"/>
      <w:r w:rsidRPr="0099127B">
        <w:rPr>
          <w:noProof w:val="0"/>
        </w:rPr>
        <w:t>" type="string"/&gt;</w:t>
      </w:r>
    </w:p>
    <w:p w14:paraId="34AE6D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" type="string"/&gt;</w:t>
      </w:r>
    </w:p>
    <w:p w14:paraId="22A5B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49D65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7B6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E346DD9" w14:textId="77777777" w:rsidR="004D13F3" w:rsidRPr="0099127B" w:rsidRDefault="004D13F3" w:rsidP="004D13F3">
      <w:pPr>
        <w:pStyle w:val="PL"/>
        <w:rPr>
          <w:noProof w:val="0"/>
        </w:rPr>
      </w:pPr>
    </w:p>
    <w:p w14:paraId="5C66E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name="capacity"&gt;</w:t>
      </w:r>
    </w:p>
    <w:p w14:paraId="730AA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minInclusive</w:t>
      </w:r>
      <w:proofErr w:type="spellEnd"/>
      <w:r w:rsidRPr="0099127B">
        <w:rPr>
          <w:noProof w:val="0"/>
        </w:rPr>
        <w:t xml:space="preserve"> value="0"/&gt;</w:t>
      </w:r>
    </w:p>
    <w:p w14:paraId="63AA60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value="65535"/&gt;</w:t>
      </w:r>
    </w:p>
    <w:p w14:paraId="1A442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3EDCAF01" w14:textId="77777777" w:rsidR="004D13F3" w:rsidRPr="0099127B" w:rsidRDefault="004D13F3" w:rsidP="004D13F3">
      <w:pPr>
        <w:pStyle w:val="PL"/>
        <w:rPr>
          <w:noProof w:val="0"/>
        </w:rPr>
      </w:pPr>
    </w:p>
    <w:p w14:paraId="33329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"&gt;</w:t>
      </w:r>
    </w:p>
    <w:p w14:paraId="37C17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0601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="1"&gt;</w:t>
      </w:r>
    </w:p>
    <w:p w14:paraId="114774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ngc:AmfInfo</w:t>
      </w:r>
      <w:proofErr w:type="spellEnd"/>
      <w:r w:rsidRPr="0099127B">
        <w:rPr>
          <w:noProof w:val="0"/>
        </w:rPr>
        <w:t>"/&gt;</w:t>
      </w:r>
    </w:p>
    <w:p w14:paraId="7D5AEB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ngc:UdrInfo</w:t>
      </w:r>
      <w:proofErr w:type="spellEnd"/>
      <w:r w:rsidRPr="0099127B">
        <w:rPr>
          <w:noProof w:val="0"/>
        </w:rPr>
        <w:t>"/&gt;</w:t>
      </w:r>
    </w:p>
    <w:p w14:paraId="2414BC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ngc:UdmInfo</w:t>
      </w:r>
      <w:proofErr w:type="spellEnd"/>
      <w:r w:rsidRPr="0099127B">
        <w:rPr>
          <w:noProof w:val="0"/>
        </w:rPr>
        <w:t>"/&gt;</w:t>
      </w:r>
    </w:p>
    <w:p w14:paraId="4A987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ngc:AusfInfo</w:t>
      </w:r>
      <w:proofErr w:type="spellEnd"/>
      <w:r w:rsidRPr="0099127B">
        <w:rPr>
          <w:noProof w:val="0"/>
        </w:rPr>
        <w:t>"/&gt;</w:t>
      </w:r>
    </w:p>
    <w:p w14:paraId="560A9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ngc:UpfInfo</w:t>
      </w:r>
      <w:proofErr w:type="spellEnd"/>
      <w:r w:rsidRPr="0099127B">
        <w:rPr>
          <w:noProof w:val="0"/>
        </w:rPr>
        <w:t>"/&gt;</w:t>
      </w:r>
    </w:p>
    <w:p w14:paraId="6F0EE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2AC23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88B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A04A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"&gt;</w:t>
      </w:r>
    </w:p>
    <w:p w14:paraId="40C50D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291EE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ngc:NfProfile</w:t>
      </w:r>
      <w:proofErr w:type="spellEnd"/>
      <w:r w:rsidRPr="0099127B">
        <w:rPr>
          <w:noProof w:val="0"/>
        </w:rPr>
        <w:t>"/&gt;</w:t>
      </w:r>
    </w:p>
    <w:p w14:paraId="13805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3C1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1FFA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"&gt;</w:t>
      </w:r>
    </w:p>
    <w:p w14:paraId="68F2C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4DB40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nfInstanceI</w:t>
      </w:r>
      <w:r w:rsidRPr="0099127B">
        <w:rPr>
          <w:noProof w:val="0"/>
          <w:lang w:eastAsia="zh-CN"/>
        </w:rPr>
        <w:t>D</w:t>
      </w:r>
      <w:proofErr w:type="spellEnd"/>
      <w:r w:rsidRPr="0099127B">
        <w:rPr>
          <w:noProof w:val="0"/>
        </w:rPr>
        <w:t>" type="string"/&gt;</w:t>
      </w:r>
    </w:p>
    <w:p w14:paraId="2A4C1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</w:rPr>
        <w:tab/>
        <w:t xml:space="preserve">&lt;!-- </w:t>
      </w:r>
      <w:proofErr w:type="spellStart"/>
      <w:r w:rsidRPr="0099127B">
        <w:rPr>
          <w:noProof w:val="0"/>
        </w:rPr>
        <w:t>nfInstanceI</w:t>
      </w:r>
      <w:r w:rsidRPr="0099127B">
        <w:rPr>
          <w:noProof w:val="0"/>
          <w:lang w:eastAsia="zh-CN"/>
        </w:rPr>
        <w:t>D</w:t>
      </w:r>
      <w:proofErr w:type="spellEnd"/>
      <w:r w:rsidRPr="0099127B">
        <w:rPr>
          <w:noProof w:val="0"/>
        </w:rPr>
        <w:t xml:space="preserve"> is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 --&gt;</w:t>
      </w:r>
    </w:p>
    <w:p w14:paraId="44E9D4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</w:t>
      </w:r>
      <w:proofErr w:type="spellEnd"/>
      <w:r w:rsidRPr="0099127B">
        <w:rPr>
          <w:noProof w:val="0"/>
        </w:rPr>
        <w:t>"/&gt;</w:t>
      </w:r>
    </w:p>
    <w:p w14:paraId="59774C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50D03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</w:t>
      </w:r>
      <w:proofErr w:type="spellEnd"/>
      <w:r w:rsidRPr="0099127B">
        <w:rPr>
          <w:noProof w:val="0"/>
        </w:rPr>
        <w:t xml:space="preserve">: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"/&gt;</w:t>
      </w:r>
    </w:p>
    <w:p w14:paraId="5E40E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" type="string"/&gt;</w:t>
      </w:r>
    </w:p>
    <w:p w14:paraId="7A192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" type="string"/&gt;</w:t>
      </w:r>
    </w:p>
    <w:p w14:paraId="31C08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ngc:UdrInfo</w:t>
      </w:r>
      <w:proofErr w:type="spellEnd"/>
      <w:r w:rsidRPr="0099127B">
        <w:rPr>
          <w:noProof w:val="0"/>
        </w:rPr>
        <w:t>"/&gt;</w:t>
      </w:r>
    </w:p>
    <w:p w14:paraId="00E88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ngc:AmfInfo</w:t>
      </w:r>
      <w:proofErr w:type="spellEnd"/>
      <w:r w:rsidRPr="0099127B">
        <w:rPr>
          <w:noProof w:val="0"/>
        </w:rPr>
        <w:t>"/&gt;</w:t>
      </w:r>
    </w:p>
    <w:p w14:paraId="72E07E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smfInfo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ngc:SmfInfo</w:t>
      </w:r>
      <w:proofErr w:type="spellEnd"/>
      <w:r w:rsidRPr="0099127B">
        <w:rPr>
          <w:noProof w:val="0"/>
        </w:rPr>
        <w:t>"/&gt;</w:t>
      </w:r>
    </w:p>
    <w:p w14:paraId="2972B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ngc:UpfInfo</w:t>
      </w:r>
      <w:proofErr w:type="spellEnd"/>
      <w:r w:rsidRPr="0099127B">
        <w:rPr>
          <w:noProof w:val="0"/>
        </w:rPr>
        <w:t>"/&gt;</w:t>
      </w:r>
    </w:p>
    <w:p w14:paraId="315FC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ngc:NfServices</w:t>
      </w:r>
      <w:proofErr w:type="spellEnd"/>
      <w:r w:rsidRPr="0099127B">
        <w:rPr>
          <w:noProof w:val="0"/>
        </w:rPr>
        <w:t>"/&gt;</w:t>
      </w:r>
    </w:p>
    <w:p w14:paraId="428A40F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  <w:lang w:eastAsia="zh-CN"/>
        </w:rPr>
        <w:t>nFSrvGroupId</w:t>
      </w:r>
      <w:proofErr w:type="spellEnd"/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8856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smfServingAreas</w:t>
      </w:r>
      <w:proofErr w:type="spellEnd"/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03E2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locality</w:t>
      </w:r>
      <w:r w:rsidRPr="0099127B">
        <w:rPr>
          <w:noProof w:val="0"/>
        </w:rPr>
        <w:t>" type="string"/&gt;</w:t>
      </w:r>
    </w:p>
    <w:p w14:paraId="2B5FC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  <w:szCs w:val="18"/>
        </w:rPr>
        <w:t>authzInfo</w:t>
      </w:r>
      <w:proofErr w:type="spellEnd"/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13C98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6043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13C5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"&gt;</w:t>
      </w:r>
    </w:p>
    <w:p w14:paraId="7D8118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C8D6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" type="string"/&gt;</w:t>
      </w:r>
    </w:p>
    <w:p w14:paraId="385F3C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" type="string"/&gt;</w:t>
      </w:r>
    </w:p>
    <w:p w14:paraId="38AA2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" type="string"/&gt;</w:t>
      </w:r>
    </w:p>
    <w:p w14:paraId="6B0612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" type="string"/&gt;</w:t>
      </w:r>
    </w:p>
    <w:p w14:paraId="62F9D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ngc:IpEndpoints</w:t>
      </w:r>
      <w:proofErr w:type="spellEnd"/>
      <w:r w:rsidRPr="0099127B">
        <w:rPr>
          <w:noProof w:val="0"/>
        </w:rPr>
        <w:t>"/&gt;</w:t>
      </w:r>
    </w:p>
    <w:p w14:paraId="25AB2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apiPrefix</w:t>
      </w:r>
      <w:proofErr w:type="spellEnd"/>
      <w:r w:rsidRPr="0099127B">
        <w:rPr>
          <w:noProof w:val="0"/>
        </w:rPr>
        <w:t>" type="string"/&gt;</w:t>
      </w:r>
    </w:p>
    <w:p w14:paraId="31A6B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defaultNotificationSubscriptions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ngc:DefaultNotificationSubscriptions</w:t>
      </w:r>
      <w:proofErr w:type="spellEnd"/>
      <w:r w:rsidRPr="0099127B">
        <w:rPr>
          <w:noProof w:val="0"/>
        </w:rPr>
        <w:t>"/&gt;</w:t>
      </w:r>
    </w:p>
    <w:p w14:paraId="65029A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</w:t>
      </w:r>
      <w:proofErr w:type="spellEnd"/>
      <w:r w:rsidRPr="0099127B">
        <w:rPr>
          <w:noProof w:val="0"/>
        </w:rPr>
        <w:t>"/&gt;</w:t>
      </w:r>
    </w:p>
    <w:p w14:paraId="2FEBA5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ngc:NFTypeList</w:t>
      </w:r>
      <w:proofErr w:type="spellEnd"/>
      <w:r w:rsidRPr="0099127B">
        <w:rPr>
          <w:noProof w:val="0"/>
        </w:rPr>
        <w:t>"/&gt;</w:t>
      </w:r>
    </w:p>
    <w:p w14:paraId="7E349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ngc:Nssai</w:t>
      </w:r>
      <w:proofErr w:type="spellEnd"/>
      <w:r w:rsidRPr="0099127B">
        <w:rPr>
          <w:noProof w:val="0"/>
        </w:rPr>
        <w:t>"/&gt;</w:t>
      </w:r>
    </w:p>
    <w:p w14:paraId="420FE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supportedFeatures</w:t>
      </w:r>
      <w:proofErr w:type="spellEnd"/>
      <w:r w:rsidRPr="0099127B">
        <w:rPr>
          <w:noProof w:val="0"/>
        </w:rPr>
        <w:t>" type="string"/&gt;</w:t>
      </w:r>
    </w:p>
    <w:p w14:paraId="582DEB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4B73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4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"&gt;</w:t>
      </w:r>
    </w:p>
    <w:p w14:paraId="402E83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34F88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NFTypeList</w:t>
      </w:r>
      <w:proofErr w:type="spellEnd"/>
      <w:r w:rsidRPr="0099127B">
        <w:rPr>
          <w:noProof w:val="0"/>
        </w:rPr>
        <w:t>"&gt;</w:t>
      </w:r>
    </w:p>
    <w:p w14:paraId="3EA061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C94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</w:t>
      </w:r>
      <w:proofErr w:type="spellEnd"/>
      <w:r w:rsidRPr="0099127B">
        <w:rPr>
          <w:noProof w:val="0"/>
        </w:rPr>
        <w:t>"/&gt;</w:t>
      </w:r>
    </w:p>
    <w:p w14:paraId="287A3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35D4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LocalEndPoint</w:t>
      </w:r>
      <w:proofErr w:type="spellEnd"/>
      <w:r w:rsidRPr="0099127B">
        <w:rPr>
          <w:noProof w:val="0"/>
        </w:rPr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vlanId</w:t>
      </w:r>
      <w:proofErr w:type="spellEnd"/>
      <w:r w:rsidRPr="0099127B">
        <w:rPr>
          <w:noProof w:val="0"/>
        </w:rPr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RemoteEndPoint</w:t>
      </w:r>
      <w:proofErr w:type="spellEnd"/>
      <w:r w:rsidRPr="0099127B">
        <w:rPr>
          <w:noProof w:val="0"/>
        </w:rPr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8E5F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"&gt;</w:t>
      </w:r>
    </w:p>
    <w:p w14:paraId="79817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5F553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supiRange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ngc:SupiRange</w:t>
      </w:r>
      <w:proofErr w:type="spellEnd"/>
      <w:r w:rsidRPr="0099127B">
        <w:rPr>
          <w:noProof w:val="0"/>
        </w:rPr>
        <w:t>"/&gt;</w:t>
      </w:r>
    </w:p>
    <w:p w14:paraId="5F96E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508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C6F9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SupiRange</w:t>
      </w:r>
      <w:proofErr w:type="spellEnd"/>
      <w:r w:rsidRPr="0099127B">
        <w:rPr>
          <w:noProof w:val="0"/>
        </w:rPr>
        <w:t>"&gt;</w:t>
      </w:r>
    </w:p>
    <w:p w14:paraId="7F36C5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351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57B40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475ED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"&gt;</w:t>
      </w:r>
    </w:p>
    <w:p w14:paraId="2B2462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DE0A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ngc:AmfSetId</w:t>
      </w:r>
      <w:proofErr w:type="spellEnd"/>
      <w:r w:rsidRPr="0099127B">
        <w:rPr>
          <w:noProof w:val="0"/>
        </w:rPr>
        <w:t>"/&gt;</w:t>
      </w:r>
    </w:p>
    <w:p w14:paraId="1DAC0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B199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F8EEF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SmfInfo</w:t>
      </w:r>
      <w:proofErr w:type="spellEnd"/>
      <w:r w:rsidRPr="0099127B">
        <w:rPr>
          <w:noProof w:val="0"/>
        </w:rPr>
        <w:t>"&gt;</w:t>
      </w:r>
    </w:p>
    <w:p w14:paraId="3987C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375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dnn</w:t>
      </w:r>
      <w:proofErr w:type="spellEnd"/>
      <w:r w:rsidRPr="0099127B">
        <w:rPr>
          <w:noProof w:val="0"/>
        </w:rPr>
        <w:t>" type="string"/&gt;</w:t>
      </w:r>
    </w:p>
    <w:p w14:paraId="4A070C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723F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8F9F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"&gt;</w:t>
      </w:r>
    </w:p>
    <w:p w14:paraId="677FEB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850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snssaiUpfInfo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ngc:SnssaiUpfInfo</w:t>
      </w:r>
      <w:proofErr w:type="spellEnd"/>
      <w:r w:rsidRPr="0099127B">
        <w:rPr>
          <w:noProof w:val="0"/>
        </w:rPr>
        <w:t>"/&gt;</w:t>
      </w:r>
    </w:p>
    <w:p w14:paraId="586AA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A1AA2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 xml:space="preserve"> name="</w:t>
      </w:r>
      <w:proofErr w:type="spellStart"/>
      <w:r w:rsidRPr="0099127B">
        <w:rPr>
          <w:noProof w:val="0"/>
          <w:lang w:eastAsia="zh-CN"/>
        </w:rPr>
        <w:t>UdmInfo</w:t>
      </w:r>
      <w:proofErr w:type="spellEnd"/>
      <w:r w:rsidRPr="0099127B">
        <w:rPr>
          <w:noProof w:val="0"/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</w:t>
      </w:r>
      <w:proofErr w:type="spellStart"/>
      <w:r w:rsidRPr="0099127B">
        <w:rPr>
          <w:noProof w:val="0"/>
          <w:lang w:eastAsia="zh-CN"/>
        </w:rPr>
        <w:t>nFSrvGroupId</w:t>
      </w:r>
      <w:proofErr w:type="spellEnd"/>
      <w:r w:rsidRPr="0099127B">
        <w:rPr>
          <w:noProof w:val="0"/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&lt;/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 xml:space="preserve"> name="</w:t>
      </w:r>
      <w:proofErr w:type="spellStart"/>
      <w:r w:rsidRPr="0099127B">
        <w:rPr>
          <w:noProof w:val="0"/>
          <w:lang w:eastAsia="zh-CN"/>
        </w:rPr>
        <w:t>AusfInfo</w:t>
      </w:r>
      <w:proofErr w:type="spellEnd"/>
      <w:r w:rsidRPr="0099127B">
        <w:rPr>
          <w:noProof w:val="0"/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</w:t>
      </w:r>
      <w:proofErr w:type="spellStart"/>
      <w:r w:rsidRPr="0099127B">
        <w:rPr>
          <w:noProof w:val="0"/>
          <w:lang w:eastAsia="zh-CN"/>
        </w:rPr>
        <w:t>nFSrvGroupId</w:t>
      </w:r>
      <w:proofErr w:type="spellEnd"/>
      <w:r w:rsidRPr="0099127B">
        <w:rPr>
          <w:noProof w:val="0"/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&lt;/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SnssaiUpfInfo</w:t>
      </w:r>
      <w:proofErr w:type="spellEnd"/>
      <w:r w:rsidRPr="0099127B">
        <w:rPr>
          <w:noProof w:val="0"/>
        </w:rPr>
        <w:t>"&gt;</w:t>
      </w:r>
    </w:p>
    <w:p w14:paraId="4DECA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BB15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</w:t>
      </w:r>
      <w:proofErr w:type="spellEnd"/>
      <w:r w:rsidRPr="0099127B">
        <w:rPr>
          <w:noProof w:val="0"/>
        </w:rPr>
        <w:t>"/&gt;</w:t>
      </w:r>
    </w:p>
    <w:p w14:paraId="2CAB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dnnUpfInfoList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ngc:DnnUpfInfoList</w:t>
      </w:r>
      <w:proofErr w:type="spellEnd"/>
      <w:r w:rsidRPr="0099127B">
        <w:rPr>
          <w:noProof w:val="0"/>
        </w:rPr>
        <w:t>"/&gt;</w:t>
      </w:r>
    </w:p>
    <w:p w14:paraId="543D5D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1491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C598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DnnUpfInfoList</w:t>
      </w:r>
      <w:proofErr w:type="spellEnd"/>
      <w:r w:rsidRPr="0099127B">
        <w:rPr>
          <w:noProof w:val="0"/>
        </w:rPr>
        <w:t>"&gt;</w:t>
      </w:r>
    </w:p>
    <w:p w14:paraId="12BD9D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F492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dnn</w:t>
      </w:r>
      <w:proofErr w:type="spellEnd"/>
      <w:r w:rsidRPr="0099127B">
        <w:rPr>
          <w:noProof w:val="0"/>
        </w:rPr>
        <w:t>" type="string"/&gt;</w:t>
      </w:r>
    </w:p>
    <w:p w14:paraId="04C37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9404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0E19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DefaultNotificationSubscription</w:t>
      </w:r>
      <w:proofErr w:type="spellEnd"/>
      <w:r w:rsidRPr="0099127B">
        <w:rPr>
          <w:noProof w:val="0"/>
        </w:rPr>
        <w:t>"&gt;</w:t>
      </w:r>
    </w:p>
    <w:p w14:paraId="65018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5BB0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notificationType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ngc:NotificationType</w:t>
      </w:r>
      <w:proofErr w:type="spellEnd"/>
      <w:r w:rsidRPr="0099127B">
        <w:rPr>
          <w:noProof w:val="0"/>
        </w:rPr>
        <w:t>"/&gt;</w:t>
      </w:r>
    </w:p>
    <w:p w14:paraId="724F2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callbackUri</w:t>
      </w:r>
      <w:proofErr w:type="spellEnd"/>
      <w:r w:rsidRPr="0099127B">
        <w:rPr>
          <w:noProof w:val="0"/>
        </w:rPr>
        <w:t>" type="string"/&gt;</w:t>
      </w:r>
    </w:p>
    <w:p w14:paraId="6284C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C81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8712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NotificationType</w:t>
      </w:r>
      <w:proofErr w:type="spellEnd"/>
      <w:r w:rsidRPr="0099127B">
        <w:rPr>
          <w:noProof w:val="0"/>
        </w:rPr>
        <w:t>"&gt;</w:t>
      </w:r>
    </w:p>
    <w:p w14:paraId="393E4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8DC13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TransportProtocol</w:t>
      </w:r>
      <w:proofErr w:type="spellEnd"/>
      <w:r w:rsidRPr="0099127B">
        <w:rPr>
          <w:noProof w:val="0"/>
        </w:rPr>
        <w:t>"&gt;</w:t>
      </w:r>
    </w:p>
    <w:p w14:paraId="5DD39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7FB3E8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"&gt;</w:t>
      </w:r>
    </w:p>
    <w:p w14:paraId="33FE41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DF36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NfRegistrationData</w:t>
      </w:r>
      <w:proofErr w:type="spellEnd"/>
      <w:r w:rsidRPr="0099127B">
        <w:rPr>
          <w:noProof w:val="0"/>
        </w:rPr>
        <w:t>"&gt;</w:t>
      </w:r>
    </w:p>
    <w:p w14:paraId="2D159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52A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heartBeatTimer</w:t>
      </w:r>
      <w:proofErr w:type="spellEnd"/>
      <w:r w:rsidRPr="0099127B">
        <w:rPr>
          <w:noProof w:val="0"/>
        </w:rPr>
        <w:t>" type="integer"/&gt;</w:t>
      </w:r>
    </w:p>
    <w:p w14:paraId="4ADF43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ngc:NfProfile</w:t>
      </w:r>
      <w:proofErr w:type="spellEnd"/>
      <w:r w:rsidRPr="0099127B">
        <w:rPr>
          <w:noProof w:val="0"/>
        </w:rPr>
        <w:t>"/&gt;</w:t>
      </w:r>
    </w:p>
    <w:p w14:paraId="72271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486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&gt;  </w:t>
      </w:r>
    </w:p>
    <w:p w14:paraId="32DCB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"&gt;</w:t>
      </w:r>
    </w:p>
    <w:p w14:paraId="57F57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F7F3B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" type="string"/&gt;</w:t>
      </w:r>
    </w:p>
    <w:p w14:paraId="4F1B89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D98C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&gt;  </w:t>
      </w:r>
    </w:p>
    <w:p w14:paraId="29F9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"&gt;</w:t>
      </w:r>
    </w:p>
    <w:p w14:paraId="63816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99F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</w:t>
      </w:r>
      <w:proofErr w:type="spellEnd"/>
      <w:r w:rsidRPr="0099127B">
        <w:rPr>
          <w:noProof w:val="0"/>
        </w:rPr>
        <w:t>"/&gt;</w:t>
      </w:r>
    </w:p>
    <w:p w14:paraId="68EAF5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8DD6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&gt;  </w:t>
      </w:r>
    </w:p>
    <w:p w14:paraId="01EF0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"&gt;</w:t>
      </w:r>
    </w:p>
    <w:p w14:paraId="4A57E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DD0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ngc:Sst</w:t>
      </w:r>
      <w:proofErr w:type="spellEnd"/>
      <w:r w:rsidRPr="0099127B">
        <w:rPr>
          <w:noProof w:val="0"/>
        </w:rPr>
        <w:t>" minOccurs="0"/&gt;</w:t>
      </w:r>
    </w:p>
    <w:p w14:paraId="1F832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ngc:Sd</w:t>
      </w:r>
      <w:proofErr w:type="spellEnd"/>
      <w:r w:rsidRPr="0099127B">
        <w:rPr>
          <w:noProof w:val="0"/>
        </w:rPr>
        <w:t>"/&gt;</w:t>
      </w:r>
    </w:p>
    <w:p w14:paraId="04977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2B9AE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859B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"&gt;</w:t>
      </w:r>
    </w:p>
    <w:p w14:paraId="5406F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value="255"/&gt;</w:t>
      </w:r>
    </w:p>
    <w:p w14:paraId="60BA4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&gt;  </w:t>
      </w:r>
    </w:p>
    <w:p w14:paraId="66ABD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  <w:rPr>
          <w:noProof w:val="0"/>
        </w:rPr>
      </w:pPr>
      <w:r w:rsidRPr="0099127B">
        <w:rPr>
          <w:noProof w:val="0"/>
        </w:rPr>
        <w:t>&lt;restriction base="string"&gt;</w:t>
      </w:r>
    </w:p>
    <w:p w14:paraId="2B561A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&gt;  </w:t>
      </w:r>
    </w:p>
    <w:p w14:paraId="02F91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"&gt;</w:t>
      </w:r>
    </w:p>
    <w:p w14:paraId="2835F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&gt; </w:t>
      </w:r>
    </w:p>
    <w:p w14:paraId="5CEF2BB6" w14:textId="77777777" w:rsidR="004D13F3" w:rsidRPr="0099127B" w:rsidRDefault="004D13F3" w:rsidP="004D13F3">
      <w:pPr>
        <w:pStyle w:val="PL"/>
        <w:rPr>
          <w:noProof w:val="0"/>
        </w:rPr>
      </w:pPr>
    </w:p>
    <w:p w14:paraId="5E6CC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"&gt;</w:t>
      </w:r>
    </w:p>
    <w:p w14:paraId="0F19F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CC4DC71" w14:textId="77777777" w:rsidR="004D13F3" w:rsidRPr="0099127B" w:rsidRDefault="004D13F3" w:rsidP="004D13F3">
      <w:pPr>
        <w:pStyle w:val="PL"/>
        <w:rPr>
          <w:noProof w:val="0"/>
        </w:rPr>
      </w:pPr>
    </w:p>
    <w:p w14:paraId="5749D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SupportedFunc</w:t>
      </w:r>
      <w:proofErr w:type="spellEnd"/>
      <w:r w:rsidRPr="0099127B">
        <w:rPr>
          <w:noProof w:val="0"/>
        </w:rPr>
        <w:t>"&gt;</w:t>
      </w:r>
    </w:p>
    <w:p w14:paraId="46DA8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8289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48E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3D0F9B7" w14:textId="77777777" w:rsidR="004D13F3" w:rsidRPr="0099127B" w:rsidRDefault="004D13F3" w:rsidP="004D13F3">
      <w:pPr>
        <w:pStyle w:val="PL"/>
        <w:rPr>
          <w:noProof w:val="0"/>
        </w:rPr>
      </w:pPr>
    </w:p>
    <w:p w14:paraId="6308C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SupportedFuncList</w:t>
      </w:r>
      <w:proofErr w:type="spellEnd"/>
      <w:r w:rsidRPr="0099127B">
        <w:rPr>
          <w:noProof w:val="0"/>
        </w:rPr>
        <w:t>"&gt;</w:t>
      </w:r>
    </w:p>
    <w:p w14:paraId="6293B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81E3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</w:t>
      </w:r>
      <w:r w:rsidRPr="0099127B">
        <w:rPr>
          <w:rFonts w:cs="Courier New"/>
          <w:noProof w:val="0"/>
          <w:lang w:eastAsia="zh-CN"/>
        </w:rPr>
        <w:t>upportedFunc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SupportedFunc</w:t>
      </w:r>
      <w:proofErr w:type="spellEnd"/>
      <w:r w:rsidRPr="0099127B">
        <w:rPr>
          <w:noProof w:val="0"/>
        </w:rPr>
        <w:t>"/&gt;</w:t>
      </w:r>
    </w:p>
    <w:p w14:paraId="1B6A3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3C75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0DDA902" w14:textId="77777777" w:rsidR="004D13F3" w:rsidRPr="0099127B" w:rsidRDefault="004D13F3" w:rsidP="004D13F3">
      <w:pPr>
        <w:pStyle w:val="PL"/>
        <w:rPr>
          <w:noProof w:val="0"/>
        </w:rPr>
      </w:pPr>
    </w:p>
    <w:p w14:paraId="72A988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"&gt;</w:t>
      </w:r>
    </w:p>
    <w:p w14:paraId="6CE910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CE2BDEC" w14:textId="77777777" w:rsidR="004D13F3" w:rsidRPr="0099127B" w:rsidRDefault="004D13F3" w:rsidP="004D13F3">
      <w:pPr>
        <w:pStyle w:val="PL"/>
        <w:rPr>
          <w:noProof w:val="0"/>
        </w:rPr>
      </w:pPr>
    </w:p>
    <w:p w14:paraId="419CB9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"&gt;</w:t>
      </w:r>
    </w:p>
    <w:p w14:paraId="34897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73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groupId</w:t>
      </w:r>
      <w:proofErr w:type="spellEnd"/>
      <w:r w:rsidRPr="0099127B">
        <w:rPr>
          <w:noProof w:val="0"/>
        </w:rPr>
        <w:t>" type="integer"/&gt;</w:t>
      </w:r>
    </w:p>
    <w:p w14:paraId="77D6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commModelType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ngc:CommModelType</w:t>
      </w:r>
      <w:proofErr w:type="spellEnd"/>
      <w:r w:rsidRPr="0099127B">
        <w:rPr>
          <w:noProof w:val="0"/>
        </w:rPr>
        <w:t>"/&gt;</w:t>
      </w:r>
    </w:p>
    <w:p w14:paraId="7CED5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targetNFServiceList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xn:dnlist</w:t>
      </w:r>
      <w:proofErr w:type="spellEnd"/>
      <w:r w:rsidRPr="0099127B">
        <w:rPr>
          <w:noProof w:val="0"/>
        </w:rPr>
        <w:t>"/&gt;</w:t>
      </w:r>
    </w:p>
    <w:p w14:paraId="37B5E9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commModelConfiguration</w:t>
      </w:r>
      <w:proofErr w:type="spellEnd"/>
      <w:r w:rsidRPr="0099127B">
        <w:rPr>
          <w:noProof w:val="0"/>
        </w:rPr>
        <w:t>" type="string"/&gt;</w:t>
      </w:r>
    </w:p>
    <w:p w14:paraId="58D7F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0E0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42AFC18" w14:textId="77777777" w:rsidR="004D13F3" w:rsidRPr="0099127B" w:rsidRDefault="004D13F3" w:rsidP="004D13F3">
      <w:pPr>
        <w:pStyle w:val="PL"/>
        <w:rPr>
          <w:noProof w:val="0"/>
        </w:rPr>
      </w:pPr>
    </w:p>
    <w:p w14:paraId="601614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"&gt;</w:t>
      </w:r>
    </w:p>
    <w:p w14:paraId="4A2C1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B14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ngc:CommModel</w:t>
      </w:r>
      <w:proofErr w:type="spellEnd"/>
      <w:r w:rsidRPr="0099127B">
        <w:rPr>
          <w:noProof w:val="0"/>
        </w:rPr>
        <w:t>"/&gt;</w:t>
      </w:r>
    </w:p>
    <w:p w14:paraId="402D4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44F5E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E58584" w14:textId="77777777" w:rsidR="004D13F3" w:rsidRPr="0099127B" w:rsidRDefault="004D13F3" w:rsidP="004D13F3">
      <w:pPr>
        <w:pStyle w:val="PL"/>
        <w:rPr>
          <w:noProof w:val="0"/>
        </w:rPr>
      </w:pPr>
    </w:p>
    <w:p w14:paraId="673FC2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"&gt;</w:t>
      </w:r>
    </w:p>
    <w:p w14:paraId="140B7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7830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F80C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FD7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FiveQIList</w:t>
      </w:r>
      <w:proofErr w:type="spellEnd"/>
      <w:r w:rsidRPr="0099127B">
        <w:rPr>
          <w:noProof w:val="0"/>
        </w:rPr>
        <w:t>"&gt;</w:t>
      </w:r>
    </w:p>
    <w:p w14:paraId="11474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6EE06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</w:t>
      </w:r>
      <w:proofErr w:type="spellEnd"/>
      <w:r w:rsidRPr="0099127B">
        <w:rPr>
          <w:noProof w:val="0"/>
        </w:rPr>
        <w:t>" type="integer"/&gt;</w:t>
      </w:r>
    </w:p>
    <w:p w14:paraId="248B11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61BD5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4E624FC" w14:textId="77777777" w:rsidR="004D13F3" w:rsidRPr="0099127B" w:rsidRDefault="004D13F3" w:rsidP="004D13F3">
      <w:pPr>
        <w:pStyle w:val="PL"/>
        <w:rPr>
          <w:noProof w:val="0"/>
        </w:rPr>
      </w:pPr>
    </w:p>
    <w:p w14:paraId="3C25D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FiveQiDscpMapping</w:t>
      </w:r>
      <w:proofErr w:type="spellEnd"/>
      <w:r w:rsidRPr="0099127B">
        <w:rPr>
          <w:noProof w:val="0"/>
        </w:rPr>
        <w:t>"&gt;</w:t>
      </w:r>
    </w:p>
    <w:p w14:paraId="140EE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581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</w:t>
      </w:r>
      <w:r w:rsidRPr="0099127B">
        <w:rPr>
          <w:rFonts w:cs="Courier New"/>
          <w:noProof w:val="0"/>
        </w:rPr>
        <w:t>QIValues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3FC95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" type="integer"/&gt;</w:t>
      </w:r>
    </w:p>
    <w:p w14:paraId="29708D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DE74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E1E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FiveQiDscpMappingList</w:t>
      </w:r>
      <w:proofErr w:type="spellEnd"/>
      <w:r w:rsidRPr="0099127B">
        <w:rPr>
          <w:noProof w:val="0"/>
        </w:rPr>
        <w:t>"&gt;</w:t>
      </w:r>
    </w:p>
    <w:p w14:paraId="52702D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49BD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lang w:eastAsia="zh-CN"/>
        </w:rPr>
        <w:t>fiveQiDscpMapping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FiveDscpMapping</w:t>
      </w:r>
      <w:proofErr w:type="spellEnd"/>
      <w:r w:rsidRPr="0099127B">
        <w:rPr>
          <w:noProof w:val="0"/>
        </w:rPr>
        <w:t>"/&gt;</w:t>
      </w:r>
    </w:p>
    <w:p w14:paraId="5AC16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9E013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4620C02" w14:textId="77777777" w:rsidR="004D13F3" w:rsidRPr="0099127B" w:rsidRDefault="004D13F3" w:rsidP="004D13F3">
      <w:pPr>
        <w:pStyle w:val="PL"/>
        <w:rPr>
          <w:noProof w:val="0"/>
        </w:rPr>
      </w:pPr>
    </w:p>
    <w:p w14:paraId="30737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FiveQIR</w:t>
      </w:r>
      <w:r w:rsidRPr="0099127B">
        <w:rPr>
          <w:rFonts w:cs="Courier New"/>
          <w:noProof w:val="0"/>
        </w:rPr>
        <w:t>esourceType</w:t>
      </w:r>
      <w:proofErr w:type="spellEnd"/>
      <w:r w:rsidRPr="0099127B">
        <w:rPr>
          <w:noProof w:val="0"/>
        </w:rPr>
        <w:t>"&gt;</w:t>
      </w:r>
    </w:p>
    <w:p w14:paraId="5839FF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</w:t>
      </w:r>
      <w:proofErr w:type="spellStart"/>
      <w:r w:rsidRPr="0099127B">
        <w:rPr>
          <w:noProof w:val="0"/>
        </w:rPr>
        <w:t>NonGBR</w:t>
      </w:r>
      <w:proofErr w:type="spellEnd"/>
      <w:r w:rsidRPr="0099127B">
        <w:rPr>
          <w:noProof w:val="0"/>
        </w:rPr>
        <w:t>"/&gt;</w:t>
      </w:r>
    </w:p>
    <w:p w14:paraId="5B87D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57E67A56" w14:textId="77777777" w:rsidR="004D13F3" w:rsidRPr="0099127B" w:rsidRDefault="004D13F3" w:rsidP="004D13F3">
      <w:pPr>
        <w:pStyle w:val="PL"/>
        <w:rPr>
          <w:noProof w:val="0"/>
        </w:rPr>
      </w:pPr>
    </w:p>
    <w:p w14:paraId="3FF01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</w:rPr>
        <w:t>PacketErrorRate</w:t>
      </w:r>
      <w:proofErr w:type="spellEnd"/>
      <w:r w:rsidRPr="0099127B">
        <w:rPr>
          <w:noProof w:val="0"/>
        </w:rPr>
        <w:t>"&gt;</w:t>
      </w:r>
    </w:p>
    <w:p w14:paraId="78D29B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292B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scalar</w:t>
      </w:r>
      <w:r w:rsidRPr="0099127B">
        <w:rPr>
          <w:noProof w:val="0"/>
        </w:rPr>
        <w:t>" type="integer"/&gt;</w:t>
      </w:r>
    </w:p>
    <w:p w14:paraId="1121E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exponent</w:t>
      </w:r>
      <w:r w:rsidRPr="0099127B">
        <w:rPr>
          <w:noProof w:val="0"/>
        </w:rPr>
        <w:t>" type="integer"/&gt;</w:t>
      </w:r>
    </w:p>
    <w:p w14:paraId="5CA83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C5C9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74B73BA" w14:textId="77777777" w:rsidR="004D13F3" w:rsidRPr="0099127B" w:rsidRDefault="004D13F3" w:rsidP="004D13F3">
      <w:pPr>
        <w:pStyle w:val="PL"/>
        <w:rPr>
          <w:noProof w:val="0"/>
        </w:rPr>
      </w:pPr>
    </w:p>
    <w:p w14:paraId="34A37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"&gt;</w:t>
      </w:r>
    </w:p>
    <w:p w14:paraId="7D432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4562A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fiveQIValue</w:t>
      </w:r>
      <w:proofErr w:type="spellEnd"/>
      <w:r w:rsidRPr="0099127B">
        <w:rPr>
          <w:noProof w:val="0"/>
        </w:rPr>
        <w:t>" type="integer"/&gt;</w:t>
      </w:r>
    </w:p>
    <w:p w14:paraId="489D1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resourceType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ngc:FiveQIR</w:t>
      </w:r>
      <w:r w:rsidRPr="0099127B">
        <w:rPr>
          <w:rFonts w:cs="Courier New"/>
          <w:noProof w:val="0"/>
        </w:rPr>
        <w:t>esourceType</w:t>
      </w:r>
      <w:proofErr w:type="spellEnd"/>
      <w:r w:rsidRPr="0099127B">
        <w:rPr>
          <w:noProof w:val="0"/>
        </w:rPr>
        <w:t>"/&gt;</w:t>
      </w:r>
    </w:p>
    <w:p w14:paraId="4E750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priorityLevel</w:t>
      </w:r>
      <w:proofErr w:type="spellEnd"/>
      <w:r w:rsidRPr="0099127B">
        <w:rPr>
          <w:noProof w:val="0"/>
        </w:rPr>
        <w:t>" type="integer"/&gt;</w:t>
      </w:r>
    </w:p>
    <w:p w14:paraId="79C7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packetDelayBudget</w:t>
      </w:r>
      <w:proofErr w:type="spellEnd"/>
      <w:r w:rsidRPr="0099127B">
        <w:rPr>
          <w:noProof w:val="0"/>
        </w:rPr>
        <w:t>" type="integer"/&gt;</w:t>
      </w:r>
    </w:p>
    <w:p w14:paraId="65C31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packetErrorRate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</w:rPr>
        <w:t>PacketErrorRate</w:t>
      </w:r>
      <w:proofErr w:type="spellEnd"/>
      <w:r w:rsidRPr="0099127B">
        <w:rPr>
          <w:noProof w:val="0"/>
        </w:rPr>
        <w:t xml:space="preserve"> "/&gt;</w:t>
      </w:r>
    </w:p>
    <w:p w14:paraId="07DBDB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averagingWindow</w:t>
      </w:r>
      <w:proofErr w:type="spellEnd"/>
      <w:r w:rsidRPr="0099127B">
        <w:rPr>
          <w:noProof w:val="0"/>
        </w:rPr>
        <w:t>" type="integer"/&gt;</w:t>
      </w:r>
    </w:p>
    <w:p w14:paraId="18909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maximumDataBurstVolume</w:t>
      </w:r>
      <w:proofErr w:type="spellEnd"/>
      <w:r w:rsidRPr="0099127B">
        <w:rPr>
          <w:noProof w:val="0"/>
        </w:rPr>
        <w:t>" type="integer"/&gt;</w:t>
      </w:r>
    </w:p>
    <w:p w14:paraId="7E5F3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796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D24AA9C" w14:textId="77777777" w:rsidR="004D13F3" w:rsidRPr="0099127B" w:rsidRDefault="004D13F3" w:rsidP="004D13F3">
      <w:pPr>
        <w:pStyle w:val="PL"/>
        <w:rPr>
          <w:noProof w:val="0"/>
        </w:rPr>
      </w:pPr>
    </w:p>
    <w:p w14:paraId="42B1F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FiveQIList</w:t>
      </w:r>
      <w:proofErr w:type="spellEnd"/>
      <w:r w:rsidRPr="0099127B">
        <w:rPr>
          <w:noProof w:val="0"/>
        </w:rPr>
        <w:t>"&gt;</w:t>
      </w:r>
    </w:p>
    <w:p w14:paraId="400EA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DF5B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ngc:FiveQICharacteristics</w:t>
      </w:r>
      <w:proofErr w:type="spellEnd"/>
      <w:r w:rsidRPr="0099127B">
        <w:rPr>
          <w:noProof w:val="0"/>
        </w:rPr>
        <w:t>"/&gt;</w:t>
      </w:r>
    </w:p>
    <w:p w14:paraId="27CAD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CA73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54488BC" w14:textId="77777777" w:rsidR="004D13F3" w:rsidRPr="0099127B" w:rsidRDefault="004D13F3" w:rsidP="004D13F3">
      <w:pPr>
        <w:pStyle w:val="PL"/>
        <w:rPr>
          <w:noProof w:val="0"/>
        </w:rPr>
      </w:pPr>
    </w:p>
    <w:p w14:paraId="513E5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5EC7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C8BBE82" w14:textId="77777777" w:rsidR="004D13F3" w:rsidRPr="0099127B" w:rsidRDefault="004D13F3" w:rsidP="004D13F3">
      <w:pPr>
        <w:pStyle w:val="PL"/>
        <w:rPr>
          <w:noProof w:val="0"/>
        </w:rPr>
      </w:pPr>
    </w:p>
    <w:p w14:paraId="28184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DscpList</w:t>
      </w:r>
      <w:proofErr w:type="spellEnd"/>
      <w:r w:rsidRPr="0099127B">
        <w:rPr>
          <w:noProof w:val="0"/>
        </w:rPr>
        <w:t>"&gt;</w:t>
      </w:r>
    </w:p>
    <w:p w14:paraId="476AC3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5E8F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" type="integer"/&gt;</w:t>
      </w:r>
    </w:p>
    <w:p w14:paraId="35BF8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A4B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E3C3A66" w14:textId="77777777" w:rsidR="004D13F3" w:rsidRPr="0099127B" w:rsidRDefault="004D13F3" w:rsidP="004D13F3">
      <w:pPr>
        <w:pStyle w:val="PL"/>
        <w:rPr>
          <w:noProof w:val="0"/>
        </w:rPr>
      </w:pPr>
    </w:p>
    <w:p w14:paraId="27992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DelayThresholds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38A3A8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9839A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n3AveragePacketDelayThreshold</w:t>
      </w:r>
      <w:r w:rsidRPr="0099127B">
        <w:rPr>
          <w:noProof w:val="0"/>
        </w:rPr>
        <w:t xml:space="preserve"> " type="integer"/&gt;</w:t>
      </w:r>
    </w:p>
    <w:p w14:paraId="48BBB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n3MinPacketDelayThreshold</w:t>
      </w:r>
      <w:r w:rsidRPr="0099127B">
        <w:rPr>
          <w:noProof w:val="0"/>
        </w:rPr>
        <w:t>" type="integer"/&gt;</w:t>
      </w:r>
    </w:p>
    <w:p w14:paraId="6475E4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n3MaxPacketDelayThreshold</w:t>
      </w:r>
      <w:r w:rsidRPr="0099127B">
        <w:rPr>
          <w:noProof w:val="0"/>
        </w:rPr>
        <w:t>" type="integer"/&gt;</w:t>
      </w:r>
    </w:p>
    <w:p w14:paraId="19D425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n9AveragePacketDelayThreshold</w:t>
      </w:r>
      <w:r w:rsidRPr="0099127B">
        <w:rPr>
          <w:noProof w:val="0"/>
        </w:rPr>
        <w:t xml:space="preserve"> " type="integer"/&gt;</w:t>
      </w:r>
    </w:p>
    <w:p w14:paraId="7AA91A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n9MinPacketDelayThreshold</w:t>
      </w:r>
      <w:r w:rsidRPr="0099127B">
        <w:rPr>
          <w:noProof w:val="0"/>
        </w:rPr>
        <w:t>" type="integer"/&gt;</w:t>
      </w:r>
    </w:p>
    <w:p w14:paraId="44688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n9MaxPacketDelayThreshold</w:t>
      </w:r>
      <w:r w:rsidRPr="0099127B">
        <w:rPr>
          <w:noProof w:val="0"/>
        </w:rPr>
        <w:t>" type="integer"/&gt;</w:t>
      </w:r>
    </w:p>
    <w:p w14:paraId="7A49D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B074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280F651" w14:textId="77777777" w:rsidR="004D13F3" w:rsidRPr="0099127B" w:rsidRDefault="004D13F3" w:rsidP="004D13F3">
      <w:pPr>
        <w:pStyle w:val="PL"/>
        <w:rPr>
          <w:noProof w:val="0"/>
        </w:rPr>
      </w:pPr>
    </w:p>
    <w:p w14:paraId="38765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2E05A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24843344" w14:textId="77777777" w:rsidR="004D13F3" w:rsidRPr="0099127B" w:rsidRDefault="004D13F3" w:rsidP="004D13F3">
      <w:pPr>
        <w:pStyle w:val="PL"/>
        <w:rPr>
          <w:noProof w:val="0"/>
        </w:rPr>
      </w:pPr>
    </w:p>
    <w:p w14:paraId="7EAF8D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FiveqiList</w:t>
      </w:r>
      <w:proofErr w:type="spellEnd"/>
      <w:r w:rsidRPr="0099127B">
        <w:rPr>
          <w:noProof w:val="0"/>
        </w:rPr>
        <w:t>"&gt;</w:t>
      </w:r>
    </w:p>
    <w:p w14:paraId="2FC2D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155A0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</w:t>
      </w:r>
      <w:proofErr w:type="spellEnd"/>
      <w:r w:rsidRPr="0099127B">
        <w:rPr>
          <w:noProof w:val="0"/>
        </w:rPr>
        <w:t>" type="integer"/&gt;</w:t>
      </w:r>
    </w:p>
    <w:p w14:paraId="2D039E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F36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AE2B8B5" w14:textId="77777777" w:rsidR="004D13F3" w:rsidRPr="0099127B" w:rsidRDefault="004D13F3" w:rsidP="004D13F3">
      <w:pPr>
        <w:pStyle w:val="PL"/>
        <w:rPr>
          <w:noProof w:val="0"/>
        </w:rPr>
      </w:pPr>
    </w:p>
    <w:p w14:paraId="46D4D4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6DE10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BF93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" type="integer"/&gt;</w:t>
      </w:r>
    </w:p>
    <w:p w14:paraId="5317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thresholUl</w:t>
      </w:r>
      <w:proofErr w:type="spellEnd"/>
      <w:r w:rsidRPr="0099127B">
        <w:rPr>
          <w:noProof w:val="0"/>
        </w:rPr>
        <w:t>" type="integer"/&gt;</w:t>
      </w:r>
    </w:p>
    <w:p w14:paraId="4208BD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" type="integer"/&gt;</w:t>
      </w:r>
    </w:p>
    <w:p w14:paraId="64485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55CB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234BFAE" w14:textId="77777777" w:rsidR="004D13F3" w:rsidRPr="0099127B" w:rsidRDefault="004D13F3" w:rsidP="004D13F3">
      <w:pPr>
        <w:pStyle w:val="PL"/>
        <w:rPr>
          <w:noProof w:val="0"/>
        </w:rPr>
      </w:pPr>
    </w:p>
    <w:p w14:paraId="0CAA4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AfSigProtocol</w:t>
      </w:r>
      <w:proofErr w:type="spellEnd"/>
      <w:r w:rsidRPr="0099127B">
        <w:rPr>
          <w:noProof w:val="0"/>
        </w:rPr>
        <w:t>"&gt;</w:t>
      </w:r>
    </w:p>
    <w:p w14:paraId="7A66B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5C39D867" w14:textId="77777777" w:rsidR="004D13F3" w:rsidRPr="0099127B" w:rsidRDefault="004D13F3" w:rsidP="004D13F3">
      <w:pPr>
        <w:pStyle w:val="PL"/>
        <w:rPr>
          <w:noProof w:val="0"/>
        </w:rPr>
      </w:pPr>
    </w:p>
    <w:p w14:paraId="322F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"&gt;</w:t>
      </w:r>
    </w:p>
    <w:p w14:paraId="718DD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AB7A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" type="string"/&gt;</w:t>
      </w:r>
    </w:p>
    <w:p w14:paraId="222242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ngc:FlowInformationList</w:t>
      </w:r>
      <w:proofErr w:type="spellEnd"/>
      <w:r w:rsidRPr="0099127B">
        <w:rPr>
          <w:noProof w:val="0"/>
        </w:rPr>
        <w:t>"/&gt;</w:t>
      </w:r>
    </w:p>
    <w:p w14:paraId="17645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" type="string"/&gt;</w:t>
      </w:r>
    </w:p>
    <w:p w14:paraId="7F9CC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" type="string" minOccurs="0"/&gt;</w:t>
      </w:r>
    </w:p>
    <w:p w14:paraId="3C5B95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contentVersion</w:t>
      </w:r>
      <w:proofErr w:type="spellEnd"/>
      <w:r w:rsidRPr="0099127B">
        <w:rPr>
          <w:noProof w:val="0"/>
        </w:rPr>
        <w:t>" type="integer" minOccurs="0"/&gt;</w:t>
      </w:r>
    </w:p>
    <w:p w14:paraId="207E14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afSigProtocol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ngc:AfSigProtocol</w:t>
      </w:r>
      <w:proofErr w:type="spellEnd"/>
      <w:r w:rsidRPr="0099127B">
        <w:rPr>
          <w:noProof w:val="0"/>
        </w:rPr>
        <w:t>" minOccurs="0"/&gt;</w:t>
      </w:r>
    </w:p>
    <w:p w14:paraId="36518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70BF42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745E59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ngc:QoSDataList</w:t>
      </w:r>
      <w:proofErr w:type="spellEnd"/>
      <w:r w:rsidRPr="0099127B">
        <w:rPr>
          <w:noProof w:val="0"/>
        </w:rPr>
        <w:t>"/&gt;</w:t>
      </w:r>
    </w:p>
    <w:p w14:paraId="62AE06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ngc:QoSDataList</w:t>
      </w:r>
      <w:proofErr w:type="spellEnd"/>
      <w:r w:rsidRPr="0099127B">
        <w:rPr>
          <w:noProof w:val="0"/>
        </w:rPr>
        <w:t>" minOccurs="0"/&gt;</w:t>
      </w:r>
    </w:p>
    <w:p w14:paraId="49482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ngc:TrafficControlDataList</w:t>
      </w:r>
      <w:proofErr w:type="spellEnd"/>
      <w:r w:rsidRPr="0099127B">
        <w:rPr>
          <w:noProof w:val="0"/>
        </w:rPr>
        <w:t>"/&gt;</w:t>
      </w:r>
    </w:p>
    <w:p w14:paraId="703F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ngc:ConditionData</w:t>
      </w:r>
      <w:proofErr w:type="spellEnd"/>
      <w:r w:rsidRPr="0099127B">
        <w:rPr>
          <w:noProof w:val="0"/>
        </w:rPr>
        <w:t>" minOccurs="0"/&gt;</w:t>
      </w:r>
    </w:p>
    <w:p w14:paraId="499BB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ngc:TscaiInputContainer</w:t>
      </w:r>
      <w:proofErr w:type="spellEnd"/>
      <w:r w:rsidRPr="0099127B">
        <w:rPr>
          <w:noProof w:val="0"/>
        </w:rPr>
        <w:t>" minOccurs="0"/&gt;</w:t>
      </w:r>
    </w:p>
    <w:p w14:paraId="76855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ngc:TscaiInputContainer</w:t>
      </w:r>
      <w:proofErr w:type="spellEnd"/>
      <w:r w:rsidRPr="0099127B">
        <w:rPr>
          <w:noProof w:val="0"/>
        </w:rPr>
        <w:t>" minOccurs="0"/&gt;</w:t>
      </w:r>
    </w:p>
    <w:p w14:paraId="745B14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1CEB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173F6B9" w14:textId="77777777" w:rsidR="004D13F3" w:rsidRPr="0099127B" w:rsidRDefault="004D13F3" w:rsidP="004D13F3">
      <w:pPr>
        <w:pStyle w:val="PL"/>
        <w:rPr>
          <w:noProof w:val="0"/>
        </w:rPr>
      </w:pPr>
    </w:p>
    <w:p w14:paraId="78CC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PccRuleList</w:t>
      </w:r>
      <w:proofErr w:type="spellEnd"/>
      <w:r w:rsidRPr="0099127B">
        <w:rPr>
          <w:noProof w:val="0"/>
        </w:rPr>
        <w:t>"&gt;</w:t>
      </w:r>
    </w:p>
    <w:p w14:paraId="6898D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9E07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ngc:PccRule</w:t>
      </w:r>
      <w:proofErr w:type="spellEnd"/>
      <w:r w:rsidRPr="0099127B">
        <w:rPr>
          <w:noProof w:val="0"/>
        </w:rPr>
        <w:t>"/&gt;</w:t>
      </w:r>
    </w:p>
    <w:p w14:paraId="423714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6140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324C06" w14:textId="77777777" w:rsidR="004D13F3" w:rsidRPr="0099127B" w:rsidRDefault="004D13F3" w:rsidP="004D13F3">
      <w:pPr>
        <w:pStyle w:val="PL"/>
        <w:rPr>
          <w:noProof w:val="0"/>
        </w:rPr>
      </w:pPr>
    </w:p>
    <w:p w14:paraId="799B60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FlowDirection</w:t>
      </w:r>
      <w:proofErr w:type="spellEnd"/>
      <w:r w:rsidRPr="0099127B">
        <w:rPr>
          <w:noProof w:val="0"/>
        </w:rPr>
        <w:t>"&gt;</w:t>
      </w:r>
    </w:p>
    <w:p w14:paraId="58CCB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C2CEBFF" w14:textId="77777777" w:rsidR="004D13F3" w:rsidRPr="0099127B" w:rsidRDefault="004D13F3" w:rsidP="004D13F3">
      <w:pPr>
        <w:pStyle w:val="PL"/>
        <w:rPr>
          <w:noProof w:val="0"/>
        </w:rPr>
      </w:pPr>
    </w:p>
    <w:p w14:paraId="02664E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FlowInformation</w:t>
      </w:r>
      <w:proofErr w:type="spellEnd"/>
      <w:r w:rsidRPr="0099127B">
        <w:rPr>
          <w:noProof w:val="0"/>
        </w:rPr>
        <w:t>"&gt;</w:t>
      </w:r>
    </w:p>
    <w:p w14:paraId="29DBC6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F48B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flowDescription</w:t>
      </w:r>
      <w:proofErr w:type="spellEnd"/>
      <w:r w:rsidRPr="0099127B">
        <w:rPr>
          <w:noProof w:val="0"/>
        </w:rPr>
        <w:t>" type="string"/&gt;</w:t>
      </w:r>
    </w:p>
    <w:p w14:paraId="545CA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ethFlowDescription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ngc:EthFlowDescription</w:t>
      </w:r>
      <w:proofErr w:type="spellEnd"/>
      <w:r w:rsidRPr="0099127B">
        <w:rPr>
          <w:noProof w:val="0"/>
        </w:rPr>
        <w:t>"/&gt;</w:t>
      </w:r>
    </w:p>
    <w:p w14:paraId="016ED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packFiltId</w:t>
      </w:r>
      <w:proofErr w:type="spellEnd"/>
      <w:r w:rsidRPr="0099127B">
        <w:rPr>
          <w:noProof w:val="0"/>
        </w:rPr>
        <w:t>" type="string"/&gt;</w:t>
      </w:r>
    </w:p>
    <w:p w14:paraId="1548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packetFilterUsage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F1B0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tosTrafficClass</w:t>
      </w:r>
      <w:proofErr w:type="spellEnd"/>
      <w:r w:rsidRPr="0099127B">
        <w:rPr>
          <w:noProof w:val="0"/>
        </w:rPr>
        <w:t>" type="string"/&gt;</w:t>
      </w:r>
    </w:p>
    <w:p w14:paraId="1B3807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spi</w:t>
      </w:r>
      <w:proofErr w:type="spellEnd"/>
      <w:r w:rsidRPr="0099127B">
        <w:rPr>
          <w:noProof w:val="0"/>
        </w:rPr>
        <w:t>" type="string"/&gt;</w:t>
      </w:r>
    </w:p>
    <w:p w14:paraId="4F851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flowLabel</w:t>
      </w:r>
      <w:proofErr w:type="spellEnd"/>
      <w:r w:rsidRPr="0099127B">
        <w:rPr>
          <w:noProof w:val="0"/>
        </w:rPr>
        <w:t>" type="string" minOccurs="0"/&gt;</w:t>
      </w:r>
    </w:p>
    <w:p w14:paraId="405569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flowDirection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ngc:FlowDirection</w:t>
      </w:r>
      <w:proofErr w:type="spellEnd"/>
      <w:r w:rsidRPr="0099127B">
        <w:rPr>
          <w:noProof w:val="0"/>
        </w:rPr>
        <w:t>"/&gt;</w:t>
      </w:r>
    </w:p>
    <w:p w14:paraId="27AB7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7B2A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C32A6C4" w14:textId="77777777" w:rsidR="004D13F3" w:rsidRPr="0099127B" w:rsidRDefault="004D13F3" w:rsidP="004D13F3">
      <w:pPr>
        <w:pStyle w:val="PL"/>
        <w:rPr>
          <w:noProof w:val="0"/>
        </w:rPr>
      </w:pPr>
    </w:p>
    <w:p w14:paraId="5E34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FlowInformationList</w:t>
      </w:r>
      <w:proofErr w:type="spellEnd"/>
      <w:r w:rsidRPr="0099127B">
        <w:rPr>
          <w:noProof w:val="0"/>
        </w:rPr>
        <w:t>"&gt;</w:t>
      </w:r>
    </w:p>
    <w:p w14:paraId="1D142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108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ngc:FlowInformation</w:t>
      </w:r>
      <w:proofErr w:type="spellEnd"/>
      <w:r w:rsidRPr="0099127B">
        <w:rPr>
          <w:noProof w:val="0"/>
        </w:rPr>
        <w:t>"/&gt;</w:t>
      </w:r>
    </w:p>
    <w:p w14:paraId="7A7EFE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503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D62EC16" w14:textId="77777777" w:rsidR="004D13F3" w:rsidRPr="0099127B" w:rsidRDefault="004D13F3" w:rsidP="004D13F3">
      <w:pPr>
        <w:pStyle w:val="PL"/>
        <w:rPr>
          <w:noProof w:val="0"/>
        </w:rPr>
      </w:pPr>
    </w:p>
    <w:p w14:paraId="4707D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FDir</w:t>
      </w:r>
      <w:proofErr w:type="spellEnd"/>
      <w:r w:rsidRPr="0099127B">
        <w:rPr>
          <w:noProof w:val="0"/>
        </w:rPr>
        <w:t>"&gt;</w:t>
      </w:r>
    </w:p>
    <w:p w14:paraId="13CE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26341D8C" w14:textId="77777777" w:rsidR="004D13F3" w:rsidRPr="0099127B" w:rsidRDefault="004D13F3" w:rsidP="004D13F3">
      <w:pPr>
        <w:pStyle w:val="PL"/>
        <w:rPr>
          <w:noProof w:val="0"/>
        </w:rPr>
      </w:pPr>
    </w:p>
    <w:p w14:paraId="385E5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VlanTagList</w:t>
      </w:r>
      <w:proofErr w:type="spellEnd"/>
      <w:r w:rsidRPr="0099127B">
        <w:rPr>
          <w:noProof w:val="0"/>
        </w:rPr>
        <w:t>"&gt;</w:t>
      </w:r>
    </w:p>
    <w:p w14:paraId="16D31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A78F7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vlanTag</w:t>
      </w:r>
      <w:proofErr w:type="spellEnd"/>
      <w:r w:rsidRPr="0099127B">
        <w:rPr>
          <w:noProof w:val="0"/>
        </w:rPr>
        <w:t>" type="string"/&gt;</w:t>
      </w:r>
    </w:p>
    <w:p w14:paraId="4DBA5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FB2B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56A7C2F" w14:textId="77777777" w:rsidR="004D13F3" w:rsidRPr="0099127B" w:rsidRDefault="004D13F3" w:rsidP="004D13F3">
      <w:pPr>
        <w:pStyle w:val="PL"/>
        <w:rPr>
          <w:noProof w:val="0"/>
        </w:rPr>
      </w:pPr>
    </w:p>
    <w:p w14:paraId="612AD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EthFlowDescription</w:t>
      </w:r>
      <w:proofErr w:type="spellEnd"/>
      <w:r w:rsidRPr="0099127B">
        <w:rPr>
          <w:noProof w:val="0"/>
        </w:rPr>
        <w:t>"&gt;</w:t>
      </w:r>
    </w:p>
    <w:p w14:paraId="43D6F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86ED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destMacAddr</w:t>
      </w:r>
      <w:proofErr w:type="spellEnd"/>
      <w:r w:rsidRPr="0099127B">
        <w:rPr>
          <w:noProof w:val="0"/>
        </w:rPr>
        <w:t>" type="string"/&gt;</w:t>
      </w:r>
    </w:p>
    <w:p w14:paraId="384D1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ethType</w:t>
      </w:r>
      <w:proofErr w:type="spellEnd"/>
      <w:r w:rsidRPr="0099127B">
        <w:rPr>
          <w:noProof w:val="0"/>
        </w:rPr>
        <w:t>" type="string"/&gt;</w:t>
      </w:r>
    </w:p>
    <w:p w14:paraId="01C59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fDesc</w:t>
      </w:r>
      <w:proofErr w:type="spellEnd"/>
      <w:r w:rsidRPr="0099127B">
        <w:rPr>
          <w:noProof w:val="0"/>
        </w:rPr>
        <w:t>" type="string"/&gt;</w:t>
      </w:r>
    </w:p>
    <w:p w14:paraId="150DB9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fDir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ngc:FDir</w:t>
      </w:r>
      <w:proofErr w:type="spellEnd"/>
      <w:r w:rsidRPr="0099127B">
        <w:rPr>
          <w:noProof w:val="0"/>
        </w:rPr>
        <w:t>"/&gt;</w:t>
      </w:r>
    </w:p>
    <w:p w14:paraId="4A8DF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sourceMacAddr</w:t>
      </w:r>
      <w:proofErr w:type="spellEnd"/>
      <w:r w:rsidRPr="0099127B">
        <w:rPr>
          <w:noProof w:val="0"/>
        </w:rPr>
        <w:t>" type="string"/&gt;</w:t>
      </w:r>
    </w:p>
    <w:p w14:paraId="44557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vlanTags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ngc:VlanTagList</w:t>
      </w:r>
      <w:proofErr w:type="spellEnd"/>
      <w:r w:rsidRPr="0099127B">
        <w:rPr>
          <w:noProof w:val="0"/>
        </w:rPr>
        <w:t>"/&gt;</w:t>
      </w:r>
    </w:p>
    <w:p w14:paraId="1CB8B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srcMacAddrEnd</w:t>
      </w:r>
      <w:proofErr w:type="spellEnd"/>
      <w:r w:rsidRPr="0099127B">
        <w:rPr>
          <w:noProof w:val="0"/>
        </w:rPr>
        <w:t>" type="string" minOccurs="0"/&gt;</w:t>
      </w:r>
    </w:p>
    <w:p w14:paraId="7617E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destMacAddrEnd</w:t>
      </w:r>
      <w:proofErr w:type="spellEnd"/>
      <w:r w:rsidRPr="0099127B">
        <w:rPr>
          <w:noProof w:val="0"/>
        </w:rPr>
        <w:t>" type="string" minOccurs="0"/&gt;</w:t>
      </w:r>
    </w:p>
    <w:p w14:paraId="0D99D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DE2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27FF048" w14:textId="77777777" w:rsidR="004D13F3" w:rsidRPr="0099127B" w:rsidRDefault="004D13F3" w:rsidP="004D13F3">
      <w:pPr>
        <w:pStyle w:val="PL"/>
        <w:rPr>
          <w:noProof w:val="0"/>
        </w:rPr>
      </w:pPr>
    </w:p>
    <w:p w14:paraId="2131B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"&gt;</w:t>
      </w:r>
    </w:p>
    <w:p w14:paraId="0C461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C0FF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" type="string"/&gt;</w:t>
      </w:r>
    </w:p>
    <w:p w14:paraId="421D3B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" type="integer"/&gt;</w:t>
      </w:r>
    </w:p>
    <w:p w14:paraId="767347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" type="string" minOccurs="0"/&gt;</w:t>
      </w:r>
    </w:p>
    <w:p w14:paraId="3F7A59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" type="string" minOccurs="0"/&gt;</w:t>
      </w:r>
    </w:p>
    <w:p w14:paraId="53D01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" type="string" minOccurs="0"/&gt;</w:t>
      </w:r>
    </w:p>
    <w:p w14:paraId="70515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" type="string" minOccurs="0"/&gt;</w:t>
      </w:r>
    </w:p>
    <w:p w14:paraId="7B924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ngc:ARP</w:t>
      </w:r>
      <w:proofErr w:type="spellEnd"/>
      <w:r w:rsidRPr="0099127B">
        <w:rPr>
          <w:noProof w:val="0"/>
        </w:rPr>
        <w:t>"/&gt;</w:t>
      </w:r>
    </w:p>
    <w:p w14:paraId="351060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qosNotificationControl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505EB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5DC27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" type="string" minOccurs="0"/&gt;</w:t>
      </w:r>
    </w:p>
    <w:p w14:paraId="08127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" type="string" minOccurs="0"/&gt;</w:t>
      </w:r>
    </w:p>
    <w:p w14:paraId="46BAE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" type="integer" minOccurs="0"/&gt;</w:t>
      </w:r>
    </w:p>
    <w:p w14:paraId="0B063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" type="integer" minOccurs="0"/&gt;</w:t>
      </w:r>
    </w:p>
    <w:p w14:paraId="09C49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" type="integer" minOccurs="0"/&gt;</w:t>
      </w:r>
    </w:p>
    <w:p w14:paraId="56014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4BE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91DF6EC" w14:textId="77777777" w:rsidR="004D13F3" w:rsidRPr="0099127B" w:rsidRDefault="004D13F3" w:rsidP="004D13F3">
      <w:pPr>
        <w:pStyle w:val="PL"/>
        <w:rPr>
          <w:noProof w:val="0"/>
        </w:rPr>
      </w:pPr>
    </w:p>
    <w:p w14:paraId="0D96C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"&gt;</w:t>
      </w:r>
    </w:p>
    <w:p w14:paraId="6B920D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D2C25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ngc:QoSData</w:t>
      </w:r>
      <w:proofErr w:type="spellEnd"/>
      <w:r w:rsidRPr="0099127B">
        <w:rPr>
          <w:noProof w:val="0"/>
        </w:rPr>
        <w:t>"/&gt;</w:t>
      </w:r>
    </w:p>
    <w:p w14:paraId="01B68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67D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45B25C5" w14:textId="77777777" w:rsidR="004D13F3" w:rsidRPr="0099127B" w:rsidRDefault="004D13F3" w:rsidP="004D13F3">
      <w:pPr>
        <w:pStyle w:val="PL"/>
        <w:rPr>
          <w:noProof w:val="0"/>
        </w:rPr>
      </w:pPr>
    </w:p>
    <w:p w14:paraId="67C4E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PreemptCap</w:t>
      </w:r>
      <w:proofErr w:type="spellEnd"/>
      <w:r w:rsidRPr="0099127B">
        <w:rPr>
          <w:noProof w:val="0"/>
        </w:rPr>
        <w:t>"&gt;</w:t>
      </w:r>
    </w:p>
    <w:p w14:paraId="07B7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D2651CC" w14:textId="77777777" w:rsidR="004D13F3" w:rsidRPr="0099127B" w:rsidRDefault="004D13F3" w:rsidP="004D13F3">
      <w:pPr>
        <w:pStyle w:val="PL"/>
        <w:rPr>
          <w:noProof w:val="0"/>
        </w:rPr>
      </w:pPr>
    </w:p>
    <w:p w14:paraId="621CB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PreemptVuln</w:t>
      </w:r>
      <w:proofErr w:type="spellEnd"/>
      <w:r w:rsidRPr="0099127B">
        <w:rPr>
          <w:noProof w:val="0"/>
        </w:rPr>
        <w:t>"&gt;</w:t>
      </w:r>
    </w:p>
    <w:p w14:paraId="021E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512572E" w14:textId="77777777" w:rsidR="004D13F3" w:rsidRPr="0099127B" w:rsidRDefault="004D13F3" w:rsidP="004D13F3">
      <w:pPr>
        <w:pStyle w:val="PL"/>
        <w:rPr>
          <w:noProof w:val="0"/>
        </w:rPr>
      </w:pPr>
    </w:p>
    <w:p w14:paraId="0BA76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name="ARP"&gt;</w:t>
      </w:r>
    </w:p>
    <w:p w14:paraId="3028B0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40C69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" type="integer"/&gt;</w:t>
      </w:r>
    </w:p>
    <w:p w14:paraId="0B47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preemptCap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ngc:PreemptCap</w:t>
      </w:r>
      <w:proofErr w:type="spellEnd"/>
      <w:r w:rsidRPr="0099127B">
        <w:rPr>
          <w:noProof w:val="0"/>
        </w:rPr>
        <w:t>"/&gt;</w:t>
      </w:r>
    </w:p>
    <w:p w14:paraId="52339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preemptVuln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ngc:PreemptVuln</w:t>
      </w:r>
      <w:proofErr w:type="spellEnd"/>
      <w:r w:rsidRPr="0099127B">
        <w:rPr>
          <w:noProof w:val="0"/>
        </w:rPr>
        <w:t>"/&gt;</w:t>
      </w:r>
    </w:p>
    <w:p w14:paraId="1FCA7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4C572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5D29F22" w14:textId="77777777" w:rsidR="004D13F3" w:rsidRPr="0099127B" w:rsidRDefault="004D13F3" w:rsidP="004D13F3">
      <w:pPr>
        <w:pStyle w:val="PL"/>
        <w:rPr>
          <w:noProof w:val="0"/>
        </w:rPr>
      </w:pPr>
    </w:p>
    <w:p w14:paraId="4C2F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"&gt;</w:t>
      </w:r>
    </w:p>
    <w:p w14:paraId="5A5B8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EE4A3E3" w14:textId="77777777" w:rsidR="004D13F3" w:rsidRPr="0099127B" w:rsidRDefault="004D13F3" w:rsidP="004D13F3">
      <w:pPr>
        <w:pStyle w:val="PL"/>
        <w:rPr>
          <w:noProof w:val="0"/>
        </w:rPr>
      </w:pPr>
    </w:p>
    <w:p w14:paraId="34700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"&gt;</w:t>
      </w:r>
    </w:p>
    <w:p w14:paraId="492AD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9E0A49E" w14:textId="77777777" w:rsidR="004D13F3" w:rsidRPr="0099127B" w:rsidRDefault="004D13F3" w:rsidP="004D13F3">
      <w:pPr>
        <w:pStyle w:val="PL"/>
        <w:rPr>
          <w:noProof w:val="0"/>
        </w:rPr>
      </w:pPr>
    </w:p>
    <w:p w14:paraId="5A17F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"&gt;</w:t>
      </w:r>
    </w:p>
    <w:p w14:paraId="63A70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8CA5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" type="string"/&gt;</w:t>
      </w:r>
    </w:p>
    <w:p w14:paraId="20A77B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ngc:FlowStatus</w:t>
      </w:r>
      <w:proofErr w:type="spellEnd"/>
      <w:r w:rsidRPr="0099127B">
        <w:rPr>
          <w:noProof w:val="0"/>
        </w:rPr>
        <w:t>"/&gt;</w:t>
      </w:r>
    </w:p>
    <w:p w14:paraId="5447B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ngc:RedirectInformation</w:t>
      </w:r>
      <w:proofErr w:type="spellEnd"/>
      <w:r w:rsidRPr="0099127B">
        <w:rPr>
          <w:noProof w:val="0"/>
        </w:rPr>
        <w:t>" minOccurs="0"/&gt;</w:t>
      </w:r>
    </w:p>
    <w:p w14:paraId="5DA3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ngc:RedirectInformationList</w:t>
      </w:r>
      <w:proofErr w:type="spellEnd"/>
      <w:r w:rsidRPr="0099127B">
        <w:rPr>
          <w:noProof w:val="0"/>
        </w:rPr>
        <w:t>" minOccurs="0"/&gt;</w:t>
      </w:r>
    </w:p>
    <w:p w14:paraId="6C41E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38055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" type="string" minOccurs="0"/&gt;</w:t>
      </w:r>
    </w:p>
    <w:p w14:paraId="4114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" type="string" minOccurs="0"/&gt;</w:t>
      </w:r>
    </w:p>
    <w:p w14:paraId="587DF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ngc:RouteToLocationList</w:t>
      </w:r>
      <w:proofErr w:type="spellEnd"/>
      <w:r w:rsidRPr="0099127B">
        <w:rPr>
          <w:noProof w:val="0"/>
        </w:rPr>
        <w:t>"/&gt;</w:t>
      </w:r>
    </w:p>
    <w:p w14:paraId="72E17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ngc:UpPathChgEvent</w:t>
      </w:r>
      <w:proofErr w:type="spellEnd"/>
      <w:r w:rsidRPr="0099127B">
        <w:rPr>
          <w:noProof w:val="0"/>
        </w:rPr>
        <w:t>" minOccurs="0"/&gt;</w:t>
      </w:r>
    </w:p>
    <w:p w14:paraId="4DF12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ngc:SteerFun</w:t>
      </w:r>
      <w:proofErr w:type="spellEnd"/>
      <w:r w:rsidRPr="0099127B">
        <w:rPr>
          <w:noProof w:val="0"/>
        </w:rPr>
        <w:t>" minOccurs="0"/&gt;</w:t>
      </w:r>
    </w:p>
    <w:p w14:paraId="36D9E8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ngc:SteeringMode</w:t>
      </w:r>
      <w:proofErr w:type="spellEnd"/>
      <w:r w:rsidRPr="0099127B">
        <w:rPr>
          <w:noProof w:val="0"/>
        </w:rPr>
        <w:t>" minOccurs="0"/&gt;</w:t>
      </w:r>
    </w:p>
    <w:p w14:paraId="60A68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ngc:SteeringMode</w:t>
      </w:r>
      <w:proofErr w:type="spellEnd"/>
      <w:r w:rsidRPr="0099127B">
        <w:rPr>
          <w:noProof w:val="0"/>
        </w:rPr>
        <w:t>" minOccurs="0"/&gt;</w:t>
      </w:r>
    </w:p>
    <w:p w14:paraId="6FF4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mulAccCtrl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ngc:MulAccCtrl</w:t>
      </w:r>
      <w:proofErr w:type="spellEnd"/>
      <w:r w:rsidRPr="0099127B">
        <w:rPr>
          <w:noProof w:val="0"/>
        </w:rPr>
        <w:t>" minOccurs="0"/&gt;</w:t>
      </w:r>
    </w:p>
    <w:p w14:paraId="100FE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D562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CDEEF8B" w14:textId="77777777" w:rsidR="004D13F3" w:rsidRPr="0099127B" w:rsidRDefault="004D13F3" w:rsidP="004D13F3">
      <w:pPr>
        <w:pStyle w:val="PL"/>
        <w:rPr>
          <w:noProof w:val="0"/>
        </w:rPr>
      </w:pPr>
    </w:p>
    <w:p w14:paraId="0F98A0A9" w14:textId="77777777" w:rsidR="004D13F3" w:rsidRPr="0099127B" w:rsidRDefault="004D13F3" w:rsidP="004D13F3">
      <w:pPr>
        <w:pStyle w:val="PL"/>
        <w:rPr>
          <w:noProof w:val="0"/>
        </w:rPr>
      </w:pPr>
    </w:p>
    <w:p w14:paraId="6D581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"&gt;</w:t>
      </w:r>
    </w:p>
    <w:p w14:paraId="68345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BF65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ngc:TrafficControlData</w:t>
      </w:r>
      <w:proofErr w:type="spellEnd"/>
      <w:r w:rsidRPr="0099127B">
        <w:rPr>
          <w:noProof w:val="0"/>
        </w:rPr>
        <w:t>"/&gt;</w:t>
      </w:r>
    </w:p>
    <w:p w14:paraId="738B7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894E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C38D31" w14:textId="77777777" w:rsidR="004D13F3" w:rsidRPr="0099127B" w:rsidRDefault="004D13F3" w:rsidP="004D13F3">
      <w:pPr>
        <w:pStyle w:val="PL"/>
        <w:rPr>
          <w:noProof w:val="0"/>
        </w:rPr>
      </w:pPr>
    </w:p>
    <w:p w14:paraId="2D0C4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RedirectAddressType</w:t>
      </w:r>
      <w:proofErr w:type="spellEnd"/>
      <w:r w:rsidRPr="0099127B">
        <w:rPr>
          <w:noProof w:val="0"/>
        </w:rPr>
        <w:t>"&gt;</w:t>
      </w:r>
    </w:p>
    <w:p w14:paraId="4BFF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75F53A9C" w14:textId="77777777" w:rsidR="004D13F3" w:rsidRPr="0099127B" w:rsidRDefault="004D13F3" w:rsidP="004D13F3">
      <w:pPr>
        <w:pStyle w:val="PL"/>
        <w:rPr>
          <w:noProof w:val="0"/>
        </w:rPr>
      </w:pPr>
    </w:p>
    <w:p w14:paraId="5BD678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RedirectInformation</w:t>
      </w:r>
      <w:proofErr w:type="spellEnd"/>
      <w:r w:rsidRPr="0099127B">
        <w:rPr>
          <w:noProof w:val="0"/>
        </w:rPr>
        <w:t>"&gt;</w:t>
      </w:r>
    </w:p>
    <w:p w14:paraId="4DE7C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F2815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redirectEnabled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4FDBF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redirectAddressType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ngc:RedirectAddressType</w:t>
      </w:r>
      <w:proofErr w:type="spellEnd"/>
      <w:r w:rsidRPr="0099127B">
        <w:rPr>
          <w:noProof w:val="0"/>
        </w:rPr>
        <w:t>"/&gt;</w:t>
      </w:r>
    </w:p>
    <w:p w14:paraId="442F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redirectServerAddress</w:t>
      </w:r>
      <w:proofErr w:type="spellEnd"/>
      <w:r w:rsidRPr="0099127B">
        <w:rPr>
          <w:noProof w:val="0"/>
        </w:rPr>
        <w:t>" type="string"/&gt;</w:t>
      </w:r>
    </w:p>
    <w:p w14:paraId="7A168E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E5C8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FF583EF" w14:textId="77777777" w:rsidR="004D13F3" w:rsidRPr="0099127B" w:rsidRDefault="004D13F3" w:rsidP="004D13F3">
      <w:pPr>
        <w:pStyle w:val="PL"/>
        <w:rPr>
          <w:noProof w:val="0"/>
        </w:rPr>
      </w:pPr>
    </w:p>
    <w:p w14:paraId="18D33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RedirectInformationList</w:t>
      </w:r>
      <w:proofErr w:type="spellEnd"/>
      <w:r w:rsidRPr="0099127B">
        <w:rPr>
          <w:noProof w:val="0"/>
        </w:rPr>
        <w:t>"&gt;</w:t>
      </w:r>
    </w:p>
    <w:p w14:paraId="7B430B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6234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redirectInformation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ngc:RedirectInformation</w:t>
      </w:r>
      <w:proofErr w:type="spellEnd"/>
      <w:r w:rsidRPr="0099127B">
        <w:rPr>
          <w:noProof w:val="0"/>
        </w:rPr>
        <w:t>"/&gt;</w:t>
      </w:r>
    </w:p>
    <w:p w14:paraId="22447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8C34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B80EBA" w14:textId="77777777" w:rsidR="004D13F3" w:rsidRPr="0099127B" w:rsidRDefault="004D13F3" w:rsidP="004D13F3">
      <w:pPr>
        <w:pStyle w:val="PL"/>
        <w:rPr>
          <w:noProof w:val="0"/>
        </w:rPr>
      </w:pPr>
    </w:p>
    <w:p w14:paraId="4E19CD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RouteToLocation</w:t>
      </w:r>
      <w:proofErr w:type="spellEnd"/>
      <w:r w:rsidRPr="0099127B">
        <w:rPr>
          <w:noProof w:val="0"/>
        </w:rPr>
        <w:t>"&gt;</w:t>
      </w:r>
    </w:p>
    <w:p w14:paraId="4F002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3560F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dnai</w:t>
      </w:r>
      <w:proofErr w:type="spellEnd"/>
      <w:r w:rsidRPr="0099127B">
        <w:rPr>
          <w:noProof w:val="0"/>
        </w:rPr>
        <w:t>" type="string"/&gt;</w:t>
      </w:r>
    </w:p>
    <w:p w14:paraId="27995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ngc:RouteInformation</w:t>
      </w:r>
      <w:proofErr w:type="spellEnd"/>
      <w:r w:rsidRPr="0099127B">
        <w:rPr>
          <w:noProof w:val="0"/>
        </w:rPr>
        <w:t>"/&gt;</w:t>
      </w:r>
    </w:p>
    <w:p w14:paraId="4189E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routeProfId</w:t>
      </w:r>
      <w:proofErr w:type="spellEnd"/>
      <w:r w:rsidRPr="0099127B">
        <w:rPr>
          <w:noProof w:val="0"/>
        </w:rPr>
        <w:t>" type="string"/&gt;</w:t>
      </w:r>
    </w:p>
    <w:p w14:paraId="62591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E05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C65C27B" w14:textId="77777777" w:rsidR="004D13F3" w:rsidRPr="0099127B" w:rsidRDefault="004D13F3" w:rsidP="004D13F3">
      <w:pPr>
        <w:pStyle w:val="PL"/>
        <w:rPr>
          <w:noProof w:val="0"/>
        </w:rPr>
      </w:pPr>
    </w:p>
    <w:p w14:paraId="56E2B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RouteToLocationList</w:t>
      </w:r>
      <w:proofErr w:type="spellEnd"/>
      <w:r w:rsidRPr="0099127B">
        <w:rPr>
          <w:noProof w:val="0"/>
        </w:rPr>
        <w:t>"&gt;</w:t>
      </w:r>
    </w:p>
    <w:p w14:paraId="53D1C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A26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routeToLocation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ngc:RouteToLocation</w:t>
      </w:r>
      <w:proofErr w:type="spellEnd"/>
      <w:r w:rsidRPr="0099127B">
        <w:rPr>
          <w:noProof w:val="0"/>
        </w:rPr>
        <w:t>"/&gt;</w:t>
      </w:r>
    </w:p>
    <w:p w14:paraId="3F343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74DB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80B3615" w14:textId="77777777" w:rsidR="004D13F3" w:rsidRPr="0099127B" w:rsidRDefault="004D13F3" w:rsidP="004D13F3">
      <w:pPr>
        <w:pStyle w:val="PL"/>
        <w:rPr>
          <w:noProof w:val="0"/>
        </w:rPr>
      </w:pPr>
    </w:p>
    <w:p w14:paraId="1126A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RouteInformation</w:t>
      </w:r>
      <w:proofErr w:type="spellEnd"/>
      <w:r w:rsidRPr="0099127B">
        <w:rPr>
          <w:noProof w:val="0"/>
        </w:rPr>
        <w:t>"&gt;</w:t>
      </w:r>
    </w:p>
    <w:p w14:paraId="11EF70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39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portNumber</w:t>
      </w:r>
      <w:proofErr w:type="spellEnd"/>
      <w:r w:rsidRPr="0099127B">
        <w:rPr>
          <w:noProof w:val="0"/>
        </w:rPr>
        <w:t>" type="integer"/&gt;</w:t>
      </w:r>
    </w:p>
    <w:p w14:paraId="427D1A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45E2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C580BD0" w14:textId="77777777" w:rsidR="004D13F3" w:rsidRPr="0099127B" w:rsidRDefault="004D13F3" w:rsidP="004D13F3">
      <w:pPr>
        <w:pStyle w:val="PL"/>
        <w:rPr>
          <w:noProof w:val="0"/>
        </w:rPr>
      </w:pPr>
    </w:p>
    <w:p w14:paraId="18CA1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DnaiChgType</w:t>
      </w:r>
      <w:proofErr w:type="spellEnd"/>
      <w:r w:rsidRPr="0099127B">
        <w:rPr>
          <w:noProof w:val="0"/>
        </w:rPr>
        <w:t>"&gt;</w:t>
      </w:r>
    </w:p>
    <w:p w14:paraId="1AD8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29EBB2F0" w14:textId="77777777" w:rsidR="004D13F3" w:rsidRPr="0099127B" w:rsidRDefault="004D13F3" w:rsidP="004D13F3">
      <w:pPr>
        <w:pStyle w:val="PL"/>
        <w:rPr>
          <w:noProof w:val="0"/>
        </w:rPr>
      </w:pPr>
    </w:p>
    <w:p w14:paraId="523C59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"&gt;</w:t>
      </w:r>
    </w:p>
    <w:p w14:paraId="7043A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E6B6B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notificationUri</w:t>
      </w:r>
      <w:proofErr w:type="spellEnd"/>
      <w:r w:rsidRPr="0099127B">
        <w:rPr>
          <w:noProof w:val="0"/>
        </w:rPr>
        <w:t>" type="string"/&gt;</w:t>
      </w:r>
    </w:p>
    <w:p w14:paraId="29FE1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notifCorreId</w:t>
      </w:r>
      <w:proofErr w:type="spellEnd"/>
      <w:r w:rsidRPr="0099127B">
        <w:rPr>
          <w:noProof w:val="0"/>
        </w:rPr>
        <w:t>" type="string"/&gt;</w:t>
      </w:r>
    </w:p>
    <w:p w14:paraId="12C24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dnaiChgType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ngc:DnaiChgType</w:t>
      </w:r>
      <w:proofErr w:type="spellEnd"/>
      <w:r w:rsidRPr="0099127B">
        <w:rPr>
          <w:noProof w:val="0"/>
        </w:rPr>
        <w:t>"/&gt;</w:t>
      </w:r>
    </w:p>
    <w:p w14:paraId="4175D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afAckInd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61F74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8C7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892961" w14:textId="77777777" w:rsidR="004D13F3" w:rsidRPr="0099127B" w:rsidRDefault="004D13F3" w:rsidP="004D13F3">
      <w:pPr>
        <w:pStyle w:val="PL"/>
        <w:rPr>
          <w:noProof w:val="0"/>
        </w:rPr>
      </w:pPr>
    </w:p>
    <w:p w14:paraId="7E054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"&gt;</w:t>
      </w:r>
    </w:p>
    <w:p w14:paraId="2BED1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A923E61" w14:textId="77777777" w:rsidR="004D13F3" w:rsidRPr="0099127B" w:rsidRDefault="004D13F3" w:rsidP="004D13F3">
      <w:pPr>
        <w:pStyle w:val="PL"/>
        <w:rPr>
          <w:noProof w:val="0"/>
        </w:rPr>
      </w:pPr>
    </w:p>
    <w:p w14:paraId="676FD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"&gt;</w:t>
      </w:r>
    </w:p>
    <w:p w14:paraId="495F0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E632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ngc:SteerModeValue</w:t>
      </w:r>
      <w:proofErr w:type="spellEnd"/>
      <w:r w:rsidRPr="0099127B">
        <w:rPr>
          <w:noProof w:val="0"/>
        </w:rPr>
        <w:t>"/&gt;</w:t>
      </w:r>
    </w:p>
    <w:p w14:paraId="1DAA8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name="active"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"/&gt;</w:t>
      </w:r>
    </w:p>
    <w:p w14:paraId="31E7F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name="standby"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 minOccurs="0"/&gt;</w:t>
      </w:r>
    </w:p>
    <w:p w14:paraId="2A047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" type="integer"/&gt;</w:t>
      </w:r>
    </w:p>
    <w:p w14:paraId="0893F0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"/&gt;</w:t>
      </w:r>
    </w:p>
    <w:p w14:paraId="2E8349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D9ED4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155A1AC" w14:textId="77777777" w:rsidR="004D13F3" w:rsidRPr="0099127B" w:rsidRDefault="004D13F3" w:rsidP="004D13F3">
      <w:pPr>
        <w:pStyle w:val="PL"/>
        <w:rPr>
          <w:noProof w:val="0"/>
        </w:rPr>
      </w:pPr>
    </w:p>
    <w:p w14:paraId="5D281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MulAccCtrl</w:t>
      </w:r>
      <w:proofErr w:type="spellEnd"/>
      <w:r w:rsidRPr="0099127B">
        <w:rPr>
          <w:noProof w:val="0"/>
        </w:rPr>
        <w:t>"&gt;</w:t>
      </w:r>
    </w:p>
    <w:p w14:paraId="6572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5D1CB8A4" w14:textId="77777777" w:rsidR="004D13F3" w:rsidRPr="0099127B" w:rsidRDefault="004D13F3" w:rsidP="004D13F3">
      <w:pPr>
        <w:pStyle w:val="PL"/>
        <w:rPr>
          <w:noProof w:val="0"/>
        </w:rPr>
      </w:pPr>
    </w:p>
    <w:p w14:paraId="31E45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RatType</w:t>
      </w:r>
      <w:proofErr w:type="spellEnd"/>
      <w:r w:rsidRPr="0099127B">
        <w:rPr>
          <w:noProof w:val="0"/>
        </w:rPr>
        <w:t>"&gt;</w:t>
      </w:r>
    </w:p>
    <w:p w14:paraId="1F0857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770C1BD" w14:textId="77777777" w:rsidR="004D13F3" w:rsidRPr="0099127B" w:rsidRDefault="004D13F3" w:rsidP="004D13F3">
      <w:pPr>
        <w:pStyle w:val="PL"/>
        <w:rPr>
          <w:noProof w:val="0"/>
        </w:rPr>
      </w:pPr>
    </w:p>
    <w:p w14:paraId="5BC52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AccessType</w:t>
      </w:r>
      <w:proofErr w:type="spellEnd"/>
      <w:r w:rsidRPr="0099127B">
        <w:rPr>
          <w:noProof w:val="0"/>
        </w:rPr>
        <w:t>"&gt;</w:t>
      </w:r>
    </w:p>
    <w:p w14:paraId="35D8FC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CC773F2" w14:textId="77777777" w:rsidR="004D13F3" w:rsidRPr="0099127B" w:rsidRDefault="004D13F3" w:rsidP="004D13F3">
      <w:pPr>
        <w:pStyle w:val="PL"/>
        <w:rPr>
          <w:noProof w:val="0"/>
        </w:rPr>
      </w:pPr>
    </w:p>
    <w:p w14:paraId="1AB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"&gt;</w:t>
      </w:r>
    </w:p>
    <w:p w14:paraId="1E0B98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DD4F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condId</w:t>
      </w:r>
      <w:proofErr w:type="spellEnd"/>
      <w:r w:rsidRPr="0099127B">
        <w:rPr>
          <w:noProof w:val="0"/>
        </w:rPr>
        <w:t>" type="string"/&gt;</w:t>
      </w:r>
    </w:p>
    <w:p w14:paraId="2DE0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activationTime</w:t>
      </w:r>
      <w:proofErr w:type="spellEnd"/>
      <w:r w:rsidRPr="0099127B">
        <w:rPr>
          <w:noProof w:val="0"/>
        </w:rPr>
        <w:t>" type="</w:t>
      </w:r>
      <w:proofErr w:type="spellStart"/>
      <w:r w:rsidRPr="00EB2C29">
        <w:rPr>
          <w:noProof w:val="0"/>
        </w:rPr>
        <w:t>dateTime</w:t>
      </w:r>
      <w:proofErr w:type="spellEnd"/>
      <w:r w:rsidRPr="0099127B">
        <w:rPr>
          <w:noProof w:val="0"/>
        </w:rPr>
        <w:t>" minOccurs="0"/&gt;</w:t>
      </w:r>
    </w:p>
    <w:p w14:paraId="252721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deactivationTime</w:t>
      </w:r>
      <w:proofErr w:type="spellEnd"/>
      <w:r w:rsidRPr="0099127B">
        <w:rPr>
          <w:noProof w:val="0"/>
        </w:rPr>
        <w:t>" type="</w:t>
      </w:r>
      <w:proofErr w:type="spellStart"/>
      <w:r w:rsidRPr="00EB2C29">
        <w:rPr>
          <w:noProof w:val="0"/>
        </w:rPr>
        <w:t>dateTime</w:t>
      </w:r>
      <w:proofErr w:type="spellEnd"/>
      <w:r w:rsidRPr="0099127B">
        <w:rPr>
          <w:noProof w:val="0"/>
        </w:rPr>
        <w:t>" minOccurs="0"/&gt;</w:t>
      </w:r>
    </w:p>
    <w:p w14:paraId="69447A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accessType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 minOccurs="0"/&gt;</w:t>
      </w:r>
    </w:p>
    <w:p w14:paraId="030B8D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ratType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ngc:RatType</w:t>
      </w:r>
      <w:proofErr w:type="spellEnd"/>
      <w:r w:rsidRPr="0099127B">
        <w:rPr>
          <w:noProof w:val="0"/>
        </w:rPr>
        <w:t>" minOccurs="0"/&gt;</w:t>
      </w:r>
    </w:p>
    <w:p w14:paraId="6D4C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041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A2A89A" w14:textId="77777777" w:rsidR="004D13F3" w:rsidRPr="0099127B" w:rsidRDefault="004D13F3" w:rsidP="004D13F3">
      <w:pPr>
        <w:pStyle w:val="PL"/>
        <w:rPr>
          <w:noProof w:val="0"/>
        </w:rPr>
      </w:pPr>
    </w:p>
    <w:p w14:paraId="262AD9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TscaiInputContainer</w:t>
      </w:r>
      <w:proofErr w:type="spellEnd"/>
      <w:r w:rsidRPr="0099127B">
        <w:rPr>
          <w:noProof w:val="0"/>
        </w:rPr>
        <w:t>"&gt;</w:t>
      </w:r>
    </w:p>
    <w:p w14:paraId="54E28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0BD2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burstArrivalTime</w:t>
      </w:r>
      <w:proofErr w:type="spellEnd"/>
      <w:r w:rsidRPr="0099127B">
        <w:rPr>
          <w:noProof w:val="0"/>
        </w:rPr>
        <w:t>" type="</w:t>
      </w:r>
      <w:proofErr w:type="spellStart"/>
      <w:r w:rsidRPr="00EB2C29">
        <w:rPr>
          <w:noProof w:val="0"/>
        </w:rPr>
        <w:t>dateTime</w:t>
      </w:r>
      <w:proofErr w:type="spellEnd"/>
      <w:r w:rsidRPr="0099127B">
        <w:rPr>
          <w:noProof w:val="0"/>
        </w:rPr>
        <w:t>" minOccurs="0"/&gt;</w:t>
      </w:r>
    </w:p>
    <w:p w14:paraId="37CBFD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7DA0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6CD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6C9BA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405D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F2989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A187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5AFD18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3AA3F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</w:t>
      </w:r>
      <w:proofErr w:type="spellEnd"/>
      <w:r w:rsidRPr="0099127B">
        <w:rPr>
          <w:noProof w:val="0"/>
        </w:rPr>
        <w:t>"/&gt;</w:t>
      </w:r>
    </w:p>
    <w:p w14:paraId="4081B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ngc:aMFIdentifier</w:t>
      </w:r>
      <w:proofErr w:type="spellEnd"/>
      <w:r w:rsidRPr="0099127B">
        <w:rPr>
          <w:noProof w:val="0"/>
        </w:rPr>
        <w:t>"/&gt;</w:t>
      </w:r>
    </w:p>
    <w:p w14:paraId="4BF335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4C528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155BA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F72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2BD61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EA83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B567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7AA7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ngc:EP_NLS</w:t>
      </w:r>
      <w:proofErr w:type="spellEnd"/>
      <w:r w:rsidRPr="0099127B">
        <w:rPr>
          <w:noProof w:val="0"/>
        </w:rPr>
        <w:t>"/&gt;</w:t>
      </w:r>
    </w:p>
    <w:p w14:paraId="092DC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ngc:EP_NLG</w:t>
      </w:r>
      <w:proofErr w:type="spellEnd"/>
      <w:r w:rsidRPr="0099127B">
        <w:rPr>
          <w:noProof w:val="0"/>
        </w:rPr>
        <w:t>"/&gt;</w:t>
      </w:r>
    </w:p>
    <w:p w14:paraId="3B9E3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0606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4CEFC9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3D94B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232E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5E3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665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4FA51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239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7D1E1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06056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181CE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ngc:NrTACList</w:t>
      </w:r>
      <w:proofErr w:type="spellEnd"/>
      <w:r w:rsidRPr="0099127B">
        <w:rPr>
          <w:noProof w:val="0"/>
        </w:rPr>
        <w:t>"/&gt;</w:t>
      </w:r>
    </w:p>
    <w:p w14:paraId="2886B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23BB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21CD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1AD826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11A4A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7F60E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D3AF1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ngc:FiveQiDscpMappingSet</w:t>
      </w:r>
      <w:proofErr w:type="spellEnd"/>
      <w:r w:rsidRPr="0099127B">
        <w:rPr>
          <w:noProof w:val="0"/>
        </w:rPr>
        <w:t>"/&gt;</w:t>
      </w:r>
    </w:p>
    <w:p w14:paraId="407BBD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ngc:GtpUPathQoSMonitoringControl</w:t>
      </w:r>
      <w:proofErr w:type="spellEnd"/>
      <w:r w:rsidRPr="0099127B">
        <w:rPr>
          <w:noProof w:val="0"/>
        </w:rPr>
        <w:t>"/&gt;</w:t>
      </w:r>
    </w:p>
    <w:p w14:paraId="6614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ngc:QFQoSMonitoringControl</w:t>
      </w:r>
      <w:proofErr w:type="spellEnd"/>
      <w:r w:rsidRPr="0099127B">
        <w:rPr>
          <w:noProof w:val="0"/>
        </w:rPr>
        <w:t>"/&gt;</w:t>
      </w:r>
    </w:p>
    <w:p w14:paraId="3AA89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ngc:PredefinedPccRuleSet</w:t>
      </w:r>
      <w:proofErr w:type="spellEnd"/>
      <w:r w:rsidRPr="0099127B">
        <w:rPr>
          <w:noProof w:val="0"/>
        </w:rPr>
        <w:t>"/&gt;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0BDC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3C39D7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1D4C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BB6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46CDE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638F8C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150771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ngc:NrTACList</w:t>
      </w:r>
      <w:proofErr w:type="spellEnd"/>
      <w:r w:rsidRPr="0099127B">
        <w:rPr>
          <w:noProof w:val="0"/>
        </w:rPr>
        <w:t>"/&gt;</w:t>
      </w:r>
    </w:p>
    <w:p w14:paraId="59A65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7067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6E06E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61B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2AF3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AAF8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280C6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51429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D24D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9B9C9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62D71" w14:textId="77777777" w:rsidR="004D13F3" w:rsidRPr="0099127B" w:rsidRDefault="004D13F3" w:rsidP="004D13F3">
      <w:pPr>
        <w:pStyle w:val="PL"/>
        <w:rPr>
          <w:noProof w:val="0"/>
        </w:rPr>
      </w:pPr>
    </w:p>
    <w:p w14:paraId="15EA06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CC46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3825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69FBA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75BB4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5405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60FDD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466AF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1EF4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3DC1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3CC1D604" w14:textId="77777777" w:rsidR="004D13F3" w:rsidRPr="0099127B" w:rsidRDefault="004D13F3" w:rsidP="004D13F3">
      <w:pPr>
        <w:pStyle w:val="PL"/>
        <w:rPr>
          <w:noProof w:val="0"/>
        </w:rPr>
      </w:pPr>
    </w:p>
    <w:p w14:paraId="733C3B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 </w:t>
      </w:r>
      <w:proofErr w:type="spellStart"/>
      <w:r w:rsidRPr="00441B14">
        <w:rPr>
          <w:noProof w:val="0"/>
          <w:lang w:val="fr-FR"/>
        </w:rPr>
        <w:t>name</w:t>
      </w:r>
      <w:proofErr w:type="spellEnd"/>
      <w:r w:rsidRPr="00441B14">
        <w:rPr>
          <w:noProof w:val="0"/>
          <w:lang w:val="fr-FR"/>
        </w:rPr>
        <w:t>="</w:t>
      </w:r>
      <w:proofErr w:type="spellStart"/>
      <w:r w:rsidRPr="00441B14">
        <w:rPr>
          <w:noProof w:val="0"/>
          <w:lang w:val="fr-FR"/>
        </w:rPr>
        <w:t>PCFFunction</w:t>
      </w:r>
      <w:proofErr w:type="spellEnd"/>
      <w:r w:rsidRPr="00441B14">
        <w:rPr>
          <w:noProof w:val="0"/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&lt;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&lt;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 </w:t>
      </w:r>
      <w:proofErr w:type="spellStart"/>
      <w:r w:rsidRPr="00441B14">
        <w:rPr>
          <w:noProof w:val="0"/>
          <w:lang w:val="fr-FR"/>
        </w:rPr>
        <w:t>name</w:t>
      </w:r>
      <w:proofErr w:type="spellEnd"/>
      <w:r w:rsidRPr="00441B14">
        <w:rPr>
          <w:noProof w:val="0"/>
          <w:lang w:val="fr-FR"/>
        </w:rPr>
        <w:t>="</w:t>
      </w:r>
      <w:proofErr w:type="spellStart"/>
      <w:r w:rsidRPr="00441B14">
        <w:rPr>
          <w:noProof w:val="0"/>
          <w:lang w:val="fr-FR"/>
        </w:rPr>
        <w:t>attributes</w:t>
      </w:r>
      <w:proofErr w:type="spellEnd"/>
      <w:r w:rsidRPr="00441B14">
        <w:rPr>
          <w:noProof w:val="0"/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  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</w:t>
      </w:r>
      <w:r w:rsidRPr="00441B14">
        <w:rPr>
          <w:noProof w:val="0"/>
          <w:lang w:val="fr-FR"/>
        </w:rPr>
        <w:tab/>
      </w:r>
      <w:r w:rsidRPr="00441B14">
        <w:rPr>
          <w:noProof w:val="0"/>
          <w:lang w:val="fr-FR"/>
        </w:rPr>
        <w:tab/>
      </w:r>
      <w:r w:rsidRPr="00441B14">
        <w:rPr>
          <w:noProof w:val="0"/>
          <w:lang w:val="fr-FR"/>
        </w:rPr>
        <w:tab/>
        <w:t>&lt;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 </w:t>
      </w:r>
      <w:proofErr w:type="spellStart"/>
      <w:r w:rsidRPr="00441B14">
        <w:rPr>
          <w:noProof w:val="0"/>
          <w:lang w:val="fr-FR"/>
        </w:rPr>
        <w:t>name</w:t>
      </w:r>
      <w:proofErr w:type="spellEnd"/>
      <w:r w:rsidRPr="00441B14">
        <w:rPr>
          <w:noProof w:val="0"/>
          <w:lang w:val="fr-FR"/>
        </w:rPr>
        <w:t>="</w:t>
      </w:r>
      <w:proofErr w:type="spellStart"/>
      <w:r w:rsidRPr="00441B14">
        <w:rPr>
          <w:noProof w:val="0"/>
          <w:lang w:val="fr-FR"/>
        </w:rPr>
        <w:t>userLabel</w:t>
      </w:r>
      <w:proofErr w:type="spellEnd"/>
      <w:r w:rsidRPr="00441B14">
        <w:rPr>
          <w:noProof w:val="0"/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        </w:t>
      </w: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65C4B8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 /&gt;</w:t>
      </w:r>
    </w:p>
    <w:p w14:paraId="46DB8D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74D8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37AC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D3B13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24E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195F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ngc:EP_Rx</w:t>
      </w:r>
      <w:proofErr w:type="spellEnd"/>
      <w:r w:rsidRPr="0099127B">
        <w:rPr>
          <w:noProof w:val="0"/>
        </w:rPr>
        <w:t>"/&gt;</w:t>
      </w:r>
    </w:p>
    <w:p w14:paraId="500A03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ngc:PredefinedPccRuleSet</w:t>
      </w:r>
      <w:proofErr w:type="spellEnd"/>
      <w:r w:rsidRPr="0099127B">
        <w:rPr>
          <w:noProof w:val="0"/>
        </w:rPr>
        <w:t>"/&gt;</w:t>
      </w:r>
    </w:p>
    <w:p w14:paraId="2B350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C376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4E4F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35B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D4F5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8D96045" w14:textId="77777777" w:rsidR="004D13F3" w:rsidRPr="0099127B" w:rsidRDefault="004D13F3" w:rsidP="004D13F3">
      <w:pPr>
        <w:pStyle w:val="PL"/>
        <w:rPr>
          <w:noProof w:val="0"/>
        </w:rPr>
      </w:pPr>
    </w:p>
    <w:p w14:paraId="564F1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702A75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54BB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266B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5A1601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19344D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067EF3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F3C9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017B9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8C43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B59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F8EA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2DA69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61A8A212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</w:t>
      </w: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A934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7943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EB966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98C3F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247CA2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17A44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AA89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1AC2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&lt;/all&gt;</w:t>
      </w:r>
    </w:p>
    <w:p w14:paraId="08D4C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5CF41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B433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645350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B559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10996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DFB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BBA7E02" w14:textId="77777777" w:rsidR="004D13F3" w:rsidRPr="0099127B" w:rsidRDefault="004D13F3" w:rsidP="004D13F3">
      <w:pPr>
        <w:pStyle w:val="PL"/>
        <w:rPr>
          <w:noProof w:val="0"/>
        </w:rPr>
      </w:pPr>
    </w:p>
    <w:p w14:paraId="4C80F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59DE2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FCD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A3378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3B3A9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5E8493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1F1A8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45B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E792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18597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8744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85F6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F5248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32A995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EF661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D06D0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9861562" w14:textId="77777777" w:rsidR="004D13F3" w:rsidRPr="0099127B" w:rsidRDefault="004D13F3" w:rsidP="004D13F3">
      <w:pPr>
        <w:pStyle w:val="PL"/>
        <w:rPr>
          <w:noProof w:val="0"/>
        </w:rPr>
      </w:pPr>
    </w:p>
    <w:p w14:paraId="77EF05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9D42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A4EB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834F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2950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BF753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A5D2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73D1B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078FA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4D97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6B5D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798AD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D963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4DDB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50FC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8751A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2F82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867D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8CAA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668BCC2" w14:textId="77777777" w:rsidR="004D13F3" w:rsidRPr="0099127B" w:rsidRDefault="004D13F3" w:rsidP="004D13F3">
      <w:pPr>
        <w:pStyle w:val="PL"/>
        <w:rPr>
          <w:noProof w:val="0"/>
        </w:rPr>
      </w:pPr>
    </w:p>
    <w:p w14:paraId="2B1E6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6742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DF2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729FD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79FC4B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5EE07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63D2E1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ngc:CNSIIdList</w:t>
      </w:r>
      <w:proofErr w:type="spellEnd"/>
      <w:r w:rsidRPr="0099127B">
        <w:rPr>
          <w:noProof w:val="0"/>
        </w:rPr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ngc:NFProfileList</w:t>
      </w:r>
      <w:proofErr w:type="spellEnd"/>
      <w:r w:rsidRPr="0099127B">
        <w:rPr>
          <w:noProof w:val="0"/>
        </w:rPr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A01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0322C1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7648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99070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CA6D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E4CCE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039A9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BF8FFD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</w:t>
      </w: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5D4BD5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2CD9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600D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0B39D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447C4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6EE81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ngc:CNSIIdList</w:t>
      </w:r>
      <w:proofErr w:type="spellEnd"/>
      <w:r w:rsidRPr="0099127B">
        <w:rPr>
          <w:noProof w:val="0"/>
        </w:rPr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</w:t>
      </w:r>
      <w:proofErr w:type="spellEnd"/>
      <w:r w:rsidRPr="0099127B">
        <w:rPr>
          <w:noProof w:val="0"/>
        </w:rPr>
        <w:t xml:space="preserve">: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9E3E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FF06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E958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5BEC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435403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870B2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6879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</w:t>
      </w:r>
    </w:p>
    <w:p w14:paraId="5A3DDD96" w14:textId="77777777" w:rsidR="004D13F3" w:rsidRPr="0099127B" w:rsidRDefault="004D13F3" w:rsidP="004D13F3">
      <w:pPr>
        <w:pStyle w:val="PL"/>
        <w:rPr>
          <w:noProof w:val="0"/>
        </w:rPr>
      </w:pPr>
    </w:p>
    <w:p w14:paraId="126AB3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SMSFunction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06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7EA8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205F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093AC7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2F0793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730E88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0F8D21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47B2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5ECCE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6573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ngc:EP_MAP_SMSC</w:t>
      </w:r>
      <w:proofErr w:type="spellEnd"/>
      <w:r w:rsidRPr="0099127B">
        <w:rPr>
          <w:noProof w:val="0"/>
        </w:rPr>
        <w:t>"/&gt;</w:t>
      </w:r>
    </w:p>
    <w:p w14:paraId="721D4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68ED0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72E2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6B2F3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A329A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266DFDC" w14:textId="77777777" w:rsidR="004D13F3" w:rsidRPr="0099127B" w:rsidRDefault="004D13F3" w:rsidP="004D13F3">
      <w:pPr>
        <w:pStyle w:val="PL"/>
        <w:rPr>
          <w:noProof w:val="0"/>
        </w:rPr>
      </w:pPr>
    </w:p>
    <w:p w14:paraId="5FA6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6C6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10ED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3B99E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1A43E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A8A3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2C71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811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DE6D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ngc:EP_NLS</w:t>
      </w:r>
      <w:proofErr w:type="spellEnd"/>
      <w:r w:rsidRPr="0099127B">
        <w:rPr>
          <w:noProof w:val="0"/>
        </w:rPr>
        <w:t xml:space="preserve">"/&gt; </w:t>
      </w:r>
    </w:p>
    <w:p w14:paraId="1CB33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2141E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            &lt;/choice&gt;</w:t>
      </w:r>
    </w:p>
    <w:p w14:paraId="78F49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C47E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D049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23AD9BB7" w14:textId="77777777" w:rsidR="004D13F3" w:rsidRPr="0099127B" w:rsidRDefault="004D13F3" w:rsidP="004D13F3">
      <w:pPr>
        <w:pStyle w:val="PL"/>
        <w:rPr>
          <w:noProof w:val="0"/>
        </w:rPr>
      </w:pPr>
    </w:p>
    <w:p w14:paraId="563B7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0E944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A80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1C05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6B6A9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744CF3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472539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3688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6064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D571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72B3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508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5DEEAB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9FAD9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77B22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9EEC527" w14:textId="77777777" w:rsidR="004D13F3" w:rsidRPr="0099127B" w:rsidRDefault="004D13F3" w:rsidP="004D13F3">
      <w:pPr>
        <w:pStyle w:val="PL"/>
        <w:rPr>
          <w:noProof w:val="0"/>
        </w:rPr>
      </w:pPr>
    </w:p>
    <w:p w14:paraId="680E5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7DCB52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0378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441AC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536612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</w:t>
      </w:r>
      <w:proofErr w:type="spellEnd"/>
      <w:r w:rsidRPr="0099127B">
        <w:rPr>
          <w:noProof w:val="0"/>
        </w:rPr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sEPPType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</w:t>
      </w:r>
      <w:proofErr w:type="spellStart"/>
      <w:r w:rsidRPr="0099127B">
        <w:rPr>
          <w:rFonts w:eastAsia="SimSun"/>
          <w:noProof w:val="0"/>
        </w:rPr>
        <w:t>nn:SEPPType</w:t>
      </w:r>
      <w:proofErr w:type="spellEnd"/>
      <w:r w:rsidRPr="0099127B">
        <w:rPr>
          <w:rFonts w:eastAsia="SimSun"/>
          <w:noProof w:val="0"/>
        </w:rPr>
        <w:t>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sEPPId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fqdn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8A3E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13FD2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05A2A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B921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42CF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1C802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C45C8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210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&lt;element name="</w:t>
      </w:r>
      <w:proofErr w:type="spellStart"/>
      <w:r w:rsidRPr="0099127B">
        <w:rPr>
          <w:rFonts w:eastAsia="SimSun"/>
          <w:noProof w:val="0"/>
        </w:rPr>
        <w:t>ExternalSEPPFunction</w:t>
      </w:r>
      <w:proofErr w:type="spellEnd"/>
      <w:r w:rsidRPr="0099127B">
        <w:rPr>
          <w:rFonts w:eastAsia="SimSun"/>
          <w:noProof w:val="0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99127B">
        <w:rPr>
          <w:rFonts w:eastAsia="SimSun"/>
          <w:noProof w:val="0"/>
        </w:rPr>
        <w:t xml:space="preserve">    </w:t>
      </w:r>
      <w:r w:rsidRPr="00441B14">
        <w:rPr>
          <w:rFonts w:eastAsia="SimSun"/>
          <w:noProof w:val="0"/>
          <w:lang w:val="fr-FR"/>
        </w:rPr>
        <w:t>&lt;</w:t>
      </w:r>
      <w:proofErr w:type="spellStart"/>
      <w:r w:rsidRPr="00441B14">
        <w:rPr>
          <w:rFonts w:eastAsia="SimSun"/>
          <w:noProof w:val="0"/>
          <w:lang w:val="fr-FR"/>
        </w:rPr>
        <w:t>complexType</w:t>
      </w:r>
      <w:proofErr w:type="spellEnd"/>
      <w:r w:rsidRPr="00441B14">
        <w:rPr>
          <w:rFonts w:eastAsia="SimSun"/>
          <w:noProof w:val="0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441B14">
        <w:rPr>
          <w:rFonts w:eastAsia="SimSun"/>
          <w:noProof w:val="0"/>
          <w:lang w:val="fr-FR"/>
        </w:rPr>
        <w:t xml:space="preserve">      &lt;</w:t>
      </w:r>
      <w:proofErr w:type="spellStart"/>
      <w:r w:rsidRPr="00441B14">
        <w:rPr>
          <w:rFonts w:eastAsia="SimSun"/>
          <w:noProof w:val="0"/>
          <w:lang w:val="fr-FR"/>
        </w:rPr>
        <w:t>complexContent</w:t>
      </w:r>
      <w:proofErr w:type="spellEnd"/>
      <w:r w:rsidRPr="00441B14">
        <w:rPr>
          <w:rFonts w:eastAsia="SimSun"/>
          <w:noProof w:val="0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441B14">
        <w:rPr>
          <w:rFonts w:eastAsia="SimSun"/>
          <w:noProof w:val="0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noProof w:val="0"/>
          <w:lang w:val="fr-FR"/>
        </w:rPr>
        <w:t>xn:NrmClass</w:t>
      </w:r>
      <w:proofErr w:type="spellEnd"/>
      <w:r w:rsidRPr="00441B14">
        <w:rPr>
          <w:rFonts w:eastAsia="SimSun"/>
          <w:noProof w:val="0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441B14">
        <w:rPr>
          <w:rFonts w:eastAsia="SimSun"/>
          <w:noProof w:val="0"/>
          <w:lang w:val="fr-FR"/>
        </w:rPr>
        <w:t xml:space="preserve">          </w:t>
      </w:r>
      <w:r w:rsidRPr="0099127B">
        <w:rPr>
          <w:rFonts w:eastAsia="SimSun"/>
          <w:noProof w:val="0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</w:t>
      </w:r>
      <w:proofErr w:type="spellStart"/>
      <w:r w:rsidRPr="0099127B">
        <w:rPr>
          <w:rFonts w:eastAsia="SimSun"/>
          <w:noProof w:val="0"/>
        </w:rPr>
        <w:t>complexType</w:t>
      </w:r>
      <w:proofErr w:type="spellEnd"/>
      <w:r w:rsidRPr="0099127B">
        <w:rPr>
          <w:rFonts w:eastAsia="SimSun"/>
          <w:noProof w:val="0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</w:t>
      </w:r>
      <w:proofErr w:type="spellStart"/>
      <w:r w:rsidRPr="0099127B">
        <w:rPr>
          <w:rFonts w:eastAsia="SimSun"/>
          <w:noProof w:val="0"/>
        </w:rPr>
        <w:t>userLabel</w:t>
      </w:r>
      <w:proofErr w:type="spellEnd"/>
      <w:r w:rsidRPr="0099127B">
        <w:rPr>
          <w:rFonts w:eastAsia="SimSun"/>
          <w:noProof w:val="0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vnfParametersList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xn:vnfParametersListType</w:t>
      </w:r>
      <w:proofErr w:type="spellEnd"/>
      <w:r w:rsidRPr="0099127B">
        <w:rPr>
          <w:rFonts w:eastAsia="SimSun"/>
          <w:noProof w:val="0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pLMNId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en:PLMNId</w:t>
      </w:r>
      <w:proofErr w:type="spellEnd"/>
      <w:r w:rsidRPr="0099127B">
        <w:rPr>
          <w:rFonts w:eastAsia="SimSun"/>
          <w:noProof w:val="0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SimSun"/>
          <w:noProof w:val="0"/>
          <w:lang w:eastAsia="zh-CN"/>
        </w:rPr>
        <w:t xml:space="preserve"> minOccurs=</w:t>
      </w:r>
      <w:r w:rsidRPr="0099127B">
        <w:rPr>
          <w:rFonts w:eastAsia="SimSun"/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sEPPId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fqdn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name="measurements" type="</w:t>
      </w:r>
      <w:proofErr w:type="spellStart"/>
      <w:r w:rsidRPr="0099127B">
        <w:rPr>
          <w:rFonts w:eastAsia="SimSun"/>
          <w:noProof w:val="0"/>
        </w:rPr>
        <w:t>xn:MeasurementTypesAndGPsList</w:t>
      </w:r>
      <w:proofErr w:type="spellEnd"/>
      <w:r w:rsidRPr="0099127B">
        <w:rPr>
          <w:rFonts w:eastAsia="SimSun"/>
          <w:noProof w:val="0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&lt;/</w:t>
      </w:r>
      <w:proofErr w:type="spellStart"/>
      <w:r w:rsidRPr="0099127B">
        <w:rPr>
          <w:rFonts w:eastAsia="SimSun"/>
          <w:noProof w:val="0"/>
        </w:rPr>
        <w:t>complexType</w:t>
      </w:r>
      <w:proofErr w:type="spellEnd"/>
      <w:r w:rsidRPr="0099127B">
        <w:rPr>
          <w:rFonts w:eastAsia="SimSun"/>
          <w:noProof w:val="0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&lt;choice minOccurs="0" </w:t>
      </w:r>
      <w:proofErr w:type="spellStart"/>
      <w:r w:rsidRPr="0099127B">
        <w:rPr>
          <w:rFonts w:eastAsia="SimSun"/>
          <w:noProof w:val="0"/>
        </w:rPr>
        <w:t>maxOccurs</w:t>
      </w:r>
      <w:proofErr w:type="spellEnd"/>
      <w:r w:rsidRPr="0099127B">
        <w:rPr>
          <w:rFonts w:eastAsia="SimSun"/>
          <w:noProof w:val="0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</w:t>
      </w:r>
      <w:proofErr w:type="spellStart"/>
      <w:r w:rsidRPr="0099127B">
        <w:rPr>
          <w:rFonts w:eastAsia="SimSun"/>
          <w:noProof w:val="0"/>
        </w:rPr>
        <w:t>xn:VsDataContainer</w:t>
      </w:r>
      <w:proofErr w:type="spellEnd"/>
      <w:r w:rsidRPr="0099127B">
        <w:rPr>
          <w:rFonts w:eastAsia="SimSun"/>
          <w:noProof w:val="0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ref="</w:t>
      </w:r>
      <w:proofErr w:type="spellStart"/>
      <w:r w:rsidRPr="0099127B">
        <w:rPr>
          <w:rFonts w:eastAsia="SimSun"/>
          <w:noProof w:val="0"/>
        </w:rPr>
        <w:t>xn:MeasurementControl</w:t>
      </w:r>
      <w:proofErr w:type="spellEnd"/>
      <w:r w:rsidRPr="0099127B">
        <w:rPr>
          <w:rFonts w:eastAsia="SimSun"/>
          <w:noProof w:val="0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&lt;/</w:t>
      </w:r>
      <w:proofErr w:type="spellStart"/>
      <w:r w:rsidRPr="0099127B">
        <w:rPr>
          <w:rFonts w:eastAsia="SimSun"/>
          <w:noProof w:val="0"/>
        </w:rPr>
        <w:t>complexContent</w:t>
      </w:r>
      <w:proofErr w:type="spellEnd"/>
      <w:r w:rsidRPr="0099127B">
        <w:rPr>
          <w:rFonts w:eastAsia="SimSun"/>
          <w:noProof w:val="0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&lt;/</w:t>
      </w:r>
      <w:proofErr w:type="spellStart"/>
      <w:r w:rsidRPr="0099127B">
        <w:rPr>
          <w:rFonts w:eastAsia="SimSun"/>
          <w:noProof w:val="0"/>
        </w:rPr>
        <w:t>complexType</w:t>
      </w:r>
      <w:proofErr w:type="spellEnd"/>
      <w:r w:rsidRPr="0099127B">
        <w:rPr>
          <w:rFonts w:eastAsia="SimSun"/>
          <w:noProof w:val="0"/>
        </w:rPr>
        <w:t>&gt;</w:t>
      </w:r>
    </w:p>
    <w:p w14:paraId="7C73E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0F09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0894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211F5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56032E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530F3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0A463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C052D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2DAC0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F8C0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44041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314D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138F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216ED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34D7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D34B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298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3B156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073B76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92C2C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5FE5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846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342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supportedFuncList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SupportedFuncList</w:t>
      </w:r>
      <w:proofErr w:type="spellEnd"/>
      <w:r w:rsidRPr="0099127B">
        <w:rPr>
          <w:noProof w:val="0"/>
        </w:rPr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address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34C2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DE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49728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5EE38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1EF17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352F1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00FE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E3593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877E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67DF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C6EBE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33D6A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3844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3B64D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43B83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0E494C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  <w:lang w:eastAsia="zh-CN"/>
        </w:rPr>
        <w:t>capabilitylist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ngc:CapabilityList</w:t>
      </w:r>
      <w:proofErr w:type="spellEnd"/>
      <w:r w:rsidRPr="0099127B">
        <w:rPr>
          <w:noProof w:val="0"/>
        </w:rPr>
        <w:t>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01C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isINEF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  <w:lang w:eastAsia="zh-CN"/>
        </w:rPr>
        <w:t>isCAPIFSup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0FFF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E148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ADEDC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2C4FF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A9896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6638A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D14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EA9F4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928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F64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81A6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8513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AB3D3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5E6920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21115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A21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005A5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963B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811D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0537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CE1E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1E94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C7F3F92" w14:textId="77777777" w:rsidR="004D13F3" w:rsidRPr="0099127B" w:rsidRDefault="004D13F3" w:rsidP="004D13F3">
      <w:pPr>
        <w:pStyle w:val="PL"/>
        <w:rPr>
          <w:noProof w:val="0"/>
        </w:rPr>
      </w:pPr>
    </w:p>
    <w:p w14:paraId="18B6A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446BC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8BDA8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EF320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A142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281583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C552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4089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8F82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D8EA5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E276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9590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7C97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776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BA87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94748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EB858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711FF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E35A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5FC90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D9AC0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0D65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09756E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15945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856D4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6340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BA7F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5FC5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0C446C2F" w14:textId="77777777" w:rsidR="004D13F3" w:rsidRPr="0099127B" w:rsidRDefault="004D13F3" w:rsidP="004D13F3">
      <w:pPr>
        <w:pStyle w:val="PL"/>
        <w:rPr>
          <w:noProof w:val="0"/>
        </w:rPr>
      </w:pPr>
    </w:p>
    <w:p w14:paraId="37F6F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1D94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70B7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E4B7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71F8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1E35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935A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DCA40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7318E7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DE79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39BAF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6A47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6D35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EBF6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5F140C" w14:textId="77777777" w:rsidR="004D13F3" w:rsidRPr="0099127B" w:rsidRDefault="004D13F3" w:rsidP="004D13F3">
      <w:pPr>
        <w:pStyle w:val="PL"/>
        <w:rPr>
          <w:noProof w:val="0"/>
        </w:rPr>
      </w:pPr>
    </w:p>
    <w:p w14:paraId="4990D9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32FD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DF0A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52F35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61DF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2F815B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10AE5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1762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4E143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FAC3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E13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D2F5A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FB6D1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3890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BF0E66D" w14:textId="77777777" w:rsidR="004D13F3" w:rsidRPr="0099127B" w:rsidRDefault="004D13F3" w:rsidP="004D13F3">
      <w:pPr>
        <w:pStyle w:val="PL"/>
        <w:rPr>
          <w:noProof w:val="0"/>
        </w:rPr>
      </w:pPr>
    </w:p>
    <w:p w14:paraId="63C4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ACFE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4B5F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3B0B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40A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068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194A7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47082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3B539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A62C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3BFF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6AE09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6A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43BDB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00156" w14:textId="77777777" w:rsidR="004D13F3" w:rsidRPr="0099127B" w:rsidRDefault="004D13F3" w:rsidP="004D13F3">
      <w:pPr>
        <w:pStyle w:val="PL"/>
        <w:rPr>
          <w:noProof w:val="0"/>
        </w:rPr>
      </w:pPr>
    </w:p>
    <w:p w14:paraId="291FF9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735F2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B9F9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556B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13D4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ED95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22A0A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3FA19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35BD55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8B73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1E7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8836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8B0E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DD2D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E2FA384" w14:textId="77777777" w:rsidR="004D13F3" w:rsidRPr="0099127B" w:rsidRDefault="004D13F3" w:rsidP="004D13F3">
      <w:pPr>
        <w:pStyle w:val="PL"/>
        <w:rPr>
          <w:noProof w:val="0"/>
        </w:rPr>
      </w:pPr>
    </w:p>
    <w:p w14:paraId="64A0D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DAF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4BE7B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7A8D4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E424B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755A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24EA4A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3C07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EFE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AF92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3862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EDD4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9723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D7E204A" w14:textId="77777777" w:rsidR="004D13F3" w:rsidRPr="0099127B" w:rsidRDefault="004D13F3" w:rsidP="004D13F3">
      <w:pPr>
        <w:pStyle w:val="PL"/>
        <w:rPr>
          <w:noProof w:val="0"/>
        </w:rPr>
      </w:pPr>
    </w:p>
    <w:p w14:paraId="6AA9B9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FB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E7F5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6086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614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1FFE2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744F9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3FC53D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proofErr w:type="spellEnd"/>
      <w:r w:rsidRPr="0099127B">
        <w:rPr>
          <w:noProof w:val="0"/>
        </w:rPr>
        <w:t>" minOccurs="0"/&gt;</w:t>
      </w:r>
    </w:p>
    <w:p w14:paraId="0CC25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5E5F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AE73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267F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905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36D5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65F08" w14:textId="77777777" w:rsidR="004D13F3" w:rsidRPr="0099127B" w:rsidRDefault="004D13F3" w:rsidP="004D13F3">
      <w:pPr>
        <w:pStyle w:val="PL"/>
        <w:rPr>
          <w:noProof w:val="0"/>
        </w:rPr>
      </w:pPr>
    </w:p>
    <w:p w14:paraId="58C87D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044A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57D3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EB88D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2FBE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1B55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4AC0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35DF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proofErr w:type="spellEnd"/>
      <w:r w:rsidRPr="0099127B">
        <w:rPr>
          <w:noProof w:val="0"/>
        </w:rPr>
        <w:t>" minOccurs="0"/&gt;</w:t>
      </w:r>
    </w:p>
    <w:p w14:paraId="1816F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DB2EA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C34F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77E2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427D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738DD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4E423" w14:textId="77777777" w:rsidR="004D13F3" w:rsidRPr="0099127B" w:rsidRDefault="004D13F3" w:rsidP="004D13F3">
      <w:pPr>
        <w:pStyle w:val="PL"/>
        <w:rPr>
          <w:noProof w:val="0"/>
        </w:rPr>
      </w:pPr>
    </w:p>
    <w:p w14:paraId="1A00F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36EC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CE24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06D5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C53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4535E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FB75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110E5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052E5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19C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4764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8E17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4069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D1E9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D41C0" w14:textId="77777777" w:rsidR="004D13F3" w:rsidRPr="0099127B" w:rsidRDefault="004D13F3" w:rsidP="004D13F3">
      <w:pPr>
        <w:pStyle w:val="PL"/>
        <w:rPr>
          <w:noProof w:val="0"/>
        </w:rPr>
      </w:pPr>
    </w:p>
    <w:p w14:paraId="60F03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D837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7089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F63F8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A57D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43C81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EDCF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BCFEF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3271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50C19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EC2E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6B94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067F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EA336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65CA20D" w14:textId="77777777" w:rsidR="004D13F3" w:rsidRPr="0099127B" w:rsidRDefault="004D13F3" w:rsidP="004D13F3">
      <w:pPr>
        <w:pStyle w:val="PL"/>
        <w:rPr>
          <w:noProof w:val="0"/>
        </w:rPr>
      </w:pPr>
    </w:p>
    <w:p w14:paraId="0AC1C2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3A7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92CF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D05F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5043D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27A13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E518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6D8BA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1ABF3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C212D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E4D5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8E2CD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3D27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5421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129BCD7A" w14:textId="77777777" w:rsidR="004D13F3" w:rsidRPr="0099127B" w:rsidRDefault="004D13F3" w:rsidP="004D13F3">
      <w:pPr>
        <w:pStyle w:val="PL"/>
        <w:rPr>
          <w:noProof w:val="0"/>
        </w:rPr>
      </w:pPr>
    </w:p>
    <w:p w14:paraId="7E267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0A113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E824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779F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FE6E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4E701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D855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76168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585E8A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03D66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7DE0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CC1B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1DD2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811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2E6FF57C" w14:textId="77777777" w:rsidR="004D13F3" w:rsidRPr="0099127B" w:rsidRDefault="004D13F3" w:rsidP="004D13F3">
      <w:pPr>
        <w:pStyle w:val="PL"/>
        <w:rPr>
          <w:noProof w:val="0"/>
        </w:rPr>
      </w:pPr>
    </w:p>
    <w:p w14:paraId="18295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F2A6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946E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FCB8D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9395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967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4CE54E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Local</w:t>
      </w:r>
      <w:proofErr w:type="spellEnd"/>
      <w:r w:rsidRPr="0099127B">
        <w:rPr>
          <w:noProof w:val="0"/>
        </w:rPr>
        <w:t>" minOccurs="0"/&gt;</w:t>
      </w:r>
    </w:p>
    <w:p w14:paraId="7FAD9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421B1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C8B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7B99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5081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A654E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B8DA8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4862B04" w14:textId="77777777" w:rsidR="004D13F3" w:rsidRPr="0099127B" w:rsidRDefault="004D13F3" w:rsidP="004D13F3">
      <w:pPr>
        <w:pStyle w:val="PL"/>
        <w:rPr>
          <w:noProof w:val="0"/>
        </w:rPr>
      </w:pPr>
    </w:p>
    <w:p w14:paraId="1A2CFD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9AA7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BB27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870DB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7A2B0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C713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4F37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7703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074A9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C8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FDF1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CA123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C2FC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100D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85C646C" w14:textId="77777777" w:rsidR="004D13F3" w:rsidRPr="0099127B" w:rsidRDefault="004D13F3" w:rsidP="004D13F3">
      <w:pPr>
        <w:pStyle w:val="PL"/>
        <w:rPr>
          <w:noProof w:val="0"/>
        </w:rPr>
      </w:pPr>
    </w:p>
    <w:p w14:paraId="6B855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2149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B053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32E3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6A58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7C3B1B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28AE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Local</w:t>
      </w:r>
      <w:proofErr w:type="spellEnd"/>
      <w:r w:rsidRPr="0099127B">
        <w:rPr>
          <w:noProof w:val="0"/>
        </w:rPr>
        <w:t>" minOccurs="0"/&gt;</w:t>
      </w:r>
    </w:p>
    <w:p w14:paraId="16761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</w:t>
      </w:r>
      <w:proofErr w:type="spellEnd"/>
      <w:r w:rsidRPr="0099127B">
        <w:rPr>
          <w:noProof w:val="0"/>
        </w:rPr>
        <w:t>" minOccurs="0"/&gt;</w:t>
      </w:r>
    </w:p>
    <w:p w14:paraId="4A66B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4D29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1DD6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364A3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67DC9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2A84E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DE20361" w14:textId="77777777" w:rsidR="004D13F3" w:rsidRPr="0099127B" w:rsidRDefault="004D13F3" w:rsidP="004D13F3">
      <w:pPr>
        <w:pStyle w:val="PL"/>
        <w:rPr>
          <w:noProof w:val="0"/>
        </w:rPr>
      </w:pPr>
    </w:p>
    <w:p w14:paraId="32A85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5361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80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990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E251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D2ED6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8E0C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Local</w:t>
      </w:r>
      <w:proofErr w:type="spellEnd"/>
      <w:r w:rsidRPr="0099127B">
        <w:rPr>
          <w:noProof w:val="0"/>
        </w:rPr>
        <w:t>" minOccurs="0"/&gt;</w:t>
      </w:r>
    </w:p>
    <w:p w14:paraId="31A5F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</w:t>
      </w:r>
      <w:proofErr w:type="spellEnd"/>
      <w:r w:rsidRPr="0099127B">
        <w:rPr>
          <w:noProof w:val="0"/>
        </w:rPr>
        <w:t>" minOccurs="0"/&gt;</w:t>
      </w:r>
    </w:p>
    <w:p w14:paraId="4640A5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51B7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05DF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EDE37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809A9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5C45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48A64072" w14:textId="77777777" w:rsidR="004D13F3" w:rsidRPr="0099127B" w:rsidRDefault="004D13F3" w:rsidP="004D13F3">
      <w:pPr>
        <w:pStyle w:val="PL"/>
        <w:rPr>
          <w:noProof w:val="0"/>
        </w:rPr>
      </w:pPr>
    </w:p>
    <w:p w14:paraId="2D033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43FA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8AAC6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A91B9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0FA2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1DB3C7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14FFD6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869C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6CF6F3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AA9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62E5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C17C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04DA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DB8F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7982E" w14:textId="77777777" w:rsidR="004D13F3" w:rsidRPr="0099127B" w:rsidRDefault="004D13F3" w:rsidP="004D13F3">
      <w:pPr>
        <w:pStyle w:val="PL"/>
        <w:rPr>
          <w:noProof w:val="0"/>
        </w:rPr>
      </w:pPr>
    </w:p>
    <w:p w14:paraId="01B624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41A5D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271CB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2A5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C273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4683B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DADC3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4BC18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59751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F29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B2C1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4F92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D6384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DDCA358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</w:t>
      </w:r>
    </w:p>
    <w:p w14:paraId="64731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EA2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BCB6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42F2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FAAC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C1291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12EB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7E88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2FC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6C31C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0C4F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B411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A179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6467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765ED03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 </w:t>
      </w:r>
    </w:p>
    <w:p w14:paraId="4C42748A" w14:textId="77777777" w:rsidR="004D13F3" w:rsidRPr="0099127B" w:rsidRDefault="004D13F3" w:rsidP="004D13F3">
      <w:pPr>
        <w:pStyle w:val="PL"/>
        <w:rPr>
          <w:noProof w:val="0"/>
        </w:rPr>
      </w:pPr>
    </w:p>
    <w:p w14:paraId="2C7DB3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16640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AD05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55AF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0EF9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796B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BE5AA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C0E2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36A30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6EE9C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A0A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7B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F54C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A3D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FA496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26E91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6D4F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3B65C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66847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6733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E41F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remotePlmnId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en:PLMNId</w:t>
      </w:r>
      <w:proofErr w:type="spellEnd"/>
      <w:r w:rsidRPr="0099127B">
        <w:rPr>
          <w:rFonts w:eastAsia="SimSun"/>
          <w:noProof w:val="0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remoteSeppAddress</w:t>
      </w:r>
      <w:proofErr w:type="spellEnd"/>
      <w:r w:rsidRPr="0099127B">
        <w:rPr>
          <w:rFonts w:eastAsia="SimSun"/>
          <w:noProof w:val="0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remoteSeppId</w:t>
      </w:r>
      <w:proofErr w:type="spellEnd"/>
      <w:r w:rsidRPr="0099127B">
        <w:rPr>
          <w:rFonts w:eastAsia="SimSun"/>
          <w:noProof w:val="0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withIPX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boolean</w:t>
      </w:r>
      <w:proofErr w:type="spellEnd"/>
      <w:r w:rsidRPr="0099127B">
        <w:rPr>
          <w:rFonts w:eastAsia="SimSun"/>
          <w:noProof w:val="0"/>
        </w:rPr>
        <w:t>"/&gt;</w:t>
      </w:r>
    </w:p>
    <w:p w14:paraId="0A3C9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8044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1265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364D22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92ADC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68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2FF299C" w14:textId="77777777" w:rsidR="004D13F3" w:rsidRPr="0099127B" w:rsidRDefault="004D13F3" w:rsidP="004D13F3">
      <w:pPr>
        <w:pStyle w:val="PL"/>
        <w:rPr>
          <w:noProof w:val="0"/>
        </w:rPr>
      </w:pPr>
    </w:p>
    <w:p w14:paraId="01EC1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name="EP_S5C"&gt;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EF1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532E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D2D4D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7ED7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E193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7BF3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690CA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4FAF8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1C39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01DE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58BFE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74EE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A3ADA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ED8A231" w14:textId="77777777" w:rsidR="004D13F3" w:rsidRPr="0099127B" w:rsidRDefault="004D13F3" w:rsidP="004D13F3">
      <w:pPr>
        <w:pStyle w:val="PL"/>
        <w:rPr>
          <w:noProof w:val="0"/>
        </w:rPr>
      </w:pPr>
    </w:p>
    <w:p w14:paraId="17D2F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2136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E2CEA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C1A1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F9DD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84CA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7F33D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69FCC8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19E7B7D" w14:textId="77777777" w:rsidR="004D13F3" w:rsidRPr="0099127B" w:rsidRDefault="004D13F3" w:rsidP="004D13F3">
      <w:pPr>
        <w:pStyle w:val="PL"/>
        <w:rPr>
          <w:noProof w:val="0"/>
        </w:rPr>
      </w:pPr>
    </w:p>
    <w:p w14:paraId="57F438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21F4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AD36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A33A1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E21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D1DC5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A302329" w14:textId="77777777" w:rsidR="004D13F3" w:rsidRPr="0099127B" w:rsidRDefault="004D13F3" w:rsidP="004D13F3">
      <w:pPr>
        <w:pStyle w:val="PL"/>
        <w:rPr>
          <w:noProof w:val="0"/>
        </w:rPr>
      </w:pPr>
    </w:p>
    <w:p w14:paraId="03C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"&gt;</w:t>
      </w:r>
    </w:p>
    <w:p w14:paraId="3C373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E65DC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4B74B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6CB7A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247A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190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25033E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95B4A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E4CE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06232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0940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69DC39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00534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AEF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D875213" w14:textId="77777777" w:rsidR="004D13F3" w:rsidRPr="0099127B" w:rsidRDefault="004D13F3" w:rsidP="004D13F3">
      <w:pPr>
        <w:pStyle w:val="PL"/>
        <w:rPr>
          <w:noProof w:val="0"/>
        </w:rPr>
      </w:pPr>
    </w:p>
    <w:p w14:paraId="5B649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EB8D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C988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18BD9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5C7B1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3D33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A335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4C2A5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0E927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21A5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5580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E4C5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87A3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B43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04E2C3D7" w14:textId="77777777" w:rsidR="004D13F3" w:rsidRPr="0099127B" w:rsidRDefault="004D13F3" w:rsidP="004D13F3">
      <w:pPr>
        <w:pStyle w:val="PL"/>
        <w:rPr>
          <w:noProof w:val="0"/>
        </w:rPr>
      </w:pPr>
    </w:p>
    <w:p w14:paraId="0A7FCF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BA68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F42E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4410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0CD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4FC7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551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7D6E0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79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4C662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894A6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9BC0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1C81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CD7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C91D00E" w14:textId="77777777" w:rsidR="004D13F3" w:rsidRPr="0099127B" w:rsidRDefault="004D13F3" w:rsidP="004D13F3">
      <w:pPr>
        <w:pStyle w:val="PL"/>
        <w:rPr>
          <w:noProof w:val="0"/>
        </w:rPr>
      </w:pPr>
    </w:p>
    <w:p w14:paraId="10E776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56DA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AD6F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2D7E5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BF1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7FF7E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4F85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0850D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B71CE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80290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374C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180C7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7D2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FC4DF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EC6C346" w14:textId="77777777" w:rsidR="004D13F3" w:rsidRPr="0099127B" w:rsidRDefault="004D13F3" w:rsidP="004D13F3">
      <w:pPr>
        <w:pStyle w:val="PL"/>
        <w:rPr>
          <w:noProof w:val="0"/>
        </w:rPr>
      </w:pPr>
    </w:p>
    <w:p w14:paraId="6A3E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"&gt;</w:t>
      </w:r>
    </w:p>
    <w:p w14:paraId="6D9069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8301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75EB9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8120C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64D5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rFonts w:cs="Courier New"/>
          <w:noProof w:val="0"/>
          <w:lang w:eastAsia="zh-CN"/>
        </w:rPr>
        <w:t>fiveQiDscpMappingList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FiveQiDscpMappingList</w:t>
      </w:r>
      <w:proofErr w:type="spellEnd"/>
      <w:r w:rsidRPr="0099127B">
        <w:rPr>
          <w:noProof w:val="0"/>
        </w:rPr>
        <w:t>"/&gt;</w:t>
      </w:r>
    </w:p>
    <w:p w14:paraId="3EA08C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EA8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C18F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4B5E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E8C03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6F7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C157CE2" w14:textId="77777777" w:rsidR="004D13F3" w:rsidRPr="0099127B" w:rsidRDefault="004D13F3" w:rsidP="004D13F3">
      <w:pPr>
        <w:pStyle w:val="PL"/>
        <w:rPr>
          <w:noProof w:val="0"/>
        </w:rPr>
      </w:pPr>
    </w:p>
    <w:p w14:paraId="2F649A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name="Configurable5QISet" </w:t>
      </w:r>
      <w:proofErr w:type="spellStart"/>
      <w:r w:rsidRPr="0099127B">
        <w:rPr>
          <w:noProof w:val="0"/>
        </w:rPr>
        <w:t>substitutionGroup</w:t>
      </w:r>
      <w:proofErr w:type="spellEnd"/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xn:SubNetworkOptionallyContainedNrmClass</w:t>
      </w:r>
      <w:proofErr w:type="spellEnd"/>
      <w:r w:rsidRPr="0099127B">
        <w:rPr>
          <w:noProof w:val="0"/>
        </w:rPr>
        <w:t>"&gt;</w:t>
      </w:r>
    </w:p>
    <w:p w14:paraId="41968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7AFA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880A8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AC1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99D75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name="configurable5QIs"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6D426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09DE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489B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1DBD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2685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8924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DB15AF8" w14:textId="77777777" w:rsidR="004D13F3" w:rsidRPr="0099127B" w:rsidRDefault="004D13F3" w:rsidP="004D13F3">
      <w:pPr>
        <w:pStyle w:val="PL"/>
        <w:rPr>
          <w:noProof w:val="0"/>
        </w:rPr>
      </w:pPr>
    </w:p>
    <w:p w14:paraId="57FBA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name="Dynamic5QISet" </w:t>
      </w:r>
      <w:proofErr w:type="spellStart"/>
      <w:r w:rsidRPr="0099127B">
        <w:rPr>
          <w:noProof w:val="0"/>
        </w:rPr>
        <w:t>substitutionGroup</w:t>
      </w:r>
      <w:proofErr w:type="spellEnd"/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xn:SubNetworkOptionallyContainedNrmClass</w:t>
      </w:r>
      <w:proofErr w:type="spellEnd"/>
      <w:r w:rsidRPr="0099127B">
        <w:rPr>
          <w:noProof w:val="0"/>
        </w:rPr>
        <w:t>"&gt;</w:t>
      </w:r>
    </w:p>
    <w:p w14:paraId="6B54C7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E883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A2728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B3CA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4973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name="dynamic5QIs"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0E869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076B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6FB7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8FCD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98E5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5CACA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FCA7750" w14:textId="77777777" w:rsidR="004D13F3" w:rsidRPr="0099127B" w:rsidRDefault="004D13F3" w:rsidP="004D13F3">
      <w:pPr>
        <w:pStyle w:val="PL"/>
        <w:rPr>
          <w:noProof w:val="0"/>
        </w:rPr>
      </w:pPr>
    </w:p>
    <w:p w14:paraId="15503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1B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"&gt;</w:t>
      </w:r>
    </w:p>
    <w:p w14:paraId="7E806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FCAE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54F6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131E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81A68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gtpUPathQoSMonitoring</w:t>
      </w:r>
      <w:r w:rsidRPr="0099127B">
        <w:rPr>
          <w:rFonts w:cs="Courier New"/>
          <w:noProof w:val="0"/>
          <w:lang w:eastAsia="zh-CN"/>
        </w:rPr>
        <w:t>State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</w:t>
      </w:r>
      <w:proofErr w:type="spellEnd"/>
      <w:r w:rsidRPr="0099127B">
        <w:rPr>
          <w:noProof w:val="0"/>
        </w:rPr>
        <w:t xml:space="preserve">: </w:t>
      </w:r>
      <w:proofErr w:type="spellStart"/>
      <w:r w:rsidRPr="0099127B">
        <w:rPr>
          <w:noProof w:val="0"/>
        </w:rPr>
        <w:t>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"/&gt;</w:t>
      </w:r>
    </w:p>
    <w:p w14:paraId="56790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gtpUPathM</w:t>
      </w:r>
      <w:r w:rsidRPr="0099127B">
        <w:rPr>
          <w:rFonts w:cs="Courier New"/>
          <w:noProof w:val="0"/>
          <w:lang w:eastAsia="zh-CN"/>
        </w:rPr>
        <w:t>onitoredSNSSAIs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"/&gt;</w:t>
      </w:r>
    </w:p>
    <w:p w14:paraId="7C1FD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monitoredDSCPs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ngc:DscpList</w:t>
      </w:r>
      <w:proofErr w:type="spellEnd"/>
      <w:r w:rsidRPr="0099127B">
        <w:rPr>
          <w:noProof w:val="0"/>
        </w:rPr>
        <w:t>"/&gt;</w:t>
      </w:r>
    </w:p>
    <w:p w14:paraId="6D4ED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isEventTriggeredGtpUPathMonitoringSupported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4CB2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isPeriodicGtpUMonitoringSupported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080BF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isImmediateGtpUMonitoringSupported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664C1D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DelayThresholds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ngc:GtpUPath</w:t>
      </w:r>
      <w:r w:rsidRPr="0099127B">
        <w:rPr>
          <w:rFonts w:cs="Courier New"/>
          <w:noProof w:val="0"/>
          <w:lang w:eastAsia="zh-CN"/>
        </w:rPr>
        <w:t>DelayThresholdsType</w:t>
      </w:r>
      <w:proofErr w:type="spellEnd"/>
      <w:r w:rsidRPr="0099127B">
        <w:rPr>
          <w:noProof w:val="0"/>
        </w:rPr>
        <w:t>" minOccurs="0"/&gt;</w:t>
      </w:r>
    </w:p>
    <w:p w14:paraId="1120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gtpUPathM</w:t>
      </w:r>
      <w:r w:rsidRPr="0099127B">
        <w:rPr>
          <w:rFonts w:cs="Courier New"/>
          <w:noProof w:val="0"/>
          <w:lang w:eastAsia="zh-CN"/>
        </w:rPr>
        <w:t>inimumWaitTime</w:t>
      </w:r>
      <w:proofErr w:type="spellEnd"/>
      <w:r w:rsidRPr="0099127B">
        <w:rPr>
          <w:noProof w:val="0"/>
        </w:rPr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MeasurementPeriod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2860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8B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633D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E4D6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3A19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8A15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FFFC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354E8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"&gt;</w:t>
      </w:r>
    </w:p>
    <w:p w14:paraId="0B7B5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593B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ED7C8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73BA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824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qFQoSMonitoring</w:t>
      </w:r>
      <w:r w:rsidRPr="0099127B">
        <w:rPr>
          <w:rFonts w:cs="Courier New"/>
          <w:noProof w:val="0"/>
          <w:lang w:eastAsia="zh-CN"/>
        </w:rPr>
        <w:t>State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"/&gt;</w:t>
      </w:r>
    </w:p>
    <w:p w14:paraId="3C412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onitoredSNSSAIs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"/&gt;</w:t>
      </w:r>
    </w:p>
    <w:p w14:paraId="29DA6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name="qFM</w:t>
      </w:r>
      <w:r w:rsidRPr="0099127B">
        <w:rPr>
          <w:rFonts w:cs="Courier New"/>
          <w:noProof w:val="0"/>
          <w:lang w:eastAsia="zh-CN"/>
        </w:rPr>
        <w:t>onitored5QIs</w:t>
      </w:r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3B3A8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isEventTriggeredQFMonitoringSupported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4F260A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isPeriodicQFMonitoringSupported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163D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isSessionReleasedQFMonitoringSupported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6F3BA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qFP</w:t>
      </w:r>
      <w:r w:rsidRPr="0099127B">
        <w:rPr>
          <w:rFonts w:cs="Courier New"/>
          <w:noProof w:val="0"/>
          <w:lang w:eastAsia="zh-CN"/>
        </w:rPr>
        <w:t>acketDelayThresholds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 minOccurs="0"/&gt;</w:t>
      </w:r>
    </w:p>
    <w:p w14:paraId="5E8B9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inimumWaitTime</w:t>
      </w:r>
      <w:proofErr w:type="spellEnd"/>
      <w:r w:rsidRPr="0099127B">
        <w:rPr>
          <w:noProof w:val="0"/>
        </w:rPr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easurementPeriod</w:t>
      </w:r>
      <w:proofErr w:type="spellEnd"/>
      <w:r w:rsidRPr="0099127B">
        <w:rPr>
          <w:rFonts w:eastAsia="MS Mincho"/>
          <w:noProof w:val="0"/>
        </w:rPr>
        <w:t xml:space="preserve"> 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D8F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2BA6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CDD6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34DD6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E0FAF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ABD88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4202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1BADE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"&gt;</w:t>
      </w:r>
    </w:p>
    <w:p w14:paraId="48F57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B007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B8F5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4C12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B91B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ngc:PccRuleList</w:t>
      </w:r>
      <w:proofErr w:type="spellEnd"/>
      <w:r w:rsidRPr="0099127B">
        <w:rPr>
          <w:noProof w:val="0"/>
        </w:rPr>
        <w:t>"/&gt;</w:t>
      </w:r>
    </w:p>
    <w:p w14:paraId="29162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B4421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0F772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FEC1F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FC03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B0295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D336488" w14:textId="77777777" w:rsidR="004D13F3" w:rsidRPr="0099127B" w:rsidRDefault="004D13F3" w:rsidP="004D13F3">
      <w:pPr>
        <w:pStyle w:val="PL"/>
        <w:rPr>
          <w:noProof w:val="0"/>
        </w:rPr>
      </w:pPr>
    </w:p>
    <w:p w14:paraId="77A49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  <w:noProof w:val="0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791213E4" w14:textId="77777777" w:rsidR="00F421AF" w:rsidRPr="0099127B" w:rsidRDefault="00F421AF" w:rsidP="00F421AF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openapi</w:t>
      </w:r>
      <w:proofErr w:type="spellEnd"/>
      <w:r w:rsidRPr="0099127B">
        <w:rPr>
          <w:noProof w:val="0"/>
        </w:rPr>
        <w:t>: 3.0.1</w:t>
      </w:r>
    </w:p>
    <w:p w14:paraId="4591FA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C3597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7F0EA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709DE5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7469E0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1CDA07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735323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7893F8E" w14:textId="77777777" w:rsidR="00F421AF" w:rsidRPr="0099127B" w:rsidRDefault="00F421AF" w:rsidP="00F421AF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externalDocs</w:t>
      </w:r>
      <w:proofErr w:type="spellEnd"/>
      <w:r w:rsidRPr="0099127B">
        <w:rPr>
          <w:noProof w:val="0"/>
        </w:rPr>
        <w:t>:</w:t>
      </w:r>
    </w:p>
    <w:p w14:paraId="475813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18ED81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6A8A3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53D022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72C008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4C125F34" w14:textId="77777777" w:rsidR="00F421AF" w:rsidRPr="0099127B" w:rsidRDefault="00F421AF" w:rsidP="00F421AF">
      <w:pPr>
        <w:pStyle w:val="PL"/>
        <w:rPr>
          <w:noProof w:val="0"/>
        </w:rPr>
      </w:pPr>
    </w:p>
    <w:p w14:paraId="77DB25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2D4B05B6" w14:textId="77777777" w:rsidR="00F421AF" w:rsidRPr="0099127B" w:rsidRDefault="00F421AF" w:rsidP="00F421AF">
      <w:pPr>
        <w:pStyle w:val="PL"/>
        <w:rPr>
          <w:noProof w:val="0"/>
        </w:rPr>
      </w:pPr>
    </w:p>
    <w:p w14:paraId="3226E0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187E55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1949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comprise of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7D896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BF884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280174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5ADE5E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1FCB5B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577ADB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1F3793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321273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08F464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2B1A3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 is defined in TS 23.003</w:t>
      </w:r>
    </w:p>
    <w:p w14:paraId="13DB10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560AD5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78B5B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6EBAE5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is defined in TS 23.003</w:t>
      </w:r>
    </w:p>
    <w:p w14:paraId="130786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22BF2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19CC7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3E0E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 xml:space="preserve"> is defined in TS 23.003</w:t>
      </w:r>
    </w:p>
    <w:p w14:paraId="74FFF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1AA79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:</w:t>
      </w:r>
    </w:p>
    <w:p w14:paraId="2B8A72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95C38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1F027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55355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#/components/schemas/Ipv4Addr'</w:t>
      </w:r>
    </w:p>
    <w:p w14:paraId="7B386A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3E5A4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#/components/schemas/Ipv6Addr'</w:t>
      </w:r>
    </w:p>
    <w:p w14:paraId="2847F2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6B39B1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#/components/schemas/Ipv6Prefix'</w:t>
      </w:r>
    </w:p>
    <w:p w14:paraId="1F54D9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1518A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#/components/schemas/TransportProtocol'</w:t>
      </w:r>
    </w:p>
    <w:p w14:paraId="6ED65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2F575B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55619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13288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E4D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4DDBC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3B24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'</w:t>
      </w:r>
    </w:p>
    <w:p w14:paraId="698682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:</w:t>
      </w:r>
    </w:p>
    <w:p w14:paraId="68518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AB74F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057E11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06EF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4D4AC6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8BB7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</w:t>
      </w:r>
    </w:p>
    <w:p w14:paraId="5BF0B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3DBBC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68BC71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20668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'</w:t>
      </w:r>
    </w:p>
    <w:p w14:paraId="199C0D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plmn</w:t>
      </w:r>
      <w:proofErr w:type="spellEnd"/>
      <w:r w:rsidRPr="0099127B">
        <w:rPr>
          <w:noProof w:val="0"/>
        </w:rPr>
        <w:t>:</w:t>
      </w:r>
    </w:p>
    <w:p w14:paraId="12AC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7BAEBD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:</w:t>
      </w:r>
    </w:p>
    <w:p w14:paraId="79A40C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25730C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49BF36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479C48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518578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086466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:</w:t>
      </w:r>
    </w:p>
    <w:p w14:paraId="0EC20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5954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ACCE2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'</w:t>
      </w:r>
    </w:p>
    <w:p w14:paraId="712B93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:</w:t>
      </w:r>
    </w:p>
    <w:p w14:paraId="2FD379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EF62C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25070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91BD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:</w:t>
      </w:r>
    </w:p>
    <w:p w14:paraId="5BB9D2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C9F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:</w:t>
      </w:r>
    </w:p>
    <w:p w14:paraId="64D7BC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6CA2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9A28E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C3306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3C9291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DD47B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3B8E7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6483A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28B925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61D259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:</w:t>
      </w:r>
    </w:p>
    <w:p w14:paraId="5DD290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1F9BA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7FEA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'</w:t>
      </w:r>
    </w:p>
    <w:p w14:paraId="0A588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apiPrfix</w:t>
      </w:r>
      <w:proofErr w:type="spellEnd"/>
      <w:r w:rsidRPr="0099127B">
        <w:rPr>
          <w:noProof w:val="0"/>
        </w:rPr>
        <w:t>:</w:t>
      </w:r>
    </w:p>
    <w:p w14:paraId="01287F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9B99E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:</w:t>
      </w:r>
    </w:p>
    <w:p w14:paraId="3112AA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3413F7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:</w:t>
      </w:r>
    </w:p>
    <w:p w14:paraId="7D1D1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0CEF7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7EFBAE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1864E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:</w:t>
      </w:r>
    </w:p>
    <w:p w14:paraId="714EF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CBAB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1CD1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53A37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425B22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D5110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69F37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3D8091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086CF1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567D4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E7BE3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C6C7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D6F2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'</w:t>
      </w:r>
    </w:p>
    <w:p w14:paraId="7E18D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:</w:t>
      </w:r>
    </w:p>
    <w:p w14:paraId="195144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5DCC62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04F15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:</w:t>
      </w:r>
    </w:p>
    <w:p w14:paraId="3AB9E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2BC6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5E1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#/components/schemas/NrTac'</w:t>
      </w:r>
    </w:p>
    <w:p w14:paraId="50267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6EA54F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6ECA4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:</w:t>
      </w:r>
    </w:p>
    <w:p w14:paraId="4F77B0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AA16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12A36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0B89DC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2EA0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:</w:t>
      </w:r>
    </w:p>
    <w:p w14:paraId="2815E3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CCA3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79B6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3077F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0C22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:</w:t>
      </w:r>
    </w:p>
    <w:p w14:paraId="1A9795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43C3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4145F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smfServingAreas</w:t>
      </w:r>
      <w:proofErr w:type="spellEnd"/>
      <w:r w:rsidRPr="0099127B">
        <w:rPr>
          <w:noProof w:val="0"/>
        </w:rPr>
        <w:t>:</w:t>
      </w:r>
    </w:p>
    <w:p w14:paraId="2CA326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17A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:</w:t>
      </w:r>
    </w:p>
    <w:p w14:paraId="5B9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F0B6A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3FB6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5E6CB8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BE3F3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:</w:t>
      </w:r>
    </w:p>
    <w:p w14:paraId="4300F6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70227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48AE54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62F1D0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71CE00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0702DB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13A4C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328D8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:</w:t>
      </w:r>
    </w:p>
    <w:p w14:paraId="79F415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E1A7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2EA7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supportedDataSetIds</w:t>
      </w:r>
      <w:proofErr w:type="spellEnd"/>
      <w:r w:rsidRPr="0099127B">
        <w:rPr>
          <w:noProof w:val="0"/>
        </w:rPr>
        <w:t>:</w:t>
      </w:r>
    </w:p>
    <w:p w14:paraId="1723BE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14067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ED434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'</w:t>
      </w:r>
    </w:p>
    <w:p w14:paraId="1DFC4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731D8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DDA23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447F8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6B0F3B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'</w:t>
      </w:r>
    </w:p>
    <w:p w14:paraId="425DF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'</w:t>
      </w:r>
    </w:p>
    <w:p w14:paraId="294FB0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'</w:t>
      </w:r>
    </w:p>
    <w:p w14:paraId="712C4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'</w:t>
      </w:r>
    </w:p>
    <w:p w14:paraId="4BC493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'</w:t>
      </w:r>
    </w:p>
    <w:p w14:paraId="4F6A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B7E94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20F3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E1551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02D153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374A2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1C839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7E4CAE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:</w:t>
      </w:r>
    </w:p>
    <w:p w14:paraId="5ECDC4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702C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:</w:t>
      </w:r>
    </w:p>
    <w:p w14:paraId="617D6B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2383BD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00BF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6439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5A7784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'</w:t>
      </w:r>
    </w:p>
    <w:p w14:paraId="362064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13AA21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0E29D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10C37B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6687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619858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2C89B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3B81F7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040435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:</w:t>
      </w:r>
    </w:p>
    <w:p w14:paraId="308F9F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0DB8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137A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5F3F9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612A5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346BA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0EA2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533D9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10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389F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'</w:t>
      </w:r>
    </w:p>
    <w:p w14:paraId="3F593D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5D9AE5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51D8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50E1CF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1DDF5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3B1BA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2F664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026B62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CBE7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:</w:t>
      </w:r>
    </w:p>
    <w:p w14:paraId="61DC02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069F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CA59D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groupId</w:t>
      </w:r>
      <w:proofErr w:type="spellEnd"/>
      <w:r w:rsidRPr="0099127B">
        <w:rPr>
          <w:noProof w:val="0"/>
        </w:rPr>
        <w:t>:</w:t>
      </w:r>
    </w:p>
    <w:p w14:paraId="48A40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CF16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1BABBA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'</w:t>
      </w:r>
    </w:p>
    <w:p w14:paraId="261F9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targetNFServiceList</w:t>
      </w:r>
      <w:proofErr w:type="spellEnd"/>
      <w:r w:rsidRPr="0099127B">
        <w:rPr>
          <w:noProof w:val="0"/>
        </w:rPr>
        <w:t>:</w:t>
      </w:r>
    </w:p>
    <w:p w14:paraId="25B13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199F74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commModelConfiguration</w:t>
      </w:r>
      <w:proofErr w:type="spellEnd"/>
      <w:r w:rsidRPr="0099127B">
        <w:rPr>
          <w:noProof w:val="0"/>
        </w:rPr>
        <w:t>:</w:t>
      </w:r>
    </w:p>
    <w:p w14:paraId="1538A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8767E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34E78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2B1D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E27AA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'</w:t>
      </w:r>
    </w:p>
    <w:p w14:paraId="32B53F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6E6030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21D9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A74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18A8C9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:</w:t>
      </w:r>
    </w:p>
    <w:p w14:paraId="1E3CF8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4081B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610E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fiveQIValues</w:t>
      </w:r>
      <w:proofErr w:type="spellEnd"/>
      <w:r w:rsidRPr="0099127B">
        <w:rPr>
          <w:noProof w:val="0"/>
        </w:rPr>
        <w:t>:</w:t>
      </w:r>
    </w:p>
    <w:p w14:paraId="327CD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B3EC5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21FD6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0A777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:</w:t>
      </w:r>
    </w:p>
    <w:p w14:paraId="25005A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999E8A2" w14:textId="77777777" w:rsidR="00F421AF" w:rsidRPr="0099127B" w:rsidRDefault="00F421AF" w:rsidP="00F421AF">
      <w:pPr>
        <w:pStyle w:val="PL"/>
        <w:rPr>
          <w:noProof w:val="0"/>
        </w:rPr>
      </w:pPr>
    </w:p>
    <w:p w14:paraId="407E4A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480DF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A3C3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2FA2E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62D90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9FD1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3E0214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0CE3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:</w:t>
      </w:r>
    </w:p>
    <w:p w14:paraId="325896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7F7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3358F6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76FE80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C9E72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>:</w:t>
      </w:r>
    </w:p>
    <w:p w14:paraId="05AE05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01935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622F8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53CA3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</w:t>
      </w:r>
      <w:proofErr w:type="spellStart"/>
      <w:r w:rsidRPr="0099127B">
        <w:rPr>
          <w:noProof w:val="0"/>
        </w:rPr>
        <w:t>NonGBR</w:t>
      </w:r>
      <w:proofErr w:type="spellEnd"/>
    </w:p>
    <w:p w14:paraId="0F2D0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:</w:t>
      </w:r>
    </w:p>
    <w:p w14:paraId="4DA462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65E75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packetDelayBudget</w:t>
      </w:r>
      <w:proofErr w:type="spellEnd"/>
      <w:r w:rsidRPr="0099127B">
        <w:rPr>
          <w:noProof w:val="0"/>
        </w:rPr>
        <w:t>:</w:t>
      </w:r>
    </w:p>
    <w:p w14:paraId="60C724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2C78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4B141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'</w:t>
      </w:r>
    </w:p>
    <w:p w14:paraId="5DBF8F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averagingWindow</w:t>
      </w:r>
      <w:proofErr w:type="spellEnd"/>
      <w:r w:rsidRPr="0099127B">
        <w:rPr>
          <w:noProof w:val="0"/>
        </w:rPr>
        <w:t>:</w:t>
      </w:r>
    </w:p>
    <w:p w14:paraId="18ED5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3DE7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maximumDataBurstVolume</w:t>
      </w:r>
      <w:proofErr w:type="spellEnd"/>
      <w:r w:rsidRPr="0099127B">
        <w:rPr>
          <w:noProof w:val="0"/>
        </w:rPr>
        <w:t>:</w:t>
      </w:r>
    </w:p>
    <w:p w14:paraId="12E023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BA4456" w14:textId="77777777" w:rsidR="00F421AF" w:rsidRPr="0099127B" w:rsidRDefault="00F421AF" w:rsidP="00F421AF">
      <w:pPr>
        <w:pStyle w:val="PL"/>
        <w:rPr>
          <w:noProof w:val="0"/>
        </w:rPr>
      </w:pPr>
    </w:p>
    <w:p w14:paraId="73DC79FF" w14:textId="77777777" w:rsidR="00F421AF" w:rsidRPr="0099127B" w:rsidRDefault="00F421AF" w:rsidP="00F421AF">
      <w:pPr>
        <w:pStyle w:val="PL"/>
        <w:rPr>
          <w:noProof w:val="0"/>
        </w:rPr>
      </w:pPr>
    </w:p>
    <w:p w14:paraId="6C411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:</w:t>
      </w:r>
    </w:p>
    <w:p w14:paraId="17CC10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A9F0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0F97A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4DDDE5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B69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CBB6B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0E6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6DDD7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278D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397BA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24E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19C7D9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F72B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7F5CE7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A2FF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:</w:t>
      </w:r>
    </w:p>
    <w:p w14:paraId="0D86DC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9C67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D2145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:</w:t>
      </w:r>
    </w:p>
    <w:p w14:paraId="2078C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573E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thresholdUl</w:t>
      </w:r>
      <w:proofErr w:type="spellEnd"/>
      <w:r w:rsidRPr="0099127B">
        <w:rPr>
          <w:noProof w:val="0"/>
        </w:rPr>
        <w:t>:</w:t>
      </w:r>
    </w:p>
    <w:p w14:paraId="3207AC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B7AE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:</w:t>
      </w:r>
    </w:p>
    <w:p w14:paraId="654CD8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21E720" w14:textId="77777777" w:rsidR="00F421AF" w:rsidRPr="0099127B" w:rsidRDefault="00F421AF" w:rsidP="00F421AF">
      <w:pPr>
        <w:pStyle w:val="PL"/>
        <w:rPr>
          <w:noProof w:val="0"/>
        </w:rPr>
      </w:pPr>
    </w:p>
    <w:p w14:paraId="3FAC9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5AD88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0FD3C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E1481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:</w:t>
      </w:r>
    </w:p>
    <w:p w14:paraId="03C7C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A88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58A91C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AC99A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:</w:t>
      </w:r>
    </w:p>
    <w:p w14:paraId="533DFD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C2CA6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:</w:t>
      </w:r>
    </w:p>
    <w:p w14:paraId="280EC3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9786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:</w:t>
      </w:r>
    </w:p>
    <w:p w14:paraId="7BAFA4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C447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:</w:t>
      </w:r>
    </w:p>
    <w:p w14:paraId="08BA4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D053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:</w:t>
      </w:r>
    </w:p>
    <w:p w14:paraId="7B5CCD18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'https://forge.3gpp.org/rep/all/5G_APIs/raw/REL-16/TS29571_CommonData.yaml#/components/schemas/Arp'</w:t>
      </w:r>
    </w:p>
    <w:p w14:paraId="3235057C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</w:t>
      </w:r>
      <w:proofErr w:type="spellStart"/>
      <w:r w:rsidRPr="00441B14">
        <w:rPr>
          <w:noProof w:val="0"/>
          <w:lang w:val="fr-FR"/>
        </w:rPr>
        <w:t>qosNotificationControl</w:t>
      </w:r>
      <w:proofErr w:type="spellEnd"/>
      <w:r w:rsidRPr="00441B14">
        <w:rPr>
          <w:noProof w:val="0"/>
          <w:lang w:val="fr-FR"/>
        </w:rPr>
        <w:t>:</w:t>
      </w:r>
    </w:p>
    <w:p w14:paraId="372031F3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 xml:space="preserve">type: </w:t>
      </w:r>
      <w:proofErr w:type="spellStart"/>
      <w:r w:rsidRPr="0099127B">
        <w:rPr>
          <w:noProof w:val="0"/>
        </w:rPr>
        <w:t>boolean</w:t>
      </w:r>
      <w:proofErr w:type="spellEnd"/>
    </w:p>
    <w:p w14:paraId="69291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:</w:t>
      </w:r>
    </w:p>
    <w:p w14:paraId="67855D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25E8D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:</w:t>
      </w:r>
    </w:p>
    <w:p w14:paraId="00605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F3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:</w:t>
      </w:r>
    </w:p>
    <w:p w14:paraId="69BD2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9DB16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:</w:t>
      </w:r>
    </w:p>
    <w:p w14:paraId="04E85A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60E543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:</w:t>
      </w:r>
    </w:p>
    <w:p w14:paraId="565120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016BCC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:</w:t>
      </w:r>
    </w:p>
    <w:p w14:paraId="1F8E39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2E4A77E2" w14:textId="77777777" w:rsidR="00F421AF" w:rsidRPr="0099127B" w:rsidRDefault="00F421AF" w:rsidP="00F421AF">
      <w:pPr>
        <w:pStyle w:val="PL"/>
        <w:rPr>
          <w:noProof w:val="0"/>
        </w:rPr>
      </w:pPr>
    </w:p>
    <w:p w14:paraId="79E5E5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:</w:t>
      </w:r>
    </w:p>
    <w:p w14:paraId="039381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CCBE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59BE4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'</w:t>
      </w:r>
    </w:p>
    <w:p w14:paraId="08A699D2" w14:textId="77777777" w:rsidR="00F421AF" w:rsidRPr="0099127B" w:rsidRDefault="00F421AF" w:rsidP="00F421AF">
      <w:pPr>
        <w:pStyle w:val="PL"/>
        <w:rPr>
          <w:noProof w:val="0"/>
        </w:rPr>
      </w:pPr>
    </w:p>
    <w:p w14:paraId="7A67C9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:</w:t>
      </w:r>
    </w:p>
    <w:p w14:paraId="7ABC80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CAC7B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00688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:</w:t>
      </w:r>
    </w:p>
    <w:p w14:paraId="45A84E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64E63A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F4D9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E7EA9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2C31C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0D6A5F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:</w:t>
      </w:r>
    </w:p>
    <w:p w14:paraId="44EA2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5FDD0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:</w:t>
      </w:r>
    </w:p>
    <w:p w14:paraId="55284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51297A4" w14:textId="77777777" w:rsidR="00F421AF" w:rsidRPr="0099127B" w:rsidRDefault="00F421AF" w:rsidP="00F421AF">
      <w:pPr>
        <w:pStyle w:val="PL"/>
        <w:rPr>
          <w:noProof w:val="0"/>
        </w:rPr>
      </w:pPr>
    </w:p>
    <w:p w14:paraId="35502B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5F9035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A5742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0A86E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:</w:t>
      </w:r>
    </w:p>
    <w:p w14:paraId="1898B2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50120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:</w:t>
      </w:r>
    </w:p>
    <w:p w14:paraId="0751C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685E59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:</w:t>
      </w:r>
    </w:p>
    <w:p w14:paraId="0695B6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38991E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:</w:t>
      </w:r>
    </w:p>
    <w:p w14:paraId="653645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E0E0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B4084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651A50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minItems</w:t>
      </w:r>
      <w:proofErr w:type="spellEnd"/>
      <w:r w:rsidRPr="0099127B">
        <w:rPr>
          <w:noProof w:val="0"/>
        </w:rPr>
        <w:t>: 1</w:t>
      </w:r>
    </w:p>
    <w:p w14:paraId="3D8700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:</w:t>
      </w:r>
    </w:p>
    <w:p w14:paraId="7F252B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5003A1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:</w:t>
      </w:r>
    </w:p>
    <w:p w14:paraId="365E3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7521F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49E2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:</w:t>
      </w:r>
    </w:p>
    <w:p w14:paraId="434DA9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56DF2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360ED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:</w:t>
      </w:r>
    </w:p>
    <w:p w14:paraId="71DF88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7897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F4E4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585A1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traffCorreInd</w:t>
      </w:r>
      <w:proofErr w:type="spellEnd"/>
      <w:r w:rsidRPr="0099127B">
        <w:rPr>
          <w:noProof w:val="0"/>
        </w:rPr>
        <w:t>:</w:t>
      </w:r>
    </w:p>
    <w:p w14:paraId="13F288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5A7B7E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:</w:t>
      </w:r>
    </w:p>
    <w:p w14:paraId="4EB7B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78A1C8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:</w:t>
      </w:r>
    </w:p>
    <w:p w14:paraId="718DA8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28467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:</w:t>
      </w:r>
    </w:p>
    <w:p w14:paraId="0C8EC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5C9FD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:</w:t>
      </w:r>
    </w:p>
    <w:p w14:paraId="7A83D2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2E283E33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mulAccCtrl</w:t>
      </w:r>
      <w:proofErr w:type="spellEnd"/>
      <w:r w:rsidRPr="00441B14">
        <w:rPr>
          <w:noProof w:val="0"/>
          <w:lang w:val="es-ES"/>
        </w:rPr>
        <w:t>:</w:t>
      </w:r>
    </w:p>
    <w:p w14:paraId="58E6FD2C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'https://forge.3gpp.org/rep/all/5G_APIs/raw/REL-16/TS29512_Npcf_SMPolicyControl.yaml#/components/schemas/MulticastAccessControl'</w:t>
      </w:r>
    </w:p>
    <w:p w14:paraId="308B683D" w14:textId="77777777" w:rsidR="00F421AF" w:rsidRPr="00441B14" w:rsidRDefault="00F421AF" w:rsidP="00F421AF">
      <w:pPr>
        <w:pStyle w:val="PL"/>
        <w:rPr>
          <w:noProof w:val="0"/>
          <w:lang w:val="es-ES"/>
        </w:rPr>
      </w:pPr>
    </w:p>
    <w:p w14:paraId="6F2AAB2C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:</w:t>
      </w:r>
    </w:p>
    <w:p w14:paraId="52F5A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1FEE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1FAF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'</w:t>
      </w:r>
    </w:p>
    <w:p w14:paraId="12FCC69A" w14:textId="77777777" w:rsidR="00F421AF" w:rsidRPr="0099127B" w:rsidRDefault="00F421AF" w:rsidP="00F421AF">
      <w:pPr>
        <w:pStyle w:val="PL"/>
        <w:rPr>
          <w:noProof w:val="0"/>
        </w:rPr>
      </w:pPr>
    </w:p>
    <w:p w14:paraId="065BB2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:</w:t>
      </w:r>
    </w:p>
    <w:p w14:paraId="06DBB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71311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88EB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:</w:t>
      </w:r>
    </w:p>
    <w:p w14:paraId="2CB53E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344E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31C755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:</w:t>
      </w:r>
    </w:p>
    <w:p w14:paraId="4737E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648AA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CCE4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41C021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:</w:t>
      </w:r>
    </w:p>
    <w:p w14:paraId="02DBA9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0D0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:</w:t>
      </w:r>
    </w:p>
    <w:p w14:paraId="4EEFC7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5FB97D3D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fr-FR"/>
        </w:rPr>
        <w:t>contentVersion</w:t>
      </w:r>
      <w:proofErr w:type="spellEnd"/>
      <w:r w:rsidRPr="00441B14">
        <w:rPr>
          <w:noProof w:val="0"/>
          <w:lang w:val="fr-FR"/>
        </w:rPr>
        <w:t>:</w:t>
      </w:r>
    </w:p>
    <w:p w14:paraId="6A067037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'https://forge.3gpp.org/rep/all/5G_APIs/raw/REL-16/TS29514_Npcf_PolicyAuthorization.yaml#/components/schemas/ContentVersion'</w:t>
      </w:r>
    </w:p>
    <w:p w14:paraId="140BCCC5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23BB4C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36FC78A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afSigProtocol</w:t>
      </w:r>
      <w:proofErr w:type="spellEnd"/>
      <w:r w:rsidRPr="00441B14">
        <w:rPr>
          <w:noProof w:val="0"/>
          <w:lang w:val="es-ES"/>
        </w:rPr>
        <w:t>:</w:t>
      </w:r>
    </w:p>
    <w:p w14:paraId="5246E015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'https://forge.3gpp.org/rep/all/5G_APIs/raw/REL-16/TS29512_Npcf_SMPolicyControl.yaml#/components/schemas/AfSigProtocol'</w:t>
      </w:r>
    </w:p>
    <w:p w14:paraId="040F7580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:</w:t>
      </w:r>
    </w:p>
    <w:p w14:paraId="601B6A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6C7B5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:</w:t>
      </w:r>
    </w:p>
    <w:p w14:paraId="069BF4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801D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6AB44D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211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5A9A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27AAF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:</w:t>
      </w:r>
    </w:p>
    <w:p w14:paraId="64E406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AC892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B6E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53611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4FF90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FAC77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673F5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'</w:t>
      </w:r>
    </w:p>
    <w:p w14:paraId="19A9AA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:</w:t>
      </w:r>
    </w:p>
    <w:p w14:paraId="1D004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2FAF80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:</w:t>
      </w:r>
    </w:p>
    <w:p w14:paraId="7AEC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6CF8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:</w:t>
      </w:r>
    </w:p>
    <w:p w14:paraId="43BD1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48C6FACF" w14:textId="77777777" w:rsidR="00F421AF" w:rsidRPr="0099127B" w:rsidRDefault="00F421AF" w:rsidP="00F421AF">
      <w:pPr>
        <w:pStyle w:val="PL"/>
        <w:rPr>
          <w:noProof w:val="0"/>
        </w:rPr>
      </w:pPr>
    </w:p>
    <w:p w14:paraId="1490C306" w14:textId="77777777" w:rsidR="00F421AF" w:rsidRPr="0099127B" w:rsidRDefault="00F421AF" w:rsidP="00F421AF">
      <w:pPr>
        <w:pStyle w:val="PL"/>
        <w:rPr>
          <w:noProof w:val="0"/>
        </w:rPr>
      </w:pPr>
    </w:p>
    <w:p w14:paraId="10967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789D357B" w14:textId="77777777" w:rsidR="00F421AF" w:rsidRPr="0099127B" w:rsidRDefault="00F421AF" w:rsidP="00F421AF">
      <w:pPr>
        <w:pStyle w:val="PL"/>
        <w:rPr>
          <w:noProof w:val="0"/>
        </w:rPr>
      </w:pPr>
    </w:p>
    <w:p w14:paraId="4219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-Single:</w:t>
      </w:r>
    </w:p>
    <w:p w14:paraId="6EB9C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FDE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3729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28A6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888C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379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55D8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#/components/schemas/SubNetwork-Attr'</w:t>
      </w:r>
    </w:p>
    <w:p w14:paraId="5FF049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#/components/schemas/SubNetwork-ncO'</w:t>
      </w:r>
    </w:p>
    <w:p w14:paraId="204A4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8E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6FD9F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:</w:t>
      </w:r>
    </w:p>
    <w:p w14:paraId="2AD9A1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-Multiple'</w:t>
      </w:r>
    </w:p>
    <w:p w14:paraId="7A1EAF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:</w:t>
      </w:r>
    </w:p>
    <w:p w14:paraId="06451A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-Multiple'</w:t>
      </w:r>
    </w:p>
    <w:p w14:paraId="24190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:</w:t>
      </w:r>
    </w:p>
    <w:p w14:paraId="70243B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-Multiple'</w:t>
      </w:r>
    </w:p>
    <w:p w14:paraId="39142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:</w:t>
      </w:r>
    </w:p>
    <w:p w14:paraId="55FA4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-Multiple'</w:t>
      </w:r>
    </w:p>
    <w:p w14:paraId="7EB202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:</w:t>
      </w:r>
    </w:p>
    <w:p w14:paraId="0E0E6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-Multiple'</w:t>
      </w:r>
    </w:p>
    <w:p w14:paraId="58E549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:</w:t>
      </w:r>
    </w:p>
    <w:p w14:paraId="6F464E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-Multiple'</w:t>
      </w:r>
    </w:p>
    <w:p w14:paraId="773A7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:</w:t>
      </w:r>
    </w:p>
    <w:p w14:paraId="1A3F6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-Multiple'</w:t>
      </w:r>
    </w:p>
    <w:p w14:paraId="0E9DA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50A0F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4AF395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7DCCBA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320E8EC9" w14:textId="77777777" w:rsidR="00F421AF" w:rsidRPr="0099127B" w:rsidRDefault="00F421AF" w:rsidP="00F421AF">
      <w:pPr>
        <w:pStyle w:val="PL"/>
        <w:rPr>
          <w:noProof w:val="0"/>
        </w:rPr>
      </w:pPr>
    </w:p>
    <w:p w14:paraId="738891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-Single:</w:t>
      </w:r>
    </w:p>
    <w:p w14:paraId="593F1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5033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6EA8C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280E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CEA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4940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4EC0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#/components/schemas/ManagedElement-Attr'</w:t>
      </w:r>
    </w:p>
    <w:p w14:paraId="5A48C1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#/components/schemas/ManagedElement-ncO'</w:t>
      </w:r>
    </w:p>
    <w:p w14:paraId="3443D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AB28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E4959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:</w:t>
      </w:r>
    </w:p>
    <w:p w14:paraId="7F0C0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-Multiple'</w:t>
      </w:r>
    </w:p>
    <w:p w14:paraId="0BF41C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:</w:t>
      </w:r>
    </w:p>
    <w:p w14:paraId="2EE587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-Multiple'</w:t>
      </w:r>
    </w:p>
    <w:p w14:paraId="369886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:</w:t>
      </w:r>
    </w:p>
    <w:p w14:paraId="1474E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-Multiple'</w:t>
      </w:r>
    </w:p>
    <w:p w14:paraId="637D9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48DB5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2B8387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:</w:t>
      </w:r>
    </w:p>
    <w:p w14:paraId="6FEF75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-Multiple'</w:t>
      </w:r>
    </w:p>
    <w:p w14:paraId="508086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:</w:t>
      </w:r>
    </w:p>
    <w:p w14:paraId="6DA8E4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-Multiple'</w:t>
      </w:r>
    </w:p>
    <w:p w14:paraId="03505F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:</w:t>
      </w:r>
    </w:p>
    <w:p w14:paraId="3D7EB1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-Multiple'</w:t>
      </w:r>
    </w:p>
    <w:p w14:paraId="40778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:</w:t>
      </w:r>
    </w:p>
    <w:p w14:paraId="4470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-Multiple'</w:t>
      </w:r>
    </w:p>
    <w:p w14:paraId="30034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:</w:t>
      </w:r>
    </w:p>
    <w:p w14:paraId="081CD4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-Multiple'</w:t>
      </w:r>
    </w:p>
    <w:p w14:paraId="550A11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:</w:t>
      </w:r>
    </w:p>
    <w:p w14:paraId="7E3B04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-Multiple'</w:t>
      </w:r>
    </w:p>
    <w:p w14:paraId="391D9C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:</w:t>
      </w:r>
    </w:p>
    <w:p w14:paraId="40022C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-Multiple'</w:t>
      </w:r>
    </w:p>
    <w:p w14:paraId="2E753E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:</w:t>
      </w:r>
    </w:p>
    <w:p w14:paraId="62EE5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-Multiple'</w:t>
      </w:r>
    </w:p>
    <w:p w14:paraId="6D7A5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:</w:t>
      </w:r>
    </w:p>
    <w:p w14:paraId="09A2F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-Multiple'</w:t>
      </w:r>
    </w:p>
    <w:p w14:paraId="4BA5B4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:</w:t>
      </w:r>
    </w:p>
    <w:p w14:paraId="2F12A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-Multiple'</w:t>
      </w:r>
    </w:p>
    <w:p w14:paraId="7AC675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:</w:t>
      </w:r>
    </w:p>
    <w:p w14:paraId="2AA338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-Multiple'</w:t>
      </w:r>
    </w:p>
    <w:p w14:paraId="52C71B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:</w:t>
      </w:r>
    </w:p>
    <w:p w14:paraId="3B69FC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-Multiple'</w:t>
      </w:r>
    </w:p>
    <w:p w14:paraId="6C054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:</w:t>
      </w:r>
    </w:p>
    <w:p w14:paraId="216A93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-Multiple'</w:t>
      </w:r>
    </w:p>
    <w:p w14:paraId="10A44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:</w:t>
      </w:r>
    </w:p>
    <w:p w14:paraId="0A6808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-Multiple'</w:t>
      </w:r>
    </w:p>
    <w:p w14:paraId="540A4E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2A7C7F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0540E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259B03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46EA0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AE7B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-Single:</w:t>
      </w:r>
    </w:p>
    <w:p w14:paraId="471B6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7890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95E2E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3AC9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4C9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0B0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C593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51BC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5BF39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1962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CD3CB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4354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1ABDF8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04F50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81D07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CBBF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71E0DC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'</w:t>
      </w:r>
    </w:p>
    <w:p w14:paraId="5A7893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EC1C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4BCD99D7" w14:textId="3C0E30E5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</w:t>
      </w:r>
      <w:r w:rsidR="003D3C92" w:rsidRPr="003D3C92">
        <w:rPr>
          <w:noProof w:val="0"/>
        </w:rPr>
        <w:t>Ref</w:t>
      </w:r>
      <w:proofErr w:type="spellEnd"/>
      <w:r w:rsidRPr="0099127B">
        <w:rPr>
          <w:noProof w:val="0"/>
        </w:rPr>
        <w:t>:</w:t>
      </w:r>
    </w:p>
    <w:p w14:paraId="2993B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230D85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58D46D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8829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5CC77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00357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5B4199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EA6E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5B6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21B63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677F51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1A61C3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3389F7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EDC8B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DDC0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7D568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B9B53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10E65F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70ED86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633EB5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77CEFE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AFDF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5CC12E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A0FCC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4B1BFA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0B6B00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2ECEA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75FE67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3BD10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5CBF68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3606E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4163FA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3399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-Single:</w:t>
      </w:r>
    </w:p>
    <w:p w14:paraId="25753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C6B9F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7D43B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085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014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E8F1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85C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71816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D760B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9EB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8168F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494DA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0D807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14F8C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2628BD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03F47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1D52F98" w14:textId="77777777" w:rsidR="003D3C92" w:rsidRDefault="00F421AF" w:rsidP="003D3C92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0A8FA4A0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aMFRegionRef</w:t>
      </w:r>
      <w:proofErr w:type="spellEnd"/>
      <w:r>
        <w:rPr>
          <w:noProof w:val="0"/>
        </w:rPr>
        <w:t>:</w:t>
      </w:r>
    </w:p>
    <w:p w14:paraId="43AB4FC3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#/components/schemas/Dn'</w:t>
      </w:r>
    </w:p>
    <w:p w14:paraId="1E1FCA2D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>:</w:t>
      </w:r>
    </w:p>
    <w:p w14:paraId="55A61B24" w14:textId="449BEE20" w:rsidR="00F421AF" w:rsidRPr="0099127B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606C0C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-Single:</w:t>
      </w:r>
    </w:p>
    <w:p w14:paraId="2C30C4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5E05B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B1515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F7C2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F3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F7D31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E471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06EEC0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61B8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FE3C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E442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2D3E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7667F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32339B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00EC85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0CD9A9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D1D82F1" w14:textId="77777777" w:rsidR="003D3C92" w:rsidRDefault="00F421AF" w:rsidP="003D3C92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2035501D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aMFSetListRef</w:t>
      </w:r>
      <w:proofErr w:type="spellEnd"/>
      <w:r>
        <w:rPr>
          <w:noProof w:val="0"/>
        </w:rPr>
        <w:t>:</w:t>
      </w:r>
    </w:p>
    <w:p w14:paraId="1548E215" w14:textId="384F260D" w:rsidR="00F421AF" w:rsidRPr="0099127B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815F6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-Single:</w:t>
      </w:r>
    </w:p>
    <w:p w14:paraId="6D964E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A60F0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3F46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1A4D5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AD29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D1CC4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3AD1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1FF78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AE96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DBC9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ECB59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A251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D27AD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7631F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5945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6034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5FB1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D92A2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1D784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A9FEE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49255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CD5C7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004A3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39850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3EE194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6F1C8F36" w14:textId="77777777" w:rsidR="00F421AF" w:rsidRPr="0099127B" w:rsidRDefault="00F421AF" w:rsidP="00F421AF">
      <w:pPr>
        <w:pStyle w:val="PL"/>
        <w:rPr>
          <w:noProof w:val="0"/>
        </w:rPr>
      </w:pPr>
    </w:p>
    <w:p w14:paraId="35AEE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322DB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46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4E41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5E2F09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D846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6A8B41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7B4E64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0982E5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7DA7DD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2BDC5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3FE644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FDF7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3B62F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5FEE3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5110F3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:</w:t>
      </w:r>
    </w:p>
    <w:p w14:paraId="124E25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5AEF0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:</w:t>
      </w:r>
    </w:p>
    <w:p w14:paraId="1FE8B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3E741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:</w:t>
      </w:r>
    </w:p>
    <w:p w14:paraId="0643E8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764669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06406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6F44D8BF" w14:textId="77777777" w:rsidR="00F421AF" w:rsidRPr="0099127B" w:rsidRDefault="00F421AF" w:rsidP="00F421AF">
      <w:pPr>
        <w:pStyle w:val="PL"/>
        <w:rPr>
          <w:noProof w:val="0"/>
        </w:rPr>
      </w:pPr>
    </w:p>
    <w:p w14:paraId="3F3C1D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-Single:</w:t>
      </w:r>
    </w:p>
    <w:p w14:paraId="0033A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2AB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AFF8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1EC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3A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093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5A2C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E5B10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693F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89CB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5F22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FBE1E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6BB21C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2AF112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D4EF6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59630F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84C02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6F99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13217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9C3C4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6567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E9C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232C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6C74BC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556550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AD362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0A68F2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73074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8F93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2CA18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B948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1B76FF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3F339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39FB2E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2C5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4F3BE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5DF9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7382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4F6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954D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6572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9BF0C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4779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E029A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4DD12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00F5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683C19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4BB16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862B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60F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458B98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711A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90DE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54663E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-Single:</w:t>
      </w:r>
    </w:p>
    <w:p w14:paraId="717513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36953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AB958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913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634D8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5F2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0E708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0A4B1E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ECFEC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A23F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05A7F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AD11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61BF4D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31A9B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ECB9E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547DB5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5BAF0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1FA7E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7FCF2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DDFB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59BA72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60B7F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0BF664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0681CD3F" w14:textId="77777777" w:rsidR="00F421AF" w:rsidRPr="0099127B" w:rsidRDefault="00F421AF" w:rsidP="00F421AF">
      <w:pPr>
        <w:pStyle w:val="PL"/>
        <w:rPr>
          <w:noProof w:val="0"/>
        </w:rPr>
      </w:pPr>
    </w:p>
    <w:p w14:paraId="3CAB8F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CAA2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FAD4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2ACB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7603B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07B653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78AE59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53B025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27953D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236B92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0DC45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4D67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:</w:t>
      </w:r>
    </w:p>
    <w:p w14:paraId="1E785D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-Multiple'</w:t>
      </w:r>
    </w:p>
    <w:p w14:paraId="0AAB66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6C9AB8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6A1F023" w14:textId="77777777" w:rsidR="00F421AF" w:rsidRPr="0099127B" w:rsidRDefault="00F421AF" w:rsidP="00F421AF">
      <w:pPr>
        <w:pStyle w:val="PL"/>
        <w:rPr>
          <w:noProof w:val="0"/>
        </w:rPr>
      </w:pPr>
    </w:p>
    <w:p w14:paraId="0D862D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-Single:</w:t>
      </w:r>
    </w:p>
    <w:p w14:paraId="6F8F6F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CC17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434C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BAA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F49B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F0E00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39EE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47B08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07F3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216A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FF209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36CCB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FC192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00F1D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EE316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68D82B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80E65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B57D6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3D3B7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C330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DACF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6B26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9AD26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02B51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8152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5ED7F9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1E947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-Single:</w:t>
      </w:r>
    </w:p>
    <w:p w14:paraId="41FCB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7098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43408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2DC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59A6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BE88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894F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4B63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6F5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70A4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01C5C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B1DAE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CB94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AF7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56DE6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4327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E6583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7654D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44F9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D268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988C4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ED6B3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BF10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45E92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1BD57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6C1E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37ABA5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4EF647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59321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-Single:</w:t>
      </w:r>
    </w:p>
    <w:p w14:paraId="718AB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BC78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96D35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B0D8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4680E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6FB1B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A4DE1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8DF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9102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916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42237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FB5C9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C0EC9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47C6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28EFF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2DA19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40348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CEE24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-Single:</w:t>
      </w:r>
    </w:p>
    <w:p w14:paraId="16FF2A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1B86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91004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93FB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29A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4570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E08B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FBCED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F5B5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371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A959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87D4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869E6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1C352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D443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D5466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9DEB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5FBA2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-Single:</w:t>
      </w:r>
    </w:p>
    <w:p w14:paraId="044726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8AAE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E901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A178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958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E77A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4F7C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F721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740D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D195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58F6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2E79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AA3F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B70A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5F285E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2AABDB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1DFD9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23EA09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4899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0CFB7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251928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2F38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85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639FB1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00613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-Single:</w:t>
      </w:r>
    </w:p>
    <w:p w14:paraId="2BF745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44A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E0B2A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5F4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A56C9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87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D854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0D7C3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04E9B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2A13B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E64C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BC9E3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B304E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733BE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4712EC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3BF4DC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3BC19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0BD3D0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7ED30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416727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D738B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4C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2E9B2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F5A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5DF3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7B6363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EF96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31E0C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C19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-Single:</w:t>
      </w:r>
    </w:p>
    <w:p w14:paraId="7855DC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0719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871B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3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998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A8F9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E333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73A83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AD83C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906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2EC9B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A226C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15A1BB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8B58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855FD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5FC10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222D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3E1998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76FDC1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2C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BE6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B83E6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E29DF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775D9D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D66A9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4687E4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644CC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-Single:</w:t>
      </w:r>
    </w:p>
    <w:p w14:paraId="785C5A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0C14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C6F84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3FC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390B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0D50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3D097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44C9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B4E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A18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5FDA8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3F27E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885A0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95FB1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7256D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61D53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4C3CC0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BE6B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29D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0CA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42497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-Single:</w:t>
      </w:r>
    </w:p>
    <w:p w14:paraId="18B65B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6D23F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ACC95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8D58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8A1C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72F0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78F8D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93736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299D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59B8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99EC4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AE6A1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CD23E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8BA5E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0D628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2CCD2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56A4D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0CEA7D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AD1AA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8961B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19DCD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DF15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87D9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19AC19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7A53E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-Single:</w:t>
      </w:r>
    </w:p>
    <w:p w14:paraId="7F689B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2D1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D1A5A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0EE7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D79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801EC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CCD1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22F93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3E37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D24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1D224D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47F48B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0B8668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'</w:t>
      </w:r>
    </w:p>
    <w:p w14:paraId="3E5C4D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760BA2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67F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2B985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0D6ED9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70AC3E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AEF6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F5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10886E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5D1635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-Single:</w:t>
      </w:r>
    </w:p>
    <w:p w14:paraId="381230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DD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243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0522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A9E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BB1B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81C1D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9B022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3410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75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8B398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CEBE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1C620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8E4A2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06361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633D85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A3FE1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0FC07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58239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FF00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-Single:</w:t>
      </w:r>
    </w:p>
    <w:p w14:paraId="46A36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55A87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CFE08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97F8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3296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4C23F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B041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708C2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2B1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80F2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53E6A0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'</w:t>
      </w:r>
    </w:p>
    <w:p w14:paraId="51A96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6A912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5CA710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026A5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-Single:</w:t>
      </w:r>
    </w:p>
    <w:p w14:paraId="35BAAC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58169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0AFF5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633D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F411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B453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FE5E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07AF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E46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FC1F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F537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0797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EB69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DA843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5B429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50AF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3174D3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'</w:t>
      </w:r>
    </w:p>
    <w:p w14:paraId="69D7E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isCAPIFSup</w:t>
      </w:r>
      <w:proofErr w:type="spellEnd"/>
      <w:r w:rsidRPr="0099127B">
        <w:rPr>
          <w:noProof w:val="0"/>
        </w:rPr>
        <w:t>:</w:t>
      </w:r>
    </w:p>
    <w:p w14:paraId="1B438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85052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0C73BB4F" w14:textId="77777777" w:rsidR="00F421AF" w:rsidRPr="0099127B" w:rsidRDefault="00F421AF" w:rsidP="00F421AF">
      <w:pPr>
        <w:pStyle w:val="PL"/>
        <w:rPr>
          <w:noProof w:val="0"/>
        </w:rPr>
      </w:pPr>
    </w:p>
    <w:p w14:paraId="4EE588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-Single:</w:t>
      </w:r>
    </w:p>
    <w:p w14:paraId="56A56B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30CA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7096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359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447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B478C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ECD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35F4D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A1C97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DEED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440E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988D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02CE9C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4B509C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-Single:</w:t>
      </w:r>
    </w:p>
    <w:p w14:paraId="6E95C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733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9B0B4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1556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96BE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1084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AA3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FA6A5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71A9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1711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9CB99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2D39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-Single:</w:t>
      </w:r>
    </w:p>
    <w:p w14:paraId="5B55AE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1AE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F9F88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64B25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BE963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89F0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DDFC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E1F01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7ED7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1584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376D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0B33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-Single:</w:t>
      </w:r>
    </w:p>
    <w:p w14:paraId="27667E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1E2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A056B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FFD0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F7D2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A48E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C60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C3AC4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A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FB42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452E1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153007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6EA0A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37F01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5A57E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7A7D2FDB" w14:textId="77777777" w:rsidR="00F421AF" w:rsidRPr="0099127B" w:rsidRDefault="00F421AF" w:rsidP="00F421AF">
      <w:pPr>
        <w:pStyle w:val="PL"/>
        <w:rPr>
          <w:noProof w:val="0"/>
        </w:rPr>
      </w:pPr>
    </w:p>
    <w:p w14:paraId="2FA1DC38" w14:textId="77777777" w:rsidR="00F421AF" w:rsidRPr="0099127B" w:rsidRDefault="00F421AF" w:rsidP="00F421AF">
      <w:pPr>
        <w:pStyle w:val="PL"/>
        <w:rPr>
          <w:noProof w:val="0"/>
        </w:rPr>
      </w:pPr>
    </w:p>
    <w:p w14:paraId="6F8A2D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22F9D9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612BE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816EF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DCFD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F88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6CB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A2EC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567F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0963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41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4C71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5F4B7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8218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8D98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0BBFD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FD01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D3CD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E38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DF0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E507E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1C3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2467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19D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CA78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1532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F1A68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31BCD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CA7C6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epTransportRefs</w:t>
      </w:r>
      <w:proofErr w:type="spellEnd"/>
      <w:r w:rsidRPr="0099127B">
        <w:rPr>
          <w:noProof w:val="0"/>
        </w:rPr>
        <w:t>:</w:t>
      </w:r>
    </w:p>
    <w:p w14:paraId="3B7401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6C58B4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220C9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C69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7DF4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13B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250E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49BB4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628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2294C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7019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954F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3231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378B8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93F1B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50DCB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5D43A4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F1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9B46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8568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4ED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EA85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33D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F038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4C48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2FFA7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4C7F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5BE0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656BB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85C7A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4ED542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66C5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61B6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037C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BBE3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725F0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58529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09E1A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C5B98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0EAF7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12215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3A22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F762B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3701F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F7916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90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03F4D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9BF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6E11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9568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C594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1ECA9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2E2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8FAE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BEBFC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74EA2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EADF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20CF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37AD67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7510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FF6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394D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688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DE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F499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BC43B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229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3840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30A78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3AD12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19EEE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92A36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337D9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459A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3A5C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FD0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FFD3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71C6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2D6E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9AAA4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758B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26944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B84CF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10E82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4BF4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9B5BB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2BF924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0086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47FD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DD4C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CB5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9B25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0317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59EF0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8D7A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99E3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5C5A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BD3B5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3F70F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8094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377356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C9EB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354C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64C71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8E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C6A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683E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CE297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DB4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5D7EA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75C85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3820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EE089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6FC81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1000339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2C8B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A55B4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FB8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6CE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980A6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7AFF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4AB7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0072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3920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6A5EA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63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B2B25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1387D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0F201B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DC627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5F6C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2266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D40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EDFE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43A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1710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83C26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91B1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E448F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74CD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A8305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F6F5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6D1829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0B9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FA79A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D5E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4F7F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ED31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98AFE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45310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1A922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0969B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CC528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2AE32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FD147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AA94E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C3B5C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4FA9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72ECB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4EC2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821E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E49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44948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A7FF5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9E8FA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CE52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B32F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D13D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D4CCA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5FF41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2C8CD7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22100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7157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DF5CD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EAEA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3F6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EC8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F1378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913D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4E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0C1CE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615A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8057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4E425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1F749E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F62C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A0F61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2D22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9950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B2E5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0F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28CA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A7A1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1ED91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1FDC3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F3381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60C8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A025353" w14:textId="77777777" w:rsidR="00F421AF" w:rsidRPr="0099127B" w:rsidRDefault="00F421AF" w:rsidP="00F421AF">
      <w:pPr>
        <w:pStyle w:val="PL"/>
        <w:rPr>
          <w:noProof w:val="0"/>
        </w:rPr>
      </w:pPr>
    </w:p>
    <w:p w14:paraId="764380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16AE36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78A7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3B8A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8A6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F4CFA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73311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32AE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C4DA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DB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7CC0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3EA56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00C7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A0E16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9932857" w14:textId="77777777" w:rsidR="00F421AF" w:rsidRPr="0099127B" w:rsidRDefault="00F421AF" w:rsidP="00F421AF">
      <w:pPr>
        <w:pStyle w:val="PL"/>
        <w:rPr>
          <w:noProof w:val="0"/>
        </w:rPr>
      </w:pPr>
    </w:p>
    <w:p w14:paraId="4D7F77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2E0752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9E330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BC5F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384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0A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5B7E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509DE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6B6A9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89F28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CF3C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E2567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BF6BF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42A80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DA124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1A1417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FCD1E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B1E1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9299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2156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634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ABC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BEBD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B265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EEBC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FB2D7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B0DFA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23E23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4DD40BA" w14:textId="77777777" w:rsidR="00F421AF" w:rsidRPr="0099127B" w:rsidRDefault="00F421AF" w:rsidP="00F421AF">
      <w:pPr>
        <w:pStyle w:val="PL"/>
        <w:rPr>
          <w:noProof w:val="0"/>
        </w:rPr>
      </w:pPr>
    </w:p>
    <w:p w14:paraId="5708ED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0C978D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2A4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FB8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5C2F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29BA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2F79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F8E8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9BB47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4F2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BBA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75F5D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0921E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0B3DC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F1D73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27F096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DCD9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A8EE8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7824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296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AD82A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1EF0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9C59C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D248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499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84999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A9B69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73DB4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537DA14" w14:textId="77777777" w:rsidR="00F421AF" w:rsidRPr="0099127B" w:rsidRDefault="00F421AF" w:rsidP="00F421AF">
      <w:pPr>
        <w:pStyle w:val="PL"/>
        <w:rPr>
          <w:noProof w:val="0"/>
        </w:rPr>
      </w:pPr>
    </w:p>
    <w:p w14:paraId="0AB61646" w14:textId="77777777" w:rsidR="00F421AF" w:rsidRPr="0099127B" w:rsidRDefault="00F421AF" w:rsidP="00F421AF">
      <w:pPr>
        <w:pStyle w:val="PL"/>
        <w:rPr>
          <w:noProof w:val="0"/>
        </w:rPr>
      </w:pPr>
    </w:p>
    <w:p w14:paraId="068129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2416D5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143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1E89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02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AE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EEF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A1C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6AF38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10FA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5AB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372E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A5ADD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AEFE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FA6C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6C8CAC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C3BB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EFAB6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333FA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10DC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F918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3CBF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D91B8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6479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A00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remotePlmnId</w:t>
      </w:r>
      <w:proofErr w:type="spellEnd"/>
      <w:r w:rsidRPr="0099127B">
        <w:rPr>
          <w:noProof w:val="0"/>
        </w:rPr>
        <w:t>:</w:t>
      </w:r>
    </w:p>
    <w:p w14:paraId="05D4CA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4F58A7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remoteSeppAddress</w:t>
      </w:r>
      <w:proofErr w:type="spellEnd"/>
      <w:r w:rsidRPr="0099127B">
        <w:rPr>
          <w:noProof w:val="0"/>
        </w:rPr>
        <w:t>:</w:t>
      </w:r>
    </w:p>
    <w:p w14:paraId="17216B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781771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remoteSeppId</w:t>
      </w:r>
      <w:proofErr w:type="spellEnd"/>
      <w:r w:rsidRPr="0099127B">
        <w:rPr>
          <w:noProof w:val="0"/>
        </w:rPr>
        <w:t>:</w:t>
      </w:r>
    </w:p>
    <w:p w14:paraId="36649B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CBCE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0733C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84337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5BAA6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4881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withIPX</w:t>
      </w:r>
      <w:proofErr w:type="spellEnd"/>
      <w:r w:rsidRPr="0099127B">
        <w:rPr>
          <w:noProof w:val="0"/>
        </w:rPr>
        <w:t>:</w:t>
      </w:r>
    </w:p>
    <w:p w14:paraId="4407C7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98734D7" w14:textId="77777777" w:rsidR="00F421AF" w:rsidRPr="0099127B" w:rsidRDefault="00F421AF" w:rsidP="00F421AF">
      <w:pPr>
        <w:pStyle w:val="PL"/>
        <w:rPr>
          <w:noProof w:val="0"/>
        </w:rPr>
      </w:pPr>
    </w:p>
    <w:p w14:paraId="53031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383122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FF821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D24B5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555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90251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006E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091D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68A6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B2F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65B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ACF85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63F8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F4128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1C19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2A816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17DB1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E211E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A1E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97EFE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550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EE30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70C08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9D7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0F52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5E10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3D8CE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F720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5AC6F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-Single:</w:t>
      </w:r>
    </w:p>
    <w:p w14:paraId="432B6D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11D6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B570A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3822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967B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02E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09DD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2869F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9B3F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E56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A9AE4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338B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19CD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81E30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094715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F4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F210F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25C6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F7C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C02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D5FC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338B9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D7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AB86E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06915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A693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140A1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78485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5200C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850A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4FAE1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B1D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318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3F75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7E6B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F004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81B705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B1E4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A12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E9946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93C1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19158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1FF19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9DF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FBDA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A1D79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BCE6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D2F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C440A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9665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5C52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58E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9A193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6A8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721E2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A009774" w14:textId="77777777" w:rsidR="00F421AF" w:rsidRPr="0099127B" w:rsidRDefault="00F421AF" w:rsidP="00F421AF">
      <w:pPr>
        <w:pStyle w:val="PL"/>
        <w:rPr>
          <w:noProof w:val="0"/>
        </w:rPr>
      </w:pPr>
    </w:p>
    <w:p w14:paraId="73BF09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-Single:</w:t>
      </w:r>
    </w:p>
    <w:p w14:paraId="02EA63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F78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695D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85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987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0B819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1B410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F5C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F1F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FiveQiDscpMappingList</w:t>
      </w:r>
      <w:proofErr w:type="spellEnd"/>
      <w:r w:rsidRPr="0099127B">
        <w:rPr>
          <w:noProof w:val="0"/>
        </w:rPr>
        <w:t>:</w:t>
      </w:r>
    </w:p>
    <w:p w14:paraId="2C191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96C02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FB3CE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'</w:t>
      </w:r>
    </w:p>
    <w:p w14:paraId="50006421" w14:textId="77777777" w:rsidR="00F421AF" w:rsidRPr="0099127B" w:rsidRDefault="00F421AF" w:rsidP="00F421AF">
      <w:pPr>
        <w:pStyle w:val="PL"/>
        <w:rPr>
          <w:noProof w:val="0"/>
        </w:rPr>
      </w:pPr>
    </w:p>
    <w:p w14:paraId="3A0E35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4E2694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1498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63405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4BDB8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58A4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CA15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A04C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7A17E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73E4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4E1CE6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5D438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798BC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</w:t>
      </w:r>
    </w:p>
    <w:p w14:paraId="01DA22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2868D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59022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19716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C4668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3698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931F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0376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D6C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309E0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E412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34A209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743F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5CA28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                         </w:t>
      </w:r>
    </w:p>
    <w:p w14:paraId="0787A8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7A648C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-Single:</w:t>
      </w:r>
    </w:p>
    <w:p w14:paraId="7E5CDF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BF82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A486D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7985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A321B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47DC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E477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C06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B68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gtpUPathQoSMonitoringState</w:t>
      </w:r>
      <w:proofErr w:type="spellEnd"/>
      <w:r w:rsidRPr="0099127B">
        <w:rPr>
          <w:noProof w:val="0"/>
        </w:rPr>
        <w:t>:</w:t>
      </w:r>
    </w:p>
    <w:p w14:paraId="20DD51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583F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2E982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3352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8A046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gtpUPathMonitoredSNSSAIs</w:t>
      </w:r>
      <w:proofErr w:type="spellEnd"/>
      <w:r w:rsidRPr="0099127B">
        <w:rPr>
          <w:noProof w:val="0"/>
        </w:rPr>
        <w:t>:</w:t>
      </w:r>
    </w:p>
    <w:p w14:paraId="47CC34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0004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5BFAF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45AD68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monitoredDSCPs</w:t>
      </w:r>
      <w:proofErr w:type="spellEnd"/>
      <w:r w:rsidRPr="0099127B">
        <w:rPr>
          <w:noProof w:val="0"/>
        </w:rPr>
        <w:t>:</w:t>
      </w:r>
    </w:p>
    <w:p w14:paraId="2884D4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AC92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1F7C6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797FFF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E821E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20C865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isEventTriggeredGtpUPathMonitoringSupported</w:t>
      </w:r>
      <w:proofErr w:type="spellEnd"/>
      <w:r w:rsidRPr="0099127B">
        <w:rPr>
          <w:noProof w:val="0"/>
        </w:rPr>
        <w:t>:</w:t>
      </w:r>
    </w:p>
    <w:p w14:paraId="42EA5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33B7D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isPeriodicGtpUMonitoringSupported</w:t>
      </w:r>
      <w:proofErr w:type="spellEnd"/>
      <w:r w:rsidRPr="0099127B">
        <w:rPr>
          <w:noProof w:val="0"/>
        </w:rPr>
        <w:t>:</w:t>
      </w:r>
    </w:p>
    <w:p w14:paraId="2E205C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A8E03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isImmediateGtpUMonitoringSupported</w:t>
      </w:r>
      <w:proofErr w:type="spellEnd"/>
      <w:r w:rsidRPr="0099127B">
        <w:rPr>
          <w:noProof w:val="0"/>
        </w:rPr>
        <w:t>:</w:t>
      </w:r>
    </w:p>
    <w:p w14:paraId="252620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2C8E9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gtpUPathDelayThresholds</w:t>
      </w:r>
      <w:proofErr w:type="spellEnd"/>
      <w:r w:rsidRPr="0099127B">
        <w:rPr>
          <w:noProof w:val="0"/>
        </w:rPr>
        <w:t>:</w:t>
      </w:r>
    </w:p>
    <w:p w14:paraId="30A54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'</w:t>
      </w:r>
    </w:p>
    <w:p w14:paraId="50EB2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gtpUPathMinimumWaitTime</w:t>
      </w:r>
      <w:proofErr w:type="spellEnd"/>
      <w:r w:rsidRPr="0099127B">
        <w:rPr>
          <w:noProof w:val="0"/>
        </w:rPr>
        <w:t>:</w:t>
      </w:r>
    </w:p>
    <w:p w14:paraId="682564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D847A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gtpUPathMeasurementPeriod</w:t>
      </w:r>
      <w:proofErr w:type="spellEnd"/>
      <w:r w:rsidRPr="0099127B">
        <w:rPr>
          <w:noProof w:val="0"/>
        </w:rPr>
        <w:t>:</w:t>
      </w:r>
    </w:p>
    <w:p w14:paraId="5E5EDB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231A1E" w14:textId="77777777" w:rsidR="00F421AF" w:rsidRPr="0099127B" w:rsidRDefault="00F421AF" w:rsidP="00F421AF">
      <w:pPr>
        <w:pStyle w:val="PL"/>
        <w:rPr>
          <w:noProof w:val="0"/>
        </w:rPr>
      </w:pPr>
    </w:p>
    <w:p w14:paraId="75ADD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-Single:</w:t>
      </w:r>
    </w:p>
    <w:p w14:paraId="294A0F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93B0E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9A8A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53E7F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A83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5A61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C7CE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448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B8BC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qFQoSMonitoringState</w:t>
      </w:r>
      <w:proofErr w:type="spellEnd"/>
      <w:r w:rsidRPr="0099127B">
        <w:rPr>
          <w:noProof w:val="0"/>
        </w:rPr>
        <w:t>:</w:t>
      </w:r>
    </w:p>
    <w:p w14:paraId="391D73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9E44E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6A5CC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1A68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0CE7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qFMonitoredSNSSAIs</w:t>
      </w:r>
      <w:proofErr w:type="spellEnd"/>
      <w:r w:rsidRPr="0099127B">
        <w:rPr>
          <w:noProof w:val="0"/>
        </w:rPr>
        <w:t>:</w:t>
      </w:r>
    </w:p>
    <w:p w14:paraId="2FE76A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BEA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F7EA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49EEE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6C568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E063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F2941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4CB0E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9AA8B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5EBB42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isEventTriggeredQFMonitoringSupported</w:t>
      </w:r>
      <w:proofErr w:type="spellEnd"/>
      <w:r w:rsidRPr="0099127B">
        <w:rPr>
          <w:noProof w:val="0"/>
        </w:rPr>
        <w:t>:</w:t>
      </w:r>
    </w:p>
    <w:p w14:paraId="51009B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F4F1D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isPeriodicQFMonitoringSupported</w:t>
      </w:r>
      <w:proofErr w:type="spellEnd"/>
      <w:r w:rsidRPr="0099127B">
        <w:rPr>
          <w:noProof w:val="0"/>
        </w:rPr>
        <w:t>:</w:t>
      </w:r>
    </w:p>
    <w:p w14:paraId="392476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6EF8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isSessionReleasedQFMonitoringSupported</w:t>
      </w:r>
      <w:proofErr w:type="spellEnd"/>
      <w:r w:rsidRPr="0099127B">
        <w:rPr>
          <w:noProof w:val="0"/>
        </w:rPr>
        <w:t>:</w:t>
      </w:r>
    </w:p>
    <w:p w14:paraId="6EB4F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F6C71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qFPacketDelayThresholds</w:t>
      </w:r>
      <w:proofErr w:type="spellEnd"/>
      <w:r w:rsidRPr="0099127B">
        <w:rPr>
          <w:noProof w:val="0"/>
        </w:rPr>
        <w:t>:</w:t>
      </w:r>
    </w:p>
    <w:p w14:paraId="6E3DF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'</w:t>
      </w:r>
    </w:p>
    <w:p w14:paraId="5ABA1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qFMinimumWaitTime</w:t>
      </w:r>
      <w:proofErr w:type="spellEnd"/>
      <w:r w:rsidRPr="0099127B">
        <w:rPr>
          <w:noProof w:val="0"/>
        </w:rPr>
        <w:t>:</w:t>
      </w:r>
    </w:p>
    <w:p w14:paraId="30A999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55F66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qFMeasurementPeriod</w:t>
      </w:r>
      <w:proofErr w:type="spellEnd"/>
      <w:r w:rsidRPr="0099127B">
        <w:rPr>
          <w:noProof w:val="0"/>
        </w:rPr>
        <w:t>:</w:t>
      </w:r>
    </w:p>
    <w:p w14:paraId="67FE2D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1D1EE03D" w14:textId="77777777" w:rsidR="00F421AF" w:rsidRPr="0099127B" w:rsidRDefault="00F421AF" w:rsidP="00F421AF">
      <w:pPr>
        <w:pStyle w:val="PL"/>
        <w:rPr>
          <w:noProof w:val="0"/>
        </w:rPr>
      </w:pPr>
    </w:p>
    <w:p w14:paraId="448D58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-Single:</w:t>
      </w:r>
    </w:p>
    <w:p w14:paraId="7D8461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9855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10492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776B3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FDB34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858B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34E8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D815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B9D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:</w:t>
      </w:r>
    </w:p>
    <w:p w14:paraId="14ED1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7D68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B46EA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 xml:space="preserve">'                           </w:t>
      </w:r>
    </w:p>
    <w:p w14:paraId="5AA7FDDF" w14:textId="77777777" w:rsidR="00F421AF" w:rsidRPr="0099127B" w:rsidRDefault="00F421AF" w:rsidP="00F421AF">
      <w:pPr>
        <w:pStyle w:val="PL"/>
        <w:rPr>
          <w:noProof w:val="0"/>
        </w:rPr>
      </w:pPr>
    </w:p>
    <w:p w14:paraId="79C32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4F331C55" w14:textId="77777777" w:rsidR="00F421AF" w:rsidRPr="0099127B" w:rsidRDefault="00F421AF" w:rsidP="00F421AF">
      <w:pPr>
        <w:pStyle w:val="PL"/>
        <w:rPr>
          <w:noProof w:val="0"/>
        </w:rPr>
      </w:pPr>
    </w:p>
    <w:p w14:paraId="76D2D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-Multiple:</w:t>
      </w:r>
    </w:p>
    <w:p w14:paraId="1095C6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CF563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F22E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-Single'</w:t>
      </w:r>
    </w:p>
    <w:p w14:paraId="01E4E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-Multiple:</w:t>
      </w:r>
    </w:p>
    <w:p w14:paraId="46A2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26157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B61D5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-Single'</w:t>
      </w:r>
    </w:p>
    <w:p w14:paraId="733B9D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-Multiple:</w:t>
      </w:r>
    </w:p>
    <w:p w14:paraId="5117F6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4FC3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0651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576E9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-Multiple:</w:t>
      </w:r>
    </w:p>
    <w:p w14:paraId="484394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9438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449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09F9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-Multiple:</w:t>
      </w:r>
    </w:p>
    <w:p w14:paraId="536D5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453BE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CBF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1B1280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2FD08C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EBCEA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06E93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D2D13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-Multiple:</w:t>
      </w:r>
    </w:p>
    <w:p w14:paraId="155DAE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FF8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708F4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2DA9DA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-Multiple:</w:t>
      </w:r>
    </w:p>
    <w:p w14:paraId="6829B0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62B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FCF8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66E065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-Multiple:</w:t>
      </w:r>
    </w:p>
    <w:p w14:paraId="49A2A1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F1539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51F0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1E7791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-Multiple:</w:t>
      </w:r>
    </w:p>
    <w:p w14:paraId="6C154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7B51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235A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6C503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-Multiple:</w:t>
      </w:r>
    </w:p>
    <w:p w14:paraId="5CE99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56E7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EEEF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5166F9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-Multiple:</w:t>
      </w:r>
    </w:p>
    <w:p w14:paraId="766BB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5ACB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4C8C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76BD6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-Multiple:</w:t>
      </w:r>
    </w:p>
    <w:p w14:paraId="5B40D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0ADB1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7339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196B42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-Multiple:</w:t>
      </w:r>
    </w:p>
    <w:p w14:paraId="42F172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CD20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F5AF6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4FB1DE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-Multiple:</w:t>
      </w:r>
    </w:p>
    <w:p w14:paraId="75BD8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2BCA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983B3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6C76E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-Multiple:</w:t>
      </w:r>
    </w:p>
    <w:p w14:paraId="286897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F8CA7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F7D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7B5848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-Multiple:</w:t>
      </w:r>
    </w:p>
    <w:p w14:paraId="04E8D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343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4CE5D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6BD2AE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-Multiple:</w:t>
      </w:r>
    </w:p>
    <w:p w14:paraId="0C89CF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DA51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F4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56433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-Multiple:</w:t>
      </w:r>
    </w:p>
    <w:p w14:paraId="6A970B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FA0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907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4CE0B5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-Multiple:</w:t>
      </w:r>
    </w:p>
    <w:p w14:paraId="63A3A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81396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54D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0EED2497" w14:textId="77777777" w:rsidR="00F421AF" w:rsidRPr="0099127B" w:rsidRDefault="00F421AF" w:rsidP="00F421AF">
      <w:pPr>
        <w:pStyle w:val="PL"/>
        <w:rPr>
          <w:noProof w:val="0"/>
        </w:rPr>
      </w:pPr>
    </w:p>
    <w:p w14:paraId="3AA165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-Multiple:</w:t>
      </w:r>
    </w:p>
    <w:p w14:paraId="5CBC3B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471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457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19B3DF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-Multiple:</w:t>
      </w:r>
    </w:p>
    <w:p w14:paraId="2499C6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5B02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7C9F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57FB1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-Multiple:</w:t>
      </w:r>
    </w:p>
    <w:p w14:paraId="56CB97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8535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060C3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3B2FC1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ExternalSeppFunction-Nultiple</w:t>
      </w:r>
      <w:proofErr w:type="spellEnd"/>
      <w:r w:rsidRPr="0099127B">
        <w:rPr>
          <w:noProof w:val="0"/>
        </w:rPr>
        <w:t>:</w:t>
      </w:r>
    </w:p>
    <w:p w14:paraId="3220FA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32A2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9874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26C3239E" w14:textId="77777777" w:rsidR="00F421AF" w:rsidRPr="0099127B" w:rsidRDefault="00F421AF" w:rsidP="00F421AF">
      <w:pPr>
        <w:pStyle w:val="PL"/>
        <w:rPr>
          <w:noProof w:val="0"/>
        </w:rPr>
      </w:pPr>
    </w:p>
    <w:p w14:paraId="273A3D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-Multiple:</w:t>
      </w:r>
    </w:p>
    <w:p w14:paraId="005B7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D224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D499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7F04F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-Multiple:</w:t>
      </w:r>
    </w:p>
    <w:p w14:paraId="7D682F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F16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309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6AE6C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C94C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72560D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4D0D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FA5D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27D27C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510B5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12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F51FE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678A3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3CD9BF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A3CF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658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454BBB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055C03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0249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D78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3770AE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8E2B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BC51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A2EB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7F320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3E6345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177BD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9A7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4898FF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309BF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FF0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8790C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6D480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149CF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79DD1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82D6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427982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A81D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D9FB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9BC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3D3D55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74F36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BB9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0245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653D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0C3C82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78F0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2B07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65EF5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29FB87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95FB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E3D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7C6BE5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523E3D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C81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B343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4B23D1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38258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2300E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6EC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16BB8B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33ECA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F4D9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521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24CDBD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03F02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2FB4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42F4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35D91DAD" w14:textId="77777777" w:rsidR="00F421AF" w:rsidRPr="0099127B" w:rsidRDefault="00F421AF" w:rsidP="00F421AF">
      <w:pPr>
        <w:pStyle w:val="PL"/>
        <w:rPr>
          <w:noProof w:val="0"/>
        </w:rPr>
      </w:pPr>
    </w:p>
    <w:p w14:paraId="655453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6F119E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ECBC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0BF4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5FA61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02CE7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97A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2A4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5A089D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179EE5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E415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A20D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39E5F0EC" w14:textId="77777777" w:rsidR="00F421AF" w:rsidRPr="0099127B" w:rsidRDefault="00F421AF" w:rsidP="00F421AF">
      <w:pPr>
        <w:pStyle w:val="PL"/>
        <w:rPr>
          <w:noProof w:val="0"/>
        </w:rPr>
      </w:pPr>
    </w:p>
    <w:p w14:paraId="45585F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6A6231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40DC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046D4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28565B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1408E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A245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5876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23C27AB3" w14:textId="77777777" w:rsidR="00F421AF" w:rsidRPr="0099127B" w:rsidRDefault="00F421AF" w:rsidP="00F421AF">
      <w:pPr>
        <w:pStyle w:val="PL"/>
        <w:rPr>
          <w:noProof w:val="0"/>
        </w:rPr>
      </w:pPr>
    </w:p>
    <w:p w14:paraId="76E9EA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06D57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7890D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C72E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4750B3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7DFD7A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4FB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33CC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3A2F058C" w14:textId="77777777" w:rsidR="00F421AF" w:rsidRPr="0099127B" w:rsidRDefault="00F421AF" w:rsidP="00F421AF">
      <w:pPr>
        <w:pStyle w:val="PL"/>
        <w:rPr>
          <w:noProof w:val="0"/>
        </w:rPr>
      </w:pPr>
    </w:p>
    <w:p w14:paraId="38F49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1A129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60CC0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3112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6F927B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6194BC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2313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C103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25A3D4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-Multiple:</w:t>
      </w:r>
    </w:p>
    <w:p w14:paraId="191C15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798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12C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19559A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041A8B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7407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35E3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0A475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103752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5562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437A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253E05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5752BC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C0BA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166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00A038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1DB176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8A4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3596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68DE7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3A56C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EFF02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FD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1F5944DB" w14:textId="77777777" w:rsidR="00F421AF" w:rsidRPr="0099127B" w:rsidRDefault="00F421AF" w:rsidP="00F421AF">
      <w:pPr>
        <w:pStyle w:val="PL"/>
        <w:rPr>
          <w:noProof w:val="0"/>
        </w:rPr>
      </w:pPr>
    </w:p>
    <w:p w14:paraId="3EB35402" w14:textId="77777777" w:rsidR="00F421AF" w:rsidRPr="0099127B" w:rsidRDefault="00F421AF" w:rsidP="00F421AF">
      <w:pPr>
        <w:pStyle w:val="PL"/>
        <w:rPr>
          <w:noProof w:val="0"/>
        </w:rPr>
      </w:pPr>
    </w:p>
    <w:p w14:paraId="00AAB163" w14:textId="77777777" w:rsidR="00F421AF" w:rsidRPr="0099127B" w:rsidRDefault="00F421AF" w:rsidP="00F421AF">
      <w:pPr>
        <w:pStyle w:val="PL"/>
        <w:rPr>
          <w:noProof w:val="0"/>
        </w:rPr>
      </w:pPr>
    </w:p>
    <w:p w14:paraId="2F63E2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25F829C6" w14:textId="77777777" w:rsidR="00F421AF" w:rsidRPr="0099127B" w:rsidRDefault="00F421AF" w:rsidP="00F421AF">
      <w:pPr>
        <w:pStyle w:val="PL"/>
        <w:rPr>
          <w:noProof w:val="0"/>
        </w:rPr>
      </w:pPr>
    </w:p>
    <w:p w14:paraId="3C6766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65CFB0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6BBE9F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-Single'</w:t>
      </w:r>
    </w:p>
    <w:p w14:paraId="0B097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-Single'</w:t>
      </w:r>
    </w:p>
    <w:p w14:paraId="04F350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0566E7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57BD9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1FE2E5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5E8416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0C5DA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7F098B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2C27A2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078F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36EB5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7E6CEF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342EC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01B57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29D1D2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7185C1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334D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352F40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0DBB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38138C3E" w14:textId="77777777" w:rsidR="00F421AF" w:rsidRPr="0099127B" w:rsidRDefault="00F421AF" w:rsidP="00F421AF">
      <w:pPr>
        <w:pStyle w:val="PL"/>
        <w:rPr>
          <w:noProof w:val="0"/>
        </w:rPr>
      </w:pPr>
    </w:p>
    <w:p w14:paraId="60F7F1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23051A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15D840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24201E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7F2ED009" w14:textId="77777777" w:rsidR="00F421AF" w:rsidRPr="0099127B" w:rsidRDefault="00F421AF" w:rsidP="00F421AF">
      <w:pPr>
        <w:pStyle w:val="PL"/>
        <w:rPr>
          <w:noProof w:val="0"/>
        </w:rPr>
      </w:pPr>
    </w:p>
    <w:p w14:paraId="41EFE3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2AEE0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0803D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174052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199BC5DC" w14:textId="77777777" w:rsidR="00F421AF" w:rsidRPr="0099127B" w:rsidRDefault="00F421AF" w:rsidP="00F421AF">
      <w:pPr>
        <w:pStyle w:val="PL"/>
        <w:rPr>
          <w:noProof w:val="0"/>
        </w:rPr>
      </w:pPr>
    </w:p>
    <w:p w14:paraId="08024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5A15D8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13159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3EDD30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4692E1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0BDA0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472FD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129E43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5C835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361DD7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31E9D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725E5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27BB0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0F06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318810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BDF7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56F4E48A" w14:textId="77777777" w:rsidR="00F421AF" w:rsidRPr="0099127B" w:rsidRDefault="00F421AF" w:rsidP="00F421AF">
      <w:pPr>
        <w:pStyle w:val="PL"/>
        <w:rPr>
          <w:noProof w:val="0"/>
        </w:rPr>
      </w:pPr>
    </w:p>
    <w:p w14:paraId="0BF063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2024A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8BBF5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1DC3E3BE" w14:textId="77777777" w:rsidR="00F421AF" w:rsidRPr="0099127B" w:rsidRDefault="00F421AF" w:rsidP="00F421AF">
      <w:pPr>
        <w:pStyle w:val="PL"/>
        <w:rPr>
          <w:noProof w:val="0"/>
        </w:rPr>
      </w:pPr>
    </w:p>
    <w:p w14:paraId="7F04B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729C1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697E6328" w14:textId="77777777" w:rsidR="00F421AF" w:rsidRPr="0099127B" w:rsidRDefault="00F421AF" w:rsidP="00F421AF">
      <w:pPr>
        <w:pStyle w:val="PL"/>
        <w:rPr>
          <w:noProof w:val="0"/>
        </w:rPr>
      </w:pPr>
    </w:p>
    <w:p w14:paraId="30AED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3F392B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F44FF19" w14:textId="77777777" w:rsidR="00F421AF" w:rsidRPr="0099127B" w:rsidRDefault="00F421AF" w:rsidP="00F421AF">
      <w:pPr>
        <w:pStyle w:val="PL"/>
        <w:rPr>
          <w:noProof w:val="0"/>
        </w:rPr>
      </w:pPr>
    </w:p>
    <w:p w14:paraId="64FB2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1682A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64299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2B5B92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730EF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F12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5E2D2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064ACE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7EE8B0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3FBF4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  <w:rPr>
          <w:noProof w:val="0"/>
        </w:rPr>
      </w:pPr>
    </w:p>
    <w:sectPr w:rsidR="004D13F3" w:rsidRPr="0099127B" w:rsidSect="00441B1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AFD22" w14:textId="77777777" w:rsidR="002921C1" w:rsidRDefault="002921C1">
      <w:r>
        <w:separator/>
      </w:r>
    </w:p>
  </w:endnote>
  <w:endnote w:type="continuationSeparator" w:id="0">
    <w:p w14:paraId="4BF84670" w14:textId="77777777" w:rsidR="002921C1" w:rsidRDefault="0029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C81F5" w14:textId="77777777" w:rsidR="002921C1" w:rsidRDefault="002921C1">
      <w:r>
        <w:separator/>
      </w:r>
    </w:p>
  </w:footnote>
  <w:footnote w:type="continuationSeparator" w:id="0">
    <w:p w14:paraId="4872DFE7" w14:textId="77777777" w:rsidR="002921C1" w:rsidRDefault="0029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94CA3CB" w:rsidR="00597B11" w:rsidRDefault="003C0A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9565D2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.</w:t>
    </w:r>
    <w:r w:rsidR="009565D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9565D2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-0</w:t>
    </w:r>
    <w:r w:rsidR="009565D2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38CD7DE" w:rsidR="00597B11" w:rsidRDefault="003C0A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17803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B600E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42EC2"/>
    <w:rsid w:val="009565D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13F2"/>
    <w:rsid w:val="00D57972"/>
    <w:rsid w:val="00D62577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114</Pages>
  <Words>24511</Words>
  <Characters>278353</Characters>
  <Application>Microsoft Office Word</Application>
  <DocSecurity>0</DocSecurity>
  <Lines>2319</Lines>
  <Paragraphs>604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43.020_CR0064_(Rel-11)_TEI11</cp:lastModifiedBy>
  <cp:revision>30</cp:revision>
  <cp:lastPrinted>2019-02-25T14:05:00Z</cp:lastPrinted>
  <dcterms:created xsi:type="dcterms:W3CDTF">2021-06-10T15:38:00Z</dcterms:created>
  <dcterms:modified xsi:type="dcterms:W3CDTF">2022-03-25T14:32:00Z</dcterms:modified>
</cp:coreProperties>
</file>