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B1EF8" w14:textId="6F5D6044" w:rsidR="00B72602" w:rsidRPr="00BD324F" w:rsidRDefault="00B72602" w:rsidP="00B72602">
      <w:pPr>
        <w:pStyle w:val="Heading8"/>
      </w:pPr>
      <w:r w:rsidRPr="00BD324F">
        <w:t>Annex A (normative):</w:t>
      </w:r>
      <w:r w:rsidRPr="00BD324F">
        <w:br/>
        <w:t xml:space="preserve">Cell state handling </w:t>
      </w:r>
    </w:p>
    <w:p w14:paraId="607FD04E" w14:textId="60464974" w:rsidR="00B72602" w:rsidRPr="00BD324F" w:rsidRDefault="00B72602" w:rsidP="00B72602">
      <w:pPr>
        <w:pStyle w:val="Heading1"/>
      </w:pPr>
      <w:r w:rsidRPr="00BD324F">
        <w:t>A.1</w:t>
      </w:r>
      <w:r w:rsidRPr="00BD324F">
        <w:tab/>
        <w:t xml:space="preserve">Relation between the administrative state and the "Pre-operation state of the </w:t>
      </w:r>
      <w:proofErr w:type="spellStart"/>
      <w:r w:rsidRPr="00BD324F">
        <w:t>gNB</w:t>
      </w:r>
      <w:proofErr w:type="spellEnd"/>
      <w:r w:rsidRPr="00BD324F">
        <w:t>-DU Cell"</w:t>
      </w:r>
    </w:p>
    <w:p w14:paraId="226733BA" w14:textId="77777777" w:rsidR="00B72602" w:rsidRPr="00BD324F" w:rsidRDefault="00B72602" w:rsidP="00BD324F">
      <w:r w:rsidRPr="00BD324F">
        <w:t xml:space="preserve">The administrative state indicates the permission to use or prohibition against using the cell, imposed through the OAM services. The administrative state has three values: "LOCKED", "SHUTTING DOWN" or "UNLOCKED" </w:t>
      </w:r>
    </w:p>
    <w:p w14:paraId="6C3835EB" w14:textId="7857C316" w:rsidR="00B72602" w:rsidRPr="00BD324F" w:rsidRDefault="00B72602" w:rsidP="00BD324F">
      <w:r w:rsidRPr="00BD324F">
        <w:t xml:space="preserve">The meanings of these values are defined in </w:t>
      </w:r>
      <w:r w:rsidR="00B31D44" w:rsidRPr="00BD324F">
        <w:t xml:space="preserve">Recommendation </w:t>
      </w:r>
      <w:r w:rsidRPr="00BD324F">
        <w:t>ITU</w:t>
      </w:r>
      <w:r w:rsidRPr="00BD324F">
        <w:noBreakHyphen/>
        <w:t>T X.731 [18].</w:t>
      </w:r>
    </w:p>
    <w:p w14:paraId="43795FEC" w14:textId="52287E0E" w:rsidR="00B72602" w:rsidRPr="00BD324F" w:rsidRDefault="00B72602" w:rsidP="00BD324F">
      <w:r w:rsidRPr="00BD324F">
        <w:rPr>
          <w:sz w:val="18"/>
          <w:szCs w:val="18"/>
        </w:rPr>
        <w:t xml:space="preserve">The relation between the administrative state and the "Pre-operation state of the </w:t>
      </w:r>
      <w:proofErr w:type="spellStart"/>
      <w:r w:rsidRPr="00BD324F">
        <w:rPr>
          <w:sz w:val="18"/>
          <w:szCs w:val="18"/>
        </w:rPr>
        <w:t>gNB</w:t>
      </w:r>
      <w:proofErr w:type="spellEnd"/>
      <w:r w:rsidRPr="00BD324F">
        <w:rPr>
          <w:sz w:val="18"/>
          <w:szCs w:val="18"/>
        </w:rPr>
        <w:t>-DU Cell" is defined in subclause</w:t>
      </w:r>
      <w:r w:rsidRPr="00BD324F">
        <w:t xml:space="preserve"> 8.5 of </w:t>
      </w:r>
      <w:r w:rsidR="00B31D44">
        <w:t xml:space="preserve">3GPP </w:t>
      </w:r>
      <w:r w:rsidRPr="00BD324F">
        <w:t>TS</w:t>
      </w:r>
      <w:r w:rsidR="00B31D44">
        <w:t> </w:t>
      </w:r>
      <w:r w:rsidRPr="00BD324F">
        <w:t>38.401</w:t>
      </w:r>
      <w:r w:rsidRPr="00BD324F">
        <w:rPr>
          <w:sz w:val="18"/>
          <w:szCs w:val="18"/>
        </w:rPr>
        <w:t xml:space="preserve"> [4]. See below an extract </w:t>
      </w:r>
      <w:r w:rsidRPr="00BD324F">
        <w:t xml:space="preserve">from subclause 8.5 of TS 38.401 [4] on the F1 </w:t>
      </w:r>
      <w:proofErr w:type="spellStart"/>
      <w:r w:rsidRPr="00BD324F">
        <w:t>startup</w:t>
      </w:r>
      <w:proofErr w:type="spellEnd"/>
      <w:r w:rsidRPr="00BD324F">
        <w:t xml:space="preserve"> and cell activation. </w:t>
      </w:r>
    </w:p>
    <w:p w14:paraId="2261BBC6" w14:textId="77777777" w:rsidR="00B72602" w:rsidRPr="00BD324F" w:rsidRDefault="00B72602" w:rsidP="00BD324F">
      <w:r w:rsidRPr="00BD324F">
        <w:t xml:space="preserve">If the </w:t>
      </w:r>
      <w:proofErr w:type="spellStart"/>
      <w:r w:rsidRPr="00BD324F">
        <w:rPr>
          <w:rFonts w:ascii="Courier New" w:hAnsi="Courier New" w:cs="Courier New"/>
        </w:rPr>
        <w:t>operationalState</w:t>
      </w:r>
      <w:proofErr w:type="spellEnd"/>
      <w:r w:rsidRPr="00BD324F">
        <w:t xml:space="preserve"> is "ENABLED" (i.e. the resource is physically installed and working) and if the </w:t>
      </w:r>
      <w:proofErr w:type="spellStart"/>
      <w:r w:rsidRPr="00BD324F">
        <w:rPr>
          <w:rFonts w:ascii="Courier New" w:hAnsi="Courier New" w:cs="Courier New"/>
        </w:rPr>
        <w:t>administrativeState</w:t>
      </w:r>
      <w:proofErr w:type="spellEnd"/>
      <w:r w:rsidRPr="00BD324F">
        <w:t xml:space="preserve"> is "UNLOCKED", the step "0: Pre-operational state" will exit and the step "1: F1 Setup Request" will be executed."</w:t>
      </w:r>
    </w:p>
    <w:p w14:paraId="1A6D6902" w14:textId="77777777" w:rsidR="00B72602" w:rsidRPr="00BD324F" w:rsidRDefault="00B72602" w:rsidP="002632DF">
      <w:pPr>
        <w:pStyle w:val="H6"/>
      </w:pPr>
      <w:r w:rsidRPr="00BD324F">
        <w:t>8.5</w:t>
      </w:r>
      <w:r w:rsidRPr="00BD324F">
        <w:tab/>
        <w:t xml:space="preserve">F1 </w:t>
      </w:r>
      <w:proofErr w:type="spellStart"/>
      <w:r w:rsidRPr="00BD324F">
        <w:t>Startup</w:t>
      </w:r>
      <w:proofErr w:type="spellEnd"/>
      <w:r w:rsidRPr="00BD324F">
        <w:t xml:space="preserve"> and cells activation</w:t>
      </w:r>
    </w:p>
    <w:p w14:paraId="72622F8A" w14:textId="77777777" w:rsidR="00B72602" w:rsidRPr="00BD324F" w:rsidRDefault="00B72602" w:rsidP="00B72602">
      <w:pPr>
        <w:rPr>
          <w:rFonts w:eastAsia="SimSun"/>
        </w:rPr>
      </w:pPr>
      <w:r w:rsidRPr="00BD324F">
        <w:t xml:space="preserve">This function allows to setup the F1 interface between a </w:t>
      </w:r>
      <w:proofErr w:type="spellStart"/>
      <w:r w:rsidRPr="00BD324F">
        <w:t>gNB</w:t>
      </w:r>
      <w:proofErr w:type="spellEnd"/>
      <w:r w:rsidRPr="00BD324F">
        <w:t xml:space="preserve">-DU and a </w:t>
      </w:r>
      <w:proofErr w:type="spellStart"/>
      <w:r w:rsidRPr="00BD324F">
        <w:t>gNB</w:t>
      </w:r>
      <w:proofErr w:type="spellEnd"/>
      <w:r w:rsidRPr="00BD324F">
        <w:t xml:space="preserve">-CU and it allows to activate the </w:t>
      </w:r>
      <w:proofErr w:type="spellStart"/>
      <w:r w:rsidRPr="00BD324F">
        <w:t>gNB</w:t>
      </w:r>
      <w:proofErr w:type="spellEnd"/>
      <w:r w:rsidRPr="00BD324F">
        <w:t>-DU cells.</w:t>
      </w:r>
    </w:p>
    <w:p w14:paraId="3BC6BBB7" w14:textId="77777777" w:rsidR="00B72602" w:rsidRPr="00BD324F" w:rsidRDefault="00B72602" w:rsidP="002632DF">
      <w:pPr>
        <w:pStyle w:val="TH"/>
      </w:pPr>
      <w:r w:rsidRPr="00BD324F">
        <w:object w:dxaOrig="8100" w:dyaOrig="4560" w14:anchorId="388FA0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6.5pt;height:228.75pt" o:ole="">
            <v:imagedata r:id="rId9" o:title=""/>
          </v:shape>
          <o:OLEObject Type="Embed" ProgID="Visio.Drawing.15" ShapeID="_x0000_i1025" DrawAspect="Content" ObjectID="_1709727618" r:id="rId10"/>
        </w:object>
      </w:r>
    </w:p>
    <w:p w14:paraId="521C3B9D" w14:textId="77777777" w:rsidR="00B72602" w:rsidRPr="00BD324F" w:rsidRDefault="00B72602" w:rsidP="00B72602">
      <w:pPr>
        <w:pStyle w:val="TF"/>
        <w:rPr>
          <w:rFonts w:eastAsia="SimSun"/>
          <w:lang w:eastAsia="zh-CN"/>
        </w:rPr>
      </w:pPr>
      <w:r w:rsidRPr="00BD324F">
        <w:rPr>
          <w:rFonts w:eastAsia="SimSun"/>
          <w:lang w:eastAsia="zh-CN"/>
        </w:rPr>
        <w:t>Figure 8.5-1: F1 startup and cell activation</w:t>
      </w:r>
    </w:p>
    <w:p w14:paraId="2027D19A" w14:textId="77777777" w:rsidR="00B72602" w:rsidRPr="00BD324F" w:rsidRDefault="00B72602" w:rsidP="00B72602">
      <w:pPr>
        <w:pStyle w:val="Heading1"/>
      </w:pPr>
      <w:r w:rsidRPr="00BD324F">
        <w:t>A.2</w:t>
      </w:r>
      <w:r w:rsidRPr="00BD324F">
        <w:tab/>
        <w:t>Combined state diagram for gNB cell</w:t>
      </w:r>
    </w:p>
    <w:p w14:paraId="32A0B313" w14:textId="77777777" w:rsidR="00B72602" w:rsidRPr="00BD324F" w:rsidRDefault="00B72602" w:rsidP="00B72602">
      <w:r w:rsidRPr="00BD324F">
        <w:t>This is the Combined state diagram for gNB cell.</w:t>
      </w:r>
    </w:p>
    <w:p w14:paraId="5A02A73C" w14:textId="5E4A3E84" w:rsidR="00B72602" w:rsidRPr="00BD324F" w:rsidRDefault="00B72602" w:rsidP="00B72602">
      <w:pPr>
        <w:pStyle w:val="TH"/>
      </w:pPr>
      <w:r w:rsidRPr="00BD324F">
        <w:rPr>
          <w:noProof/>
        </w:rPr>
        <w:lastRenderedPageBreak/>
        <w:drawing>
          <wp:inline distT="0" distB="0" distL="0" distR="0" wp14:anchorId="79075124" wp14:editId="02C51884">
            <wp:extent cx="6122035" cy="4046220"/>
            <wp:effectExtent l="0" t="0" r="0" b="0"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404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D67FA4" w14:textId="77777777" w:rsidR="00B72602" w:rsidRPr="00BD324F" w:rsidRDefault="00B72602" w:rsidP="00B72602">
      <w:pPr>
        <w:pStyle w:val="TF"/>
      </w:pPr>
      <w:r w:rsidRPr="00BD324F">
        <w:t>Figure A.2-</w:t>
      </w:r>
      <w:fldSimple w:instr=" SEQ Figure \* ARABIC ">
        <w:r w:rsidRPr="00BD324F">
          <w:t>1</w:t>
        </w:r>
      </w:fldSimple>
      <w:r w:rsidRPr="00BD324F">
        <w:t>: Combined gNB cell state diagram</w:t>
      </w:r>
    </w:p>
    <w:p w14:paraId="69EB7E0F" w14:textId="77777777" w:rsidR="00B72602" w:rsidRPr="00BD324F" w:rsidRDefault="00B72602" w:rsidP="00B72602">
      <w:pPr>
        <w:keepNext/>
      </w:pPr>
      <w:r w:rsidRPr="00BD324F">
        <w:t xml:space="preserve">The gNB-DU maintains cell states. The following table is the gNB cell state transition table. </w:t>
      </w:r>
    </w:p>
    <w:p w14:paraId="0A4FEA3B" w14:textId="77777777" w:rsidR="00B72602" w:rsidRPr="00BD324F" w:rsidRDefault="00B72602" w:rsidP="00B72602">
      <w:r w:rsidRPr="00BD324F">
        <w:t>In 3-split and 2-split deployment scenarios, the interactions between gNB-CU and gNB-DU are standardized. The interactions specified under the column "The state transition events and actions" of "The gNB Cell state transition table" below shall be present for the state transition.</w:t>
      </w:r>
    </w:p>
    <w:p w14:paraId="36D998AD" w14:textId="77777777" w:rsidR="00B72602" w:rsidRPr="00BD324F" w:rsidRDefault="00B72602" w:rsidP="00B72602">
      <w:r w:rsidRPr="00BD324F">
        <w:t>In the non-split deployment scenarios, the interactions between gNB-CU and gNB-DU are not standardized. The interactions between gNB-CU and gNB-DU specified under the column "The state transition events and actions" of "The gNB Cell state transition table" can be replaced by other means that is not standardized.</w:t>
      </w:r>
    </w:p>
    <w:p w14:paraId="54C2E403" w14:textId="77777777" w:rsidR="00B72602" w:rsidRPr="00BD324F" w:rsidRDefault="00B72602" w:rsidP="00B72602">
      <w:pPr>
        <w:pStyle w:val="TH"/>
      </w:pPr>
      <w:r w:rsidRPr="00BD324F">
        <w:t>Table A.2-1: The gNB Cell state transition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4"/>
        <w:gridCol w:w="7979"/>
      </w:tblGrid>
      <w:tr w:rsidR="00B72602" w:rsidRPr="00BD324F" w:rsidDel="0008367C" w14:paraId="3E538D06" w14:textId="77777777" w:rsidTr="003E6820">
        <w:trPr>
          <w:cantSplit/>
          <w:tblHeader/>
          <w:jc w:val="center"/>
        </w:trPr>
        <w:tc>
          <w:tcPr>
            <w:tcW w:w="1174" w:type="dxa"/>
            <w:shd w:val="clear" w:color="auto" w:fill="F2F2F2"/>
          </w:tcPr>
          <w:p w14:paraId="745B33FB" w14:textId="17491647" w:rsidR="00B72602" w:rsidRPr="00BD324F" w:rsidRDefault="00B72602" w:rsidP="003E6820">
            <w:pPr>
              <w:pStyle w:val="TAH"/>
              <w:keepNext w:val="0"/>
              <w:keepLines w:val="0"/>
            </w:pPr>
            <w:r w:rsidRPr="00BD324F">
              <w:t>Transition</w:t>
            </w:r>
            <w:r w:rsidR="003E6820">
              <w:t xml:space="preserve"> </w:t>
            </w:r>
            <w:r w:rsidRPr="00BD324F">
              <w:t>number</w:t>
            </w:r>
          </w:p>
        </w:tc>
        <w:tc>
          <w:tcPr>
            <w:tcW w:w="7979" w:type="dxa"/>
            <w:shd w:val="clear" w:color="auto" w:fill="F2F2F2"/>
          </w:tcPr>
          <w:p w14:paraId="69E62CDA" w14:textId="3AF663EC" w:rsidR="00B72602" w:rsidRPr="00BD324F" w:rsidRDefault="00B72602" w:rsidP="003E6820">
            <w:pPr>
              <w:pStyle w:val="TAH"/>
              <w:keepNext w:val="0"/>
              <w:keepLines w:val="0"/>
            </w:pPr>
            <w:r w:rsidRPr="00BD324F">
              <w:t>The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transition</w:t>
            </w:r>
            <w:r w:rsidR="003E6820">
              <w:t xml:space="preserve"> </w:t>
            </w:r>
            <w:r w:rsidRPr="00BD324F">
              <w:t>event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actions</w:t>
            </w:r>
          </w:p>
        </w:tc>
      </w:tr>
      <w:tr w:rsidR="00B72602" w:rsidRPr="00BD324F" w14:paraId="2074D75F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2655F340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</w:t>
            </w:r>
          </w:p>
        </w:tc>
        <w:tc>
          <w:tcPr>
            <w:tcW w:w="7979" w:type="dxa"/>
          </w:tcPr>
          <w:p w14:paraId="4A61B072" w14:textId="53994D78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unlock.</w:t>
            </w:r>
            <w:r w:rsidR="003E6820">
              <w:t xml:space="preserve"> </w:t>
            </w:r>
          </w:p>
          <w:p w14:paraId="20BAE939" w14:textId="4E55FC49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3D91E116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3CCE6383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3D770AD7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2</w:t>
            </w:r>
          </w:p>
        </w:tc>
        <w:tc>
          <w:tcPr>
            <w:tcW w:w="7979" w:type="dxa"/>
          </w:tcPr>
          <w:p w14:paraId="1AE79DD8" w14:textId="16868AA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lock.</w:t>
            </w:r>
          </w:p>
          <w:p w14:paraId="429F22BD" w14:textId="7AD5E22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6E047A2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4EB5AA25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54CC677D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2a</w:t>
            </w:r>
          </w:p>
        </w:tc>
        <w:tc>
          <w:tcPr>
            <w:tcW w:w="7979" w:type="dxa"/>
          </w:tcPr>
          <w:p w14:paraId="40AB0A84" w14:textId="4BC8DB68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</w:t>
            </w:r>
          </w:p>
          <w:p w14:paraId="7CBF3733" w14:textId="768F2B6E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served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delete.</w:t>
            </w:r>
          </w:p>
        </w:tc>
      </w:tr>
      <w:tr w:rsidR="00B72602" w:rsidRPr="00BD324F" w14:paraId="05B30BBC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2A4D28C8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3</w:t>
            </w:r>
          </w:p>
        </w:tc>
        <w:tc>
          <w:tcPr>
            <w:tcW w:w="7979" w:type="dxa"/>
          </w:tcPr>
          <w:p w14:paraId="6D22443D" w14:textId="101702B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required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resource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physically</w:t>
            </w:r>
            <w:r w:rsidR="003E6820">
              <w:t xml:space="preserve"> </w:t>
            </w:r>
            <w:r w:rsidRPr="00BD324F">
              <w:t>installed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working.</w:t>
            </w:r>
          </w:p>
          <w:p w14:paraId="56A0D238" w14:textId="79791B01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72AD842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1B75FC7F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40D5D6AE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4</w:t>
            </w:r>
          </w:p>
        </w:tc>
        <w:tc>
          <w:tcPr>
            <w:tcW w:w="7979" w:type="dxa"/>
          </w:tcPr>
          <w:p w14:paraId="6699B191" w14:textId="0B0D5E6F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required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resource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not</w:t>
            </w:r>
            <w:r w:rsidR="003E6820">
              <w:t xml:space="preserve"> </w:t>
            </w:r>
            <w:r w:rsidRPr="00BD324F">
              <w:t>physically</w:t>
            </w:r>
            <w:r w:rsidR="003E6820">
              <w:t xml:space="preserve"> </w:t>
            </w:r>
            <w:r w:rsidRPr="00BD324F">
              <w:t>installed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not</w:t>
            </w:r>
            <w:r w:rsidR="003E6820">
              <w:t xml:space="preserve"> </w:t>
            </w:r>
            <w:r w:rsidRPr="00BD324F">
              <w:t>working.</w:t>
            </w:r>
            <w:r w:rsidR="003E6820">
              <w:t xml:space="preserve"> </w:t>
            </w:r>
          </w:p>
          <w:p w14:paraId="313DF825" w14:textId="6956A1E2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delete.</w:t>
            </w:r>
          </w:p>
          <w:p w14:paraId="31656F9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6F196802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1864606B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4a</w:t>
            </w:r>
          </w:p>
        </w:tc>
        <w:tc>
          <w:tcPr>
            <w:tcW w:w="7979" w:type="dxa"/>
          </w:tcPr>
          <w:p w14:paraId="5DD398E6" w14:textId="7A98975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required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resource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physically</w:t>
            </w:r>
            <w:r w:rsidR="003E6820">
              <w:t xml:space="preserve"> </w:t>
            </w:r>
            <w:r w:rsidRPr="00BD324F">
              <w:t>uninstalled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not</w:t>
            </w:r>
            <w:r w:rsidR="003E6820">
              <w:t xml:space="preserve"> </w:t>
            </w:r>
            <w:r w:rsidRPr="00BD324F">
              <w:t>working.</w:t>
            </w:r>
            <w:r w:rsidR="003E6820">
              <w:t xml:space="preserve"> </w:t>
            </w:r>
          </w:p>
          <w:p w14:paraId="199D99F5" w14:textId="755862F7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served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delete.</w:t>
            </w:r>
          </w:p>
          <w:p w14:paraId="4E27FCC8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2D95303E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3CB80F62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lastRenderedPageBreak/>
              <w:t>5</w:t>
            </w:r>
          </w:p>
        </w:tc>
        <w:tc>
          <w:tcPr>
            <w:tcW w:w="7979" w:type="dxa"/>
          </w:tcPr>
          <w:p w14:paraId="7C3309C6" w14:textId="035362EB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"F1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Setup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(identifying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activated).</w:t>
            </w:r>
          </w:p>
          <w:p w14:paraId="4D0AF5B4" w14:textId="7717E054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successfully.</w:t>
            </w:r>
          </w:p>
          <w:p w14:paraId="3880CF23" w14:textId="14A47244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nothing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stated</w:t>
            </w:r>
            <w:r w:rsidR="003E6820">
              <w:t xml:space="preserve"> </w:t>
            </w:r>
            <w:r w:rsidRPr="00BD324F">
              <w:t>as</w:t>
            </w:r>
            <w:r w:rsidR="003E6820">
              <w:t xml:space="preserve"> </w:t>
            </w:r>
            <w:r w:rsidRPr="00BD324F">
              <w:t>active'</w:t>
            </w:r>
            <w:r w:rsidRPr="00BD324F">
              <w:br/>
            </w:r>
          </w:p>
          <w:p w14:paraId="409735E6" w14:textId="31FBE181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03FB9DA3" w14:textId="4CA4D2D8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(identifying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e.g.,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case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was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using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"F1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Setup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message").</w:t>
            </w:r>
          </w:p>
          <w:p w14:paraId="66DB2AF6" w14:textId="3EB2BB0E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</w:p>
          <w:p w14:paraId="010C1AC7" w14:textId="3239ADC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successfully.</w:t>
            </w:r>
          </w:p>
          <w:p w14:paraId="486BFDFD" w14:textId="165A6078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"gNB-CU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Response"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confirm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active</w:t>
            </w:r>
            <w:r w:rsidR="003E6820">
              <w:t xml:space="preserve"> </w:t>
            </w:r>
            <w:r w:rsidRPr="00BD324F">
              <w:t>state.</w:t>
            </w:r>
          </w:p>
          <w:p w14:paraId="71FBA781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5E55E7F0" w14:textId="4A99711C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20AFC791" w14:textId="45CC7F29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(identifying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e.g.,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case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was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using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"F1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Setup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</w:p>
          <w:p w14:paraId="1287D64D" w14:textId="3AB7728E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successfully</w:t>
            </w:r>
          </w:p>
          <w:p w14:paraId="00350C89" w14:textId="17E2EC11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nothing.</w:t>
            </w:r>
          </w:p>
          <w:p w14:paraId="0E2E9EF7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 w:rsidR="00B72602" w:rsidRPr="00BD324F" w14:paraId="3E203E2E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4F687972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6</w:t>
            </w:r>
          </w:p>
        </w:tc>
        <w:tc>
          <w:tcPr>
            <w:tcW w:w="7979" w:type="dxa"/>
          </w:tcPr>
          <w:p w14:paraId="7607DBEF" w14:textId="17E751CA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responds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messages.</w:t>
            </w:r>
          </w:p>
          <w:p w14:paraId="268D51A4" w14:textId="4823542F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messages.</w:t>
            </w:r>
          </w:p>
          <w:p w14:paraId="1681D720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0E26923D" w14:textId="6125A44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78C4D6B1" w14:textId="6D0AD8E2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BD324F">
              <w:rPr>
                <w:rFonts w:cs="Arial"/>
                <w:color w:val="000000"/>
                <w:szCs w:val="18"/>
              </w:rPr>
              <w:t>Event: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Event: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DU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experiences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an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internal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failure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and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decided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to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place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the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cell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into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inactive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state.</w:t>
            </w:r>
          </w:p>
          <w:p w14:paraId="326D4EC5" w14:textId="004AC24F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color w:val="00B050"/>
                <w:szCs w:val="18"/>
              </w:rPr>
            </w:pPr>
            <w:r w:rsidRPr="00BD324F">
              <w:rPr>
                <w:rFonts w:cs="Arial"/>
                <w:color w:val="000000"/>
                <w:szCs w:val="18"/>
              </w:rPr>
              <w:t>Actions: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Send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to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gNB-CU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the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"gNB-DU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Cell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status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Update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message"</w:t>
            </w:r>
            <w:r w:rsidR="003E6820">
              <w:rPr>
                <w:rFonts w:cs="Arial"/>
                <w:color w:val="00B050"/>
                <w:szCs w:val="18"/>
              </w:rPr>
              <w:t xml:space="preserve"> </w:t>
            </w:r>
          </w:p>
          <w:p w14:paraId="2673A8D2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 w:rsidR="00B72602" w:rsidRPr="00BD324F" w14:paraId="4B580176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75FE45E5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7</w:t>
            </w:r>
          </w:p>
        </w:tc>
        <w:tc>
          <w:tcPr>
            <w:tcW w:w="7979" w:type="dxa"/>
          </w:tcPr>
          <w:p w14:paraId="36CC6491" w14:textId="334EF0A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"F1</w:t>
            </w:r>
            <w:r w:rsidR="003E6820">
              <w:t xml:space="preserve"> </w:t>
            </w:r>
            <w:r w:rsidRPr="00BD324F">
              <w:t>Setup</w:t>
            </w:r>
            <w:r w:rsidR="003E6820">
              <w:t xml:space="preserve"> </w:t>
            </w:r>
            <w:r w:rsidRPr="00BD324F">
              <w:t>request"</w:t>
            </w:r>
            <w:r w:rsidR="003E6820">
              <w:t xml:space="preserve"> </w:t>
            </w:r>
            <w:r w:rsidRPr="00BD324F">
              <w:t>(identifying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that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configured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ready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be</w:t>
            </w:r>
            <w:r w:rsidR="003E6820">
              <w:t xml:space="preserve"> </w:t>
            </w:r>
            <w:r w:rsidRPr="00BD324F">
              <w:t>activated).</w:t>
            </w:r>
          </w:p>
          <w:p w14:paraId="5A3AEA9D" w14:textId="562279C5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none.</w:t>
            </w:r>
          </w:p>
          <w:p w14:paraId="21475E0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  <w:p w14:paraId="49EE2574" w14:textId="59476271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501FABDB" w14:textId="5F5AD6D9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served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add.</w:t>
            </w:r>
          </w:p>
          <w:p w14:paraId="6A10CCCB" w14:textId="4F08429B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none.</w:t>
            </w:r>
          </w:p>
          <w:p w14:paraId="218D7897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26BBDF50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0A3CE616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8</w:t>
            </w:r>
          </w:p>
        </w:tc>
        <w:tc>
          <w:tcPr>
            <w:tcW w:w="7979" w:type="dxa"/>
          </w:tcPr>
          <w:p w14:paraId="5D5381C7" w14:textId="28C049CB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Sends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served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delete.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message".</w:t>
            </w:r>
          </w:p>
          <w:p w14:paraId="67A69A70" w14:textId="4E123B0A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None.</w:t>
            </w:r>
          </w:p>
          <w:p w14:paraId="7D7FB125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 w:rsidR="00B72602" w:rsidRPr="00BD324F" w14:paraId="7D0FF46E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1072D81B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9</w:t>
            </w:r>
          </w:p>
        </w:tc>
        <w:tc>
          <w:tcPr>
            <w:tcW w:w="7979" w:type="dxa"/>
          </w:tcPr>
          <w:p w14:paraId="20D947B2" w14:textId="3572B07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shut</w:t>
            </w:r>
            <w:r w:rsidR="003E6820">
              <w:t xml:space="preserve"> </w:t>
            </w:r>
            <w:r w:rsidRPr="00BD324F">
              <w:t>down.</w:t>
            </w:r>
          </w:p>
          <w:p w14:paraId="4AA040DE" w14:textId="191CB4C0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None.</w:t>
            </w:r>
          </w:p>
          <w:p w14:paraId="00E57040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400DF649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68210E1B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10</w:t>
            </w:r>
          </w:p>
        </w:tc>
        <w:tc>
          <w:tcPr>
            <w:tcW w:w="7979" w:type="dxa"/>
          </w:tcPr>
          <w:p w14:paraId="572707A3" w14:textId="7EA9E09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Last</w:t>
            </w:r>
            <w:r w:rsidR="003E6820">
              <w:t xml:space="preserve"> </w:t>
            </w:r>
            <w:r w:rsidRPr="00BD324F">
              <w:t>user</w:t>
            </w:r>
            <w:r w:rsidR="003E6820">
              <w:t xml:space="preserve"> </w:t>
            </w:r>
            <w:r w:rsidRPr="00BD324F">
              <w:t>quit.</w:t>
            </w:r>
          </w:p>
          <w:p w14:paraId="0F5CCC4A" w14:textId="0B037DB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served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delete.</w:t>
            </w:r>
          </w:p>
          <w:p w14:paraId="7615DEB7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highlight w:val="yellow"/>
              </w:rPr>
            </w:pPr>
          </w:p>
        </w:tc>
      </w:tr>
      <w:tr w:rsidR="00B72602" w:rsidRPr="00BD324F" w14:paraId="4F358B42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72AE2642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11</w:t>
            </w:r>
          </w:p>
        </w:tc>
        <w:tc>
          <w:tcPr>
            <w:tcW w:w="7979" w:type="dxa"/>
          </w:tcPr>
          <w:p w14:paraId="1DFEA6B8" w14:textId="03145D66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a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created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configured.</w:t>
            </w:r>
          </w:p>
          <w:p w14:paraId="4D4E9452" w14:textId="74E92697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</w:t>
            </w:r>
          </w:p>
          <w:p w14:paraId="5A9CDF76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3C27A622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542C3133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12</w:t>
            </w:r>
          </w:p>
        </w:tc>
        <w:tc>
          <w:tcPr>
            <w:tcW w:w="7979" w:type="dxa"/>
          </w:tcPr>
          <w:p w14:paraId="3E6863A5" w14:textId="53D17A2A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a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deleted.</w:t>
            </w:r>
          </w:p>
          <w:p w14:paraId="45C37CEB" w14:textId="479D2E4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779C2440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</w:tbl>
    <w:p w14:paraId="581D3BFE" w14:textId="77777777" w:rsidR="00B72602" w:rsidRPr="00BD324F" w:rsidRDefault="00B72602" w:rsidP="00B72602"/>
    <w:p w14:paraId="749370B6" w14:textId="2736E119" w:rsidR="00B72602" w:rsidRPr="00BD324F" w:rsidRDefault="00B72602" w:rsidP="00B72602">
      <w:pPr>
        <w:pStyle w:val="Heading8"/>
      </w:pPr>
      <w:r w:rsidRPr="00BD324F">
        <w:br w:type="page"/>
      </w:r>
      <w:r w:rsidRPr="00BD324F">
        <w:lastRenderedPageBreak/>
        <w:t>Annex B (normative):</w:t>
      </w:r>
      <w:r w:rsidRPr="00BD324F">
        <w:br/>
        <w:t>NSI and NSSI state handling</w:t>
      </w:r>
    </w:p>
    <w:p w14:paraId="5757F678" w14:textId="77777777" w:rsidR="00B72602" w:rsidRPr="00BD324F" w:rsidRDefault="00B72602" w:rsidP="00B72602">
      <w:pPr>
        <w:pStyle w:val="Heading1"/>
      </w:pPr>
      <w:r w:rsidRPr="00BD324F">
        <w:t>B.1</w:t>
      </w:r>
      <w:r w:rsidRPr="00BD324F">
        <w:tab/>
        <w:t>NSI state handling</w:t>
      </w:r>
    </w:p>
    <w:p w14:paraId="64973946" w14:textId="59E41ACD" w:rsidR="00B72602" w:rsidRPr="00BD324F" w:rsidRDefault="00B72602" w:rsidP="00B72602">
      <w:r w:rsidRPr="00BD324F">
        <w:t xml:space="preserve">An </w:t>
      </w:r>
      <w:proofErr w:type="spellStart"/>
      <w:r w:rsidRPr="00BD324F">
        <w:t>NetworkSlice</w:t>
      </w:r>
      <w:proofErr w:type="spellEnd"/>
      <w:r w:rsidRPr="00BD324F">
        <w:t xml:space="preserve"> </w:t>
      </w:r>
      <w:r w:rsidR="003E6820">
        <w:t>I</w:t>
      </w:r>
      <w:r w:rsidRPr="00BD324F">
        <w:t>nstance (NSI) is a logical object in the management system that represents a complex grouping of resources that may be in various states. At any time, the management system needs to know the state of an NSI.</w:t>
      </w:r>
    </w:p>
    <w:p w14:paraId="187D30E9" w14:textId="056EE43E" w:rsidR="00B72602" w:rsidRPr="00BD324F" w:rsidRDefault="00B72602" w:rsidP="00B72602">
      <w:r w:rsidRPr="00BD324F">
        <w:t xml:space="preserve">The </w:t>
      </w:r>
      <w:r w:rsidR="00B31D44" w:rsidRPr="00BD324F">
        <w:t xml:space="preserve">Recommendation </w:t>
      </w:r>
      <w:r w:rsidRPr="00BD324F">
        <w:t>ITU-T X.731 [18], to which [17] refers, has defined the inter-relation between the administrative state, operational state of systems in general.</w:t>
      </w:r>
    </w:p>
    <w:p w14:paraId="15CA2580" w14:textId="73317F2D" w:rsidR="00B72602" w:rsidRPr="00BD324F" w:rsidRDefault="00B72602" w:rsidP="003E6820">
      <w:pPr>
        <w:pStyle w:val="TH"/>
      </w:pPr>
      <w:r w:rsidRPr="00BD324F">
        <w:object w:dxaOrig="9016" w:dyaOrig="5275" w14:anchorId="28C0D7FA">
          <v:shape id="_x0000_i1026" type="#_x0000_t75" style="width:450.75pt;height:264pt" o:ole="">
            <v:imagedata r:id="rId12" o:title=""/>
          </v:shape>
          <o:OLEObject Type="Embed" ProgID="Word.Document.8" ShapeID="_x0000_i1026" DrawAspect="Content" ObjectID="_1709727619" r:id="rId13">
            <o:FieldCodes>\s</o:FieldCodes>
          </o:OLEObject>
        </w:object>
      </w:r>
    </w:p>
    <w:p w14:paraId="070D6496" w14:textId="1A3371CD" w:rsidR="00B72602" w:rsidRPr="00BD324F" w:rsidRDefault="00B72602" w:rsidP="00B72602">
      <w:pPr>
        <w:pStyle w:val="TF"/>
      </w:pPr>
      <w:r w:rsidRPr="00BD324F">
        <w:t>Figure B.1</w:t>
      </w:r>
      <w:r w:rsidR="003E6820">
        <w:t>-1</w:t>
      </w:r>
      <w:r w:rsidRPr="00BD324F">
        <w:t>: Combined NSI state diagram</w:t>
      </w:r>
    </w:p>
    <w:p w14:paraId="27D8941A" w14:textId="77777777" w:rsidR="00B72602" w:rsidRPr="00BD324F" w:rsidRDefault="00B72602" w:rsidP="00B72602">
      <w:r w:rsidRPr="00BD324F">
        <w:t>The interactions specified under the column "The state transition events and actions" of "NSI state transition table" below shall be present for the state transition.</w:t>
      </w:r>
    </w:p>
    <w:p w14:paraId="3AB67978" w14:textId="11F13AE9" w:rsidR="00B72602" w:rsidRPr="00BD324F" w:rsidRDefault="00B72602" w:rsidP="00B72602">
      <w:pPr>
        <w:pStyle w:val="TH"/>
      </w:pPr>
      <w:r w:rsidRPr="00BD324F">
        <w:lastRenderedPageBreak/>
        <w:t>Table B.1</w:t>
      </w:r>
      <w:r w:rsidR="003E6820">
        <w:t>-1</w:t>
      </w:r>
      <w:r w:rsidRPr="00BD324F">
        <w:t>: The NSI state transition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8489"/>
      </w:tblGrid>
      <w:tr w:rsidR="00B72602" w:rsidRPr="00BD324F" w:rsidDel="0008367C" w14:paraId="7F79A6F4" w14:textId="77777777" w:rsidTr="003E6820">
        <w:trPr>
          <w:cantSplit/>
          <w:jc w:val="center"/>
        </w:trPr>
        <w:tc>
          <w:tcPr>
            <w:tcW w:w="1117" w:type="dxa"/>
            <w:shd w:val="clear" w:color="auto" w:fill="F2F2F2"/>
          </w:tcPr>
          <w:p w14:paraId="207D5684" w14:textId="6E6DC8B2" w:rsidR="00B72602" w:rsidRPr="00BD324F" w:rsidRDefault="00B72602" w:rsidP="00736DE6">
            <w:pPr>
              <w:pStyle w:val="TAH"/>
            </w:pPr>
            <w:r w:rsidRPr="00BD324F">
              <w:t>Trigger</w:t>
            </w:r>
            <w:r w:rsidR="003E6820">
              <w:t xml:space="preserve"> </w:t>
            </w:r>
            <w:r w:rsidRPr="00BD324F">
              <w:t>number</w:t>
            </w:r>
          </w:p>
        </w:tc>
        <w:tc>
          <w:tcPr>
            <w:tcW w:w="8489" w:type="dxa"/>
            <w:shd w:val="clear" w:color="auto" w:fill="F2F2F2"/>
          </w:tcPr>
          <w:p w14:paraId="036CC978" w14:textId="51455CD3" w:rsidR="00B72602" w:rsidRPr="00BD324F" w:rsidRDefault="00B72602" w:rsidP="00736DE6">
            <w:pPr>
              <w:pStyle w:val="TAH"/>
            </w:pPr>
            <w:r w:rsidRPr="00BD324F">
              <w:t>The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transition</w:t>
            </w:r>
            <w:r w:rsidR="003E6820">
              <w:t xml:space="preserve"> </w:t>
            </w:r>
            <w:r w:rsidRPr="00BD324F">
              <w:t>events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actions</w:t>
            </w:r>
          </w:p>
        </w:tc>
      </w:tr>
      <w:tr w:rsidR="00B72602" w:rsidRPr="00BD324F" w14:paraId="2B2BDF23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7906DED7" w14:textId="77777777" w:rsidR="00B72602" w:rsidRPr="00BD324F" w:rsidRDefault="00B72602" w:rsidP="00736DE6">
            <w:pPr>
              <w:pStyle w:val="TAC"/>
            </w:pPr>
            <w:r w:rsidRPr="00BD324F">
              <w:t>0</w:t>
            </w:r>
          </w:p>
        </w:tc>
        <w:tc>
          <w:tcPr>
            <w:tcW w:w="8489" w:type="dxa"/>
            <w:shd w:val="clear" w:color="auto" w:fill="auto"/>
          </w:tcPr>
          <w:p w14:paraId="179FD638" w14:textId="102099E8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r w:rsidRPr="00BD324F">
              <w:t>allocateNsi</w:t>
            </w:r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creation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operationalState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</w:p>
          <w:p w14:paraId="69E9DC69" w14:textId="5BEA2D91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4BB99F94" w14:textId="06A9B296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creates</w:t>
            </w:r>
            <w:r w:rsidR="003E6820">
              <w:t xml:space="preserve"> </w:t>
            </w:r>
            <w:r w:rsidRPr="00BD324F">
              <w:t>NSI.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operationalState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  <w:r w:rsidR="003E6820">
              <w:t xml:space="preserve"> </w:t>
            </w:r>
          </w:p>
        </w:tc>
      </w:tr>
      <w:tr w:rsidR="00B72602" w:rsidRPr="00BD324F" w14:paraId="2DC02030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4D1C0A8B" w14:textId="77777777" w:rsidR="00B72602" w:rsidRPr="00BD324F" w:rsidRDefault="00B72602" w:rsidP="00736DE6">
            <w:pPr>
              <w:pStyle w:val="TAC"/>
            </w:pPr>
            <w:r w:rsidRPr="00BD324F">
              <w:t>1</w:t>
            </w:r>
          </w:p>
        </w:tc>
        <w:tc>
          <w:tcPr>
            <w:tcW w:w="8489" w:type="dxa"/>
            <w:shd w:val="clear" w:color="auto" w:fill="auto"/>
          </w:tcPr>
          <w:p w14:paraId="47CD659D" w14:textId="53CC8BAA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UNLOCKED.</w:t>
            </w:r>
          </w:p>
        </w:tc>
      </w:tr>
      <w:tr w:rsidR="00B72602" w:rsidRPr="00BD324F" w14:paraId="7A746BB3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3E9F9759" w14:textId="77777777" w:rsidR="00B72602" w:rsidRPr="00BD324F" w:rsidRDefault="00B72602" w:rsidP="00736DE6">
            <w:pPr>
              <w:pStyle w:val="TAC"/>
            </w:pPr>
            <w:r w:rsidRPr="00BD324F">
              <w:t>2</w:t>
            </w:r>
          </w:p>
        </w:tc>
        <w:tc>
          <w:tcPr>
            <w:tcW w:w="8489" w:type="dxa"/>
            <w:shd w:val="clear" w:color="auto" w:fill="auto"/>
          </w:tcPr>
          <w:p w14:paraId="0B7DF6DE" w14:textId="6F6B4399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</w:p>
        </w:tc>
      </w:tr>
      <w:tr w:rsidR="00B72602" w:rsidRPr="00BD324F" w14:paraId="4FFBE45D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5F54B60D" w14:textId="77777777" w:rsidR="00B72602" w:rsidRPr="00BD324F" w:rsidRDefault="00B72602" w:rsidP="00736DE6">
            <w:pPr>
              <w:pStyle w:val="TAC"/>
            </w:pPr>
            <w:r w:rsidRPr="00BD324F">
              <w:t>2a</w:t>
            </w:r>
          </w:p>
        </w:tc>
        <w:tc>
          <w:tcPr>
            <w:tcW w:w="8489" w:type="dxa"/>
            <w:shd w:val="clear" w:color="auto" w:fill="auto"/>
          </w:tcPr>
          <w:p w14:paraId="4FD8ECA9" w14:textId="14B94DBD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SHUTTING</w:t>
            </w:r>
            <w:r w:rsidR="003E6820">
              <w:t xml:space="preserve"> </w:t>
            </w:r>
            <w:r w:rsidRPr="00BD324F">
              <w:t>DOWN</w:t>
            </w:r>
          </w:p>
        </w:tc>
      </w:tr>
      <w:tr w:rsidR="00B72602" w:rsidRPr="00BD324F" w14:paraId="6A634C97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0D749CE1" w14:textId="77777777" w:rsidR="00B72602" w:rsidRPr="00BD324F" w:rsidRDefault="00B72602" w:rsidP="00736DE6">
            <w:pPr>
              <w:pStyle w:val="TAC"/>
            </w:pPr>
            <w:r w:rsidRPr="00BD324F">
              <w:t>2b</w:t>
            </w:r>
          </w:p>
        </w:tc>
        <w:tc>
          <w:tcPr>
            <w:tcW w:w="8489" w:type="dxa"/>
            <w:shd w:val="clear" w:color="auto" w:fill="auto"/>
          </w:tcPr>
          <w:p w14:paraId="4DB31617" w14:textId="6731C9E7" w:rsidR="00B72602" w:rsidRPr="00BD324F" w:rsidRDefault="00B72602" w:rsidP="00736DE6">
            <w:pPr>
              <w:pStyle w:val="TAL"/>
            </w:pPr>
            <w:r w:rsidRPr="00BD324F">
              <w:t>The</w:t>
            </w:r>
            <w:r w:rsidR="003E6820">
              <w:t xml:space="preserve"> </w:t>
            </w:r>
            <w:r w:rsidRPr="00BD324F">
              <w:t>last</w:t>
            </w:r>
            <w:r w:rsidR="003E6820">
              <w:t xml:space="preserve"> </w:t>
            </w:r>
            <w:r w:rsidRPr="00BD324F">
              <w:t>user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 w:rsidDel="00685783">
              <w:t>NSI</w:t>
            </w:r>
            <w:r w:rsidRPr="00BD324F">
              <w:t>network</w:t>
            </w:r>
            <w:r w:rsidR="003E6820">
              <w:t xml:space="preserve"> </w:t>
            </w:r>
            <w:r w:rsidRPr="00BD324F">
              <w:t>slice</w:t>
            </w:r>
            <w:r w:rsidR="003E6820">
              <w:t xml:space="preserve"> </w:t>
            </w:r>
            <w:r w:rsidRPr="00BD324F">
              <w:t>stops</w:t>
            </w:r>
            <w:r w:rsidR="003E6820">
              <w:t xml:space="preserve"> </w:t>
            </w:r>
            <w:r w:rsidRPr="00BD324F">
              <w:t>using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 w:rsidDel="00685783">
              <w:t>NSI</w:t>
            </w:r>
            <w:r w:rsidRPr="00BD324F">
              <w:t>network</w:t>
            </w:r>
            <w:r w:rsidR="003E6820">
              <w:t xml:space="preserve"> </w:t>
            </w:r>
            <w:r w:rsidRPr="00BD324F">
              <w:t>slice</w:t>
            </w:r>
          </w:p>
        </w:tc>
      </w:tr>
      <w:tr w:rsidR="00B72602" w:rsidRPr="00BD324F" w14:paraId="64D4C523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7E7E2DB2" w14:textId="77777777" w:rsidR="00B72602" w:rsidRPr="00BD324F" w:rsidRDefault="00B72602" w:rsidP="00736DE6">
            <w:pPr>
              <w:pStyle w:val="TAC"/>
            </w:pPr>
            <w:r w:rsidRPr="00BD324F">
              <w:t>3</w:t>
            </w:r>
          </w:p>
        </w:tc>
        <w:tc>
          <w:tcPr>
            <w:tcW w:w="8489" w:type="dxa"/>
            <w:shd w:val="clear" w:color="auto" w:fill="auto"/>
          </w:tcPr>
          <w:p w14:paraId="49ABF4A2" w14:textId="5D4D0FD3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related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UNLOCKED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ENABLED</w:t>
            </w:r>
          </w:p>
        </w:tc>
      </w:tr>
      <w:tr w:rsidR="00B72602" w:rsidRPr="00BD324F" w14:paraId="4A7B9A4E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519BCB32" w14:textId="77777777" w:rsidR="00B72602" w:rsidRPr="00BD324F" w:rsidRDefault="00B72602" w:rsidP="00736DE6">
            <w:pPr>
              <w:pStyle w:val="TAC"/>
            </w:pPr>
            <w:r w:rsidRPr="00BD324F">
              <w:t>4</w:t>
            </w:r>
          </w:p>
        </w:tc>
        <w:tc>
          <w:tcPr>
            <w:tcW w:w="8489" w:type="dxa"/>
            <w:shd w:val="clear" w:color="auto" w:fill="auto"/>
          </w:tcPr>
          <w:p w14:paraId="60CF2430" w14:textId="51F4EBD9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related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LOCKED</w:t>
            </w:r>
          </w:p>
          <w:p w14:paraId="05AC3C47" w14:textId="3DBE70D6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–</w:t>
            </w:r>
          </w:p>
          <w:p w14:paraId="3B91266B" w14:textId="73D98A69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related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DISABLED</w:t>
            </w:r>
          </w:p>
        </w:tc>
      </w:tr>
      <w:tr w:rsidR="00B72602" w:rsidRPr="00BD324F" w14:paraId="6D5A88C4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02DB8E76" w14:textId="77777777" w:rsidR="00B72602" w:rsidRPr="00BD324F" w:rsidRDefault="00B72602" w:rsidP="00736DE6">
            <w:pPr>
              <w:pStyle w:val="TAC"/>
            </w:pPr>
            <w:r w:rsidRPr="00BD324F">
              <w:t>5</w:t>
            </w:r>
          </w:p>
        </w:tc>
        <w:tc>
          <w:tcPr>
            <w:tcW w:w="8489" w:type="dxa"/>
            <w:shd w:val="clear" w:color="auto" w:fill="auto"/>
          </w:tcPr>
          <w:p w14:paraId="3BF4FC77" w14:textId="594982D1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r w:rsidRPr="00BD324F">
              <w:t>deallocateNsi</w:t>
            </w:r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deletion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NSI</w:t>
            </w:r>
          </w:p>
          <w:p w14:paraId="40863288" w14:textId="24BC740B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774D58F4" w14:textId="4916F8E4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deletes</w:t>
            </w:r>
            <w:r w:rsidR="003E6820">
              <w:t xml:space="preserve"> </w:t>
            </w:r>
            <w:r w:rsidRPr="00BD324F">
              <w:t>NSI</w:t>
            </w:r>
          </w:p>
        </w:tc>
      </w:tr>
    </w:tbl>
    <w:p w14:paraId="453DB86B" w14:textId="77777777" w:rsidR="00B72602" w:rsidRPr="00BD324F" w:rsidRDefault="00B72602" w:rsidP="00B72602"/>
    <w:p w14:paraId="6BD8CC64" w14:textId="77777777" w:rsidR="00B72602" w:rsidRPr="00BD324F" w:rsidRDefault="00B72602" w:rsidP="00B72602">
      <w:pPr>
        <w:pStyle w:val="Heading1"/>
      </w:pPr>
      <w:r w:rsidRPr="00BD324F">
        <w:t>B.2</w:t>
      </w:r>
      <w:r w:rsidRPr="00BD324F">
        <w:tab/>
        <w:t>State handling of NSSI</w:t>
      </w:r>
    </w:p>
    <w:p w14:paraId="77260B44" w14:textId="1EE51566" w:rsidR="00B72602" w:rsidRPr="00BD324F" w:rsidRDefault="00B72602" w:rsidP="00B72602">
      <w:r w:rsidRPr="00BD324F">
        <w:t xml:space="preserve">A </w:t>
      </w:r>
      <w:proofErr w:type="spellStart"/>
      <w:r w:rsidRPr="00BD324F">
        <w:t>NetworkSliceSubnet</w:t>
      </w:r>
      <w:proofErr w:type="spellEnd"/>
      <w:r w:rsidRPr="00BD324F">
        <w:t xml:space="preserve"> </w:t>
      </w:r>
      <w:r w:rsidR="003E6820">
        <w:t>I</w:t>
      </w:r>
      <w:r w:rsidRPr="00BD324F">
        <w:t>nstance (NSSI) is a logical object in the management system that represents a complex grouping of resources that may be in various states. At any time the management system needs to know the state of an NSSI.</w:t>
      </w:r>
    </w:p>
    <w:p w14:paraId="098B221F" w14:textId="0A36D4DA" w:rsidR="00B72602" w:rsidRPr="00BD324F" w:rsidRDefault="00B72602" w:rsidP="00B72602">
      <w:r w:rsidRPr="00BD324F">
        <w:t xml:space="preserve">The </w:t>
      </w:r>
      <w:r w:rsidR="00B31D44" w:rsidRPr="00BD324F">
        <w:t xml:space="preserve">Recommendation </w:t>
      </w:r>
      <w:r w:rsidRPr="00BD324F">
        <w:t>ITU-T X.731 [18], to which [17] refers, has defined the inter-relation between the administrative state, operational state of systems in general.</w:t>
      </w:r>
    </w:p>
    <w:p w14:paraId="19FA3605" w14:textId="77777777" w:rsidR="00B72602" w:rsidRPr="00BD324F" w:rsidRDefault="00B72602" w:rsidP="00B72602">
      <w:pPr>
        <w:pStyle w:val="TH"/>
      </w:pPr>
      <w:r w:rsidRPr="00BD324F">
        <w:object w:dxaOrig="9360" w:dyaOrig="5477" w14:anchorId="092A5C14">
          <v:shape id="_x0000_i1027" type="#_x0000_t75" style="width:468.75pt;height:273.75pt" o:ole="">
            <v:imagedata r:id="rId14" o:title=""/>
          </v:shape>
          <o:OLEObject Type="Embed" ProgID="Word.Document.8" ShapeID="_x0000_i1027" DrawAspect="Content" ObjectID="_1709727620" r:id="rId15">
            <o:FieldCodes>\s</o:FieldCodes>
          </o:OLEObject>
        </w:object>
      </w:r>
    </w:p>
    <w:p w14:paraId="2EF72FB7" w14:textId="5572A53F" w:rsidR="00B72602" w:rsidRPr="00BD324F" w:rsidRDefault="00B72602" w:rsidP="00B72602">
      <w:pPr>
        <w:pStyle w:val="Caption"/>
        <w:jc w:val="center"/>
        <w:rPr>
          <w:rFonts w:ascii="Arial" w:hAnsi="Arial" w:cs="Arial"/>
        </w:rPr>
      </w:pPr>
      <w:r w:rsidRPr="00BD324F">
        <w:rPr>
          <w:rFonts w:ascii="Arial" w:hAnsi="Arial" w:cs="Arial"/>
        </w:rPr>
        <w:t>Figure B.2</w:t>
      </w:r>
      <w:r w:rsidR="003E6820">
        <w:rPr>
          <w:rFonts w:ascii="Arial" w:hAnsi="Arial" w:cs="Arial"/>
        </w:rPr>
        <w:t>-</w:t>
      </w:r>
      <w:r w:rsidRPr="00BD324F">
        <w:rPr>
          <w:rFonts w:ascii="Arial" w:hAnsi="Arial" w:cs="Arial"/>
        </w:rPr>
        <w:t>1: Combined NSSI state diagram</w:t>
      </w:r>
    </w:p>
    <w:p w14:paraId="5BEE4769" w14:textId="77777777" w:rsidR="00B72602" w:rsidRPr="00BD324F" w:rsidRDefault="00B72602" w:rsidP="00B72602">
      <w:r w:rsidRPr="00BD324F">
        <w:lastRenderedPageBreak/>
        <w:t>The interactions specified under the column "The state transition events and actions" of "NSSI state transition table" below shall be present for the state transition.</w:t>
      </w:r>
    </w:p>
    <w:p w14:paraId="465B5C63" w14:textId="2A3A4EC2" w:rsidR="00B72602" w:rsidRPr="00BD324F" w:rsidRDefault="00B72602" w:rsidP="00B72602">
      <w:pPr>
        <w:pStyle w:val="TH"/>
      </w:pPr>
      <w:r w:rsidRPr="00BD324F">
        <w:t>Table B.2</w:t>
      </w:r>
      <w:r w:rsidR="003E6820">
        <w:t>-</w:t>
      </w:r>
      <w:r w:rsidRPr="00BD324F">
        <w:t>1: The NSSI state transition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8489"/>
      </w:tblGrid>
      <w:tr w:rsidR="00B72602" w:rsidRPr="00BD324F" w:rsidDel="0008367C" w14:paraId="25E6FC57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9F429BE" w14:textId="566C585C" w:rsidR="00B72602" w:rsidRPr="00BD324F" w:rsidRDefault="00B72602" w:rsidP="00736DE6">
            <w:pPr>
              <w:pStyle w:val="TAH"/>
            </w:pPr>
            <w:r w:rsidRPr="00BD324F">
              <w:t>Trigger</w:t>
            </w:r>
            <w:r w:rsidR="003E6820">
              <w:t xml:space="preserve"> </w:t>
            </w:r>
            <w:r w:rsidRPr="00BD324F">
              <w:t>number</w:t>
            </w:r>
          </w:p>
          <w:p w14:paraId="66F22773" w14:textId="77777777" w:rsidR="00B72602" w:rsidRPr="00BD324F" w:rsidRDefault="00B72602" w:rsidP="00736DE6">
            <w:pPr>
              <w:pStyle w:val="TAH"/>
            </w:pP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2E06747" w14:textId="5A4087CC" w:rsidR="00B72602" w:rsidRPr="00BD324F" w:rsidRDefault="00B72602" w:rsidP="00736DE6">
            <w:pPr>
              <w:pStyle w:val="TAH"/>
            </w:pPr>
            <w:r w:rsidRPr="00BD324F">
              <w:t>The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transition</w:t>
            </w:r>
            <w:r w:rsidR="003E6820">
              <w:t xml:space="preserve"> </w:t>
            </w:r>
            <w:r w:rsidRPr="00BD324F">
              <w:t>events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actions</w:t>
            </w:r>
          </w:p>
        </w:tc>
      </w:tr>
      <w:tr w:rsidR="00B72602" w:rsidRPr="00BD324F" w14:paraId="3564B61D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96B5EAA" w14:textId="77777777" w:rsidR="00B72602" w:rsidRPr="00BD324F" w:rsidRDefault="00B72602" w:rsidP="00736DE6">
            <w:pPr>
              <w:pStyle w:val="TAC"/>
            </w:pPr>
            <w:r w:rsidRPr="00BD324F">
              <w:t>0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71B570F" w14:textId="1A0A4438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r w:rsidRPr="00BD324F">
              <w:t>allocateNssi</w:t>
            </w:r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creation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operationalState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</w:p>
          <w:p w14:paraId="0EE78FE0" w14:textId="09BA8B97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64874B68" w14:textId="4572656E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creates</w:t>
            </w:r>
            <w:r w:rsidR="003E6820">
              <w:t xml:space="preserve"> </w:t>
            </w:r>
            <w:r w:rsidRPr="00BD324F">
              <w:t>NSSI.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operationalState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  <w:r w:rsidR="003E6820">
              <w:t xml:space="preserve"> </w:t>
            </w:r>
          </w:p>
        </w:tc>
      </w:tr>
      <w:tr w:rsidR="00B72602" w:rsidRPr="00BD324F" w14:paraId="346D310F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3AB4E80" w14:textId="77777777" w:rsidR="00B72602" w:rsidRPr="00BD324F" w:rsidRDefault="00B72602" w:rsidP="00736DE6">
            <w:pPr>
              <w:pStyle w:val="TAC"/>
            </w:pPr>
            <w:r w:rsidRPr="00BD324F">
              <w:t>1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DEF67C9" w14:textId="3EFCB277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UNLOCKED.</w:t>
            </w:r>
          </w:p>
        </w:tc>
      </w:tr>
      <w:tr w:rsidR="00B72602" w:rsidRPr="00BD324F" w14:paraId="6C55F520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BFFD846" w14:textId="77777777" w:rsidR="00B72602" w:rsidRPr="00BD324F" w:rsidRDefault="00B72602" w:rsidP="00736DE6">
            <w:pPr>
              <w:pStyle w:val="TAC"/>
            </w:pPr>
            <w:r w:rsidRPr="00BD324F">
              <w:t>2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118EEBE" w14:textId="3878A124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</w:p>
          <w:p w14:paraId="348BA56C" w14:textId="77777777" w:rsidR="00B72602" w:rsidRPr="00BD324F" w:rsidRDefault="00B72602" w:rsidP="00736DE6">
            <w:pPr>
              <w:pStyle w:val="TAL"/>
            </w:pPr>
          </w:p>
        </w:tc>
      </w:tr>
      <w:tr w:rsidR="00B72602" w:rsidRPr="00BD324F" w14:paraId="79F0E2EC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8A9D09D" w14:textId="77777777" w:rsidR="00B72602" w:rsidRPr="00BD324F" w:rsidRDefault="00B72602" w:rsidP="00736DE6">
            <w:pPr>
              <w:pStyle w:val="TAC"/>
            </w:pPr>
            <w:r w:rsidRPr="00BD324F">
              <w:t>2a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5B4DC31" w14:textId="22C13894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SHUTTING</w:t>
            </w:r>
            <w:r w:rsidR="003E6820">
              <w:t xml:space="preserve"> </w:t>
            </w:r>
            <w:r w:rsidRPr="00BD324F">
              <w:t>DOWN</w:t>
            </w:r>
          </w:p>
          <w:p w14:paraId="667036BD" w14:textId="77777777" w:rsidR="00B72602" w:rsidRPr="00BD324F" w:rsidRDefault="00B72602" w:rsidP="00736DE6">
            <w:pPr>
              <w:pStyle w:val="TAL"/>
            </w:pPr>
          </w:p>
        </w:tc>
      </w:tr>
      <w:tr w:rsidR="00B72602" w:rsidRPr="00BD324F" w14:paraId="70C35233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93E7803" w14:textId="77777777" w:rsidR="00B72602" w:rsidRPr="00BD324F" w:rsidRDefault="00B72602" w:rsidP="00736DE6">
            <w:pPr>
              <w:pStyle w:val="TAC"/>
            </w:pPr>
            <w:r w:rsidRPr="00BD324F">
              <w:t>2b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C8EE3BB" w14:textId="31E470E2" w:rsidR="00B72602" w:rsidRPr="00BD324F" w:rsidRDefault="00B72602" w:rsidP="00736DE6">
            <w:pPr>
              <w:pStyle w:val="TAL"/>
            </w:pPr>
            <w:r w:rsidRPr="00BD324F">
              <w:t>The</w:t>
            </w:r>
            <w:r w:rsidR="003E6820">
              <w:t xml:space="preserve"> </w:t>
            </w:r>
            <w:r w:rsidRPr="00BD324F">
              <w:t>last</w:t>
            </w:r>
            <w:r w:rsidR="003E6820">
              <w:t xml:space="preserve"> </w:t>
            </w:r>
            <w:r w:rsidRPr="00BD324F">
              <w:t>user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 w:rsidDel="00685783">
              <w:t>NSSI</w:t>
            </w:r>
            <w:r w:rsidRPr="00BD324F">
              <w:t>network</w:t>
            </w:r>
            <w:r w:rsidR="003E6820">
              <w:t xml:space="preserve"> </w:t>
            </w:r>
            <w:r w:rsidRPr="00BD324F">
              <w:t>slice</w:t>
            </w:r>
            <w:r w:rsidR="003E6820">
              <w:t xml:space="preserve"> </w:t>
            </w:r>
            <w:r w:rsidRPr="00BD324F">
              <w:t>subnet</w:t>
            </w:r>
            <w:r w:rsidR="003E6820">
              <w:t xml:space="preserve"> </w:t>
            </w:r>
            <w:r w:rsidRPr="00BD324F">
              <w:t>stops</w:t>
            </w:r>
            <w:r w:rsidR="003E6820">
              <w:t xml:space="preserve"> </w:t>
            </w:r>
            <w:r w:rsidRPr="00BD324F">
              <w:t>using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 w:rsidDel="00685783">
              <w:t>NSSI</w:t>
            </w:r>
            <w:r w:rsidRPr="00BD324F">
              <w:t>network</w:t>
            </w:r>
            <w:r w:rsidR="003E6820">
              <w:t xml:space="preserve"> </w:t>
            </w:r>
            <w:r w:rsidRPr="00BD324F">
              <w:t>slice</w:t>
            </w:r>
            <w:r w:rsidR="003E6820">
              <w:t xml:space="preserve"> </w:t>
            </w:r>
            <w:r w:rsidRPr="00BD324F">
              <w:t>subnet</w:t>
            </w:r>
          </w:p>
        </w:tc>
      </w:tr>
      <w:tr w:rsidR="00B72602" w:rsidRPr="00BD324F" w14:paraId="29CE60F9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035637E" w14:textId="77777777" w:rsidR="00B72602" w:rsidRPr="00BD324F" w:rsidRDefault="00B72602" w:rsidP="00736DE6">
            <w:pPr>
              <w:pStyle w:val="TAC"/>
            </w:pPr>
            <w:r w:rsidRPr="00BD324F">
              <w:t>3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36A114" w14:textId="63CA8041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All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constituent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UNLOCKED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ENABLED</w:t>
            </w:r>
          </w:p>
        </w:tc>
      </w:tr>
      <w:tr w:rsidR="00B72602" w:rsidRPr="00BD324F" w14:paraId="5870395D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D6AE8BA" w14:textId="77777777" w:rsidR="00B72602" w:rsidRPr="00BD324F" w:rsidRDefault="00B72602" w:rsidP="00736DE6">
            <w:pPr>
              <w:pStyle w:val="TAC"/>
            </w:pPr>
            <w:r w:rsidRPr="00BD324F">
              <w:t>4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96F1138" w14:textId="2D11D4FE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least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one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constituent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LOCKED</w:t>
            </w:r>
          </w:p>
          <w:p w14:paraId="74F46FAD" w14:textId="6A7202CF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–</w:t>
            </w:r>
          </w:p>
          <w:p w14:paraId="606D33FC" w14:textId="7837AA43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least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one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constituent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DISABLED</w:t>
            </w:r>
          </w:p>
        </w:tc>
      </w:tr>
      <w:tr w:rsidR="00B72602" w:rsidRPr="00BD324F" w14:paraId="56783129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455976C" w14:textId="77777777" w:rsidR="00B72602" w:rsidRPr="00BD324F" w:rsidRDefault="00B72602" w:rsidP="00736DE6">
            <w:pPr>
              <w:pStyle w:val="TAC"/>
            </w:pPr>
            <w:r w:rsidRPr="00BD324F">
              <w:t>5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29F06FD" w14:textId="616AC4AE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r w:rsidRPr="00BD324F">
              <w:t>deallocateNssi</w:t>
            </w:r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deletion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NSSI</w:t>
            </w:r>
          </w:p>
          <w:p w14:paraId="69DC024E" w14:textId="7538639E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385167D7" w14:textId="788849ED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deletes</w:t>
            </w:r>
            <w:r w:rsidR="003E6820">
              <w:t xml:space="preserve"> </w:t>
            </w:r>
            <w:r w:rsidRPr="00BD324F">
              <w:t>NSSI</w:t>
            </w:r>
          </w:p>
          <w:p w14:paraId="26098676" w14:textId="77777777" w:rsidR="00B72602" w:rsidRPr="00BD324F" w:rsidRDefault="00B72602" w:rsidP="00736DE6">
            <w:pPr>
              <w:pStyle w:val="TAL"/>
            </w:pPr>
          </w:p>
        </w:tc>
      </w:tr>
    </w:tbl>
    <w:p w14:paraId="5C02D8FF" w14:textId="77777777" w:rsidR="00B72602" w:rsidRPr="00BD324F" w:rsidRDefault="00B72602" w:rsidP="00B72602"/>
    <w:p w14:paraId="744B8613" w14:textId="77777777" w:rsidR="00B72602" w:rsidRPr="00BD324F" w:rsidRDefault="00B72602" w:rsidP="00B72602">
      <w:pPr>
        <w:pStyle w:val="Heading8"/>
      </w:pPr>
      <w:r w:rsidRPr="00BD324F">
        <w:br w:type="page"/>
      </w:r>
      <w:r w:rsidRPr="00BD324F">
        <w:lastRenderedPageBreak/>
        <w:t>Annex C (normative):</w:t>
      </w:r>
      <w:r w:rsidRPr="00BD324F">
        <w:br/>
        <w:t>XML definitions for NR NRM</w:t>
      </w:r>
    </w:p>
    <w:p w14:paraId="10638622" w14:textId="3FBE55D2" w:rsidR="00B72602" w:rsidRPr="00BD324F" w:rsidRDefault="00B72602" w:rsidP="00B72602">
      <w:pPr>
        <w:pStyle w:val="Heading1"/>
      </w:pPr>
      <w:r w:rsidRPr="00BD324F">
        <w:t>C.1</w:t>
      </w:r>
      <w:r w:rsidRPr="00BD324F">
        <w:tab/>
        <w:t>General</w:t>
      </w:r>
    </w:p>
    <w:p w14:paraId="551D8A50" w14:textId="77777777" w:rsidR="00B72602" w:rsidRPr="00BD324F" w:rsidRDefault="00B72602" w:rsidP="00B72602">
      <w:r w:rsidRPr="00BD324F">
        <w:t xml:space="preserve">This annex contains the </w:t>
      </w:r>
      <w:r w:rsidRPr="00BD324F">
        <w:rPr>
          <w:color w:val="000000"/>
        </w:rPr>
        <w:t xml:space="preserve">XML </w:t>
      </w:r>
      <w:r w:rsidRPr="00BD324F">
        <w:rPr>
          <w:rFonts w:hint="eastAsia"/>
          <w:color w:val="000000"/>
          <w:lang w:eastAsia="zh-CN"/>
        </w:rPr>
        <w:t>d</w:t>
      </w:r>
      <w:r w:rsidRPr="00BD324F">
        <w:rPr>
          <w:color w:val="000000"/>
        </w:rPr>
        <w:t xml:space="preserve">efinitions for the </w:t>
      </w:r>
      <w:r w:rsidRPr="00BD324F">
        <w:rPr>
          <w:color w:val="000000"/>
          <w:lang w:eastAsia="zh-CN"/>
        </w:rPr>
        <w:t>NR and NG-RAN</w:t>
      </w:r>
      <w:r w:rsidRPr="00BD324F">
        <w:rPr>
          <w:color w:val="000000"/>
        </w:rPr>
        <w:t xml:space="preserve"> NRM</w:t>
      </w:r>
      <w:r w:rsidRPr="00BD324F">
        <w:t xml:space="preserve">, in accordance with </w:t>
      </w:r>
      <w:r w:rsidRPr="00BD324F">
        <w:rPr>
          <w:rFonts w:hint="eastAsia"/>
          <w:lang w:eastAsia="zh-CN"/>
        </w:rPr>
        <w:t xml:space="preserve">NR and NG-RAN </w:t>
      </w:r>
      <w:r w:rsidRPr="00BD324F">
        <w:t>NRM Information Model definitions specified in clause 4.</w:t>
      </w:r>
    </w:p>
    <w:p w14:paraId="694FEF3C" w14:textId="77777777" w:rsidR="00B72602" w:rsidRPr="00BD324F" w:rsidRDefault="00B72602" w:rsidP="00B72602">
      <w:pPr>
        <w:pStyle w:val="Heading1"/>
      </w:pPr>
      <w:r w:rsidRPr="00BD324F">
        <w:t>C.2</w:t>
      </w:r>
      <w:r w:rsidRPr="00BD324F">
        <w:tab/>
        <w:t>Architectural features</w:t>
      </w:r>
    </w:p>
    <w:p w14:paraId="3A99B846" w14:textId="77777777" w:rsidR="00B72602" w:rsidRPr="00BD324F" w:rsidRDefault="00B72602" w:rsidP="00B72602">
      <w:pPr>
        <w:rPr>
          <w:lang w:eastAsia="zh-CN"/>
        </w:rPr>
      </w:pPr>
      <w:r w:rsidRPr="00BD324F">
        <w:t xml:space="preserve">The overall architectural feature of NR NRM information model is specified in clause 4, this clause specifies features that are specific to the </w:t>
      </w:r>
      <w:r w:rsidRPr="00BD324F">
        <w:rPr>
          <w:rFonts w:hint="eastAsia"/>
          <w:lang w:eastAsia="zh-CN"/>
        </w:rPr>
        <w:t>Schema definitions</w:t>
      </w:r>
      <w:r w:rsidRPr="00BD324F">
        <w:t>.</w:t>
      </w:r>
    </w:p>
    <w:p w14:paraId="363F295A" w14:textId="77777777" w:rsidR="00B72602" w:rsidRPr="00BD324F" w:rsidRDefault="00B72602" w:rsidP="00B72602">
      <w:r w:rsidRPr="00BD324F">
        <w:t>The XML definitions of the present document specify the schema for a configuration content, which can be included in a configuration file for Bulk configuration management operations</w:t>
      </w:r>
    </w:p>
    <w:p w14:paraId="302225F5" w14:textId="77777777" w:rsidR="00B72602" w:rsidRPr="00BD324F" w:rsidRDefault="00B72602" w:rsidP="00B72602">
      <w:pPr>
        <w:pStyle w:val="Heading1"/>
      </w:pPr>
      <w:r w:rsidRPr="00BD324F">
        <w:t>C.3</w:t>
      </w:r>
      <w:r w:rsidRPr="00BD324F">
        <w:tab/>
        <w:t>Mapping</w:t>
      </w:r>
    </w:p>
    <w:p w14:paraId="2916EDB0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t>C.</w:t>
      </w:r>
      <w:r w:rsidRPr="00BD324F">
        <w:rPr>
          <w:rFonts w:hint="eastAsia"/>
          <w:lang w:eastAsia="zh-CN"/>
        </w:rPr>
        <w:t>3</w:t>
      </w:r>
      <w:r w:rsidRPr="00BD324F">
        <w:t>.1</w:t>
      </w:r>
      <w:r w:rsidRPr="00BD324F">
        <w:tab/>
        <w:t xml:space="preserve">General </w:t>
      </w:r>
      <w:r w:rsidRPr="00BD324F">
        <w:rPr>
          <w:rFonts w:hint="eastAsia"/>
          <w:lang w:eastAsia="zh-CN"/>
        </w:rPr>
        <w:t>mapping</w:t>
      </w:r>
    </w:p>
    <w:p w14:paraId="6FA94FED" w14:textId="77777777" w:rsidR="00B72602" w:rsidRPr="00BD324F" w:rsidRDefault="00B72602" w:rsidP="00B72602">
      <w:r w:rsidRPr="00BD324F">
        <w:t>An IOC maps to an XML element of the same name as the IOC's name in the Information Model. An IOC attribute maps to a sub-element of the corresponding IOC's XML element, and the name of this sub-element is the same as the attribute's name in the Information Model.</w:t>
      </w:r>
    </w:p>
    <w:p w14:paraId="4D6C32E1" w14:textId="77777777" w:rsidR="00B72602" w:rsidRPr="00BD324F" w:rsidRDefault="00B72602" w:rsidP="00B72602">
      <w:pPr>
        <w:pStyle w:val="Heading2"/>
      </w:pPr>
      <w:r w:rsidRPr="00BD324F">
        <w:t>C.</w:t>
      </w:r>
      <w:r w:rsidRPr="00BD324F">
        <w:rPr>
          <w:rFonts w:hint="eastAsia"/>
        </w:rPr>
        <w:t>3.2</w:t>
      </w:r>
      <w:r w:rsidRPr="00BD324F">
        <w:tab/>
        <w:t>Information Object Class (IOC) mapping</w:t>
      </w:r>
    </w:p>
    <w:p w14:paraId="4AE8BE46" w14:textId="77777777" w:rsidR="00B72602" w:rsidRPr="00BD324F" w:rsidRDefault="00B72602" w:rsidP="00B72602">
      <w:r w:rsidRPr="00BD324F">
        <w:t>The mapping is not present in the current version of the present document.</w:t>
      </w:r>
    </w:p>
    <w:p w14:paraId="5DD869C8" w14:textId="77777777" w:rsidR="00B72602" w:rsidRPr="00BD324F" w:rsidRDefault="00B72602" w:rsidP="00B72602">
      <w:pPr>
        <w:pStyle w:val="Heading1"/>
      </w:pPr>
      <w:r w:rsidRPr="00BD324F">
        <w:t>C.4</w:t>
      </w:r>
      <w:r w:rsidRPr="00BD324F">
        <w:tab/>
        <w:t>Solution Set definitions</w:t>
      </w:r>
    </w:p>
    <w:p w14:paraId="525EFC24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C.4.1</w:t>
      </w:r>
      <w:r w:rsidRPr="00BD324F">
        <w:rPr>
          <w:lang w:eastAsia="zh-CN"/>
        </w:rPr>
        <w:tab/>
        <w:t>XML definition structure</w:t>
      </w:r>
    </w:p>
    <w:p w14:paraId="20FBCCCB" w14:textId="77777777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The overall description of the file format of configuration data XML files is provided by 3GPP TS 32.616 [33].</w:t>
      </w:r>
    </w:p>
    <w:p w14:paraId="76EC47CF" w14:textId="77777777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The present document defines the NRM-specific XML schema nrNrm.xsd for the NR NRM Information Model defined in clause 4.</w:t>
      </w:r>
    </w:p>
    <w:p w14:paraId="618BB5A7" w14:textId="77777777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XML schema nrNrm.xsd explicitly declares NRM-specific XML element types for the related NRM.</w:t>
      </w:r>
    </w:p>
    <w:p w14:paraId="47C49F69" w14:textId="07954CAD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The definition of those NRM-specific XML element types complies with the generic mapping rules defined in 3GPP TS</w:t>
      </w:r>
      <w:r w:rsidR="003E6820">
        <w:rPr>
          <w:lang w:eastAsia="zh-CN"/>
        </w:rPr>
        <w:t> </w:t>
      </w:r>
      <w:r w:rsidRPr="00BD324F">
        <w:rPr>
          <w:lang w:eastAsia="zh-CN"/>
        </w:rPr>
        <w:t>32.616 [33].</w:t>
      </w:r>
    </w:p>
    <w:p w14:paraId="5D244D85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C.4.2</w:t>
      </w:r>
      <w:r w:rsidRPr="00BD324F">
        <w:rPr>
          <w:lang w:eastAsia="zh-CN"/>
        </w:rPr>
        <w:tab/>
        <w:t>Graphical representation</w:t>
      </w:r>
    </w:p>
    <w:p w14:paraId="54BEC101" w14:textId="77777777" w:rsidR="00B72602" w:rsidRPr="00BD324F" w:rsidRDefault="00B72602" w:rsidP="00B72602">
      <w:pPr>
        <w:rPr>
          <w:lang w:eastAsia="zh-CN"/>
        </w:rPr>
      </w:pPr>
      <w:r w:rsidRPr="00BD324F">
        <w:t>The graphical representation is not present in the current version of the present document.</w:t>
      </w:r>
    </w:p>
    <w:p w14:paraId="34FF2D76" w14:textId="77777777" w:rsidR="00B72602" w:rsidRPr="00BD324F" w:rsidRDefault="00B72602" w:rsidP="003E6820">
      <w:pPr>
        <w:pStyle w:val="Heading2"/>
        <w:rPr>
          <w:rFonts w:ascii="Courier" w:eastAsia="MS Mincho" w:hAnsi="Courier"/>
          <w:szCs w:val="16"/>
        </w:rPr>
      </w:pPr>
      <w:r w:rsidRPr="00BD324F">
        <w:rPr>
          <w:lang w:eastAsia="zh-CN"/>
        </w:rPr>
        <w:lastRenderedPageBreak/>
        <w:t>C.4.3</w:t>
      </w:r>
      <w:r w:rsidRPr="00BD324F">
        <w:rPr>
          <w:lang w:eastAsia="zh-CN"/>
        </w:rPr>
        <w:tab/>
        <w:t xml:space="preserve">XML schema </w:t>
      </w:r>
      <w:r w:rsidRPr="00BD324F">
        <w:rPr>
          <w:rFonts w:ascii="Courier" w:eastAsia="MS Mincho" w:hAnsi="Courier"/>
          <w:szCs w:val="16"/>
        </w:rPr>
        <w:t>"nRNrm.xsd"</w:t>
      </w:r>
    </w:p>
    <w:p w14:paraId="3C7FE980" w14:textId="77777777" w:rsidR="00B72602" w:rsidRPr="00BD324F" w:rsidRDefault="00B72602" w:rsidP="003E6820">
      <w:pPr>
        <w:pStyle w:val="PL"/>
        <w:keepNext/>
        <w:keepLines/>
        <w:rPr>
          <w:noProof w:val="0"/>
        </w:rPr>
      </w:pPr>
      <w:r w:rsidRPr="00BD324F">
        <w:rPr>
          <w:noProof w:val="0"/>
        </w:rPr>
        <w:t>&lt;?xml version="1.0" encoding="UTF-8"?&gt;</w:t>
      </w:r>
    </w:p>
    <w:p w14:paraId="122DA0F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&lt;!--</w:t>
      </w:r>
    </w:p>
    <w:p w14:paraId="7B85699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 xml:space="preserve">  3GPP TS 28.541 NR Network Resource Model</w:t>
      </w:r>
    </w:p>
    <w:p w14:paraId="4831A13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 xml:space="preserve">  XML schema definition</w:t>
      </w:r>
    </w:p>
    <w:p w14:paraId="3302E4D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 xml:space="preserve">  nrNrm.xsd</w:t>
      </w:r>
    </w:p>
    <w:p w14:paraId="111203D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--&gt;</w:t>
      </w:r>
    </w:p>
    <w:p w14:paraId="7B2A32F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 xml:space="preserve">&lt;schema xmlns="http://www.w3.org/2001/XMLSchema" </w:t>
      </w:r>
    </w:p>
    <w:p w14:paraId="1CF2CC4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 xml:space="preserve">xmlns:xn="http://www.3gpp.org/ftp/specs/archive/28_series/28.623#genericNrm" </w:t>
      </w:r>
    </w:p>
    <w:p w14:paraId="2992CA3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 xml:space="preserve">xmlns:nn="http://www.3gpp.org/ftp/specs/archive/28_series/28.541#nrNrm" </w:t>
      </w:r>
    </w:p>
    <w:p w14:paraId="7F65137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 xml:space="preserve">xmlns:en="http://www.3gpp.org/ftp/specs/archive/28_series/28.659#eutranNrm" </w:t>
      </w:r>
    </w:p>
    <w:p w14:paraId="63A9D5B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 xml:space="preserve">xmlns:epc="http://www.3gpp.org/ftp/specs/archive/28_series/28.709#epcNrm" </w:t>
      </w:r>
    </w:p>
    <w:p w14:paraId="05789A9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 xml:space="preserve">xmlns:sm="http://www.3gpp.org/ftp/specs/archive/28_series/28.626#stateManagementIRP" </w:t>
      </w:r>
    </w:p>
    <w:p w14:paraId="7ECF1C7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xmlns:ngc="http://www.3gpp.org/ftp/specs/archive/28_series/28.541#ngcNrm"</w:t>
      </w:r>
    </w:p>
    <w:p w14:paraId="6A8324D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xmlns:sp="http://www.3gpp.org/ftp/specs/archive/28_series/28.629#sonPolicyNrm"</w:t>
      </w:r>
    </w:p>
    <w:p w14:paraId="44294DC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targetNamespace="http://www.3gpp.org/ftp/specs/archive/28_series/28.541#nrNrm" elementFormDefault="qualified"&gt;</w:t>
      </w:r>
    </w:p>
    <w:p w14:paraId="7F9AC1C8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>&lt;import namespace="http://www.3gpp.org/ftp/specs/archive/28_series/28.623#genericNrm"/&gt;</w:t>
      </w:r>
    </w:p>
    <w:p w14:paraId="6F090FB6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>&lt;import namespace="http://www.3gpp.org/ftp/specs/archive/28_series/28.709#epcNrm"/&gt;</w:t>
      </w:r>
    </w:p>
    <w:p w14:paraId="49ACB546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>&lt;import namespace="http://www.3gpp.org/ftp/specs/archive/28_series/28.626#stateManagementIRP"/&gt;</w:t>
      </w:r>
    </w:p>
    <w:p w14:paraId="01B31786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>&lt;import namespace="http://www.3gpp.org/ftp/specs/archive/28_series/28.541#ngcNrm"/&gt;</w:t>
      </w:r>
    </w:p>
    <w:p w14:paraId="4E9A2208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>&lt;import namespace="http://www.3gpp.org/ftp/specs/archive/28_series/28.629#sonPolicyNrm"/&gt;</w:t>
      </w:r>
    </w:p>
    <w:p w14:paraId="0A186926" w14:textId="77777777" w:rsidR="00B72602" w:rsidRPr="000004FA" w:rsidRDefault="00B72602" w:rsidP="00B72602">
      <w:pPr>
        <w:pStyle w:val="PL"/>
        <w:rPr>
          <w:noProof w:val="0"/>
          <w:lang w:val="fr-FR"/>
        </w:rPr>
      </w:pPr>
    </w:p>
    <w:p w14:paraId="658691E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name="GnbId"&gt;</w:t>
      </w:r>
    </w:p>
    <w:p w14:paraId="7698F0A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base="unsignedLong"&gt;</w:t>
      </w:r>
    </w:p>
    <w:p w14:paraId="6454784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value="4294967295"/&gt;</w:t>
      </w:r>
    </w:p>
    <w:p w14:paraId="179623C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75E6DAF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346BEC0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name="GnbIdLength"&gt;</w:t>
      </w:r>
    </w:p>
    <w:p w14:paraId="2B49E95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base="integer"&gt;</w:t>
      </w:r>
    </w:p>
    <w:p w14:paraId="4D885AB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&lt;minLength value="22"/&gt;</w:t>
      </w:r>
    </w:p>
    <w:p w14:paraId="030CB7E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&lt;maxLength value="32"/&gt;</w:t>
      </w:r>
    </w:p>
    <w:p w14:paraId="19F722A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38FA554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76A6CDD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name="Nci"&gt;</w:t>
      </w:r>
    </w:p>
    <w:p w14:paraId="7832FE9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base="unsignedLong"&gt;</w:t>
      </w:r>
    </w:p>
    <w:p w14:paraId="575E49F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value="68719476735"/&gt;</w:t>
      </w:r>
    </w:p>
    <w:p w14:paraId="5748517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0C6AEA3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 xml:space="preserve">&lt;/simpleType&gt;  </w:t>
      </w:r>
    </w:p>
    <w:p w14:paraId="7CA76C6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name="Pci"&gt;</w:t>
      </w:r>
    </w:p>
    <w:p w14:paraId="3DF7CA3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base="unsignedShort"&gt;</w:t>
      </w:r>
    </w:p>
    <w:p w14:paraId="6615B5C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value="503"/&gt;</w:t>
      </w:r>
    </w:p>
    <w:p w14:paraId="69EAD77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&lt;!-- Minimum value is 0, maximum value is 3x167+2=503 --&gt;</w:t>
      </w:r>
    </w:p>
    <w:p w14:paraId="715A254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2A554EE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25C1485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name="NrTac"&gt;</w:t>
      </w:r>
    </w:p>
    <w:p w14:paraId="0301099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base="unsignedLong"&gt;</w:t>
      </w:r>
    </w:p>
    <w:p w14:paraId="59D9095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value="16777215"/&gt;</w:t>
      </w:r>
    </w:p>
    <w:p w14:paraId="76475C1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&lt;!--5G TAC is 3-octets length --&gt;</w:t>
      </w:r>
    </w:p>
    <w:p w14:paraId="2AA5C6C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34C6F4F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4FB1790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name="GnbDuId"&gt;</w:t>
      </w:r>
    </w:p>
    <w:p w14:paraId="667E048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base="unsignedLong"&gt;</w:t>
      </w:r>
    </w:p>
    <w:p w14:paraId="0B814F5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value="68719476735"/&gt;</w:t>
      </w:r>
    </w:p>
    <w:p w14:paraId="7ACEA13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&lt;!-- Minimum value is 0, maximum value is 2^36-1=68719476735 --&gt;</w:t>
      </w:r>
    </w:p>
    <w:p w14:paraId="640A98A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0590614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0EF14D6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name="GnbCuupId"&gt;</w:t>
      </w:r>
    </w:p>
    <w:p w14:paraId="5A33CD2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base="unsignedLong"&gt;</w:t>
      </w:r>
    </w:p>
    <w:p w14:paraId="1052FFE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value="68719476735"/&gt;</w:t>
      </w:r>
    </w:p>
    <w:p w14:paraId="5B2F2DF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&lt;!-- Minimum value is 0, maximum value is 2^36-1=68719476735 --&gt;</w:t>
      </w:r>
    </w:p>
    <w:p w14:paraId="3C03EED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7DEDB2B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22ED50A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name="GnbName"&gt;</w:t>
      </w:r>
    </w:p>
    <w:p w14:paraId="053BBF0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base="string"&gt;</w:t>
      </w:r>
    </w:p>
    <w:p w14:paraId="601D524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&lt;minLength value="1"/&gt;</w:t>
      </w:r>
    </w:p>
    <w:p w14:paraId="5FE95D1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&lt;maxLength value="150"/&gt;</w:t>
      </w:r>
    </w:p>
    <w:p w14:paraId="16A5B85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6E9CB74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0D30971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name="CyclicPrefix"&gt;</w:t>
      </w:r>
    </w:p>
    <w:p w14:paraId="1C21BF2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base="integer"&gt;</w:t>
      </w:r>
    </w:p>
    <w:p w14:paraId="55AEF49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value="15"/&gt;</w:t>
      </w:r>
    </w:p>
    <w:p w14:paraId="33E9176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value="30"/&gt;</w:t>
      </w:r>
    </w:p>
    <w:p w14:paraId="10336AC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value="60"/&gt;</w:t>
      </w:r>
    </w:p>
    <w:p w14:paraId="1F948CD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value="120"/&gt;</w:t>
      </w:r>
    </w:p>
    <w:p w14:paraId="20EBFC8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1844B55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lastRenderedPageBreak/>
        <w:t>&lt;/simpleType&gt;</w:t>
      </w:r>
    </w:p>
    <w:p w14:paraId="1EEEB29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name="QuotaType"&gt;</w:t>
      </w:r>
    </w:p>
    <w:p w14:paraId="464508D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base="string"&gt;</w:t>
      </w:r>
    </w:p>
    <w:p w14:paraId="6171FC3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value="STRICT"/&gt;</w:t>
      </w:r>
    </w:p>
    <w:p w14:paraId="6CE5ECC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value="FLOAT"/&gt;</w:t>
      </w:r>
    </w:p>
    <w:p w14:paraId="4BBA42F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43A9184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4914A43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name="CellState"&gt;</w:t>
      </w:r>
    </w:p>
    <w:p w14:paraId="37EBF48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base="string"&gt;</w:t>
      </w:r>
    </w:p>
    <w:p w14:paraId="7211654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value="IDLE"/&gt;</w:t>
      </w:r>
    </w:p>
    <w:p w14:paraId="2067BE3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value="INACTIVE"/&gt;</w:t>
      </w:r>
    </w:p>
    <w:p w14:paraId="46F856C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value="ACTIVE"/&gt;</w:t>
      </w:r>
    </w:p>
    <w:p w14:paraId="40272A7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3994632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0CACC62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name="BwpContext"&gt;</w:t>
      </w:r>
    </w:p>
    <w:p w14:paraId="5B3AB11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base="string"&gt;</w:t>
      </w:r>
    </w:p>
    <w:p w14:paraId="75A8A0E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value="DL"/&gt;</w:t>
      </w:r>
    </w:p>
    <w:p w14:paraId="6131F78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value="UL"/&gt;</w:t>
      </w:r>
    </w:p>
    <w:p w14:paraId="54F159F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value="SUL"/&gt;</w:t>
      </w:r>
    </w:p>
    <w:p w14:paraId="4A146E5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0CD98F6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115FBBD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name="IsInitialBwp"&gt;</w:t>
      </w:r>
    </w:p>
    <w:p w14:paraId="20B6C56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base="string"&gt;</w:t>
      </w:r>
    </w:p>
    <w:p w14:paraId="1EC0027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value="INITIAL"/&gt;</w:t>
      </w:r>
    </w:p>
    <w:p w14:paraId="472C823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value="OTHER"/&gt;</w:t>
      </w:r>
    </w:p>
    <w:p w14:paraId="118BC3F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39EA4BC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6C69D1B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name="qOffsetRangeList"&gt;</w:t>
      </w:r>
    </w:p>
    <w:p w14:paraId="329FD4D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base="string"&gt;</w:t>
      </w:r>
    </w:p>
    <w:p w14:paraId="38B60BB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value="dB-24"/&gt;</w:t>
      </w:r>
    </w:p>
    <w:p w14:paraId="3AEC0E6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value="dB-22"/&gt;</w:t>
      </w:r>
    </w:p>
    <w:p w14:paraId="0CF12B4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value="dB-20"/&gt;</w:t>
      </w:r>
    </w:p>
    <w:p w14:paraId="1B15526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value="dB-18"/&gt;</w:t>
      </w:r>
    </w:p>
    <w:p w14:paraId="1C07019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value="dB-16"/&gt;</w:t>
      </w:r>
    </w:p>
    <w:p w14:paraId="53D43B2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value="dB-14"/&gt;</w:t>
      </w:r>
    </w:p>
    <w:p w14:paraId="0FEEC78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value="dB-12"/&gt;</w:t>
      </w:r>
    </w:p>
    <w:p w14:paraId="56683C0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value="dB-10"/&gt;</w:t>
      </w:r>
    </w:p>
    <w:p w14:paraId="77D40A7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value="dB-8"/&gt;</w:t>
      </w:r>
    </w:p>
    <w:p w14:paraId="1CA3933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value="dB-6"/&gt;</w:t>
      </w:r>
    </w:p>
    <w:p w14:paraId="4A52656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value="dB-5"/&gt;</w:t>
      </w:r>
    </w:p>
    <w:p w14:paraId="560875B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value="dB-4"/&gt;</w:t>
      </w:r>
    </w:p>
    <w:p w14:paraId="1D988C6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value="dB-3"/&gt;</w:t>
      </w:r>
    </w:p>
    <w:p w14:paraId="00500C1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value="dB-2"/&gt;</w:t>
      </w:r>
    </w:p>
    <w:p w14:paraId="19ED783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value="dB-1"/&gt;</w:t>
      </w:r>
    </w:p>
    <w:p w14:paraId="4628F0D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value="dB0"/&gt;</w:t>
      </w:r>
    </w:p>
    <w:p w14:paraId="2BABD4F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value="dB1"/&gt;</w:t>
      </w:r>
    </w:p>
    <w:p w14:paraId="7A1676A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value="dB2"/&gt;</w:t>
      </w:r>
    </w:p>
    <w:p w14:paraId="4AD3AE5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value="dB3"/&gt;</w:t>
      </w:r>
    </w:p>
    <w:p w14:paraId="35D494E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value="dB4"/&gt;</w:t>
      </w:r>
    </w:p>
    <w:p w14:paraId="376226F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value="dB5"/&gt;</w:t>
      </w:r>
    </w:p>
    <w:p w14:paraId="4B7D5D3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value="dB6"/&gt;</w:t>
      </w:r>
    </w:p>
    <w:p w14:paraId="236D18F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value="dB8"/&gt;</w:t>
      </w:r>
    </w:p>
    <w:p w14:paraId="2B6462E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value="dB10"/&gt;</w:t>
      </w:r>
    </w:p>
    <w:p w14:paraId="4531F15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value="dB12"/&gt;</w:t>
      </w:r>
    </w:p>
    <w:p w14:paraId="280522E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value="dB14"/&gt;</w:t>
      </w:r>
    </w:p>
    <w:p w14:paraId="6819A30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value="dB16"/&gt;</w:t>
      </w:r>
    </w:p>
    <w:p w14:paraId="3A9047F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value="dB18"/&gt;</w:t>
      </w:r>
    </w:p>
    <w:p w14:paraId="4C24C0D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value="dB20"/&gt;</w:t>
      </w:r>
    </w:p>
    <w:p w14:paraId="3905EAB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value="dB22"/&gt;</w:t>
      </w:r>
    </w:p>
    <w:p w14:paraId="330A51B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value="dB24"/&gt;</w:t>
      </w:r>
    </w:p>
    <w:p w14:paraId="2DEC934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67DB939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6DB9DE8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</w:t>
      </w:r>
      <w:r w:rsidRPr="00BD324F">
        <w:rPr>
          <w:rFonts w:cs="Arial"/>
          <w:noProof w:val="0"/>
          <w:lang w:eastAsia="zh-CN"/>
        </w:rPr>
        <w:t>isESCoveredBy</w:t>
      </w:r>
      <w:r w:rsidRPr="00BD324F">
        <w:rPr>
          <w:noProof w:val="0"/>
        </w:rPr>
        <w:t>"&gt;</w:t>
      </w:r>
    </w:p>
    <w:p w14:paraId="0E9B80C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base="string"&gt;</w:t>
      </w:r>
    </w:p>
    <w:p w14:paraId="7EA7CC3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value="NO"/&gt;</w:t>
      </w:r>
    </w:p>
    <w:p w14:paraId="06528B9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</w:t>
      </w:r>
      <w:r w:rsidRPr="00BD324F">
        <w:rPr>
          <w:noProof w:val="0"/>
          <w:lang w:eastAsia="zh-CN"/>
        </w:rPr>
        <w:t>PARTIAL</w:t>
      </w:r>
      <w:r w:rsidRPr="00BD324F">
        <w:rPr>
          <w:noProof w:val="0"/>
        </w:rPr>
        <w:t>"/&gt;</w:t>
      </w:r>
    </w:p>
    <w:p w14:paraId="27C0D9A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</w:t>
      </w:r>
      <w:r w:rsidRPr="00BD324F">
        <w:rPr>
          <w:noProof w:val="0"/>
          <w:lang w:eastAsia="zh-CN"/>
        </w:rPr>
        <w:t>FULL</w:t>
      </w:r>
      <w:r w:rsidRPr="00BD324F">
        <w:rPr>
          <w:noProof w:val="0"/>
        </w:rPr>
        <w:t>"/&gt;</w:t>
      </w:r>
    </w:p>
    <w:p w14:paraId="2C6B647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2EF9FFE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47DBE0A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name="cellReselectionPriority"&gt;</w:t>
      </w:r>
    </w:p>
    <w:p w14:paraId="5945E09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base="unsignedLong"&gt;</w:t>
      </w:r>
    </w:p>
    <w:p w14:paraId="68C6326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&lt;minInclusive value="0"/&gt;</w:t>
      </w:r>
    </w:p>
    <w:p w14:paraId="1689B8E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value="16"/&gt;</w:t>
      </w:r>
    </w:p>
    <w:p w14:paraId="3C870A9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&lt;!--Value 0 means lowest priority--&gt;</w:t>
      </w:r>
    </w:p>
    <w:p w14:paraId="23AE6E8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75D29D1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2BE22F3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name="cellReselectionSubPriority"&gt;</w:t>
      </w:r>
    </w:p>
    <w:p w14:paraId="1F3AF89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base="unsignedLong"&gt;</w:t>
      </w:r>
    </w:p>
    <w:p w14:paraId="345EE8D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lastRenderedPageBreak/>
        <w:tab/>
        <w:t>&lt;minInclusive value="0"/&gt;</w:t>
      </w:r>
    </w:p>
    <w:p w14:paraId="38170D8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value="16"/&gt;</w:t>
      </w:r>
    </w:p>
    <w:p w14:paraId="676E6E7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&lt;!--Value 0 means lowest priority--&gt;</w:t>
      </w:r>
    </w:p>
    <w:p w14:paraId="1291ED6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034D7E8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4EFAFEE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name="PMaxRangeType"&gt;</w:t>
      </w:r>
    </w:p>
    <w:p w14:paraId="0E115D7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base="short"&gt;</w:t>
      </w:r>
    </w:p>
    <w:p w14:paraId="4B3BEA5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&lt;minInclusive value="-30"/&gt;</w:t>
      </w:r>
    </w:p>
    <w:p w14:paraId="5499B6F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value="33"/&gt;</w:t>
      </w:r>
    </w:p>
    <w:p w14:paraId="280DE84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3894692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3093891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name="qOffsetFreq"&gt;</w:t>
      </w:r>
    </w:p>
    <w:p w14:paraId="26FFE5F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base="short"&gt;</w:t>
      </w:r>
    </w:p>
    <w:p w14:paraId="42270D8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&lt;minInclusive value="-24"/&gt;</w:t>
      </w:r>
    </w:p>
    <w:p w14:paraId="6F3FB09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value="24"/&gt;</w:t>
      </w:r>
    </w:p>
    <w:p w14:paraId="7967616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0E11B67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5891D6A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name="qQualMin"&gt;</w:t>
      </w:r>
    </w:p>
    <w:p w14:paraId="6DE4ECA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base="integer"&gt;</w:t>
      </w:r>
    </w:p>
    <w:p w14:paraId="0257CC0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&lt;minInclusive value="-34"/&gt;</w:t>
      </w:r>
    </w:p>
    <w:p w14:paraId="7D3A66F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value="0"/&gt;</w:t>
      </w:r>
    </w:p>
    <w:p w14:paraId="448D877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0493FBA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3C2A6B2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name="qRxLevMin"&gt;</w:t>
      </w:r>
    </w:p>
    <w:p w14:paraId="425D41B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base="integer"&gt;</w:t>
      </w:r>
    </w:p>
    <w:p w14:paraId="0EAF943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&lt;minInclusive value="-140"/&gt;</w:t>
      </w:r>
    </w:p>
    <w:p w14:paraId="00D6412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value="-44"/&gt;</w:t>
      </w:r>
    </w:p>
    <w:p w14:paraId="368D2A1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60956AE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5F34344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name="Thresxhighp"&gt;</w:t>
      </w:r>
    </w:p>
    <w:p w14:paraId="70C77A3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base="integer"&gt;</w:t>
      </w:r>
    </w:p>
    <w:p w14:paraId="2FA9513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&lt;minInclusive value="0"/&gt;</w:t>
      </w:r>
    </w:p>
    <w:p w14:paraId="0D9CDFA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value="62"/&gt;</w:t>
      </w:r>
    </w:p>
    <w:p w14:paraId="563DDAF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1E0738B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161864C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name="Threshxhighq"&gt;</w:t>
      </w:r>
    </w:p>
    <w:p w14:paraId="40E00AE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base="integer"&gt;</w:t>
      </w:r>
    </w:p>
    <w:p w14:paraId="6E0E1D9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&lt;minInclusive value="0"/&gt;</w:t>
      </w:r>
    </w:p>
    <w:p w14:paraId="2E934C5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value="31"/&gt;</w:t>
      </w:r>
    </w:p>
    <w:p w14:paraId="63E41E3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4166F1F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255CE14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name="Threshxlowp"&gt;</w:t>
      </w:r>
    </w:p>
    <w:p w14:paraId="773C21A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base="integer"&gt;</w:t>
      </w:r>
    </w:p>
    <w:p w14:paraId="58E33BD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&lt;minInclusive value="0"/&gt;</w:t>
      </w:r>
    </w:p>
    <w:p w14:paraId="207A6D1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value="62"/&gt;</w:t>
      </w:r>
    </w:p>
    <w:p w14:paraId="13B6B1C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62CE737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253045B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name="Threshxlowq"&gt;</w:t>
      </w:r>
    </w:p>
    <w:p w14:paraId="47F055A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base="integer"&gt;</w:t>
      </w:r>
    </w:p>
    <w:p w14:paraId="6A11BF8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&lt;minInclusive value="0"/&gt;</w:t>
      </w:r>
    </w:p>
    <w:p w14:paraId="45ED872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value="62"/&gt;</w:t>
      </w:r>
    </w:p>
    <w:p w14:paraId="4467506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4A83E90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418F0C6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name="Treselectionnr"&gt;</w:t>
      </w:r>
    </w:p>
    <w:p w14:paraId="27DABB7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base="integer"&gt;</w:t>
      </w:r>
    </w:p>
    <w:p w14:paraId="0D573A2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&lt;minInclusive value="0"/&gt;</w:t>
      </w:r>
    </w:p>
    <w:p w14:paraId="665E7CD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value="7"/&gt;</w:t>
      </w:r>
    </w:p>
    <w:p w14:paraId="51E78D4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3B22F85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479CFF0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name="Treselectionnrsfhigh"&gt;</w:t>
      </w:r>
    </w:p>
    <w:p w14:paraId="6CEFE9C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base="string"&gt;</w:t>
      </w:r>
    </w:p>
    <w:p w14:paraId="4AE899B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value="25"/&gt;</w:t>
      </w:r>
    </w:p>
    <w:p w14:paraId="585EB9B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value="50"/&gt;</w:t>
      </w:r>
    </w:p>
    <w:p w14:paraId="45072A9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value="75"/&gt;</w:t>
      </w:r>
    </w:p>
    <w:p w14:paraId="3EFAF5B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value="100"/&gt;</w:t>
      </w:r>
    </w:p>
    <w:p w14:paraId="3CB26E0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243349D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5EA3EA3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name="Treselectionnrsfmedium"&gt;</w:t>
      </w:r>
    </w:p>
    <w:p w14:paraId="515DDDA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base="string"&gt;</w:t>
      </w:r>
    </w:p>
    <w:p w14:paraId="190E4CE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value="25"/&gt;</w:t>
      </w:r>
    </w:p>
    <w:p w14:paraId="54A91AF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value="50"/&gt;</w:t>
      </w:r>
    </w:p>
    <w:p w14:paraId="767BBEB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value="75"/&gt;</w:t>
      </w:r>
    </w:p>
    <w:p w14:paraId="0450FFB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value="100"/&gt;</w:t>
      </w:r>
    </w:p>
    <w:p w14:paraId="326E41E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4AE4216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2CE1388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name="Absolutefrequencyssb"&gt;</w:t>
      </w:r>
    </w:p>
    <w:p w14:paraId="5741F53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base="integer"&gt;</w:t>
      </w:r>
    </w:p>
    <w:p w14:paraId="18695A4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&lt;minInclusive value="0"/&gt;</w:t>
      </w:r>
    </w:p>
    <w:p w14:paraId="1CBA50E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lastRenderedPageBreak/>
        <w:tab/>
        <w:t>&lt;maxInclusive value="3279165"/&gt;</w:t>
      </w:r>
    </w:p>
    <w:p w14:paraId="32BF983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7B3E98E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2B7D58A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name="Ssbsubcarrierspacing"&gt;</w:t>
      </w:r>
    </w:p>
    <w:p w14:paraId="02BE93B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base="string"&gt;</w:t>
      </w:r>
    </w:p>
    <w:p w14:paraId="6435FB9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value="15"/&gt;</w:t>
      </w:r>
    </w:p>
    <w:p w14:paraId="0602CD5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value="30"/&gt;</w:t>
      </w:r>
    </w:p>
    <w:p w14:paraId="348B830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value="120"/&gt;</w:t>
      </w:r>
    </w:p>
    <w:p w14:paraId="672D8A6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value="240"/&gt;</w:t>
      </w:r>
    </w:p>
    <w:p w14:paraId="5922EDA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2C04ED6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54143CF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name="Multifrequencybandlistnr"&gt;</w:t>
      </w:r>
    </w:p>
    <w:p w14:paraId="2772D00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base="integer"&gt;</w:t>
      </w:r>
    </w:p>
    <w:p w14:paraId="7AA46F2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&lt;minInclusive value="1"/&gt;</w:t>
      </w:r>
    </w:p>
    <w:p w14:paraId="1148B1E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value="256"/&gt;</w:t>
      </w:r>
    </w:p>
    <w:p w14:paraId="2CDE1EF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6056FC7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041F478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name="beamType"&gt;</w:t>
      </w:r>
    </w:p>
    <w:p w14:paraId="3F08D78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base="string"&gt;</w:t>
      </w:r>
    </w:p>
    <w:p w14:paraId="5140E75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value="SSB-BEAM"/&gt;</w:t>
      </w:r>
    </w:p>
    <w:p w14:paraId="41F83FF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6BBA992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709276B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name="beamAzimuth"&gt;</w:t>
      </w:r>
    </w:p>
    <w:p w14:paraId="3DE1F70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base="integer"&gt;</w:t>
      </w:r>
    </w:p>
    <w:p w14:paraId="20CE43E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&lt;minInclusive value="-1800"/&gt;</w:t>
      </w:r>
    </w:p>
    <w:p w14:paraId="240E9FA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value="1800"/&gt;</w:t>
      </w:r>
    </w:p>
    <w:p w14:paraId="6010654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7009F57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491A913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name="beamTilt"&gt;</w:t>
      </w:r>
    </w:p>
    <w:p w14:paraId="1B41299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base="integer"&gt;</w:t>
      </w:r>
    </w:p>
    <w:p w14:paraId="2DE489E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&lt;minInclusive value="-900"/&gt;</w:t>
      </w:r>
    </w:p>
    <w:p w14:paraId="338C124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value="900"/&gt;</w:t>
      </w:r>
    </w:p>
    <w:p w14:paraId="1FA6FF9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64A7579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02D7DD47" w14:textId="77777777" w:rsidR="00B72602" w:rsidRPr="00BD324F" w:rsidRDefault="00B72602" w:rsidP="00B72602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BD324F">
        <w:rPr>
          <w:noProof w:val="0"/>
        </w:rPr>
        <w:t>&lt;simpleType name="beamHorizWidth"&gt;</w:t>
      </w:r>
    </w:p>
    <w:p w14:paraId="2E50A0B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base="integer"&gt;</w:t>
      </w:r>
    </w:p>
    <w:p w14:paraId="663287F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&lt;minInclusive value="0"/&gt;</w:t>
      </w:r>
    </w:p>
    <w:p w14:paraId="3B96E66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value="3599"/&gt;</w:t>
      </w:r>
    </w:p>
    <w:p w14:paraId="27119E7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69F8F2A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0E82C093" w14:textId="77777777" w:rsidR="00B72602" w:rsidRPr="00BD324F" w:rsidRDefault="00B72602" w:rsidP="00B72602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BD324F">
        <w:rPr>
          <w:noProof w:val="0"/>
        </w:rPr>
        <w:t>&lt;simpleType name="beamVertWidth"&gt;</w:t>
      </w:r>
    </w:p>
    <w:p w14:paraId="4922863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base="integer"&gt;</w:t>
      </w:r>
    </w:p>
    <w:p w14:paraId="4C82E7E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&lt;minInclusive value="0"/&gt;</w:t>
      </w:r>
    </w:p>
    <w:p w14:paraId="55069A0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value="1800"/&gt;</w:t>
      </w:r>
    </w:p>
    <w:p w14:paraId="794FB89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026A301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3EC46A54" w14:textId="77777777" w:rsidR="00B72602" w:rsidRPr="00BD324F" w:rsidRDefault="00B72602" w:rsidP="00B72602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BD324F">
        <w:rPr>
          <w:noProof w:val="0"/>
        </w:rPr>
        <w:t>&lt;simpleType name="coverageShapeType"&gt;</w:t>
      </w:r>
    </w:p>
    <w:p w14:paraId="102FEF4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base="integer"&gt;</w:t>
      </w:r>
    </w:p>
    <w:p w14:paraId="19FB9B0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&lt;minInclusive value="0"/&gt;</w:t>
      </w:r>
    </w:p>
    <w:p w14:paraId="6477881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value="65535"/&gt;</w:t>
      </w:r>
    </w:p>
    <w:p w14:paraId="58AD337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079D781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3F15B65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name="resourceType"&gt;</w:t>
      </w:r>
    </w:p>
    <w:p w14:paraId="3F02191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base="string"&gt;</w:t>
      </w:r>
    </w:p>
    <w:p w14:paraId="4E88E17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value="PRB"/&gt;</w:t>
      </w:r>
    </w:p>
    <w:p w14:paraId="743D895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value="RRC"/&gt;</w:t>
      </w:r>
    </w:p>
    <w:p w14:paraId="77CA878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value="DRB"/&gt;</w:t>
      </w:r>
    </w:p>
    <w:p w14:paraId="2FBF07D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4E9D627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06D6ECB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&lt;complexType name="LocalEndPoint"&gt;</w:t>
      </w:r>
    </w:p>
    <w:p w14:paraId="7E42C8A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&lt;sequence&gt;</w:t>
      </w:r>
    </w:p>
    <w:p w14:paraId="631932D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&lt;element name="ipv4Address" type="string"/&gt;</w:t>
      </w:r>
    </w:p>
    <w:p w14:paraId="58BF6EF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&lt;element name="ipv6Address" type="string"/&gt;</w:t>
      </w:r>
    </w:p>
    <w:p w14:paraId="430FE66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&lt;element name="ipv6Prefix" type="string"/&gt;</w:t>
      </w:r>
    </w:p>
    <w:p w14:paraId="5407930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&lt;element name="vlanId" type="integer"/&gt;</w:t>
      </w:r>
    </w:p>
    <w:p w14:paraId="41A04C8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&lt;/sequence&gt;</w:t>
      </w:r>
    </w:p>
    <w:p w14:paraId="3DA5DBB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&lt;/complexType&gt;</w:t>
      </w:r>
    </w:p>
    <w:p w14:paraId="1EEA1C0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&lt;complexType name="RemoteEndPoint"&gt;</w:t>
      </w:r>
    </w:p>
    <w:p w14:paraId="1641DC4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&lt;sequence&gt;</w:t>
      </w:r>
    </w:p>
    <w:p w14:paraId="77ACA8A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&lt;element name="ipv4Address" type="string"/&gt;</w:t>
      </w:r>
    </w:p>
    <w:p w14:paraId="35CEB0C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&lt;element name="ipv6Address" type="string"/&gt;</w:t>
      </w:r>
    </w:p>
    <w:p w14:paraId="555FF53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&lt;element name="ipv6Prefix" type="string"/&gt;</w:t>
      </w:r>
    </w:p>
    <w:p w14:paraId="5D4E362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&lt;/sequence&gt;</w:t>
      </w:r>
    </w:p>
    <w:p w14:paraId="1C80A92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&lt;/complexType&gt;</w:t>
      </w:r>
    </w:p>
    <w:p w14:paraId="0EE6D48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&lt;complexType name="blackListEntry"&gt;</w:t>
      </w:r>
    </w:p>
    <w:p w14:paraId="48731255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BD324F">
        <w:rPr>
          <w:noProof w:val="0"/>
        </w:rPr>
        <w:tab/>
      </w:r>
      <w:r w:rsidRPr="000004FA">
        <w:rPr>
          <w:noProof w:val="0"/>
          <w:lang w:val="fr-FR"/>
        </w:rPr>
        <w:t>&lt;sequence minOccurs="0" maxOccurs="1007"&gt;</w:t>
      </w:r>
    </w:p>
    <w:p w14:paraId="01932CEF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ab/>
        <w:t>&lt;element name="pci" type="en:Pci" maxOccurs="504"/&gt;</w:t>
      </w:r>
    </w:p>
    <w:p w14:paraId="062F8F70" w14:textId="77777777" w:rsidR="00B72602" w:rsidRPr="00BD324F" w:rsidRDefault="00B72602" w:rsidP="00B72602">
      <w:pPr>
        <w:pStyle w:val="PL"/>
        <w:rPr>
          <w:noProof w:val="0"/>
        </w:rPr>
      </w:pPr>
      <w:r w:rsidRPr="000004FA">
        <w:rPr>
          <w:noProof w:val="0"/>
          <w:lang w:val="fr-FR"/>
        </w:rPr>
        <w:tab/>
      </w:r>
      <w:r w:rsidRPr="00BD324F">
        <w:rPr>
          <w:noProof w:val="0"/>
        </w:rPr>
        <w:t>&lt;/sequence&gt;</w:t>
      </w:r>
    </w:p>
    <w:p w14:paraId="699E818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lastRenderedPageBreak/>
        <w:t>&lt;/complexType&gt;</w:t>
      </w:r>
    </w:p>
    <w:p w14:paraId="00DBBBB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&lt;complexType name="blackListEntryIdleMode"&gt;</w:t>
      </w:r>
    </w:p>
    <w:p w14:paraId="08BE3C3F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BD324F">
        <w:rPr>
          <w:noProof w:val="0"/>
        </w:rPr>
        <w:tab/>
      </w:r>
      <w:r w:rsidRPr="000004FA">
        <w:rPr>
          <w:noProof w:val="0"/>
          <w:lang w:val="fr-FR"/>
        </w:rPr>
        <w:t>&lt;sequence minOccurs="0" maxOccurs="1007"&gt;</w:t>
      </w:r>
    </w:p>
    <w:p w14:paraId="0519F6A9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ab/>
        <w:t>&lt;element name="pci" type="en:Pci" maxOccurs="504"/&gt;</w:t>
      </w:r>
    </w:p>
    <w:p w14:paraId="50187218" w14:textId="77777777" w:rsidR="00B72602" w:rsidRPr="00BD324F" w:rsidRDefault="00B72602" w:rsidP="00B72602">
      <w:pPr>
        <w:pStyle w:val="PL"/>
        <w:rPr>
          <w:noProof w:val="0"/>
        </w:rPr>
      </w:pPr>
      <w:r w:rsidRPr="000004FA">
        <w:rPr>
          <w:noProof w:val="0"/>
          <w:lang w:val="fr-FR"/>
        </w:rPr>
        <w:tab/>
      </w:r>
      <w:r w:rsidRPr="00BD324F">
        <w:rPr>
          <w:noProof w:val="0"/>
        </w:rPr>
        <w:t>&lt;/sequence&gt;</w:t>
      </w:r>
    </w:p>
    <w:p w14:paraId="54DDE9D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&lt;/complexType&gt;</w:t>
      </w:r>
    </w:p>
    <w:p w14:paraId="606164B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&lt;complexType name="PLMNIdList"&gt;</w:t>
      </w:r>
    </w:p>
    <w:p w14:paraId="136127A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&lt;sequence&gt;</w:t>
      </w:r>
    </w:p>
    <w:p w14:paraId="113C135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&lt;element name="pLMNId" type="en:PLMNId" maxOccurs="6"/&gt;</w:t>
      </w:r>
    </w:p>
    <w:p w14:paraId="48BE648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&lt;!-- The first pLMNId of the pLMNIdList is primary PLMN id --&gt;</w:t>
      </w:r>
    </w:p>
    <w:p w14:paraId="4B23F8F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&lt;/sequence&gt;</w:t>
      </w:r>
    </w:p>
    <w:p w14:paraId="3E131F1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&lt;/complexType&gt;</w:t>
      </w:r>
    </w:p>
    <w:p w14:paraId="7E9C2C1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&lt;complexType name="cellIndividualOffset"&gt;</w:t>
      </w:r>
    </w:p>
    <w:p w14:paraId="48534DE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&lt;sequence&gt;</w:t>
      </w:r>
    </w:p>
    <w:p w14:paraId="3EE1A7D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&lt;element name="rsrpOffsetSSB" type="qOffsetRangeList"/&gt;</w:t>
      </w:r>
    </w:p>
    <w:p w14:paraId="71F17B2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&lt;element name="rsrqOffsetSSB" type="qOffsetRangeList"/&gt;</w:t>
      </w:r>
    </w:p>
    <w:p w14:paraId="580FB93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&lt;element name="sinrOffsetSSB" type="qOffsetRangeList"/&gt;</w:t>
      </w:r>
    </w:p>
    <w:p w14:paraId="6E41C95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&lt;element name="rsrpOffsetCSI-RS" type="qOffsetRangeList"/&gt;</w:t>
      </w:r>
    </w:p>
    <w:p w14:paraId="6CD64F0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&lt;element name="rsrqOffsetCSI-RS" type="qOffsetRangeList"/&gt;</w:t>
      </w:r>
    </w:p>
    <w:p w14:paraId="74A25E0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&lt;element name="sinrOffsetCSI-RS" type="qOffsetRangeList"/&gt;</w:t>
      </w:r>
    </w:p>
    <w:p w14:paraId="13FE7CC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&lt;/sequence&gt;</w:t>
      </w:r>
    </w:p>
    <w:p w14:paraId="25059B5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 xml:space="preserve">  &lt;/complexType&gt;</w:t>
      </w:r>
    </w:p>
    <w:p w14:paraId="6325F3A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 xml:space="preserve"> &lt;complexType name="PLMNInfoType"&gt;</w:t>
      </w:r>
    </w:p>
    <w:p w14:paraId="4202638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&lt;sequence&gt;</w:t>
      </w:r>
    </w:p>
    <w:p w14:paraId="70B2166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&lt;element name="pLMNId" type="en:PLMNId"/&gt;</w:t>
      </w:r>
    </w:p>
    <w:p w14:paraId="7B1242C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&lt;element name="sNSSAI" type="ngc:SNssai" minOccurs="0"/&gt;</w:t>
      </w:r>
    </w:p>
    <w:p w14:paraId="0698087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&lt;/sequence&gt;</w:t>
      </w:r>
    </w:p>
    <w:p w14:paraId="118A483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&lt;/complexType&gt;</w:t>
      </w:r>
    </w:p>
    <w:p w14:paraId="0100AD7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 xml:space="preserve"> &lt;complexType name="PLMNInfoListType"&gt;</w:t>
      </w:r>
    </w:p>
    <w:p w14:paraId="120C498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&lt;sequence&gt;</w:t>
      </w:r>
    </w:p>
    <w:p w14:paraId="7C6DDE4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&lt;element name="pLMNInfo" type="PLMNInfoType" minOccurs="1"/&gt;</w:t>
      </w:r>
    </w:p>
    <w:p w14:paraId="1DF5BA3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&lt;/sequence&gt;</w:t>
      </w:r>
    </w:p>
    <w:p w14:paraId="76F51BC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&lt;/complexType&gt;</w:t>
      </w:r>
    </w:p>
    <w:p w14:paraId="3436A42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</w:t>
      </w:r>
      <w:r w:rsidRPr="00BD324F">
        <w:rPr>
          <w:rFonts w:cs="Arial"/>
          <w:noProof w:val="0"/>
          <w:szCs w:val="18"/>
        </w:rPr>
        <w:t>maximumDeviationHoTrigger</w:t>
      </w:r>
      <w:r w:rsidRPr="00BD324F">
        <w:rPr>
          <w:noProof w:val="0"/>
        </w:rPr>
        <w:t>"&gt;</w:t>
      </w:r>
    </w:p>
    <w:p w14:paraId="2F44AC3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base="integer"&gt;</w:t>
      </w:r>
    </w:p>
    <w:p w14:paraId="788F5BF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&lt;minInclusive value="-20"/&gt;</w:t>
      </w:r>
    </w:p>
    <w:p w14:paraId="2EC9314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value="20"/&gt;</w:t>
      </w:r>
    </w:p>
    <w:p w14:paraId="77757E4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717AA78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0979232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</w:t>
      </w:r>
      <w:r w:rsidRPr="00BD324F">
        <w:rPr>
          <w:rFonts w:cs="Arial"/>
          <w:noProof w:val="0"/>
          <w:szCs w:val="18"/>
        </w:rPr>
        <w:t>minimumTimeBetweenHoTriggerChange</w:t>
      </w:r>
      <w:r w:rsidRPr="00BD324F">
        <w:rPr>
          <w:noProof w:val="0"/>
        </w:rPr>
        <w:t>"&gt;</w:t>
      </w:r>
    </w:p>
    <w:p w14:paraId="0745A16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base="integer"&gt;</w:t>
      </w:r>
    </w:p>
    <w:p w14:paraId="154D9BE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&lt;minInclusive value="0"/&gt;</w:t>
      </w:r>
    </w:p>
    <w:p w14:paraId="5D638CB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value="604800"/&gt;</w:t>
      </w:r>
    </w:p>
    <w:p w14:paraId="4F1A3C7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3C8EA85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47DC651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</w:t>
      </w:r>
      <w:r w:rsidRPr="00BD324F">
        <w:rPr>
          <w:rFonts w:cs="Arial"/>
          <w:noProof w:val="0"/>
          <w:szCs w:val="18"/>
        </w:rPr>
        <w:t>tstoreUEcntxt</w:t>
      </w:r>
      <w:r w:rsidRPr="00BD324F">
        <w:rPr>
          <w:noProof w:val="0"/>
        </w:rPr>
        <w:t>"&gt;</w:t>
      </w:r>
    </w:p>
    <w:p w14:paraId="6D1F4DF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base="integer"&gt;</w:t>
      </w:r>
    </w:p>
    <w:p w14:paraId="64FEED6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&lt;minInclusive value="0"/&gt;</w:t>
      </w:r>
    </w:p>
    <w:p w14:paraId="22E7294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value="1023"/&gt;</w:t>
      </w:r>
    </w:p>
    <w:p w14:paraId="1926F82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070B0A4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4D96D17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name="load</w:t>
      </w:r>
      <w:r w:rsidRPr="00BD324F">
        <w:rPr>
          <w:rFonts w:cs="Arial"/>
          <w:noProof w:val="0"/>
          <w:szCs w:val="18"/>
        </w:rPr>
        <w:t>Threshold</w:t>
      </w:r>
      <w:r w:rsidRPr="00BD324F">
        <w:rPr>
          <w:noProof w:val="0"/>
        </w:rPr>
        <w:t>"&gt;</w:t>
      </w:r>
    </w:p>
    <w:p w14:paraId="2DED88A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base="integer"&gt;</w:t>
      </w:r>
    </w:p>
    <w:p w14:paraId="0C9F8B9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&lt;minInclusive value="0"/&gt;</w:t>
      </w:r>
    </w:p>
    <w:p w14:paraId="5FBBDAE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value="100"/&gt;</w:t>
      </w:r>
    </w:p>
    <w:p w14:paraId="44CAAE9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2E9866F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27B2ED9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</w:t>
      </w:r>
      <w:r w:rsidRPr="00BD324F">
        <w:rPr>
          <w:rFonts w:cs="Arial"/>
          <w:noProof w:val="0"/>
          <w:szCs w:val="18"/>
        </w:rPr>
        <w:t>timeDuration</w:t>
      </w:r>
      <w:r w:rsidRPr="00BD324F">
        <w:rPr>
          <w:noProof w:val="0"/>
        </w:rPr>
        <w:t>"&gt;</w:t>
      </w:r>
    </w:p>
    <w:p w14:paraId="1651AE3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base="integer"&gt;</w:t>
      </w:r>
    </w:p>
    <w:p w14:paraId="5695778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&lt;minInclusive value="0"/&gt;</w:t>
      </w:r>
    </w:p>
    <w:p w14:paraId="3F185AE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&lt;maxInclusive value="900"/&gt;</w:t>
      </w:r>
    </w:p>
    <w:p w14:paraId="246515D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550451A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21BCEDA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name="energySavingControl"&gt;</w:t>
      </w:r>
    </w:p>
    <w:p w14:paraId="67F6CB4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base="string"&gt;</w:t>
      </w:r>
    </w:p>
    <w:p w14:paraId="01E257C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value="toBeEnergySaving"/&gt;</w:t>
      </w:r>
    </w:p>
    <w:p w14:paraId="634E9BC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value="toBeNotEnergySaving"/&gt;</w:t>
      </w:r>
    </w:p>
    <w:p w14:paraId="59BBE2E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17FC000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3999ACB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name="energySavingState"&gt;</w:t>
      </w:r>
    </w:p>
    <w:p w14:paraId="5782B2D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base="string"&gt;</w:t>
      </w:r>
    </w:p>
    <w:p w14:paraId="4C144A0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value="isNotEnergySaving"/&gt;</w:t>
      </w:r>
    </w:p>
    <w:p w14:paraId="41680F6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value="isEnergySaving"/&gt;</w:t>
      </w:r>
    </w:p>
    <w:p w14:paraId="5023089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6B0CF7C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6B8A30E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name="isProbingCapable"&gt;</w:t>
      </w:r>
    </w:p>
    <w:p w14:paraId="2F8232B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&lt;restriction base="string"&gt;</w:t>
      </w:r>
    </w:p>
    <w:p w14:paraId="30E107A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&lt;enumeration value="yes"/&gt;</w:t>
      </w:r>
    </w:p>
    <w:p w14:paraId="43F0463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lastRenderedPageBreak/>
        <w:tab/>
        <w:t>&lt;enumeration value="no"/&gt;</w:t>
      </w:r>
    </w:p>
    <w:p w14:paraId="73C2D26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&lt;/restriction&gt;</w:t>
      </w:r>
    </w:p>
    <w:p w14:paraId="140E56C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05246505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>&lt;simpleType name="AccessDelayRange"&gt;</w:t>
      </w:r>
    </w:p>
    <w:p w14:paraId="604417ED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&lt;restriction base="unsignedShort"&gt;</w:t>
      </w:r>
    </w:p>
    <w:p w14:paraId="2F56D842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  &lt;minInclusive value="10"/&gt;</w:t>
      </w:r>
    </w:p>
    <w:p w14:paraId="31B32ACD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  &lt;maxInclusive value="560"/&gt;</w:t>
      </w:r>
    </w:p>
    <w:p w14:paraId="417DD79C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&lt;/restriction&gt;</w:t>
      </w:r>
    </w:p>
    <w:p w14:paraId="13C54D0C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>&lt;/simpleType&gt;</w:t>
      </w:r>
    </w:p>
    <w:p w14:paraId="132982E1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>&lt;simpleType name="NumberOfPreambleRange"&gt;</w:t>
      </w:r>
    </w:p>
    <w:p w14:paraId="3A8EAA16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&lt;restriction base="unsignedShort"&gt;</w:t>
      </w:r>
    </w:p>
    <w:p w14:paraId="0E1FD840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  &lt;minInclusive value="1"/&gt;</w:t>
      </w:r>
    </w:p>
    <w:p w14:paraId="76B7C2F3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  &lt;maxInclusive value="200"/&gt;</w:t>
      </w:r>
    </w:p>
    <w:p w14:paraId="02BECADC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&lt;/restriction&gt;</w:t>
      </w:r>
    </w:p>
    <w:p w14:paraId="6C7900A8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>&lt;/simpleType&gt;</w:t>
      </w:r>
    </w:p>
    <w:p w14:paraId="791B29B6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>&lt;simpleType name="RachProbability"&gt;</w:t>
      </w:r>
    </w:p>
    <w:p w14:paraId="221C25A1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&lt;restriction base="unsignedShort"&gt;</w:t>
      </w:r>
    </w:p>
    <w:p w14:paraId="2CDC445E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  &lt;enumeration value="25"/&gt;  </w:t>
      </w:r>
    </w:p>
    <w:p w14:paraId="19378A71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  &lt;enumeration value="50"/&gt;  </w:t>
      </w:r>
    </w:p>
    <w:p w14:paraId="02C6BEB0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  &lt;enumeration value="75"/&gt;  </w:t>
      </w:r>
    </w:p>
    <w:p w14:paraId="1D8E0ACE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  &lt;enumeration value="90"/&gt;  </w:t>
      </w:r>
    </w:p>
    <w:p w14:paraId="6D414266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&lt;/restriction&gt;</w:t>
      </w:r>
    </w:p>
    <w:p w14:paraId="7B9D316C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>&lt;/simpleType&gt;</w:t>
      </w:r>
    </w:p>
    <w:p w14:paraId="587DEB80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>&lt;complexType name="</w:t>
      </w:r>
      <w:r w:rsidRPr="00BD324F">
        <w:rPr>
          <w:rFonts w:cs="Courier New"/>
          <w:noProof w:val="0"/>
          <w:snapToGrid w:val="0"/>
          <w:lang w:eastAsia="zh-CN"/>
        </w:rPr>
        <w:t>UeAccDelayProbilityDist</w:t>
      </w:r>
      <w:r w:rsidRPr="00BD324F">
        <w:rPr>
          <w:noProof w:val="0"/>
          <w:lang w:eastAsia="zh-CN"/>
        </w:rPr>
        <w:t>"&gt;</w:t>
      </w:r>
    </w:p>
    <w:p w14:paraId="71C083A9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&lt;sequence&gt;</w:t>
      </w:r>
    </w:p>
    <w:p w14:paraId="0187D565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  </w:t>
      </w:r>
      <w:r w:rsidRPr="00BD324F">
        <w:rPr>
          <w:rFonts w:hint="eastAsia"/>
          <w:noProof w:val="0"/>
          <w:lang w:eastAsia="zh-CN"/>
        </w:rPr>
        <w:t>&lt;</w:t>
      </w:r>
      <w:r w:rsidRPr="00BD324F">
        <w:rPr>
          <w:noProof w:val="0"/>
          <w:lang w:eastAsia="zh-CN"/>
        </w:rPr>
        <w:t>element name="</w:t>
      </w:r>
      <w:r w:rsidRPr="00BD324F">
        <w:rPr>
          <w:rFonts w:hint="eastAsia"/>
          <w:noProof w:val="0"/>
          <w:lang w:eastAsia="zh-CN"/>
        </w:rPr>
        <w:t>Probability</w:t>
      </w:r>
      <w:r w:rsidRPr="00BD324F">
        <w:rPr>
          <w:noProof w:val="0"/>
          <w:lang w:eastAsia="zh-CN"/>
        </w:rPr>
        <w:t>" type="</w:t>
      </w:r>
      <w:r w:rsidRPr="00BD324F">
        <w:rPr>
          <w:rFonts w:hint="eastAsia"/>
          <w:noProof w:val="0"/>
          <w:lang w:eastAsia="zh-CN"/>
        </w:rPr>
        <w:t>sp:</w:t>
      </w:r>
      <w:r w:rsidRPr="00BD324F">
        <w:rPr>
          <w:noProof w:val="0"/>
          <w:lang w:eastAsia="zh-CN"/>
        </w:rPr>
        <w:t>RachProbability"/</w:t>
      </w:r>
      <w:r w:rsidRPr="00BD324F">
        <w:rPr>
          <w:rFonts w:hint="eastAsia"/>
          <w:noProof w:val="0"/>
          <w:lang w:eastAsia="zh-CN"/>
        </w:rPr>
        <w:t>&gt;</w:t>
      </w:r>
    </w:p>
    <w:p w14:paraId="531245DA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  </w:t>
      </w:r>
      <w:r w:rsidRPr="00BD324F">
        <w:rPr>
          <w:rFonts w:hint="eastAsia"/>
          <w:noProof w:val="0"/>
          <w:lang w:eastAsia="zh-CN"/>
        </w:rPr>
        <w:t>&lt;element name=</w:t>
      </w:r>
      <w:r w:rsidRPr="00BD324F">
        <w:rPr>
          <w:noProof w:val="0"/>
          <w:lang w:eastAsia="zh-CN"/>
        </w:rPr>
        <w:t>"AccessDelay"</w:t>
      </w:r>
      <w:r w:rsidRPr="00BD324F">
        <w:rPr>
          <w:rFonts w:hint="eastAsia"/>
          <w:noProof w:val="0"/>
          <w:lang w:eastAsia="zh-CN"/>
        </w:rPr>
        <w:t xml:space="preserve"> type=</w:t>
      </w:r>
      <w:r w:rsidRPr="00BD324F">
        <w:rPr>
          <w:noProof w:val="0"/>
          <w:lang w:eastAsia="zh-CN"/>
        </w:rPr>
        <w:t>"sp:AccessDelayRange"/</w:t>
      </w:r>
      <w:r w:rsidRPr="00BD324F">
        <w:rPr>
          <w:rFonts w:hint="eastAsia"/>
          <w:noProof w:val="0"/>
          <w:lang w:eastAsia="zh-CN"/>
        </w:rPr>
        <w:t>&gt;</w:t>
      </w:r>
    </w:p>
    <w:p w14:paraId="7F0EA4F1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&lt;</w:t>
      </w:r>
      <w:r w:rsidRPr="00BD324F">
        <w:rPr>
          <w:rFonts w:hint="eastAsia"/>
          <w:noProof w:val="0"/>
          <w:lang w:eastAsia="zh-CN"/>
        </w:rPr>
        <w:t>/</w:t>
      </w:r>
      <w:r w:rsidRPr="00BD324F">
        <w:rPr>
          <w:noProof w:val="0"/>
          <w:lang w:eastAsia="zh-CN"/>
        </w:rPr>
        <w:t>sequence&gt;</w:t>
      </w:r>
    </w:p>
    <w:p w14:paraId="6FDABAAB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>&lt;</w:t>
      </w:r>
      <w:r w:rsidRPr="00BD324F">
        <w:rPr>
          <w:rFonts w:hint="eastAsia"/>
          <w:noProof w:val="0"/>
          <w:lang w:eastAsia="zh-CN"/>
        </w:rPr>
        <w:t>/</w:t>
      </w:r>
      <w:r w:rsidRPr="00BD324F">
        <w:rPr>
          <w:noProof w:val="0"/>
          <w:lang w:eastAsia="zh-CN"/>
        </w:rPr>
        <w:t>complexType&gt;</w:t>
      </w:r>
    </w:p>
    <w:p w14:paraId="35381B8C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>&lt;complexType name="</w:t>
      </w:r>
      <w:r w:rsidRPr="00BD324F">
        <w:rPr>
          <w:rFonts w:cs="Courier New"/>
          <w:noProof w:val="0"/>
          <w:snapToGrid w:val="0"/>
          <w:lang w:eastAsia="zh-CN"/>
        </w:rPr>
        <w:t>UeAccDelayProbilityDistlist</w:t>
      </w:r>
      <w:r w:rsidRPr="00BD324F">
        <w:rPr>
          <w:noProof w:val="0"/>
          <w:lang w:eastAsia="zh-CN"/>
        </w:rPr>
        <w:t>"&gt;</w:t>
      </w:r>
    </w:p>
    <w:p w14:paraId="44859337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&lt;sequence&gt;</w:t>
      </w:r>
    </w:p>
    <w:p w14:paraId="536D7826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  </w:t>
      </w:r>
      <w:r w:rsidRPr="00BD324F">
        <w:rPr>
          <w:rFonts w:hint="eastAsia"/>
          <w:noProof w:val="0"/>
          <w:lang w:eastAsia="zh-CN"/>
        </w:rPr>
        <w:t>&lt;</w:t>
      </w:r>
      <w:r w:rsidRPr="00BD324F">
        <w:rPr>
          <w:noProof w:val="0"/>
          <w:lang w:eastAsia="zh-CN"/>
        </w:rPr>
        <w:t>element name="</w:t>
      </w:r>
      <w:r w:rsidRPr="00BD324F">
        <w:rPr>
          <w:rFonts w:cs="Courier New"/>
          <w:noProof w:val="0"/>
          <w:snapToGrid w:val="0"/>
          <w:lang w:eastAsia="zh-CN"/>
        </w:rPr>
        <w:t>ueAccDelayProbilityDist</w:t>
      </w:r>
      <w:r w:rsidRPr="00BD324F">
        <w:rPr>
          <w:noProof w:val="0"/>
          <w:lang w:eastAsia="zh-CN"/>
        </w:rPr>
        <w:t>" type="</w:t>
      </w:r>
      <w:r w:rsidRPr="00BD324F">
        <w:rPr>
          <w:rFonts w:hint="eastAsia"/>
          <w:noProof w:val="0"/>
          <w:lang w:eastAsia="zh-CN"/>
        </w:rPr>
        <w:t>sp:</w:t>
      </w:r>
      <w:r w:rsidRPr="00BD324F">
        <w:rPr>
          <w:rFonts w:cs="Courier New"/>
          <w:noProof w:val="0"/>
          <w:snapToGrid w:val="0"/>
          <w:lang w:eastAsia="zh-CN"/>
        </w:rPr>
        <w:t>UeAccDelayProbilityDist</w:t>
      </w:r>
      <w:r w:rsidRPr="00BD324F">
        <w:rPr>
          <w:noProof w:val="0"/>
          <w:lang w:eastAsia="zh-CN"/>
        </w:rPr>
        <w:t>"</w:t>
      </w:r>
      <w:r w:rsidRPr="00BD324F">
        <w:rPr>
          <w:rFonts w:hint="eastAsia"/>
          <w:noProof w:val="0"/>
          <w:lang w:eastAsia="zh-CN"/>
        </w:rPr>
        <w:t xml:space="preserve"> </w:t>
      </w:r>
      <w:r w:rsidRPr="00BD324F">
        <w:rPr>
          <w:noProof w:val="0"/>
          <w:lang w:eastAsia="zh-CN"/>
        </w:rPr>
        <w:t>maxOccurs="4"/</w:t>
      </w:r>
      <w:r w:rsidRPr="00BD324F">
        <w:rPr>
          <w:rFonts w:hint="eastAsia"/>
          <w:noProof w:val="0"/>
          <w:lang w:eastAsia="zh-CN"/>
        </w:rPr>
        <w:t>&gt;</w:t>
      </w:r>
    </w:p>
    <w:p w14:paraId="29A73B79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&lt;</w:t>
      </w:r>
      <w:r w:rsidRPr="00BD324F">
        <w:rPr>
          <w:rFonts w:hint="eastAsia"/>
          <w:noProof w:val="0"/>
          <w:lang w:eastAsia="zh-CN"/>
        </w:rPr>
        <w:t>/</w:t>
      </w:r>
      <w:r w:rsidRPr="00BD324F">
        <w:rPr>
          <w:noProof w:val="0"/>
          <w:lang w:eastAsia="zh-CN"/>
        </w:rPr>
        <w:t>sequence&gt;</w:t>
      </w:r>
    </w:p>
    <w:p w14:paraId="0FA1597E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>&lt;</w:t>
      </w:r>
      <w:r w:rsidRPr="00BD324F">
        <w:rPr>
          <w:rFonts w:hint="eastAsia"/>
          <w:noProof w:val="0"/>
          <w:lang w:eastAsia="zh-CN"/>
        </w:rPr>
        <w:t>/</w:t>
      </w:r>
      <w:r w:rsidRPr="00BD324F">
        <w:rPr>
          <w:noProof w:val="0"/>
          <w:lang w:eastAsia="zh-CN"/>
        </w:rPr>
        <w:t>complexType&gt;</w:t>
      </w:r>
    </w:p>
    <w:p w14:paraId="3BF2E3A8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>&lt;complexType name="</w:t>
      </w:r>
      <w:r w:rsidRPr="00BD324F">
        <w:rPr>
          <w:noProof w:val="0"/>
        </w:rPr>
        <w:t>UeAccProbilityDist</w:t>
      </w:r>
      <w:r w:rsidRPr="00BD324F">
        <w:rPr>
          <w:noProof w:val="0"/>
          <w:lang w:eastAsia="zh-CN"/>
        </w:rPr>
        <w:t>"&gt;</w:t>
      </w:r>
    </w:p>
    <w:p w14:paraId="7014764D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&lt;sequence&gt;</w:t>
      </w:r>
    </w:p>
    <w:p w14:paraId="5C0B52BE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  </w:t>
      </w:r>
      <w:r w:rsidRPr="00BD324F">
        <w:rPr>
          <w:rFonts w:hint="eastAsia"/>
          <w:noProof w:val="0"/>
          <w:lang w:eastAsia="zh-CN"/>
        </w:rPr>
        <w:t>&lt;</w:t>
      </w:r>
      <w:r w:rsidRPr="00BD324F">
        <w:rPr>
          <w:noProof w:val="0"/>
          <w:lang w:eastAsia="zh-CN"/>
        </w:rPr>
        <w:t>element name="</w:t>
      </w:r>
      <w:r w:rsidRPr="00BD324F">
        <w:rPr>
          <w:rFonts w:hint="eastAsia"/>
          <w:noProof w:val="0"/>
          <w:lang w:eastAsia="zh-CN"/>
        </w:rPr>
        <w:t>Probability</w:t>
      </w:r>
      <w:r w:rsidRPr="00BD324F">
        <w:rPr>
          <w:noProof w:val="0"/>
          <w:lang w:eastAsia="zh-CN"/>
        </w:rPr>
        <w:t>" type="</w:t>
      </w:r>
      <w:r w:rsidRPr="00BD324F">
        <w:rPr>
          <w:rFonts w:hint="eastAsia"/>
          <w:noProof w:val="0"/>
          <w:lang w:eastAsia="zh-CN"/>
        </w:rPr>
        <w:t>sp:</w:t>
      </w:r>
      <w:r w:rsidRPr="00BD324F">
        <w:rPr>
          <w:noProof w:val="0"/>
          <w:lang w:eastAsia="zh-CN"/>
        </w:rPr>
        <w:t>RachProbability"/</w:t>
      </w:r>
      <w:r w:rsidRPr="00BD324F">
        <w:rPr>
          <w:rFonts w:hint="eastAsia"/>
          <w:noProof w:val="0"/>
          <w:lang w:eastAsia="zh-CN"/>
        </w:rPr>
        <w:t>&gt;</w:t>
      </w:r>
    </w:p>
    <w:p w14:paraId="39723D15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  </w:t>
      </w:r>
      <w:r w:rsidRPr="00BD324F">
        <w:rPr>
          <w:rFonts w:hint="eastAsia"/>
          <w:noProof w:val="0"/>
          <w:lang w:eastAsia="zh-CN"/>
        </w:rPr>
        <w:t>&lt;element name=</w:t>
      </w:r>
      <w:r w:rsidRPr="00BD324F">
        <w:rPr>
          <w:noProof w:val="0"/>
          <w:lang w:eastAsia="zh-CN"/>
        </w:rPr>
        <w:t>"NumberOfPreamble"</w:t>
      </w:r>
      <w:r w:rsidRPr="00BD324F">
        <w:rPr>
          <w:rFonts w:hint="eastAsia"/>
          <w:noProof w:val="0"/>
          <w:lang w:eastAsia="zh-CN"/>
        </w:rPr>
        <w:t xml:space="preserve"> type=</w:t>
      </w:r>
      <w:r w:rsidRPr="00BD324F">
        <w:rPr>
          <w:noProof w:val="0"/>
          <w:lang w:eastAsia="zh-CN"/>
        </w:rPr>
        <w:t>"sp:NumberOfPreambleRange"</w:t>
      </w:r>
      <w:r w:rsidRPr="00BD324F">
        <w:rPr>
          <w:rFonts w:hint="eastAsia"/>
          <w:noProof w:val="0"/>
          <w:lang w:eastAsia="zh-CN"/>
        </w:rPr>
        <w:t>/&gt;</w:t>
      </w:r>
    </w:p>
    <w:p w14:paraId="6E9E2458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&lt;</w:t>
      </w:r>
      <w:r w:rsidRPr="00BD324F">
        <w:rPr>
          <w:rFonts w:hint="eastAsia"/>
          <w:noProof w:val="0"/>
          <w:lang w:eastAsia="zh-CN"/>
        </w:rPr>
        <w:t>/</w:t>
      </w:r>
      <w:r w:rsidRPr="00BD324F">
        <w:rPr>
          <w:noProof w:val="0"/>
          <w:lang w:eastAsia="zh-CN"/>
        </w:rPr>
        <w:t>sequence&gt;</w:t>
      </w:r>
    </w:p>
    <w:p w14:paraId="43E53C61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>&lt;</w:t>
      </w:r>
      <w:r w:rsidRPr="00BD324F">
        <w:rPr>
          <w:rFonts w:hint="eastAsia"/>
          <w:noProof w:val="0"/>
          <w:lang w:eastAsia="zh-CN"/>
        </w:rPr>
        <w:t>/</w:t>
      </w:r>
      <w:r w:rsidRPr="00BD324F">
        <w:rPr>
          <w:noProof w:val="0"/>
          <w:lang w:eastAsia="zh-CN"/>
        </w:rPr>
        <w:t>complexType&gt;</w:t>
      </w:r>
    </w:p>
    <w:p w14:paraId="4C4A2B2E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>&lt;complexType name="</w:t>
      </w:r>
      <w:r w:rsidRPr="00BD324F">
        <w:rPr>
          <w:noProof w:val="0"/>
        </w:rPr>
        <w:t>UeAccProbilityDistlist</w:t>
      </w:r>
      <w:r w:rsidRPr="00BD324F">
        <w:rPr>
          <w:noProof w:val="0"/>
          <w:lang w:eastAsia="zh-CN"/>
        </w:rPr>
        <w:t>"&gt;</w:t>
      </w:r>
    </w:p>
    <w:p w14:paraId="54676AA9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&lt;sequence&gt;</w:t>
      </w:r>
    </w:p>
    <w:p w14:paraId="1E73C544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  </w:t>
      </w:r>
      <w:r w:rsidRPr="00BD324F">
        <w:rPr>
          <w:rFonts w:hint="eastAsia"/>
          <w:noProof w:val="0"/>
          <w:lang w:eastAsia="zh-CN"/>
        </w:rPr>
        <w:t>&lt;</w:t>
      </w:r>
      <w:r w:rsidRPr="00BD324F">
        <w:rPr>
          <w:noProof w:val="0"/>
          <w:lang w:eastAsia="zh-CN"/>
        </w:rPr>
        <w:t>element name="</w:t>
      </w:r>
      <w:r w:rsidRPr="00BD324F">
        <w:rPr>
          <w:noProof w:val="0"/>
        </w:rPr>
        <w:t>ueAccProbilityDist</w:t>
      </w:r>
      <w:r w:rsidRPr="00BD324F">
        <w:rPr>
          <w:noProof w:val="0"/>
          <w:lang w:eastAsia="zh-CN"/>
        </w:rPr>
        <w:t>" type="</w:t>
      </w:r>
      <w:r w:rsidRPr="00BD324F">
        <w:rPr>
          <w:rFonts w:hint="eastAsia"/>
          <w:noProof w:val="0"/>
          <w:lang w:eastAsia="zh-CN"/>
        </w:rPr>
        <w:t>sp:</w:t>
      </w:r>
      <w:r w:rsidRPr="00BD324F">
        <w:rPr>
          <w:noProof w:val="0"/>
        </w:rPr>
        <w:t>UeAccProbilityDist</w:t>
      </w:r>
      <w:r w:rsidRPr="00BD324F">
        <w:rPr>
          <w:noProof w:val="0"/>
          <w:lang w:eastAsia="zh-CN"/>
        </w:rPr>
        <w:t>" maxOccurs="4"/</w:t>
      </w:r>
      <w:r w:rsidRPr="00BD324F">
        <w:rPr>
          <w:rFonts w:hint="eastAsia"/>
          <w:noProof w:val="0"/>
          <w:lang w:eastAsia="zh-CN"/>
        </w:rPr>
        <w:t>&gt;</w:t>
      </w:r>
    </w:p>
    <w:p w14:paraId="5A637C72" w14:textId="77777777" w:rsidR="00B72602" w:rsidRPr="00BD324F" w:rsidRDefault="00B72602" w:rsidP="00B72602">
      <w:pPr>
        <w:pStyle w:val="PL"/>
        <w:rPr>
          <w:noProof w:val="0"/>
          <w:lang w:eastAsia="zh-CN"/>
        </w:rPr>
      </w:pPr>
      <w:r w:rsidRPr="00BD324F">
        <w:rPr>
          <w:noProof w:val="0"/>
          <w:lang w:eastAsia="zh-CN"/>
        </w:rPr>
        <w:t xml:space="preserve">  &lt;</w:t>
      </w:r>
      <w:r w:rsidRPr="00BD324F">
        <w:rPr>
          <w:rFonts w:hint="eastAsia"/>
          <w:noProof w:val="0"/>
          <w:lang w:eastAsia="zh-CN"/>
        </w:rPr>
        <w:t>/</w:t>
      </w:r>
      <w:r w:rsidRPr="00BD324F">
        <w:rPr>
          <w:noProof w:val="0"/>
          <w:lang w:eastAsia="zh-CN"/>
        </w:rPr>
        <w:t>sequence&gt;</w:t>
      </w:r>
    </w:p>
    <w:p w14:paraId="35AA0AD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  <w:lang w:eastAsia="zh-CN"/>
        </w:rPr>
        <w:t>&lt;</w:t>
      </w:r>
      <w:r w:rsidRPr="00BD324F">
        <w:rPr>
          <w:rFonts w:hint="eastAsia"/>
          <w:noProof w:val="0"/>
          <w:lang w:eastAsia="zh-CN"/>
        </w:rPr>
        <w:t>/</w:t>
      </w:r>
      <w:r w:rsidRPr="00BD324F">
        <w:rPr>
          <w:noProof w:val="0"/>
          <w:lang w:eastAsia="zh-CN"/>
        </w:rPr>
        <w:t>complexType&gt;</w:t>
      </w:r>
    </w:p>
    <w:p w14:paraId="576EA36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name="NRPci"&gt;</w:t>
      </w:r>
    </w:p>
    <w:p w14:paraId="4A7ED92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 xml:space="preserve">  &lt;restriction base="unsignedShort"&gt;</w:t>
      </w:r>
    </w:p>
    <w:p w14:paraId="7F5E160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 xml:space="preserve">    &lt;maxInclusive value="1007"/&gt;</w:t>
      </w:r>
    </w:p>
    <w:p w14:paraId="5780928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 xml:space="preserve">  &lt;/restriction&gt;</w:t>
      </w:r>
    </w:p>
    <w:p w14:paraId="7A81A8C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5B35619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&lt;complexType name="NRPciList"&gt;</w:t>
      </w:r>
    </w:p>
    <w:p w14:paraId="29EDC2C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 xml:space="preserve">  &lt;sequence&gt;</w:t>
      </w:r>
    </w:p>
    <w:p w14:paraId="2156663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 xml:space="preserve">      &lt;element name="nRPci" type="en:NRPci" maxOccurs="1008"/&gt;</w:t>
      </w:r>
    </w:p>
    <w:p w14:paraId="0A9B697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 xml:space="preserve">  &lt;/sequence&gt;</w:t>
      </w:r>
    </w:p>
    <w:p w14:paraId="0729401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&lt;/complexType&gt;</w:t>
      </w:r>
    </w:p>
    <w:p w14:paraId="548C67A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&lt;simpleType name="NRPci"&gt;</w:t>
      </w:r>
    </w:p>
    <w:p w14:paraId="29706AF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 xml:space="preserve">  &lt;restriction base="unsignedShort"&gt;</w:t>
      </w:r>
    </w:p>
    <w:p w14:paraId="58C3AF7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 xml:space="preserve">    &lt;maxInclusive value="1007"/&gt;</w:t>
      </w:r>
    </w:p>
    <w:p w14:paraId="663025A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 xml:space="preserve">  &lt;/restriction&gt;</w:t>
      </w:r>
    </w:p>
    <w:p w14:paraId="6020557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&lt;/simpleType&gt;</w:t>
      </w:r>
    </w:p>
    <w:p w14:paraId="537AECF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&lt;complexType name="</w:t>
      </w:r>
      <w:r w:rsidRPr="00BD324F">
        <w:rPr>
          <w:noProof w:val="0"/>
          <w:color w:val="000000"/>
        </w:rPr>
        <w:t>CSonPciList</w:t>
      </w:r>
      <w:r w:rsidRPr="00BD324F">
        <w:rPr>
          <w:noProof w:val="0"/>
        </w:rPr>
        <w:t>"&gt;</w:t>
      </w:r>
    </w:p>
    <w:p w14:paraId="2DE10DC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 xml:space="preserve">  &lt;sequence&gt;</w:t>
      </w:r>
    </w:p>
    <w:p w14:paraId="2DD9790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 xml:space="preserve">      &lt;element name="nRPci" type="en:NRPci" maxOccurs="1008"/&gt;</w:t>
      </w:r>
    </w:p>
    <w:p w14:paraId="0B05128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 xml:space="preserve">  &lt;/sequence&gt;</w:t>
      </w:r>
    </w:p>
    <w:p w14:paraId="5CA4B11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&lt;/complexType&gt;</w:t>
      </w:r>
    </w:p>
    <w:p w14:paraId="352A965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name="GNBDUFunction" substitutionGroup="xn:ManagedElementOptionallyContainedNrmClass"&gt;</w:t>
      </w:r>
    </w:p>
    <w:p w14:paraId="3DD6A9C0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BD324F">
        <w:rPr>
          <w:noProof w:val="0"/>
        </w:rPr>
        <w:tab/>
      </w:r>
      <w:r w:rsidRPr="000004FA">
        <w:rPr>
          <w:noProof w:val="0"/>
          <w:lang w:val="fr-FR"/>
        </w:rPr>
        <w:t>&lt;complexType&gt;</w:t>
      </w:r>
    </w:p>
    <w:p w14:paraId="6F3B0749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  <w:t>&lt;complexContent&gt;</w:t>
      </w:r>
    </w:p>
    <w:p w14:paraId="469361DF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  <w:t>&lt;extension base="xn:NrmClass"&gt;</w:t>
      </w:r>
    </w:p>
    <w:p w14:paraId="1F1E86A6" w14:textId="77777777" w:rsidR="00B72602" w:rsidRPr="00BD324F" w:rsidRDefault="00B72602" w:rsidP="00B72602">
      <w:pPr>
        <w:pStyle w:val="PL"/>
        <w:rPr>
          <w:noProof w:val="0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BD324F">
        <w:rPr>
          <w:noProof w:val="0"/>
        </w:rPr>
        <w:t>&lt;sequence&gt;</w:t>
      </w:r>
    </w:p>
    <w:p w14:paraId="7120519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name="attributes"&gt;</w:t>
      </w:r>
    </w:p>
    <w:p w14:paraId="7FE6EC0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58FA21E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0EF3BF3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Inherited attributes from ManagedFunction --&gt;</w:t>
      </w:r>
    </w:p>
    <w:p w14:paraId="37FC479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name="userLabel" type="string" minOccurs="0"/&gt;</w:t>
      </w:r>
    </w:p>
    <w:p w14:paraId="64539A8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name="vnfParametersList" type="xn:vnfParametersListType" minOccurs="0"/&gt;</w:t>
      </w:r>
    </w:p>
    <w:p w14:paraId="765B7CF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lastRenderedPageBreak/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name="peeParametersList" type="xn:peeParametersListType" minOccurs="0"/&gt;</w:t>
      </w:r>
    </w:p>
    <w:p w14:paraId="2ED4EBD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name="priority" type="integer" minOccurs="0"/&gt;</w:t>
      </w:r>
    </w:p>
    <w:p w14:paraId="39694DA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name="measurements" type="xn:MeasurementTypesAndGPsList" minOccurs="0"/&gt;</w:t>
      </w:r>
    </w:p>
    <w:p w14:paraId="17D6089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&lt;!--End of inherited attributes from ManagedFunction--&gt;</w:t>
      </w:r>
    </w:p>
    <w:p w14:paraId="091476C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name="gnbId" type="nn:GnbId"/&gt;</w:t>
      </w:r>
    </w:p>
    <w:p w14:paraId="711D75A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name="gnbIdLength" type="nn:GnbIdLength"/&gt;</w:t>
      </w:r>
    </w:p>
    <w:p w14:paraId="12384F5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name="gnbDUId" type="nn:GnbDuId"/&gt;</w:t>
      </w:r>
    </w:p>
    <w:p w14:paraId="15482F7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name="gnbDuName" type="nn:GnbName" minOccurs="0"/&gt;</w:t>
      </w:r>
    </w:p>
    <w:p w14:paraId="0D52D6C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name="x2Blacklist" type="string" minOccurs="0"/&gt;</w:t>
      </w:r>
    </w:p>
    <w:p w14:paraId="3E06809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name="x2Whitelist" type="string" minOccurs="0"/&gt;</w:t>
      </w:r>
    </w:p>
    <w:p w14:paraId="1A80C53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name="xnBlacklist" type="string" minOccurs="0"/&gt;</w:t>
      </w:r>
    </w:p>
    <w:p w14:paraId="591B12C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name="xnWhitelist" type="string" minOccurs="0"/&gt;</w:t>
      </w:r>
    </w:p>
    <w:p w14:paraId="7EABDB1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</w:t>
      </w:r>
      <w:r w:rsidRPr="00BD324F">
        <w:rPr>
          <w:rFonts w:cs="Courier New"/>
          <w:noProof w:val="0"/>
        </w:rPr>
        <w:t>xnHOBlackList</w:t>
      </w:r>
      <w:r w:rsidRPr="00BD324F">
        <w:rPr>
          <w:noProof w:val="0"/>
        </w:rPr>
        <w:t>" type="string" minOccurs="0"/&gt;</w:t>
      </w:r>
    </w:p>
    <w:p w14:paraId="2201052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</w:t>
      </w:r>
      <w:r w:rsidRPr="00BD324F">
        <w:rPr>
          <w:rFonts w:cs="Courier New"/>
          <w:noProof w:val="0"/>
        </w:rPr>
        <w:t>x2HOBlackList</w:t>
      </w:r>
      <w:r w:rsidRPr="00BD324F">
        <w:rPr>
          <w:noProof w:val="0"/>
        </w:rPr>
        <w:t>" type="string" minOccurs="0"/&gt;</w:t>
      </w:r>
    </w:p>
    <w:p w14:paraId="1C2F967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</w:t>
      </w:r>
      <w:r w:rsidRPr="00BD324F">
        <w:rPr>
          <w:rFonts w:cs="Courier New"/>
          <w:noProof w:val="0"/>
        </w:rPr>
        <w:t>aggressorSetID</w:t>
      </w:r>
      <w:r w:rsidRPr="00BD324F">
        <w:rPr>
          <w:noProof w:val="0"/>
        </w:rPr>
        <w:t>" type="nn:</w:t>
      </w:r>
      <w:r w:rsidRPr="00BD324F">
        <w:rPr>
          <w:rFonts w:cs="Courier New"/>
          <w:noProof w:val="0"/>
        </w:rPr>
        <w:t>AggressorSetID</w:t>
      </w:r>
      <w:r w:rsidRPr="00BD324F">
        <w:rPr>
          <w:noProof w:val="0"/>
        </w:rPr>
        <w:t>"/&gt;</w:t>
      </w:r>
    </w:p>
    <w:p w14:paraId="68AD13C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</w:t>
      </w:r>
      <w:r w:rsidRPr="00BD324F">
        <w:rPr>
          <w:rFonts w:cs="Courier New"/>
          <w:noProof w:val="0"/>
        </w:rPr>
        <w:t>victimSetID</w:t>
      </w:r>
      <w:r w:rsidRPr="00BD324F">
        <w:rPr>
          <w:noProof w:val="0"/>
        </w:rPr>
        <w:t>" type="nn:</w:t>
      </w:r>
      <w:r w:rsidRPr="00BD324F">
        <w:rPr>
          <w:rFonts w:cs="Courier New"/>
          <w:noProof w:val="0"/>
        </w:rPr>
        <w:t>VictimSetID</w:t>
      </w:r>
      <w:r w:rsidRPr="00BD324F">
        <w:rPr>
          <w:noProof w:val="0"/>
        </w:rPr>
        <w:t>"/&gt;</w:t>
      </w:r>
    </w:p>
    <w:p w14:paraId="52DC6F0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6D9BCF5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0D6ECD4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6EC5A99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30087B7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ref="nn:NRCellDU"/&gt;</w:t>
      </w:r>
    </w:p>
    <w:p w14:paraId="5075949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ref="nn:BWP"/&gt;</w:t>
      </w:r>
    </w:p>
    <w:p w14:paraId="49D34C1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ref="nn:NRSectorCarrier"/&gt;</w:t>
      </w:r>
    </w:p>
    <w:p w14:paraId="4A19D36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ref="nn:EP_F1C"/&gt;</w:t>
      </w:r>
    </w:p>
    <w:p w14:paraId="5BD0359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ref="nn:EP_F1U"/&gt;</w:t>
      </w:r>
    </w:p>
    <w:p w14:paraId="5DA3CE0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7023878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1E14487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ref="xn:MeasurementControl"/&gt;</w:t>
      </w:r>
    </w:p>
    <w:p w14:paraId="0B2C32F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39AC7A6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28E1D77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</w:t>
      </w:r>
      <w:r w:rsidRPr="00BD324F">
        <w:rPr>
          <w:noProof w:val="0"/>
          <w:lang w:eastAsia="zh-CN"/>
        </w:rPr>
        <w:t>DRACHOptimizationFunction</w:t>
      </w:r>
      <w:r w:rsidRPr="00BD324F">
        <w:rPr>
          <w:noProof w:val="0"/>
        </w:rPr>
        <w:t>"/&gt;</w:t>
      </w:r>
    </w:p>
    <w:p w14:paraId="7B1362E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31C5B84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093BEBA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5ACBB69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&lt;/complexContent&gt;</w:t>
      </w:r>
    </w:p>
    <w:p w14:paraId="54297C2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568DADB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&lt;/element&gt;</w:t>
      </w:r>
    </w:p>
    <w:p w14:paraId="144DA6B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name="GNBCUCPFunction" substitutionGroup="xn:ManagedElementOptionallyContainedNrmClass"&gt;</w:t>
      </w:r>
    </w:p>
    <w:p w14:paraId="02006EA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65A2BA49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0004FA">
        <w:rPr>
          <w:noProof w:val="0"/>
          <w:lang w:val="fr-FR"/>
        </w:rPr>
        <w:t>&lt;complexContent&gt;</w:t>
      </w:r>
    </w:p>
    <w:p w14:paraId="2ED181C0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  <w:t>&lt;extension base="xn:NrmClass"&gt;</w:t>
      </w:r>
    </w:p>
    <w:p w14:paraId="366B7D90" w14:textId="77777777" w:rsidR="00B72602" w:rsidRPr="00BD324F" w:rsidRDefault="00B72602" w:rsidP="00B72602">
      <w:pPr>
        <w:pStyle w:val="PL"/>
        <w:rPr>
          <w:noProof w:val="0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BD324F">
        <w:rPr>
          <w:noProof w:val="0"/>
        </w:rPr>
        <w:t>&lt;sequence&gt;</w:t>
      </w:r>
    </w:p>
    <w:p w14:paraId="54BCDCD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name="attributes"&gt;</w:t>
      </w:r>
    </w:p>
    <w:p w14:paraId="6C713B0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4EF1B52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29C0B6D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Inherited attributes from ManagedFunction --&gt;</w:t>
      </w:r>
    </w:p>
    <w:p w14:paraId="6133767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name="userLabel" type="string" minOccurs="0"/&gt;</w:t>
      </w:r>
    </w:p>
    <w:p w14:paraId="0E540EE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name="vnfParametersList" type="xn:vnfParametersListType" minOccurs="0"/&gt;</w:t>
      </w:r>
    </w:p>
    <w:p w14:paraId="49CC16F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name="peeParametersList" type="xn:peeParametersListType" minOccurs="0"/&gt;</w:t>
      </w:r>
    </w:p>
    <w:p w14:paraId="359B0A2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name="priority" type="integer" minOccurs="0"/&gt;</w:t>
      </w:r>
    </w:p>
    <w:p w14:paraId="17E0777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name="measurements" type="xn:MeasurementTypesAndGPsList" minOccurs="0"/&gt;</w:t>
      </w:r>
    </w:p>
    <w:p w14:paraId="1954FF0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&lt;!--End of inherited attributes from ManagedFunction--&gt;</w:t>
      </w:r>
    </w:p>
    <w:p w14:paraId="6CC7A83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name="gnbId" type="nn:GnbId" /&gt;</w:t>
      </w:r>
    </w:p>
    <w:p w14:paraId="428D6AE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name="gnbIdLength" type="nn:GnbIdLength"/&gt;</w:t>
      </w:r>
    </w:p>
    <w:p w14:paraId="464ACB7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name="gnbCuName" type=" nn:GnbName" minOccurs="0"/&gt;</w:t>
      </w:r>
    </w:p>
    <w:p w14:paraId="3E6BE91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name="pLMNId" type="en:PLMNId" /&gt;</w:t>
      </w:r>
    </w:p>
    <w:p w14:paraId="4CD93FC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name="x2Blacklist" type="string" minOccurs="0"/&gt;</w:t>
      </w:r>
    </w:p>
    <w:p w14:paraId="45700F1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name="x2Whitelist" type="string" minOccurs="0"/&gt;</w:t>
      </w:r>
    </w:p>
    <w:p w14:paraId="76FF5A0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name="xnBlacklist" type="string" minOccurs="0"/&gt;</w:t>
      </w:r>
    </w:p>
    <w:p w14:paraId="3D2E216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name="xnWhitelist" type="string" minOccurs="0"/&gt;</w:t>
      </w:r>
    </w:p>
    <w:p w14:paraId="2DC52CB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</w:t>
      </w:r>
      <w:r w:rsidRPr="00BD324F">
        <w:rPr>
          <w:rFonts w:cs="Courier New"/>
          <w:noProof w:val="0"/>
        </w:rPr>
        <w:t>xnHOBlackList</w:t>
      </w:r>
      <w:r w:rsidRPr="00BD324F">
        <w:rPr>
          <w:noProof w:val="0"/>
        </w:rPr>
        <w:t>" type="string" minOccurs="0"/&gt;</w:t>
      </w:r>
    </w:p>
    <w:p w14:paraId="005215D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</w:t>
      </w:r>
      <w:r w:rsidRPr="00BD324F">
        <w:rPr>
          <w:rFonts w:cs="Courier New"/>
          <w:noProof w:val="0"/>
        </w:rPr>
        <w:t>x2HOBlackList</w:t>
      </w:r>
      <w:r w:rsidRPr="00BD324F">
        <w:rPr>
          <w:noProof w:val="0"/>
        </w:rPr>
        <w:t>" type="string" minOccurs="0"/&gt;</w:t>
      </w:r>
    </w:p>
    <w:p w14:paraId="681CC85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</w:t>
      </w:r>
      <w:r w:rsidRPr="00BD324F">
        <w:rPr>
          <w:noProof w:val="0"/>
          <w:lang w:eastAsia="zh-CN"/>
        </w:rPr>
        <w:t>mappingSetIDBackhaulAddress</w:t>
      </w:r>
      <w:r w:rsidRPr="00BD324F">
        <w:rPr>
          <w:noProof w:val="0"/>
        </w:rPr>
        <w:t>" type="</w:t>
      </w:r>
      <w:r w:rsidRPr="00BD324F">
        <w:rPr>
          <w:noProof w:val="0"/>
          <w:lang w:eastAsia="zh-CN"/>
        </w:rPr>
        <w:t>MappingSetIDBackhaulAddress</w:t>
      </w:r>
      <w:r w:rsidRPr="00BD324F">
        <w:rPr>
          <w:noProof w:val="0"/>
        </w:rPr>
        <w:t>" minOccurs="0"/&gt;</w:t>
      </w:r>
    </w:p>
    <w:p w14:paraId="333FDA9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name="configurable5QISetRef" type="xn:dn"/&gt;</w:t>
      </w:r>
    </w:p>
    <w:p w14:paraId="33B2120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name="dynamic5QISetRef" type="xn:dn" minOccurs="0"/&gt;</w:t>
      </w:r>
    </w:p>
    <w:p w14:paraId="51694B7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4F81CAC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414E3D3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718F54E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22B8E74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ref="nn:NRCellCU"/&gt;</w:t>
      </w:r>
    </w:p>
    <w:p w14:paraId="2A8E569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ref="nn:EP_F1C"/&gt;</w:t>
      </w:r>
    </w:p>
    <w:p w14:paraId="319D45C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ref="nn:EP_E1"/&gt;</w:t>
      </w:r>
    </w:p>
    <w:p w14:paraId="798B02D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lastRenderedPageBreak/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ref="nn:EP_XnC"/&gt;</w:t>
      </w:r>
    </w:p>
    <w:p w14:paraId="64F7DAC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ref="nn:EP_X2C"/&gt;</w:t>
      </w:r>
    </w:p>
    <w:p w14:paraId="138FD4E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ref="nn:EP_NgC"/&gt;</w:t>
      </w:r>
    </w:p>
    <w:p w14:paraId="0FE6D9D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ref="xn:VsDataContainer"/&gt;</w:t>
      </w:r>
    </w:p>
    <w:p w14:paraId="263FCAA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784D147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4017303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</w:t>
      </w:r>
      <w:r w:rsidRPr="00BD324F">
        <w:rPr>
          <w:noProof w:val="0"/>
          <w:lang w:eastAsia="zh-CN"/>
        </w:rPr>
        <w:t>DESManagementFunction</w:t>
      </w:r>
      <w:r w:rsidRPr="00BD324F">
        <w:rPr>
          <w:noProof w:val="0"/>
        </w:rPr>
        <w:t>"/&gt;</w:t>
      </w:r>
    </w:p>
    <w:p w14:paraId="54A161C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</w:t>
      </w:r>
      <w:r w:rsidRPr="00BD324F">
        <w:rPr>
          <w:noProof w:val="0"/>
          <w:lang w:eastAsia="zh-CN"/>
        </w:rPr>
        <w:t>DMROFunction</w:t>
      </w:r>
      <w:r w:rsidRPr="00BD324F">
        <w:rPr>
          <w:noProof w:val="0"/>
        </w:rPr>
        <w:t>"/&gt;</w:t>
      </w:r>
    </w:p>
    <w:p w14:paraId="4E3016A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</w:t>
      </w:r>
      <w:r w:rsidRPr="00BD324F">
        <w:rPr>
          <w:noProof w:val="0"/>
          <w:lang w:eastAsia="zh-CN"/>
        </w:rPr>
        <w:t>DANRManagementFunction</w:t>
      </w:r>
      <w:r w:rsidRPr="00BD324F">
        <w:rPr>
          <w:noProof w:val="0"/>
        </w:rPr>
        <w:t>"/&gt;</w:t>
      </w:r>
    </w:p>
    <w:p w14:paraId="25E21A4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6E17CBB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21EE4FB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ref="xn:MeasurementControl"/&gt;</w:t>
      </w:r>
    </w:p>
    <w:p w14:paraId="4E74260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</w:p>
    <w:p w14:paraId="58E37D29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0004FA">
        <w:rPr>
          <w:noProof w:val="0"/>
          <w:lang w:val="fr-FR"/>
        </w:rPr>
        <w:t>&lt;/sequence&gt;</w:t>
      </w:r>
    </w:p>
    <w:p w14:paraId="2A456497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  <w:t>&lt;/extension&gt;</w:t>
      </w:r>
    </w:p>
    <w:p w14:paraId="4330AE67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  <w:t>&lt;/complexContent&gt;</w:t>
      </w:r>
    </w:p>
    <w:p w14:paraId="3D9F6C13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ab/>
        <w:t>&lt;/complexType&gt;</w:t>
      </w:r>
    </w:p>
    <w:p w14:paraId="2801F9C2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>&lt;/element&gt;</w:t>
      </w:r>
    </w:p>
    <w:p w14:paraId="6ED74DA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name="GNBCUUPFunction" substitutionGroup="xn:ManagedElementOptionallyContainedNrmClass"&gt;</w:t>
      </w:r>
    </w:p>
    <w:p w14:paraId="54CC13FB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BD324F">
        <w:rPr>
          <w:noProof w:val="0"/>
        </w:rPr>
        <w:tab/>
      </w:r>
      <w:r w:rsidRPr="000004FA">
        <w:rPr>
          <w:noProof w:val="0"/>
          <w:lang w:val="fr-FR"/>
        </w:rPr>
        <w:t>&lt;complexType&gt;</w:t>
      </w:r>
    </w:p>
    <w:p w14:paraId="3427631E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  <w:t>&lt;complexContent&gt;</w:t>
      </w:r>
    </w:p>
    <w:p w14:paraId="6612550E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  <w:t>&lt;extension base="xn:NrmClass"&gt;</w:t>
      </w:r>
    </w:p>
    <w:p w14:paraId="6855EE26" w14:textId="77777777" w:rsidR="00B72602" w:rsidRPr="00BD324F" w:rsidRDefault="00B72602" w:rsidP="00B72602">
      <w:pPr>
        <w:pStyle w:val="PL"/>
        <w:rPr>
          <w:noProof w:val="0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BD324F">
        <w:rPr>
          <w:noProof w:val="0"/>
        </w:rPr>
        <w:t>&lt;sequence&gt;</w:t>
      </w:r>
    </w:p>
    <w:p w14:paraId="439E0F8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name="attributes"&gt;</w:t>
      </w:r>
    </w:p>
    <w:p w14:paraId="21C5B0B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38182E3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12B1215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Inherited attributes from ManagedFunction --&gt;</w:t>
      </w:r>
    </w:p>
    <w:p w14:paraId="3058ACA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name="userLabel" type="string" minOccurs="0"/&gt;</w:t>
      </w:r>
    </w:p>
    <w:p w14:paraId="54E5007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name="vnfParametersList" type="xn:vnfParametersListType" minOccurs="0"/&gt;</w:t>
      </w:r>
    </w:p>
    <w:p w14:paraId="704F1DE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name="peeParametersList" type="xn:peeParametersListType" minOccurs="0"/&gt;</w:t>
      </w:r>
    </w:p>
    <w:p w14:paraId="263C31B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name="priority" type="integer" minOccurs="0"/&gt;</w:t>
      </w:r>
    </w:p>
    <w:p w14:paraId="6E4C15D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name="measurements" type="xn:MeasurementTypesAndGPsList" minOccurs="0"/&gt;</w:t>
      </w:r>
    </w:p>
    <w:p w14:paraId="77EFBE1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&lt;!--End of inherited attributes from ManagedFunction--&gt;</w:t>
      </w:r>
    </w:p>
    <w:p w14:paraId="435B528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name="gNBCUUPId" type="nn:GnbCuupId "/&gt;</w:t>
      </w:r>
    </w:p>
    <w:p w14:paraId="217A532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name="pLMNInfoList" type="PLMNInfoListType"/&gt;</w:t>
      </w:r>
    </w:p>
    <w:p w14:paraId="6CD58D0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name="gNBId" type="nn:GnbId"/&gt;</w:t>
      </w:r>
    </w:p>
    <w:p w14:paraId="57915CA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name="gnbIdLength" type="nn:GnbIdLength"/&gt;</w:t>
      </w:r>
    </w:p>
    <w:p w14:paraId="7E9B60C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name="configurable5QISetRef" type="xn:dn"/&gt;</w:t>
      </w:r>
    </w:p>
    <w:p w14:paraId="29DCBFC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name="dynamic5QISetRef" type="xn:dn" minOccurs="0"/&gt;</w:t>
      </w:r>
    </w:p>
    <w:p w14:paraId="14B54CE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0A54AC3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6D6063F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25E809B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51C8BB0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ref="nn:EP_E1"/&gt;</w:t>
      </w:r>
    </w:p>
    <w:p w14:paraId="1CBB81F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ref="nn:EP_F1U"/&gt;</w:t>
      </w:r>
    </w:p>
    <w:p w14:paraId="6076923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ref="nn:EP_XnU"/&gt;</w:t>
      </w:r>
    </w:p>
    <w:p w14:paraId="3FD4108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ref="nn:EP_NgU"/&gt;</w:t>
      </w:r>
    </w:p>
    <w:p w14:paraId="458A44D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ref="nn:EP_X2U"/&gt;</w:t>
      </w:r>
    </w:p>
    <w:p w14:paraId="647F980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ref="nn:EP_S1U"/&gt;</w:t>
      </w:r>
    </w:p>
    <w:p w14:paraId="0DF795D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ref="xn:VsDataContainer"/&gt;</w:t>
      </w:r>
    </w:p>
    <w:p w14:paraId="6E3D12E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380B1D0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1D65922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ref="xn:MeasurementControl"/&gt;</w:t>
      </w:r>
    </w:p>
    <w:p w14:paraId="5CA4984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  <w:r w:rsidRPr="00BD324F">
        <w:rPr>
          <w:noProof w:val="0"/>
        </w:rPr>
        <w:tab/>
      </w:r>
      <w:r w:rsidRPr="00BD324F">
        <w:rPr>
          <w:noProof w:val="0"/>
        </w:rPr>
        <w:tab/>
      </w:r>
    </w:p>
    <w:p w14:paraId="3172481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0844569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40BB06E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&lt;/complexContent&gt;</w:t>
      </w:r>
    </w:p>
    <w:p w14:paraId="62054F5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00C0D07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&lt;/element&gt;</w:t>
      </w:r>
    </w:p>
    <w:p w14:paraId="000AFAC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name="NRCellCU"&gt;</w:t>
      </w:r>
    </w:p>
    <w:p w14:paraId="4043034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65E08F9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&lt;complexContent&gt;</w:t>
      </w:r>
    </w:p>
    <w:p w14:paraId="72F27A2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&lt;extension base="xn:NrmClass"&gt;</w:t>
      </w:r>
    </w:p>
    <w:p w14:paraId="5B4567F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&lt;sequence&gt;</w:t>
      </w:r>
    </w:p>
    <w:p w14:paraId="10B225F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name="attributes"&gt;</w:t>
      </w:r>
    </w:p>
    <w:p w14:paraId="1D66D67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0D3E380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26F7F8C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Inherited attributes from ManagedFunction --&gt;</w:t>
      </w:r>
    </w:p>
    <w:p w14:paraId="120F9F6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name="userLabel" type="string" minOccurs="0"/&gt;</w:t>
      </w:r>
    </w:p>
    <w:p w14:paraId="7C639D6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name="vnfParametersList" type="xn:vnfParametersListType" minOccurs="0"/&gt;</w:t>
      </w:r>
    </w:p>
    <w:p w14:paraId="1499F72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name="peeParametersList" type="xn:peeParametersListType" minOccurs="0"/&gt;</w:t>
      </w:r>
    </w:p>
    <w:p w14:paraId="71AB1CF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name="priority" type="integer" minOccurs="0"/&gt;</w:t>
      </w:r>
    </w:p>
    <w:p w14:paraId="4C83C18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lastRenderedPageBreak/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name="measurements" type="xn:MeasurementTypesAndGPsList" minOccurs="0"/&gt;</w:t>
      </w:r>
      <w:r w:rsidRPr="00BD324F">
        <w:rPr>
          <w:noProof w:val="0"/>
        </w:rPr>
        <w:tab/>
      </w:r>
    </w:p>
    <w:p w14:paraId="75A3DA5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&lt;!--End of inherited attributes from ManagedFunction--&gt;</w:t>
      </w:r>
    </w:p>
    <w:p w14:paraId="29FD13D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name="nCGI" type="nn:Ncgi"/&gt;</w:t>
      </w:r>
    </w:p>
    <w:p w14:paraId="6CEE712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name="pLMNIdList" type="en:PLMNIdList"/&gt;</w:t>
      </w:r>
    </w:p>
    <w:p w14:paraId="127897E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name="sNSSAIList" type="ngc:SnssaiList" minOccurs="0"/&gt;</w:t>
      </w:r>
    </w:p>
    <w:p w14:paraId="37692B2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name="nRFrequencyRef" type="xn:dn" minOccurs="0"/&gt;</w:t>
      </w:r>
    </w:p>
    <w:p w14:paraId="58A938A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6EEF556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6EAD32F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05898EB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0935D47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ref="xn:VsDataContainer"/&gt;</w:t>
      </w:r>
    </w:p>
    <w:p w14:paraId="71255B2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ref="nRCellRelation"/&gt;</w:t>
      </w:r>
    </w:p>
    <w:p w14:paraId="4126092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ref="nRFreqRelation"/&gt;</w:t>
      </w:r>
    </w:p>
    <w:p w14:paraId="6B3938D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ref="eUtranCellRelation"/&gt;</w:t>
      </w:r>
    </w:p>
    <w:p w14:paraId="0D4661A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ref="eUtranFreqRelation"/&gt;</w:t>
      </w:r>
    </w:p>
    <w:p w14:paraId="601C28F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335B7C0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57B196D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ref="xn:MeasurementControl"/&gt;</w:t>
      </w:r>
    </w:p>
    <w:p w14:paraId="52F3C94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6D7EBF6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maxOccurs="1"&gt;</w:t>
      </w:r>
    </w:p>
    <w:p w14:paraId="3282AFB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ref="sp:EnergySavingProperties"/&gt;</w:t>
      </w:r>
    </w:p>
    <w:p w14:paraId="5A9C91F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ref="sp:ESPolicies"/&gt;</w:t>
      </w:r>
    </w:p>
    <w:p w14:paraId="4397B1C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2D8CEAD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121A7DD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 "RRMPolicyRatio"/&gt;</w:t>
      </w:r>
    </w:p>
    <w:p w14:paraId="1D59A5D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133C576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0CF15DD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</w:t>
      </w:r>
      <w:r w:rsidRPr="00BD324F">
        <w:rPr>
          <w:noProof w:val="0"/>
          <w:lang w:eastAsia="zh-CN"/>
        </w:rPr>
        <w:t>DESManagementFunction</w:t>
      </w:r>
      <w:r w:rsidRPr="00BD324F">
        <w:rPr>
          <w:noProof w:val="0"/>
        </w:rPr>
        <w:t>"/&gt;</w:t>
      </w:r>
    </w:p>
    <w:p w14:paraId="22A9B1A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</w:t>
      </w:r>
      <w:r w:rsidRPr="00BD324F">
        <w:rPr>
          <w:noProof w:val="0"/>
          <w:lang w:eastAsia="zh-CN"/>
        </w:rPr>
        <w:t>DMROFunction</w:t>
      </w:r>
      <w:r w:rsidRPr="00BD324F">
        <w:rPr>
          <w:noProof w:val="0"/>
        </w:rPr>
        <w:t>"/&gt;</w:t>
      </w:r>
    </w:p>
    <w:p w14:paraId="63116ED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</w:t>
      </w:r>
      <w:r w:rsidRPr="00BD324F">
        <w:rPr>
          <w:noProof w:val="0"/>
          <w:lang w:eastAsia="zh-CN"/>
        </w:rPr>
        <w:t>CESManagementFunction</w:t>
      </w:r>
      <w:r w:rsidRPr="00BD324F">
        <w:rPr>
          <w:noProof w:val="0"/>
        </w:rPr>
        <w:t>"/&gt;</w:t>
      </w:r>
    </w:p>
    <w:p w14:paraId="2ED6352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</w:t>
      </w:r>
      <w:r w:rsidRPr="00BD324F">
        <w:rPr>
          <w:noProof w:val="0"/>
          <w:lang w:eastAsia="zh-CN"/>
        </w:rPr>
        <w:t>DPCIConfigurationFunction</w:t>
      </w:r>
      <w:r w:rsidRPr="00BD324F">
        <w:rPr>
          <w:noProof w:val="0"/>
        </w:rPr>
        <w:t>"/&gt;</w:t>
      </w:r>
    </w:p>
    <w:p w14:paraId="6AC0F29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0727DFF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1FC75D9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3E5E74C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&lt;/complexContent&gt;</w:t>
      </w:r>
    </w:p>
    <w:p w14:paraId="48B2A0A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07C90C0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&lt;/element&gt;</w:t>
      </w:r>
    </w:p>
    <w:p w14:paraId="46DED2E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name="NRCellDU"&gt;</w:t>
      </w:r>
    </w:p>
    <w:p w14:paraId="6D4D3BB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46F8888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&lt;complexContent&gt;</w:t>
      </w:r>
    </w:p>
    <w:p w14:paraId="4799E9D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&lt;extension base="xn:NrmClass"&gt;</w:t>
      </w:r>
    </w:p>
    <w:p w14:paraId="76ADF98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&lt;sequence&gt;</w:t>
      </w:r>
    </w:p>
    <w:p w14:paraId="0B49E6D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name="attributes"&gt;</w:t>
      </w:r>
    </w:p>
    <w:p w14:paraId="2D298E4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2E43771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6D3D2DA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Inherited attributes from ManagedFunction --&gt;</w:t>
      </w:r>
    </w:p>
    <w:p w14:paraId="5F0E7B7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name="userLabel" type="string" minOccurs="0"/&gt;</w:t>
      </w:r>
    </w:p>
    <w:p w14:paraId="49A3B62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name="vnfParametersList" type="xn:vnfParametersListType" minOccurs="0"/&gt;</w:t>
      </w:r>
    </w:p>
    <w:p w14:paraId="2891122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name="peeParametersList" type="xn:peeParametersListType" minOccurs="0"/&gt;</w:t>
      </w:r>
    </w:p>
    <w:p w14:paraId="6071226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name="priority" type="integer" minOccurs="0"/&gt;</w:t>
      </w:r>
    </w:p>
    <w:p w14:paraId="6F42906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name="measurements" type="xn:MeasurementTypesAndGPsList" minOccurs="0"/&gt;</w:t>
      </w:r>
      <w:r w:rsidRPr="00BD324F">
        <w:rPr>
          <w:noProof w:val="0"/>
        </w:rPr>
        <w:tab/>
      </w:r>
    </w:p>
    <w:p w14:paraId="67AAB35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&lt;!--End of inherited attributes from ManagedFunction--&gt;</w:t>
      </w:r>
    </w:p>
    <w:p w14:paraId="1AAE9DB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name="nCGI" type="nn:Ncgi" minOccurs="0"/&gt;</w:t>
      </w:r>
    </w:p>
    <w:p w14:paraId="37E56D8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name="operationalState" type="sm:operationalStateType" minOccurs="0"/&gt;</w:t>
      </w:r>
    </w:p>
    <w:p w14:paraId="77A73A5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name="administrativeState" type="sm:administrativeStateType" minOccurs="0"/&gt;</w:t>
      </w:r>
    </w:p>
    <w:p w14:paraId="6576103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name="cellState" type="nn:CellState"/&gt;</w:t>
      </w:r>
    </w:p>
    <w:p w14:paraId="7D5819E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name="pLMNIdList" type="en:PLMNIdList"/&gt;</w:t>
      </w:r>
    </w:p>
    <w:p w14:paraId="37E7185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name="sNSSAIList" type="ngc:SnssaiList" minOccurs="0"/&gt;</w:t>
      </w:r>
    </w:p>
    <w:p w14:paraId="379DEF5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name="nRpci" type="nn:Pci" /&gt;</w:t>
      </w:r>
    </w:p>
    <w:p w14:paraId="40F4A53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 xml:space="preserve">&lt;element name="nRTac" type="nn:NrTac" /&gt; </w:t>
      </w:r>
    </w:p>
    <w:p w14:paraId="047408E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name="arfcnDL" type="integer"/&gt;</w:t>
      </w:r>
    </w:p>
    <w:p w14:paraId="728737E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name="arfcnUL" type="integer" minOccurs="0"/&gt;</w:t>
      </w:r>
    </w:p>
    <w:p w14:paraId="4879520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name="arfcnSUL" type="integer" minOccurs="0"/&gt;</w:t>
      </w:r>
    </w:p>
    <w:p w14:paraId="714D4CD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name="bSChannelBwDL" type="integer"/&gt;</w:t>
      </w:r>
    </w:p>
    <w:p w14:paraId="3D89633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name="bSChannelBwUL" type="integer" minOccurs="0"/&gt;</w:t>
      </w:r>
    </w:p>
    <w:p w14:paraId="5AB10FA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name="bSChannelBwSUL" type="integer" minOccurs="0"/&gt;</w:t>
      </w:r>
    </w:p>
    <w:p w14:paraId="55B324A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name="nRFrequencyRef" type="xn:dn" minOccurs="0"/&gt;</w:t>
      </w:r>
    </w:p>
    <w:p w14:paraId="54912AF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name="nRSectorCarrierRef" type="xn:dn" minOccurs="0"/&gt;</w:t>
      </w:r>
    </w:p>
    <w:p w14:paraId="60298CC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name="bWPRef" type="xn:dn" minOccurs="0"/&gt;</w:t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 xml:space="preserve">  </w:t>
      </w:r>
    </w:p>
    <w:p w14:paraId="350AD31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7B4FD0B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 xml:space="preserve">  &lt;/complexType&gt;</w:t>
      </w:r>
    </w:p>
    <w:p w14:paraId="40062C3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47DBBF1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543F495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lastRenderedPageBreak/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ref="xn:VsDataContainer"/&gt;</w:t>
      </w:r>
    </w:p>
    <w:p w14:paraId="1AECB8D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067ADE3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32AC28A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ref="xn:MeasurementControl"/&gt;</w:t>
      </w:r>
    </w:p>
    <w:p w14:paraId="11A0FA8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</w:p>
    <w:p w14:paraId="67B878D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maxOccurs="1"&gt;</w:t>
      </w:r>
    </w:p>
    <w:p w14:paraId="2B00C1D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ref="sp:EnergySavingProperties"/&gt;</w:t>
      </w:r>
    </w:p>
    <w:p w14:paraId="5719715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ref="sp:ESPolicies"/&gt;</w:t>
      </w:r>
    </w:p>
    <w:p w14:paraId="061D990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38838E0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29EBC9F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ref="RRMPolicyRatio"/&gt;</w:t>
      </w:r>
    </w:p>
    <w:p w14:paraId="55B0613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6A8DB22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58F846B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</w:t>
      </w:r>
      <w:r w:rsidRPr="00BD324F">
        <w:rPr>
          <w:noProof w:val="0"/>
          <w:lang w:eastAsia="zh-CN"/>
        </w:rPr>
        <w:t>CPCIConfigurationFunction</w:t>
      </w:r>
      <w:r w:rsidRPr="00BD324F">
        <w:rPr>
          <w:noProof w:val="0"/>
        </w:rPr>
        <w:t>"/&gt;</w:t>
      </w:r>
    </w:p>
    <w:p w14:paraId="47BE2F2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</w:t>
      </w:r>
      <w:r w:rsidRPr="00BD324F">
        <w:rPr>
          <w:noProof w:val="0"/>
          <w:lang w:eastAsia="zh-CN"/>
        </w:rPr>
        <w:t>DRACHOptimizationFunction</w:t>
      </w:r>
      <w:r w:rsidRPr="00BD324F">
        <w:rPr>
          <w:noProof w:val="0"/>
        </w:rPr>
        <w:t>"/&gt;</w:t>
      </w:r>
    </w:p>
    <w:p w14:paraId="6622CB7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  <w:r w:rsidRPr="00BD324F">
        <w:rPr>
          <w:noProof w:val="0"/>
        </w:rPr>
        <w:tab/>
      </w:r>
    </w:p>
    <w:p w14:paraId="5FE59E0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06ED4D8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58C4616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&lt;/complexContent&gt;</w:t>
      </w:r>
    </w:p>
    <w:p w14:paraId="00DA789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5850816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&lt;/element&gt;</w:t>
      </w:r>
    </w:p>
    <w:p w14:paraId="2381631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name="NRSectorCarrier"&gt;</w:t>
      </w:r>
    </w:p>
    <w:p w14:paraId="35C3A61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2DC7FC21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0004FA">
        <w:rPr>
          <w:noProof w:val="0"/>
          <w:lang w:val="fr-FR"/>
        </w:rPr>
        <w:t>&lt;complexContent&gt;</w:t>
      </w:r>
    </w:p>
    <w:p w14:paraId="6C2038CE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  <w:t>&lt;extension base="xn:NrmClass"&gt;</w:t>
      </w:r>
    </w:p>
    <w:p w14:paraId="2B30273B" w14:textId="77777777" w:rsidR="00B72602" w:rsidRPr="00BD324F" w:rsidRDefault="00B72602" w:rsidP="00B72602">
      <w:pPr>
        <w:pStyle w:val="PL"/>
        <w:rPr>
          <w:noProof w:val="0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BD324F">
        <w:rPr>
          <w:noProof w:val="0"/>
        </w:rPr>
        <w:t>&lt;sequence&gt;</w:t>
      </w:r>
    </w:p>
    <w:p w14:paraId="715DC79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name="attributes"&gt;</w:t>
      </w:r>
    </w:p>
    <w:p w14:paraId="35BEDEC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7676042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288A80B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Inherited attributes from ManagedFunction --&gt;</w:t>
      </w:r>
    </w:p>
    <w:p w14:paraId="6479EFE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name="userLabel" type="string" minOccurs="0"/&gt;</w:t>
      </w:r>
    </w:p>
    <w:p w14:paraId="34F687C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name="vnfParametersList" type="xn:vnfParametersListType" minOccurs="0"/&gt;</w:t>
      </w:r>
    </w:p>
    <w:p w14:paraId="70C3C2F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name="peeParametersList" type="xn:peeParametersListType" minOccurs="0"/&gt;</w:t>
      </w:r>
    </w:p>
    <w:p w14:paraId="211B909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name="priority" type="integer" minOccurs="0"/&gt;</w:t>
      </w:r>
    </w:p>
    <w:p w14:paraId="3986CB4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name="measurements" type="xn:MeasurementTypesAndGPsList" minOccurs="0"/&gt;</w:t>
      </w:r>
      <w:r w:rsidRPr="00BD324F">
        <w:rPr>
          <w:noProof w:val="0"/>
        </w:rPr>
        <w:tab/>
      </w:r>
    </w:p>
    <w:p w14:paraId="0331DF4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&lt;!--End of inherited attributes from ManagedFunction--&gt;</w:t>
      </w:r>
    </w:p>
    <w:p w14:paraId="2B506BC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name="txDirection" type="nn:TxDirection"/&gt;</w:t>
      </w:r>
    </w:p>
    <w:p w14:paraId="4742C2B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name="configuredMaxTxPower" type="integer"/&gt;</w:t>
      </w:r>
    </w:p>
    <w:p w14:paraId="673439F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name="arfcnDL" type="integer" minOccurs="0"/&gt;</w:t>
      </w:r>
    </w:p>
    <w:p w14:paraId="59A0E35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name="arfcnUL" type="integer" minOccurs="0"/&gt;</w:t>
      </w:r>
    </w:p>
    <w:p w14:paraId="0C3E714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name="bSChannelBwDL" type="integer" minOccurs="0"/&gt;</w:t>
      </w:r>
    </w:p>
    <w:p w14:paraId="528D51A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name="bSChannelBwUL" type="integer" minOccurs="0"/&gt;</w:t>
      </w:r>
    </w:p>
    <w:p w14:paraId="1281E30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name="sectorEquipmentFunctionRef" type="xn:dn" minOccurs="0"/&gt;</w:t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 xml:space="preserve">  </w:t>
      </w:r>
    </w:p>
    <w:p w14:paraId="1BEF9DA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52809B5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2AD31F0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00596C7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01A3CC4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ref="xn:MeasurementControl"/&gt;</w:t>
      </w:r>
    </w:p>
    <w:p w14:paraId="03E19E7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  <w:r w:rsidRPr="00BD324F">
        <w:rPr>
          <w:noProof w:val="0"/>
        </w:rPr>
        <w:tab/>
      </w:r>
    </w:p>
    <w:p w14:paraId="0188D9B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7A150D2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ref="xn:VsDataContainer"/&gt;</w:t>
      </w:r>
    </w:p>
    <w:p w14:paraId="14A6A2E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57C4688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maxOccurs="1"&gt;</w:t>
      </w:r>
    </w:p>
    <w:p w14:paraId="24EB29D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ref="sp:EnergySavingProperties"/&gt;</w:t>
      </w:r>
    </w:p>
    <w:p w14:paraId="6CB0B6F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ref="sp:ESPolicies"/&gt;</w:t>
      </w:r>
    </w:p>
    <w:p w14:paraId="5267A20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6CBFDC4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1771912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7ADAD34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&lt;/complexContent&gt;</w:t>
      </w:r>
    </w:p>
    <w:p w14:paraId="37E8D8A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7ACD95E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&lt;/element&gt;</w:t>
      </w:r>
    </w:p>
    <w:p w14:paraId="3BFCA11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name="BWP"&gt;</w:t>
      </w:r>
    </w:p>
    <w:p w14:paraId="65BC2DF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7F3B60C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&lt;complexContent&gt;</w:t>
      </w:r>
    </w:p>
    <w:p w14:paraId="23FD61A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&lt;extension base="xn:NrmClass"&gt;</w:t>
      </w:r>
    </w:p>
    <w:p w14:paraId="4A99158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&lt;sequence&gt;</w:t>
      </w:r>
    </w:p>
    <w:p w14:paraId="6DDB69D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name="attributes"&gt;</w:t>
      </w:r>
    </w:p>
    <w:p w14:paraId="1577D40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310E5E5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0F473B1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Inherited attributes from ManagedFunction --&gt;</w:t>
      </w:r>
    </w:p>
    <w:p w14:paraId="3AB23C9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name="userLabel" type="string" minOccurs="0"/&gt;</w:t>
      </w:r>
    </w:p>
    <w:p w14:paraId="62CA596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name="vnfParametersList" type="xn:vnfParametersListType" minOccurs="0"/&gt;</w:t>
      </w:r>
    </w:p>
    <w:p w14:paraId="07D465E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name="peeParametersList" type="xn:peeParametersListType" minOccurs="0"/&gt;</w:t>
      </w:r>
    </w:p>
    <w:p w14:paraId="7A567CE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lastRenderedPageBreak/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name="priority" type="integer" minOccurs="0"/&gt;</w:t>
      </w:r>
    </w:p>
    <w:p w14:paraId="63027AE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name="measurements" type="xn:MeasurementTypesAndGPsList" minOccurs="0"/&gt;</w:t>
      </w:r>
      <w:r w:rsidRPr="00BD324F">
        <w:rPr>
          <w:noProof w:val="0"/>
        </w:rPr>
        <w:tab/>
      </w:r>
    </w:p>
    <w:p w14:paraId="71324A7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&lt;!--End of inherited attributes from ManagedFunction--&gt;</w:t>
      </w:r>
    </w:p>
    <w:p w14:paraId="31604AF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name="bwpContext" type="nn:BwpContext"/&gt;</w:t>
      </w:r>
    </w:p>
    <w:p w14:paraId="5628D05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name="isInitialBwp" type="nn:IsInitialBwp"/&gt;</w:t>
      </w:r>
    </w:p>
    <w:p w14:paraId="76CDF8B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name="subCarrierSpacing" type="integer"/&gt;</w:t>
      </w:r>
    </w:p>
    <w:p w14:paraId="56CC680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name="cyclicPrefix" type="nn:CyclicPrefix"/&gt;</w:t>
      </w:r>
    </w:p>
    <w:p w14:paraId="7ABF36F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name="startRB" type="integer"/&gt;</w:t>
      </w:r>
    </w:p>
    <w:p w14:paraId="14ABC56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name="numberOfRBs" type="integer"/&gt;</w:t>
      </w:r>
    </w:p>
    <w:p w14:paraId="1CC17C1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45C2D04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5DBE188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60BFC4D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37F0399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ref="xn:MeasurementControl"/&gt;</w:t>
      </w:r>
    </w:p>
    <w:p w14:paraId="15DF020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  <w:r w:rsidRPr="00BD324F">
        <w:rPr>
          <w:noProof w:val="0"/>
        </w:rPr>
        <w:tab/>
      </w:r>
    </w:p>
    <w:p w14:paraId="275D465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405F7CB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ref="xn:VsDataContainer"/&gt;</w:t>
      </w:r>
    </w:p>
    <w:p w14:paraId="2A40A33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0CC359C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3D58732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0547423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&lt;/complexContent&gt;</w:t>
      </w:r>
    </w:p>
    <w:p w14:paraId="19C3182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6C82A5D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&lt;/element&gt;</w:t>
      </w:r>
    </w:p>
    <w:p w14:paraId="6B225911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>&lt;element name="CommonBeamformingFunction"&gt;</w:t>
      </w:r>
    </w:p>
    <w:p w14:paraId="1FBFC129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  <w:t>&lt;complexType&gt;</w:t>
      </w:r>
    </w:p>
    <w:p w14:paraId="1A620F99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&lt;complexContent&gt;</w:t>
      </w:r>
    </w:p>
    <w:p w14:paraId="3EFD21EB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&lt;extension base="xn:NrmClass"&gt;</w:t>
      </w:r>
    </w:p>
    <w:p w14:paraId="100B1D33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&lt;sequence&gt;</w:t>
      </w:r>
    </w:p>
    <w:p w14:paraId="156BE56D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name="attributes"&gt;</w:t>
      </w:r>
    </w:p>
    <w:p w14:paraId="674D4D67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&lt;complexType&gt;</w:t>
      </w:r>
    </w:p>
    <w:p w14:paraId="1B9F5B36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&lt;all&gt;</w:t>
      </w:r>
    </w:p>
    <w:p w14:paraId="4B7AE49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name="coverageShape" type="coverageShapeType" minOccurs="0"/&gt;</w:t>
      </w:r>
    </w:p>
    <w:p w14:paraId="44A00A4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name="digitalTilt" type="beamTilt" minOccurs="0"/&gt;</w:t>
      </w:r>
    </w:p>
    <w:p w14:paraId="4AB76A6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name="digitalAzimuth" type="beamAzimuth" minOccurs="0"/&gt;</w:t>
      </w:r>
    </w:p>
    <w:p w14:paraId="797A1A74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&lt;/all&gt;</w:t>
      </w:r>
    </w:p>
    <w:p w14:paraId="5C55CBF3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&lt;/complexType&gt;</w:t>
      </w:r>
    </w:p>
    <w:p w14:paraId="627E1433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&lt;/element&gt;</w:t>
      </w:r>
    </w:p>
    <w:p w14:paraId="19D9CA16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&lt;choice minOccurs="0" maxOccurs="unbounded"&gt;</w:t>
      </w:r>
    </w:p>
    <w:p w14:paraId="532A7480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ref="xn:VsDataContainer"/&gt;</w:t>
      </w:r>
    </w:p>
    <w:p w14:paraId="1EC4296B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&lt;/choice&gt;</w:t>
      </w:r>
    </w:p>
    <w:p w14:paraId="6675BC52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&lt;choice minOccurs="0" maxOccurs="unbounded"&gt;</w:t>
      </w:r>
    </w:p>
    <w:p w14:paraId="4DC67672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ref="xn:MeasurementControl"/&gt;</w:t>
      </w:r>
    </w:p>
    <w:p w14:paraId="51BAD964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&lt;/choice&gt;</w:t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</w:p>
    <w:p w14:paraId="0832B357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&lt;choice minOccurs="0" maxOccurs="1"&gt;</w:t>
      </w:r>
    </w:p>
    <w:p w14:paraId="1C16B433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ref="sp:EnergySavingProperties"/&gt;</w:t>
      </w:r>
    </w:p>
    <w:p w14:paraId="2E0BC6B8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ref="sp:ESPolicies"/&gt;</w:t>
      </w:r>
    </w:p>
    <w:p w14:paraId="14D3518B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&lt;/choice&gt;</w:t>
      </w:r>
    </w:p>
    <w:p w14:paraId="09EC0D07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&lt;/sequence&gt;</w:t>
      </w:r>
    </w:p>
    <w:p w14:paraId="3FBC7C9E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&lt;/extension&gt;</w:t>
      </w:r>
    </w:p>
    <w:p w14:paraId="3D058048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&lt;/complexContent&gt;</w:t>
      </w:r>
    </w:p>
    <w:p w14:paraId="17171D8E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  <w:t>&lt;/complexType&gt;</w:t>
      </w:r>
    </w:p>
    <w:p w14:paraId="6CD58A6E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>&lt;/element&gt;</w:t>
      </w:r>
    </w:p>
    <w:p w14:paraId="572C807E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>&lt;element name="Beam"&gt;</w:t>
      </w:r>
    </w:p>
    <w:p w14:paraId="614A3637" w14:textId="77777777" w:rsidR="00B72602" w:rsidRPr="000004FA" w:rsidRDefault="00B72602" w:rsidP="00B72602">
      <w:pPr>
        <w:pStyle w:val="PL"/>
        <w:rPr>
          <w:noProof w:val="0"/>
          <w:color w:val="000000"/>
          <w:lang w:val="fr-FR"/>
        </w:rPr>
      </w:pPr>
      <w:r w:rsidRPr="00BD324F">
        <w:rPr>
          <w:noProof w:val="0"/>
          <w:color w:val="000000"/>
        </w:rPr>
        <w:tab/>
      </w:r>
      <w:r w:rsidRPr="000004FA">
        <w:rPr>
          <w:noProof w:val="0"/>
          <w:color w:val="000000"/>
          <w:lang w:val="fr-FR"/>
        </w:rPr>
        <w:t>&lt;complexType&gt;</w:t>
      </w:r>
    </w:p>
    <w:p w14:paraId="770ED104" w14:textId="77777777" w:rsidR="00B72602" w:rsidRPr="000004FA" w:rsidRDefault="00B72602" w:rsidP="00B72602">
      <w:pPr>
        <w:pStyle w:val="PL"/>
        <w:rPr>
          <w:noProof w:val="0"/>
          <w:color w:val="000000"/>
          <w:lang w:val="fr-FR"/>
        </w:rPr>
      </w:pPr>
      <w:r w:rsidRPr="000004FA">
        <w:rPr>
          <w:noProof w:val="0"/>
          <w:color w:val="000000"/>
          <w:lang w:val="fr-FR"/>
        </w:rPr>
        <w:tab/>
      </w:r>
      <w:r w:rsidRPr="000004FA">
        <w:rPr>
          <w:noProof w:val="0"/>
          <w:color w:val="000000"/>
          <w:lang w:val="fr-FR"/>
        </w:rPr>
        <w:tab/>
        <w:t>&lt;complexContent&gt;</w:t>
      </w:r>
    </w:p>
    <w:p w14:paraId="0E757C05" w14:textId="77777777" w:rsidR="00B72602" w:rsidRPr="000004FA" w:rsidRDefault="00B72602" w:rsidP="00B72602">
      <w:pPr>
        <w:pStyle w:val="PL"/>
        <w:rPr>
          <w:noProof w:val="0"/>
          <w:color w:val="000000"/>
          <w:lang w:val="fr-FR"/>
        </w:rPr>
      </w:pPr>
      <w:r w:rsidRPr="000004FA">
        <w:rPr>
          <w:noProof w:val="0"/>
          <w:color w:val="000000"/>
          <w:lang w:val="fr-FR"/>
        </w:rPr>
        <w:tab/>
      </w:r>
      <w:r w:rsidRPr="000004FA">
        <w:rPr>
          <w:noProof w:val="0"/>
          <w:color w:val="000000"/>
          <w:lang w:val="fr-FR"/>
        </w:rPr>
        <w:tab/>
      </w:r>
      <w:r w:rsidRPr="000004FA">
        <w:rPr>
          <w:noProof w:val="0"/>
          <w:color w:val="000000"/>
          <w:lang w:val="fr-FR"/>
        </w:rPr>
        <w:tab/>
        <w:t>&lt;extension base="xn:NrmClass"&gt;</w:t>
      </w:r>
    </w:p>
    <w:p w14:paraId="4C237F24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0004FA">
        <w:rPr>
          <w:noProof w:val="0"/>
          <w:color w:val="000000"/>
          <w:lang w:val="fr-FR"/>
        </w:rPr>
        <w:tab/>
      </w:r>
      <w:r w:rsidRPr="000004FA">
        <w:rPr>
          <w:noProof w:val="0"/>
          <w:color w:val="000000"/>
          <w:lang w:val="fr-FR"/>
        </w:rPr>
        <w:tab/>
      </w:r>
      <w:r w:rsidRPr="000004FA">
        <w:rPr>
          <w:noProof w:val="0"/>
          <w:color w:val="000000"/>
          <w:lang w:val="fr-FR"/>
        </w:rPr>
        <w:tab/>
      </w:r>
      <w:r w:rsidRPr="00BD324F">
        <w:rPr>
          <w:noProof w:val="0"/>
          <w:color w:val="000000"/>
        </w:rPr>
        <w:t>&lt;sequence&gt;</w:t>
      </w:r>
    </w:p>
    <w:p w14:paraId="08D1722E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name="attributes"&gt;</w:t>
      </w:r>
    </w:p>
    <w:p w14:paraId="661609FA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&lt;complexType&gt;</w:t>
      </w:r>
    </w:p>
    <w:p w14:paraId="7689AFA8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&lt;all&gt;</w:t>
      </w:r>
    </w:p>
    <w:p w14:paraId="1B24B931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name="beamIndex" type="integer" minOccurs="0"/&gt;</w:t>
      </w:r>
    </w:p>
    <w:p w14:paraId="6AE15BB3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name="beamType" type="beamType" minOccurs="0"/&gt;</w:t>
      </w:r>
    </w:p>
    <w:p w14:paraId="6287C621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name="beamAzimuth" type="beamAzimuth" minOccurs="0"/&gt;</w:t>
      </w:r>
    </w:p>
    <w:p w14:paraId="0DC8D39B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name="beamTilt" type="beamTilt" minOccurs="0"/&gt;</w:t>
      </w:r>
    </w:p>
    <w:p w14:paraId="6C6A9F32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name="beamHorizWidth" type="beamHorizWidth" minOccurs="0"/&gt;</w:t>
      </w:r>
    </w:p>
    <w:p w14:paraId="516A42B7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name="beamVertWidth" type="beamVertWidth" minOccurs="0"/&gt;</w:t>
      </w:r>
    </w:p>
    <w:p w14:paraId="748E4291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&lt;/all&gt;</w:t>
      </w:r>
    </w:p>
    <w:p w14:paraId="109C9796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&lt;/complexType&gt;</w:t>
      </w:r>
    </w:p>
    <w:p w14:paraId="626FFFFA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&lt;/element&gt;</w:t>
      </w:r>
    </w:p>
    <w:p w14:paraId="7DBBF348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&lt;choice minOccurs="0" maxOccurs="unbounded"&gt;</w:t>
      </w:r>
    </w:p>
    <w:p w14:paraId="2E710CB7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ref="xn:MeasurementControl"/&gt;</w:t>
      </w:r>
    </w:p>
    <w:p w14:paraId="42019030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&lt;/choice&gt;</w:t>
      </w:r>
      <w:r w:rsidRPr="00BD324F">
        <w:rPr>
          <w:noProof w:val="0"/>
          <w:color w:val="000000"/>
        </w:rPr>
        <w:tab/>
      </w:r>
    </w:p>
    <w:p w14:paraId="510554C2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&lt;choice minOccurs="0" maxOccurs="unbounded"&gt;</w:t>
      </w:r>
    </w:p>
    <w:p w14:paraId="54916FB7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ref="xn:VsDataContainer"/&gt;</w:t>
      </w:r>
    </w:p>
    <w:p w14:paraId="6A77A621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&lt;/choice&gt;</w:t>
      </w:r>
    </w:p>
    <w:p w14:paraId="0B2D3A5A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&lt;choice minOccurs="0" maxOccurs="1"&gt;</w:t>
      </w:r>
    </w:p>
    <w:p w14:paraId="6124338F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ref="sp:EnergySavingProperties"/&gt;</w:t>
      </w:r>
    </w:p>
    <w:p w14:paraId="44DADCE0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lastRenderedPageBreak/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ref="sp:ESPolicies"/&gt;</w:t>
      </w:r>
    </w:p>
    <w:p w14:paraId="1B5854BE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&lt;/choice&gt;</w:t>
      </w:r>
    </w:p>
    <w:p w14:paraId="26B7CEEC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&lt;/sequence&gt;</w:t>
      </w:r>
    </w:p>
    <w:p w14:paraId="7489FBAA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&lt;/extension&gt;</w:t>
      </w:r>
    </w:p>
    <w:p w14:paraId="6C8890FB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&lt;/complexContent&gt;</w:t>
      </w:r>
    </w:p>
    <w:p w14:paraId="4E2EE07F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  <w:t>&lt;/complexType&gt;</w:t>
      </w:r>
    </w:p>
    <w:p w14:paraId="776756F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  <w:color w:val="000000"/>
        </w:rPr>
        <w:t>&lt;/element&gt;</w:t>
      </w:r>
    </w:p>
    <w:p w14:paraId="527FC14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name="EP_E1"&gt;</w:t>
      </w:r>
    </w:p>
    <w:p w14:paraId="0A26BDB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0B484E0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&lt;complexContent&gt;</w:t>
      </w:r>
    </w:p>
    <w:p w14:paraId="6FE524E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&lt;extension base="xn:NrmClass"&gt;</w:t>
      </w:r>
    </w:p>
    <w:p w14:paraId="44C56FA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&lt;sequence&gt;</w:t>
      </w:r>
    </w:p>
    <w:p w14:paraId="655973A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 minOccurs="0"&gt;</w:t>
      </w:r>
    </w:p>
    <w:p w14:paraId="33B6653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77550A5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147AFAB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Inherited attributes from EP_RP --&gt;</w:t>
      </w:r>
    </w:p>
    <w:p w14:paraId="4CF0CDB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name="farEndEntity" type="xn:dn" minOccurs="0"/&gt;</w:t>
      </w:r>
    </w:p>
    <w:p w14:paraId="4D0FD44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name="userLabel" type="string" minOccurs="0"/&gt;</w:t>
      </w:r>
    </w:p>
    <w:p w14:paraId="734F342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End of inherited attributes from EP_RP --&gt;</w:t>
      </w:r>
    </w:p>
    <w:p w14:paraId="4090BB3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name="localAddress" type="nn:LocalEndPoint" minOccurs="0"/&gt;</w:t>
      </w:r>
    </w:p>
    <w:p w14:paraId="0B6C3C2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name="remoteAddress" type="nn:RemoteEndPoint" minOccurs="0"/&gt;</w:t>
      </w:r>
    </w:p>
    <w:p w14:paraId="524B621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30FF6E6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523BB2B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5744315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6E265B3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ref="xn:VsDataContainer"/&gt;</w:t>
      </w:r>
    </w:p>
    <w:p w14:paraId="5085D05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3896ED4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11199BC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1E7AED9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&lt;/complexContent&gt;</w:t>
      </w:r>
    </w:p>
    <w:p w14:paraId="6CF9F68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4C735AC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&lt;/element&gt;</w:t>
      </w:r>
    </w:p>
    <w:p w14:paraId="006D837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name="EP_XnC"&gt;</w:t>
      </w:r>
    </w:p>
    <w:p w14:paraId="045A496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16BE929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&lt;complexContent&gt;</w:t>
      </w:r>
    </w:p>
    <w:p w14:paraId="280B7E1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&lt;extension base="xn:NrmClass"&gt;</w:t>
      </w:r>
    </w:p>
    <w:p w14:paraId="5BF105E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&lt;sequence&gt;</w:t>
      </w:r>
    </w:p>
    <w:p w14:paraId="487BB71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 minOccurs="0"&gt;</w:t>
      </w:r>
    </w:p>
    <w:p w14:paraId="4D2C078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2D2ACBB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5DD72D3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Inherited attributes from EP_RP --&gt;</w:t>
      </w:r>
    </w:p>
    <w:p w14:paraId="22EE4DC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name="farEndEntity" type="xn:dn" minOccurs="0"/&gt;</w:t>
      </w:r>
    </w:p>
    <w:p w14:paraId="2B29B67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name="userLabel" type="string" minOccurs="0"/&gt;</w:t>
      </w:r>
    </w:p>
    <w:p w14:paraId="7A4A96E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End of inherited attributes from EP_RP --&gt;</w:t>
      </w:r>
    </w:p>
    <w:p w14:paraId="1A8CE0C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name="localAddress" type="nn:LocalEndPoint" minOccurs="0"/&gt;</w:t>
      </w:r>
    </w:p>
    <w:p w14:paraId="29992F7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name="remoteAddress" type="nn:RemoteEndPoint" minOccurs="0"/&gt;</w:t>
      </w:r>
    </w:p>
    <w:p w14:paraId="74BE4F3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43F1647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1EA81CB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3261AEF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6882B69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ref="xn:VsDataContainer"/&gt;</w:t>
      </w:r>
    </w:p>
    <w:p w14:paraId="79A4804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36DAC69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020166C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0ACF89B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&lt;/complexContent&gt;</w:t>
      </w:r>
    </w:p>
    <w:p w14:paraId="56E2697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46F548C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&lt;/element&gt;</w:t>
      </w:r>
    </w:p>
    <w:p w14:paraId="4AF6A2B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name="EP_XnU"&gt;</w:t>
      </w:r>
    </w:p>
    <w:p w14:paraId="72CCE97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3A259A2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&lt;complexContent&gt;</w:t>
      </w:r>
    </w:p>
    <w:p w14:paraId="4F96AF7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&lt;extension base="xn:NrmClass"&gt;</w:t>
      </w:r>
    </w:p>
    <w:p w14:paraId="62D5588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&lt;sequence&gt;</w:t>
      </w:r>
    </w:p>
    <w:p w14:paraId="2DB1B15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 minOccurs="0"&gt;</w:t>
      </w:r>
    </w:p>
    <w:p w14:paraId="14EC69D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4CA40DE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4CB7343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Inherited attributes from EP_RP --&gt;</w:t>
      </w:r>
    </w:p>
    <w:p w14:paraId="2B5BB44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name="farEndEntity" type="xn:dn" minOccurs="0"/&gt;</w:t>
      </w:r>
    </w:p>
    <w:p w14:paraId="78207A8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name="userLabel" type="string" minOccurs="0"/&gt;</w:t>
      </w:r>
    </w:p>
    <w:p w14:paraId="110AAD9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End of inherited attributes from EP_RP --&gt;</w:t>
      </w:r>
    </w:p>
    <w:p w14:paraId="61B189F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name="localAddress" type="nn:LocalEndPoint" minOccurs="0"/&gt;</w:t>
      </w:r>
    </w:p>
    <w:p w14:paraId="7307817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name="remoteAddress" type="nn:RemoteEndPoint" minOccurs="0"/&gt;</w:t>
      </w:r>
    </w:p>
    <w:p w14:paraId="01FF2BF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35468C4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6E81638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74D5198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2E41FD7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ref="xn:VsDataContainer"/&gt;</w:t>
      </w:r>
    </w:p>
    <w:p w14:paraId="34A627A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654B446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138CC38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lastRenderedPageBreak/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1A35887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&lt;/complexContent&gt;</w:t>
      </w:r>
    </w:p>
    <w:p w14:paraId="12C09A6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01EFB66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&lt;/element&gt;</w:t>
      </w:r>
    </w:p>
    <w:p w14:paraId="6435A9F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name="EP_NgC"&gt;</w:t>
      </w:r>
    </w:p>
    <w:p w14:paraId="79C56D8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2608936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&lt;complexContent&gt;</w:t>
      </w:r>
    </w:p>
    <w:p w14:paraId="320B1CC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&lt;extension base="xn:NrmClass"&gt;</w:t>
      </w:r>
    </w:p>
    <w:p w14:paraId="6F5CA42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&lt;sequence&gt;</w:t>
      </w:r>
    </w:p>
    <w:p w14:paraId="5012A1D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 minOccurs="0"&gt;</w:t>
      </w:r>
    </w:p>
    <w:p w14:paraId="75D8ADE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1494FC4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329EAC1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Inherited attributes from EP_RP --&gt;</w:t>
      </w:r>
    </w:p>
    <w:p w14:paraId="0C3DFEE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name="farEndEntity" type="xn:dn" minOccurs="0"/&gt;</w:t>
      </w:r>
    </w:p>
    <w:p w14:paraId="41697F8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name="userLabel" type="string" minOccurs="0"/&gt;</w:t>
      </w:r>
    </w:p>
    <w:p w14:paraId="074DFEB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End of inherited attributes from EP_RP --&gt;</w:t>
      </w:r>
    </w:p>
    <w:p w14:paraId="56316D7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name="localAddress" type="nn:LoacalEndPoint" minOccurs="0"/&gt;</w:t>
      </w:r>
    </w:p>
    <w:p w14:paraId="4140ACB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name="remoteAddress" type="nn:RemoteEndPoint" minOccurs="0"/&gt;</w:t>
      </w:r>
    </w:p>
    <w:p w14:paraId="692FD84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6B89F5A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26A23F9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396F678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01E3FC7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ref="xn:VsDataContainer"/&gt;</w:t>
      </w:r>
    </w:p>
    <w:p w14:paraId="225A1BB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75E5AF7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078A633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630D2B4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&lt;/complexContent&gt;</w:t>
      </w:r>
    </w:p>
    <w:p w14:paraId="0B42AED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1839683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&lt;/element&gt;</w:t>
      </w:r>
    </w:p>
    <w:p w14:paraId="6D5FA2C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name="EP_NgU"&gt;</w:t>
      </w:r>
    </w:p>
    <w:p w14:paraId="08F3965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03DC35F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&lt;complexContent&gt;</w:t>
      </w:r>
    </w:p>
    <w:p w14:paraId="320E355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&lt;extension base="xn:NrmClass"&gt;</w:t>
      </w:r>
    </w:p>
    <w:p w14:paraId="66204B4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&lt;sequence&gt;</w:t>
      </w:r>
    </w:p>
    <w:p w14:paraId="7FF5B1D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 minOccurs="0"&gt;</w:t>
      </w:r>
    </w:p>
    <w:p w14:paraId="0FB59D3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455E164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4589C24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Inherited attributes from EP_RP --&gt;</w:t>
      </w:r>
    </w:p>
    <w:p w14:paraId="50EF6D9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name="farEndEntity" type="xn:dn" minOccurs="0"/&gt;</w:t>
      </w:r>
    </w:p>
    <w:p w14:paraId="0C4B47F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name="userLabel" type="string" minOccurs="0"/&gt;</w:t>
      </w:r>
    </w:p>
    <w:p w14:paraId="3F14A4F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End of inherited attributes from EP_RP --&gt;</w:t>
      </w:r>
    </w:p>
    <w:p w14:paraId="1609C0E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name="localAddress" type="nn:LocalEndPoint" minOccurs="0"/&gt;</w:t>
      </w:r>
    </w:p>
    <w:p w14:paraId="0F3AD6C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name="remoteAddress" type="nn:RemoteEndPoint" minOccurs="0"/&gt;</w:t>
      </w:r>
    </w:p>
    <w:p w14:paraId="5F4D8CB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3D1C4A2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0156B0A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75C4171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7EB6A31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ref="xn:VsDataContainer"/&gt;</w:t>
      </w:r>
    </w:p>
    <w:p w14:paraId="3F9AED7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3595A94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498CE77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3D98505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&lt;/complexContent&gt;</w:t>
      </w:r>
    </w:p>
    <w:p w14:paraId="174EF57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4B2BCA9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&lt;/element&gt;</w:t>
      </w:r>
    </w:p>
    <w:p w14:paraId="6A08066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name="EP_F1C"&gt;</w:t>
      </w:r>
    </w:p>
    <w:p w14:paraId="50EB824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75F2A3B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&lt;complexContent&gt;</w:t>
      </w:r>
    </w:p>
    <w:p w14:paraId="78801C0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&lt;extension base="xn:NrmClass"&gt;</w:t>
      </w:r>
    </w:p>
    <w:p w14:paraId="65BFB29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&lt;sequence&gt;</w:t>
      </w:r>
    </w:p>
    <w:p w14:paraId="063470A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 minOccurs="0"&gt;</w:t>
      </w:r>
    </w:p>
    <w:p w14:paraId="24D1956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175E2E4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1321E55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Inherited attributes from EP_RP --&gt;</w:t>
      </w:r>
    </w:p>
    <w:p w14:paraId="1667C6A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name="farEndEntity" type="xn:dn" minOccurs="0"/&gt;</w:t>
      </w:r>
    </w:p>
    <w:p w14:paraId="263D715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name="userLabel" type="string" minOccurs="0"/&gt;</w:t>
      </w:r>
    </w:p>
    <w:p w14:paraId="1E3169E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End of inherited attributes from EP_RP --&gt;</w:t>
      </w:r>
    </w:p>
    <w:p w14:paraId="68B77F5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name="localAddress" type="nn:LocalEndPoint" minOccurs="0"/&gt;</w:t>
      </w:r>
    </w:p>
    <w:p w14:paraId="629D9CC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name="remoteAddress" type="nn:RemoteEndPoint" minOccurs="0"/&gt;</w:t>
      </w:r>
    </w:p>
    <w:p w14:paraId="539351A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55B0870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7039E29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77B60DF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1E42EAF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ref="xn:VsDataContainer"/&gt;</w:t>
      </w:r>
    </w:p>
    <w:p w14:paraId="083BDF2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7BED304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55616AA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154593A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&lt;/complexContent&gt;</w:t>
      </w:r>
    </w:p>
    <w:p w14:paraId="293E921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6076373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lastRenderedPageBreak/>
        <w:t>&lt;/element&gt;</w:t>
      </w:r>
    </w:p>
    <w:p w14:paraId="32313D2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name="EP_F1U"&gt;</w:t>
      </w:r>
    </w:p>
    <w:p w14:paraId="2603EAE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7F5711F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&lt;complexContent&gt;</w:t>
      </w:r>
    </w:p>
    <w:p w14:paraId="4A59AC4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&lt;extension base="xn:NrmClass"&gt;</w:t>
      </w:r>
    </w:p>
    <w:p w14:paraId="6D327DB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&lt;sequence&gt;</w:t>
      </w:r>
    </w:p>
    <w:p w14:paraId="450D236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 minOccurs="0"&gt;</w:t>
      </w:r>
    </w:p>
    <w:p w14:paraId="2414FFE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54AA7C6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2B72CDA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Inherited attributes from EP_RP --&gt;</w:t>
      </w:r>
    </w:p>
    <w:p w14:paraId="6E47C0B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name="farEndEntity" type="xn:dn" minOccurs="0"/&gt;</w:t>
      </w:r>
    </w:p>
    <w:p w14:paraId="51B9899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name="userLabel" type="string" minOccurs="0"/&gt;</w:t>
      </w:r>
    </w:p>
    <w:p w14:paraId="55E066F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End of inherited attributes from EP_RP --&gt;</w:t>
      </w:r>
    </w:p>
    <w:p w14:paraId="1CDA9D9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name="localAddress" type="nn:LocalEndPoint" minOccurs="0"/&gt;</w:t>
      </w:r>
    </w:p>
    <w:p w14:paraId="09DBB85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name="remoteAddress" type="nn:RemoteEndPoint" minOccurs="0"/&gt;</w:t>
      </w:r>
    </w:p>
    <w:p w14:paraId="4D3BB45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0681C26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3B0A97C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206D319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181348B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ref="xn:VsDataContainer"/&gt;</w:t>
      </w:r>
    </w:p>
    <w:p w14:paraId="36D9616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4C7BA7B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3EDD901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54EC905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&lt;/complexContent&gt;</w:t>
      </w:r>
    </w:p>
    <w:p w14:paraId="1269AA2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7AB25B0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&lt;/element&gt;</w:t>
      </w:r>
    </w:p>
    <w:p w14:paraId="275A53B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name="EP_S1U"&gt;</w:t>
      </w:r>
    </w:p>
    <w:p w14:paraId="4F49596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4BF8D0A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&lt;complexContent&gt;</w:t>
      </w:r>
    </w:p>
    <w:p w14:paraId="2368EAD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&lt;extension base="xn:NrmClass"&gt;</w:t>
      </w:r>
    </w:p>
    <w:p w14:paraId="0B05E39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&lt;sequence&gt;</w:t>
      </w:r>
    </w:p>
    <w:p w14:paraId="7BF9EFF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 minOccurs="0"&gt;</w:t>
      </w:r>
    </w:p>
    <w:p w14:paraId="3E79146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46109C8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0652544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Inherited attributes from EP_RP --&gt;</w:t>
      </w:r>
    </w:p>
    <w:p w14:paraId="1F77916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name="farEndEntity" type="xn:dn" minOccurs="0"/&gt;</w:t>
      </w:r>
    </w:p>
    <w:p w14:paraId="4911774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name="userLabel" type="string" minOccurs="0"/&gt;</w:t>
      </w:r>
    </w:p>
    <w:p w14:paraId="3E18CED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End of inherited attributes from EP_RP --&gt;</w:t>
      </w:r>
    </w:p>
    <w:p w14:paraId="58C4840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name="localAddress" type="nn:LocalEndPoint" minOccurs="0"/&gt;</w:t>
      </w:r>
    </w:p>
    <w:p w14:paraId="0609933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name="remoteAddress" type="nn:RemoteEndPoint" minOccurs="0"/&gt;</w:t>
      </w:r>
    </w:p>
    <w:p w14:paraId="3860EE2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799C69B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008F6EE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199DCE5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5600905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ref="xn:VsDataContainer"/&gt;</w:t>
      </w:r>
    </w:p>
    <w:p w14:paraId="6EAEC85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42497D1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1850A50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68D72CC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 xml:space="preserve">  &lt;/complexContent&gt;</w:t>
      </w:r>
    </w:p>
    <w:p w14:paraId="21DD62C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452229C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&lt;/element&gt;</w:t>
      </w:r>
    </w:p>
    <w:p w14:paraId="4AA9A2D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name="EP_X2C"&gt;</w:t>
      </w:r>
    </w:p>
    <w:p w14:paraId="68D7F88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406538C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&lt;complexContent&gt;</w:t>
      </w:r>
    </w:p>
    <w:p w14:paraId="063F911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&lt;extension base="xn:NrmClass"&gt;</w:t>
      </w:r>
    </w:p>
    <w:p w14:paraId="4FAF048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&lt;sequence&gt;</w:t>
      </w:r>
    </w:p>
    <w:p w14:paraId="084DF76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 minOccurs="0"&gt;</w:t>
      </w:r>
    </w:p>
    <w:p w14:paraId="3218F90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0315FD0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7D99931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Inherited attributes from EP_RP --&gt;</w:t>
      </w:r>
    </w:p>
    <w:p w14:paraId="07ACE27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name="farEndEntity" type="xn:dn" minOccurs="0"/&gt;</w:t>
      </w:r>
    </w:p>
    <w:p w14:paraId="0E793C5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name="userLabel" type="string" minOccurs="0"/&gt;</w:t>
      </w:r>
    </w:p>
    <w:p w14:paraId="5C0B824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End of inherited attributes from EP_RP --&gt;</w:t>
      </w:r>
    </w:p>
    <w:p w14:paraId="4092E1D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name="localAddress" type="nn:LocalEndPoint" minOccurs="0"/&gt;</w:t>
      </w:r>
    </w:p>
    <w:p w14:paraId="5DEF10C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name="remoteAddress" type="nn:RemoteEndPoint" minOccurs="0"/&gt;</w:t>
      </w:r>
    </w:p>
    <w:p w14:paraId="376499E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297148C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7A01B88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2F121D9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6506FDF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ref="xn:VsDataContainer"/&gt;</w:t>
      </w:r>
    </w:p>
    <w:p w14:paraId="5849656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12C3687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6D8AC35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7F73D57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&lt;/complexContent&gt;</w:t>
      </w:r>
    </w:p>
    <w:p w14:paraId="19D1046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02A1E87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&lt;/element&gt;</w:t>
      </w:r>
    </w:p>
    <w:p w14:paraId="185FCDF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name="EP_X2U"&gt;</w:t>
      </w:r>
    </w:p>
    <w:p w14:paraId="2E6C263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0602D50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lastRenderedPageBreak/>
        <w:tab/>
      </w:r>
      <w:r w:rsidRPr="00BD324F">
        <w:rPr>
          <w:noProof w:val="0"/>
        </w:rPr>
        <w:tab/>
        <w:t>&lt;complexContent&gt;</w:t>
      </w:r>
    </w:p>
    <w:p w14:paraId="35B397E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&lt;extension base="xn:NrmClass"&gt;</w:t>
      </w:r>
    </w:p>
    <w:p w14:paraId="45D8614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&lt;sequence&gt;</w:t>
      </w:r>
    </w:p>
    <w:p w14:paraId="19179B4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 minOccurs="0"&gt;</w:t>
      </w:r>
    </w:p>
    <w:p w14:paraId="39ACFA7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3C12656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28C7F72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Inherited attributes from EP_RP --&gt;</w:t>
      </w:r>
    </w:p>
    <w:p w14:paraId="1A6186D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name="farEndEntity" type="xn:dn" minOccurs="0"/&gt;</w:t>
      </w:r>
    </w:p>
    <w:p w14:paraId="2A7F6AC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name="userLabel" type="string" minOccurs="0"/&gt;</w:t>
      </w:r>
    </w:p>
    <w:p w14:paraId="753051B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End of inherited attributes from EP_RP --&gt;</w:t>
      </w:r>
    </w:p>
    <w:p w14:paraId="59BC029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name="localAddress" type="nn:LocalEndPoint" minOccurs="0"/&gt;</w:t>
      </w:r>
    </w:p>
    <w:p w14:paraId="1CBC59B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name="remoteAddress" type="nn:RemoteEndPoint" minOccurs="0"/&gt;</w:t>
      </w:r>
    </w:p>
    <w:p w14:paraId="00CA627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6F2FAC9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12FE173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38CE95D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68573DA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ref="xn:VsDataContainer"/&gt;</w:t>
      </w:r>
    </w:p>
    <w:p w14:paraId="75E54D1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78CB5D3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2CC5175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201C921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&lt;/complexContent&gt;</w:t>
      </w:r>
    </w:p>
    <w:p w14:paraId="031E168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345361D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&lt;/element&gt;</w:t>
      </w:r>
    </w:p>
    <w:p w14:paraId="7DDDF17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name="NRCellRelation"&gt;</w:t>
      </w:r>
    </w:p>
    <w:p w14:paraId="46854A1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0277D82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&lt;complexContent&gt;</w:t>
      </w:r>
    </w:p>
    <w:p w14:paraId="4AAD1A4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&lt;extension base="xn:NrmClass"&gt;</w:t>
      </w:r>
    </w:p>
    <w:p w14:paraId="6DD6E1A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&lt;sequence&gt;</w:t>
      </w:r>
    </w:p>
    <w:p w14:paraId="679BA0C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name="attributes"&gt;</w:t>
      </w:r>
    </w:p>
    <w:p w14:paraId="5874D04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1467450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58CF11F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Inherited attributes from Top_ --&gt;</w:t>
      </w:r>
    </w:p>
    <w:p w14:paraId="1AF0884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name="id" type="string" /&gt;</w:t>
      </w:r>
    </w:p>
    <w:p w14:paraId="18A8959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&lt;!--End of inherited attributes from Top_ --&gt;</w:t>
      </w:r>
    </w:p>
    <w:p w14:paraId="168053A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name="nRTCI" type="nn:Nrtci"/&gt;</w:t>
      </w:r>
    </w:p>
    <w:p w14:paraId="5415AFD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name="cellIndividualOffset" type="en:CellIndividualOffset"/&gt;</w:t>
      </w:r>
    </w:p>
    <w:p w14:paraId="5F07AF3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name="nRFreqRelationRef" type="xn:dn" minOccurs="0"/&gt;</w:t>
      </w:r>
    </w:p>
    <w:p w14:paraId="44D977D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name="adjacentNRCellRef" type="xn:dn" minOccurs="0"/&gt;</w:t>
      </w:r>
    </w:p>
    <w:p w14:paraId="65D863E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</w:t>
      </w:r>
      <w:r w:rsidRPr="00BD324F">
        <w:rPr>
          <w:rFonts w:cs="Arial"/>
          <w:noProof w:val="0"/>
          <w:szCs w:val="16"/>
          <w:lang w:eastAsia="zh-CN"/>
        </w:rPr>
        <w:t>isRemoveAllowed</w:t>
      </w:r>
      <w:r w:rsidRPr="00BD324F">
        <w:rPr>
          <w:noProof w:val="0"/>
        </w:rPr>
        <w:t>" type="boolean" minOccurs="0"/&gt;</w:t>
      </w:r>
    </w:p>
    <w:p w14:paraId="397D701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</w:t>
      </w:r>
      <w:r w:rsidRPr="00BD324F">
        <w:rPr>
          <w:rFonts w:cs="Arial"/>
          <w:noProof w:val="0"/>
          <w:szCs w:val="16"/>
          <w:lang w:eastAsia="zh-CN"/>
        </w:rPr>
        <w:t>isHOAllowed</w:t>
      </w:r>
      <w:r w:rsidRPr="00BD324F">
        <w:rPr>
          <w:noProof w:val="0"/>
        </w:rPr>
        <w:t>" type="boolean" minOccurs="0"/&gt;</w:t>
      </w:r>
    </w:p>
    <w:p w14:paraId="1C4297D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</w:t>
      </w:r>
      <w:r w:rsidRPr="00BD324F">
        <w:rPr>
          <w:rFonts w:cs="Arial"/>
          <w:noProof w:val="0"/>
          <w:lang w:eastAsia="zh-CN"/>
        </w:rPr>
        <w:t>isESCoveredBy</w:t>
      </w:r>
      <w:r w:rsidRPr="00BD324F">
        <w:rPr>
          <w:noProof w:val="0"/>
        </w:rPr>
        <w:t>" type="nn:</w:t>
      </w:r>
      <w:r w:rsidRPr="00BD324F">
        <w:rPr>
          <w:rFonts w:cs="Arial"/>
          <w:noProof w:val="0"/>
          <w:lang w:eastAsia="zh-CN"/>
        </w:rPr>
        <w:t>isESCoveredBy</w:t>
      </w:r>
      <w:r w:rsidRPr="00BD324F">
        <w:rPr>
          <w:noProof w:val="0"/>
        </w:rPr>
        <w:t>" minOccurs="0"/&gt;</w:t>
      </w:r>
    </w:p>
    <w:p w14:paraId="41C72F3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</w:t>
      </w:r>
      <w:r w:rsidRPr="00BD324F">
        <w:rPr>
          <w:rFonts w:cs="Arial"/>
          <w:noProof w:val="0"/>
          <w:szCs w:val="16"/>
          <w:lang w:eastAsia="zh-CN"/>
        </w:rPr>
        <w:t>isENDCAllowed</w:t>
      </w:r>
      <w:r w:rsidRPr="00BD324F">
        <w:rPr>
          <w:noProof w:val="0"/>
        </w:rPr>
        <w:t>" type="boolean" minOccurs="0"/&gt;</w:t>
      </w:r>
    </w:p>
    <w:p w14:paraId="116B990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</w:p>
    <w:p w14:paraId="67DAEDB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54DEAAE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7D4FFBF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008249F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215B44F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ref="xn:VsDataContainer"/&gt;</w:t>
      </w:r>
    </w:p>
    <w:p w14:paraId="4570B9B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1090FFC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maxOccurs="1"&gt;</w:t>
      </w:r>
    </w:p>
    <w:p w14:paraId="25B22FB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ref="sp:EnergySavingProperties"/&gt;</w:t>
      </w:r>
    </w:p>
    <w:p w14:paraId="3FDC796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ref="sp:ESPolicies"/&gt;</w:t>
      </w:r>
    </w:p>
    <w:p w14:paraId="082B72E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05E346F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7B25EC5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ref="xn:MeasurementControl"/&gt;</w:t>
      </w:r>
    </w:p>
    <w:p w14:paraId="78E8761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  <w:r w:rsidRPr="00BD324F">
        <w:rPr>
          <w:noProof w:val="0"/>
        </w:rPr>
        <w:tab/>
      </w:r>
      <w:r w:rsidRPr="00BD324F">
        <w:rPr>
          <w:noProof w:val="0"/>
        </w:rPr>
        <w:tab/>
      </w:r>
    </w:p>
    <w:p w14:paraId="0906F18D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0004FA">
        <w:rPr>
          <w:noProof w:val="0"/>
          <w:lang w:val="fr-FR"/>
        </w:rPr>
        <w:t>&lt;/sequence&gt;</w:t>
      </w:r>
    </w:p>
    <w:p w14:paraId="6A6D73AE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  <w:t>&lt;/extension&gt;</w:t>
      </w:r>
    </w:p>
    <w:p w14:paraId="03FBC2AA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  <w:t>&lt;/complexContent&gt;</w:t>
      </w:r>
    </w:p>
    <w:p w14:paraId="6C67AF2C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ab/>
        <w:t>&lt;/complexType&gt;</w:t>
      </w:r>
    </w:p>
    <w:p w14:paraId="60B82CC2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>&lt;/element&gt;</w:t>
      </w:r>
    </w:p>
    <w:p w14:paraId="1499FF6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name="NRFreqRelation"&gt;</w:t>
      </w:r>
    </w:p>
    <w:p w14:paraId="72E7954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395627C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&lt;complexContent&gt;</w:t>
      </w:r>
    </w:p>
    <w:p w14:paraId="39418BB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&lt;extension base="xn:NrmClass"&gt;</w:t>
      </w:r>
    </w:p>
    <w:p w14:paraId="22998D5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&lt;sequence&gt;</w:t>
      </w:r>
    </w:p>
    <w:p w14:paraId="77D06D1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name="attributes"&gt;</w:t>
      </w:r>
    </w:p>
    <w:p w14:paraId="11F507E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003E1EE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6A33B3B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Inherited attributes from Top_ --&gt;</w:t>
      </w:r>
    </w:p>
    <w:p w14:paraId="5C83729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name="id" type="string" /&gt;</w:t>
      </w:r>
    </w:p>
    <w:p w14:paraId="39CFE8A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&lt;!--End of inherited attributes from Top_ --&gt;</w:t>
      </w:r>
    </w:p>
    <w:p w14:paraId="781DAB7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name="offsetMO" type="en:qOffsetRangeList"/&gt;</w:t>
      </w:r>
    </w:p>
    <w:p w14:paraId="254872D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name="blackListEntry" type="en:blackListEntry" minOccurs="0"/&gt;</w:t>
      </w:r>
    </w:p>
    <w:p w14:paraId="676A5DF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name="blackListEntryIdleMode" type="en:blackListEntryIdleMode" minOccurs="0"/&gt;</w:t>
      </w:r>
    </w:p>
    <w:p w14:paraId="76A3F85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name="cellReselectionPriority" type="en:cellReselectionPriority"/&gt;</w:t>
      </w:r>
    </w:p>
    <w:p w14:paraId="0B7A139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lastRenderedPageBreak/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name="cellReselectionSubPriority" type="en:cellReselectionSubPriority"/&gt;</w:t>
      </w:r>
    </w:p>
    <w:p w14:paraId="654F664B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0004FA">
        <w:rPr>
          <w:noProof w:val="0"/>
          <w:lang w:val="fr-FR"/>
        </w:rPr>
        <w:t>&lt;element name="pMax" type="en:PMaxRangeType" minOccurs="0"/&gt;</w:t>
      </w:r>
    </w:p>
    <w:p w14:paraId="3214398B" w14:textId="77777777" w:rsidR="00B72602" w:rsidRPr="00BD324F" w:rsidRDefault="00B72602" w:rsidP="00B72602">
      <w:pPr>
        <w:pStyle w:val="PL"/>
        <w:rPr>
          <w:noProof w:val="0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BD324F">
        <w:rPr>
          <w:noProof w:val="0"/>
        </w:rPr>
        <w:t>&lt;element name="qOffserFreq" type="nn:qOffserFreq" minOccurs="0"/&gt;</w:t>
      </w:r>
    </w:p>
    <w:p w14:paraId="4CF04B5C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0004FA">
        <w:rPr>
          <w:noProof w:val="0"/>
          <w:lang w:val="fr-FR"/>
        </w:rPr>
        <w:t xml:space="preserve">&lt;element name="qQualMin" type="en:qQualMin" minOccurs="0"/&gt; </w:t>
      </w:r>
    </w:p>
    <w:p w14:paraId="3987D54D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  <w:t>&lt;element name="qRxLevMin" type="en:qRxLevMin" minOccurs="0"/&gt;</w:t>
      </w:r>
    </w:p>
    <w:p w14:paraId="2B0EAC63" w14:textId="77777777" w:rsidR="00B72602" w:rsidRPr="00BD324F" w:rsidRDefault="00B72602" w:rsidP="00B72602">
      <w:pPr>
        <w:pStyle w:val="PL"/>
        <w:rPr>
          <w:noProof w:val="0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BD324F">
        <w:rPr>
          <w:noProof w:val="0"/>
        </w:rPr>
        <w:t>&lt;element name="threshXHighP" type="en:threshxhighp" minOccurs="0"/&gt;</w:t>
      </w:r>
    </w:p>
    <w:p w14:paraId="6CF81B6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name="threshXHighQ" type="en:threshxhighq" minOccurs="0"/&gt;</w:t>
      </w:r>
    </w:p>
    <w:p w14:paraId="053FCBD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name="threshXLowP" type="en:threshxlowp" minOccurs="0"/&gt;</w:t>
      </w:r>
    </w:p>
    <w:p w14:paraId="7B7B71A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name="threshXLowQ" type="en:threshxlowp" minOccurs="0"/&gt;</w:t>
      </w:r>
    </w:p>
    <w:p w14:paraId="49C34A1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name="tReselectionNr" type="nn:Treselectionnr" minOccurs="0"/&gt;</w:t>
      </w:r>
    </w:p>
    <w:p w14:paraId="63FE201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name="tReselectionNRSfHigh" type="nn:Treselectionnrsfhigh" minOccurs="0"/&gt;</w:t>
      </w:r>
    </w:p>
    <w:p w14:paraId="27229E2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name="tReselectionNRSfMedium" type="nn:Treselectionnrsfmedium" minOccurs="0"/&gt;</w:t>
      </w:r>
    </w:p>
    <w:p w14:paraId="7619F8A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name="nRFrequencyRef" type="xn:dn" minOccurs="0"/&gt;</w:t>
      </w:r>
    </w:p>
    <w:p w14:paraId="5D664C7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388FFA2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067C4EE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69EB0E1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798867F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ref="xn:VsDataContainer"/&gt;</w:t>
      </w:r>
    </w:p>
    <w:p w14:paraId="01093FE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5AE469C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07BB361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ref="xn:MeasurementControl"/&gt;</w:t>
      </w:r>
    </w:p>
    <w:p w14:paraId="3415D44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447DD18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maxOccurs="1"&gt;</w:t>
      </w:r>
    </w:p>
    <w:p w14:paraId="29DB2BA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ref="sp:EnergySavingProperties"/&gt;</w:t>
      </w:r>
    </w:p>
    <w:p w14:paraId="5826DE8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ref="sp:ESPolicies"/&gt;</w:t>
      </w:r>
    </w:p>
    <w:p w14:paraId="66334BE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58F4214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28AE8A4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4AFA75B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&lt;/complexContent&gt;</w:t>
      </w:r>
    </w:p>
    <w:p w14:paraId="0582DDB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0880DFC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&lt;/element&gt;</w:t>
      </w:r>
    </w:p>
    <w:p w14:paraId="5316439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name="ExternalNRCellCU"&gt;</w:t>
      </w:r>
    </w:p>
    <w:p w14:paraId="182ADCD5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BD324F">
        <w:rPr>
          <w:noProof w:val="0"/>
        </w:rPr>
        <w:tab/>
      </w:r>
      <w:r w:rsidRPr="000004FA">
        <w:rPr>
          <w:noProof w:val="0"/>
          <w:lang w:val="fr-FR"/>
        </w:rPr>
        <w:t>&lt;complexType&gt;</w:t>
      </w:r>
    </w:p>
    <w:p w14:paraId="3F6691F9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  <w:t>&lt;complexContent&gt;</w:t>
      </w:r>
    </w:p>
    <w:p w14:paraId="5CFAD8F1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  <w:t>&lt;extension base="xn:NrmClass"&gt;</w:t>
      </w:r>
    </w:p>
    <w:p w14:paraId="1E618D70" w14:textId="77777777" w:rsidR="00B72602" w:rsidRPr="00BD324F" w:rsidRDefault="00B72602" w:rsidP="00B72602">
      <w:pPr>
        <w:pStyle w:val="PL"/>
        <w:rPr>
          <w:noProof w:val="0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BD324F">
        <w:rPr>
          <w:noProof w:val="0"/>
        </w:rPr>
        <w:t>&lt;sequence&gt;</w:t>
      </w:r>
    </w:p>
    <w:p w14:paraId="1F7BCD2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name="attributes"&gt;</w:t>
      </w:r>
    </w:p>
    <w:p w14:paraId="6B79B48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371029D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0222D66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Inherited attributes from ManagedFunction --&gt;</w:t>
      </w:r>
    </w:p>
    <w:p w14:paraId="0D8731F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name="userLabel" type="string" minOccurs="0"/&gt;</w:t>
      </w:r>
    </w:p>
    <w:p w14:paraId="169390D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name="vnfParametersList" type="xn:vnfParametersListType" minOccurs="0"/&gt;</w:t>
      </w:r>
    </w:p>
    <w:p w14:paraId="362871F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name="peeParametersList" type="xn:peeParametersListType" minOccurs="0"/&gt;</w:t>
      </w:r>
    </w:p>
    <w:p w14:paraId="48A976E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name="priority" type="integer" minOccurs="0"/&gt;</w:t>
      </w:r>
    </w:p>
    <w:p w14:paraId="2843A27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name="measurements" type="xn:MeasurementTypesAndGPsList" minOccurs="0"/&gt;</w:t>
      </w:r>
    </w:p>
    <w:p w14:paraId="45BD40B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&lt;!--End of inherited attributes from ManagedFunction --&gt;</w:t>
      </w:r>
    </w:p>
    <w:p w14:paraId="0868AC3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name="nCGI" type="nn:Ncgi"/&gt;</w:t>
      </w:r>
    </w:p>
    <w:p w14:paraId="32A4480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name="pLMNIdList" type="en:PLMNIdList"/&gt;</w:t>
      </w:r>
    </w:p>
    <w:p w14:paraId="636BD9E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name="nRPCI" type="nn:Nrpci" minOccurs="0"/&gt;</w:t>
      </w:r>
    </w:p>
    <w:p w14:paraId="3B9471C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name="nRFrequencyRef" type="xn:dn" minOccurs="0"/&gt;</w:t>
      </w:r>
    </w:p>
    <w:p w14:paraId="48DEA65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20A0C59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52C8946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73F24B3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313CA3B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ref="xn:VsDataContainer"/&gt;</w:t>
      </w:r>
    </w:p>
    <w:p w14:paraId="7E60C35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6133057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7D64D7A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ref="xn:MeasurementControl"/&gt;</w:t>
      </w:r>
    </w:p>
    <w:p w14:paraId="20B126F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472F8AF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maxOccurs="1"&gt;</w:t>
      </w:r>
    </w:p>
    <w:p w14:paraId="05F243E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ref="sp:EnergySavingProperties"/&gt;</w:t>
      </w:r>
    </w:p>
    <w:p w14:paraId="3A22B9A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ref="sp:ESPolicies"/&gt;</w:t>
      </w:r>
    </w:p>
    <w:p w14:paraId="6139D86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032F7D8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4FEF478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2999168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&lt;/complexContent&gt;</w:t>
      </w:r>
    </w:p>
    <w:p w14:paraId="7102719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05CC964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&lt;/element&gt;</w:t>
      </w:r>
    </w:p>
    <w:p w14:paraId="14AF104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name="ExternalGNBCUCPFunction" substitutionGroup="xn:SubNetworkOptionallyContainedNrmClass "&gt;</w:t>
      </w:r>
    </w:p>
    <w:p w14:paraId="1B0FEA0E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BD324F">
        <w:rPr>
          <w:noProof w:val="0"/>
        </w:rPr>
        <w:tab/>
      </w:r>
      <w:r w:rsidRPr="000004FA">
        <w:rPr>
          <w:noProof w:val="0"/>
          <w:lang w:val="fr-FR"/>
        </w:rPr>
        <w:t>&lt;complexType&gt;</w:t>
      </w:r>
    </w:p>
    <w:p w14:paraId="4C92DD66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  <w:t>&lt;complexContent&gt;</w:t>
      </w:r>
    </w:p>
    <w:p w14:paraId="39446261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lastRenderedPageBreak/>
        <w:tab/>
      </w: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  <w:t>&lt;extension base="xn:NrmClass"&gt;</w:t>
      </w:r>
    </w:p>
    <w:p w14:paraId="0F7EF24A" w14:textId="77777777" w:rsidR="00B72602" w:rsidRPr="00BD324F" w:rsidRDefault="00B72602" w:rsidP="00B72602">
      <w:pPr>
        <w:pStyle w:val="PL"/>
        <w:rPr>
          <w:noProof w:val="0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BD324F">
        <w:rPr>
          <w:noProof w:val="0"/>
        </w:rPr>
        <w:t>&lt;sequence&gt;</w:t>
      </w:r>
    </w:p>
    <w:p w14:paraId="1421CC9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name="attributes"&gt;</w:t>
      </w:r>
    </w:p>
    <w:p w14:paraId="6FB1755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05EEAFC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30DAD2E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Inherited attributes from ManagedFunction --&gt;</w:t>
      </w:r>
    </w:p>
    <w:p w14:paraId="55D94DF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name="userLabel" type="string" minOccurs="0"/&gt;</w:t>
      </w:r>
    </w:p>
    <w:p w14:paraId="0C91E8F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name="vnfParametersList" type="xn:vnfParametersListType" minOccurs="0"/&gt;</w:t>
      </w:r>
    </w:p>
    <w:p w14:paraId="54A2D71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name="peeParametersList" type="xn:peeParametersListType" minOccurs="0"/&gt;</w:t>
      </w:r>
    </w:p>
    <w:p w14:paraId="06238B1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name="priority" type="integer" minOccurs="0"/&gt;</w:t>
      </w:r>
    </w:p>
    <w:p w14:paraId="1C9CC2F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name="measurements" type="xn:MeasurementTypesAndGPsList" minOccurs="0"/&gt;</w:t>
      </w:r>
    </w:p>
    <w:p w14:paraId="44F1032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&lt;!--End of inherited attributes from ManagedFunction --&gt;</w:t>
      </w:r>
    </w:p>
    <w:p w14:paraId="6D12E58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name="gnbId" type="nn:GnbId" /&gt;</w:t>
      </w:r>
    </w:p>
    <w:p w14:paraId="08FD522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name="gnbIdLength" type="nn:GnbIdLength"/&gt;</w:t>
      </w:r>
    </w:p>
    <w:p w14:paraId="794471D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name="pLMNId" type="en:PLMNId" /&gt;</w:t>
      </w:r>
    </w:p>
    <w:p w14:paraId="51D0F5C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587128F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083D272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2D13EF7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70D5879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ref="xn:VsDataContainer"/&gt;</w:t>
      </w:r>
    </w:p>
    <w:p w14:paraId="4ABF4E8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28352E9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1B495FF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ref="xn:MeasurementControl"/&gt;</w:t>
      </w:r>
    </w:p>
    <w:p w14:paraId="68F3BCB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699C33A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maxOccurs="1"&gt;</w:t>
      </w:r>
    </w:p>
    <w:p w14:paraId="2875EF0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ref="sp:EnergySavingProperties"/&gt;</w:t>
      </w:r>
    </w:p>
    <w:p w14:paraId="4F5F87D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ref="sp:ESPolicies"/&gt;</w:t>
      </w:r>
    </w:p>
    <w:p w14:paraId="1EEBABC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52290B1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0B9B547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6104FEC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&lt;/complexContent&gt;</w:t>
      </w:r>
    </w:p>
    <w:p w14:paraId="17AFCB9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4E219CB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&lt;/element&gt;</w:t>
      </w:r>
    </w:p>
    <w:p w14:paraId="7A86224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name="RRMPolicy_"&gt;</w:t>
      </w:r>
    </w:p>
    <w:p w14:paraId="06DDB2B2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BD324F">
        <w:rPr>
          <w:noProof w:val="0"/>
        </w:rPr>
        <w:tab/>
      </w:r>
      <w:r w:rsidRPr="000004FA">
        <w:rPr>
          <w:noProof w:val="0"/>
          <w:lang w:val="fr-FR"/>
        </w:rPr>
        <w:t>&lt;complexType&gt;</w:t>
      </w:r>
    </w:p>
    <w:p w14:paraId="021D136F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  <w:t>&lt;complexContent&gt;</w:t>
      </w:r>
    </w:p>
    <w:p w14:paraId="307F48B7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  <w:t>&lt;extension base="xn:NrmClass"&gt;</w:t>
      </w:r>
    </w:p>
    <w:p w14:paraId="1E156196" w14:textId="77777777" w:rsidR="00B72602" w:rsidRPr="00BD324F" w:rsidRDefault="00B72602" w:rsidP="00B72602">
      <w:pPr>
        <w:pStyle w:val="PL"/>
        <w:rPr>
          <w:noProof w:val="0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BD324F">
        <w:rPr>
          <w:noProof w:val="0"/>
        </w:rPr>
        <w:t>&lt;sequence&gt;</w:t>
      </w:r>
    </w:p>
    <w:p w14:paraId="354D7E7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name="attributes"&gt;</w:t>
      </w:r>
    </w:p>
    <w:p w14:paraId="78F8DC2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7E222D2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002B873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name="resourceType" type="ResourceType" /&gt;</w:t>
      </w:r>
    </w:p>
    <w:p w14:paraId="20F0070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name="rRMPolicyMemberList" type="PLMNInfoListType"/&gt;</w:t>
      </w:r>
    </w:p>
    <w:p w14:paraId="334B5A0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6CC9EB1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194D2A8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4064334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5F0F651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6CA6BFD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&lt;/complexContent&gt;</w:t>
      </w:r>
    </w:p>
    <w:p w14:paraId="541B28D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30FAE31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&lt;/element&gt;</w:t>
      </w:r>
    </w:p>
    <w:p w14:paraId="23E62C5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name="RRMPolicyRatio"&gt;</w:t>
      </w:r>
    </w:p>
    <w:p w14:paraId="5040CB2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60BF133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&lt;complexContent&gt;</w:t>
      </w:r>
    </w:p>
    <w:p w14:paraId="1D51736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&lt;extension base="RRMPolicy_"&gt;</w:t>
      </w:r>
    </w:p>
    <w:p w14:paraId="58C546B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&lt;sequence&gt;</w:t>
      </w:r>
    </w:p>
    <w:p w14:paraId="233747A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name="attributes"&gt;</w:t>
      </w:r>
    </w:p>
    <w:p w14:paraId="1AC3C13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62D7E04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0EC4BFD8" w14:textId="77777777" w:rsidR="00B72602" w:rsidRPr="00BD324F" w:rsidRDefault="00B72602" w:rsidP="00B72602">
      <w:pPr>
        <w:pStyle w:val="PL"/>
        <w:rPr>
          <w:noProof w:val="0"/>
        </w:rPr>
      </w:pPr>
    </w:p>
    <w:p w14:paraId="2D007B1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name="rRMPolicyMaxRatio" type="integer" minOccurs="1"/&gt;</w:t>
      </w:r>
    </w:p>
    <w:p w14:paraId="067EEEF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name="rRMPolicyMinRatio" type="integer" minOccurs="1"/&gt;</w:t>
      </w:r>
    </w:p>
    <w:p w14:paraId="4EA2F3E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name="rRMPolicy</w:t>
      </w:r>
      <w:r w:rsidRPr="00BD324F">
        <w:rPr>
          <w:rFonts w:hint="eastAsia"/>
          <w:noProof w:val="0"/>
          <w:lang w:eastAsia="zh-CN"/>
        </w:rPr>
        <w:t>Dedicated</w:t>
      </w:r>
      <w:r w:rsidRPr="00BD324F">
        <w:rPr>
          <w:noProof w:val="0"/>
        </w:rPr>
        <w:t>Ratio" type="integer" minOccurs="0"/&gt;</w:t>
      </w:r>
    </w:p>
    <w:p w14:paraId="5C7444F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7386228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7BE75F5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7642A08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7515D70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ref="xn:VsDataContainer"/&gt;</w:t>
      </w:r>
    </w:p>
    <w:p w14:paraId="61E6FBF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755DE7A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maxOccurs="1"&gt;</w:t>
      </w:r>
    </w:p>
    <w:p w14:paraId="2E8D149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ref="sp:EnergySavingProperties"/&gt;</w:t>
      </w:r>
    </w:p>
    <w:p w14:paraId="755AADF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ref="sp:ESPolicies"/&gt;</w:t>
      </w:r>
    </w:p>
    <w:p w14:paraId="32D05B1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7E430EC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6D9A62B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56CB28C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lastRenderedPageBreak/>
        <w:tab/>
      </w:r>
      <w:r w:rsidRPr="00BD324F">
        <w:rPr>
          <w:noProof w:val="0"/>
        </w:rPr>
        <w:tab/>
        <w:t>&lt;/complexContent&gt;</w:t>
      </w:r>
    </w:p>
    <w:p w14:paraId="4AE9449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71F877C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&lt;/element&gt;</w:t>
      </w:r>
    </w:p>
    <w:p w14:paraId="6418900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name="NRFrequency" substitutionGroup="xn:SubNetworkOptionallyContainedNrmClass"&gt;</w:t>
      </w:r>
    </w:p>
    <w:p w14:paraId="1D59F19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1E9655F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&lt;complexContent&gt;</w:t>
      </w:r>
    </w:p>
    <w:p w14:paraId="086DE23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&lt;extension base="xn:NrmClass"&gt;</w:t>
      </w:r>
    </w:p>
    <w:p w14:paraId="7A8B415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&lt;sequence&gt;</w:t>
      </w:r>
    </w:p>
    <w:p w14:paraId="4B57D5F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name="attributes"&gt;</w:t>
      </w:r>
    </w:p>
    <w:p w14:paraId="03B859B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5255C9E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402F33E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 Inherited attributes from ManagedFunction --&gt;</w:t>
      </w:r>
    </w:p>
    <w:p w14:paraId="6DE7EDD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name="userLabel" type="string" minOccurs="0"/&gt;</w:t>
      </w:r>
    </w:p>
    <w:p w14:paraId="759CAD7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name="vnfParametersList" type="xn:vnfParametersListType" minOccurs="0"/&gt;</w:t>
      </w:r>
    </w:p>
    <w:p w14:paraId="16B7B66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name="peeParametersList" type="xn:peeParametersListType" minOccurs="0"/&gt;</w:t>
      </w:r>
    </w:p>
    <w:p w14:paraId="20DC5C5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name="priority" type="integer" minOccurs="0"/&gt;</w:t>
      </w:r>
    </w:p>
    <w:p w14:paraId="40D02D4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name="measurements" type="xn:MeasurementTypesAndGPsList" minOccurs="0"/&gt;</w:t>
      </w:r>
    </w:p>
    <w:p w14:paraId="0D66FB2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&lt;!--End of inherited attributes from ManagedFunction --&gt;</w:t>
      </w:r>
    </w:p>
    <w:p w14:paraId="42BDDDA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name="absoluteFrequencySSB" type="nn:Absolutefrequencyssb" minOccurs="0"/&gt;</w:t>
      </w:r>
    </w:p>
    <w:p w14:paraId="08EC813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name="sSBSubCarrierSpacing" type="nn:Ssbsubcarrierspacing" minOccurs="0"/&gt;</w:t>
      </w:r>
    </w:p>
    <w:p w14:paraId="7426145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name="multiFrequencyBandListNR" type="nn:MultifrequencyBandlistnr" minOccurs="0"/&gt;</w:t>
      </w:r>
    </w:p>
    <w:p w14:paraId="73E8178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29DAF3C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4FC7D90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40DD244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7EC4951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 xml:space="preserve">&lt;element ref="xn:VsDataContainer"/&gt;              </w:t>
      </w:r>
    </w:p>
    <w:p w14:paraId="5699B95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62688B8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maxOccurs="1"&gt;</w:t>
      </w:r>
    </w:p>
    <w:p w14:paraId="5FBDD87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ref="sp:EnergySavingProperties"/&gt;</w:t>
      </w:r>
    </w:p>
    <w:p w14:paraId="1125407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ref="sp:ESPolicies"/&gt;</w:t>
      </w:r>
    </w:p>
    <w:p w14:paraId="5D25FD4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1572588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&lt;choice minOccurs="0" maxOccurs="unbounded"&gt;</w:t>
      </w:r>
    </w:p>
    <w:p w14:paraId="5EBBBED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ref="xn:MeasurementControl"/&gt;</w:t>
      </w:r>
    </w:p>
    <w:p w14:paraId="6394F89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&lt;/choice&gt;</w:t>
      </w:r>
    </w:p>
    <w:p w14:paraId="6512E6A4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0004FA">
        <w:rPr>
          <w:noProof w:val="0"/>
          <w:lang w:val="fr-FR"/>
        </w:rPr>
        <w:t>&lt;/sequence&gt;</w:t>
      </w:r>
    </w:p>
    <w:p w14:paraId="21271D96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  <w:t>&lt;/extension&gt;</w:t>
      </w:r>
    </w:p>
    <w:p w14:paraId="74A6CE91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  <w:t>&lt;/complexContent&gt;</w:t>
      </w:r>
    </w:p>
    <w:p w14:paraId="3E4F9107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ab/>
        <w:t>&lt;/complexType&gt;</w:t>
      </w:r>
    </w:p>
    <w:p w14:paraId="0D7B993B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>&lt;/element&gt;</w:t>
      </w:r>
    </w:p>
    <w:p w14:paraId="59B21E2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</w:t>
      </w:r>
      <w:r w:rsidRPr="00BD324F">
        <w:rPr>
          <w:noProof w:val="0"/>
          <w:lang w:eastAsia="zh-CN"/>
        </w:rPr>
        <w:t>MappingSetIDBackhaulAddress</w:t>
      </w:r>
      <w:r w:rsidRPr="00BD324F">
        <w:rPr>
          <w:noProof w:val="0"/>
        </w:rPr>
        <w:t>"&gt;</w:t>
      </w:r>
    </w:p>
    <w:p w14:paraId="213CE24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37C21C5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&lt;complexContent&gt;</w:t>
      </w:r>
    </w:p>
    <w:p w14:paraId="2CC5AE7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&lt;extension base="xn:NrmClass"&gt;</w:t>
      </w:r>
    </w:p>
    <w:p w14:paraId="36C3C16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&lt;sequence&gt;</w:t>
      </w:r>
    </w:p>
    <w:p w14:paraId="0EE098D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name="attributes"&gt;</w:t>
      </w:r>
    </w:p>
    <w:p w14:paraId="5955327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347D294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40A5C89C" w14:textId="77777777" w:rsidR="00B72602" w:rsidRPr="00BD324F" w:rsidRDefault="00B72602" w:rsidP="00B72602">
      <w:pPr>
        <w:pStyle w:val="PL"/>
        <w:rPr>
          <w:noProof w:val="0"/>
          <w:szCs w:val="16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</w:t>
      </w:r>
      <w:r w:rsidRPr="00BD324F">
        <w:rPr>
          <w:noProof w:val="0"/>
          <w:szCs w:val="16"/>
        </w:rPr>
        <w:t>ame="</w:t>
      </w:r>
      <w:r w:rsidRPr="00BD324F">
        <w:rPr>
          <w:rFonts w:cs="Courier New"/>
          <w:noProof w:val="0"/>
          <w:szCs w:val="18"/>
        </w:rPr>
        <w:t>setID</w:t>
      </w:r>
      <w:r w:rsidRPr="00BD324F">
        <w:rPr>
          <w:noProof w:val="0"/>
          <w:szCs w:val="16"/>
        </w:rPr>
        <w:t xml:space="preserve">" </w:t>
      </w:r>
      <w:r w:rsidRPr="00BD324F">
        <w:rPr>
          <w:noProof w:val="0"/>
        </w:rPr>
        <w:t>type="nn:SetId" /&gt;</w:t>
      </w:r>
    </w:p>
    <w:p w14:paraId="330DE28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  <w:t>&lt;element name="</w:t>
      </w:r>
      <w:r w:rsidRPr="00BD324F">
        <w:rPr>
          <w:rFonts w:cs="Arial"/>
          <w:noProof w:val="0"/>
          <w:szCs w:val="16"/>
          <w:lang w:eastAsia="zh-CN"/>
        </w:rPr>
        <w:t>backhaulAdress</w:t>
      </w:r>
      <w:r w:rsidRPr="00BD324F">
        <w:rPr>
          <w:noProof w:val="0"/>
          <w:szCs w:val="16"/>
        </w:rPr>
        <w:t>" type=</w:t>
      </w:r>
      <w:r w:rsidRPr="00BD324F">
        <w:rPr>
          <w:noProof w:val="0"/>
        </w:rPr>
        <w:t>"</w:t>
      </w:r>
      <w:r w:rsidRPr="00BD324F">
        <w:rPr>
          <w:noProof w:val="0"/>
          <w:lang w:eastAsia="zh-CN"/>
        </w:rPr>
        <w:t>BackhaulAddress</w:t>
      </w:r>
      <w:r w:rsidRPr="00BD324F">
        <w:rPr>
          <w:noProof w:val="0"/>
        </w:rPr>
        <w:t>" minOccurs="0"/&gt;</w:t>
      </w:r>
      <w:r w:rsidRPr="00BD324F">
        <w:rPr>
          <w:noProof w:val="0"/>
        </w:rPr>
        <w:tab/>
      </w:r>
    </w:p>
    <w:p w14:paraId="36B78D4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3AB31CB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0462002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3EACF0A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0B98DC4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0247970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&lt;/complexContent&gt;</w:t>
      </w:r>
    </w:p>
    <w:p w14:paraId="0F7A2F2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5D6FC0D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&lt;/element&gt;</w:t>
      </w:r>
    </w:p>
    <w:p w14:paraId="2344CDA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</w:t>
      </w:r>
      <w:r w:rsidRPr="00BD324F">
        <w:rPr>
          <w:noProof w:val="0"/>
          <w:lang w:eastAsia="zh-CN"/>
        </w:rPr>
        <w:t>BackhaulAddress</w:t>
      </w:r>
      <w:r w:rsidRPr="00BD324F">
        <w:rPr>
          <w:noProof w:val="0"/>
        </w:rPr>
        <w:t>"&gt;</w:t>
      </w:r>
    </w:p>
    <w:p w14:paraId="219203D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79AB15B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&lt;complexContent&gt;</w:t>
      </w:r>
    </w:p>
    <w:p w14:paraId="336D04E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&lt;extension base="xn:NrmClass"&gt;</w:t>
      </w:r>
    </w:p>
    <w:p w14:paraId="7862738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&lt;sequence&gt;</w:t>
      </w:r>
    </w:p>
    <w:p w14:paraId="73F6D8C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name="attributes"&gt;</w:t>
      </w:r>
    </w:p>
    <w:p w14:paraId="5FE8643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7159D59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1E64F25B" w14:textId="77777777" w:rsidR="00B72602" w:rsidRPr="00BD324F" w:rsidRDefault="00B72602" w:rsidP="00B72602">
      <w:pPr>
        <w:pStyle w:val="PL"/>
        <w:rPr>
          <w:noProof w:val="0"/>
          <w:szCs w:val="16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</w:t>
      </w:r>
      <w:r w:rsidRPr="00BD324F">
        <w:rPr>
          <w:noProof w:val="0"/>
          <w:szCs w:val="16"/>
        </w:rPr>
        <w:t>ame="</w:t>
      </w:r>
      <w:r w:rsidRPr="00BD324F">
        <w:rPr>
          <w:rFonts w:cs="Courier New"/>
          <w:noProof w:val="0"/>
          <w:szCs w:val="18"/>
        </w:rPr>
        <w:t>gNBID</w:t>
      </w:r>
      <w:r w:rsidRPr="00BD324F">
        <w:rPr>
          <w:noProof w:val="0"/>
          <w:szCs w:val="16"/>
        </w:rPr>
        <w:t xml:space="preserve">" </w:t>
      </w:r>
      <w:r w:rsidRPr="00BD324F">
        <w:rPr>
          <w:noProof w:val="0"/>
        </w:rPr>
        <w:t>type="nn:GnbId" /&gt;</w:t>
      </w:r>
    </w:p>
    <w:p w14:paraId="21B24C86" w14:textId="77777777" w:rsidR="00B72602" w:rsidRPr="000004FA" w:rsidRDefault="00B72602" w:rsidP="00B72602">
      <w:pPr>
        <w:pStyle w:val="PL"/>
        <w:rPr>
          <w:noProof w:val="0"/>
          <w:lang w:val="fr-FR"/>
        </w:rPr>
      </w:pP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0004FA">
        <w:rPr>
          <w:noProof w:val="0"/>
          <w:szCs w:val="16"/>
          <w:lang w:val="fr-FR"/>
        </w:rPr>
        <w:t>&lt;element name="</w:t>
      </w:r>
      <w:r w:rsidRPr="000004FA">
        <w:rPr>
          <w:rFonts w:cs="Arial"/>
          <w:noProof w:val="0"/>
          <w:szCs w:val="16"/>
          <w:lang w:val="fr-FR" w:eastAsia="zh-CN"/>
        </w:rPr>
        <w:t>tAI</w:t>
      </w:r>
      <w:r w:rsidRPr="000004FA">
        <w:rPr>
          <w:noProof w:val="0"/>
          <w:szCs w:val="16"/>
          <w:lang w:val="fr-FR"/>
        </w:rPr>
        <w:t>" type=</w:t>
      </w:r>
      <w:r w:rsidRPr="000004FA">
        <w:rPr>
          <w:noProof w:val="0"/>
          <w:lang w:val="fr-FR"/>
        </w:rPr>
        <w:t>"</w:t>
      </w:r>
      <w:r w:rsidRPr="000004FA">
        <w:rPr>
          <w:noProof w:val="0"/>
          <w:lang w:val="fr-FR" w:eastAsia="zh-CN"/>
        </w:rPr>
        <w:t>TAI</w:t>
      </w:r>
      <w:r w:rsidRPr="000004FA">
        <w:rPr>
          <w:noProof w:val="0"/>
          <w:lang w:val="fr-FR"/>
        </w:rPr>
        <w:t>" minOccurs="0"/&gt;</w:t>
      </w:r>
      <w:r w:rsidRPr="000004FA">
        <w:rPr>
          <w:noProof w:val="0"/>
          <w:lang w:val="fr-FR"/>
        </w:rPr>
        <w:tab/>
      </w:r>
    </w:p>
    <w:p w14:paraId="502E84C0" w14:textId="77777777" w:rsidR="00B72602" w:rsidRPr="002632DF" w:rsidRDefault="00B72602" w:rsidP="00B72602">
      <w:pPr>
        <w:pStyle w:val="PL"/>
        <w:rPr>
          <w:noProof w:val="0"/>
          <w:lang w:val="fr-FR"/>
        </w:rPr>
      </w:pP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0004FA">
        <w:rPr>
          <w:noProof w:val="0"/>
          <w:lang w:val="fr-FR"/>
        </w:rPr>
        <w:tab/>
      </w:r>
      <w:r w:rsidRPr="002632DF">
        <w:rPr>
          <w:noProof w:val="0"/>
          <w:lang w:val="fr-FR"/>
        </w:rPr>
        <w:t>&lt;/all&gt;</w:t>
      </w:r>
    </w:p>
    <w:p w14:paraId="23A78BF3" w14:textId="77777777" w:rsidR="00B72602" w:rsidRPr="002632DF" w:rsidRDefault="00B72602" w:rsidP="00B72602">
      <w:pPr>
        <w:pStyle w:val="PL"/>
        <w:rPr>
          <w:noProof w:val="0"/>
          <w:lang w:val="fr-FR"/>
        </w:rPr>
      </w:pPr>
      <w:r w:rsidRPr="002632DF">
        <w:rPr>
          <w:noProof w:val="0"/>
          <w:lang w:val="fr-FR"/>
        </w:rPr>
        <w:tab/>
      </w:r>
      <w:r w:rsidRPr="002632DF">
        <w:rPr>
          <w:noProof w:val="0"/>
          <w:lang w:val="fr-FR"/>
        </w:rPr>
        <w:tab/>
      </w:r>
      <w:r w:rsidRPr="002632DF">
        <w:rPr>
          <w:noProof w:val="0"/>
          <w:lang w:val="fr-FR"/>
        </w:rPr>
        <w:tab/>
      </w:r>
      <w:r w:rsidRPr="002632DF">
        <w:rPr>
          <w:noProof w:val="0"/>
          <w:lang w:val="fr-FR"/>
        </w:rPr>
        <w:tab/>
        <w:t>&lt;/complexType&gt;</w:t>
      </w:r>
    </w:p>
    <w:p w14:paraId="6DB0A6B7" w14:textId="77777777" w:rsidR="00B72602" w:rsidRPr="002632DF" w:rsidRDefault="00B72602" w:rsidP="00B72602">
      <w:pPr>
        <w:pStyle w:val="PL"/>
        <w:rPr>
          <w:noProof w:val="0"/>
          <w:lang w:val="fr-FR"/>
        </w:rPr>
      </w:pPr>
      <w:r w:rsidRPr="002632DF">
        <w:rPr>
          <w:noProof w:val="0"/>
          <w:lang w:val="fr-FR"/>
        </w:rPr>
        <w:tab/>
      </w:r>
      <w:r w:rsidRPr="002632DF">
        <w:rPr>
          <w:noProof w:val="0"/>
          <w:lang w:val="fr-FR"/>
        </w:rPr>
        <w:tab/>
      </w:r>
      <w:r w:rsidRPr="002632DF">
        <w:rPr>
          <w:noProof w:val="0"/>
          <w:lang w:val="fr-FR"/>
        </w:rPr>
        <w:tab/>
      </w:r>
      <w:r w:rsidRPr="002632DF">
        <w:rPr>
          <w:noProof w:val="0"/>
          <w:lang w:val="fr-FR"/>
        </w:rPr>
        <w:tab/>
        <w:t>&lt;/element&gt;</w:t>
      </w:r>
    </w:p>
    <w:p w14:paraId="2CF8B896" w14:textId="77777777" w:rsidR="00B72602" w:rsidRPr="002632DF" w:rsidRDefault="00B72602" w:rsidP="00B72602">
      <w:pPr>
        <w:pStyle w:val="PL"/>
        <w:rPr>
          <w:noProof w:val="0"/>
          <w:lang w:val="fr-FR"/>
        </w:rPr>
      </w:pPr>
      <w:r w:rsidRPr="002632DF">
        <w:rPr>
          <w:noProof w:val="0"/>
          <w:lang w:val="fr-FR"/>
        </w:rPr>
        <w:tab/>
      </w:r>
      <w:r w:rsidRPr="002632DF">
        <w:rPr>
          <w:noProof w:val="0"/>
          <w:lang w:val="fr-FR"/>
        </w:rPr>
        <w:tab/>
      </w:r>
      <w:r w:rsidRPr="002632DF">
        <w:rPr>
          <w:noProof w:val="0"/>
          <w:lang w:val="fr-FR"/>
        </w:rPr>
        <w:tab/>
        <w:t>&lt;/sequence&gt;</w:t>
      </w:r>
    </w:p>
    <w:p w14:paraId="5CCE20F1" w14:textId="77777777" w:rsidR="00B72602" w:rsidRPr="002632DF" w:rsidRDefault="00B72602" w:rsidP="00B72602">
      <w:pPr>
        <w:pStyle w:val="PL"/>
        <w:rPr>
          <w:noProof w:val="0"/>
          <w:lang w:val="fr-FR"/>
        </w:rPr>
      </w:pPr>
      <w:r w:rsidRPr="002632DF">
        <w:rPr>
          <w:noProof w:val="0"/>
          <w:lang w:val="fr-FR"/>
        </w:rPr>
        <w:tab/>
      </w:r>
      <w:r w:rsidRPr="002632DF">
        <w:rPr>
          <w:noProof w:val="0"/>
          <w:lang w:val="fr-FR"/>
        </w:rPr>
        <w:tab/>
      </w:r>
      <w:r w:rsidRPr="002632DF">
        <w:rPr>
          <w:noProof w:val="0"/>
          <w:lang w:val="fr-FR"/>
        </w:rPr>
        <w:tab/>
        <w:t>&lt;/extension&gt;</w:t>
      </w:r>
    </w:p>
    <w:p w14:paraId="6AD29E35" w14:textId="77777777" w:rsidR="00B72602" w:rsidRPr="002632DF" w:rsidRDefault="00B72602" w:rsidP="00B72602">
      <w:pPr>
        <w:pStyle w:val="PL"/>
        <w:rPr>
          <w:noProof w:val="0"/>
          <w:lang w:val="fr-FR"/>
        </w:rPr>
      </w:pPr>
      <w:r w:rsidRPr="002632DF">
        <w:rPr>
          <w:noProof w:val="0"/>
          <w:lang w:val="fr-FR"/>
        </w:rPr>
        <w:lastRenderedPageBreak/>
        <w:tab/>
      </w:r>
      <w:r w:rsidRPr="002632DF">
        <w:rPr>
          <w:noProof w:val="0"/>
          <w:lang w:val="fr-FR"/>
        </w:rPr>
        <w:tab/>
        <w:t>&lt;/complexContent&gt;</w:t>
      </w:r>
    </w:p>
    <w:p w14:paraId="2D0C3D3C" w14:textId="77777777" w:rsidR="00B72602" w:rsidRPr="002632DF" w:rsidRDefault="00B72602" w:rsidP="00B72602">
      <w:pPr>
        <w:pStyle w:val="PL"/>
        <w:rPr>
          <w:noProof w:val="0"/>
          <w:lang w:val="fr-FR"/>
        </w:rPr>
      </w:pPr>
      <w:r w:rsidRPr="002632DF">
        <w:rPr>
          <w:noProof w:val="0"/>
          <w:lang w:val="fr-FR"/>
        </w:rPr>
        <w:tab/>
        <w:t>&lt;/complexType&gt;</w:t>
      </w:r>
    </w:p>
    <w:p w14:paraId="4995E284" w14:textId="77777777" w:rsidR="00B72602" w:rsidRPr="002632DF" w:rsidRDefault="00B72602" w:rsidP="00B72602">
      <w:pPr>
        <w:pStyle w:val="PL"/>
        <w:rPr>
          <w:noProof w:val="0"/>
          <w:lang w:val="fr-FR"/>
        </w:rPr>
      </w:pPr>
      <w:r w:rsidRPr="002632DF">
        <w:rPr>
          <w:noProof w:val="0"/>
          <w:lang w:val="fr-FR"/>
        </w:rPr>
        <w:t>&lt;/element&gt;</w:t>
      </w:r>
    </w:p>
    <w:p w14:paraId="161FB2E1" w14:textId="77777777" w:rsidR="00B72602" w:rsidRPr="002632DF" w:rsidRDefault="00B72602" w:rsidP="00B72602">
      <w:pPr>
        <w:pStyle w:val="PL"/>
        <w:rPr>
          <w:noProof w:val="0"/>
          <w:lang w:val="fr-FR"/>
        </w:rPr>
      </w:pPr>
      <w:r w:rsidRPr="002632DF">
        <w:rPr>
          <w:noProof w:val="0"/>
          <w:lang w:val="fr-FR"/>
        </w:rPr>
        <w:t>&lt;element name="</w:t>
      </w:r>
      <w:r w:rsidRPr="002632DF">
        <w:rPr>
          <w:noProof w:val="0"/>
          <w:lang w:val="fr-FR" w:eastAsia="zh-CN"/>
        </w:rPr>
        <w:t>TAI</w:t>
      </w:r>
      <w:r w:rsidRPr="002632DF">
        <w:rPr>
          <w:noProof w:val="0"/>
          <w:lang w:val="fr-FR"/>
        </w:rPr>
        <w:t>"&gt;</w:t>
      </w:r>
    </w:p>
    <w:p w14:paraId="591E1BCE" w14:textId="77777777" w:rsidR="00B72602" w:rsidRPr="002632DF" w:rsidRDefault="00B72602" w:rsidP="00B72602">
      <w:pPr>
        <w:pStyle w:val="PL"/>
        <w:rPr>
          <w:noProof w:val="0"/>
          <w:lang w:val="fr-FR"/>
        </w:rPr>
      </w:pPr>
      <w:r w:rsidRPr="002632DF">
        <w:rPr>
          <w:noProof w:val="0"/>
          <w:lang w:val="fr-FR"/>
        </w:rPr>
        <w:tab/>
        <w:t>&lt;complexType&gt;</w:t>
      </w:r>
    </w:p>
    <w:p w14:paraId="731DA545" w14:textId="77777777" w:rsidR="00B72602" w:rsidRPr="002632DF" w:rsidRDefault="00B72602" w:rsidP="00B72602">
      <w:pPr>
        <w:pStyle w:val="PL"/>
        <w:rPr>
          <w:noProof w:val="0"/>
          <w:lang w:val="fr-FR"/>
        </w:rPr>
      </w:pPr>
      <w:r w:rsidRPr="002632DF">
        <w:rPr>
          <w:noProof w:val="0"/>
          <w:lang w:val="fr-FR"/>
        </w:rPr>
        <w:tab/>
      </w:r>
      <w:r w:rsidRPr="002632DF">
        <w:rPr>
          <w:noProof w:val="0"/>
          <w:lang w:val="fr-FR"/>
        </w:rPr>
        <w:tab/>
        <w:t>&lt;complexContent&gt;</w:t>
      </w:r>
    </w:p>
    <w:p w14:paraId="535A366F" w14:textId="77777777" w:rsidR="00B72602" w:rsidRPr="002632DF" w:rsidRDefault="00B72602" w:rsidP="00B72602">
      <w:pPr>
        <w:pStyle w:val="PL"/>
        <w:rPr>
          <w:noProof w:val="0"/>
          <w:lang w:val="fr-FR"/>
        </w:rPr>
      </w:pPr>
      <w:r w:rsidRPr="002632DF">
        <w:rPr>
          <w:noProof w:val="0"/>
          <w:lang w:val="fr-FR"/>
        </w:rPr>
        <w:tab/>
      </w:r>
      <w:r w:rsidRPr="002632DF">
        <w:rPr>
          <w:noProof w:val="0"/>
          <w:lang w:val="fr-FR"/>
        </w:rPr>
        <w:tab/>
      </w:r>
      <w:r w:rsidRPr="002632DF">
        <w:rPr>
          <w:noProof w:val="0"/>
          <w:lang w:val="fr-FR"/>
        </w:rPr>
        <w:tab/>
        <w:t>&lt;extension base="xn:NrmClass"&gt;</w:t>
      </w:r>
    </w:p>
    <w:p w14:paraId="46E72F98" w14:textId="77777777" w:rsidR="00B72602" w:rsidRPr="002632DF" w:rsidRDefault="00B72602" w:rsidP="00B72602">
      <w:pPr>
        <w:pStyle w:val="PL"/>
        <w:rPr>
          <w:noProof w:val="0"/>
          <w:lang w:val="fr-FR"/>
        </w:rPr>
      </w:pPr>
      <w:r w:rsidRPr="002632DF">
        <w:rPr>
          <w:noProof w:val="0"/>
          <w:lang w:val="fr-FR"/>
        </w:rPr>
        <w:tab/>
      </w:r>
      <w:r w:rsidRPr="002632DF">
        <w:rPr>
          <w:noProof w:val="0"/>
          <w:lang w:val="fr-FR"/>
        </w:rPr>
        <w:tab/>
      </w:r>
      <w:r w:rsidRPr="002632DF">
        <w:rPr>
          <w:noProof w:val="0"/>
          <w:lang w:val="fr-FR"/>
        </w:rPr>
        <w:tab/>
        <w:t>&lt;sequence&gt;</w:t>
      </w:r>
    </w:p>
    <w:p w14:paraId="2E19A9F2" w14:textId="77777777" w:rsidR="00B72602" w:rsidRPr="002632DF" w:rsidRDefault="00B72602" w:rsidP="00B72602">
      <w:pPr>
        <w:pStyle w:val="PL"/>
        <w:rPr>
          <w:noProof w:val="0"/>
          <w:lang w:val="fr-FR"/>
        </w:rPr>
      </w:pPr>
      <w:r w:rsidRPr="002632DF">
        <w:rPr>
          <w:noProof w:val="0"/>
          <w:lang w:val="fr-FR"/>
        </w:rPr>
        <w:tab/>
      </w:r>
      <w:r w:rsidRPr="002632DF">
        <w:rPr>
          <w:noProof w:val="0"/>
          <w:lang w:val="fr-FR"/>
        </w:rPr>
        <w:tab/>
      </w:r>
      <w:r w:rsidRPr="002632DF">
        <w:rPr>
          <w:noProof w:val="0"/>
          <w:lang w:val="fr-FR"/>
        </w:rPr>
        <w:tab/>
      </w:r>
      <w:r w:rsidRPr="002632DF">
        <w:rPr>
          <w:noProof w:val="0"/>
          <w:lang w:val="fr-FR"/>
        </w:rPr>
        <w:tab/>
        <w:t>&lt;element name="attributes"&gt;</w:t>
      </w:r>
    </w:p>
    <w:p w14:paraId="29996695" w14:textId="77777777" w:rsidR="00B72602" w:rsidRPr="00BD324F" w:rsidRDefault="00B72602" w:rsidP="00B72602">
      <w:pPr>
        <w:pStyle w:val="PL"/>
        <w:rPr>
          <w:noProof w:val="0"/>
        </w:rPr>
      </w:pPr>
      <w:r w:rsidRPr="002632DF">
        <w:rPr>
          <w:noProof w:val="0"/>
          <w:lang w:val="fr-FR"/>
        </w:rPr>
        <w:tab/>
      </w:r>
      <w:r w:rsidRPr="002632DF">
        <w:rPr>
          <w:noProof w:val="0"/>
          <w:lang w:val="fr-FR"/>
        </w:rPr>
        <w:tab/>
      </w:r>
      <w:r w:rsidRPr="002632DF">
        <w:rPr>
          <w:noProof w:val="0"/>
          <w:lang w:val="fr-FR"/>
        </w:rPr>
        <w:tab/>
      </w:r>
      <w:r w:rsidRPr="002632DF">
        <w:rPr>
          <w:noProof w:val="0"/>
          <w:lang w:val="fr-FR"/>
        </w:rPr>
        <w:tab/>
      </w:r>
      <w:r w:rsidRPr="00BD324F">
        <w:rPr>
          <w:noProof w:val="0"/>
        </w:rPr>
        <w:t>&lt;complexType&gt;</w:t>
      </w:r>
    </w:p>
    <w:p w14:paraId="7D01286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30782C85" w14:textId="77777777" w:rsidR="00B72602" w:rsidRPr="00BD324F" w:rsidRDefault="00B72602" w:rsidP="00B72602">
      <w:pPr>
        <w:pStyle w:val="PL"/>
        <w:rPr>
          <w:noProof w:val="0"/>
          <w:szCs w:val="16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name="nRTac" type="nn:NrTac" /&gt;</w:t>
      </w:r>
    </w:p>
    <w:p w14:paraId="0D50C53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</w:rPr>
        <w:t>&lt;element name="pLMNId" type="en:PLMNId" /&gt;</w:t>
      </w:r>
      <w:r w:rsidRPr="00BD324F">
        <w:rPr>
          <w:noProof w:val="0"/>
        </w:rPr>
        <w:tab/>
      </w:r>
    </w:p>
    <w:p w14:paraId="6EAA426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14C1E2C1" w14:textId="77777777" w:rsidR="00B72602" w:rsidRPr="002632DF" w:rsidRDefault="00B72602" w:rsidP="00B72602">
      <w:pPr>
        <w:pStyle w:val="PL"/>
        <w:rPr>
          <w:noProof w:val="0"/>
          <w:lang w:val="fr-FR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2632DF">
        <w:rPr>
          <w:noProof w:val="0"/>
          <w:lang w:val="fr-FR"/>
        </w:rPr>
        <w:t>&lt;/complexType&gt;</w:t>
      </w:r>
    </w:p>
    <w:p w14:paraId="6D24B34B" w14:textId="77777777" w:rsidR="00B72602" w:rsidRPr="002632DF" w:rsidRDefault="00B72602" w:rsidP="00B72602">
      <w:pPr>
        <w:pStyle w:val="PL"/>
        <w:rPr>
          <w:noProof w:val="0"/>
          <w:lang w:val="fr-FR"/>
        </w:rPr>
      </w:pPr>
      <w:r w:rsidRPr="002632DF">
        <w:rPr>
          <w:noProof w:val="0"/>
          <w:lang w:val="fr-FR"/>
        </w:rPr>
        <w:tab/>
      </w:r>
      <w:r w:rsidRPr="002632DF">
        <w:rPr>
          <w:noProof w:val="0"/>
          <w:lang w:val="fr-FR"/>
        </w:rPr>
        <w:tab/>
      </w:r>
      <w:r w:rsidRPr="002632DF">
        <w:rPr>
          <w:noProof w:val="0"/>
          <w:lang w:val="fr-FR"/>
        </w:rPr>
        <w:tab/>
      </w:r>
      <w:r w:rsidRPr="002632DF">
        <w:rPr>
          <w:noProof w:val="0"/>
          <w:lang w:val="fr-FR"/>
        </w:rPr>
        <w:tab/>
        <w:t>&lt;/element&gt;</w:t>
      </w:r>
    </w:p>
    <w:p w14:paraId="33FF3264" w14:textId="77777777" w:rsidR="00B72602" w:rsidRPr="002632DF" w:rsidRDefault="00B72602" w:rsidP="00B72602">
      <w:pPr>
        <w:pStyle w:val="PL"/>
        <w:rPr>
          <w:noProof w:val="0"/>
          <w:lang w:val="fr-FR"/>
        </w:rPr>
      </w:pPr>
      <w:r w:rsidRPr="002632DF">
        <w:rPr>
          <w:noProof w:val="0"/>
          <w:lang w:val="fr-FR"/>
        </w:rPr>
        <w:tab/>
      </w:r>
      <w:r w:rsidRPr="002632DF">
        <w:rPr>
          <w:noProof w:val="0"/>
          <w:lang w:val="fr-FR"/>
        </w:rPr>
        <w:tab/>
      </w:r>
      <w:r w:rsidRPr="002632DF">
        <w:rPr>
          <w:noProof w:val="0"/>
          <w:lang w:val="fr-FR"/>
        </w:rPr>
        <w:tab/>
        <w:t>&lt;/sequence&gt;</w:t>
      </w:r>
    </w:p>
    <w:p w14:paraId="603D00C4" w14:textId="77777777" w:rsidR="00B72602" w:rsidRPr="002632DF" w:rsidRDefault="00B72602" w:rsidP="00B72602">
      <w:pPr>
        <w:pStyle w:val="PL"/>
        <w:rPr>
          <w:noProof w:val="0"/>
          <w:lang w:val="fr-FR"/>
        </w:rPr>
      </w:pPr>
      <w:r w:rsidRPr="002632DF">
        <w:rPr>
          <w:noProof w:val="0"/>
          <w:lang w:val="fr-FR"/>
        </w:rPr>
        <w:tab/>
      </w:r>
      <w:r w:rsidRPr="002632DF">
        <w:rPr>
          <w:noProof w:val="0"/>
          <w:lang w:val="fr-FR"/>
        </w:rPr>
        <w:tab/>
      </w:r>
      <w:r w:rsidRPr="002632DF">
        <w:rPr>
          <w:noProof w:val="0"/>
          <w:lang w:val="fr-FR"/>
        </w:rPr>
        <w:tab/>
        <w:t>&lt;/extension&gt;</w:t>
      </w:r>
    </w:p>
    <w:p w14:paraId="1F534243" w14:textId="77777777" w:rsidR="00B72602" w:rsidRPr="002632DF" w:rsidRDefault="00B72602" w:rsidP="00B72602">
      <w:pPr>
        <w:pStyle w:val="PL"/>
        <w:rPr>
          <w:noProof w:val="0"/>
          <w:lang w:val="fr-FR"/>
        </w:rPr>
      </w:pPr>
      <w:r w:rsidRPr="002632DF">
        <w:rPr>
          <w:noProof w:val="0"/>
          <w:lang w:val="fr-FR"/>
        </w:rPr>
        <w:tab/>
      </w:r>
      <w:r w:rsidRPr="002632DF">
        <w:rPr>
          <w:noProof w:val="0"/>
          <w:lang w:val="fr-FR"/>
        </w:rPr>
        <w:tab/>
        <w:t>&lt;/complexContent&gt;</w:t>
      </w:r>
    </w:p>
    <w:p w14:paraId="5821BCC2" w14:textId="77777777" w:rsidR="00B72602" w:rsidRPr="002632DF" w:rsidRDefault="00B72602" w:rsidP="00B72602">
      <w:pPr>
        <w:pStyle w:val="PL"/>
        <w:rPr>
          <w:noProof w:val="0"/>
          <w:lang w:val="fr-FR"/>
        </w:rPr>
      </w:pPr>
      <w:r w:rsidRPr="002632DF">
        <w:rPr>
          <w:noProof w:val="0"/>
          <w:lang w:val="fr-FR"/>
        </w:rPr>
        <w:tab/>
        <w:t>&lt;/complexType&gt;</w:t>
      </w:r>
    </w:p>
    <w:p w14:paraId="21535610" w14:textId="77777777" w:rsidR="00B72602" w:rsidRPr="002632DF" w:rsidRDefault="00B72602" w:rsidP="00B72602">
      <w:pPr>
        <w:pStyle w:val="PL"/>
        <w:rPr>
          <w:noProof w:val="0"/>
          <w:lang w:val="fr-FR"/>
        </w:rPr>
      </w:pPr>
      <w:r w:rsidRPr="002632DF">
        <w:rPr>
          <w:noProof w:val="0"/>
          <w:lang w:val="fr-FR"/>
        </w:rPr>
        <w:t>&lt;/element&gt;</w:t>
      </w:r>
    </w:p>
    <w:p w14:paraId="151979C2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>&lt;element name="</w:t>
      </w:r>
      <w:r w:rsidRPr="002632DF">
        <w:rPr>
          <w:noProof w:val="0"/>
          <w:lang w:val="fr-FR" w:eastAsia="zh-CN"/>
        </w:rPr>
        <w:t>DANRManagementFunction</w:t>
      </w:r>
      <w:r w:rsidRPr="002632DF">
        <w:rPr>
          <w:noProof w:val="0"/>
          <w:color w:val="000000"/>
          <w:lang w:val="fr-FR"/>
        </w:rPr>
        <w:t>"&gt;</w:t>
      </w:r>
    </w:p>
    <w:p w14:paraId="0D60C811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  <w:t>&lt;complexType&gt;</w:t>
      </w:r>
    </w:p>
    <w:p w14:paraId="54E7FDAE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  <w:t>&lt;complexContent&gt;</w:t>
      </w:r>
    </w:p>
    <w:p w14:paraId="62FBDD51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  <w:t>&lt;extension base="xn:NrmClass"&gt;</w:t>
      </w:r>
    </w:p>
    <w:p w14:paraId="736655D9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  <w:t>&lt;sequence&gt;</w:t>
      </w:r>
    </w:p>
    <w:p w14:paraId="37F8557A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  <w:t>&lt;element name="attributes"&gt;</w:t>
      </w:r>
    </w:p>
    <w:p w14:paraId="4CF3F5AC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  <w:t>&lt;complexType&gt;</w:t>
      </w:r>
    </w:p>
    <w:p w14:paraId="4624A4D8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  <w:t>&lt;all&gt;</w:t>
      </w:r>
    </w:p>
    <w:p w14:paraId="06D4D8C0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  <w:t>&lt;element name="</w:t>
      </w:r>
      <w:r w:rsidRPr="002632DF">
        <w:rPr>
          <w:rFonts w:cs="Courier New"/>
          <w:noProof w:val="0"/>
          <w:szCs w:val="18"/>
          <w:lang w:val="fr-FR"/>
        </w:rPr>
        <w:t>intrasystemANRManagementSwitch</w:t>
      </w:r>
      <w:r w:rsidRPr="002632DF">
        <w:rPr>
          <w:noProof w:val="0"/>
          <w:color w:val="000000"/>
          <w:lang w:val="fr-FR"/>
        </w:rPr>
        <w:t>" type="boolean" minOccurs="0"/&gt;</w:t>
      </w:r>
    </w:p>
    <w:p w14:paraId="2E8BEEE8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BD324F">
        <w:rPr>
          <w:noProof w:val="0"/>
          <w:color w:val="000000"/>
        </w:rPr>
        <w:t>&lt;element name="</w:t>
      </w:r>
      <w:r w:rsidRPr="00BD324F">
        <w:rPr>
          <w:rFonts w:cs="Courier New"/>
          <w:noProof w:val="0"/>
          <w:szCs w:val="18"/>
        </w:rPr>
        <w:t>intrasystemANRManagementSwitch</w:t>
      </w:r>
      <w:r w:rsidRPr="00BD324F">
        <w:rPr>
          <w:noProof w:val="0"/>
          <w:color w:val="000000"/>
        </w:rPr>
        <w:t>" type="beamType" minOccurs="0"/&gt;</w:t>
      </w:r>
    </w:p>
    <w:p w14:paraId="4958F3C0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&lt;/all&gt;</w:t>
      </w:r>
    </w:p>
    <w:p w14:paraId="748BF2CD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&lt;/complexType&gt;</w:t>
      </w:r>
    </w:p>
    <w:p w14:paraId="37EE8B73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&lt;/element&gt;</w:t>
      </w:r>
    </w:p>
    <w:p w14:paraId="556880AF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&lt;/sequence&gt;</w:t>
      </w:r>
    </w:p>
    <w:p w14:paraId="251DA579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&lt;/extension&gt;</w:t>
      </w:r>
    </w:p>
    <w:p w14:paraId="7D61DC02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&lt;/complexContent&gt;</w:t>
      </w:r>
    </w:p>
    <w:p w14:paraId="2E423CC0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  <w:t>&lt;/complexType&gt;</w:t>
      </w:r>
    </w:p>
    <w:p w14:paraId="3E216DB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  <w:color w:val="000000"/>
        </w:rPr>
        <w:t>&lt;/element&gt;</w:t>
      </w:r>
    </w:p>
    <w:p w14:paraId="2379CDE9" w14:textId="77777777" w:rsidR="00B72602" w:rsidRPr="00BD324F" w:rsidRDefault="00B72602" w:rsidP="00B72602">
      <w:pPr>
        <w:pStyle w:val="PL"/>
        <w:rPr>
          <w:noProof w:val="0"/>
        </w:rPr>
      </w:pPr>
    </w:p>
    <w:p w14:paraId="12DD1660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>&lt;element name="</w:t>
      </w:r>
      <w:r w:rsidRPr="00BD324F">
        <w:rPr>
          <w:noProof w:val="0"/>
          <w:lang w:eastAsia="zh-CN"/>
        </w:rPr>
        <w:t>DESManagementFunction</w:t>
      </w:r>
      <w:r w:rsidRPr="00BD324F">
        <w:rPr>
          <w:noProof w:val="0"/>
          <w:color w:val="000000"/>
        </w:rPr>
        <w:t>"&gt;</w:t>
      </w:r>
    </w:p>
    <w:p w14:paraId="46B0133A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  <w:t>&lt;complexType&gt;</w:t>
      </w:r>
    </w:p>
    <w:p w14:paraId="6BDE744E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&lt;complexContent&gt;</w:t>
      </w:r>
    </w:p>
    <w:p w14:paraId="5020C52D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&lt;extension base="xn:NrmClass"&gt;</w:t>
      </w:r>
    </w:p>
    <w:p w14:paraId="14393E78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&lt;sequence&gt;</w:t>
      </w:r>
    </w:p>
    <w:p w14:paraId="731E4361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name="attributes"&gt;</w:t>
      </w:r>
    </w:p>
    <w:p w14:paraId="6B0BCC82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&lt;complexType&gt;</w:t>
      </w:r>
    </w:p>
    <w:p w14:paraId="3EB18333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&lt;all&gt;</w:t>
      </w:r>
    </w:p>
    <w:p w14:paraId="3B030BA0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</w:t>
      </w:r>
      <w:r w:rsidRPr="00BD324F">
        <w:rPr>
          <w:rFonts w:cs="Courier New"/>
          <w:noProof w:val="0"/>
          <w:lang w:eastAsia="zh-CN"/>
        </w:rPr>
        <w:t>desSwitch</w:t>
      </w:r>
      <w:r w:rsidRPr="00BD324F">
        <w:rPr>
          <w:noProof w:val="0"/>
          <w:color w:val="000000"/>
        </w:rPr>
        <w:t>" type="boolean" minOccurs="0"/&gt;</w:t>
      </w:r>
    </w:p>
    <w:p w14:paraId="7EE1D9A1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</w:t>
      </w:r>
      <w:r w:rsidRPr="00BD324F">
        <w:rPr>
          <w:rFonts w:cs="Courier New"/>
          <w:noProof w:val="0"/>
        </w:rPr>
        <w:t>intraRatEsActivationOriginalCellLoadParameters</w:t>
      </w:r>
      <w:r w:rsidRPr="00BD324F">
        <w:rPr>
          <w:noProof w:val="0"/>
          <w:color w:val="000000"/>
        </w:rPr>
        <w:t>" type="</w:t>
      </w:r>
      <w:r w:rsidRPr="00BD324F">
        <w:rPr>
          <w:rFonts w:cs="Courier New"/>
          <w:noProof w:val="0"/>
        </w:rPr>
        <w:t>IntraRatEsActivationOriginalCellLoadParameters</w:t>
      </w:r>
      <w:r w:rsidRPr="00BD324F">
        <w:rPr>
          <w:noProof w:val="0"/>
          <w:color w:val="000000"/>
        </w:rPr>
        <w:t xml:space="preserve"> " minOccurs="0"/&gt;</w:t>
      </w:r>
    </w:p>
    <w:p w14:paraId="3966F3E5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</w:t>
      </w:r>
      <w:r w:rsidRPr="00BD324F">
        <w:rPr>
          <w:rFonts w:cs="Courier New"/>
          <w:noProof w:val="0"/>
        </w:rPr>
        <w:t>intraRatEsActivationCandidateCellsLoadParameters</w:t>
      </w:r>
      <w:r w:rsidRPr="00BD324F">
        <w:rPr>
          <w:noProof w:val="0"/>
          <w:color w:val="000000"/>
        </w:rPr>
        <w:t>" type="</w:t>
      </w:r>
      <w:r w:rsidRPr="00BD324F">
        <w:rPr>
          <w:rFonts w:cs="Courier New"/>
          <w:noProof w:val="0"/>
        </w:rPr>
        <w:t>IntraRatEsActivationCandidateCellsLoadParameters</w:t>
      </w:r>
      <w:r w:rsidRPr="00BD324F">
        <w:rPr>
          <w:noProof w:val="0"/>
          <w:color w:val="000000"/>
        </w:rPr>
        <w:t>" minOccurs="0"/&gt;</w:t>
      </w:r>
    </w:p>
    <w:p w14:paraId="3DA75C27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</w:t>
      </w:r>
      <w:r w:rsidRPr="00BD324F">
        <w:rPr>
          <w:rFonts w:cs="Courier New"/>
          <w:noProof w:val="0"/>
        </w:rPr>
        <w:t>intraRatEsDeactivationCandidateCellsLoadParameters</w:t>
      </w:r>
      <w:r w:rsidRPr="00BD324F">
        <w:rPr>
          <w:noProof w:val="0"/>
          <w:color w:val="000000"/>
        </w:rPr>
        <w:t>" type="</w:t>
      </w:r>
      <w:r w:rsidRPr="00BD324F">
        <w:rPr>
          <w:rFonts w:cs="Courier New"/>
          <w:noProof w:val="0"/>
        </w:rPr>
        <w:t>IntraRatEsDeactivationCandidateCellsLoadParameters</w:t>
      </w:r>
      <w:r w:rsidRPr="00BD324F">
        <w:rPr>
          <w:noProof w:val="0"/>
          <w:color w:val="000000"/>
        </w:rPr>
        <w:t>" minOccurs="0"/&gt;</w:t>
      </w:r>
    </w:p>
    <w:p w14:paraId="58871457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</w:t>
      </w:r>
      <w:r w:rsidRPr="00BD324F">
        <w:rPr>
          <w:rFonts w:cs="Courier New" w:hint="eastAsia"/>
          <w:noProof w:val="0"/>
        </w:rPr>
        <w:t>esNotAllowedTimePeriod</w:t>
      </w:r>
      <w:r w:rsidRPr="00BD324F">
        <w:rPr>
          <w:noProof w:val="0"/>
          <w:color w:val="000000"/>
        </w:rPr>
        <w:t>" type="</w:t>
      </w:r>
      <w:r w:rsidRPr="00BD324F">
        <w:rPr>
          <w:rFonts w:cs="Courier New"/>
          <w:noProof w:val="0"/>
        </w:rPr>
        <w:t>E</w:t>
      </w:r>
      <w:r w:rsidRPr="00BD324F">
        <w:rPr>
          <w:rFonts w:cs="Courier New" w:hint="eastAsia"/>
          <w:noProof w:val="0"/>
        </w:rPr>
        <w:t>sNotAllowedTimePeriod</w:t>
      </w:r>
      <w:r w:rsidRPr="00BD324F">
        <w:rPr>
          <w:noProof w:val="0"/>
          <w:color w:val="000000"/>
        </w:rPr>
        <w:t>" minOccurs="0"/&gt;</w:t>
      </w:r>
    </w:p>
    <w:p w14:paraId="51243515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</w:t>
      </w:r>
      <w:r w:rsidRPr="00BD324F">
        <w:rPr>
          <w:rFonts w:cs="Courier New"/>
          <w:noProof w:val="0"/>
        </w:rPr>
        <w:t>interRatEsActivationOriginalCellParameters</w:t>
      </w:r>
      <w:r w:rsidRPr="00BD324F">
        <w:rPr>
          <w:noProof w:val="0"/>
          <w:color w:val="000000"/>
        </w:rPr>
        <w:t>" type="</w:t>
      </w:r>
      <w:r w:rsidRPr="00BD324F">
        <w:rPr>
          <w:rFonts w:cs="Courier New"/>
          <w:noProof w:val="0"/>
        </w:rPr>
        <w:t>InterRatEsActivationOriginalCellParameters</w:t>
      </w:r>
      <w:r w:rsidRPr="00BD324F">
        <w:rPr>
          <w:noProof w:val="0"/>
          <w:color w:val="000000"/>
        </w:rPr>
        <w:t>" minOccurs="0"/&gt;</w:t>
      </w:r>
    </w:p>
    <w:p w14:paraId="75153A8C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</w:t>
      </w:r>
      <w:r w:rsidRPr="00BD324F">
        <w:rPr>
          <w:rFonts w:cs="Courier New"/>
          <w:noProof w:val="0"/>
        </w:rPr>
        <w:t>interRatEsActivationCandidateCellParameters</w:t>
      </w:r>
      <w:r w:rsidRPr="00BD324F">
        <w:rPr>
          <w:noProof w:val="0"/>
          <w:color w:val="000000"/>
        </w:rPr>
        <w:t>" type="</w:t>
      </w:r>
      <w:r w:rsidRPr="00BD324F">
        <w:rPr>
          <w:rFonts w:cs="Courier New"/>
          <w:noProof w:val="0"/>
        </w:rPr>
        <w:t>InterRatEsActivationCandidateCellParameters</w:t>
      </w:r>
      <w:r w:rsidRPr="00BD324F">
        <w:rPr>
          <w:noProof w:val="0"/>
          <w:color w:val="000000"/>
        </w:rPr>
        <w:t>" minOccurs="0"/&gt;</w:t>
      </w:r>
    </w:p>
    <w:p w14:paraId="4A73F77B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</w:t>
      </w:r>
      <w:r w:rsidRPr="00BD324F">
        <w:rPr>
          <w:rFonts w:cs="Courier New"/>
          <w:noProof w:val="0"/>
        </w:rPr>
        <w:t>interRatEsDeactivationCandidateCellParameters</w:t>
      </w:r>
      <w:r w:rsidRPr="00BD324F">
        <w:rPr>
          <w:noProof w:val="0"/>
          <w:color w:val="000000"/>
        </w:rPr>
        <w:t>" type="</w:t>
      </w:r>
      <w:r w:rsidRPr="00BD324F">
        <w:rPr>
          <w:rFonts w:cs="Courier New"/>
          <w:noProof w:val="0"/>
        </w:rPr>
        <w:t>InterRatEsDeactivationCandidateCellParameters</w:t>
      </w:r>
      <w:r w:rsidRPr="00BD324F">
        <w:rPr>
          <w:noProof w:val="0"/>
          <w:color w:val="000000"/>
        </w:rPr>
        <w:t>" minOccurs="0"/&gt;</w:t>
      </w:r>
    </w:p>
    <w:p w14:paraId="5DEA15CE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</w:t>
      </w:r>
      <w:r w:rsidRPr="00BD324F">
        <w:rPr>
          <w:rFonts w:cs="Courier New"/>
          <w:noProof w:val="0"/>
        </w:rPr>
        <w:t>energySavingState</w:t>
      </w:r>
      <w:r w:rsidRPr="00BD324F">
        <w:rPr>
          <w:noProof w:val="0"/>
          <w:color w:val="000000"/>
        </w:rPr>
        <w:t>" type="</w:t>
      </w:r>
      <w:r w:rsidRPr="00BD324F">
        <w:rPr>
          <w:rFonts w:cs="Courier New"/>
          <w:noProof w:val="0"/>
        </w:rPr>
        <w:t>energySavingState</w:t>
      </w:r>
      <w:r w:rsidRPr="00BD324F">
        <w:rPr>
          <w:noProof w:val="0"/>
          <w:color w:val="000000"/>
        </w:rPr>
        <w:t>" minOccurs="0"/&gt;</w:t>
      </w:r>
    </w:p>
    <w:p w14:paraId="78535DCB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</w:t>
      </w:r>
      <w:r w:rsidRPr="00BD324F">
        <w:rPr>
          <w:rFonts w:cs="Courier New"/>
          <w:noProof w:val="0"/>
        </w:rPr>
        <w:t>isProbingCapable</w:t>
      </w:r>
      <w:r w:rsidRPr="00BD324F">
        <w:rPr>
          <w:noProof w:val="0"/>
          <w:color w:val="000000"/>
        </w:rPr>
        <w:t>" type="</w:t>
      </w:r>
      <w:r w:rsidRPr="00BD324F">
        <w:rPr>
          <w:rFonts w:cs="Courier New"/>
          <w:noProof w:val="0"/>
        </w:rPr>
        <w:t>isProbingCapable</w:t>
      </w:r>
      <w:r w:rsidRPr="00BD324F">
        <w:rPr>
          <w:noProof w:val="0"/>
          <w:color w:val="000000"/>
        </w:rPr>
        <w:t>" minOccurs="0"/&gt;</w:t>
      </w:r>
    </w:p>
    <w:p w14:paraId="31422C68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&lt;/all&gt;</w:t>
      </w:r>
    </w:p>
    <w:p w14:paraId="52AE6EC4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2632DF">
        <w:rPr>
          <w:noProof w:val="0"/>
          <w:color w:val="000000"/>
          <w:lang w:val="fr-FR"/>
        </w:rPr>
        <w:t>&lt;/complexType&gt;</w:t>
      </w:r>
    </w:p>
    <w:p w14:paraId="08DC3F01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  <w:t>&lt;/element&gt;</w:t>
      </w:r>
    </w:p>
    <w:p w14:paraId="0469CF20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  <w:t>&lt;/sequence&gt;</w:t>
      </w:r>
    </w:p>
    <w:p w14:paraId="6A3BB638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  <w:t>&lt;/extension&gt;</w:t>
      </w:r>
    </w:p>
    <w:p w14:paraId="0FCA7A02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  <w:t>&lt;/complexContent&gt;</w:t>
      </w:r>
    </w:p>
    <w:p w14:paraId="65B75546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2632DF">
        <w:rPr>
          <w:noProof w:val="0"/>
          <w:color w:val="000000"/>
          <w:lang w:val="fr-FR"/>
        </w:rPr>
        <w:tab/>
      </w:r>
      <w:r w:rsidRPr="00BD324F">
        <w:rPr>
          <w:noProof w:val="0"/>
          <w:color w:val="000000"/>
        </w:rPr>
        <w:t>&lt;/complexType&gt;</w:t>
      </w:r>
    </w:p>
    <w:p w14:paraId="454F4143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>&lt;/element&gt;</w:t>
      </w:r>
    </w:p>
    <w:p w14:paraId="0C87713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</w:t>
      </w:r>
      <w:r w:rsidRPr="00BD324F">
        <w:rPr>
          <w:rFonts w:cs="Courier New"/>
          <w:noProof w:val="0"/>
        </w:rPr>
        <w:t>IntraRatEsActivationOriginalCellLoadParameters</w:t>
      </w:r>
      <w:r w:rsidRPr="00BD324F">
        <w:rPr>
          <w:noProof w:val="0"/>
        </w:rPr>
        <w:t>"&gt;</w:t>
      </w:r>
    </w:p>
    <w:p w14:paraId="430F4EE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3D53D54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&lt;complexContent&gt;</w:t>
      </w:r>
    </w:p>
    <w:p w14:paraId="5429F64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&lt;extension base="xn:NrmClass"&gt;</w:t>
      </w:r>
    </w:p>
    <w:p w14:paraId="68DB15A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&lt;sequence&gt;</w:t>
      </w:r>
    </w:p>
    <w:p w14:paraId="37DAA98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lastRenderedPageBreak/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name="attributes"&gt;</w:t>
      </w:r>
    </w:p>
    <w:p w14:paraId="5AA624D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32E0178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59F49F6A" w14:textId="77777777" w:rsidR="00B72602" w:rsidRPr="00BD324F" w:rsidRDefault="00B72602" w:rsidP="00B72602">
      <w:pPr>
        <w:pStyle w:val="PL"/>
        <w:rPr>
          <w:noProof w:val="0"/>
          <w:szCs w:val="16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name="load</w:t>
      </w:r>
      <w:r w:rsidRPr="00BD324F">
        <w:rPr>
          <w:rFonts w:cs="Arial"/>
          <w:noProof w:val="0"/>
          <w:szCs w:val="18"/>
        </w:rPr>
        <w:t>Threshold</w:t>
      </w:r>
      <w:r w:rsidRPr="00BD324F">
        <w:rPr>
          <w:noProof w:val="0"/>
        </w:rPr>
        <w:t xml:space="preserve">" </w:t>
      </w:r>
      <w:r w:rsidRPr="00BD324F">
        <w:rPr>
          <w:noProof w:val="0"/>
          <w:color w:val="000000"/>
        </w:rPr>
        <w:t>type="</w:t>
      </w:r>
      <w:r w:rsidRPr="00BD324F">
        <w:rPr>
          <w:noProof w:val="0"/>
        </w:rPr>
        <w:t>load</w:t>
      </w:r>
      <w:r w:rsidRPr="00BD324F">
        <w:rPr>
          <w:rFonts w:cs="Arial"/>
          <w:noProof w:val="0"/>
          <w:szCs w:val="18"/>
        </w:rPr>
        <w:t>Threshold</w:t>
      </w:r>
      <w:r w:rsidRPr="00BD324F">
        <w:rPr>
          <w:noProof w:val="0"/>
          <w:color w:val="000000"/>
        </w:rPr>
        <w:t>" minOccurs="0"/</w:t>
      </w:r>
      <w:r w:rsidRPr="00BD324F">
        <w:rPr>
          <w:noProof w:val="0"/>
        </w:rPr>
        <w:t>&gt;</w:t>
      </w:r>
    </w:p>
    <w:p w14:paraId="189496E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</w:rPr>
        <w:t>&lt;element name="</w:t>
      </w:r>
      <w:r w:rsidRPr="00BD324F">
        <w:rPr>
          <w:rFonts w:cs="Arial"/>
          <w:noProof w:val="0"/>
          <w:szCs w:val="18"/>
        </w:rPr>
        <w:t>timeDuration</w:t>
      </w:r>
      <w:r w:rsidRPr="00BD324F">
        <w:rPr>
          <w:noProof w:val="0"/>
        </w:rPr>
        <w:t xml:space="preserve">" </w:t>
      </w:r>
      <w:r w:rsidRPr="00BD324F">
        <w:rPr>
          <w:noProof w:val="0"/>
          <w:color w:val="000000"/>
        </w:rPr>
        <w:t>type="</w:t>
      </w:r>
      <w:r w:rsidRPr="00BD324F">
        <w:rPr>
          <w:rFonts w:cs="Arial"/>
          <w:noProof w:val="0"/>
          <w:szCs w:val="18"/>
        </w:rPr>
        <w:t>timeDuration</w:t>
      </w:r>
      <w:r w:rsidRPr="00BD324F">
        <w:rPr>
          <w:noProof w:val="0"/>
          <w:color w:val="000000"/>
        </w:rPr>
        <w:t>" minOccurs="0"/</w:t>
      </w:r>
      <w:r w:rsidRPr="00BD324F">
        <w:rPr>
          <w:noProof w:val="0"/>
        </w:rPr>
        <w:t>&gt;</w:t>
      </w:r>
      <w:r w:rsidRPr="00BD324F">
        <w:rPr>
          <w:noProof w:val="0"/>
        </w:rPr>
        <w:tab/>
      </w:r>
    </w:p>
    <w:p w14:paraId="176CE26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4736206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0286A00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01B53F3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2147470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467C8F6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&lt;/complexContent&gt;</w:t>
      </w:r>
    </w:p>
    <w:p w14:paraId="33977AD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5550DBC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&lt;/element&gt;</w:t>
      </w:r>
    </w:p>
    <w:p w14:paraId="1A0B5DC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</w:t>
      </w:r>
      <w:r w:rsidRPr="00BD324F">
        <w:rPr>
          <w:rFonts w:cs="Courier New"/>
          <w:noProof w:val="0"/>
        </w:rPr>
        <w:t>IntraRatEsActivationCandidateCellsLoadParameters</w:t>
      </w:r>
      <w:r w:rsidRPr="00BD324F">
        <w:rPr>
          <w:noProof w:val="0"/>
        </w:rPr>
        <w:t>"&gt;</w:t>
      </w:r>
    </w:p>
    <w:p w14:paraId="411A170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20F3338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&lt;complexContent&gt;</w:t>
      </w:r>
    </w:p>
    <w:p w14:paraId="2D0D7C4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&lt;extension base="xn:NrmClass"&gt;</w:t>
      </w:r>
    </w:p>
    <w:p w14:paraId="79661B7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&lt;sequence&gt;</w:t>
      </w:r>
    </w:p>
    <w:p w14:paraId="5D37A1D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name="attributes"&gt;</w:t>
      </w:r>
    </w:p>
    <w:p w14:paraId="3A49264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234F265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2E7EFE06" w14:textId="77777777" w:rsidR="00B72602" w:rsidRPr="00BD324F" w:rsidRDefault="00B72602" w:rsidP="00B72602">
      <w:pPr>
        <w:pStyle w:val="PL"/>
        <w:rPr>
          <w:noProof w:val="0"/>
          <w:szCs w:val="16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name="load</w:t>
      </w:r>
      <w:r w:rsidRPr="00BD324F">
        <w:rPr>
          <w:rFonts w:cs="Arial"/>
          <w:noProof w:val="0"/>
          <w:szCs w:val="18"/>
        </w:rPr>
        <w:t>Threshold</w:t>
      </w:r>
      <w:r w:rsidRPr="00BD324F">
        <w:rPr>
          <w:noProof w:val="0"/>
        </w:rPr>
        <w:t xml:space="preserve">" </w:t>
      </w:r>
      <w:r w:rsidRPr="00BD324F">
        <w:rPr>
          <w:noProof w:val="0"/>
          <w:color w:val="000000"/>
        </w:rPr>
        <w:t>type="</w:t>
      </w:r>
      <w:r w:rsidRPr="00BD324F">
        <w:rPr>
          <w:noProof w:val="0"/>
        </w:rPr>
        <w:t>load</w:t>
      </w:r>
      <w:r w:rsidRPr="00BD324F">
        <w:rPr>
          <w:rFonts w:cs="Arial"/>
          <w:noProof w:val="0"/>
          <w:szCs w:val="18"/>
        </w:rPr>
        <w:t>Threshold</w:t>
      </w:r>
      <w:r w:rsidRPr="00BD324F">
        <w:rPr>
          <w:noProof w:val="0"/>
          <w:color w:val="000000"/>
        </w:rPr>
        <w:t>" minOccurs="0"/</w:t>
      </w:r>
      <w:r w:rsidRPr="00BD324F">
        <w:rPr>
          <w:noProof w:val="0"/>
        </w:rPr>
        <w:t>&gt;</w:t>
      </w:r>
    </w:p>
    <w:p w14:paraId="58E3EFE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</w:rPr>
        <w:t>&lt;element name="</w:t>
      </w:r>
      <w:r w:rsidRPr="00BD324F">
        <w:rPr>
          <w:rFonts w:cs="Arial"/>
          <w:noProof w:val="0"/>
          <w:szCs w:val="18"/>
        </w:rPr>
        <w:t>timeDuration</w:t>
      </w:r>
      <w:r w:rsidRPr="00BD324F">
        <w:rPr>
          <w:noProof w:val="0"/>
        </w:rPr>
        <w:t xml:space="preserve">" </w:t>
      </w:r>
      <w:r w:rsidRPr="00BD324F">
        <w:rPr>
          <w:noProof w:val="0"/>
          <w:color w:val="000000"/>
        </w:rPr>
        <w:t>type="</w:t>
      </w:r>
      <w:r w:rsidRPr="00BD324F">
        <w:rPr>
          <w:rFonts w:cs="Arial"/>
          <w:noProof w:val="0"/>
          <w:szCs w:val="18"/>
        </w:rPr>
        <w:t>timeDuration</w:t>
      </w:r>
      <w:r w:rsidRPr="00BD324F">
        <w:rPr>
          <w:noProof w:val="0"/>
          <w:color w:val="000000"/>
        </w:rPr>
        <w:t>" minOccurs="0"/</w:t>
      </w:r>
      <w:r w:rsidRPr="00BD324F">
        <w:rPr>
          <w:noProof w:val="0"/>
        </w:rPr>
        <w:t>&gt;</w:t>
      </w:r>
      <w:r w:rsidRPr="00BD324F">
        <w:rPr>
          <w:noProof w:val="0"/>
        </w:rPr>
        <w:tab/>
      </w:r>
    </w:p>
    <w:p w14:paraId="3B77C5A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7CE5F20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1C83D5E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08B10E0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0B72FA1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54F1AB0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&lt;/complexContent&gt;</w:t>
      </w:r>
    </w:p>
    <w:p w14:paraId="563C42B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60D7CE9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&lt;/element&gt;</w:t>
      </w:r>
    </w:p>
    <w:p w14:paraId="521CDFC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</w:t>
      </w:r>
      <w:r w:rsidRPr="00BD324F">
        <w:rPr>
          <w:rFonts w:cs="Courier New"/>
          <w:noProof w:val="0"/>
        </w:rPr>
        <w:t>IntraRatEsDeactivationCandidateCellsLoadParameters</w:t>
      </w:r>
      <w:r w:rsidRPr="00BD324F">
        <w:rPr>
          <w:noProof w:val="0"/>
        </w:rPr>
        <w:t>"&gt;</w:t>
      </w:r>
    </w:p>
    <w:p w14:paraId="38C1B13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79B8F96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&lt;complexContent&gt;</w:t>
      </w:r>
    </w:p>
    <w:p w14:paraId="4844BD8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&lt;extension base="xn:NrmClass"&gt;</w:t>
      </w:r>
    </w:p>
    <w:p w14:paraId="1026FD0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&lt;sequence&gt;</w:t>
      </w:r>
    </w:p>
    <w:p w14:paraId="42C565A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name="attributes"&gt;</w:t>
      </w:r>
    </w:p>
    <w:p w14:paraId="29D9CAC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2344171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0636CA6A" w14:textId="77777777" w:rsidR="00B72602" w:rsidRPr="00BD324F" w:rsidRDefault="00B72602" w:rsidP="00B72602">
      <w:pPr>
        <w:pStyle w:val="PL"/>
        <w:rPr>
          <w:noProof w:val="0"/>
          <w:szCs w:val="16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name="load</w:t>
      </w:r>
      <w:r w:rsidRPr="00BD324F">
        <w:rPr>
          <w:rFonts w:cs="Arial"/>
          <w:noProof w:val="0"/>
          <w:szCs w:val="18"/>
        </w:rPr>
        <w:t>Threshold</w:t>
      </w:r>
      <w:r w:rsidRPr="00BD324F">
        <w:rPr>
          <w:noProof w:val="0"/>
        </w:rPr>
        <w:t xml:space="preserve">" </w:t>
      </w:r>
      <w:r w:rsidRPr="00BD324F">
        <w:rPr>
          <w:noProof w:val="0"/>
          <w:color w:val="000000"/>
        </w:rPr>
        <w:t>type="</w:t>
      </w:r>
      <w:r w:rsidRPr="00BD324F">
        <w:rPr>
          <w:noProof w:val="0"/>
        </w:rPr>
        <w:t>load</w:t>
      </w:r>
      <w:r w:rsidRPr="00BD324F">
        <w:rPr>
          <w:rFonts w:cs="Arial"/>
          <w:noProof w:val="0"/>
          <w:szCs w:val="18"/>
        </w:rPr>
        <w:t>Threshold</w:t>
      </w:r>
      <w:r w:rsidRPr="00BD324F">
        <w:rPr>
          <w:noProof w:val="0"/>
          <w:color w:val="000000"/>
        </w:rPr>
        <w:t>" minOccurs="0"/</w:t>
      </w:r>
      <w:r w:rsidRPr="00BD324F">
        <w:rPr>
          <w:noProof w:val="0"/>
        </w:rPr>
        <w:t>&gt;</w:t>
      </w:r>
    </w:p>
    <w:p w14:paraId="7EFFFE0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</w:rPr>
        <w:t>&lt;element name="</w:t>
      </w:r>
      <w:r w:rsidRPr="00BD324F">
        <w:rPr>
          <w:rFonts w:cs="Arial"/>
          <w:noProof w:val="0"/>
          <w:szCs w:val="18"/>
        </w:rPr>
        <w:t>timeDuration</w:t>
      </w:r>
      <w:r w:rsidRPr="00BD324F">
        <w:rPr>
          <w:noProof w:val="0"/>
        </w:rPr>
        <w:t xml:space="preserve">" </w:t>
      </w:r>
      <w:r w:rsidRPr="00BD324F">
        <w:rPr>
          <w:noProof w:val="0"/>
          <w:color w:val="000000"/>
        </w:rPr>
        <w:t>type="</w:t>
      </w:r>
      <w:r w:rsidRPr="00BD324F">
        <w:rPr>
          <w:rFonts w:cs="Arial"/>
          <w:noProof w:val="0"/>
          <w:szCs w:val="18"/>
        </w:rPr>
        <w:t>timeDuration</w:t>
      </w:r>
      <w:r w:rsidRPr="00BD324F">
        <w:rPr>
          <w:noProof w:val="0"/>
          <w:color w:val="000000"/>
        </w:rPr>
        <w:t>" minOccurs="0"/</w:t>
      </w:r>
      <w:r w:rsidRPr="00BD324F">
        <w:rPr>
          <w:noProof w:val="0"/>
        </w:rPr>
        <w:t>&gt;</w:t>
      </w:r>
      <w:r w:rsidRPr="00BD324F">
        <w:rPr>
          <w:noProof w:val="0"/>
        </w:rPr>
        <w:tab/>
      </w:r>
    </w:p>
    <w:p w14:paraId="3DC225B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5C2ECEF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0AC633D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70BEB63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5F6114E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2A6CA3B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&lt;/complexContent&gt;</w:t>
      </w:r>
    </w:p>
    <w:p w14:paraId="24D242C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3157CFB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&lt;/element&gt;</w:t>
      </w:r>
    </w:p>
    <w:p w14:paraId="10C76A28" w14:textId="77777777" w:rsidR="00B72602" w:rsidRPr="00BD324F" w:rsidRDefault="00B72602" w:rsidP="00B72602">
      <w:pPr>
        <w:pStyle w:val="PL"/>
        <w:rPr>
          <w:noProof w:val="0"/>
        </w:rPr>
      </w:pPr>
    </w:p>
    <w:p w14:paraId="4D40447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</w:t>
      </w:r>
      <w:r w:rsidRPr="00BD324F">
        <w:rPr>
          <w:rFonts w:cs="Courier New"/>
          <w:noProof w:val="0"/>
        </w:rPr>
        <w:t>E</w:t>
      </w:r>
      <w:r w:rsidRPr="00BD324F">
        <w:rPr>
          <w:rFonts w:cs="Courier New" w:hint="eastAsia"/>
          <w:noProof w:val="0"/>
        </w:rPr>
        <w:t>sNotAllowedTimePeriod</w:t>
      </w:r>
      <w:r w:rsidRPr="00BD324F">
        <w:rPr>
          <w:noProof w:val="0"/>
        </w:rPr>
        <w:t>"&gt;</w:t>
      </w:r>
    </w:p>
    <w:p w14:paraId="359065F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7FA3DC6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&lt;complexContent&gt;</w:t>
      </w:r>
    </w:p>
    <w:p w14:paraId="4C4ABC3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&lt;extension base="xn:NrmClass"&gt;</w:t>
      </w:r>
    </w:p>
    <w:p w14:paraId="6A24A78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&lt;sequence&gt;</w:t>
      </w:r>
    </w:p>
    <w:p w14:paraId="1B3B124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name="attributes"&gt;</w:t>
      </w:r>
    </w:p>
    <w:p w14:paraId="4438DE6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54B9AAA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71D4A534" w14:textId="77777777" w:rsidR="00B72602" w:rsidRPr="00BD324F" w:rsidRDefault="00B72602" w:rsidP="00B72602">
      <w:pPr>
        <w:pStyle w:val="PL"/>
        <w:rPr>
          <w:noProof w:val="0"/>
          <w:szCs w:val="16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</w:t>
      </w:r>
      <w:r w:rsidRPr="00BD324F">
        <w:rPr>
          <w:rFonts w:cs="Arial"/>
          <w:noProof w:val="0"/>
          <w:szCs w:val="18"/>
        </w:rPr>
        <w:t>startTimeandendTime</w:t>
      </w:r>
      <w:r w:rsidRPr="00BD324F">
        <w:rPr>
          <w:noProof w:val="0"/>
        </w:rPr>
        <w:t>" type="nn:</w:t>
      </w:r>
      <w:r w:rsidRPr="00BD324F">
        <w:rPr>
          <w:rFonts w:cs="Arial"/>
          <w:noProof w:val="0"/>
          <w:szCs w:val="18"/>
        </w:rPr>
        <w:t>startTimeandendTime</w:t>
      </w:r>
      <w:r w:rsidRPr="00BD324F">
        <w:rPr>
          <w:noProof w:val="0"/>
        </w:rPr>
        <w:t>" /&gt;</w:t>
      </w:r>
    </w:p>
    <w:p w14:paraId="05D2A23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</w:rPr>
        <w:t>&lt;element name="</w:t>
      </w:r>
      <w:r w:rsidRPr="00BD324F">
        <w:rPr>
          <w:rFonts w:cs="Arial"/>
          <w:noProof w:val="0"/>
          <w:szCs w:val="18"/>
        </w:rPr>
        <w:t>periodOfDay</w:t>
      </w:r>
      <w:r w:rsidRPr="00BD324F">
        <w:rPr>
          <w:noProof w:val="0"/>
        </w:rPr>
        <w:t>" type="nn:</w:t>
      </w:r>
      <w:r w:rsidRPr="00BD324F">
        <w:rPr>
          <w:rFonts w:cs="Arial"/>
          <w:noProof w:val="0"/>
          <w:szCs w:val="18"/>
        </w:rPr>
        <w:t>startTimeandendTime</w:t>
      </w:r>
      <w:r w:rsidRPr="00BD324F">
        <w:rPr>
          <w:noProof w:val="0"/>
        </w:rPr>
        <w:t>" /&gt;</w:t>
      </w:r>
      <w:r w:rsidRPr="00BD324F">
        <w:rPr>
          <w:noProof w:val="0"/>
        </w:rPr>
        <w:tab/>
      </w:r>
    </w:p>
    <w:p w14:paraId="7CA7032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</w:rPr>
        <w:t>&lt;element name="</w:t>
      </w:r>
      <w:r w:rsidRPr="00BD324F">
        <w:rPr>
          <w:rFonts w:cs="Arial"/>
          <w:noProof w:val="0"/>
          <w:szCs w:val="18"/>
        </w:rPr>
        <w:t>daysOfWeekList</w:t>
      </w:r>
      <w:r w:rsidRPr="00BD324F">
        <w:rPr>
          <w:noProof w:val="0"/>
        </w:rPr>
        <w:t>" type="en:</w:t>
      </w:r>
      <w:r w:rsidRPr="00BD324F">
        <w:rPr>
          <w:rFonts w:cs="Arial"/>
          <w:noProof w:val="0"/>
          <w:szCs w:val="18"/>
        </w:rPr>
        <w:t>daysOfWeekList</w:t>
      </w:r>
      <w:r w:rsidRPr="00BD324F">
        <w:rPr>
          <w:noProof w:val="0"/>
        </w:rPr>
        <w:t>" /&gt;</w:t>
      </w:r>
      <w:r w:rsidRPr="00BD324F">
        <w:rPr>
          <w:noProof w:val="0"/>
        </w:rPr>
        <w:tab/>
      </w:r>
    </w:p>
    <w:p w14:paraId="2E30FF2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</w:rPr>
        <w:t>&lt;element name="</w:t>
      </w:r>
      <w:r w:rsidRPr="00BD324F">
        <w:rPr>
          <w:rFonts w:cs="Arial"/>
          <w:noProof w:val="0"/>
          <w:szCs w:val="18"/>
        </w:rPr>
        <w:t>listoftimeperiods</w:t>
      </w:r>
      <w:r w:rsidRPr="00BD324F">
        <w:rPr>
          <w:noProof w:val="0"/>
        </w:rPr>
        <w:t>" type="en:</w:t>
      </w:r>
      <w:r w:rsidRPr="00BD324F">
        <w:rPr>
          <w:rFonts w:cs="Arial"/>
          <w:noProof w:val="0"/>
          <w:szCs w:val="18"/>
        </w:rPr>
        <w:t>listoftimeperiods</w:t>
      </w:r>
      <w:r w:rsidRPr="00BD324F">
        <w:rPr>
          <w:noProof w:val="0"/>
        </w:rPr>
        <w:t>" /&gt;</w:t>
      </w:r>
      <w:r w:rsidRPr="00BD324F">
        <w:rPr>
          <w:noProof w:val="0"/>
        </w:rPr>
        <w:tab/>
      </w:r>
    </w:p>
    <w:p w14:paraId="28BA660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11E9A82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4BE40F0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0721178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1B9027F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04597EEE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&lt;/complexContent&gt;</w:t>
      </w:r>
    </w:p>
    <w:p w14:paraId="7867284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2881385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&lt;/element&gt;</w:t>
      </w:r>
    </w:p>
    <w:p w14:paraId="005BF1F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</w:t>
      </w:r>
      <w:r w:rsidRPr="00BD324F">
        <w:rPr>
          <w:rFonts w:cs="Courier New"/>
          <w:noProof w:val="0"/>
        </w:rPr>
        <w:t>InterRatEsActivationOriginalCellParameters</w:t>
      </w:r>
      <w:r w:rsidRPr="00BD324F">
        <w:rPr>
          <w:noProof w:val="0"/>
        </w:rPr>
        <w:t>"&gt;</w:t>
      </w:r>
    </w:p>
    <w:p w14:paraId="625E9B0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626F010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&lt;complexContent&gt;</w:t>
      </w:r>
    </w:p>
    <w:p w14:paraId="5787B12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&lt;extension base="xn:NrmClass"&gt;</w:t>
      </w:r>
    </w:p>
    <w:p w14:paraId="0BA3FAD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&lt;sequence&gt;</w:t>
      </w:r>
    </w:p>
    <w:p w14:paraId="2CD9C8A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name="attributes"&gt;</w:t>
      </w:r>
    </w:p>
    <w:p w14:paraId="39F3159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3D8F3B4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3AE230AB" w14:textId="77777777" w:rsidR="00B72602" w:rsidRPr="00BD324F" w:rsidRDefault="00B72602" w:rsidP="00B72602">
      <w:pPr>
        <w:pStyle w:val="PL"/>
        <w:rPr>
          <w:noProof w:val="0"/>
          <w:szCs w:val="16"/>
        </w:rPr>
      </w:pPr>
      <w:r w:rsidRPr="00BD324F">
        <w:rPr>
          <w:noProof w:val="0"/>
        </w:rPr>
        <w:lastRenderedPageBreak/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name="load</w:t>
      </w:r>
      <w:r w:rsidRPr="00BD324F">
        <w:rPr>
          <w:rFonts w:cs="Arial"/>
          <w:noProof w:val="0"/>
          <w:szCs w:val="18"/>
        </w:rPr>
        <w:t>Threshold</w:t>
      </w:r>
      <w:r w:rsidRPr="00BD324F">
        <w:rPr>
          <w:noProof w:val="0"/>
        </w:rPr>
        <w:t xml:space="preserve">" </w:t>
      </w:r>
      <w:r w:rsidRPr="00BD324F">
        <w:rPr>
          <w:noProof w:val="0"/>
          <w:color w:val="000000"/>
        </w:rPr>
        <w:t>type="load</w:t>
      </w:r>
      <w:r w:rsidRPr="00BD324F">
        <w:rPr>
          <w:rFonts w:cs="Arial"/>
          <w:noProof w:val="0"/>
          <w:szCs w:val="18"/>
        </w:rPr>
        <w:t>Threshold</w:t>
      </w:r>
      <w:r w:rsidRPr="00BD324F">
        <w:rPr>
          <w:noProof w:val="0"/>
          <w:color w:val="000000"/>
        </w:rPr>
        <w:t>" minOccurs="0"/</w:t>
      </w:r>
      <w:r w:rsidRPr="00BD324F">
        <w:rPr>
          <w:noProof w:val="0"/>
        </w:rPr>
        <w:t>&gt;</w:t>
      </w:r>
    </w:p>
    <w:p w14:paraId="1271DF1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</w:rPr>
        <w:t>&lt;element name="</w:t>
      </w:r>
      <w:r w:rsidRPr="00BD324F">
        <w:rPr>
          <w:rFonts w:cs="Arial"/>
          <w:noProof w:val="0"/>
          <w:szCs w:val="18"/>
        </w:rPr>
        <w:t>timeDuration</w:t>
      </w:r>
      <w:r w:rsidRPr="00BD324F">
        <w:rPr>
          <w:noProof w:val="0"/>
        </w:rPr>
        <w:t xml:space="preserve">" </w:t>
      </w:r>
      <w:r w:rsidRPr="00BD324F">
        <w:rPr>
          <w:noProof w:val="0"/>
          <w:color w:val="000000"/>
        </w:rPr>
        <w:t>type="</w:t>
      </w:r>
      <w:r w:rsidRPr="00BD324F">
        <w:rPr>
          <w:rFonts w:cs="Arial"/>
          <w:noProof w:val="0"/>
          <w:szCs w:val="18"/>
        </w:rPr>
        <w:t>timeDuration</w:t>
      </w:r>
      <w:r w:rsidRPr="00BD324F">
        <w:rPr>
          <w:noProof w:val="0"/>
          <w:color w:val="000000"/>
        </w:rPr>
        <w:t>" minOccurs="0"/</w:t>
      </w:r>
      <w:r w:rsidRPr="00BD324F">
        <w:rPr>
          <w:noProof w:val="0"/>
        </w:rPr>
        <w:t>&gt;</w:t>
      </w:r>
      <w:r w:rsidRPr="00BD324F">
        <w:rPr>
          <w:noProof w:val="0"/>
        </w:rPr>
        <w:tab/>
      </w:r>
    </w:p>
    <w:p w14:paraId="358886C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51A7E2E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30B7900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0D1C4E0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11EA505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6517EAD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&lt;/complexContent&gt;</w:t>
      </w:r>
    </w:p>
    <w:p w14:paraId="619A56B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78FE4F7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&lt;/element&gt;</w:t>
      </w:r>
    </w:p>
    <w:p w14:paraId="4F3AD0D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</w:t>
      </w:r>
      <w:r w:rsidRPr="00BD324F">
        <w:rPr>
          <w:rFonts w:cs="Courier New"/>
          <w:noProof w:val="0"/>
        </w:rPr>
        <w:t>InterRatEsActivationCandidateCellParameters</w:t>
      </w:r>
      <w:r w:rsidRPr="00BD324F">
        <w:rPr>
          <w:noProof w:val="0"/>
        </w:rPr>
        <w:t>"&gt;</w:t>
      </w:r>
    </w:p>
    <w:p w14:paraId="1E6B58E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173F16C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&lt;complexContent&gt;</w:t>
      </w:r>
    </w:p>
    <w:p w14:paraId="6A5976E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&lt;extension base="xn:NrmClass"&gt;</w:t>
      </w:r>
    </w:p>
    <w:p w14:paraId="0532847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&lt;sequence&gt;</w:t>
      </w:r>
    </w:p>
    <w:p w14:paraId="7E114E5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name="attributes"&gt;</w:t>
      </w:r>
    </w:p>
    <w:p w14:paraId="78F7D39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567C721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7F30AA8C" w14:textId="77777777" w:rsidR="00B72602" w:rsidRPr="00BD324F" w:rsidRDefault="00B72602" w:rsidP="00B72602">
      <w:pPr>
        <w:pStyle w:val="PL"/>
        <w:rPr>
          <w:noProof w:val="0"/>
          <w:szCs w:val="16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name="load</w:t>
      </w:r>
      <w:r w:rsidRPr="00BD324F">
        <w:rPr>
          <w:rFonts w:cs="Arial"/>
          <w:noProof w:val="0"/>
          <w:szCs w:val="18"/>
        </w:rPr>
        <w:t>Threshold</w:t>
      </w:r>
      <w:r w:rsidRPr="00BD324F">
        <w:rPr>
          <w:noProof w:val="0"/>
        </w:rPr>
        <w:t xml:space="preserve">" </w:t>
      </w:r>
      <w:r w:rsidRPr="00BD324F">
        <w:rPr>
          <w:noProof w:val="0"/>
          <w:color w:val="000000"/>
        </w:rPr>
        <w:t>type="load</w:t>
      </w:r>
      <w:r w:rsidRPr="00BD324F">
        <w:rPr>
          <w:rFonts w:cs="Arial"/>
          <w:noProof w:val="0"/>
          <w:szCs w:val="18"/>
        </w:rPr>
        <w:t>Threshold</w:t>
      </w:r>
      <w:r w:rsidRPr="00BD324F">
        <w:rPr>
          <w:noProof w:val="0"/>
          <w:color w:val="000000"/>
        </w:rPr>
        <w:t>" minOccurs="0"/</w:t>
      </w:r>
      <w:r w:rsidRPr="00BD324F">
        <w:rPr>
          <w:noProof w:val="0"/>
        </w:rPr>
        <w:t>&gt;</w:t>
      </w:r>
    </w:p>
    <w:p w14:paraId="090BBBC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</w:rPr>
        <w:t>&lt;element name="</w:t>
      </w:r>
      <w:r w:rsidRPr="00BD324F">
        <w:rPr>
          <w:rFonts w:cs="Arial"/>
          <w:noProof w:val="0"/>
          <w:szCs w:val="18"/>
        </w:rPr>
        <w:t>timeDuration</w:t>
      </w:r>
      <w:r w:rsidRPr="00BD324F">
        <w:rPr>
          <w:noProof w:val="0"/>
        </w:rPr>
        <w:t xml:space="preserve">" </w:t>
      </w:r>
      <w:r w:rsidRPr="00BD324F">
        <w:rPr>
          <w:noProof w:val="0"/>
          <w:color w:val="000000"/>
        </w:rPr>
        <w:t>type="</w:t>
      </w:r>
      <w:r w:rsidRPr="00BD324F">
        <w:rPr>
          <w:rFonts w:cs="Arial"/>
          <w:noProof w:val="0"/>
          <w:szCs w:val="18"/>
        </w:rPr>
        <w:t>timeDuration</w:t>
      </w:r>
      <w:r w:rsidRPr="00BD324F">
        <w:rPr>
          <w:noProof w:val="0"/>
          <w:color w:val="000000"/>
        </w:rPr>
        <w:t>" minOccurs="0"/</w:t>
      </w:r>
      <w:r w:rsidRPr="00BD324F">
        <w:rPr>
          <w:noProof w:val="0"/>
        </w:rPr>
        <w:t>&gt;</w:t>
      </w:r>
      <w:r w:rsidRPr="00BD324F">
        <w:rPr>
          <w:noProof w:val="0"/>
        </w:rPr>
        <w:tab/>
      </w:r>
    </w:p>
    <w:p w14:paraId="223002D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26E9860A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67C7ED3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7BE56BE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2B68FA26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7551421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&lt;/complexContent&gt;</w:t>
      </w:r>
    </w:p>
    <w:p w14:paraId="4960843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16BCACD0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&lt;/element&gt;</w:t>
      </w:r>
    </w:p>
    <w:p w14:paraId="5F3E6CF2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&lt;element name="</w:t>
      </w:r>
      <w:r w:rsidRPr="00BD324F">
        <w:rPr>
          <w:rFonts w:cs="Courier New"/>
          <w:noProof w:val="0"/>
        </w:rPr>
        <w:t>InterRatEsDeactivationCandidateCellParameters</w:t>
      </w:r>
      <w:r w:rsidRPr="00BD324F">
        <w:rPr>
          <w:noProof w:val="0"/>
        </w:rPr>
        <w:t>"&gt;</w:t>
      </w:r>
    </w:p>
    <w:p w14:paraId="78E66165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&lt;complexType&gt;</w:t>
      </w:r>
    </w:p>
    <w:p w14:paraId="39334598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&lt;complexContent&gt;</w:t>
      </w:r>
    </w:p>
    <w:p w14:paraId="7F01B341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&lt;extension base="xn:NrmClass"&gt;</w:t>
      </w:r>
    </w:p>
    <w:p w14:paraId="7F46B90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&lt;sequence&gt;</w:t>
      </w:r>
    </w:p>
    <w:p w14:paraId="57360C0D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name="attributes"&gt;</w:t>
      </w:r>
    </w:p>
    <w:p w14:paraId="4F7930F4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&lt;complexType&gt;</w:t>
      </w:r>
    </w:p>
    <w:p w14:paraId="7757DF7F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&lt;all&gt;</w:t>
      </w:r>
    </w:p>
    <w:p w14:paraId="012609B2" w14:textId="77777777" w:rsidR="00B72602" w:rsidRPr="00BD324F" w:rsidRDefault="00B72602" w:rsidP="00B72602">
      <w:pPr>
        <w:pStyle w:val="PL"/>
        <w:rPr>
          <w:noProof w:val="0"/>
          <w:szCs w:val="16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&lt;element name="load</w:t>
      </w:r>
      <w:r w:rsidRPr="00BD324F">
        <w:rPr>
          <w:rFonts w:cs="Arial"/>
          <w:noProof w:val="0"/>
          <w:szCs w:val="18"/>
        </w:rPr>
        <w:t>Threshold</w:t>
      </w:r>
      <w:r w:rsidRPr="00BD324F">
        <w:rPr>
          <w:noProof w:val="0"/>
        </w:rPr>
        <w:t xml:space="preserve">" </w:t>
      </w:r>
      <w:r w:rsidRPr="00BD324F">
        <w:rPr>
          <w:noProof w:val="0"/>
          <w:color w:val="000000"/>
        </w:rPr>
        <w:t>type="load</w:t>
      </w:r>
      <w:r w:rsidRPr="00BD324F">
        <w:rPr>
          <w:rFonts w:cs="Arial"/>
          <w:noProof w:val="0"/>
          <w:szCs w:val="18"/>
        </w:rPr>
        <w:t>Threshold</w:t>
      </w:r>
      <w:r w:rsidRPr="00BD324F">
        <w:rPr>
          <w:noProof w:val="0"/>
          <w:color w:val="000000"/>
        </w:rPr>
        <w:t>" minOccurs="0"/</w:t>
      </w:r>
      <w:r w:rsidRPr="00BD324F">
        <w:rPr>
          <w:noProof w:val="0"/>
        </w:rPr>
        <w:t>&gt;</w:t>
      </w:r>
    </w:p>
    <w:p w14:paraId="2B4E9D3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  <w:szCs w:val="16"/>
        </w:rPr>
        <w:tab/>
      </w:r>
      <w:r w:rsidRPr="00BD324F">
        <w:rPr>
          <w:noProof w:val="0"/>
        </w:rPr>
        <w:t>&lt;element name="</w:t>
      </w:r>
      <w:r w:rsidRPr="00BD324F">
        <w:rPr>
          <w:rFonts w:cs="Arial"/>
          <w:noProof w:val="0"/>
          <w:szCs w:val="18"/>
        </w:rPr>
        <w:t>timeDuration</w:t>
      </w:r>
      <w:r w:rsidRPr="00BD324F">
        <w:rPr>
          <w:noProof w:val="0"/>
        </w:rPr>
        <w:t xml:space="preserve">" </w:t>
      </w:r>
      <w:r w:rsidRPr="00BD324F">
        <w:rPr>
          <w:noProof w:val="0"/>
          <w:color w:val="000000"/>
        </w:rPr>
        <w:t>type="</w:t>
      </w:r>
      <w:r w:rsidRPr="00BD324F">
        <w:rPr>
          <w:rFonts w:cs="Arial"/>
          <w:noProof w:val="0"/>
          <w:szCs w:val="18"/>
        </w:rPr>
        <w:t>timeDuration</w:t>
      </w:r>
      <w:r w:rsidRPr="00BD324F">
        <w:rPr>
          <w:noProof w:val="0"/>
          <w:color w:val="000000"/>
        </w:rPr>
        <w:t>" minOccurs="0"/</w:t>
      </w:r>
      <w:r w:rsidRPr="00BD324F">
        <w:rPr>
          <w:noProof w:val="0"/>
        </w:rPr>
        <w:t>&gt;</w:t>
      </w:r>
      <w:r w:rsidRPr="00BD324F">
        <w:rPr>
          <w:noProof w:val="0"/>
        </w:rPr>
        <w:tab/>
      </w:r>
    </w:p>
    <w:p w14:paraId="01F1757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&lt;/all&gt;</w:t>
      </w:r>
    </w:p>
    <w:p w14:paraId="2733FD3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&lt;/complexType&gt;</w:t>
      </w:r>
    </w:p>
    <w:p w14:paraId="10869BF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&lt;/element&gt;</w:t>
      </w:r>
    </w:p>
    <w:p w14:paraId="171A0533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&lt;/sequence&gt;</w:t>
      </w:r>
    </w:p>
    <w:p w14:paraId="5C4622A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</w:r>
      <w:r w:rsidRPr="00BD324F">
        <w:rPr>
          <w:noProof w:val="0"/>
        </w:rPr>
        <w:tab/>
        <w:t>&lt;/extension&gt;</w:t>
      </w:r>
    </w:p>
    <w:p w14:paraId="09ACF7F7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</w:r>
      <w:r w:rsidRPr="00BD324F">
        <w:rPr>
          <w:noProof w:val="0"/>
        </w:rPr>
        <w:tab/>
        <w:t>&lt;/complexContent&gt;</w:t>
      </w:r>
    </w:p>
    <w:p w14:paraId="4BB187D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ab/>
        <w:t>&lt;/complexType&gt;</w:t>
      </w:r>
    </w:p>
    <w:p w14:paraId="74B5E78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&lt;/element&gt;</w:t>
      </w:r>
    </w:p>
    <w:p w14:paraId="0180E3E5" w14:textId="77777777" w:rsidR="00B72602" w:rsidRPr="00BD324F" w:rsidRDefault="00B72602" w:rsidP="00B72602">
      <w:pPr>
        <w:pStyle w:val="PL"/>
        <w:rPr>
          <w:noProof w:val="0"/>
        </w:rPr>
      </w:pPr>
    </w:p>
    <w:p w14:paraId="48B36962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>&lt;element name="</w:t>
      </w:r>
      <w:r w:rsidRPr="00BD324F">
        <w:rPr>
          <w:noProof w:val="0"/>
          <w:lang w:eastAsia="zh-CN"/>
        </w:rPr>
        <w:t>DRACHOptimizationFunction</w:t>
      </w:r>
      <w:r w:rsidRPr="00BD324F">
        <w:rPr>
          <w:noProof w:val="0"/>
          <w:color w:val="000000"/>
        </w:rPr>
        <w:t>"&gt;</w:t>
      </w:r>
    </w:p>
    <w:p w14:paraId="25DEC05A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  <w:t>&lt;complexType&gt;</w:t>
      </w:r>
    </w:p>
    <w:p w14:paraId="6D860346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&lt;complexContent&gt;</w:t>
      </w:r>
    </w:p>
    <w:p w14:paraId="493898AE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&lt;extension base="xn:NrmClass"&gt;</w:t>
      </w:r>
    </w:p>
    <w:p w14:paraId="1B46159E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&lt;sequence&gt;</w:t>
      </w:r>
    </w:p>
    <w:p w14:paraId="6AB81009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name="attributes"&gt;</w:t>
      </w:r>
    </w:p>
    <w:p w14:paraId="324C079B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&lt;complexType&gt;</w:t>
      </w:r>
    </w:p>
    <w:p w14:paraId="29CC9316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&lt;all&gt;</w:t>
      </w:r>
    </w:p>
    <w:p w14:paraId="28337B4D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name="ueAccProbilityDist</w:t>
      </w:r>
      <w:r w:rsidRPr="00BD324F">
        <w:rPr>
          <w:rFonts w:cs="Courier New"/>
          <w:noProof w:val="0"/>
          <w:snapToGrid w:val="0"/>
          <w:lang w:eastAsia="zh-CN"/>
        </w:rPr>
        <w:t>list</w:t>
      </w:r>
      <w:r w:rsidRPr="00BD324F">
        <w:rPr>
          <w:noProof w:val="0"/>
          <w:color w:val="000000"/>
        </w:rPr>
        <w:t>" type="UeAccProbilityDist</w:t>
      </w:r>
      <w:r w:rsidRPr="00BD324F">
        <w:rPr>
          <w:rFonts w:cs="Courier New"/>
          <w:noProof w:val="0"/>
          <w:snapToGrid w:val="0"/>
          <w:lang w:eastAsia="zh-CN"/>
        </w:rPr>
        <w:t>list</w:t>
      </w:r>
      <w:r w:rsidRPr="00BD324F">
        <w:rPr>
          <w:noProof w:val="0"/>
          <w:color w:val="000000"/>
        </w:rPr>
        <w:t>" minOccurs="0"/&gt;</w:t>
      </w:r>
    </w:p>
    <w:p w14:paraId="5A0DF750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</w:t>
      </w:r>
      <w:r w:rsidRPr="00BD324F">
        <w:rPr>
          <w:rFonts w:cs="Courier New"/>
          <w:noProof w:val="0"/>
          <w:snapToGrid w:val="0"/>
          <w:lang w:eastAsia="zh-CN"/>
        </w:rPr>
        <w:t>ueAccDelayProbilityDistlist</w:t>
      </w:r>
      <w:r w:rsidRPr="00BD324F">
        <w:rPr>
          <w:noProof w:val="0"/>
          <w:color w:val="000000"/>
        </w:rPr>
        <w:t>" type="</w:t>
      </w:r>
      <w:r w:rsidRPr="00BD324F">
        <w:rPr>
          <w:rFonts w:cs="Courier New"/>
          <w:noProof w:val="0"/>
          <w:snapToGrid w:val="0"/>
          <w:lang w:eastAsia="zh-CN"/>
        </w:rPr>
        <w:t>UeAccDelayProbilityDistlist</w:t>
      </w:r>
      <w:r w:rsidRPr="00BD324F">
        <w:rPr>
          <w:noProof w:val="0"/>
          <w:color w:val="000000"/>
        </w:rPr>
        <w:t>" minOccurs="0"/&gt;</w:t>
      </w:r>
    </w:p>
    <w:p w14:paraId="64D596B2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</w:t>
      </w:r>
      <w:r w:rsidRPr="00BD324F">
        <w:rPr>
          <w:rFonts w:ascii="Courier" w:hAnsi="Courier"/>
          <w:noProof w:val="0"/>
          <w:lang w:eastAsia="zh-CN"/>
        </w:rPr>
        <w:t>drachOptimizationControl</w:t>
      </w:r>
      <w:r w:rsidRPr="00BD324F">
        <w:rPr>
          <w:noProof w:val="0"/>
          <w:color w:val="000000"/>
        </w:rPr>
        <w:t>" type="boolean" minOccurs="0"/&gt;</w:t>
      </w:r>
    </w:p>
    <w:p w14:paraId="7103144F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&lt;/all&gt;</w:t>
      </w:r>
    </w:p>
    <w:p w14:paraId="1E2F1F40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&lt;/complexType&gt;</w:t>
      </w:r>
    </w:p>
    <w:p w14:paraId="10CE9A2B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&lt;/element&gt;</w:t>
      </w:r>
    </w:p>
    <w:p w14:paraId="60FD14C6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&lt;/sequence&gt;</w:t>
      </w:r>
    </w:p>
    <w:p w14:paraId="6812CFC3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&lt;/extension&gt;</w:t>
      </w:r>
    </w:p>
    <w:p w14:paraId="34B951E5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&lt;/complexContent&gt;</w:t>
      </w:r>
    </w:p>
    <w:p w14:paraId="448780CD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  <w:t>&lt;/complexType&gt;</w:t>
      </w:r>
    </w:p>
    <w:p w14:paraId="1D6524AC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  <w:color w:val="000000"/>
        </w:rPr>
        <w:t>&lt;/element&gt;</w:t>
      </w:r>
    </w:p>
    <w:p w14:paraId="4C3C990D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>&lt;element name="DMROFunction"&gt;</w:t>
      </w:r>
    </w:p>
    <w:p w14:paraId="4BC854E6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  <w:t>&lt;complexType&gt;</w:t>
      </w:r>
    </w:p>
    <w:p w14:paraId="5F6DD8D7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&lt;complexContent&gt;</w:t>
      </w:r>
    </w:p>
    <w:p w14:paraId="14248F6B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&lt;extension base="xn:NrmClass"&gt;</w:t>
      </w:r>
    </w:p>
    <w:p w14:paraId="599EB125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&lt;sequence&gt;</w:t>
      </w:r>
    </w:p>
    <w:p w14:paraId="37FEB7E7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name="attributes"&gt;</w:t>
      </w:r>
    </w:p>
    <w:p w14:paraId="41E1DC21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&lt;complexType&gt;</w:t>
      </w:r>
    </w:p>
    <w:p w14:paraId="10C6B535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&lt;all&gt;</w:t>
      </w:r>
    </w:p>
    <w:p w14:paraId="32227637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</w:t>
      </w:r>
      <w:r w:rsidRPr="00BD324F">
        <w:rPr>
          <w:rFonts w:cs="Courier New"/>
          <w:noProof w:val="0"/>
          <w:szCs w:val="16"/>
          <w:lang w:eastAsia="zh-CN"/>
        </w:rPr>
        <w:t>dmroControl</w:t>
      </w:r>
      <w:r w:rsidRPr="00BD324F">
        <w:rPr>
          <w:noProof w:val="0"/>
          <w:color w:val="000000"/>
        </w:rPr>
        <w:t>" type="</w:t>
      </w:r>
      <w:r w:rsidRPr="00BD324F">
        <w:rPr>
          <w:rFonts w:cs="Courier New"/>
          <w:noProof w:val="0"/>
          <w:szCs w:val="16"/>
          <w:lang w:eastAsia="zh-CN"/>
        </w:rPr>
        <w:t xml:space="preserve"> boolean</w:t>
      </w:r>
      <w:r w:rsidRPr="00BD324F">
        <w:rPr>
          <w:noProof w:val="0"/>
          <w:color w:val="000000"/>
        </w:rPr>
        <w:t>" minOccurs="0"/&gt;</w:t>
      </w:r>
    </w:p>
    <w:p w14:paraId="6F1DEC27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lastRenderedPageBreak/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</w:t>
      </w:r>
      <w:r w:rsidRPr="00BD324F">
        <w:rPr>
          <w:rFonts w:cs="Courier New"/>
          <w:noProof w:val="0"/>
          <w:szCs w:val="16"/>
          <w:lang w:eastAsia="zh-CN"/>
        </w:rPr>
        <w:t>maximumDeviationHoTrigger</w:t>
      </w:r>
      <w:r w:rsidRPr="00BD324F">
        <w:rPr>
          <w:noProof w:val="0"/>
          <w:color w:val="000000"/>
        </w:rPr>
        <w:t>" type="</w:t>
      </w:r>
      <w:r w:rsidRPr="00BD324F">
        <w:rPr>
          <w:noProof w:val="0"/>
        </w:rPr>
        <w:t>maximumDeviationHoTrigger</w:t>
      </w:r>
      <w:r w:rsidRPr="00BD324F">
        <w:rPr>
          <w:noProof w:val="0"/>
          <w:color w:val="000000"/>
        </w:rPr>
        <w:t>" minOccurs="0"/&gt;</w:t>
      </w:r>
    </w:p>
    <w:p w14:paraId="69F97BA4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</w:t>
      </w:r>
      <w:r w:rsidRPr="00BD324F">
        <w:rPr>
          <w:rFonts w:cs="Courier New"/>
          <w:noProof w:val="0"/>
          <w:szCs w:val="16"/>
          <w:lang w:eastAsia="zh-CN"/>
        </w:rPr>
        <w:t>"minimumTimeBetweenHoTriggerChange"</w:t>
      </w:r>
      <w:r w:rsidRPr="00BD324F">
        <w:rPr>
          <w:noProof w:val="0"/>
          <w:color w:val="000000"/>
        </w:rPr>
        <w:t xml:space="preserve"> type="</w:t>
      </w:r>
      <w:r w:rsidRPr="00BD324F">
        <w:rPr>
          <w:noProof w:val="0"/>
        </w:rPr>
        <w:t>minimumTimeBetweenHoTriggerChange</w:t>
      </w:r>
      <w:r w:rsidRPr="00BD324F">
        <w:rPr>
          <w:noProof w:val="0"/>
          <w:color w:val="000000"/>
        </w:rPr>
        <w:t>" minOccurs="0"/&gt;</w:t>
      </w:r>
    </w:p>
    <w:p w14:paraId="23093CF0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</w:t>
      </w:r>
      <w:r w:rsidRPr="00BD324F">
        <w:rPr>
          <w:rFonts w:cs="Courier New"/>
          <w:noProof w:val="0"/>
          <w:szCs w:val="16"/>
          <w:lang w:eastAsia="zh-CN"/>
        </w:rPr>
        <w:t>tstoreUEcntxt"</w:t>
      </w:r>
      <w:r w:rsidRPr="00BD324F">
        <w:rPr>
          <w:noProof w:val="0"/>
          <w:color w:val="000000"/>
        </w:rPr>
        <w:t xml:space="preserve"> type="</w:t>
      </w:r>
      <w:r w:rsidRPr="00BD324F">
        <w:rPr>
          <w:noProof w:val="0"/>
        </w:rPr>
        <w:t>tstoreUEcntxt</w:t>
      </w:r>
      <w:r w:rsidRPr="00BD324F">
        <w:rPr>
          <w:noProof w:val="0"/>
          <w:color w:val="000000"/>
        </w:rPr>
        <w:t>" minOccurs="0"/&gt;</w:t>
      </w:r>
    </w:p>
    <w:p w14:paraId="34738E6B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&lt;/all&gt;</w:t>
      </w:r>
    </w:p>
    <w:p w14:paraId="502B606F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&lt;/complexType&gt;</w:t>
      </w:r>
    </w:p>
    <w:p w14:paraId="2B1F59B1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&lt;/element&gt;</w:t>
      </w:r>
    </w:p>
    <w:p w14:paraId="6CC0AD32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&lt;/sequence&gt;</w:t>
      </w:r>
    </w:p>
    <w:p w14:paraId="36C14576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&lt;/extension&gt;</w:t>
      </w:r>
    </w:p>
    <w:p w14:paraId="2F9281BB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&lt;/complexContent&gt;</w:t>
      </w:r>
    </w:p>
    <w:p w14:paraId="2287AFD0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  <w:t>&lt;/complexType&gt;</w:t>
      </w:r>
    </w:p>
    <w:p w14:paraId="4A707FF9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  <w:color w:val="000000"/>
        </w:rPr>
        <w:t>&lt;/element&gt;</w:t>
      </w:r>
    </w:p>
    <w:p w14:paraId="58EA6340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>&lt;element name="DPCIConfigurationFunction"&gt;</w:t>
      </w:r>
    </w:p>
    <w:p w14:paraId="32EE6864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  <w:t>&lt;complexType&gt;</w:t>
      </w:r>
    </w:p>
    <w:p w14:paraId="7F278B82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&lt;complexContent&gt;</w:t>
      </w:r>
    </w:p>
    <w:p w14:paraId="2B1FE97F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&lt;extension base="xn:NrmClass"&gt;</w:t>
      </w:r>
    </w:p>
    <w:p w14:paraId="024D7CF0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&lt;sequence&gt;</w:t>
      </w:r>
    </w:p>
    <w:p w14:paraId="71BEC7D2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name="attributes"&gt;</w:t>
      </w:r>
    </w:p>
    <w:p w14:paraId="3F04ABD1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&lt;complexType&gt;</w:t>
      </w:r>
    </w:p>
    <w:p w14:paraId="31404A51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&lt;all&gt;</w:t>
      </w:r>
    </w:p>
    <w:p w14:paraId="0A6FD3A8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</w:t>
      </w:r>
      <w:r w:rsidRPr="00BD324F">
        <w:rPr>
          <w:rFonts w:cs="Courier New"/>
          <w:noProof w:val="0"/>
          <w:szCs w:val="16"/>
          <w:lang w:eastAsia="zh-CN"/>
        </w:rPr>
        <w:t>nRPciList</w:t>
      </w:r>
      <w:r w:rsidRPr="00BD324F">
        <w:rPr>
          <w:noProof w:val="0"/>
          <w:color w:val="000000"/>
        </w:rPr>
        <w:t>" type="NRPciList" minOccurs="0"/&gt;</w:t>
      </w:r>
    </w:p>
    <w:p w14:paraId="7F17796B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</w:t>
      </w:r>
      <w:r w:rsidRPr="00BD324F">
        <w:rPr>
          <w:rFonts w:cs="Courier New"/>
          <w:noProof w:val="0"/>
          <w:szCs w:val="16"/>
          <w:lang w:eastAsia="zh-CN"/>
        </w:rPr>
        <w:t>dPciConfigurationControl</w:t>
      </w:r>
      <w:r w:rsidRPr="00BD324F">
        <w:rPr>
          <w:noProof w:val="0"/>
          <w:color w:val="000000"/>
        </w:rPr>
        <w:t>" type="</w:t>
      </w:r>
      <w:r w:rsidRPr="00BD324F">
        <w:rPr>
          <w:rFonts w:cs="Courier New"/>
          <w:noProof w:val="0"/>
          <w:szCs w:val="16"/>
          <w:lang w:eastAsia="zh-CN"/>
        </w:rPr>
        <w:t>boolean</w:t>
      </w:r>
      <w:r w:rsidRPr="00BD324F">
        <w:rPr>
          <w:noProof w:val="0"/>
          <w:color w:val="000000"/>
        </w:rPr>
        <w:t>" minOccurs="0"/&gt;</w:t>
      </w:r>
    </w:p>
    <w:p w14:paraId="4299F036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&lt;/all&gt;</w:t>
      </w:r>
    </w:p>
    <w:p w14:paraId="26A128A7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2632DF">
        <w:rPr>
          <w:noProof w:val="0"/>
          <w:color w:val="000000"/>
          <w:lang w:val="fr-FR"/>
        </w:rPr>
        <w:t>&lt;/complexType&gt;</w:t>
      </w:r>
    </w:p>
    <w:p w14:paraId="0FA14AC4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  <w:t>&lt;/element&gt;</w:t>
      </w:r>
    </w:p>
    <w:p w14:paraId="39BDE83E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  <w:t>&lt;/sequence&gt;</w:t>
      </w:r>
    </w:p>
    <w:p w14:paraId="45835E5A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  <w:t>&lt;/extension&gt;</w:t>
      </w:r>
    </w:p>
    <w:p w14:paraId="5BC775A4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  <w:t>&lt;/complexContent&gt;</w:t>
      </w:r>
    </w:p>
    <w:p w14:paraId="0DF8F158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  <w:t>&lt;/complexType&gt;</w:t>
      </w:r>
    </w:p>
    <w:p w14:paraId="224F6B80" w14:textId="77777777" w:rsidR="00B72602" w:rsidRPr="002632DF" w:rsidRDefault="00B72602" w:rsidP="00B72602">
      <w:pPr>
        <w:pStyle w:val="PL"/>
        <w:rPr>
          <w:noProof w:val="0"/>
          <w:lang w:val="fr-FR"/>
        </w:rPr>
      </w:pPr>
      <w:r w:rsidRPr="002632DF">
        <w:rPr>
          <w:noProof w:val="0"/>
          <w:color w:val="000000"/>
          <w:lang w:val="fr-FR"/>
        </w:rPr>
        <w:t>&lt;/element&gt;</w:t>
      </w:r>
    </w:p>
    <w:p w14:paraId="5BDBDF9F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>&lt;element name="CPCIConfigurationFunction"&gt;</w:t>
      </w:r>
    </w:p>
    <w:p w14:paraId="1D1EB39A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  <w:t>&lt;complexType&gt;</w:t>
      </w:r>
    </w:p>
    <w:p w14:paraId="3DDCD072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  <w:t>&lt;complexContent&gt;</w:t>
      </w:r>
    </w:p>
    <w:p w14:paraId="5B35736A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  <w:t>&lt;extension base="xn:NrmClass"&gt;</w:t>
      </w:r>
    </w:p>
    <w:p w14:paraId="2C9986B8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  <w:t>&lt;sequence&gt;</w:t>
      </w:r>
    </w:p>
    <w:p w14:paraId="18D21930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  <w:t>&lt;element name="attributes"&gt;</w:t>
      </w:r>
    </w:p>
    <w:p w14:paraId="4F1CFFD5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  <w:t>&lt;complexType&gt;</w:t>
      </w:r>
    </w:p>
    <w:p w14:paraId="268F6D77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  <w:t>&lt;all&gt;</w:t>
      </w:r>
    </w:p>
    <w:p w14:paraId="676734F6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  <w:t>&lt;element name="</w:t>
      </w:r>
      <w:r w:rsidRPr="002632DF">
        <w:rPr>
          <w:rFonts w:cs="Courier New"/>
          <w:noProof w:val="0"/>
          <w:szCs w:val="16"/>
          <w:lang w:val="fr-FR" w:eastAsia="zh-CN"/>
        </w:rPr>
        <w:t>cSonPciList</w:t>
      </w:r>
      <w:r w:rsidRPr="002632DF">
        <w:rPr>
          <w:noProof w:val="0"/>
          <w:color w:val="000000"/>
          <w:lang w:val="fr-FR"/>
        </w:rPr>
        <w:t>" type="CSonPciList" minOccurs="0"/&gt;</w:t>
      </w:r>
    </w:p>
    <w:p w14:paraId="7D67AD30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BD324F">
        <w:rPr>
          <w:noProof w:val="0"/>
          <w:color w:val="000000"/>
        </w:rPr>
        <w:t>&lt;element name="</w:t>
      </w:r>
      <w:r w:rsidRPr="00BD324F">
        <w:rPr>
          <w:rFonts w:cs="Courier New"/>
          <w:noProof w:val="0"/>
          <w:szCs w:val="16"/>
          <w:lang w:eastAsia="zh-CN"/>
        </w:rPr>
        <w:t>cPciConfigurationControl</w:t>
      </w:r>
      <w:r w:rsidRPr="00BD324F">
        <w:rPr>
          <w:noProof w:val="0"/>
          <w:color w:val="000000"/>
        </w:rPr>
        <w:t>" type="</w:t>
      </w:r>
      <w:r w:rsidRPr="00BD324F">
        <w:rPr>
          <w:rFonts w:cs="Courier New"/>
          <w:noProof w:val="0"/>
          <w:szCs w:val="16"/>
          <w:lang w:eastAsia="zh-CN"/>
        </w:rPr>
        <w:t>boolean</w:t>
      </w:r>
      <w:r w:rsidRPr="00BD324F">
        <w:rPr>
          <w:noProof w:val="0"/>
          <w:color w:val="000000"/>
        </w:rPr>
        <w:t>" minOccurs="0"/&gt;</w:t>
      </w:r>
    </w:p>
    <w:p w14:paraId="0D6BF2E4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&lt;/all&gt;</w:t>
      </w:r>
    </w:p>
    <w:p w14:paraId="0151D066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2632DF">
        <w:rPr>
          <w:noProof w:val="0"/>
          <w:color w:val="000000"/>
          <w:lang w:val="fr-FR"/>
        </w:rPr>
        <w:t>&lt;/complexType&gt;</w:t>
      </w:r>
    </w:p>
    <w:p w14:paraId="3AB49C0B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  <w:t>&lt;/element&gt;</w:t>
      </w:r>
    </w:p>
    <w:p w14:paraId="3DD3144F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  <w:t>&lt;/sequence&gt;</w:t>
      </w:r>
    </w:p>
    <w:p w14:paraId="65BEF67C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  <w:t>&lt;/extension&gt;</w:t>
      </w:r>
    </w:p>
    <w:p w14:paraId="6A02E071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  <w:t>&lt;/complexContent&gt;</w:t>
      </w:r>
    </w:p>
    <w:p w14:paraId="0B693063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  <w:t>&lt;/complexType&gt;</w:t>
      </w:r>
    </w:p>
    <w:p w14:paraId="5D71F791" w14:textId="77777777" w:rsidR="00B72602" w:rsidRPr="002632DF" w:rsidRDefault="00B72602" w:rsidP="00B72602">
      <w:pPr>
        <w:pStyle w:val="PL"/>
        <w:rPr>
          <w:noProof w:val="0"/>
          <w:lang w:val="fr-FR"/>
        </w:rPr>
      </w:pPr>
      <w:r w:rsidRPr="002632DF">
        <w:rPr>
          <w:noProof w:val="0"/>
          <w:color w:val="000000"/>
          <w:lang w:val="fr-FR"/>
        </w:rPr>
        <w:t>&lt;/element&gt;</w:t>
      </w:r>
    </w:p>
    <w:p w14:paraId="783358F4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>&lt;element name="</w:t>
      </w:r>
      <w:r w:rsidRPr="002632DF">
        <w:rPr>
          <w:noProof w:val="0"/>
          <w:lang w:val="fr-FR" w:eastAsia="zh-CN"/>
        </w:rPr>
        <w:t>CESManagementFunction</w:t>
      </w:r>
      <w:r w:rsidRPr="002632DF">
        <w:rPr>
          <w:noProof w:val="0"/>
          <w:color w:val="000000"/>
          <w:lang w:val="fr-FR"/>
        </w:rPr>
        <w:t>"&gt;</w:t>
      </w:r>
    </w:p>
    <w:p w14:paraId="64E87C54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  <w:t>&lt;complexType&gt;</w:t>
      </w:r>
    </w:p>
    <w:p w14:paraId="45F68DBD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  <w:t>&lt;complexContent&gt;</w:t>
      </w:r>
    </w:p>
    <w:p w14:paraId="1EA862BB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  <w:t>&lt;extension base="xn:NrmClass"&gt;</w:t>
      </w:r>
    </w:p>
    <w:p w14:paraId="3CE055F5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  <w:t>&lt;sequence&gt;</w:t>
      </w:r>
    </w:p>
    <w:p w14:paraId="054E706C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  <w:t>&lt;element name="attributes"&gt;</w:t>
      </w:r>
    </w:p>
    <w:p w14:paraId="2D3B9F99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  <w:t>&lt;complexType&gt;</w:t>
      </w:r>
    </w:p>
    <w:p w14:paraId="63668B8B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  <w:t>&lt;all&gt;</w:t>
      </w:r>
    </w:p>
    <w:p w14:paraId="700440F7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  <w:t>&lt;element name="</w:t>
      </w:r>
      <w:r w:rsidRPr="002632DF">
        <w:rPr>
          <w:rFonts w:cs="Courier New"/>
          <w:noProof w:val="0"/>
          <w:lang w:val="fr-FR" w:eastAsia="zh-CN"/>
        </w:rPr>
        <w:t>cesSwitch</w:t>
      </w:r>
      <w:r w:rsidRPr="002632DF">
        <w:rPr>
          <w:noProof w:val="0"/>
          <w:color w:val="000000"/>
          <w:lang w:val="fr-FR"/>
        </w:rPr>
        <w:t>" type="boolean" minOccurs="0"/&gt;</w:t>
      </w:r>
    </w:p>
    <w:p w14:paraId="6E3D2C07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BD324F">
        <w:rPr>
          <w:noProof w:val="0"/>
          <w:color w:val="000000"/>
        </w:rPr>
        <w:t>&lt;element name="</w:t>
      </w:r>
      <w:r w:rsidRPr="00BD324F">
        <w:rPr>
          <w:rFonts w:cs="Courier New"/>
          <w:noProof w:val="0"/>
        </w:rPr>
        <w:t>energySavingState</w:t>
      </w:r>
      <w:r w:rsidRPr="00BD324F">
        <w:rPr>
          <w:noProof w:val="0"/>
          <w:color w:val="000000"/>
        </w:rPr>
        <w:t>" type="</w:t>
      </w:r>
      <w:r w:rsidRPr="00BD324F">
        <w:rPr>
          <w:rFonts w:cs="Courier New"/>
          <w:noProof w:val="0"/>
        </w:rPr>
        <w:t>energySavingState</w:t>
      </w:r>
      <w:r w:rsidRPr="00BD324F">
        <w:rPr>
          <w:noProof w:val="0"/>
          <w:color w:val="000000"/>
        </w:rPr>
        <w:t>" minOccurs="0"/&gt;</w:t>
      </w:r>
    </w:p>
    <w:p w14:paraId="69AB3887" w14:textId="77777777" w:rsidR="00842A7D" w:rsidRPr="00BD324F" w:rsidRDefault="00B72602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</w:t>
      </w:r>
      <w:r w:rsidRPr="00BD324F">
        <w:rPr>
          <w:rFonts w:cs="Courier New"/>
          <w:noProof w:val="0"/>
        </w:rPr>
        <w:t>energySavingControl</w:t>
      </w:r>
      <w:r w:rsidRPr="00BD324F">
        <w:rPr>
          <w:noProof w:val="0"/>
          <w:color w:val="000000"/>
        </w:rPr>
        <w:t>" type="</w:t>
      </w:r>
      <w:r w:rsidRPr="00BD324F">
        <w:rPr>
          <w:rFonts w:cs="Courier New"/>
          <w:noProof w:val="0"/>
        </w:rPr>
        <w:t>energySavingControl</w:t>
      </w:r>
      <w:r w:rsidRPr="00BD324F">
        <w:rPr>
          <w:noProof w:val="0"/>
          <w:color w:val="000000"/>
        </w:rPr>
        <w:t>" minOccurs="0"/&gt;</w:t>
      </w:r>
    </w:p>
    <w:p w14:paraId="68A477D2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name="intraRatEsActivationOriginalCellLoadParameters" type="IntraRatEsActivationOriginalCellLoadParameters " minOccurs="0"/&gt;</w:t>
      </w:r>
    </w:p>
    <w:p w14:paraId="089598E5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name="intraRatEsActivationCandidateCellsLoadParameters" type="IntraRatEsActivationCandidateCellsLoadParameters" minOccurs="0"/&gt;</w:t>
      </w:r>
    </w:p>
    <w:p w14:paraId="6E17485A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name="intraRatEsDeactivationCandidateCellsLoadParameters" type="IntraRatEsDeactivationCandidateCellsLoadParameters" minOccurs="0"/&gt;</w:t>
      </w:r>
    </w:p>
    <w:p w14:paraId="0E3FA99F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name="esNotAllowedTimePeriod" type="EsNotAllowedTimePeriod" minOccurs="0"/&gt;</w:t>
      </w:r>
    </w:p>
    <w:p w14:paraId="3B5AF53B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name="interRatEsActivationOriginalCellParameters" type="InterRatEsActivationOriginalCellParameters" minOccurs="0"/&gt;</w:t>
      </w:r>
    </w:p>
    <w:p w14:paraId="2B7EA251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name="interRatEsActivationCandidateCellParameters" type="InterRatEsActivationCandidateCellParameters" minOccurs="0"/&gt;</w:t>
      </w:r>
    </w:p>
    <w:p w14:paraId="0FA9637C" w14:textId="5360B49F" w:rsidR="00B72602" w:rsidRPr="00BD324F" w:rsidRDefault="00842A7D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name="interRatEsDeactivationCandidateCellParameters" type="InterRatEsDeactivationCandidateCellParameters" minOccurs="0"/&gt;</w:t>
      </w:r>
      <w:r w:rsidR="00B72602" w:rsidRPr="00BD324F">
        <w:rPr>
          <w:noProof w:val="0"/>
          <w:color w:val="000000"/>
        </w:rPr>
        <w:tab/>
      </w:r>
      <w:r w:rsidR="00B72602" w:rsidRPr="00BD324F">
        <w:rPr>
          <w:noProof w:val="0"/>
          <w:color w:val="000000"/>
        </w:rPr>
        <w:tab/>
      </w:r>
      <w:r w:rsidR="00B72602" w:rsidRPr="00BD324F">
        <w:rPr>
          <w:noProof w:val="0"/>
          <w:color w:val="000000"/>
        </w:rPr>
        <w:tab/>
      </w:r>
      <w:r w:rsidR="00B72602" w:rsidRPr="00BD324F">
        <w:rPr>
          <w:noProof w:val="0"/>
          <w:color w:val="000000"/>
        </w:rPr>
        <w:tab/>
        <w:t>&lt;/all&gt;</w:t>
      </w:r>
    </w:p>
    <w:p w14:paraId="705A3674" w14:textId="77777777" w:rsidR="00B72602" w:rsidRPr="00BD324F" w:rsidRDefault="00B72602" w:rsidP="00B72602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&lt;/complexType&gt;</w:t>
      </w:r>
    </w:p>
    <w:p w14:paraId="4FE7F900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2632DF">
        <w:rPr>
          <w:noProof w:val="0"/>
          <w:color w:val="000000"/>
          <w:lang w:val="fr-FR"/>
        </w:rPr>
        <w:t>&lt;/element&gt;</w:t>
      </w:r>
    </w:p>
    <w:p w14:paraId="11484E65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  <w:t>&lt;/sequence&gt;</w:t>
      </w:r>
    </w:p>
    <w:p w14:paraId="1DF4208E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</w:r>
      <w:r w:rsidRPr="002632DF">
        <w:rPr>
          <w:noProof w:val="0"/>
          <w:color w:val="000000"/>
          <w:lang w:val="fr-FR"/>
        </w:rPr>
        <w:tab/>
        <w:t>&lt;/extension&gt;</w:t>
      </w:r>
    </w:p>
    <w:p w14:paraId="3991B357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lastRenderedPageBreak/>
        <w:tab/>
      </w:r>
      <w:r w:rsidRPr="002632DF">
        <w:rPr>
          <w:noProof w:val="0"/>
          <w:color w:val="000000"/>
          <w:lang w:val="fr-FR"/>
        </w:rPr>
        <w:tab/>
        <w:t>&lt;/complexContent&gt;</w:t>
      </w:r>
    </w:p>
    <w:p w14:paraId="2599DC96" w14:textId="77777777" w:rsidR="00B72602" w:rsidRPr="002632DF" w:rsidRDefault="00B72602" w:rsidP="00B72602">
      <w:pPr>
        <w:pStyle w:val="PL"/>
        <w:rPr>
          <w:noProof w:val="0"/>
          <w:color w:val="000000"/>
          <w:lang w:val="fr-FR"/>
        </w:rPr>
      </w:pPr>
      <w:r w:rsidRPr="002632DF">
        <w:rPr>
          <w:noProof w:val="0"/>
          <w:color w:val="000000"/>
          <w:lang w:val="fr-FR"/>
        </w:rPr>
        <w:tab/>
        <w:t>&lt;/complexType&gt;</w:t>
      </w:r>
    </w:p>
    <w:p w14:paraId="6EA44822" w14:textId="77777777" w:rsidR="00842A7D" w:rsidRPr="00BD324F" w:rsidRDefault="00B72602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>&lt;/element&gt;</w:t>
      </w:r>
    </w:p>
    <w:p w14:paraId="2F702ECC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>&lt;element name="IntraRatEsActivationOriginalCellLoadParameters"&gt;</w:t>
      </w:r>
    </w:p>
    <w:p w14:paraId="7DC0180E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  <w:t>&lt;complexType&gt;</w:t>
      </w:r>
    </w:p>
    <w:p w14:paraId="4D67CA05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&lt;complexContent&gt;</w:t>
      </w:r>
    </w:p>
    <w:p w14:paraId="21BE0240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&lt;extension base="xn:NrmClass"&gt;</w:t>
      </w:r>
    </w:p>
    <w:p w14:paraId="11692253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&lt;sequence&gt;</w:t>
      </w:r>
    </w:p>
    <w:p w14:paraId="09569229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name="attributes"&gt;</w:t>
      </w:r>
    </w:p>
    <w:p w14:paraId="5931F7B9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&lt;complexType&gt;</w:t>
      </w:r>
    </w:p>
    <w:p w14:paraId="6CF96353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&lt;all&gt;</w:t>
      </w:r>
    </w:p>
    <w:p w14:paraId="36644F4E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name="loadThreshold" type="loadThreshold" minOccurs="0"/&gt;</w:t>
      </w:r>
    </w:p>
    <w:p w14:paraId="41432965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name="timeDuration" type="timeDuration" minOccurs="0"/&gt;</w:t>
      </w:r>
      <w:r w:rsidRPr="00BD324F">
        <w:rPr>
          <w:noProof w:val="0"/>
          <w:color w:val="000000"/>
        </w:rPr>
        <w:tab/>
      </w:r>
    </w:p>
    <w:p w14:paraId="4897DB29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&lt;/all&gt;</w:t>
      </w:r>
    </w:p>
    <w:p w14:paraId="04BF9B13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&lt;/complexType&gt;</w:t>
      </w:r>
    </w:p>
    <w:p w14:paraId="45ACDFF3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&lt;/element&gt;</w:t>
      </w:r>
    </w:p>
    <w:p w14:paraId="14184206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&lt;/sequence&gt;</w:t>
      </w:r>
    </w:p>
    <w:p w14:paraId="01A9A45E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&lt;/extension&gt;</w:t>
      </w:r>
    </w:p>
    <w:p w14:paraId="641368DD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&lt;/complexContent&gt;</w:t>
      </w:r>
    </w:p>
    <w:p w14:paraId="57AAC166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  <w:t>&lt;/complexType&gt;</w:t>
      </w:r>
    </w:p>
    <w:p w14:paraId="4CCA4690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>&lt;/element&gt;</w:t>
      </w:r>
    </w:p>
    <w:p w14:paraId="0701DA5B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>&lt;element name="IntraRatEsActivationCandidateCellsLoadParameters"&gt;</w:t>
      </w:r>
    </w:p>
    <w:p w14:paraId="6D2298F1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  <w:t>&lt;complexType&gt;</w:t>
      </w:r>
    </w:p>
    <w:p w14:paraId="6352451E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&lt;complexContent&gt;</w:t>
      </w:r>
    </w:p>
    <w:p w14:paraId="66327B92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&lt;extension base="xn:NrmClass"&gt;</w:t>
      </w:r>
    </w:p>
    <w:p w14:paraId="39BB6A8E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&lt;sequence&gt;</w:t>
      </w:r>
    </w:p>
    <w:p w14:paraId="65F38D3F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name="attributes"&gt;</w:t>
      </w:r>
    </w:p>
    <w:p w14:paraId="4B7E848D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&lt;complexType&gt;</w:t>
      </w:r>
    </w:p>
    <w:p w14:paraId="4FAFE6D2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&lt;all&gt;</w:t>
      </w:r>
    </w:p>
    <w:p w14:paraId="2A36D8B6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name="loadThreshold" type="loadThreshold" minOccurs="0"/&gt;</w:t>
      </w:r>
    </w:p>
    <w:p w14:paraId="15249077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name="timeDuration" type="timeDuration" minOccurs="0"/&gt;</w:t>
      </w:r>
      <w:r w:rsidRPr="00BD324F">
        <w:rPr>
          <w:noProof w:val="0"/>
          <w:color w:val="000000"/>
        </w:rPr>
        <w:tab/>
      </w:r>
    </w:p>
    <w:p w14:paraId="36C6F09C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&lt;/all&gt;</w:t>
      </w:r>
    </w:p>
    <w:p w14:paraId="0909602D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&lt;/complexType&gt;</w:t>
      </w:r>
    </w:p>
    <w:p w14:paraId="47BB471C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&lt;/element&gt;</w:t>
      </w:r>
    </w:p>
    <w:p w14:paraId="76A3CFD1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&lt;/sequence&gt;</w:t>
      </w:r>
    </w:p>
    <w:p w14:paraId="05686C2E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&lt;/extension&gt;</w:t>
      </w:r>
    </w:p>
    <w:p w14:paraId="120ADFE1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&lt;/complexContent&gt;</w:t>
      </w:r>
    </w:p>
    <w:p w14:paraId="463B72EF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  <w:t>&lt;/complexType&gt;</w:t>
      </w:r>
    </w:p>
    <w:p w14:paraId="71B51D81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>&lt;/element&gt;</w:t>
      </w:r>
    </w:p>
    <w:p w14:paraId="4C39C02B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>&lt;element name="IntraRatEsDeactivationCandidateCellsLoadParameters"&gt;</w:t>
      </w:r>
    </w:p>
    <w:p w14:paraId="5E8E1772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  <w:t>&lt;complexType&gt;</w:t>
      </w:r>
    </w:p>
    <w:p w14:paraId="0C266ADA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&lt;complexContent&gt;</w:t>
      </w:r>
    </w:p>
    <w:p w14:paraId="38DDD907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&lt;extension base="xn:NrmClass"&gt;</w:t>
      </w:r>
    </w:p>
    <w:p w14:paraId="31DBC559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&lt;sequence&gt;</w:t>
      </w:r>
    </w:p>
    <w:p w14:paraId="572EBF12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name="attributes"&gt;</w:t>
      </w:r>
    </w:p>
    <w:p w14:paraId="37650A47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&lt;complexType&gt;</w:t>
      </w:r>
    </w:p>
    <w:p w14:paraId="3A481F7C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&lt;all&gt;</w:t>
      </w:r>
    </w:p>
    <w:p w14:paraId="7BEC9BC7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name="loadThreshold" type="loadThreshold" minOccurs="0"/&gt;</w:t>
      </w:r>
    </w:p>
    <w:p w14:paraId="3F21294A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name="timeDuration" type="timeDuration" minOccurs="0"/&gt;</w:t>
      </w:r>
      <w:r w:rsidRPr="00BD324F">
        <w:rPr>
          <w:noProof w:val="0"/>
          <w:color w:val="000000"/>
        </w:rPr>
        <w:tab/>
      </w:r>
    </w:p>
    <w:p w14:paraId="7639C96E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&lt;/all&gt;</w:t>
      </w:r>
    </w:p>
    <w:p w14:paraId="21F18117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&lt;/complexType&gt;</w:t>
      </w:r>
    </w:p>
    <w:p w14:paraId="48F21A35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&lt;/element&gt;</w:t>
      </w:r>
    </w:p>
    <w:p w14:paraId="0AE44EB4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&lt;/sequence&gt;</w:t>
      </w:r>
    </w:p>
    <w:p w14:paraId="73AC14FF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&lt;/extension&gt;</w:t>
      </w:r>
    </w:p>
    <w:p w14:paraId="2BAE7106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&lt;/complexContent&gt;</w:t>
      </w:r>
    </w:p>
    <w:p w14:paraId="5E32CCB8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  <w:t>&lt;/complexType&gt;</w:t>
      </w:r>
    </w:p>
    <w:p w14:paraId="5DE48B01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>&lt;/element&gt;</w:t>
      </w:r>
    </w:p>
    <w:p w14:paraId="23B58F3D" w14:textId="77777777" w:rsidR="00842A7D" w:rsidRPr="00BD324F" w:rsidRDefault="00842A7D" w:rsidP="00842A7D">
      <w:pPr>
        <w:pStyle w:val="PL"/>
        <w:rPr>
          <w:noProof w:val="0"/>
          <w:color w:val="000000"/>
        </w:rPr>
      </w:pPr>
    </w:p>
    <w:p w14:paraId="0744E3E4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>&lt;element name="EsNotAllowedTimePeriod"&gt;</w:t>
      </w:r>
    </w:p>
    <w:p w14:paraId="78E7554D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  <w:t>&lt;complexType&gt;</w:t>
      </w:r>
    </w:p>
    <w:p w14:paraId="5DC06302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&lt;complexContent&gt;</w:t>
      </w:r>
    </w:p>
    <w:p w14:paraId="38A31D44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&lt;extension base="xn:NrmClass"&gt;</w:t>
      </w:r>
    </w:p>
    <w:p w14:paraId="64A695DD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&lt;sequence&gt;</w:t>
      </w:r>
    </w:p>
    <w:p w14:paraId="65D02928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name="attributes"&gt;</w:t>
      </w:r>
    </w:p>
    <w:p w14:paraId="7DC7D69E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&lt;complexType&gt;</w:t>
      </w:r>
    </w:p>
    <w:p w14:paraId="76816B99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&lt;all&gt;</w:t>
      </w:r>
    </w:p>
    <w:p w14:paraId="5E09C4B1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name="startTimeandendTime" type="nn:startTimeandendTime" /&gt;</w:t>
      </w:r>
    </w:p>
    <w:p w14:paraId="37CB9ABC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name="periodOfDay" type="nn:startTimeandendTime" /&gt;</w:t>
      </w:r>
      <w:r w:rsidRPr="00BD324F">
        <w:rPr>
          <w:noProof w:val="0"/>
          <w:color w:val="000000"/>
        </w:rPr>
        <w:tab/>
      </w:r>
    </w:p>
    <w:p w14:paraId="18FBEF5F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name="daysOfWeekList" type="en:daysOfWeekList" /&gt;</w:t>
      </w:r>
      <w:r w:rsidRPr="00BD324F">
        <w:rPr>
          <w:noProof w:val="0"/>
          <w:color w:val="000000"/>
        </w:rPr>
        <w:tab/>
      </w:r>
    </w:p>
    <w:p w14:paraId="141AD785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name="listoftimeperiods" type="en:listoftimeperiods" /&gt;</w:t>
      </w:r>
      <w:r w:rsidRPr="00BD324F">
        <w:rPr>
          <w:noProof w:val="0"/>
          <w:color w:val="000000"/>
        </w:rPr>
        <w:tab/>
      </w:r>
    </w:p>
    <w:p w14:paraId="64CAD225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&lt;/all&gt;</w:t>
      </w:r>
    </w:p>
    <w:p w14:paraId="53ECC48F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&lt;/complexType&gt;</w:t>
      </w:r>
    </w:p>
    <w:p w14:paraId="3D3D8A1A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&lt;/element&gt;</w:t>
      </w:r>
    </w:p>
    <w:p w14:paraId="7CE7CD5A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&lt;/sequence&gt;</w:t>
      </w:r>
    </w:p>
    <w:p w14:paraId="63BDE197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&lt;/extension&gt;</w:t>
      </w:r>
    </w:p>
    <w:p w14:paraId="06844D47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&lt;/complexContent&gt;</w:t>
      </w:r>
    </w:p>
    <w:p w14:paraId="1C955418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  <w:t>&lt;/complexType&gt;</w:t>
      </w:r>
    </w:p>
    <w:p w14:paraId="27C7D225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>&lt;/element&gt;</w:t>
      </w:r>
    </w:p>
    <w:p w14:paraId="37D59C79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lastRenderedPageBreak/>
        <w:t>&lt;element name="InterRatEsActivationOriginalCellParameters"&gt;</w:t>
      </w:r>
    </w:p>
    <w:p w14:paraId="18E0AF4B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  <w:t>&lt;complexType&gt;</w:t>
      </w:r>
    </w:p>
    <w:p w14:paraId="7EB181D8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&lt;complexContent&gt;</w:t>
      </w:r>
    </w:p>
    <w:p w14:paraId="7ACF451C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&lt;extension base="xn:NrmClass"&gt;</w:t>
      </w:r>
    </w:p>
    <w:p w14:paraId="7C9B36EF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&lt;sequence&gt;</w:t>
      </w:r>
    </w:p>
    <w:p w14:paraId="69976116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name="attributes"&gt;</w:t>
      </w:r>
    </w:p>
    <w:p w14:paraId="6F748957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&lt;complexType&gt;</w:t>
      </w:r>
    </w:p>
    <w:p w14:paraId="64C5D493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&lt;all&gt;</w:t>
      </w:r>
    </w:p>
    <w:p w14:paraId="147902EA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name="loadThreshold" type="loadThreshold" minOccurs="0"/&gt;</w:t>
      </w:r>
    </w:p>
    <w:p w14:paraId="017199FD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name="timeDuration" type="timeDuration" minOccurs="0"/&gt;</w:t>
      </w:r>
      <w:r w:rsidRPr="00BD324F">
        <w:rPr>
          <w:noProof w:val="0"/>
          <w:color w:val="000000"/>
        </w:rPr>
        <w:tab/>
      </w:r>
    </w:p>
    <w:p w14:paraId="7E2D1D41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&lt;/all&gt;</w:t>
      </w:r>
    </w:p>
    <w:p w14:paraId="23C8361C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&lt;/complexType&gt;</w:t>
      </w:r>
    </w:p>
    <w:p w14:paraId="52D099FA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&lt;/element&gt;</w:t>
      </w:r>
    </w:p>
    <w:p w14:paraId="27AFE270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&lt;/sequence&gt;</w:t>
      </w:r>
    </w:p>
    <w:p w14:paraId="218EBBA1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&lt;/extension&gt;</w:t>
      </w:r>
    </w:p>
    <w:p w14:paraId="7BC0DA43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&lt;/complexContent&gt;</w:t>
      </w:r>
    </w:p>
    <w:p w14:paraId="3082472F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  <w:t>&lt;/complexType&gt;</w:t>
      </w:r>
    </w:p>
    <w:p w14:paraId="10F19FE2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>&lt;/element&gt;</w:t>
      </w:r>
    </w:p>
    <w:p w14:paraId="208F515C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>&lt;element name="InterRatEsActivationCandidateCellParameters"&gt;</w:t>
      </w:r>
    </w:p>
    <w:p w14:paraId="3530E900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  <w:t>&lt;complexType&gt;</w:t>
      </w:r>
    </w:p>
    <w:p w14:paraId="30676FC8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&lt;complexContent&gt;</w:t>
      </w:r>
    </w:p>
    <w:p w14:paraId="0B3809C6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&lt;extension base="xn:NrmClass"&gt;</w:t>
      </w:r>
    </w:p>
    <w:p w14:paraId="7FDBBAA8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&lt;sequence&gt;</w:t>
      </w:r>
    </w:p>
    <w:p w14:paraId="2B94B50B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name="attributes"&gt;</w:t>
      </w:r>
    </w:p>
    <w:p w14:paraId="02F24423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&lt;complexType&gt;</w:t>
      </w:r>
    </w:p>
    <w:p w14:paraId="232C9DBA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&lt;all&gt;</w:t>
      </w:r>
    </w:p>
    <w:p w14:paraId="01ABA618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name="loadThreshold" type="loadThreshold" minOccurs="0"/&gt;</w:t>
      </w:r>
    </w:p>
    <w:p w14:paraId="310F8FB5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name="timeDuration" type="timeDuration" minOccurs="0"/&gt;</w:t>
      </w:r>
      <w:r w:rsidRPr="00BD324F">
        <w:rPr>
          <w:noProof w:val="0"/>
          <w:color w:val="000000"/>
        </w:rPr>
        <w:tab/>
      </w:r>
    </w:p>
    <w:p w14:paraId="3D08D3F2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&lt;/all&gt;</w:t>
      </w:r>
    </w:p>
    <w:p w14:paraId="16B7B672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&lt;/complexType&gt;</w:t>
      </w:r>
    </w:p>
    <w:p w14:paraId="20DEEA7D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&lt;/element&gt;</w:t>
      </w:r>
    </w:p>
    <w:p w14:paraId="22D6844B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&lt;/sequence&gt;</w:t>
      </w:r>
    </w:p>
    <w:p w14:paraId="1A9E04A5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&lt;/extension&gt;</w:t>
      </w:r>
    </w:p>
    <w:p w14:paraId="3B24E7C9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&lt;/complexContent&gt;</w:t>
      </w:r>
    </w:p>
    <w:p w14:paraId="11DCEC8E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  <w:t>&lt;/complexType&gt;</w:t>
      </w:r>
    </w:p>
    <w:p w14:paraId="636BB197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>&lt;/element&gt;</w:t>
      </w:r>
    </w:p>
    <w:p w14:paraId="3588DBED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>&lt;element name="InterRatEsDeactivationCandidateCellParameters"&gt;</w:t>
      </w:r>
    </w:p>
    <w:p w14:paraId="5E69E66B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  <w:t>&lt;complexType&gt;</w:t>
      </w:r>
    </w:p>
    <w:p w14:paraId="1FB9701D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&lt;complexContent&gt;</w:t>
      </w:r>
    </w:p>
    <w:p w14:paraId="280EC8D3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&lt;extension base="xn:NrmClass"&gt;</w:t>
      </w:r>
    </w:p>
    <w:p w14:paraId="5A3B1AA5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&lt;sequence&gt;</w:t>
      </w:r>
    </w:p>
    <w:p w14:paraId="287A1D89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name="attributes"&gt;</w:t>
      </w:r>
    </w:p>
    <w:p w14:paraId="6FCBD254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&lt;complexType&gt;</w:t>
      </w:r>
    </w:p>
    <w:p w14:paraId="7950DE3E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&lt;all&gt;</w:t>
      </w:r>
    </w:p>
    <w:p w14:paraId="2E6AE8EF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name="loadThreshold" type="loadThreshold" minOccurs="0"/&gt;</w:t>
      </w:r>
    </w:p>
    <w:p w14:paraId="5676EEC4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&lt;element name="timeDuration" type="timeDuration" minOccurs="0"/&gt;</w:t>
      </w:r>
      <w:r w:rsidRPr="00BD324F">
        <w:rPr>
          <w:noProof w:val="0"/>
          <w:color w:val="000000"/>
        </w:rPr>
        <w:tab/>
      </w:r>
    </w:p>
    <w:p w14:paraId="2BB2BC28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&lt;/all&gt;</w:t>
      </w:r>
    </w:p>
    <w:p w14:paraId="02E9140A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&lt;/complexType&gt;</w:t>
      </w:r>
    </w:p>
    <w:p w14:paraId="42B27E60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&lt;/element&gt;</w:t>
      </w:r>
    </w:p>
    <w:p w14:paraId="54A7124D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&lt;/sequence&gt;</w:t>
      </w:r>
    </w:p>
    <w:p w14:paraId="2875F442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&lt;/extension&gt;</w:t>
      </w:r>
    </w:p>
    <w:p w14:paraId="50284B1D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</w:r>
      <w:r w:rsidRPr="00BD324F">
        <w:rPr>
          <w:noProof w:val="0"/>
          <w:color w:val="000000"/>
        </w:rPr>
        <w:tab/>
        <w:t>&lt;/complexContent&gt;</w:t>
      </w:r>
    </w:p>
    <w:p w14:paraId="34D667C9" w14:textId="77777777" w:rsidR="00842A7D" w:rsidRPr="00BD324F" w:rsidRDefault="00842A7D" w:rsidP="00842A7D">
      <w:pPr>
        <w:pStyle w:val="PL"/>
        <w:rPr>
          <w:noProof w:val="0"/>
          <w:color w:val="000000"/>
        </w:rPr>
      </w:pPr>
      <w:r w:rsidRPr="00BD324F">
        <w:rPr>
          <w:noProof w:val="0"/>
          <w:color w:val="000000"/>
        </w:rPr>
        <w:tab/>
        <w:t>&lt;/complexType&gt;</w:t>
      </w:r>
    </w:p>
    <w:p w14:paraId="1AB02104" w14:textId="2058521A" w:rsidR="00B72602" w:rsidRPr="00BD324F" w:rsidRDefault="00842A7D" w:rsidP="00842A7D">
      <w:pPr>
        <w:pStyle w:val="PL"/>
        <w:rPr>
          <w:noProof w:val="0"/>
        </w:rPr>
      </w:pPr>
      <w:r w:rsidRPr="00BD324F">
        <w:rPr>
          <w:noProof w:val="0"/>
          <w:color w:val="000000"/>
        </w:rPr>
        <w:t>&lt;/element&gt;</w:t>
      </w:r>
    </w:p>
    <w:p w14:paraId="71EF449B" w14:textId="77777777" w:rsidR="00B72602" w:rsidRPr="00BD324F" w:rsidRDefault="00B72602" w:rsidP="00B72602">
      <w:pPr>
        <w:pStyle w:val="PL"/>
        <w:rPr>
          <w:noProof w:val="0"/>
        </w:rPr>
      </w:pPr>
      <w:r w:rsidRPr="00BD324F">
        <w:rPr>
          <w:noProof w:val="0"/>
        </w:rPr>
        <w:t>&lt;/schema&gt;</w:t>
      </w:r>
    </w:p>
    <w:p w14:paraId="0327EA52" w14:textId="77777777" w:rsidR="00B72602" w:rsidRPr="00BD324F" w:rsidRDefault="00B72602" w:rsidP="00B72602">
      <w:pPr>
        <w:pStyle w:val="Heading8"/>
      </w:pPr>
      <w:r w:rsidRPr="00BD324F">
        <w:rPr>
          <w:rFonts w:ascii="Courier New" w:hAnsi="Courier New"/>
          <w:sz w:val="16"/>
          <w:szCs w:val="16"/>
        </w:rPr>
        <w:br w:type="page"/>
      </w:r>
      <w:r w:rsidRPr="00BD324F">
        <w:lastRenderedPageBreak/>
        <w:t>Annex D (normative):</w:t>
      </w:r>
      <w:r w:rsidRPr="00BD324F">
        <w:br/>
        <w:t>OpenAPI definition of the NR NRM</w:t>
      </w:r>
    </w:p>
    <w:p w14:paraId="2D54F095" w14:textId="77777777" w:rsidR="00B72602" w:rsidRPr="00BD324F" w:rsidRDefault="00B72602" w:rsidP="00B72602">
      <w:pPr>
        <w:pStyle w:val="Heading1"/>
      </w:pPr>
      <w:r w:rsidRPr="00BD324F">
        <w:t>D.1</w:t>
      </w:r>
      <w:r w:rsidRPr="00BD324F">
        <w:tab/>
        <w:t xml:space="preserve">General </w:t>
      </w:r>
    </w:p>
    <w:p w14:paraId="2E9E3EBA" w14:textId="77777777" w:rsidR="00B72602" w:rsidRPr="00BD324F" w:rsidRDefault="00B72602" w:rsidP="00B72602">
      <w:pPr>
        <w:rPr>
          <w:color w:val="000000"/>
        </w:rPr>
      </w:pPr>
      <w:r w:rsidRPr="00BD324F">
        <w:t xml:space="preserve">This annex contains the </w:t>
      </w:r>
      <w:r w:rsidRPr="00BD324F">
        <w:rPr>
          <w:color w:val="000000"/>
        </w:rPr>
        <w:t>OpenAPI definition of the NR NRM in YAML format.</w:t>
      </w:r>
    </w:p>
    <w:p w14:paraId="07D931B4" w14:textId="77777777" w:rsidR="00B72602" w:rsidRPr="00BD324F" w:rsidRDefault="00B72602" w:rsidP="00B72602">
      <w:r w:rsidRPr="00BD324F">
        <w:t>The Information Service (IS) of the NR NRM is defined in clause 4.</w:t>
      </w:r>
    </w:p>
    <w:p w14:paraId="3254687C" w14:textId="19EC3F65" w:rsidR="00B72602" w:rsidRPr="00BD324F" w:rsidRDefault="00B72602" w:rsidP="00B72602">
      <w:pPr>
        <w:rPr>
          <w:lang w:eastAsia="zh-CN"/>
        </w:rPr>
      </w:pPr>
      <w:r w:rsidRPr="00BD324F">
        <w:t xml:space="preserve">Mapping rules to produce the </w:t>
      </w:r>
      <w:r w:rsidRPr="00BD324F">
        <w:rPr>
          <w:color w:val="000000"/>
        </w:rPr>
        <w:t xml:space="preserve">OpenAPI definition based on the IS are defined in </w:t>
      </w:r>
      <w:r w:rsidRPr="00BD324F">
        <w:t>3GPP TS 32.160 [</w:t>
      </w:r>
      <w:r w:rsidR="000004FA">
        <w:rPr>
          <w:lang w:eastAsia="zh-CN"/>
        </w:rPr>
        <w:t>47</w:t>
      </w:r>
      <w:r w:rsidRPr="00BD324F">
        <w:t>]</w:t>
      </w:r>
      <w:r w:rsidRPr="00BD324F">
        <w:rPr>
          <w:rFonts w:hint="eastAsia"/>
          <w:lang w:eastAsia="zh-CN"/>
        </w:rPr>
        <w:t>.</w:t>
      </w:r>
    </w:p>
    <w:p w14:paraId="6B392952" w14:textId="05AB458B" w:rsidR="00B72602" w:rsidRDefault="00B72602" w:rsidP="00B72602">
      <w:pPr>
        <w:pStyle w:val="Heading1"/>
      </w:pPr>
      <w:r w:rsidRPr="00BD324F">
        <w:t>D.2</w:t>
      </w:r>
      <w:r w:rsidRPr="00BD324F">
        <w:tab/>
        <w:t>Void</w:t>
      </w:r>
    </w:p>
    <w:p w14:paraId="16979DEC" w14:textId="77777777" w:rsidR="003E6820" w:rsidRPr="003E6820" w:rsidRDefault="003E6820" w:rsidP="003E6820">
      <w:pPr>
        <w:pStyle w:val="NF"/>
      </w:pPr>
    </w:p>
    <w:p w14:paraId="0AF32B8C" w14:textId="77777777" w:rsidR="00B72602" w:rsidRPr="00BD324F" w:rsidRDefault="00B72602" w:rsidP="00B72602">
      <w:pPr>
        <w:pStyle w:val="Heading1"/>
      </w:pPr>
      <w:r w:rsidRPr="00BD324F">
        <w:t>D.3</w:t>
      </w:r>
      <w:r w:rsidRPr="00BD324F">
        <w:tab/>
        <w:t>Void</w:t>
      </w:r>
    </w:p>
    <w:p w14:paraId="2DDA5DF8" w14:textId="77777777" w:rsidR="00B72602" w:rsidRPr="00BD324F" w:rsidRDefault="00B72602" w:rsidP="003E6820">
      <w:pPr>
        <w:pStyle w:val="NF"/>
      </w:pPr>
    </w:p>
    <w:p w14:paraId="2D53D135" w14:textId="77777777" w:rsidR="00B72602" w:rsidRPr="00BD324F" w:rsidRDefault="00B72602" w:rsidP="00B72602">
      <w:pPr>
        <w:pStyle w:val="Heading1"/>
      </w:pPr>
      <w:r w:rsidRPr="00BD324F">
        <w:t>D.4</w:t>
      </w:r>
      <w:r w:rsidRPr="00BD324F">
        <w:tab/>
        <w:t>Solution Set (SS) definitions</w:t>
      </w:r>
    </w:p>
    <w:p w14:paraId="038D9721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D.4.1</w:t>
      </w:r>
      <w:r w:rsidRPr="00BD324F">
        <w:rPr>
          <w:lang w:eastAsia="zh-CN"/>
        </w:rPr>
        <w:tab/>
        <w:t>Void</w:t>
      </w:r>
    </w:p>
    <w:p w14:paraId="69EB7B4B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D.4.2</w:t>
      </w:r>
      <w:r w:rsidRPr="00BD324F">
        <w:rPr>
          <w:lang w:eastAsia="zh-CN"/>
        </w:rPr>
        <w:tab/>
        <w:t>Void</w:t>
      </w:r>
    </w:p>
    <w:p w14:paraId="09E5CFD4" w14:textId="77777777" w:rsidR="00B72602" w:rsidRPr="00BD324F" w:rsidRDefault="00B72602" w:rsidP="00B72602">
      <w:pPr>
        <w:pStyle w:val="Heading2"/>
        <w:rPr>
          <w:rFonts w:ascii="Courier" w:eastAsia="MS Mincho" w:hAnsi="Courier"/>
          <w:szCs w:val="16"/>
        </w:rPr>
      </w:pPr>
      <w:r w:rsidRPr="00BD324F">
        <w:rPr>
          <w:lang w:eastAsia="zh-CN"/>
        </w:rPr>
        <w:t>D.4.3</w:t>
      </w:r>
      <w:r w:rsidRPr="00BD324F">
        <w:rPr>
          <w:lang w:eastAsia="zh-CN"/>
        </w:rPr>
        <w:tab/>
        <w:t xml:space="preserve">OpenAPI document </w:t>
      </w:r>
      <w:r w:rsidRPr="00BD324F">
        <w:rPr>
          <w:rFonts w:ascii="Courier" w:eastAsia="MS Mincho" w:hAnsi="Courier"/>
          <w:szCs w:val="16"/>
        </w:rPr>
        <w:t>"nrNrm.yaml"</w:t>
      </w:r>
    </w:p>
    <w:p w14:paraId="4882480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>openapi: 3.0.1</w:t>
      </w:r>
    </w:p>
    <w:p w14:paraId="49131A6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>info:</w:t>
      </w:r>
    </w:p>
    <w:p w14:paraId="7CE8A8A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title: NR NRM</w:t>
      </w:r>
    </w:p>
    <w:p w14:paraId="049BC4B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version: 16.10.0</w:t>
      </w:r>
    </w:p>
    <w:p w14:paraId="66D6B8F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description: &gt;-</w:t>
      </w:r>
    </w:p>
    <w:p w14:paraId="5682815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OAS 3.0.1 specification of the NR NRM</w:t>
      </w:r>
    </w:p>
    <w:p w14:paraId="67A8EDD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© 2020, 3GPP Organizational Partners (ARIB, ATIS, CCSA, ETSI, TSDSI, TTA, TTC).</w:t>
      </w:r>
    </w:p>
    <w:p w14:paraId="56B998B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All rights reserved.</w:t>
      </w:r>
    </w:p>
    <w:p w14:paraId="29247A2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>externalDocs:</w:t>
      </w:r>
    </w:p>
    <w:p w14:paraId="776DE8B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description: 3GPP TS 28.541; 5G NRM, NR NRM</w:t>
      </w:r>
    </w:p>
    <w:p w14:paraId="4E851B6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url: http://www.3gpp.org/ftp/Specs/archive/28_series/28.541/</w:t>
      </w:r>
    </w:p>
    <w:p w14:paraId="637837E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>paths: {}</w:t>
      </w:r>
    </w:p>
    <w:p w14:paraId="160630D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>components:</w:t>
      </w:r>
    </w:p>
    <w:p w14:paraId="068CE60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schemas:</w:t>
      </w:r>
    </w:p>
    <w:p w14:paraId="666245CE" w14:textId="77777777" w:rsidR="003D36CB" w:rsidRPr="00BD324F" w:rsidRDefault="003D36CB" w:rsidP="003D36CB">
      <w:pPr>
        <w:pStyle w:val="PL"/>
        <w:rPr>
          <w:noProof w:val="0"/>
        </w:rPr>
      </w:pPr>
    </w:p>
    <w:p w14:paraId="631CDBC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>#-------- Definition of types-----------------------------------------------------</w:t>
      </w:r>
    </w:p>
    <w:p w14:paraId="65296438" w14:textId="77777777" w:rsidR="003D36CB" w:rsidRPr="00BD324F" w:rsidRDefault="003D36CB" w:rsidP="003D36CB">
      <w:pPr>
        <w:pStyle w:val="PL"/>
        <w:rPr>
          <w:noProof w:val="0"/>
        </w:rPr>
      </w:pPr>
    </w:p>
    <w:p w14:paraId="7FF6B83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GnbId:</w:t>
      </w:r>
    </w:p>
    <w:p w14:paraId="3707250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2825276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GnbIdLength:</w:t>
      </w:r>
    </w:p>
    <w:p w14:paraId="3464B54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168AC34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minimum: 22</w:t>
      </w:r>
    </w:p>
    <w:p w14:paraId="6473336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maximum: 32</w:t>
      </w:r>
    </w:p>
    <w:p w14:paraId="32877C0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GnbName:</w:t>
      </w:r>
    </w:p>
    <w:p w14:paraId="12AE570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454CDD9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maxLength: 150</w:t>
      </w:r>
    </w:p>
    <w:p w14:paraId="30DDB8F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GnbDuId:</w:t>
      </w:r>
    </w:p>
    <w:p w14:paraId="450E47D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number</w:t>
      </w:r>
    </w:p>
    <w:p w14:paraId="4FE6774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minimum: 0</w:t>
      </w:r>
    </w:p>
    <w:p w14:paraId="577A511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maximum: 68719476735</w:t>
      </w:r>
    </w:p>
    <w:p w14:paraId="0A85634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GnbCuUpId:</w:t>
      </w:r>
    </w:p>
    <w:p w14:paraId="3A3D792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type: number</w:t>
      </w:r>
    </w:p>
    <w:p w14:paraId="635E6E8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minimum: 0</w:t>
      </w:r>
    </w:p>
    <w:p w14:paraId="38C3910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maximum: 68719476735</w:t>
      </w:r>
    </w:p>
    <w:p w14:paraId="419EAA48" w14:textId="77777777" w:rsidR="003D36CB" w:rsidRPr="00BD324F" w:rsidRDefault="003D36CB" w:rsidP="003D36CB">
      <w:pPr>
        <w:pStyle w:val="PL"/>
        <w:rPr>
          <w:noProof w:val="0"/>
        </w:rPr>
      </w:pPr>
    </w:p>
    <w:p w14:paraId="7EF75A9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Sst:</w:t>
      </w:r>
    </w:p>
    <w:p w14:paraId="725BCCF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46D305D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maximum: 255</w:t>
      </w:r>
    </w:p>
    <w:p w14:paraId="2894929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Snssai:</w:t>
      </w:r>
    </w:p>
    <w:p w14:paraId="66C8007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21C5F69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4292159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sst:</w:t>
      </w:r>
    </w:p>
    <w:p w14:paraId="7953ED3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'#/components/schemas/Sst'</w:t>
      </w:r>
    </w:p>
    <w:p w14:paraId="23BF63B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sd:</w:t>
      </w:r>
    </w:p>
    <w:p w14:paraId="00623C1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53A78CC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SnssaiList:</w:t>
      </w:r>
    </w:p>
    <w:p w14:paraId="5DCF988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001ABDF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1CF7A26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'#/components/schemas/Snssai'</w:t>
      </w:r>
    </w:p>
    <w:p w14:paraId="631DF6D3" w14:textId="77777777" w:rsidR="003D36CB" w:rsidRPr="00BD324F" w:rsidRDefault="003D36CB" w:rsidP="003D36CB">
      <w:pPr>
        <w:pStyle w:val="PL"/>
        <w:rPr>
          <w:noProof w:val="0"/>
        </w:rPr>
      </w:pPr>
    </w:p>
    <w:p w14:paraId="0F92E7B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Mnc:</w:t>
      </w:r>
    </w:p>
    <w:p w14:paraId="11D093B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09BF1EA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pattern: '[0-9]{3}|[0-9]{2}'</w:t>
      </w:r>
    </w:p>
    <w:p w14:paraId="0407EAB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PlmnId:</w:t>
      </w:r>
    </w:p>
    <w:p w14:paraId="3EC39C6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71552C2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6B8AFE1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mcc:</w:t>
      </w:r>
    </w:p>
    <w:p w14:paraId="4E42042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$ref: 'comDefs.yaml#/components/schemas/Mcc'</w:t>
      </w:r>
    </w:p>
    <w:p w14:paraId="55A54F1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mnc:</w:t>
      </w:r>
    </w:p>
    <w:p w14:paraId="41D8DF4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'#/components/schemas/Mnc'</w:t>
      </w:r>
    </w:p>
    <w:p w14:paraId="37FB900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PlmnIdList:</w:t>
      </w:r>
    </w:p>
    <w:p w14:paraId="48D1041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1597560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69CD0D2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'#/components/schemas/PlmnId'</w:t>
      </w:r>
    </w:p>
    <w:p w14:paraId="7A7FA37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PlmnInfo:</w:t>
      </w:r>
    </w:p>
    <w:p w14:paraId="0DAEA21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7F8DE78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01F7502E" w14:textId="1748D425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plmnId</w:t>
      </w:r>
      <w:proofErr w:type="spellEnd"/>
      <w:r w:rsidRPr="00BD324F">
        <w:rPr>
          <w:noProof w:val="0"/>
        </w:rPr>
        <w:t>:</w:t>
      </w:r>
    </w:p>
    <w:p w14:paraId="07CBA23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'#/components/schemas/PlmnId'</w:t>
      </w:r>
    </w:p>
    <w:p w14:paraId="2A1A157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snssai:</w:t>
      </w:r>
    </w:p>
    <w:p w14:paraId="45B60A4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'#/components/schemas/Snssai'</w:t>
      </w:r>
    </w:p>
    <w:p w14:paraId="73B610A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PlmnInfoList:</w:t>
      </w:r>
    </w:p>
    <w:p w14:paraId="2AA92B8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6F7027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3D25E90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'#/components/schemas/PlmnInfo'</w:t>
      </w:r>
    </w:p>
    <w:p w14:paraId="7269263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GGnbId:</w:t>
      </w:r>
    </w:p>
    <w:p w14:paraId="46EC6ED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type: string</w:t>
      </w:r>
    </w:p>
    <w:p w14:paraId="7765EE6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pattern: '^[0-9]{3}[0-9]{2,3}-(22|23|24|25|26|27|28|29|30|31|32)-[0-9]{1,10}'</w:t>
      </w:r>
    </w:p>
    <w:p w14:paraId="1C7892C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GEnbId:</w:t>
      </w:r>
    </w:p>
    <w:p w14:paraId="58A3CBB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type: string</w:t>
      </w:r>
    </w:p>
    <w:p w14:paraId="1ECAE2C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pattern: '^[0-9]{3}[0-9]{2,3}-(18|20|21|22)-[0-9]{1,7}'</w:t>
      </w:r>
    </w:p>
    <w:p w14:paraId="686AC814" w14:textId="77777777" w:rsidR="003D36CB" w:rsidRPr="00BD324F" w:rsidRDefault="003D36CB" w:rsidP="003D36CB">
      <w:pPr>
        <w:pStyle w:val="PL"/>
        <w:rPr>
          <w:noProof w:val="0"/>
        </w:rPr>
      </w:pPr>
    </w:p>
    <w:p w14:paraId="638A94A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GGnbIdList:</w:t>
      </w:r>
    </w:p>
    <w:p w14:paraId="5675F8B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type: array</w:t>
      </w:r>
    </w:p>
    <w:p w14:paraId="06D3CF8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items: </w:t>
      </w:r>
    </w:p>
    <w:p w14:paraId="06CD9E0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'#/components/schemas/GGnbId'</w:t>
      </w:r>
    </w:p>
    <w:p w14:paraId="1935260D" w14:textId="77777777" w:rsidR="003D36CB" w:rsidRPr="00BD324F" w:rsidRDefault="003D36CB" w:rsidP="003D36CB">
      <w:pPr>
        <w:pStyle w:val="PL"/>
        <w:rPr>
          <w:noProof w:val="0"/>
        </w:rPr>
      </w:pPr>
    </w:p>
    <w:p w14:paraId="2701859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GEnbIdList:</w:t>
      </w:r>
    </w:p>
    <w:p w14:paraId="006E7C3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type: array</w:t>
      </w:r>
    </w:p>
    <w:p w14:paraId="299F668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items: </w:t>
      </w:r>
    </w:p>
    <w:p w14:paraId="632E07A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'#/components/schemas/GEnbId'</w:t>
      </w:r>
    </w:p>
    <w:p w14:paraId="77E7EA71" w14:textId="77777777" w:rsidR="003D36CB" w:rsidRPr="00BD324F" w:rsidRDefault="003D36CB" w:rsidP="003D36CB">
      <w:pPr>
        <w:pStyle w:val="PL"/>
        <w:rPr>
          <w:noProof w:val="0"/>
        </w:rPr>
      </w:pPr>
    </w:p>
    <w:p w14:paraId="1719DAB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NrPci:</w:t>
      </w:r>
    </w:p>
    <w:p w14:paraId="55E7E35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3C0A349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maximum: 503</w:t>
      </w:r>
    </w:p>
    <w:p w14:paraId="6E8F409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NrTac:</w:t>
      </w:r>
    </w:p>
    <w:p w14:paraId="08AED21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35BF0E1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maximum: 16777215</w:t>
      </w:r>
    </w:p>
    <w:p w14:paraId="7D8BFEE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Tai:</w:t>
      </w:r>
    </w:p>
    <w:p w14:paraId="7EBF353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08687F1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2BDFF9D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plmnId:</w:t>
      </w:r>
    </w:p>
    <w:p w14:paraId="4A812D5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'#/components/schemas/PlmnId'</w:t>
      </w:r>
    </w:p>
    <w:p w14:paraId="58B6045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nrTac:</w:t>
      </w:r>
    </w:p>
    <w:p w14:paraId="59D1DA0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'#/components/schemas/NrTac'</w:t>
      </w:r>
    </w:p>
    <w:p w14:paraId="62A6C0AB" w14:textId="77777777" w:rsidR="003D36CB" w:rsidRPr="00BD324F" w:rsidRDefault="003D36CB" w:rsidP="003D36CB">
      <w:pPr>
        <w:pStyle w:val="PL"/>
        <w:rPr>
          <w:noProof w:val="0"/>
        </w:rPr>
      </w:pPr>
    </w:p>
    <w:p w14:paraId="323A56C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BackhaulAddress:</w:t>
      </w:r>
    </w:p>
    <w:p w14:paraId="0321124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26C5ECE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121F2B7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gnbId:</w:t>
      </w:r>
    </w:p>
    <w:p w14:paraId="50D3969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'#/components/schemas/GnbId'</w:t>
      </w:r>
    </w:p>
    <w:p w14:paraId="60455D0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tai:</w:t>
      </w:r>
    </w:p>
    <w:p w14:paraId="600E892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$ref: "#/components/schemas/Tai"</w:t>
      </w:r>
    </w:p>
    <w:p w14:paraId="28B1163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MappingSetIDBackhaulAddress:</w:t>
      </w:r>
    </w:p>
    <w:p w14:paraId="2CAEA69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4339711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0DB4DD8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setID:</w:t>
      </w:r>
    </w:p>
    <w:p w14:paraId="6EA3007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7E54FA0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backhaulAddress:</w:t>
      </w:r>
    </w:p>
    <w:p w14:paraId="1D094FB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'#/components/schemas/BackhaulAddress'</w:t>
      </w:r>
    </w:p>
    <w:p w14:paraId="0944D41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IntraRatEsActivationOriginalCellLoadParameters:</w:t>
      </w:r>
    </w:p>
    <w:p w14:paraId="308A16D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3C9AA8F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1451FA4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loadThreshold:</w:t>
      </w:r>
    </w:p>
    <w:p w14:paraId="27FB661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728924B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timeDuration:</w:t>
      </w:r>
    </w:p>
    <w:p w14:paraId="1252C44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0C4056A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IntraRatEsActivationCandidateCellsLoadParameters:</w:t>
      </w:r>
    </w:p>
    <w:p w14:paraId="1B49C28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77B877C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7AD8ED9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loadThreshold:</w:t>
      </w:r>
    </w:p>
    <w:p w14:paraId="6F20302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0E3D76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timeDuration:</w:t>
      </w:r>
    </w:p>
    <w:p w14:paraId="7FCA794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159B9F3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IntraRatEsDeactivationCandidateCellsLoadParameters:</w:t>
      </w:r>
    </w:p>
    <w:p w14:paraId="0E37D5B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0F0F04C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4E36453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loadThreshold:</w:t>
      </w:r>
    </w:p>
    <w:p w14:paraId="130943E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657F3D0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timeDuration:</w:t>
      </w:r>
    </w:p>
    <w:p w14:paraId="5D55FBC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6A8FC4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EsNotAllowedTimePeriod:</w:t>
      </w:r>
    </w:p>
    <w:p w14:paraId="5BE1FFD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0821883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09748CE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startTimeandendTime:</w:t>
      </w:r>
    </w:p>
    <w:p w14:paraId="574DBC8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5C47502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periodOfDay:</w:t>
      </w:r>
    </w:p>
    <w:p w14:paraId="36D9D2D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5D7A353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daysOfWeekList:</w:t>
      </w:r>
    </w:p>
    <w:p w14:paraId="3458077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30228E6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listoftimeperiods:</w:t>
      </w:r>
    </w:p>
    <w:p w14:paraId="38BE1E7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70A4CB7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InterRatEsActivationOriginalCellParameters:</w:t>
      </w:r>
    </w:p>
    <w:p w14:paraId="7D1FAD6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434C931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6BB40CF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loadThreshold:</w:t>
      </w:r>
    </w:p>
    <w:p w14:paraId="7561FBE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B09B22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timeDuration:</w:t>
      </w:r>
    </w:p>
    <w:p w14:paraId="4E041E9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0F15747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InterRatEsActivationCandidateCellParameters:</w:t>
      </w:r>
    </w:p>
    <w:p w14:paraId="4521161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2159B15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08F65FC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loadThreshold:</w:t>
      </w:r>
    </w:p>
    <w:p w14:paraId="6EC44B9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7B9425C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timeDuration:</w:t>
      </w:r>
    </w:p>
    <w:p w14:paraId="7D7A72B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5D8F1F6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InterRatEsDeactivationCandidateCellParameters:</w:t>
      </w:r>
    </w:p>
    <w:p w14:paraId="56B4C5A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700F6E9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1B123EF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loadThreshold:</w:t>
      </w:r>
    </w:p>
    <w:p w14:paraId="2605844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3CB0AB1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timeDuration:</w:t>
      </w:r>
    </w:p>
    <w:p w14:paraId="60A0E25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1717A136" w14:textId="77777777" w:rsidR="003D36CB" w:rsidRPr="00BD324F" w:rsidRDefault="003D36CB" w:rsidP="003D36CB">
      <w:pPr>
        <w:pStyle w:val="PL"/>
        <w:rPr>
          <w:noProof w:val="0"/>
        </w:rPr>
      </w:pPr>
    </w:p>
    <w:p w14:paraId="00904F4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UeAccProbilityDist:</w:t>
      </w:r>
    </w:p>
    <w:p w14:paraId="3B3E85F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68A6953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59B782F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targetProbability:</w:t>
      </w:r>
    </w:p>
    <w:p w14:paraId="702961E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7E9EB38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numberofpreamblessent:</w:t>
      </w:r>
    </w:p>
    <w:p w14:paraId="2959908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6C09EF64" w14:textId="77777777" w:rsidR="003D36CB" w:rsidRPr="00BD324F" w:rsidRDefault="003D36CB" w:rsidP="003D36CB">
      <w:pPr>
        <w:pStyle w:val="PL"/>
        <w:rPr>
          <w:noProof w:val="0"/>
        </w:rPr>
      </w:pPr>
    </w:p>
    <w:p w14:paraId="5431CE8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UeAccDelayProbilityDist:</w:t>
      </w:r>
    </w:p>
    <w:p w14:paraId="15CE07E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1C1245D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040D4A6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targetProbability:</w:t>
      </w:r>
    </w:p>
    <w:p w14:paraId="0CEC255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5A613ED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accessdelay:</w:t>
      </w:r>
    </w:p>
    <w:p w14:paraId="5FB5905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536EE3DF" w14:textId="77777777" w:rsidR="003D36CB" w:rsidRPr="00BD324F" w:rsidRDefault="003D36CB" w:rsidP="003D36CB">
      <w:pPr>
        <w:pStyle w:val="PL"/>
        <w:rPr>
          <w:noProof w:val="0"/>
        </w:rPr>
      </w:pPr>
    </w:p>
    <w:p w14:paraId="6028B76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NRPciList:</w:t>
      </w:r>
    </w:p>
    <w:p w14:paraId="1511D38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67EB957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53D2BAE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NRPci:</w:t>
      </w:r>
    </w:p>
    <w:p w14:paraId="5658BEE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25A08A59" w14:textId="77777777" w:rsidR="003D36CB" w:rsidRPr="00BD324F" w:rsidRDefault="003D36CB" w:rsidP="003D36CB">
      <w:pPr>
        <w:pStyle w:val="PL"/>
        <w:rPr>
          <w:noProof w:val="0"/>
        </w:rPr>
      </w:pPr>
    </w:p>
    <w:p w14:paraId="1AE8376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CSonPciList:</w:t>
      </w:r>
    </w:p>
    <w:p w14:paraId="59A301D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5D89E27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0DC15E1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NRPci:</w:t>
      </w:r>
    </w:p>
    <w:p w14:paraId="4E42C1E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72150A23" w14:textId="77777777" w:rsidR="003D36CB" w:rsidRPr="00BD324F" w:rsidRDefault="003D36CB" w:rsidP="003D36CB">
      <w:pPr>
        <w:pStyle w:val="PL"/>
        <w:rPr>
          <w:noProof w:val="0"/>
        </w:rPr>
      </w:pPr>
    </w:p>
    <w:p w14:paraId="2C32D76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MaximumDeviationHoTrigger:</w:t>
      </w:r>
    </w:p>
    <w:p w14:paraId="357E597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4B3B1C4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minimum: -20</w:t>
      </w:r>
    </w:p>
    <w:p w14:paraId="35B86E7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maximum: 20</w:t>
      </w:r>
    </w:p>
    <w:p w14:paraId="7F71A3B0" w14:textId="77777777" w:rsidR="003D36CB" w:rsidRPr="00BD324F" w:rsidRDefault="003D36CB" w:rsidP="003D36CB">
      <w:pPr>
        <w:pStyle w:val="PL"/>
        <w:rPr>
          <w:noProof w:val="0"/>
        </w:rPr>
      </w:pPr>
    </w:p>
    <w:p w14:paraId="45A1917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MinimumTimeBetweenHoTriggerChange:</w:t>
      </w:r>
    </w:p>
    <w:p w14:paraId="62559BA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09413C5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minimum: 0</w:t>
      </w:r>
    </w:p>
    <w:p w14:paraId="26B3E9C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maximum: 604800</w:t>
      </w:r>
    </w:p>
    <w:p w14:paraId="5F1C8F3F" w14:textId="77777777" w:rsidR="003D36CB" w:rsidRPr="00BD324F" w:rsidRDefault="003D36CB" w:rsidP="003D36CB">
      <w:pPr>
        <w:pStyle w:val="PL"/>
        <w:rPr>
          <w:noProof w:val="0"/>
        </w:rPr>
      </w:pPr>
    </w:p>
    <w:p w14:paraId="65B04BC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TstoreUEcntxt:</w:t>
      </w:r>
    </w:p>
    <w:p w14:paraId="375941E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7643195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minimum: 0</w:t>
      </w:r>
    </w:p>
    <w:p w14:paraId="0730A65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maximum: 1023</w:t>
      </w:r>
    </w:p>
    <w:p w14:paraId="706AB2EB" w14:textId="77777777" w:rsidR="003D36CB" w:rsidRPr="00BD324F" w:rsidRDefault="003D36CB" w:rsidP="003D36CB">
      <w:pPr>
        <w:pStyle w:val="PL"/>
        <w:rPr>
          <w:noProof w:val="0"/>
        </w:rPr>
      </w:pPr>
    </w:p>
    <w:p w14:paraId="485ED49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CellState:</w:t>
      </w:r>
    </w:p>
    <w:p w14:paraId="790F4C9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5AFA60F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52661C5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IDLE</w:t>
      </w:r>
    </w:p>
    <w:p w14:paraId="3259720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INACTIVE</w:t>
      </w:r>
    </w:p>
    <w:p w14:paraId="2C7809C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ACTIVE</w:t>
      </w:r>
    </w:p>
    <w:p w14:paraId="141CCB1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CyclicPrefix:</w:t>
      </w:r>
    </w:p>
    <w:p w14:paraId="2FA85ED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694A3E8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604CDF1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'15'</w:t>
      </w:r>
    </w:p>
    <w:p w14:paraId="001825D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'30'</w:t>
      </w:r>
    </w:p>
    <w:p w14:paraId="3971705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'60'</w:t>
      </w:r>
    </w:p>
    <w:p w14:paraId="4FEEB5E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'120'</w:t>
      </w:r>
    </w:p>
    <w:p w14:paraId="13C47A2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TxDirection:</w:t>
      </w:r>
    </w:p>
    <w:p w14:paraId="738E852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3D970D5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66E7E3A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DL</w:t>
      </w:r>
    </w:p>
    <w:p w14:paraId="6914583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UL</w:t>
      </w:r>
    </w:p>
    <w:p w14:paraId="4C89808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DL and UL</w:t>
      </w:r>
    </w:p>
    <w:p w14:paraId="5213FA7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BwpContext:</w:t>
      </w:r>
    </w:p>
    <w:p w14:paraId="637C1E5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2BA3CBA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45C9021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DL</w:t>
      </w:r>
    </w:p>
    <w:p w14:paraId="4B62E5B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UL</w:t>
      </w:r>
    </w:p>
    <w:p w14:paraId="2C131C0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SUL</w:t>
      </w:r>
    </w:p>
    <w:p w14:paraId="742833F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IsInitialBwp:</w:t>
      </w:r>
    </w:p>
    <w:p w14:paraId="455EF76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6747094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2B3CE71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INITIAL</w:t>
      </w:r>
    </w:p>
    <w:p w14:paraId="5A79B9C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OTHER</w:t>
      </w:r>
    </w:p>
    <w:p w14:paraId="0AD8635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SUL</w:t>
      </w:r>
    </w:p>
    <w:p w14:paraId="2A67602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QuotaType:</w:t>
      </w:r>
    </w:p>
    <w:p w14:paraId="5AE0EC2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01D02CD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2A5444E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STRICT</w:t>
      </w:r>
    </w:p>
    <w:p w14:paraId="7DE4899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FLOAT</w:t>
      </w:r>
    </w:p>
    <w:p w14:paraId="437E783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IsESCoveredBy:</w:t>
      </w:r>
    </w:p>
    <w:p w14:paraId="65D779A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1663C08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0BDEF83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NO</w:t>
      </w:r>
    </w:p>
    <w:p w14:paraId="03E4BCF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PARTIAL</w:t>
      </w:r>
    </w:p>
    <w:p w14:paraId="7931C33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FULL</w:t>
      </w:r>
    </w:p>
    <w:p w14:paraId="051B086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RrmPolicyMember:</w:t>
      </w:r>
    </w:p>
    <w:p w14:paraId="791CF3D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66C4267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0E04CB0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plmnId:</w:t>
      </w:r>
    </w:p>
    <w:p w14:paraId="68EC66B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'#/components/schemas/PlmnId'</w:t>
      </w:r>
    </w:p>
    <w:p w14:paraId="502D384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snssai:</w:t>
      </w:r>
    </w:p>
    <w:p w14:paraId="71D58FD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  $ref: '#/components/schemas/Snssai'</w:t>
      </w:r>
    </w:p>
    <w:p w14:paraId="28FB982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RrmPolicyMemberList:</w:t>
      </w:r>
    </w:p>
    <w:p w14:paraId="5708C57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068B5F8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2BDBE7C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'#/components/schemas/RrmPolicyMember'</w:t>
      </w:r>
    </w:p>
    <w:p w14:paraId="2E587AB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AddressWithVlan:</w:t>
      </w:r>
    </w:p>
    <w:p w14:paraId="13679C4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08E2868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754F371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ipv4Address:</w:t>
      </w:r>
    </w:p>
    <w:p w14:paraId="7B005B1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$ref: 'comDefs.yaml#/components/schemas/Ipv4Addr'</w:t>
      </w:r>
    </w:p>
    <w:p w14:paraId="57B3925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ipv6Address:</w:t>
      </w:r>
    </w:p>
    <w:p w14:paraId="1F01FFB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$ref: 'comDefs.yaml#/components/schemas/Ipv6Addr'</w:t>
      </w:r>
    </w:p>
    <w:p w14:paraId="2ABC608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vlanId:</w:t>
      </w:r>
    </w:p>
    <w:p w14:paraId="17D012B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246A604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minimum: 0</w:t>
      </w:r>
    </w:p>
    <w:p w14:paraId="1FFD4CC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maximum: 4096</w:t>
      </w:r>
    </w:p>
    <w:p w14:paraId="537844B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LocalAddress:</w:t>
      </w:r>
    </w:p>
    <w:p w14:paraId="47F0FE1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034FA70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21C64FC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addressWithVlan:</w:t>
      </w:r>
    </w:p>
    <w:p w14:paraId="4FEFD95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'#/components/schemas/AddressWithVlan'</w:t>
      </w:r>
    </w:p>
    <w:p w14:paraId="3F71D119" w14:textId="77777777" w:rsidR="003D36CB" w:rsidRPr="002632DF" w:rsidRDefault="003D36CB" w:rsidP="003D36CB">
      <w:pPr>
        <w:pStyle w:val="PL"/>
        <w:rPr>
          <w:noProof w:val="0"/>
          <w:lang w:val="fr-FR"/>
        </w:rPr>
      </w:pPr>
      <w:r w:rsidRPr="00BD324F">
        <w:rPr>
          <w:noProof w:val="0"/>
        </w:rPr>
        <w:t xml:space="preserve">        </w:t>
      </w:r>
      <w:r w:rsidRPr="002632DF">
        <w:rPr>
          <w:noProof w:val="0"/>
          <w:lang w:val="fr-FR"/>
        </w:rPr>
        <w:t>port:</w:t>
      </w:r>
    </w:p>
    <w:p w14:paraId="0C6F748B" w14:textId="77777777" w:rsidR="003D36CB" w:rsidRPr="002632DF" w:rsidRDefault="003D36CB" w:rsidP="003D36CB">
      <w:pPr>
        <w:pStyle w:val="PL"/>
        <w:rPr>
          <w:noProof w:val="0"/>
          <w:lang w:val="fr-FR"/>
        </w:rPr>
      </w:pPr>
      <w:r w:rsidRPr="002632DF">
        <w:rPr>
          <w:noProof w:val="0"/>
          <w:lang w:val="fr-FR"/>
        </w:rPr>
        <w:t xml:space="preserve">          type: integer</w:t>
      </w:r>
    </w:p>
    <w:p w14:paraId="2AD69E69" w14:textId="77777777" w:rsidR="003D36CB" w:rsidRPr="002632DF" w:rsidRDefault="003D36CB" w:rsidP="003D36CB">
      <w:pPr>
        <w:pStyle w:val="PL"/>
        <w:rPr>
          <w:noProof w:val="0"/>
          <w:lang w:val="fr-FR"/>
        </w:rPr>
      </w:pPr>
      <w:r w:rsidRPr="002632DF">
        <w:rPr>
          <w:noProof w:val="0"/>
          <w:lang w:val="fr-FR"/>
        </w:rPr>
        <w:t xml:space="preserve">          minimum: 0</w:t>
      </w:r>
    </w:p>
    <w:p w14:paraId="0687F88A" w14:textId="77777777" w:rsidR="003D36CB" w:rsidRPr="002632DF" w:rsidRDefault="003D36CB" w:rsidP="003D36CB">
      <w:pPr>
        <w:pStyle w:val="PL"/>
        <w:rPr>
          <w:noProof w:val="0"/>
          <w:lang w:val="fr-FR"/>
        </w:rPr>
      </w:pPr>
      <w:r w:rsidRPr="002632DF">
        <w:rPr>
          <w:noProof w:val="0"/>
          <w:lang w:val="fr-FR"/>
        </w:rPr>
        <w:t xml:space="preserve">          maximum: 65535</w:t>
      </w:r>
    </w:p>
    <w:p w14:paraId="29568A2B" w14:textId="77777777" w:rsidR="003D36CB" w:rsidRPr="00BD324F" w:rsidRDefault="003D36CB" w:rsidP="003D36CB">
      <w:pPr>
        <w:pStyle w:val="PL"/>
        <w:rPr>
          <w:noProof w:val="0"/>
        </w:rPr>
      </w:pPr>
      <w:r w:rsidRPr="002632DF">
        <w:rPr>
          <w:noProof w:val="0"/>
          <w:lang w:val="fr-FR"/>
        </w:rPr>
        <w:t xml:space="preserve">    </w:t>
      </w:r>
      <w:r w:rsidRPr="00BD324F">
        <w:rPr>
          <w:noProof w:val="0"/>
        </w:rPr>
        <w:t>RemoteAddress:</w:t>
      </w:r>
    </w:p>
    <w:p w14:paraId="77FF6AC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1CAF9E3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1854B89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ipv4Address:</w:t>
      </w:r>
    </w:p>
    <w:p w14:paraId="053B075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$ref: 'comDefs.yaml#/components/schemas/Ipv4Addr'</w:t>
      </w:r>
    </w:p>
    <w:p w14:paraId="4495B08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ipv6Address:</w:t>
      </w:r>
    </w:p>
    <w:p w14:paraId="3DA22B0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$ref: 'comDefs.yaml#/components/schemas/Ipv6Addr'</w:t>
      </w:r>
    </w:p>
    <w:p w14:paraId="115941F3" w14:textId="77777777" w:rsidR="003D36CB" w:rsidRPr="00BD324F" w:rsidRDefault="003D36CB" w:rsidP="003D36CB">
      <w:pPr>
        <w:pStyle w:val="PL"/>
        <w:rPr>
          <w:noProof w:val="0"/>
        </w:rPr>
      </w:pPr>
    </w:p>
    <w:p w14:paraId="2843C6A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CellIndividualOffset:</w:t>
      </w:r>
    </w:p>
    <w:p w14:paraId="4B295B3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0C9D700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0EDF799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rsrpOffsetSSB:</w:t>
      </w:r>
    </w:p>
    <w:p w14:paraId="2E4930F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8E723C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rsrqOffsetSSB:</w:t>
      </w:r>
    </w:p>
    <w:p w14:paraId="66556DA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765C750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sinrOffsetSSB:</w:t>
      </w:r>
    </w:p>
    <w:p w14:paraId="5401C9A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63A21CA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rsrpOffsetCSI-RS:</w:t>
      </w:r>
    </w:p>
    <w:p w14:paraId="5D321EB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66D1297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rsrqOffsetCSI-RS:</w:t>
      </w:r>
    </w:p>
    <w:p w14:paraId="0130DC6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A832B6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sinrOffsetCSI-RS:</w:t>
      </w:r>
    </w:p>
    <w:p w14:paraId="2525418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214E8F1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QOffsetRange:</w:t>
      </w:r>
    </w:p>
    <w:p w14:paraId="5DD412B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2BDDBFA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750E621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-24</w:t>
      </w:r>
    </w:p>
    <w:p w14:paraId="43D56F2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-22</w:t>
      </w:r>
    </w:p>
    <w:p w14:paraId="6E154B7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-20</w:t>
      </w:r>
    </w:p>
    <w:p w14:paraId="41FDAF9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-18</w:t>
      </w:r>
    </w:p>
    <w:p w14:paraId="3C46CC5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-16</w:t>
      </w:r>
    </w:p>
    <w:p w14:paraId="0318EE5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-14</w:t>
      </w:r>
    </w:p>
    <w:p w14:paraId="6E7C017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-12</w:t>
      </w:r>
    </w:p>
    <w:p w14:paraId="265193E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-10</w:t>
      </w:r>
    </w:p>
    <w:p w14:paraId="22A46CD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-8</w:t>
      </w:r>
    </w:p>
    <w:p w14:paraId="18EF94F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-6</w:t>
      </w:r>
    </w:p>
    <w:p w14:paraId="3A31EDE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-5</w:t>
      </w:r>
    </w:p>
    <w:p w14:paraId="288025D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-4</w:t>
      </w:r>
    </w:p>
    <w:p w14:paraId="57384CB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-3</w:t>
      </w:r>
    </w:p>
    <w:p w14:paraId="25E32D3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-2</w:t>
      </w:r>
    </w:p>
    <w:p w14:paraId="174A8E0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-1</w:t>
      </w:r>
    </w:p>
    <w:p w14:paraId="2238078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- 0</w:t>
      </w:r>
    </w:p>
    <w:p w14:paraId="5A857D1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- 24</w:t>
      </w:r>
    </w:p>
    <w:p w14:paraId="4E1DAEC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- 22</w:t>
      </w:r>
    </w:p>
    <w:p w14:paraId="63C7020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- 20</w:t>
      </w:r>
    </w:p>
    <w:p w14:paraId="64A68CE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- 18</w:t>
      </w:r>
    </w:p>
    <w:p w14:paraId="647968F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- 16</w:t>
      </w:r>
    </w:p>
    <w:p w14:paraId="20BDACA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- 14</w:t>
      </w:r>
    </w:p>
    <w:p w14:paraId="2794FDA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- 12</w:t>
      </w:r>
    </w:p>
    <w:p w14:paraId="19D39CA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- 10</w:t>
      </w:r>
    </w:p>
    <w:p w14:paraId="662C7F5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- 8</w:t>
      </w:r>
    </w:p>
    <w:p w14:paraId="541EF97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- 6</w:t>
      </w:r>
    </w:p>
    <w:p w14:paraId="435411A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- 5</w:t>
      </w:r>
    </w:p>
    <w:p w14:paraId="0B3731C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- 4</w:t>
      </w:r>
    </w:p>
    <w:p w14:paraId="5F7E6D6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- 3</w:t>
      </w:r>
    </w:p>
    <w:p w14:paraId="1037B96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- 2</w:t>
      </w:r>
    </w:p>
    <w:p w14:paraId="44D1362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- 1</w:t>
      </w:r>
    </w:p>
    <w:p w14:paraId="29167E4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QOffsetRangeList:</w:t>
      </w:r>
    </w:p>
    <w:p w14:paraId="5EF7786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56D2147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5468741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rsrpOffsetSSB:</w:t>
      </w:r>
    </w:p>
    <w:p w14:paraId="463AAC8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'#/components/schemas/QOffsetRange'</w:t>
      </w:r>
    </w:p>
    <w:p w14:paraId="53F8F7B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rsrqOffsetSSB:</w:t>
      </w:r>
    </w:p>
    <w:p w14:paraId="1144881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'#/components/schemas/QOffsetRange'</w:t>
      </w:r>
    </w:p>
    <w:p w14:paraId="0D26AFC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sinrOffsetSSB:</w:t>
      </w:r>
    </w:p>
    <w:p w14:paraId="2033419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'#/components/schemas/QOffsetRange'</w:t>
      </w:r>
    </w:p>
    <w:p w14:paraId="6966EEF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rsrpOffsetCSI-RS:</w:t>
      </w:r>
    </w:p>
    <w:p w14:paraId="2CEAD97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'#/components/schemas/QOffsetRange'</w:t>
      </w:r>
    </w:p>
    <w:p w14:paraId="48A5929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rsrqOffsetCSI-RS:</w:t>
      </w:r>
    </w:p>
    <w:p w14:paraId="12F61F2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'#/components/schemas/QOffsetRange'</w:t>
      </w:r>
    </w:p>
    <w:p w14:paraId="0714C7C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sinrOffsetCSI-RS:</w:t>
      </w:r>
    </w:p>
    <w:p w14:paraId="4341A74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'#/components/schemas/QOffsetRange'</w:t>
      </w:r>
    </w:p>
    <w:p w14:paraId="48BB94F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QOffsetFreq:</w:t>
      </w:r>
    </w:p>
    <w:p w14:paraId="5F4F258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number</w:t>
      </w:r>
    </w:p>
    <w:p w14:paraId="7A5F2BF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TReselectionNRSf:</w:t>
      </w:r>
    </w:p>
    <w:p w14:paraId="30269BF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543A28A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5637356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- 25</w:t>
      </w:r>
    </w:p>
    <w:p w14:paraId="1F09D33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- 50</w:t>
      </w:r>
    </w:p>
    <w:p w14:paraId="56F7DFE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- 75</w:t>
      </w:r>
    </w:p>
    <w:p w14:paraId="7E55B0B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- 100</w:t>
      </w:r>
    </w:p>
    <w:p w14:paraId="3868D90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SsbPeriodicity:</w:t>
      </w:r>
    </w:p>
    <w:p w14:paraId="295AFAA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224D832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12AC228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- 5</w:t>
      </w:r>
    </w:p>
    <w:p w14:paraId="70B5DFA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- 10</w:t>
      </w:r>
    </w:p>
    <w:p w14:paraId="0C51C32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- 20</w:t>
      </w:r>
    </w:p>
    <w:p w14:paraId="37B7FBD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- 40</w:t>
      </w:r>
    </w:p>
    <w:p w14:paraId="2845570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- 80</w:t>
      </w:r>
    </w:p>
    <w:p w14:paraId="07294F7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- 160</w:t>
      </w:r>
    </w:p>
    <w:p w14:paraId="56D93AA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SsbDuration:</w:t>
      </w:r>
    </w:p>
    <w:p w14:paraId="66AAFC2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4897E01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057DE67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- 1</w:t>
      </w:r>
    </w:p>
    <w:p w14:paraId="49FE6D7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- 2</w:t>
      </w:r>
    </w:p>
    <w:p w14:paraId="40B9739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- 3</w:t>
      </w:r>
    </w:p>
    <w:p w14:paraId="25939AF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- 4</w:t>
      </w:r>
    </w:p>
    <w:p w14:paraId="2AAD5B1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- 5</w:t>
      </w:r>
    </w:p>
    <w:p w14:paraId="578C34E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SsbSubCarrierSpacing:</w:t>
      </w:r>
    </w:p>
    <w:p w14:paraId="38D680E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181CB30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200BFBF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- 15</w:t>
      </w:r>
    </w:p>
    <w:p w14:paraId="06CDFAF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- 30</w:t>
      </w:r>
    </w:p>
    <w:p w14:paraId="27218D1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- 120</w:t>
      </w:r>
    </w:p>
    <w:p w14:paraId="4D2F013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- 240</w:t>
      </w:r>
    </w:p>
    <w:p w14:paraId="1F4DEAC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CoverageShape:</w:t>
      </w:r>
    </w:p>
    <w:p w14:paraId="0B359C2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22B5652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maximum: 65535</w:t>
      </w:r>
    </w:p>
    <w:p w14:paraId="23F67E3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DigitalTilt:</w:t>
      </w:r>
    </w:p>
    <w:p w14:paraId="4254867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3FB6E9C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minimum: -900</w:t>
      </w:r>
    </w:p>
    <w:p w14:paraId="6732743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maximum: 900</w:t>
      </w:r>
    </w:p>
    <w:p w14:paraId="15A2544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DigitalAzimuth:</w:t>
      </w:r>
    </w:p>
    <w:p w14:paraId="0F87F4E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6DCACB8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minimum: -1800</w:t>
      </w:r>
    </w:p>
    <w:p w14:paraId="17EE1DA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maximum: 1800</w:t>
      </w:r>
    </w:p>
    <w:p w14:paraId="24F4915F" w14:textId="77777777" w:rsidR="003D36CB" w:rsidRPr="00BD324F" w:rsidRDefault="003D36CB" w:rsidP="003D36CB">
      <w:pPr>
        <w:pStyle w:val="PL"/>
        <w:rPr>
          <w:noProof w:val="0"/>
        </w:rPr>
      </w:pPr>
    </w:p>
    <w:p w14:paraId="5579AD1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RSSetId:</w:t>
      </w:r>
    </w:p>
    <w:p w14:paraId="37F26BC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6A1D870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maximum: 4194303</w:t>
      </w:r>
    </w:p>
    <w:p w14:paraId="09D1502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</w:p>
    <w:p w14:paraId="3DFC249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RSSetType:</w:t>
      </w:r>
    </w:p>
    <w:p w14:paraId="0D14481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5E1F4E2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enum:</w:t>
      </w:r>
    </w:p>
    <w:p w14:paraId="72065BA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RS1</w:t>
      </w:r>
    </w:p>
    <w:p w14:paraId="78F5F61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RS2</w:t>
      </w:r>
    </w:p>
    <w:p w14:paraId="0EEDEE94" w14:textId="77777777" w:rsidR="003D36CB" w:rsidRPr="00BD324F" w:rsidRDefault="003D36CB" w:rsidP="003D36CB">
      <w:pPr>
        <w:pStyle w:val="PL"/>
        <w:rPr>
          <w:noProof w:val="0"/>
        </w:rPr>
      </w:pPr>
    </w:p>
    <w:p w14:paraId="58E655B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FrequencyDomainPara:</w:t>
      </w:r>
    </w:p>
    <w:p w14:paraId="177439C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60D98CB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14F91BC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rimRSSubcarrierSpacing:</w:t>
      </w:r>
    </w:p>
    <w:p w14:paraId="33AAA6F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  type: integer</w:t>
      </w:r>
    </w:p>
    <w:p w14:paraId="34D3074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rIMRSBandwidth:</w:t>
      </w:r>
    </w:p>
    <w:p w14:paraId="1ECAEA3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type: integer</w:t>
      </w:r>
    </w:p>
    <w:p w14:paraId="6987F50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nrofGlobalRIMRSFrequencyCandidates:</w:t>
      </w:r>
    </w:p>
    <w:p w14:paraId="1FCFFE7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0961C47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rimRSCommonCarrierReferencePoint:</w:t>
      </w:r>
    </w:p>
    <w:p w14:paraId="06B9F92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type: integer</w:t>
      </w:r>
    </w:p>
    <w:p w14:paraId="2797CEF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rimRSStartingFrequencyOffsetIdList:</w:t>
      </w:r>
    </w:p>
    <w:p w14:paraId="05EBC15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array</w:t>
      </w:r>
    </w:p>
    <w:p w14:paraId="4065A1E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items:</w:t>
      </w:r>
    </w:p>
    <w:p w14:paraId="1601706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type: integer</w:t>
      </w:r>
    </w:p>
    <w:p w14:paraId="504172C3" w14:textId="77777777" w:rsidR="003D36CB" w:rsidRPr="00BD324F" w:rsidRDefault="003D36CB" w:rsidP="003D36CB">
      <w:pPr>
        <w:pStyle w:val="PL"/>
        <w:rPr>
          <w:noProof w:val="0"/>
        </w:rPr>
      </w:pPr>
    </w:p>
    <w:p w14:paraId="79DC72C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SequenceDomainPara:</w:t>
      </w:r>
    </w:p>
    <w:p w14:paraId="192C81F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5B824E1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30F9FFF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nrofRIMRSSequenceCandidatesofRS1:</w:t>
      </w:r>
    </w:p>
    <w:p w14:paraId="01DDE1D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type: integer</w:t>
      </w:r>
    </w:p>
    <w:p w14:paraId="382D4AD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rimRSScrambleIdListofRS1:</w:t>
      </w:r>
    </w:p>
    <w:p w14:paraId="3C9D2F9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array</w:t>
      </w:r>
    </w:p>
    <w:p w14:paraId="75378CA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items:</w:t>
      </w:r>
    </w:p>
    <w:p w14:paraId="6F1B792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type: integer</w:t>
      </w:r>
    </w:p>
    <w:p w14:paraId="0C036D2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nrofRIMRSSequenceCandidatesofRS2:</w:t>
      </w:r>
    </w:p>
    <w:p w14:paraId="7A7FAD4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type: integer</w:t>
      </w:r>
    </w:p>
    <w:p w14:paraId="0F28B3B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rimRSScrambleIdListofRS2:</w:t>
      </w:r>
    </w:p>
    <w:p w14:paraId="27839C2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array</w:t>
      </w:r>
    </w:p>
    <w:p w14:paraId="7F0A0C6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items:</w:t>
      </w:r>
    </w:p>
    <w:p w14:paraId="3F8AF13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type: integer</w:t>
      </w:r>
    </w:p>
    <w:p w14:paraId="5055639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enableEnoughNotEnoughIndication:</w:t>
      </w:r>
    </w:p>
    <w:p w14:paraId="76DA54B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30F01D6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enum:</w:t>
      </w:r>
    </w:p>
    <w:p w14:paraId="06A4280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- ENABLE</w:t>
      </w:r>
    </w:p>
    <w:p w14:paraId="62A0257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- DISABLE          </w:t>
      </w:r>
    </w:p>
    <w:p w14:paraId="34CA951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RIMRSScrambleTimerMultiplier:</w:t>
      </w:r>
    </w:p>
    <w:p w14:paraId="5AC71A3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23451E3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RIMRSScrambleTimerOffset:</w:t>
      </w:r>
    </w:p>
    <w:p w14:paraId="2DA548A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38E1D1C4" w14:textId="77777777" w:rsidR="003D36CB" w:rsidRPr="00BD324F" w:rsidRDefault="003D36CB" w:rsidP="003D36CB">
      <w:pPr>
        <w:pStyle w:val="PL"/>
        <w:rPr>
          <w:noProof w:val="0"/>
        </w:rPr>
      </w:pPr>
    </w:p>
    <w:p w14:paraId="4A39198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TimeDomainPara:</w:t>
      </w:r>
    </w:p>
    <w:p w14:paraId="0B953B4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770F76C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274C3FF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dlULSwitchingPeriod1:</w:t>
      </w:r>
    </w:p>
    <w:p w14:paraId="333E4C2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77FB7BA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enum:</w:t>
      </w:r>
    </w:p>
    <w:p w14:paraId="05C4BF6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- MS0P5</w:t>
      </w:r>
    </w:p>
    <w:p w14:paraId="67F0336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- MS0P625</w:t>
      </w:r>
    </w:p>
    <w:p w14:paraId="04F1C85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- MS1</w:t>
      </w:r>
    </w:p>
    <w:p w14:paraId="4A9FB97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- MS1P25</w:t>
      </w:r>
    </w:p>
    <w:p w14:paraId="6C9A56A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- MS2</w:t>
      </w:r>
    </w:p>
    <w:p w14:paraId="77FC2C3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- MS2P5</w:t>
      </w:r>
    </w:p>
    <w:p w14:paraId="203A616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- MS3</w:t>
      </w:r>
    </w:p>
    <w:p w14:paraId="7AB7714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- MS4</w:t>
      </w:r>
    </w:p>
    <w:p w14:paraId="6A8187D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- MS5</w:t>
      </w:r>
    </w:p>
    <w:p w14:paraId="0645DF7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- MS10</w:t>
      </w:r>
    </w:p>
    <w:p w14:paraId="419A71D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- MS20</w:t>
      </w:r>
    </w:p>
    <w:p w14:paraId="5D0EBD0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symbolOffsetOfReferencePoint1:</w:t>
      </w:r>
    </w:p>
    <w:p w14:paraId="19772AB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type: integer</w:t>
      </w:r>
    </w:p>
    <w:p w14:paraId="0BAE482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dlULSwitchingPeriod2:</w:t>
      </w:r>
    </w:p>
    <w:p w14:paraId="3813F22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703E0CD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enum:</w:t>
      </w:r>
    </w:p>
    <w:p w14:paraId="177FC7A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- MS0P5</w:t>
      </w:r>
    </w:p>
    <w:p w14:paraId="1C1A73C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- MS0P625</w:t>
      </w:r>
    </w:p>
    <w:p w14:paraId="3DD8A90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- MS1</w:t>
      </w:r>
    </w:p>
    <w:p w14:paraId="3BD8740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- MS1P25</w:t>
      </w:r>
    </w:p>
    <w:p w14:paraId="79E873F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- MS2</w:t>
      </w:r>
    </w:p>
    <w:p w14:paraId="65B54D0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- MS2P5</w:t>
      </w:r>
    </w:p>
    <w:p w14:paraId="7759DDD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- MS3</w:t>
      </w:r>
    </w:p>
    <w:p w14:paraId="4DA04D1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- MS4</w:t>
      </w:r>
    </w:p>
    <w:p w14:paraId="19B9FFA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- MS5</w:t>
      </w:r>
    </w:p>
    <w:p w14:paraId="0F91D8D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- MS10</w:t>
      </w:r>
    </w:p>
    <w:p w14:paraId="6938F09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- MS20</w:t>
      </w:r>
    </w:p>
    <w:p w14:paraId="4872E96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symbolOffsetOfReferencePoint2:</w:t>
      </w:r>
    </w:p>
    <w:p w14:paraId="7B71341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0E8331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totalnrofSetIdofRS1:</w:t>
      </w:r>
    </w:p>
    <w:p w14:paraId="26FDDAF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73C52F9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totalnrofSetIdofRS2:</w:t>
      </w:r>
    </w:p>
    <w:p w14:paraId="6EC0484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61A1356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nrofConsecutiveRIMRS1:</w:t>
      </w:r>
    </w:p>
    <w:p w14:paraId="008A0B5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AE172B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nrofConsecutiveRIMRS2:</w:t>
      </w:r>
    </w:p>
    <w:p w14:paraId="45FB21E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E50D2D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consecutiveRIMRS1List:</w:t>
      </w:r>
    </w:p>
    <w:p w14:paraId="0DB665B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array</w:t>
      </w:r>
    </w:p>
    <w:p w14:paraId="2968F9D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items:</w:t>
      </w:r>
    </w:p>
    <w:p w14:paraId="3B46921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type: integer</w:t>
      </w:r>
    </w:p>
    <w:p w14:paraId="1D5E568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consecutiveRIMRS2List:</w:t>
      </w:r>
    </w:p>
    <w:p w14:paraId="472AC71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array</w:t>
      </w:r>
    </w:p>
    <w:p w14:paraId="4F24D13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items:</w:t>
      </w:r>
    </w:p>
    <w:p w14:paraId="527A06B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type: integer</w:t>
      </w:r>
    </w:p>
    <w:p w14:paraId="2E61548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enablenearfarIndicationRS1:</w:t>
      </w:r>
    </w:p>
    <w:p w14:paraId="66F3BC8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2F94041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enum:</w:t>
      </w:r>
    </w:p>
    <w:p w14:paraId="5C6EEFE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- ENABLE</w:t>
      </w:r>
    </w:p>
    <w:p w14:paraId="26F563A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- DISABLE          </w:t>
      </w:r>
    </w:p>
    <w:p w14:paraId="2EFDD4F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enablenearfarIndicationRS2:</w:t>
      </w:r>
    </w:p>
    <w:p w14:paraId="5AE0D26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7DF4100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enum:</w:t>
      </w:r>
    </w:p>
    <w:p w14:paraId="1718DF1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- ENABLE</w:t>
      </w:r>
    </w:p>
    <w:p w14:paraId="30339F3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- DISABLE          </w:t>
      </w:r>
    </w:p>
    <w:p w14:paraId="476FF8B7" w14:textId="77777777" w:rsidR="003D36CB" w:rsidRPr="00BD324F" w:rsidRDefault="003D36CB" w:rsidP="003D36CB">
      <w:pPr>
        <w:pStyle w:val="PL"/>
        <w:rPr>
          <w:noProof w:val="0"/>
        </w:rPr>
      </w:pPr>
    </w:p>
    <w:p w14:paraId="2DA5685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RimRSReportInfo:</w:t>
      </w:r>
    </w:p>
    <w:p w14:paraId="3DA1702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7557929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3BA01E5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detectedSetID:</w:t>
      </w:r>
    </w:p>
    <w:p w14:paraId="08BA093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6401441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propagationDelay:</w:t>
      </w:r>
    </w:p>
    <w:p w14:paraId="1F9F46B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3C695C3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functionalityOfRIMRS:</w:t>
      </w:r>
    </w:p>
    <w:p w14:paraId="31043DA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0ABDA03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enum:</w:t>
      </w:r>
    </w:p>
    <w:p w14:paraId="27B8E79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- RS1</w:t>
      </w:r>
    </w:p>
    <w:p w14:paraId="7B99D58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- RS2</w:t>
      </w:r>
    </w:p>
    <w:p w14:paraId="57A2CE4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- RS1forEnoughMitigation</w:t>
      </w:r>
    </w:p>
    <w:p w14:paraId="1BCF5E7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- RS1forNotEnoughMitigation          </w:t>
      </w:r>
    </w:p>
    <w:p w14:paraId="7D67E6AD" w14:textId="77777777" w:rsidR="003D36CB" w:rsidRPr="00BD324F" w:rsidRDefault="003D36CB" w:rsidP="003D36CB">
      <w:pPr>
        <w:pStyle w:val="PL"/>
        <w:rPr>
          <w:noProof w:val="0"/>
        </w:rPr>
      </w:pPr>
    </w:p>
    <w:p w14:paraId="160966D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RimRSReportConf:</w:t>
      </w:r>
    </w:p>
    <w:p w14:paraId="01BA566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6490F47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27FF9E0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reportIndicator:</w:t>
      </w:r>
    </w:p>
    <w:p w14:paraId="145D40E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588F2AF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enum:</w:t>
      </w:r>
    </w:p>
    <w:p w14:paraId="0770322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- ENABLE</w:t>
      </w:r>
    </w:p>
    <w:p w14:paraId="7640D5A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- DISABLE          </w:t>
      </w:r>
    </w:p>
    <w:p w14:paraId="3050B56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reportInterval:</w:t>
      </w:r>
    </w:p>
    <w:p w14:paraId="234B9BD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type: integer</w:t>
      </w:r>
    </w:p>
    <w:p w14:paraId="26A5564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nrofRIMRSReportInfo:</w:t>
      </w:r>
    </w:p>
    <w:p w14:paraId="2FEBA1D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7DAD340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maxPropagationDelay:</w:t>
      </w:r>
    </w:p>
    <w:p w14:paraId="78B12EA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058B01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rimRSReportInfoList:</w:t>
      </w:r>
    </w:p>
    <w:p w14:paraId="256824F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array</w:t>
      </w:r>
    </w:p>
    <w:p w14:paraId="275F03E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items:</w:t>
      </w:r>
    </w:p>
    <w:p w14:paraId="0326800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$ref: '#/components/schemas/RimRSReportInfo'</w:t>
      </w:r>
    </w:p>
    <w:p w14:paraId="770A59B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TceMappingInfo:</w:t>
      </w:r>
    </w:p>
    <w:p w14:paraId="6320C52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7B37794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1A35518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TceIPAddress:</w:t>
      </w:r>
    </w:p>
    <w:p w14:paraId="0A8621E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oneOf:</w:t>
      </w:r>
    </w:p>
    <w:p w14:paraId="56D0788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- $ref: 'comDefs.yaml#/components/schemas/Ipv4Addr'</w:t>
      </w:r>
    </w:p>
    <w:p w14:paraId="16ACE7C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- $ref: 'comDefs.yaml#/components/schemas/Ipv6Addr'</w:t>
      </w:r>
    </w:p>
    <w:p w14:paraId="0244862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TceID:</w:t>
      </w:r>
    </w:p>
    <w:p w14:paraId="19DA426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65316B6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PlmnTarget:</w:t>
      </w:r>
    </w:p>
    <w:p w14:paraId="33F1B83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'#/components/schemas/PlmnId'</w:t>
      </w:r>
    </w:p>
    <w:p w14:paraId="5B35DEF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TceMappingInfoList:</w:t>
      </w:r>
    </w:p>
    <w:p w14:paraId="3CB8802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0D1935C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1B3001E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'#/components/schemas/TceMappingInfo'</w:t>
      </w:r>
    </w:p>
    <w:p w14:paraId="1BC6F8FB" w14:textId="77777777" w:rsidR="003D36CB" w:rsidRPr="00BD324F" w:rsidRDefault="003D36CB" w:rsidP="003D36CB">
      <w:pPr>
        <w:pStyle w:val="PL"/>
        <w:rPr>
          <w:noProof w:val="0"/>
        </w:rPr>
      </w:pPr>
    </w:p>
    <w:p w14:paraId="3B4A6FC7" w14:textId="77777777" w:rsidR="003D36CB" w:rsidRPr="00BD324F" w:rsidRDefault="003D36CB" w:rsidP="003D36CB">
      <w:pPr>
        <w:pStyle w:val="PL"/>
        <w:rPr>
          <w:noProof w:val="0"/>
        </w:rPr>
      </w:pPr>
    </w:p>
    <w:p w14:paraId="31AF00C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>#-------- Definition of abstract IOCs --------------------------------------------</w:t>
      </w:r>
    </w:p>
    <w:p w14:paraId="21BDCA2E" w14:textId="77777777" w:rsidR="003D36CB" w:rsidRPr="00BD324F" w:rsidRDefault="003D36CB" w:rsidP="003D36CB">
      <w:pPr>
        <w:pStyle w:val="PL"/>
        <w:rPr>
          <w:noProof w:val="0"/>
        </w:rPr>
      </w:pPr>
    </w:p>
    <w:p w14:paraId="0902122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RrmPolicy_-Attr:</w:t>
      </w:r>
    </w:p>
    <w:p w14:paraId="2F7FABB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4FEBC99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23A0DF6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resourceType:</w:t>
      </w:r>
    </w:p>
    <w:p w14:paraId="6DA815F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645F758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rRMPolicyMemberList:</w:t>
      </w:r>
    </w:p>
    <w:p w14:paraId="3D2BA88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'#/components/schemas/RrmPolicyMemberList'</w:t>
      </w:r>
    </w:p>
    <w:p w14:paraId="4EEC6A7A" w14:textId="77777777" w:rsidR="003D36CB" w:rsidRPr="00BD324F" w:rsidRDefault="003D36CB" w:rsidP="003D36CB">
      <w:pPr>
        <w:pStyle w:val="PL"/>
        <w:rPr>
          <w:noProof w:val="0"/>
        </w:rPr>
      </w:pPr>
    </w:p>
    <w:p w14:paraId="5EBDAFB2" w14:textId="77777777" w:rsidR="003D36CB" w:rsidRPr="00BD324F" w:rsidRDefault="003D36CB" w:rsidP="003D36CB">
      <w:pPr>
        <w:pStyle w:val="PL"/>
        <w:rPr>
          <w:noProof w:val="0"/>
        </w:rPr>
      </w:pPr>
    </w:p>
    <w:p w14:paraId="2E0A36A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>#-------- Definition of concrete IOCs --------------------------------------------</w:t>
      </w:r>
    </w:p>
    <w:p w14:paraId="58DF693A" w14:textId="77777777" w:rsidR="003D36CB" w:rsidRPr="00BD324F" w:rsidRDefault="003D36CB" w:rsidP="003D36CB">
      <w:pPr>
        <w:pStyle w:val="PL"/>
        <w:rPr>
          <w:noProof w:val="0"/>
        </w:rPr>
      </w:pPr>
    </w:p>
    <w:p w14:paraId="0DD4B7A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SubNetwork-Single:</w:t>
      </w:r>
    </w:p>
    <w:p w14:paraId="349561F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61DD4A8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0181F80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721551E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36F4D71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69EBE18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'genericNrm.yaml#/components/schemas/SubNetwork-Attr'</w:t>
      </w:r>
    </w:p>
    <w:p w14:paraId="1937A18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'genericNrm.yaml#/components/schemas/SubNetwork-ncO'</w:t>
      </w:r>
    </w:p>
    <w:p w14:paraId="063D903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2D165D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363CD23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SubNetwork:</w:t>
      </w:r>
    </w:p>
    <w:p w14:paraId="5659F53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'#/components/schemas/SubNetwork-Multiple'</w:t>
      </w:r>
    </w:p>
    <w:p w14:paraId="5420BF9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ManagedElement:</w:t>
      </w:r>
    </w:p>
    <w:p w14:paraId="07627BF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'#/components/schemas/ManagedElement-Multiple'</w:t>
      </w:r>
    </w:p>
    <w:p w14:paraId="683B6FF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NRFrequency:</w:t>
      </w:r>
    </w:p>
    <w:p w14:paraId="4B43A63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'#/components/schemas/NRFrequency-Multiple'</w:t>
      </w:r>
    </w:p>
    <w:p w14:paraId="7D4C17A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ExternalGnbCuCpFunction:</w:t>
      </w:r>
    </w:p>
    <w:p w14:paraId="6B34E1D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'#/components/schemas/ExternalGnbCuCpFunction-Multiple'</w:t>
      </w:r>
    </w:p>
    <w:p w14:paraId="66C91CD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ExternalENBFunction:</w:t>
      </w:r>
    </w:p>
    <w:p w14:paraId="4C65652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'#/components/schemas/ExternalENBFunction-Multiple'</w:t>
      </w:r>
    </w:p>
    <w:p w14:paraId="68E6C10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EUtranFrequency:</w:t>
      </w:r>
    </w:p>
    <w:p w14:paraId="7788931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'#/components/schemas/EUtranFrequency-Multiple'</w:t>
      </w:r>
    </w:p>
    <w:p w14:paraId="4D7FE03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DESManagementFunction:</w:t>
      </w:r>
    </w:p>
    <w:p w14:paraId="3DC9E91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'#/components/schemas/DESManagementFunction-Single'</w:t>
      </w:r>
    </w:p>
    <w:p w14:paraId="0600C16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DRACHOptimizationFunction:</w:t>
      </w:r>
    </w:p>
    <w:p w14:paraId="6609157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'#/components/schemas/DRACHOptimizationFunction-Single'</w:t>
      </w:r>
    </w:p>
    <w:p w14:paraId="0588554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DMROFunction:</w:t>
      </w:r>
    </w:p>
    <w:p w14:paraId="5A3CA51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'#/components/schemas/DMROFunction-Single'</w:t>
      </w:r>
    </w:p>
    <w:p w14:paraId="639544F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DPCIConfigurationFunction:</w:t>
      </w:r>
    </w:p>
    <w:p w14:paraId="7083454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'#/components/schemas/DPCIConfigurationFunction-Single'</w:t>
      </w:r>
    </w:p>
    <w:p w14:paraId="7706235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CPCIConfigurationFunction:</w:t>
      </w:r>
    </w:p>
    <w:p w14:paraId="41878DD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'#/components/schemas/CPCIConfigurationFunction-Single'</w:t>
      </w:r>
    </w:p>
    <w:p w14:paraId="0858351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CESManagementFunction:</w:t>
      </w:r>
    </w:p>
    <w:p w14:paraId="3AFA572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'#/components/schemas/CESManagementFunction-Single'</w:t>
      </w:r>
    </w:p>
    <w:p w14:paraId="30ED4C4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Configurable5QISet:</w:t>
      </w:r>
    </w:p>
    <w:p w14:paraId="1A95127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'5gcNrm.yaml#/components/schemas/Configurable5QISet-Multiple'</w:t>
      </w:r>
    </w:p>
    <w:p w14:paraId="63F2600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RimRSGlobal:</w:t>
      </w:r>
    </w:p>
    <w:p w14:paraId="645AF5F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'#/components/schemas/RimRSGlobal-Single'</w:t>
      </w:r>
    </w:p>
    <w:p w14:paraId="109ABD2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Dynamic5QISet:</w:t>
      </w:r>
    </w:p>
    <w:p w14:paraId="1B57526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'5gcNrm.yaml#/components/schemas/Dynamic5QISet-Multiple'</w:t>
      </w:r>
    </w:p>
    <w:p w14:paraId="00009C46" w14:textId="77777777" w:rsidR="003D36CB" w:rsidRPr="00BD324F" w:rsidRDefault="003D36CB" w:rsidP="003D36CB">
      <w:pPr>
        <w:pStyle w:val="PL"/>
        <w:rPr>
          <w:noProof w:val="0"/>
        </w:rPr>
      </w:pPr>
    </w:p>
    <w:p w14:paraId="3277EA0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ManagedElement-Single:</w:t>
      </w:r>
    </w:p>
    <w:p w14:paraId="3D598B5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2F42B7A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2D8D87D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9A0559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6FF39B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085641D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'genericNrm.yaml#/components/schemas/ManagedElement-Attr'</w:t>
      </w:r>
    </w:p>
    <w:p w14:paraId="702830C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'genericNrm.yaml#/components/schemas/ManagedElement-ncO'</w:t>
      </w:r>
    </w:p>
    <w:p w14:paraId="50E3A55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84C032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721E09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GnbDuFunction:</w:t>
      </w:r>
    </w:p>
    <w:p w14:paraId="59B29AA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'#/components/schemas/GnbDuFunction-Multiple'</w:t>
      </w:r>
    </w:p>
    <w:p w14:paraId="33E4250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GnbCuUpFunction:</w:t>
      </w:r>
    </w:p>
    <w:p w14:paraId="526C688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'#/components/schemas/GnbCuUpFunction-Multiple'</w:t>
      </w:r>
    </w:p>
    <w:p w14:paraId="23F2389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GnbCuCpFunction:</w:t>
      </w:r>
    </w:p>
    <w:p w14:paraId="1E70D76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'#/components/schemas/GnbCuCpFunction-Multiple'</w:t>
      </w:r>
    </w:p>
    <w:p w14:paraId="6A03BA1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DESManagementFunction:</w:t>
      </w:r>
    </w:p>
    <w:p w14:paraId="2C070F5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'#/components/schemas/DESManagementFunction-Single'</w:t>
      </w:r>
    </w:p>
    <w:p w14:paraId="25E4A10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DRACHOptimizationFunction:</w:t>
      </w:r>
    </w:p>
    <w:p w14:paraId="4F01446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'#/components/schemas/DRACHOptimizationFunction-Single'</w:t>
      </w:r>
    </w:p>
    <w:p w14:paraId="7EAA279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DMROFunction:</w:t>
      </w:r>
    </w:p>
    <w:p w14:paraId="60BDB59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'#/components/schemas/DMROFunction-Single'</w:t>
      </w:r>
    </w:p>
    <w:p w14:paraId="68EBD3F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DPCIConfigurationFunction:</w:t>
      </w:r>
    </w:p>
    <w:p w14:paraId="3A30A05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'#/components/schemas/DPCIConfigurationFunction-Single'</w:t>
      </w:r>
    </w:p>
    <w:p w14:paraId="76835CF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CPCIConfigurationFunction:</w:t>
      </w:r>
    </w:p>
    <w:p w14:paraId="2891DD7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'#/components/schemas/CPCIConfigurationFunction-Single'</w:t>
      </w:r>
    </w:p>
    <w:p w14:paraId="7EE9525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CESManagementFunction:</w:t>
      </w:r>
    </w:p>
    <w:p w14:paraId="58083A4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'#/components/schemas/CESManagementFunction-Single'</w:t>
      </w:r>
    </w:p>
    <w:p w14:paraId="4EB0A70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Configurable5QISet:</w:t>
      </w:r>
    </w:p>
    <w:p w14:paraId="6A03E32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'5gcNrm.yaml#/components/schemas/Configurable5QISet-Multiple'</w:t>
      </w:r>
    </w:p>
    <w:p w14:paraId="322EFAF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Dynamic5QISet:</w:t>
      </w:r>
    </w:p>
    <w:p w14:paraId="4F5E590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      $ref: '5gcNrm.yaml#/components/schemas/Dynamic5QISet-Multiple'</w:t>
      </w:r>
    </w:p>
    <w:p w14:paraId="718A3B14" w14:textId="77777777" w:rsidR="003D36CB" w:rsidRPr="00BD324F" w:rsidRDefault="003D36CB" w:rsidP="003D36CB">
      <w:pPr>
        <w:pStyle w:val="PL"/>
        <w:rPr>
          <w:noProof w:val="0"/>
        </w:rPr>
      </w:pPr>
    </w:p>
    <w:p w14:paraId="5F0970C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GnbDuFunction-Single:</w:t>
      </w:r>
    </w:p>
    <w:p w14:paraId="0838DF6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08DF737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7F5CAE0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18C7B8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56B22F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1A281C9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0FDCB62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2145AB7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08D0139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318CE23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gnbDuId:</w:t>
      </w:r>
    </w:p>
    <w:p w14:paraId="04CE7D8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'#/components/schemas/GnbDuId'</w:t>
      </w:r>
    </w:p>
    <w:p w14:paraId="00B30E2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gnbDuName:</w:t>
      </w:r>
    </w:p>
    <w:p w14:paraId="70317FD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'#/components/schemas/GnbName'</w:t>
      </w:r>
    </w:p>
    <w:p w14:paraId="36017CD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gnbId:</w:t>
      </w:r>
    </w:p>
    <w:p w14:paraId="721F62E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'#/components/schemas/GnbId'</w:t>
      </w:r>
    </w:p>
    <w:p w14:paraId="3921279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gnbIdLength:</w:t>
      </w:r>
    </w:p>
    <w:p w14:paraId="47F9457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'#/components/schemas/GnbIdLength'</w:t>
      </w:r>
    </w:p>
    <w:p w14:paraId="40E9DB9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rimRSReportConf:</w:t>
      </w:r>
    </w:p>
    <w:p w14:paraId="669AEE8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'#/components/schemas/RimRSReportConf'</w:t>
      </w:r>
    </w:p>
    <w:p w14:paraId="60BD785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5FBFD1B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5CDD475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30061FE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RRMPolicyRatio:</w:t>
      </w:r>
    </w:p>
    <w:p w14:paraId="7603D31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'#/components/schemas/RRMPolicyRatio-Multiple'</w:t>
      </w:r>
    </w:p>
    <w:p w14:paraId="0BC4F25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NrCellDu:</w:t>
      </w:r>
    </w:p>
    <w:p w14:paraId="1D91D23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'#/components/schemas/NrCellDu-Multiple'</w:t>
      </w:r>
    </w:p>
    <w:p w14:paraId="7E3B57C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Bwp-Multiple:</w:t>
      </w:r>
    </w:p>
    <w:p w14:paraId="45A47E6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'#/components/schemas/Bwp-Multiple'</w:t>
      </w:r>
    </w:p>
    <w:p w14:paraId="52915BE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NrSectorCarrier-Multiple:</w:t>
      </w:r>
    </w:p>
    <w:p w14:paraId="2D7E9E4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'#/components/schemas/NrSectorCarrier-Multiple'</w:t>
      </w:r>
    </w:p>
    <w:p w14:paraId="6D8A037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EP_F1C:</w:t>
      </w:r>
    </w:p>
    <w:p w14:paraId="62B3127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'#/components/schemas/EP_F1C-Single'</w:t>
      </w:r>
    </w:p>
    <w:p w14:paraId="0AD8485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EP_F1U:</w:t>
      </w:r>
    </w:p>
    <w:p w14:paraId="265C9ED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'#/components/schemas/EP_F1U-Multiple'</w:t>
      </w:r>
    </w:p>
    <w:p w14:paraId="4A4607B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DRACHOptimizationFunction:</w:t>
      </w:r>
    </w:p>
    <w:p w14:paraId="7BA2525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'#/components/schemas/DRACHOptimizationFunction-Single'</w:t>
      </w:r>
    </w:p>
    <w:p w14:paraId="1D3CC3A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GnbCuUpFunction-Single:</w:t>
      </w:r>
    </w:p>
    <w:p w14:paraId="3F2B53A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7C353A6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210DA01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2C347C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38A58AB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41C6634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72DB260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5C4EE42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5994D2D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3D694DE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gnbId:</w:t>
      </w:r>
    </w:p>
    <w:p w14:paraId="0BDF9CC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'#/components/schemas/GnbId'</w:t>
      </w:r>
    </w:p>
    <w:p w14:paraId="1C8E0E5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gnbIdLength:</w:t>
      </w:r>
    </w:p>
    <w:p w14:paraId="10C8816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'#/components/schemas/GnbIdLength'</w:t>
      </w:r>
    </w:p>
    <w:p w14:paraId="77196B4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gnbCuUpId:</w:t>
      </w:r>
    </w:p>
    <w:p w14:paraId="2534EC8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'#/components/schemas/GnbCuUpId'</w:t>
      </w:r>
    </w:p>
    <w:p w14:paraId="7A63461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plmnInfoList:</w:t>
      </w:r>
    </w:p>
    <w:p w14:paraId="4D83F58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'#/components/schemas/PlmnInfoList'</w:t>
      </w:r>
    </w:p>
    <w:p w14:paraId="5A6E557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configurable5QISetRef:</w:t>
      </w:r>
    </w:p>
    <w:p w14:paraId="55D19CE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657C5E1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dynamic5QISetRef:</w:t>
      </w:r>
    </w:p>
    <w:p w14:paraId="6F32B04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06A2AEA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2A12079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0B91E8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8D57E4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RRMPolicyRatio:</w:t>
      </w:r>
    </w:p>
    <w:p w14:paraId="215B5EF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'#/components/schemas/RRMPolicyRatio-Multiple'</w:t>
      </w:r>
    </w:p>
    <w:p w14:paraId="4955E68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EP_E1:</w:t>
      </w:r>
    </w:p>
    <w:p w14:paraId="7F7A35A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'#/components/schemas/EP_E1-Single'</w:t>
      </w:r>
    </w:p>
    <w:p w14:paraId="0E69AC6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EP_XnU:</w:t>
      </w:r>
    </w:p>
    <w:p w14:paraId="07089A3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'#/components/schemas/EP_XnU-Multiple'</w:t>
      </w:r>
    </w:p>
    <w:p w14:paraId="7010971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EP_F1U:</w:t>
      </w:r>
    </w:p>
    <w:p w14:paraId="4781B4F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'#/components/schemas/EP_F1U-Multiple'</w:t>
      </w:r>
    </w:p>
    <w:p w14:paraId="5608063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EP_NgU:</w:t>
      </w:r>
    </w:p>
    <w:p w14:paraId="0CE3B62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'#/components/schemas/EP_NgU-Multiple'</w:t>
      </w:r>
    </w:p>
    <w:p w14:paraId="16CF391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EP_X2U:</w:t>
      </w:r>
    </w:p>
    <w:p w14:paraId="26CE72D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'#/components/schemas/EP_X2U-Multiple'</w:t>
      </w:r>
    </w:p>
    <w:p w14:paraId="591948A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EP_S1U:</w:t>
      </w:r>
    </w:p>
    <w:p w14:paraId="3A04E34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'#/components/schemas/EP_S1U-Multiple'</w:t>
      </w:r>
    </w:p>
    <w:p w14:paraId="688F952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GnbCuCpFunction-Single:</w:t>
      </w:r>
    </w:p>
    <w:p w14:paraId="675AA14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1AEA415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27DA707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21868D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7D7B702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038B474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113AC3A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16712C2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0EB85E8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520FA3B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gnbId:</w:t>
      </w:r>
    </w:p>
    <w:p w14:paraId="3D082CD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'#/components/schemas/GnbId'</w:t>
      </w:r>
    </w:p>
    <w:p w14:paraId="7DAD4F5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gnbIdLength:</w:t>
      </w:r>
    </w:p>
    <w:p w14:paraId="7CCA3DA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'#/components/schemas/GnbIdLength'</w:t>
      </w:r>
    </w:p>
    <w:p w14:paraId="75AD448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gnbCuName:</w:t>
      </w:r>
    </w:p>
    <w:p w14:paraId="1329F24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'#/components/schemas/GnbName'</w:t>
      </w:r>
    </w:p>
    <w:p w14:paraId="4B40CA3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plmnId:</w:t>
      </w:r>
    </w:p>
    <w:p w14:paraId="0F9B595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'#/components/schemas/PlmnId'</w:t>
      </w:r>
    </w:p>
    <w:p w14:paraId="55BEDD2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x2BlackList:</w:t>
      </w:r>
    </w:p>
    <w:p w14:paraId="16381C9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'#/components/schemas/GGnbIdList'</w:t>
      </w:r>
    </w:p>
    <w:p w14:paraId="01AE398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xnBlackList:</w:t>
      </w:r>
    </w:p>
    <w:p w14:paraId="13E2CED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'#/components/schemas/GGnbIdList'</w:t>
      </w:r>
    </w:p>
    <w:p w14:paraId="7F26925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x2WhiteList:</w:t>
      </w:r>
    </w:p>
    <w:p w14:paraId="05C8B18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'#/components/schemas/GGnbIdList'</w:t>
      </w:r>
    </w:p>
    <w:p w14:paraId="7F4E679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xnWhiteList:</w:t>
      </w:r>
    </w:p>
    <w:p w14:paraId="7DEA1CB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'#/components/schemas/GGnbIdList'</w:t>
      </w:r>
    </w:p>
    <w:p w14:paraId="195CB6A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x2XnHOBlackList:</w:t>
      </w:r>
    </w:p>
    <w:p w14:paraId="14D80F9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'#/components/schemas/GEnbIdList'</w:t>
      </w:r>
    </w:p>
    <w:p w14:paraId="3FDAF56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mappingSetIDBackhaulAddress:</w:t>
      </w:r>
    </w:p>
    <w:p w14:paraId="4E05AA0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'#/components/schemas/MappingSetIDBackhaulAddress'</w:t>
      </w:r>
    </w:p>
    <w:p w14:paraId="4A58325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tceMappingInfoList:</w:t>
      </w:r>
    </w:p>
    <w:p w14:paraId="349134F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'#/components/schemas/TceMappingInfoList'</w:t>
      </w:r>
    </w:p>
    <w:p w14:paraId="41A9A20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configurable5QISetRef:</w:t>
      </w:r>
    </w:p>
    <w:p w14:paraId="23B9A62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24282E8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dynamic5QISetRef:</w:t>
      </w:r>
    </w:p>
    <w:p w14:paraId="348E2E1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4D8AE68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64BB598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2678E7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59D1BBC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RRMPolicyRatio:</w:t>
      </w:r>
    </w:p>
    <w:p w14:paraId="5E1CC85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'#/components/schemas/RRMPolicyRatio-Multiple'</w:t>
      </w:r>
    </w:p>
    <w:p w14:paraId="113F5BD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NrCellCu:</w:t>
      </w:r>
    </w:p>
    <w:p w14:paraId="46B25E6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'#/components/schemas/NrCellCu-Multiple'</w:t>
      </w:r>
    </w:p>
    <w:p w14:paraId="43DD855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EP_XnC:</w:t>
      </w:r>
    </w:p>
    <w:p w14:paraId="245048B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'#/components/schemas/EP_XnC-Multiple'</w:t>
      </w:r>
    </w:p>
    <w:p w14:paraId="3702A1F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EP_E1:</w:t>
      </w:r>
    </w:p>
    <w:p w14:paraId="7B0B985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'#/components/schemas/EP_E1-Multiple'</w:t>
      </w:r>
    </w:p>
    <w:p w14:paraId="06E0B3E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EP_F1C:</w:t>
      </w:r>
    </w:p>
    <w:p w14:paraId="75634F0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'#/components/schemas/EP_F1C-Multiple'</w:t>
      </w:r>
    </w:p>
    <w:p w14:paraId="7DDCC29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EP_NgC:</w:t>
      </w:r>
    </w:p>
    <w:p w14:paraId="1923356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'#/components/schemas/EP_NgC-Multiple'</w:t>
      </w:r>
    </w:p>
    <w:p w14:paraId="76C3F8E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EP_X2C:</w:t>
      </w:r>
    </w:p>
    <w:p w14:paraId="5730528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'#/components/schemas/EP_X2C-Multiple'</w:t>
      </w:r>
    </w:p>
    <w:p w14:paraId="73DB60F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DANRManagementFunction:</w:t>
      </w:r>
    </w:p>
    <w:p w14:paraId="4223754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'#/components/schemas/DANRManagementFunction-Single'</w:t>
      </w:r>
    </w:p>
    <w:p w14:paraId="655678A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DESManagementFunction:</w:t>
      </w:r>
    </w:p>
    <w:p w14:paraId="415FC5C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'#/components/schemas/DESManagementFunction-Single'</w:t>
      </w:r>
    </w:p>
    <w:p w14:paraId="12327F9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DMROFunction:</w:t>
      </w:r>
    </w:p>
    <w:p w14:paraId="36549A3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'#/components/schemas/DMROFunction-Single'</w:t>
      </w:r>
    </w:p>
    <w:p w14:paraId="66AD2730" w14:textId="77777777" w:rsidR="003D36CB" w:rsidRPr="00BD324F" w:rsidRDefault="003D36CB" w:rsidP="003D36CB">
      <w:pPr>
        <w:pStyle w:val="PL"/>
        <w:rPr>
          <w:noProof w:val="0"/>
        </w:rPr>
      </w:pPr>
    </w:p>
    <w:p w14:paraId="1BC55C4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NrCellCu-Single:</w:t>
      </w:r>
    </w:p>
    <w:p w14:paraId="7D7171E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042B4C3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0C1699C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5A16B7B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3493DA4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272A937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2769023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0287EA9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333EF26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10E5391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cellLocalId:</w:t>
      </w:r>
    </w:p>
    <w:p w14:paraId="44CB637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49B3DD1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plmnInfoList:</w:t>
      </w:r>
    </w:p>
    <w:p w14:paraId="1434B34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'#/components/schemas/PlmnInfoList'</w:t>
      </w:r>
    </w:p>
    <w:p w14:paraId="44CED6C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nRFrequencyRef:</w:t>
      </w:r>
    </w:p>
    <w:p w14:paraId="4E117EC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1039A23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0E11C10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5A25D16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  properties:</w:t>
      </w:r>
    </w:p>
    <w:p w14:paraId="77DE287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RRMPolicyRatio:</w:t>
      </w:r>
    </w:p>
    <w:p w14:paraId="20C2455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'#/components/schemas/RRMPolicyRatio-Multiple'</w:t>
      </w:r>
    </w:p>
    <w:p w14:paraId="57EB607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NRCellRelation:</w:t>
      </w:r>
    </w:p>
    <w:p w14:paraId="7BE1909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'#/components/schemas/NRCellRelation-Multiple'</w:t>
      </w:r>
    </w:p>
    <w:p w14:paraId="17751AB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EUtranCellRelation:</w:t>
      </w:r>
    </w:p>
    <w:p w14:paraId="028ED64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'#/components/schemas/EUtranCellRelation-Multiple'</w:t>
      </w:r>
    </w:p>
    <w:p w14:paraId="3CBFBFB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NRFreqRelation:</w:t>
      </w:r>
    </w:p>
    <w:p w14:paraId="232B438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'#/components/schemas/NRFreqRelation-Multiple'</w:t>
      </w:r>
    </w:p>
    <w:p w14:paraId="4DCA4D5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EUtranFreqRelation:</w:t>
      </w:r>
    </w:p>
    <w:p w14:paraId="6504C38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'#/components/schemas/EUtranFreqRelation-Multiple'</w:t>
      </w:r>
    </w:p>
    <w:p w14:paraId="02CE57E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DESManagementFunction:</w:t>
      </w:r>
    </w:p>
    <w:p w14:paraId="4110144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'#/components/schemas/DESManagementFunction-Single'</w:t>
      </w:r>
    </w:p>
    <w:p w14:paraId="20E711A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DMROFunction:</w:t>
      </w:r>
    </w:p>
    <w:p w14:paraId="5B9D426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'#/components/schemas/DMROFunction-Single'</w:t>
      </w:r>
    </w:p>
    <w:p w14:paraId="3B096A9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CESManagementFunction:</w:t>
      </w:r>
    </w:p>
    <w:p w14:paraId="734B28C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'#/components/schemas/CESManagementFunction-Single'</w:t>
      </w:r>
    </w:p>
    <w:p w14:paraId="25673E4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DPCIConfigurationFunction:</w:t>
      </w:r>
    </w:p>
    <w:p w14:paraId="04CD967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'#/components/schemas/DPCIConfigurationFunction-Single'</w:t>
      </w:r>
    </w:p>
    <w:p w14:paraId="5E13320B" w14:textId="77777777" w:rsidR="003D36CB" w:rsidRPr="00BD324F" w:rsidRDefault="003D36CB" w:rsidP="003D36CB">
      <w:pPr>
        <w:pStyle w:val="PL"/>
        <w:rPr>
          <w:noProof w:val="0"/>
        </w:rPr>
      </w:pPr>
    </w:p>
    <w:p w14:paraId="2173BAC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NrCellDu-Single:</w:t>
      </w:r>
    </w:p>
    <w:p w14:paraId="6FD0EB2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3CDB5F3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46DF8AA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8D811A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42AD2D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9E8714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454DA5F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4EE4453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264095C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16BE55E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administrativeState:</w:t>
      </w:r>
    </w:p>
    <w:p w14:paraId="1EF310C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'comDefs.yaml#/components/schemas/AdministrativeState'</w:t>
      </w:r>
    </w:p>
    <w:p w14:paraId="6DD79E8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operationalState:</w:t>
      </w:r>
    </w:p>
    <w:p w14:paraId="03E95AA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'comDefs.yaml#/components/schemas/OperationalState'</w:t>
      </w:r>
    </w:p>
    <w:p w14:paraId="2A47F97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cellLocalId:</w:t>
      </w:r>
    </w:p>
    <w:p w14:paraId="2639E53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161AE4B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cellState:</w:t>
      </w:r>
    </w:p>
    <w:p w14:paraId="20C51EB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'#/components/schemas/CellState'</w:t>
      </w:r>
    </w:p>
    <w:p w14:paraId="453925D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plmnInfoList:</w:t>
      </w:r>
    </w:p>
    <w:p w14:paraId="3C6D28C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'#/components/schemas/PlmnInfoList'</w:t>
      </w:r>
    </w:p>
    <w:p w14:paraId="42C34B2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nrPci:</w:t>
      </w:r>
    </w:p>
    <w:p w14:paraId="59276C6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'#/components/schemas/NrPci'</w:t>
      </w:r>
    </w:p>
    <w:p w14:paraId="5876F66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nrTac:</w:t>
      </w:r>
    </w:p>
    <w:p w14:paraId="66D7835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'#/components/schemas/NrTac'</w:t>
      </w:r>
    </w:p>
    <w:p w14:paraId="74D77E9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arfcnDL:</w:t>
      </w:r>
    </w:p>
    <w:p w14:paraId="0A20781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1AAAFEE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arfcnUL:</w:t>
      </w:r>
    </w:p>
    <w:p w14:paraId="2D022F9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47E7E8B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arfcnSUL:</w:t>
      </w:r>
    </w:p>
    <w:p w14:paraId="26D7141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42B646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bSChannelBwDL:</w:t>
      </w:r>
    </w:p>
    <w:p w14:paraId="2FB7319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1F6187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bSChannelBwUL:</w:t>
      </w:r>
    </w:p>
    <w:p w14:paraId="79165AC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69A6AA8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bSChannelBwSUL:</w:t>
      </w:r>
    </w:p>
    <w:p w14:paraId="39E8526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0AE526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ssbFrequency:</w:t>
      </w:r>
    </w:p>
    <w:p w14:paraId="5A9CCFA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4CD6178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4C5146D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3279165</w:t>
      </w:r>
    </w:p>
    <w:p w14:paraId="6516C9A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ssbPeriodicity:</w:t>
      </w:r>
    </w:p>
    <w:p w14:paraId="3642933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'#/components/schemas/SsbPeriodicity'</w:t>
      </w:r>
    </w:p>
    <w:p w14:paraId="33174BE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ssbSubCarrierSpacing:</w:t>
      </w:r>
    </w:p>
    <w:p w14:paraId="1FC78E0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'#/components/schemas/SsbSubCarrierSpacing'</w:t>
      </w:r>
    </w:p>
    <w:p w14:paraId="459F488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ssbOffset:</w:t>
      </w:r>
    </w:p>
    <w:p w14:paraId="0AAD40A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3396EF1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405EE85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159</w:t>
      </w:r>
    </w:p>
    <w:p w14:paraId="1404718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ssbDuration:</w:t>
      </w:r>
    </w:p>
    <w:p w14:paraId="09832D2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'#/components/schemas/SsbDuration'</w:t>
      </w:r>
    </w:p>
    <w:p w14:paraId="0868932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nrSectorCarrierRef:</w:t>
      </w:r>
    </w:p>
    <w:p w14:paraId="2EE2126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array</w:t>
      </w:r>
    </w:p>
    <w:p w14:paraId="31E93EC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items:</w:t>
      </w:r>
    </w:p>
    <w:p w14:paraId="5C1A431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$ref: 'comDefs.yaml#/components/schemas/Dn'</w:t>
      </w:r>
    </w:p>
    <w:p w14:paraId="768BB6C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bwpRef:</w:t>
      </w:r>
    </w:p>
    <w:p w14:paraId="68F07ED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array</w:t>
      </w:r>
    </w:p>
    <w:p w14:paraId="6D3F942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items:</w:t>
      </w:r>
    </w:p>
    <w:p w14:paraId="3B23EBB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$ref: 'comDefs.yaml#/components/schemas/Dn'</w:t>
      </w:r>
    </w:p>
    <w:p w14:paraId="6C16D16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            rimRSMonitoringStartTime:</w:t>
      </w:r>
    </w:p>
    <w:p w14:paraId="426B406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27931C1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rimRSMonitoringStopTime:</w:t>
      </w:r>
    </w:p>
    <w:p w14:paraId="51AA7D2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1490C56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rimRSMonitoringWindowDuration:</w:t>
      </w:r>
    </w:p>
    <w:p w14:paraId="10F1875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1CE0D6D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rimRSMonitoringWindowStartingOffset:</w:t>
      </w:r>
    </w:p>
    <w:p w14:paraId="789DBFB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6D13E6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rimRSMonitoringWindowPeriodicity:</w:t>
      </w:r>
    </w:p>
    <w:p w14:paraId="3454BF2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32370A8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rimRSMonitoringOccasionInterval:</w:t>
      </w:r>
    </w:p>
    <w:p w14:paraId="049C779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01A5012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rimRSMonitoringOccasionStartingOffset:</w:t>
      </w:r>
    </w:p>
    <w:p w14:paraId="3229DD1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0B14278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nRFrequencyRef:</w:t>
      </w:r>
    </w:p>
    <w:p w14:paraId="1F3D5FC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108FABC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victimSetRef:</w:t>
      </w:r>
    </w:p>
    <w:p w14:paraId="72BC8FC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46E5594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aggressorSetRef:</w:t>
      </w:r>
    </w:p>
    <w:p w14:paraId="679F5BC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678FB5D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0F407BF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7E13BD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56C1003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RRMPolicyRatio:</w:t>
      </w:r>
    </w:p>
    <w:p w14:paraId="453233C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'#/components/schemas/RRMPolicyRatio-Multiple'</w:t>
      </w:r>
    </w:p>
    <w:p w14:paraId="31F8D4B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CPCIConfigurationFunction:</w:t>
      </w:r>
    </w:p>
    <w:p w14:paraId="320593F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'#/components/schemas/CPCIConfigurationFunction-Single'</w:t>
      </w:r>
    </w:p>
    <w:p w14:paraId="1B0A9E5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DRACHOptimizationFunction:</w:t>
      </w:r>
    </w:p>
    <w:p w14:paraId="01690BC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'#/components/schemas/DRACHOptimizationFunction-Single'</w:t>
      </w:r>
    </w:p>
    <w:p w14:paraId="35F5B686" w14:textId="77777777" w:rsidR="003D36CB" w:rsidRPr="00BD324F" w:rsidRDefault="003D36CB" w:rsidP="003D36CB">
      <w:pPr>
        <w:pStyle w:val="PL"/>
        <w:rPr>
          <w:noProof w:val="0"/>
        </w:rPr>
      </w:pPr>
    </w:p>
    <w:p w14:paraId="2E67F55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NRFrequency-Single:</w:t>
      </w:r>
    </w:p>
    <w:p w14:paraId="653CEF6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6DB98E4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0294DCD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3E8044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6F92D8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7053753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type: object</w:t>
      </w:r>
    </w:p>
    <w:p w14:paraId="4CC3D60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properties:</w:t>
      </w:r>
    </w:p>
    <w:p w14:paraId="0FF5D24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absoluteFrequencySSB:</w:t>
      </w:r>
    </w:p>
    <w:p w14:paraId="6490FFE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type: integer</w:t>
      </w:r>
    </w:p>
    <w:p w14:paraId="29B6226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minimum: 0</w:t>
      </w:r>
    </w:p>
    <w:p w14:paraId="4B5288F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maximum: 3279165</w:t>
      </w:r>
    </w:p>
    <w:p w14:paraId="385CFA0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ssbSubCarrierSpacing:</w:t>
      </w:r>
    </w:p>
    <w:p w14:paraId="61F1461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$ref: '#/components/schemas/SsbSubCarrierSpacing'</w:t>
      </w:r>
    </w:p>
    <w:p w14:paraId="001A04B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multiFrequencyBandListNR:</w:t>
      </w:r>
    </w:p>
    <w:p w14:paraId="0133DB1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type: integer</w:t>
      </w:r>
    </w:p>
    <w:p w14:paraId="3D67D4F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minimum: 1</w:t>
      </w:r>
    </w:p>
    <w:p w14:paraId="536131D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maximum: 256</w:t>
      </w:r>
    </w:p>
    <w:p w14:paraId="52C2408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EUtranFrequency-Single:</w:t>
      </w:r>
    </w:p>
    <w:p w14:paraId="0131533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5C51D08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49B98E5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6E96162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EDD277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53F005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type: object</w:t>
      </w:r>
    </w:p>
    <w:p w14:paraId="6CFC6E0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properties:</w:t>
      </w:r>
    </w:p>
    <w:p w14:paraId="2B1608B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earfcnDL:</w:t>
      </w:r>
    </w:p>
    <w:p w14:paraId="075A20C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integer</w:t>
      </w:r>
    </w:p>
    <w:p w14:paraId="27A8AEF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minimum: 0</w:t>
      </w:r>
    </w:p>
    <w:p w14:paraId="0D4CFB7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maximum: 262143</w:t>
      </w:r>
    </w:p>
    <w:p w14:paraId="5D57035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multiBandInfoListEutra:</w:t>
      </w:r>
    </w:p>
    <w:p w14:paraId="6E2883B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integer</w:t>
      </w:r>
    </w:p>
    <w:p w14:paraId="2351CC2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minimum: 1</w:t>
      </w:r>
    </w:p>
    <w:p w14:paraId="1412223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maximum: 256</w:t>
      </w:r>
    </w:p>
    <w:p w14:paraId="16B7E30A" w14:textId="77777777" w:rsidR="003D36CB" w:rsidRPr="00BD324F" w:rsidRDefault="003D36CB" w:rsidP="003D36CB">
      <w:pPr>
        <w:pStyle w:val="PL"/>
        <w:rPr>
          <w:noProof w:val="0"/>
        </w:rPr>
      </w:pPr>
    </w:p>
    <w:p w14:paraId="278DB38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NrSectorCarrier-Single:</w:t>
      </w:r>
    </w:p>
    <w:p w14:paraId="022DF58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3831E71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6D7AE7B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F178B0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53E676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2612F4E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4049104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4E01C0D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344FE48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77FEE28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txDirection:</w:t>
      </w:r>
    </w:p>
    <w:p w14:paraId="0844A2C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'#/components/schemas/TxDirection'</w:t>
      </w:r>
    </w:p>
    <w:p w14:paraId="4C2517B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configuredMaxTxPower:</w:t>
      </w:r>
    </w:p>
    <w:p w14:paraId="460A96A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              type: integer</w:t>
      </w:r>
    </w:p>
    <w:p w14:paraId="1F4244B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arfcnDL:</w:t>
      </w:r>
    </w:p>
    <w:p w14:paraId="4C539F6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3F16708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arfcnUL:</w:t>
      </w:r>
    </w:p>
    <w:p w14:paraId="5AE8DE6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32A85DE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bSChannelBwDL:</w:t>
      </w:r>
    </w:p>
    <w:p w14:paraId="0027038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73BFADC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bSChannelBwUL:</w:t>
      </w:r>
    </w:p>
    <w:p w14:paraId="1B7BAE8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72E3281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sectorEquipmentFunctionRef:</w:t>
      </w:r>
    </w:p>
    <w:p w14:paraId="0F86CDC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4191453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7D18A3A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54BD7C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39A19C2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CommonBeamformingFunction:</w:t>
      </w:r>
    </w:p>
    <w:p w14:paraId="07EF3F4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'#/components/schemas/CommonBeamformingFunction-Single'</w:t>
      </w:r>
    </w:p>
    <w:p w14:paraId="005A935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Bwp-Single:</w:t>
      </w:r>
    </w:p>
    <w:p w14:paraId="2DD2DAE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0D23A9A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2C30519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54B6291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B52B25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E9097C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6C1BCE5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01C6BA2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3FE0B4B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2A810FE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bwpContext:</w:t>
      </w:r>
    </w:p>
    <w:p w14:paraId="344B9F0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'#/components/schemas/BwpContext'</w:t>
      </w:r>
    </w:p>
    <w:p w14:paraId="541FC8E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isInitialBwp:</w:t>
      </w:r>
    </w:p>
    <w:p w14:paraId="626AE9B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'#/components/schemas/IsInitialBwp'</w:t>
      </w:r>
    </w:p>
    <w:p w14:paraId="3A95A46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subCarrierSpacing:</w:t>
      </w:r>
    </w:p>
    <w:p w14:paraId="19D07B0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6E0C883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cyclicPrefix:</w:t>
      </w:r>
    </w:p>
    <w:p w14:paraId="71D1B90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'#/components/schemas/CyclicPrefix'</w:t>
      </w:r>
    </w:p>
    <w:p w14:paraId="15B4643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startRB:</w:t>
      </w:r>
    </w:p>
    <w:p w14:paraId="447552A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63F0546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numberOfRBs:</w:t>
      </w:r>
    </w:p>
    <w:p w14:paraId="15E3437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4AA1229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22B8272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CommonBeamformingFunction-Single:</w:t>
      </w:r>
    </w:p>
    <w:p w14:paraId="0DC32DD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13C2FBD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3A44DD7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7EF1276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4824A7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1570080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05F1E3D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2BBE986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49E8A2F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coverageShape:</w:t>
      </w:r>
    </w:p>
    <w:p w14:paraId="7CBFF25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'#/components/schemas/CoverageShape'</w:t>
      </w:r>
    </w:p>
    <w:p w14:paraId="6AC1821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digitalAzimuth:</w:t>
      </w:r>
    </w:p>
    <w:p w14:paraId="1CA8C86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'#/components/schemas/DigitalAzimuth'</w:t>
      </w:r>
    </w:p>
    <w:p w14:paraId="121E0B8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digitalTilt:</w:t>
      </w:r>
    </w:p>
    <w:p w14:paraId="25AC7B7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'#/components/schemas/DigitalTilt'</w:t>
      </w:r>
    </w:p>
    <w:p w14:paraId="6509DDD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68FADB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107F29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Beam:</w:t>
      </w:r>
    </w:p>
    <w:p w14:paraId="78F24BA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'#/components/schemas/Beam-Multiple'</w:t>
      </w:r>
    </w:p>
    <w:p w14:paraId="024DBD8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Beam-Single:</w:t>
      </w:r>
    </w:p>
    <w:p w14:paraId="7B6CDF2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1AB99F5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5E233BD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8BBF33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D6E305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7742402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43A3958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75ACE80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054F7D3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beamIndex:</w:t>
      </w:r>
    </w:p>
    <w:p w14:paraId="5584555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0C9DB3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beamType:</w:t>
      </w:r>
    </w:p>
    <w:p w14:paraId="6AEACDA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4CE14EB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enum:</w:t>
      </w:r>
    </w:p>
    <w:p w14:paraId="7A96DA9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- SSB-BEAM</w:t>
      </w:r>
    </w:p>
    <w:p w14:paraId="084DA21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beamAzimuth:</w:t>
      </w:r>
    </w:p>
    <w:p w14:paraId="254FF2F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0727F64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-1800</w:t>
      </w:r>
    </w:p>
    <w:p w14:paraId="232086E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1800</w:t>
      </w:r>
    </w:p>
    <w:p w14:paraId="31E4BFE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beamTilt:</w:t>
      </w:r>
    </w:p>
    <w:p w14:paraId="2FA22B2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              type: integer</w:t>
      </w:r>
    </w:p>
    <w:p w14:paraId="7B5D454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-900</w:t>
      </w:r>
    </w:p>
    <w:p w14:paraId="4437F97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900</w:t>
      </w:r>
    </w:p>
    <w:p w14:paraId="326AB62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beamHorizWidth:</w:t>
      </w:r>
    </w:p>
    <w:p w14:paraId="42DBDC0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0794BFC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708EEB5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3599</w:t>
      </w:r>
    </w:p>
    <w:p w14:paraId="35E780F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beamVertWidth:</w:t>
      </w:r>
    </w:p>
    <w:p w14:paraId="0D4A354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72EBBB1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58744AD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1800</w:t>
      </w:r>
    </w:p>
    <w:p w14:paraId="00675DC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RRMPolicyRatio-Single:</w:t>
      </w:r>
    </w:p>
    <w:p w14:paraId="1885DFC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62E5D2F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25DC475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EAA150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DF54C0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3672F2B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72D5996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'#/components/schemas/RrmPolicy_-Attr'</w:t>
      </w:r>
    </w:p>
    <w:p w14:paraId="076B4FE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3AE5F77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235344D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rRMPolicyMaxRatio:</w:t>
      </w:r>
    </w:p>
    <w:p w14:paraId="4C84667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0E5C8B5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rRMPolicyMinRatio:</w:t>
      </w:r>
    </w:p>
    <w:p w14:paraId="0F5AA92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419070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rRMPolicyDedicatedRatio:</w:t>
      </w:r>
    </w:p>
    <w:p w14:paraId="6F2E7B2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6537F73C" w14:textId="77777777" w:rsidR="003D36CB" w:rsidRPr="00BD324F" w:rsidRDefault="003D36CB" w:rsidP="003D36CB">
      <w:pPr>
        <w:pStyle w:val="PL"/>
        <w:rPr>
          <w:noProof w:val="0"/>
        </w:rPr>
      </w:pPr>
    </w:p>
    <w:p w14:paraId="2F14B81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NRCellRelation-Single:</w:t>
      </w:r>
    </w:p>
    <w:p w14:paraId="48E7883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7561D72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4589162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7243F4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49C172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7330176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16FE3F5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32D057D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nRTCI:</w:t>
      </w:r>
    </w:p>
    <w:p w14:paraId="7DC713F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955FFC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cellIndividualOffset:</w:t>
      </w:r>
    </w:p>
    <w:p w14:paraId="5341C09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'#/components/schemas/CellIndividualOffset'</w:t>
      </w:r>
    </w:p>
    <w:p w14:paraId="1C87530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adjacentNRCellRef:</w:t>
      </w:r>
    </w:p>
    <w:p w14:paraId="0E880C8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1455759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nRFrequencyRef:</w:t>
      </w:r>
    </w:p>
    <w:p w14:paraId="2D8D77A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2733176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isRemoveAllowed:</w:t>
      </w:r>
    </w:p>
    <w:p w14:paraId="6E16BCC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boolean</w:t>
      </w:r>
    </w:p>
    <w:p w14:paraId="7955657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isHOAllowed:</w:t>
      </w:r>
    </w:p>
    <w:p w14:paraId="5C21E57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boolean</w:t>
      </w:r>
    </w:p>
    <w:p w14:paraId="1B6DB7D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isESCoveredBy:</w:t>
      </w:r>
    </w:p>
    <w:p w14:paraId="5B336FC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'#/components/schemas/IsESCoveredBy'</w:t>
      </w:r>
    </w:p>
    <w:p w14:paraId="5F530A1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isENDCAllowed:</w:t>
      </w:r>
    </w:p>
    <w:p w14:paraId="0FB7F3E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boolean</w:t>
      </w:r>
    </w:p>
    <w:p w14:paraId="1F15621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EUtranCellRelation-Single:</w:t>
      </w:r>
    </w:p>
    <w:p w14:paraId="1261503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3A4F46D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0E5D7F6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3EE197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5054C6A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F5599E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71FE3DA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41914BB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7E11E5D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0FAC7FA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adjacentEUtranCellRef:</w:t>
      </w:r>
    </w:p>
    <w:p w14:paraId="67AA8D1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14F2F67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47E5B73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NRFreqRelation-Single:</w:t>
      </w:r>
    </w:p>
    <w:p w14:paraId="52B2116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1453134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5218849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1A31B8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3963C3E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435EBDF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24ABB40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6A25786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offsetMO:</w:t>
      </w:r>
    </w:p>
    <w:p w14:paraId="3A8A0DA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'#/components/schemas/QOffsetRangeList'</w:t>
      </w:r>
    </w:p>
    <w:p w14:paraId="5D3A4C2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blackListEntry:</w:t>
      </w:r>
    </w:p>
    <w:p w14:paraId="2089675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array</w:t>
      </w:r>
    </w:p>
    <w:p w14:paraId="524F2EC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items:</w:t>
      </w:r>
    </w:p>
    <w:p w14:paraId="42C279E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                type: integer</w:t>
      </w:r>
    </w:p>
    <w:p w14:paraId="39CABB0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minimum: 0</w:t>
      </w:r>
    </w:p>
    <w:p w14:paraId="3175D2E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maximum: 1007</w:t>
      </w:r>
    </w:p>
    <w:p w14:paraId="1029068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blackListEntryIdleMode:</w:t>
      </w:r>
    </w:p>
    <w:p w14:paraId="10ECCA6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671E9FD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cellReselectionPriority:</w:t>
      </w:r>
    </w:p>
    <w:p w14:paraId="1CE62E8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4593D8D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cellReselectionSubPriority:</w:t>
      </w:r>
    </w:p>
    <w:p w14:paraId="53F1B9B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number</w:t>
      </w:r>
    </w:p>
    <w:p w14:paraId="7B6EA1F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0.2</w:t>
      </w:r>
    </w:p>
    <w:p w14:paraId="5E4907B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0.8</w:t>
      </w:r>
    </w:p>
    <w:p w14:paraId="32BA59F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multipleOf: 0.2</w:t>
      </w:r>
    </w:p>
    <w:p w14:paraId="321B1C9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pMax:</w:t>
      </w:r>
    </w:p>
    <w:p w14:paraId="5523E8D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DA7D40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-30</w:t>
      </w:r>
    </w:p>
    <w:p w14:paraId="0A7EB1B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33</w:t>
      </w:r>
    </w:p>
    <w:p w14:paraId="3973AB4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qOffsetFreq:</w:t>
      </w:r>
    </w:p>
    <w:p w14:paraId="257E32F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'#/components/schemas/QOffsetFreq'</w:t>
      </w:r>
    </w:p>
    <w:p w14:paraId="7576BAD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qQualMin:</w:t>
      </w:r>
    </w:p>
    <w:p w14:paraId="66EBE83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number</w:t>
      </w:r>
    </w:p>
    <w:p w14:paraId="03391CF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qRxLevMin:</w:t>
      </w:r>
    </w:p>
    <w:p w14:paraId="4118068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1BFD6C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-140</w:t>
      </w:r>
    </w:p>
    <w:p w14:paraId="47A0017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-44</w:t>
      </w:r>
    </w:p>
    <w:p w14:paraId="6065E6C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threshXHighP:</w:t>
      </w:r>
    </w:p>
    <w:p w14:paraId="405386B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F63B7D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0F9107D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62</w:t>
      </w:r>
    </w:p>
    <w:p w14:paraId="49E61D7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threshXHighQ:</w:t>
      </w:r>
    </w:p>
    <w:p w14:paraId="1C063D9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3674D8D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3BB0736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31</w:t>
      </w:r>
    </w:p>
    <w:p w14:paraId="7B48C79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threshXLowP:</w:t>
      </w:r>
    </w:p>
    <w:p w14:paraId="321E693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3B6353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10249CE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62</w:t>
      </w:r>
    </w:p>
    <w:p w14:paraId="67A52C6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threshXLowQ:</w:t>
      </w:r>
    </w:p>
    <w:p w14:paraId="46A5525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4F55D00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2A1A0A9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31</w:t>
      </w:r>
    </w:p>
    <w:p w14:paraId="4413F96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tReselectionNr:</w:t>
      </w:r>
    </w:p>
    <w:p w14:paraId="4D52A12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75FD47B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10B5C6B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7</w:t>
      </w:r>
    </w:p>
    <w:p w14:paraId="28956F5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tReselectionNRSfHigh:</w:t>
      </w:r>
    </w:p>
    <w:p w14:paraId="07DE198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'#/components/schemas/TReselectionNRSf'</w:t>
      </w:r>
    </w:p>
    <w:p w14:paraId="6E871D1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tReselectionNRSfMedium:</w:t>
      </w:r>
    </w:p>
    <w:p w14:paraId="507430F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'#/components/schemas/TReselectionNRSf'</w:t>
      </w:r>
    </w:p>
    <w:p w14:paraId="1487F26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nRFrequencyRef:</w:t>
      </w:r>
    </w:p>
    <w:p w14:paraId="3E6B8F3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3F613DF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EUtranFreqRelation-Single:</w:t>
      </w:r>
    </w:p>
    <w:p w14:paraId="10930D8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747B34A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35A0F75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7B3D8F7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3B566F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613B646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type: object</w:t>
      </w:r>
    </w:p>
    <w:p w14:paraId="3E877B0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properties:</w:t>
      </w:r>
    </w:p>
    <w:p w14:paraId="6E8719B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cellIndividualOffset:</w:t>
      </w:r>
    </w:p>
    <w:p w14:paraId="4FF3B7A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'#/components/schemas/CellIndividualOffset'</w:t>
      </w:r>
    </w:p>
    <w:p w14:paraId="53D9B13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blackListEntry:</w:t>
      </w:r>
    </w:p>
    <w:p w14:paraId="6170C7F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array</w:t>
      </w:r>
    </w:p>
    <w:p w14:paraId="3EB392D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items:</w:t>
      </w:r>
    </w:p>
    <w:p w14:paraId="0A15FD1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type: integer</w:t>
      </w:r>
    </w:p>
    <w:p w14:paraId="089BBFF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minimum: 0</w:t>
      </w:r>
    </w:p>
    <w:p w14:paraId="5A20215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maximum: 1007</w:t>
      </w:r>
    </w:p>
    <w:p w14:paraId="1DAB48A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blackListEntryIdleMode:</w:t>
      </w:r>
    </w:p>
    <w:p w14:paraId="4F0E8D1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7C47E9E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cellReselectionPriority:</w:t>
      </w:r>
    </w:p>
    <w:p w14:paraId="6DE4F30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034BF85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cellReselectionSubPriority:</w:t>
      </w:r>
    </w:p>
    <w:p w14:paraId="1482B5E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number</w:t>
      </w:r>
    </w:p>
    <w:p w14:paraId="75898E1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0.2</w:t>
      </w:r>
    </w:p>
    <w:p w14:paraId="391D5FD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0.8</w:t>
      </w:r>
    </w:p>
    <w:p w14:paraId="36F2F0F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multipleOf: 0.2</w:t>
      </w:r>
    </w:p>
    <w:p w14:paraId="2112BAC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pMax:</w:t>
      </w:r>
    </w:p>
    <w:p w14:paraId="66941A9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ACDED5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-30</w:t>
      </w:r>
    </w:p>
    <w:p w14:paraId="29165F6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              maximum: 33</w:t>
      </w:r>
    </w:p>
    <w:p w14:paraId="5A56822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qOffsetFreq:</w:t>
      </w:r>
    </w:p>
    <w:p w14:paraId="43CBF18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'#/components/schemas/QOffsetFreq'</w:t>
      </w:r>
    </w:p>
    <w:p w14:paraId="01FE90D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qQualMin:</w:t>
      </w:r>
    </w:p>
    <w:p w14:paraId="1E06F05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number</w:t>
      </w:r>
    </w:p>
    <w:p w14:paraId="0B3F96A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qRxLevMin:</w:t>
      </w:r>
    </w:p>
    <w:p w14:paraId="218322A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3ED4BA3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-140</w:t>
      </w:r>
    </w:p>
    <w:p w14:paraId="01F93C4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-44</w:t>
      </w:r>
    </w:p>
    <w:p w14:paraId="518B522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threshXHighP:</w:t>
      </w:r>
    </w:p>
    <w:p w14:paraId="68DA950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493301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3DA99FD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62</w:t>
      </w:r>
    </w:p>
    <w:p w14:paraId="2F6552F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threshXHighQ:</w:t>
      </w:r>
    </w:p>
    <w:p w14:paraId="5D2BD9F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7655C09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52C9E48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31</w:t>
      </w:r>
    </w:p>
    <w:p w14:paraId="2650E52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threshXLowP:</w:t>
      </w:r>
    </w:p>
    <w:p w14:paraId="08733E3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482791C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3110ADE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62</w:t>
      </w:r>
    </w:p>
    <w:p w14:paraId="67EB4CC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threshXLowQ:</w:t>
      </w:r>
    </w:p>
    <w:p w14:paraId="48EC74E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324DDE9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70613FC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31</w:t>
      </w:r>
    </w:p>
    <w:p w14:paraId="5DD908A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tReselectionEutran:</w:t>
      </w:r>
    </w:p>
    <w:p w14:paraId="6A2E4B5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0D0CD31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400B2A0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7</w:t>
      </w:r>
    </w:p>
    <w:p w14:paraId="0758B82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tReselectionNRSfHigh:</w:t>
      </w:r>
    </w:p>
    <w:p w14:paraId="719E311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'#/components/schemas/TReselectionNRSf'</w:t>
      </w:r>
    </w:p>
    <w:p w14:paraId="5CCE600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tReselectionNRSfMedium:</w:t>
      </w:r>
    </w:p>
    <w:p w14:paraId="7445CA9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'#/components/schemas/TReselectionNRSf'</w:t>
      </w:r>
    </w:p>
    <w:p w14:paraId="347B21C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eUTranFrequencyRef:</w:t>
      </w:r>
    </w:p>
    <w:p w14:paraId="72CCD95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37BAC1F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DANRManagementFunction-Single:</w:t>
      </w:r>
    </w:p>
    <w:p w14:paraId="12AFCED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7D9DD03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2A4A835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79E3A1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5C282E4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0C83EEB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3C69168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269125A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intrasystemANRManagementSwitch:</w:t>
      </w:r>
    </w:p>
    <w:p w14:paraId="295E933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boolean</w:t>
      </w:r>
    </w:p>
    <w:p w14:paraId="2C42A87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intersystemANRManagementSwitch:</w:t>
      </w:r>
    </w:p>
    <w:p w14:paraId="1446480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boolean</w:t>
      </w:r>
    </w:p>
    <w:p w14:paraId="674724F7" w14:textId="77777777" w:rsidR="003D36CB" w:rsidRPr="00BD324F" w:rsidRDefault="003D36CB" w:rsidP="003D36CB">
      <w:pPr>
        <w:pStyle w:val="PL"/>
        <w:rPr>
          <w:noProof w:val="0"/>
        </w:rPr>
      </w:pPr>
    </w:p>
    <w:p w14:paraId="2F61F67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DESManagementFunction-Single:</w:t>
      </w:r>
    </w:p>
    <w:p w14:paraId="5C38174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6EE2E56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118760A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192F3F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4DA5ADF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680F736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33CC449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3E70117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desSwitch:</w:t>
      </w:r>
    </w:p>
    <w:p w14:paraId="6C5B26C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boolean</w:t>
      </w:r>
    </w:p>
    <w:p w14:paraId="7FEB4F4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intraRatEsActivationOriginalCellLoadParameters:</w:t>
      </w:r>
    </w:p>
    <w:p w14:paraId="014D061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02EED20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intraRatEsActivationCandidateCellsLoadParameters:</w:t>
      </w:r>
    </w:p>
    <w:p w14:paraId="1EFD440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"#/components/schemas/IntraRatEsActivationCandidateCellsLoadParameters"</w:t>
      </w:r>
    </w:p>
    <w:p w14:paraId="752840F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intraRatEsDeactivationCandidateCellsLoadParameters:</w:t>
      </w:r>
    </w:p>
    <w:p w14:paraId="2451CCB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"#/components/schemas/IntraRatEsDeactivationCandidateCellsLoadParameters"</w:t>
      </w:r>
    </w:p>
    <w:p w14:paraId="71275D8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esNotAllowedTimePeriod:</w:t>
      </w:r>
    </w:p>
    <w:p w14:paraId="0E3BBDB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"#/components/schemas/EsNotAllowedTimePeriod"</w:t>
      </w:r>
    </w:p>
    <w:p w14:paraId="24EAD06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interRatEsActivationOriginalCellParameters:</w:t>
      </w:r>
    </w:p>
    <w:p w14:paraId="5F49E9F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31A18DC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interRatEsActivationCandidateCellParameters:</w:t>
      </w:r>
    </w:p>
    <w:p w14:paraId="1DCA195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6D39E71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interRatEsDeactivationCandidateCellParameters:</w:t>
      </w:r>
    </w:p>
    <w:p w14:paraId="6163D6D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4E36D76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isProbingCapable:</w:t>
      </w:r>
    </w:p>
    <w:p w14:paraId="28F201E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673ED37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enum:</w:t>
      </w:r>
    </w:p>
    <w:p w14:paraId="7042E44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yes</w:t>
      </w:r>
    </w:p>
    <w:p w14:paraId="513B66A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no</w:t>
      </w:r>
    </w:p>
    <w:p w14:paraId="6EDE1B2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            energySavingState:</w:t>
      </w:r>
    </w:p>
    <w:p w14:paraId="59C4F5D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741751E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enum:</w:t>
      </w:r>
    </w:p>
    <w:p w14:paraId="3DAEECB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isNotEnergySaving</w:t>
      </w:r>
    </w:p>
    <w:p w14:paraId="7ABC90A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isEnergySaving</w:t>
      </w:r>
    </w:p>
    <w:p w14:paraId="2F075FBE" w14:textId="77777777" w:rsidR="003D36CB" w:rsidRPr="00BD324F" w:rsidRDefault="003D36CB" w:rsidP="003D36CB">
      <w:pPr>
        <w:pStyle w:val="PL"/>
        <w:rPr>
          <w:noProof w:val="0"/>
        </w:rPr>
      </w:pPr>
    </w:p>
    <w:p w14:paraId="48F0D1A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DRACHOptimizationFunction-Single:</w:t>
      </w:r>
    </w:p>
    <w:p w14:paraId="59A8583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2A4C768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526B859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1EFB67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4379BD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4462722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0FC32ED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4DE8F00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drachOptimizationControl:</w:t>
      </w:r>
    </w:p>
    <w:p w14:paraId="7C4D3B6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boolean</w:t>
      </w:r>
    </w:p>
    <w:p w14:paraId="39EC7F6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ueAccProbilityDist:</w:t>
      </w:r>
    </w:p>
    <w:p w14:paraId="40DFCFC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"#/components/schemas/UeAccProbilityDist"</w:t>
      </w:r>
    </w:p>
    <w:p w14:paraId="6533FFA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ueAccDelayProbilityDist:</w:t>
      </w:r>
    </w:p>
    <w:p w14:paraId="16E49AF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"#/components/schemas/UeAccDelayProbilityDist"</w:t>
      </w:r>
    </w:p>
    <w:p w14:paraId="5B1AC18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2C7EA41F" w14:textId="77777777" w:rsidR="003D36CB" w:rsidRPr="00BD324F" w:rsidRDefault="003D36CB" w:rsidP="003D36CB">
      <w:pPr>
        <w:pStyle w:val="PL"/>
        <w:rPr>
          <w:noProof w:val="0"/>
        </w:rPr>
      </w:pPr>
    </w:p>
    <w:p w14:paraId="116AF17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DMROFunction-Single:</w:t>
      </w:r>
    </w:p>
    <w:p w14:paraId="4EBDF82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68E7056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01C6401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D94A03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39D4631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 </w:t>
      </w:r>
    </w:p>
    <w:p w14:paraId="23EA177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6691F25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080BA8F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dmroControl:</w:t>
      </w:r>
    </w:p>
    <w:p w14:paraId="425EA52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boolean</w:t>
      </w:r>
    </w:p>
    <w:p w14:paraId="43F2F90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maximumDeviationHoTrigger:</w:t>
      </w:r>
    </w:p>
    <w:p w14:paraId="5B4840E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'#/components/schemas/MaximumDeviationHoTrigger'</w:t>
      </w:r>
    </w:p>
    <w:p w14:paraId="7DEFDDE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minimumTimeBetweenHoTriggerChange:</w:t>
      </w:r>
    </w:p>
    <w:p w14:paraId="7621A36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'#/components/schemas/MinimumTimeBetweenHoTriggerChange'</w:t>
      </w:r>
    </w:p>
    <w:p w14:paraId="0386FCF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tstoreUEcntxt:</w:t>
      </w:r>
    </w:p>
    <w:p w14:paraId="6CA25E8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'#/components/schemas/TstoreUEcntxt'</w:t>
      </w:r>
    </w:p>
    <w:p w14:paraId="2C1124A1" w14:textId="77777777" w:rsidR="003D36CB" w:rsidRPr="00BD324F" w:rsidRDefault="003D36CB" w:rsidP="003D36CB">
      <w:pPr>
        <w:pStyle w:val="PL"/>
        <w:rPr>
          <w:noProof w:val="0"/>
        </w:rPr>
      </w:pPr>
    </w:p>
    <w:p w14:paraId="28B7085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DPCIConfigurationFunction-Single:</w:t>
      </w:r>
    </w:p>
    <w:p w14:paraId="10C7888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51CDB99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5C55130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6C77FC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E7D004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4C7FA21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577A3C8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0770B74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dPciConfigurationControl:</w:t>
      </w:r>
    </w:p>
    <w:p w14:paraId="0A34B78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boolean</w:t>
      </w:r>
    </w:p>
    <w:p w14:paraId="2372670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nRPciList:</w:t>
      </w:r>
    </w:p>
    <w:p w14:paraId="76E64F7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"#/components/schemas/NRPciList"</w:t>
      </w:r>
    </w:p>
    <w:p w14:paraId="7C83EB69" w14:textId="77777777" w:rsidR="003D36CB" w:rsidRPr="00BD324F" w:rsidRDefault="003D36CB" w:rsidP="003D36CB">
      <w:pPr>
        <w:pStyle w:val="PL"/>
        <w:rPr>
          <w:noProof w:val="0"/>
        </w:rPr>
      </w:pPr>
    </w:p>
    <w:p w14:paraId="6BEB112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CPCIConfigurationFunction-Single:</w:t>
      </w:r>
    </w:p>
    <w:p w14:paraId="33FE08A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339F599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033BFA8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F06C14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31313EB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493F203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15C3808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0826646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cPciConfigurationControl:</w:t>
      </w:r>
    </w:p>
    <w:p w14:paraId="43E6A77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boolean</w:t>
      </w:r>
    </w:p>
    <w:p w14:paraId="02B2AD1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cSonPciList:</w:t>
      </w:r>
    </w:p>
    <w:p w14:paraId="1BA600D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"#/components/schemas/CSonPciList"</w:t>
      </w:r>
    </w:p>
    <w:p w14:paraId="4A7A7978" w14:textId="77777777" w:rsidR="003D36CB" w:rsidRPr="00BD324F" w:rsidRDefault="003D36CB" w:rsidP="003D36CB">
      <w:pPr>
        <w:pStyle w:val="PL"/>
        <w:rPr>
          <w:noProof w:val="0"/>
        </w:rPr>
      </w:pPr>
    </w:p>
    <w:p w14:paraId="5792C0C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CESManagementFunction-Single:</w:t>
      </w:r>
    </w:p>
    <w:p w14:paraId="33FA06A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19DF152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1E3A7D9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4F1B5B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7D52AD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17D9292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010CE66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66F0F05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cesSwitch:</w:t>
      </w:r>
    </w:p>
    <w:p w14:paraId="44400B8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boolean</w:t>
      </w:r>
    </w:p>
    <w:p w14:paraId="6807E10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intraRatEsActivationOriginalCellLoadParameters:</w:t>
      </w:r>
    </w:p>
    <w:p w14:paraId="1150F4A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69C78BF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intraRatEsActivationCandidateCellsLoadParameters:</w:t>
      </w:r>
    </w:p>
    <w:p w14:paraId="2750FA3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              $ref: "#/components/schemas/IntraRatEsActivationCandidateCellsLoadParameters"</w:t>
      </w:r>
    </w:p>
    <w:p w14:paraId="689AE88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intraRatEsDeactivationCandidateCellsLoadParameters:</w:t>
      </w:r>
    </w:p>
    <w:p w14:paraId="19D6EB1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"#/components/schemas/IntraRatEsDeactivationCandidateCellsLoadParameters"</w:t>
      </w:r>
    </w:p>
    <w:p w14:paraId="6504C03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esNotAllowedTimePeriod:</w:t>
      </w:r>
    </w:p>
    <w:p w14:paraId="024F046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"#/components/schemas/EsNotAllowedTimePeriod"</w:t>
      </w:r>
    </w:p>
    <w:p w14:paraId="2C68B80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interRatEsActivationOriginalCellParameters:</w:t>
      </w:r>
    </w:p>
    <w:p w14:paraId="486827B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5EC8025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interRatEsActivationCandidateCellParameters:</w:t>
      </w:r>
    </w:p>
    <w:p w14:paraId="3A0F07F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6DB2782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interRatEsDeactivationCandidateCellParameters:</w:t>
      </w:r>
    </w:p>
    <w:p w14:paraId="72B985E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5252DF3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energySavingControl:</w:t>
      </w:r>
    </w:p>
    <w:p w14:paraId="504AE56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64505E4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enum:</w:t>
      </w:r>
    </w:p>
    <w:p w14:paraId="7A3D1E1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toBeEnergySaving</w:t>
      </w:r>
    </w:p>
    <w:p w14:paraId="15B8F5F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toBeNotEnergySaving</w:t>
      </w:r>
    </w:p>
    <w:p w14:paraId="73C187E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energySavingState:</w:t>
      </w:r>
    </w:p>
    <w:p w14:paraId="6287B46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0B21E88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enum:</w:t>
      </w:r>
    </w:p>
    <w:p w14:paraId="2EE36E7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isNotEnergySaving</w:t>
      </w:r>
    </w:p>
    <w:p w14:paraId="6610E39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isEnergySaving</w:t>
      </w:r>
    </w:p>
    <w:p w14:paraId="30F88322" w14:textId="77777777" w:rsidR="003D36CB" w:rsidRPr="00BD324F" w:rsidRDefault="003D36CB" w:rsidP="003D36CB">
      <w:pPr>
        <w:pStyle w:val="PL"/>
        <w:rPr>
          <w:noProof w:val="0"/>
        </w:rPr>
      </w:pPr>
    </w:p>
    <w:p w14:paraId="48CB705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RimRSGlobal-Single:</w:t>
      </w:r>
    </w:p>
    <w:p w14:paraId="3FA0996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0F2A1DA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5DC02E3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0BAB83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6392E6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AB70AC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type: object</w:t>
      </w:r>
    </w:p>
    <w:p w14:paraId="3B244AF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properties:</w:t>
      </w:r>
    </w:p>
    <w:p w14:paraId="7A5C5F5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frequencyDomainPara:</w:t>
      </w:r>
    </w:p>
    <w:p w14:paraId="44C33BC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$ref: '#/components/schemas/FrequencyDomainPara'</w:t>
      </w:r>
    </w:p>
    <w:p w14:paraId="10D8A50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sequenceDomainPara:</w:t>
      </w:r>
    </w:p>
    <w:p w14:paraId="624084D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$ref: '#/components/schemas/SequenceDomainPara'</w:t>
      </w:r>
    </w:p>
    <w:p w14:paraId="603510E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timeDomainPara:</w:t>
      </w:r>
    </w:p>
    <w:p w14:paraId="6ED593B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$ref: '#/components/schemas/TimeDomainPara'</w:t>
      </w:r>
    </w:p>
    <w:p w14:paraId="129045E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RimRSSet:</w:t>
      </w:r>
    </w:p>
    <w:p w14:paraId="43D7270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'#/components/schemas/RimRSSet-Multiple'</w:t>
      </w:r>
    </w:p>
    <w:p w14:paraId="30003B03" w14:textId="77777777" w:rsidR="003D36CB" w:rsidRPr="00BD324F" w:rsidRDefault="003D36CB" w:rsidP="003D36CB">
      <w:pPr>
        <w:pStyle w:val="PL"/>
        <w:rPr>
          <w:noProof w:val="0"/>
        </w:rPr>
      </w:pPr>
    </w:p>
    <w:p w14:paraId="13E4C04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RimRSSet-Single:</w:t>
      </w:r>
    </w:p>
    <w:p w14:paraId="49B123A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2BB0CE6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38EB030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ADF496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530FE0E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23344B7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type: object</w:t>
      </w:r>
    </w:p>
    <w:p w14:paraId="283F377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properties:</w:t>
      </w:r>
    </w:p>
    <w:p w14:paraId="1C3FD56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setId:</w:t>
      </w:r>
    </w:p>
    <w:p w14:paraId="57E9BB7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$ref: '#/components/schemas/RSSetId'</w:t>
      </w:r>
    </w:p>
    <w:p w14:paraId="3CC973C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setType:</w:t>
      </w:r>
    </w:p>
    <w:p w14:paraId="176CB32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$ref: '#/components/schemas/RSSetType'</w:t>
      </w:r>
    </w:p>
    <w:p w14:paraId="4021A8A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nRCellDURefs:</w:t>
      </w:r>
    </w:p>
    <w:p w14:paraId="6650AF9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$ref: 'comDefs.yaml#/components/schemas/DnList'</w:t>
      </w:r>
    </w:p>
    <w:p w14:paraId="406D1D48" w14:textId="77777777" w:rsidR="003D36CB" w:rsidRPr="00BD324F" w:rsidRDefault="003D36CB" w:rsidP="003D36CB">
      <w:pPr>
        <w:pStyle w:val="PL"/>
        <w:rPr>
          <w:noProof w:val="0"/>
        </w:rPr>
      </w:pPr>
    </w:p>
    <w:p w14:paraId="35091C7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ExternalGnbDuFunction-Single:</w:t>
      </w:r>
    </w:p>
    <w:p w14:paraId="3994C0E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1AB8BA4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3BCE17C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6C72B75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7F01EC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21D8BB1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128E273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7282415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0A12805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02D1CD9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gnbId:</w:t>
      </w:r>
    </w:p>
    <w:p w14:paraId="45C8E0B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'#/components/schemas/GnbId'</w:t>
      </w:r>
    </w:p>
    <w:p w14:paraId="4662860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gnbIdLength:</w:t>
      </w:r>
    </w:p>
    <w:p w14:paraId="4CBDBE4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'#/components/schemas/GnbIdLength'</w:t>
      </w:r>
    </w:p>
    <w:p w14:paraId="263A431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242C051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7CC57B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54DD3D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EP_F1C:</w:t>
      </w:r>
    </w:p>
    <w:p w14:paraId="15C46FB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'#/components/schemas/EP_F1C-Multiple'</w:t>
      </w:r>
    </w:p>
    <w:p w14:paraId="2BFF8BF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EP_F1U:</w:t>
      </w:r>
    </w:p>
    <w:p w14:paraId="05A84DB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'#/components/schemas/EP_F1U-Multiple'</w:t>
      </w:r>
    </w:p>
    <w:p w14:paraId="24B9D23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ExternalGnbCuUpFunction-Single:</w:t>
      </w:r>
    </w:p>
    <w:p w14:paraId="07C2BAC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54838D7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- $ref: 'genericNrm.yaml#/components/schemas/Top'</w:t>
      </w:r>
    </w:p>
    <w:p w14:paraId="55D660F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C53156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3A68442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4D0AF65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389A2D1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0DC0CD5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3892FB8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79C7E08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gnbId:</w:t>
      </w:r>
    </w:p>
    <w:p w14:paraId="03FD724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'#/components/schemas/GnbId'</w:t>
      </w:r>
    </w:p>
    <w:p w14:paraId="2D15384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gnbIdLength:</w:t>
      </w:r>
    </w:p>
    <w:p w14:paraId="221DB22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'#/components/schemas/GnbIdLength'</w:t>
      </w:r>
    </w:p>
    <w:p w14:paraId="68481CE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318A374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E77FC8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7C1ECCE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EP_E1:</w:t>
      </w:r>
    </w:p>
    <w:p w14:paraId="44A7DDA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'#/components/schemas/EP_E1-Multiple'</w:t>
      </w:r>
    </w:p>
    <w:p w14:paraId="76EE8BB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EP_F1U:</w:t>
      </w:r>
    </w:p>
    <w:p w14:paraId="3872824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'#/components/schemas/EP_F1U-Multiple'</w:t>
      </w:r>
    </w:p>
    <w:p w14:paraId="1BFC003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EP_XnU:</w:t>
      </w:r>
    </w:p>
    <w:p w14:paraId="2DA0D01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'#/components/schemas/EP_XnU-Multiple'</w:t>
      </w:r>
    </w:p>
    <w:p w14:paraId="0D5CC0B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ExternalGnbCuCpFunction-Single:</w:t>
      </w:r>
    </w:p>
    <w:p w14:paraId="3A5A716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3ABCF0A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7D69230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5711CF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F70A80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3FEA601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1D754CD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&gt;-</w:t>
      </w:r>
    </w:p>
    <w:p w14:paraId="3812937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genericNrm.yaml#/components/schemas/ManagedFunction-Attr</w:t>
      </w:r>
    </w:p>
    <w:p w14:paraId="3BAF827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572CC0F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6AF44E6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gnbId:</w:t>
      </w:r>
    </w:p>
    <w:p w14:paraId="39708A8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'#/components/schemas/GnbId'</w:t>
      </w:r>
    </w:p>
    <w:p w14:paraId="2D7E3C9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gnbIdLength:</w:t>
      </w:r>
    </w:p>
    <w:p w14:paraId="5EE87DB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'#/components/schemas/GnbIdLength'</w:t>
      </w:r>
    </w:p>
    <w:p w14:paraId="182BF38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plmnId:</w:t>
      </w:r>
    </w:p>
    <w:p w14:paraId="692978C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'#/components/schemas/PlmnId'</w:t>
      </w:r>
    </w:p>
    <w:p w14:paraId="770B26C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01DAD0B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286009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9D1108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ExternalNrCellCu:</w:t>
      </w:r>
    </w:p>
    <w:p w14:paraId="5473BE9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'#/components/schemas/ExternalNrCellCu-Multiple'</w:t>
      </w:r>
    </w:p>
    <w:p w14:paraId="7763A5D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EP_XnC:</w:t>
      </w:r>
    </w:p>
    <w:p w14:paraId="44DEBE3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'#/components/schemas/EP_XnC-Multiple'</w:t>
      </w:r>
    </w:p>
    <w:p w14:paraId="30332C8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EP_E1:</w:t>
      </w:r>
    </w:p>
    <w:p w14:paraId="3640F36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'#/components/schemas/EP_E1-Multiple'</w:t>
      </w:r>
    </w:p>
    <w:p w14:paraId="74C618D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EP_F1C:</w:t>
      </w:r>
    </w:p>
    <w:p w14:paraId="6EB313C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'#/components/schemas/EP_F1C-Multiple'</w:t>
      </w:r>
    </w:p>
    <w:p w14:paraId="670B34F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ExternalNrCellCu-Single:</w:t>
      </w:r>
    </w:p>
    <w:p w14:paraId="33FC39C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6E40804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3B85CB2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6CE98C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EC760A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11D300F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66D9D77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4E2B6C6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72EAC7D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340273A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cellLocalId:</w:t>
      </w:r>
    </w:p>
    <w:p w14:paraId="5D1CA09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E48CA0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nrPci:</w:t>
      </w:r>
    </w:p>
    <w:p w14:paraId="397AF88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'#/components/schemas/NrPci'</w:t>
      </w:r>
    </w:p>
    <w:p w14:paraId="3D9C732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plmnIdList:</w:t>
      </w:r>
    </w:p>
    <w:p w14:paraId="35F9CC6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'#/components/schemas/PlmnIdList'</w:t>
      </w:r>
    </w:p>
    <w:p w14:paraId="4B223D5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nRFrequencyRef:</w:t>
      </w:r>
    </w:p>
    <w:p w14:paraId="7B99055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386F557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222E952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ExternalENBFunction-Single:</w:t>
      </w:r>
    </w:p>
    <w:p w14:paraId="701D4B6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2EE3159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58BF69D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24B405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5BF0BD3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3D9714B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6802530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3C37DCE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46226DF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31E0C99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            eNBId:</w:t>
      </w:r>
    </w:p>
    <w:p w14:paraId="17A15B5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43959F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473D384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2A452E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450C7B3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ExternalEUTranCell:</w:t>
      </w:r>
    </w:p>
    <w:p w14:paraId="0ADF17D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'#/components/schemas/ExternalEUTranCell-Multiple'</w:t>
      </w:r>
    </w:p>
    <w:p w14:paraId="2BA345F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ExternalEUTranCell-Single:</w:t>
      </w:r>
    </w:p>
    <w:p w14:paraId="31BEDB0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01E6A43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0837B78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5C88FAE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E0D811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371E277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1ADD17D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'genericNrm.yaml#/components/schemas/ManagedFunction-Attr'</w:t>
      </w:r>
    </w:p>
    <w:p w14:paraId="2EE74BA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7A4DE4E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1953B50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EUtranFrequencyRef:</w:t>
      </w:r>
    </w:p>
    <w:p w14:paraId="3B54CD7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'comDefs.yaml#/components/schemas/Dn'</w:t>
      </w:r>
    </w:p>
    <w:p w14:paraId="3F5A6A9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'genericNrm.yaml#/components/schemas/ManagedFunction-ncO'</w:t>
      </w:r>
    </w:p>
    <w:p w14:paraId="0AB77348" w14:textId="77777777" w:rsidR="003D36CB" w:rsidRPr="00BD324F" w:rsidRDefault="003D36CB" w:rsidP="003D36CB">
      <w:pPr>
        <w:pStyle w:val="PL"/>
        <w:rPr>
          <w:noProof w:val="0"/>
        </w:rPr>
      </w:pPr>
    </w:p>
    <w:p w14:paraId="3ACE378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EP_XnC-Single:</w:t>
      </w:r>
    </w:p>
    <w:p w14:paraId="1434C32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472FA73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0A2E4F4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DA44B6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2ECBA5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1EB6010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4752972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'genericNrm.yaml#/components/schemas/EP_RP-Attr'</w:t>
      </w:r>
    </w:p>
    <w:p w14:paraId="467D87B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58CB409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08795F3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localAddress:</w:t>
      </w:r>
    </w:p>
    <w:p w14:paraId="33464E3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'#/components/schemas/LocalAddress'</w:t>
      </w:r>
    </w:p>
    <w:p w14:paraId="2B34802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remoteAddress:</w:t>
      </w:r>
    </w:p>
    <w:p w14:paraId="1824698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'#/components/schemas/RemoteAddress'</w:t>
      </w:r>
    </w:p>
    <w:p w14:paraId="47F0227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EP_E1-Single:</w:t>
      </w:r>
    </w:p>
    <w:p w14:paraId="6267670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33E8670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75C5A8E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AED573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3E37ED4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02960F1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51CDA07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'genericNrm.yaml#/components/schemas/EP_RP-Attr'</w:t>
      </w:r>
    </w:p>
    <w:p w14:paraId="589227D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7A1014F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56010CB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localAddress:</w:t>
      </w:r>
    </w:p>
    <w:p w14:paraId="015293B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'#/components/schemas/LocalAddress'</w:t>
      </w:r>
    </w:p>
    <w:p w14:paraId="57FA94C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remoteAddress:</w:t>
      </w:r>
    </w:p>
    <w:p w14:paraId="432A44F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'#/components/schemas/RemoteAddress'</w:t>
      </w:r>
    </w:p>
    <w:p w14:paraId="47A4EFF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EP_F1C-Single:</w:t>
      </w:r>
    </w:p>
    <w:p w14:paraId="1D973CC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4E02D0B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5D0EE2F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F24E9D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62B3F4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2427A21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1F83477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'genericNrm.yaml#/components/schemas/EP_RP-Attr'</w:t>
      </w:r>
    </w:p>
    <w:p w14:paraId="0A5A8A8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4E807FF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32BAA97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localAddress:</w:t>
      </w:r>
    </w:p>
    <w:p w14:paraId="3E03CF3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'#/components/schemas/LocalAddress'</w:t>
      </w:r>
    </w:p>
    <w:p w14:paraId="33311F1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remoteAddress:</w:t>
      </w:r>
    </w:p>
    <w:p w14:paraId="7E81777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'#/components/schemas/RemoteAddress'</w:t>
      </w:r>
    </w:p>
    <w:p w14:paraId="47D1C59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EP_NgC-Single:</w:t>
      </w:r>
    </w:p>
    <w:p w14:paraId="5596CB5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1504728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66AA39F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B7DECC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8F07AE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CA80B7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35CCD7B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'genericNrm.yaml#/components/schemas/EP_RP-Attr'</w:t>
      </w:r>
    </w:p>
    <w:p w14:paraId="0E7CF24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6A687E3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45BEE2B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localAddress:</w:t>
      </w:r>
    </w:p>
    <w:p w14:paraId="470B6A8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'#/components/schemas/LocalAddress'</w:t>
      </w:r>
    </w:p>
    <w:p w14:paraId="1C03A3A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remoteAddress:</w:t>
      </w:r>
    </w:p>
    <w:p w14:paraId="52A9FDE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'#/components/schemas/RemoteAddress'</w:t>
      </w:r>
    </w:p>
    <w:p w14:paraId="5E7D942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EP_X2C-Single:</w:t>
      </w:r>
    </w:p>
    <w:p w14:paraId="12A8855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allOf:</w:t>
      </w:r>
    </w:p>
    <w:p w14:paraId="66101BC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130715A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1D5CE5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525A3F1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6B34355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4CF03E5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'genericNrm.yaml#/components/schemas/EP_RP-Attr'</w:t>
      </w:r>
    </w:p>
    <w:p w14:paraId="3793D4A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3D514CE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7301068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localAddress:</w:t>
      </w:r>
    </w:p>
    <w:p w14:paraId="0964282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'#/components/schemas/LocalAddress'</w:t>
      </w:r>
    </w:p>
    <w:p w14:paraId="6264781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remoteAddress:</w:t>
      </w:r>
    </w:p>
    <w:p w14:paraId="435FFF1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'#/components/schemas/RemoteAddress'</w:t>
      </w:r>
    </w:p>
    <w:p w14:paraId="54CA156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EP_XnU-Single:</w:t>
      </w:r>
    </w:p>
    <w:p w14:paraId="67A420E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1E8E395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513BBEF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7C1AC2B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9AC689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634D2E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438BB94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'genericNrm.yaml#/components/schemas/EP_RP-Attr'</w:t>
      </w:r>
    </w:p>
    <w:p w14:paraId="62502FC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39452A8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2D7E2D7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localAddress:</w:t>
      </w:r>
    </w:p>
    <w:p w14:paraId="5CA37B6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'#/components/schemas/LocalAddress'</w:t>
      </w:r>
    </w:p>
    <w:p w14:paraId="06C1452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remoteAddress:</w:t>
      </w:r>
    </w:p>
    <w:p w14:paraId="3F87C2B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'#/components/schemas/RemoteAddress'</w:t>
      </w:r>
    </w:p>
    <w:p w14:paraId="56469C0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EP_F1U-Single:</w:t>
      </w:r>
    </w:p>
    <w:p w14:paraId="6DDBE04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2737DEA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25669FC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6D0CD56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063EC7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3474856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752E7BE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'genericNrm.yaml#/components/schemas/EP_RP-Attr'</w:t>
      </w:r>
    </w:p>
    <w:p w14:paraId="13547C0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2B26DF0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0D47CCA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localAddress:</w:t>
      </w:r>
    </w:p>
    <w:p w14:paraId="16827E0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'#/components/schemas/LocalAddress'</w:t>
      </w:r>
    </w:p>
    <w:p w14:paraId="2729B33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remoteAddress:</w:t>
      </w:r>
    </w:p>
    <w:p w14:paraId="05CC918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'#/components/schemas/RemoteAddress'</w:t>
      </w:r>
    </w:p>
    <w:p w14:paraId="13F6E3D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EP_NgU-Single:</w:t>
      </w:r>
    </w:p>
    <w:p w14:paraId="0190ABF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2622074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027E4C3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23ED76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7FD9439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4D0322D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0C5C7F6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'genericNrm.yaml#/components/schemas/EP_RP-Attr'</w:t>
      </w:r>
    </w:p>
    <w:p w14:paraId="539152F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0928837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7247DC0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localAddress:</w:t>
      </w:r>
    </w:p>
    <w:p w14:paraId="49D1893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'#/components/schemas/LocalAddress'</w:t>
      </w:r>
    </w:p>
    <w:p w14:paraId="06898FC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remoteAddress:</w:t>
      </w:r>
    </w:p>
    <w:p w14:paraId="665E3AE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'#/components/schemas/RemoteAddress'</w:t>
      </w:r>
    </w:p>
    <w:p w14:paraId="4806C02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epTransportRefs:</w:t>
      </w:r>
    </w:p>
    <w:p w14:paraId="46068B4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'comDefs.yaml#/components/schemas/DnList'</w:t>
      </w:r>
    </w:p>
    <w:p w14:paraId="04193CD2" w14:textId="77777777" w:rsidR="003D36CB" w:rsidRPr="00BD324F" w:rsidRDefault="003D36CB" w:rsidP="003D36CB">
      <w:pPr>
        <w:pStyle w:val="PL"/>
        <w:rPr>
          <w:noProof w:val="0"/>
        </w:rPr>
      </w:pPr>
    </w:p>
    <w:p w14:paraId="573EEF9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EP_X2U-Single:</w:t>
      </w:r>
    </w:p>
    <w:p w14:paraId="247A99F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0E71B3A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3B070C5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870BE7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3848C8A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B46A98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allOf:</w:t>
      </w:r>
    </w:p>
    <w:p w14:paraId="40E35BD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'genericNrm.yaml#/components/schemas/EP_RP-Attr'</w:t>
      </w:r>
    </w:p>
    <w:p w14:paraId="6D481EB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02CF9F9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722910A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localAddress:</w:t>
      </w:r>
    </w:p>
    <w:p w14:paraId="2C6FEEF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'#/components/schemas/LocalAddress'</w:t>
      </w:r>
    </w:p>
    <w:p w14:paraId="5D2F820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remoteAddress:</w:t>
      </w:r>
    </w:p>
    <w:p w14:paraId="029C098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'#/components/schemas/RemoteAddress'</w:t>
      </w:r>
    </w:p>
    <w:p w14:paraId="372668B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EP_S1U-Single:</w:t>
      </w:r>
    </w:p>
    <w:p w14:paraId="578C2B2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allOf:</w:t>
      </w:r>
    </w:p>
    <w:p w14:paraId="3760F6A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'genericNrm.yaml#/components/schemas/Top'</w:t>
      </w:r>
    </w:p>
    <w:p w14:paraId="1DE40D7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50E52DB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31710F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26F2542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      allOf:</w:t>
      </w:r>
    </w:p>
    <w:p w14:paraId="3994460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'genericNrm.yaml#/components/schemas/EP_RP-Attr'</w:t>
      </w:r>
    </w:p>
    <w:p w14:paraId="084E3DF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3CAB65D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166F161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localAddress:</w:t>
      </w:r>
    </w:p>
    <w:p w14:paraId="3EB0400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'#/components/schemas/LocalAddress'</w:t>
      </w:r>
    </w:p>
    <w:p w14:paraId="0A95698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remoteAddress:</w:t>
      </w:r>
    </w:p>
    <w:p w14:paraId="20FDDB6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'#/components/schemas/RemoteAddress'</w:t>
      </w:r>
    </w:p>
    <w:p w14:paraId="45D6A7DA" w14:textId="77777777" w:rsidR="003D36CB" w:rsidRPr="00BD324F" w:rsidRDefault="003D36CB" w:rsidP="003D36CB">
      <w:pPr>
        <w:pStyle w:val="PL"/>
        <w:rPr>
          <w:noProof w:val="0"/>
        </w:rPr>
      </w:pPr>
    </w:p>
    <w:p w14:paraId="56F2413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>#-------- Definition of JSON arrays for name-contained IOCs ----------------------</w:t>
      </w:r>
    </w:p>
    <w:p w14:paraId="26BBDD54" w14:textId="77777777" w:rsidR="003D36CB" w:rsidRPr="00BD324F" w:rsidRDefault="003D36CB" w:rsidP="003D36CB">
      <w:pPr>
        <w:pStyle w:val="PL"/>
        <w:rPr>
          <w:noProof w:val="0"/>
        </w:rPr>
      </w:pPr>
    </w:p>
    <w:p w14:paraId="1026A1E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SubNetwork-Multiple:</w:t>
      </w:r>
    </w:p>
    <w:p w14:paraId="351DF23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58E1CC8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6970E2E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'#/components/schemas/SubNetwork-Single'</w:t>
      </w:r>
    </w:p>
    <w:p w14:paraId="2ABDEC7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ManagedElement-Multiple:</w:t>
      </w:r>
    </w:p>
    <w:p w14:paraId="5326948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0A1D21C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1AA609F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'#/components/schemas/ManagedElement-Single'</w:t>
      </w:r>
    </w:p>
    <w:p w14:paraId="6ED827E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GnbDuFunction-Multiple:</w:t>
      </w:r>
    </w:p>
    <w:p w14:paraId="7580DD4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6BB6DF5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61A1E22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'#/components/schemas/GnbDuFunction-Single'</w:t>
      </w:r>
    </w:p>
    <w:p w14:paraId="1A6D767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GnbCuUpFunction-Multiple:</w:t>
      </w:r>
    </w:p>
    <w:p w14:paraId="74658E1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7708D54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28EC002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'#/components/schemas/GnbCuUpFunction-Single'</w:t>
      </w:r>
    </w:p>
    <w:p w14:paraId="00CECAE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GnbCuCpFunction-Multiple:</w:t>
      </w:r>
    </w:p>
    <w:p w14:paraId="184A1D7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6E591E2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6BE6547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'#/components/schemas/GnbCuCpFunction-Single'</w:t>
      </w:r>
    </w:p>
    <w:p w14:paraId="7E42FB05" w14:textId="77777777" w:rsidR="003D36CB" w:rsidRPr="00BD324F" w:rsidRDefault="003D36CB" w:rsidP="003D36CB">
      <w:pPr>
        <w:pStyle w:val="PL"/>
        <w:rPr>
          <w:noProof w:val="0"/>
        </w:rPr>
      </w:pPr>
    </w:p>
    <w:p w14:paraId="6AA4EC0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NrCellDu-Multiple:</w:t>
      </w:r>
    </w:p>
    <w:p w14:paraId="53FF69B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08883D0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6D9AB07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'#/components/schemas/NrCellDu-Single'</w:t>
      </w:r>
    </w:p>
    <w:p w14:paraId="62711E3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NrCellCu-Multiple:</w:t>
      </w:r>
    </w:p>
    <w:p w14:paraId="28A14BB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4EE3AC7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0F5C0F0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'#/components/schemas/NrCellCu-Single'</w:t>
      </w:r>
    </w:p>
    <w:p w14:paraId="59BA1394" w14:textId="77777777" w:rsidR="003D36CB" w:rsidRPr="00BD324F" w:rsidRDefault="003D36CB" w:rsidP="003D36CB">
      <w:pPr>
        <w:pStyle w:val="PL"/>
        <w:rPr>
          <w:noProof w:val="0"/>
        </w:rPr>
      </w:pPr>
    </w:p>
    <w:p w14:paraId="528DF4E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NRFrequency-Multiple:</w:t>
      </w:r>
    </w:p>
    <w:p w14:paraId="2AF8F71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2C2D126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minItems: 1</w:t>
      </w:r>
    </w:p>
    <w:p w14:paraId="58274DA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6DB233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'#/components/schemas/NRFrequency-Single'</w:t>
      </w:r>
    </w:p>
    <w:p w14:paraId="4FE3A2A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EUtranFrequency-Multiple:</w:t>
      </w:r>
    </w:p>
    <w:p w14:paraId="6AE3528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2DE1126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minItems: 1</w:t>
      </w:r>
    </w:p>
    <w:p w14:paraId="2E8BD6D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45BE567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'#/components/schemas/EUtranFrequency-Single'</w:t>
      </w:r>
    </w:p>
    <w:p w14:paraId="32070072" w14:textId="77777777" w:rsidR="003D36CB" w:rsidRPr="00BD324F" w:rsidRDefault="003D36CB" w:rsidP="003D36CB">
      <w:pPr>
        <w:pStyle w:val="PL"/>
        <w:rPr>
          <w:noProof w:val="0"/>
        </w:rPr>
      </w:pPr>
    </w:p>
    <w:p w14:paraId="51A8F59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NrSectorCarrier-Multiple:</w:t>
      </w:r>
    </w:p>
    <w:p w14:paraId="59E3B74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0FFB8C9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404E511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'#/components/schemas/NrSectorCarrier-Single'</w:t>
      </w:r>
    </w:p>
    <w:p w14:paraId="178A4C2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Bwp-Multiple:</w:t>
      </w:r>
    </w:p>
    <w:p w14:paraId="2F97673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5E6002B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2455473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'#/components/schemas/Bwp-Single'</w:t>
      </w:r>
    </w:p>
    <w:p w14:paraId="7699611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Beam-Multiple:</w:t>
      </w:r>
    </w:p>
    <w:p w14:paraId="752FA3D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FACAD1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5E794AA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'#/components/schemas/Beam-Single'</w:t>
      </w:r>
    </w:p>
    <w:p w14:paraId="6E32002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RRMPolicyRatio-Multiple:</w:t>
      </w:r>
    </w:p>
    <w:p w14:paraId="0F3D7C7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44DCAB0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609A4EE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'#/components/schemas/RRMPolicyRatio-Single'</w:t>
      </w:r>
    </w:p>
    <w:p w14:paraId="1AD13368" w14:textId="77777777" w:rsidR="003D36CB" w:rsidRPr="00BD324F" w:rsidRDefault="003D36CB" w:rsidP="003D36CB">
      <w:pPr>
        <w:pStyle w:val="PL"/>
        <w:rPr>
          <w:noProof w:val="0"/>
        </w:rPr>
      </w:pPr>
    </w:p>
    <w:p w14:paraId="66ADE78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NRCellRelation-Multiple:</w:t>
      </w:r>
    </w:p>
    <w:p w14:paraId="38993D6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69D66EB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62614BF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'#/components/schemas/NRCellRelation-Single'</w:t>
      </w:r>
    </w:p>
    <w:p w14:paraId="49AB865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EUtranCellRelation-Multiple:</w:t>
      </w:r>
    </w:p>
    <w:p w14:paraId="544D820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C816EB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4C81B3E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'#/components/schemas/EUtranCellRelation-Single'</w:t>
      </w:r>
    </w:p>
    <w:p w14:paraId="26DF990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NRFreqRelation-Multiple:</w:t>
      </w:r>
    </w:p>
    <w:p w14:paraId="6AFF9CC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type: array</w:t>
      </w:r>
    </w:p>
    <w:p w14:paraId="6B2D7CD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4B1A3C8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'#/components/schemas/NRFreqRelation-Single'</w:t>
      </w:r>
    </w:p>
    <w:p w14:paraId="489223A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EUtranFreqRelation-Multiple:</w:t>
      </w:r>
    </w:p>
    <w:p w14:paraId="296F62A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127E94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632DD98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'#/components/schemas/EUtranFreqRelation-Single'</w:t>
      </w:r>
    </w:p>
    <w:p w14:paraId="70FF16D6" w14:textId="77777777" w:rsidR="003D36CB" w:rsidRPr="00BD324F" w:rsidRDefault="003D36CB" w:rsidP="003D36CB">
      <w:pPr>
        <w:pStyle w:val="PL"/>
        <w:rPr>
          <w:noProof w:val="0"/>
        </w:rPr>
      </w:pPr>
    </w:p>
    <w:p w14:paraId="051C072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RimRSSet-Multiple:</w:t>
      </w:r>
    </w:p>
    <w:p w14:paraId="1F4C37D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4A08166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3350C76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'#/components/schemas/RimRSSet-Single'</w:t>
      </w:r>
    </w:p>
    <w:p w14:paraId="3CFDE380" w14:textId="77777777" w:rsidR="003D36CB" w:rsidRPr="00BD324F" w:rsidRDefault="003D36CB" w:rsidP="003D36CB">
      <w:pPr>
        <w:pStyle w:val="PL"/>
        <w:rPr>
          <w:noProof w:val="0"/>
        </w:rPr>
      </w:pPr>
    </w:p>
    <w:p w14:paraId="730D8AB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ExternalGnbDuFunction-Multiple:</w:t>
      </w:r>
    </w:p>
    <w:p w14:paraId="698FEA9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5128A2B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1EF70ED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'#/components/schemas/ExternalGnbDuFunction-Single'</w:t>
      </w:r>
    </w:p>
    <w:p w14:paraId="0701F99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ExternalGnbCuUpFunction-Multiple:</w:t>
      </w:r>
    </w:p>
    <w:p w14:paraId="71D116B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7D61EDF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30F2AAB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'#/components/schemas/ExternalGnbCuUpFunction-Single'</w:t>
      </w:r>
    </w:p>
    <w:p w14:paraId="688D13A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ExternalGnbCuCpFunction-Multiple:</w:t>
      </w:r>
    </w:p>
    <w:p w14:paraId="0738360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127D792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29D48A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'#/components/schemas/ExternalGnbCuCpFunction-Single'</w:t>
      </w:r>
    </w:p>
    <w:p w14:paraId="16F9CC3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ExternalNrCellCu-Multiple:</w:t>
      </w:r>
    </w:p>
    <w:p w14:paraId="081C632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44157F3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07BEB1A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'#/components/schemas/ExternalNrCellCu-Single'</w:t>
      </w:r>
    </w:p>
    <w:p w14:paraId="39B24ED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</w:p>
    <w:p w14:paraId="0887CC5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ExternalENBFunction-Multiple:</w:t>
      </w:r>
    </w:p>
    <w:p w14:paraId="5CB7534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0003196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11F1230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'#/components/schemas/ExternalENBFunction-Single'</w:t>
      </w:r>
    </w:p>
    <w:p w14:paraId="6AD9DBB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ExternalEUTranCell-Multiple:</w:t>
      </w:r>
    </w:p>
    <w:p w14:paraId="42CF2C8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20EAF61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0F027D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'#/components/schemas/ExternalEUTranCell-Single'</w:t>
      </w:r>
    </w:p>
    <w:p w14:paraId="483598F5" w14:textId="77777777" w:rsidR="003D36CB" w:rsidRPr="00BD324F" w:rsidRDefault="003D36CB" w:rsidP="003D36CB">
      <w:pPr>
        <w:pStyle w:val="PL"/>
        <w:rPr>
          <w:noProof w:val="0"/>
        </w:rPr>
      </w:pPr>
    </w:p>
    <w:p w14:paraId="4B39C2D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EP_E1-Multiple:</w:t>
      </w:r>
    </w:p>
    <w:p w14:paraId="01F4E27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2AA19F3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1565D79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'#/components/schemas/EP_E1-Single'</w:t>
      </w:r>
    </w:p>
    <w:p w14:paraId="7F0CF88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EP_XnC-Multiple:</w:t>
      </w:r>
    </w:p>
    <w:p w14:paraId="2FA714C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7D4157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5E49536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'#/components/schemas/EP_XnC-Single'</w:t>
      </w:r>
    </w:p>
    <w:p w14:paraId="3E11349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EP_F1C-Multiple:</w:t>
      </w:r>
    </w:p>
    <w:p w14:paraId="351C4C9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19B329B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09549B7E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'#/components/schemas/EP_F1C-Single'</w:t>
      </w:r>
    </w:p>
    <w:p w14:paraId="0DDDD8D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EP_NgC-Multiple:</w:t>
      </w:r>
    </w:p>
    <w:p w14:paraId="12D5509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1C8123B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2145120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'#/components/schemas/EP_NgC-Single'</w:t>
      </w:r>
    </w:p>
    <w:p w14:paraId="71D186D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EP_X2C-Multiple:</w:t>
      </w:r>
    </w:p>
    <w:p w14:paraId="0E2F8A7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50E03B2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454ABA1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'#/components/schemas/EP_X2C-Single'</w:t>
      </w:r>
    </w:p>
    <w:p w14:paraId="5ED1B32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EP_XnU-Multiple:</w:t>
      </w:r>
    </w:p>
    <w:p w14:paraId="2DD4001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9137EE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3BF7CE3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'#/components/schemas/EP_XnU-Single'</w:t>
      </w:r>
    </w:p>
    <w:p w14:paraId="2CADEDB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EP_F1U-Multiple:</w:t>
      </w:r>
    </w:p>
    <w:p w14:paraId="27855D00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424D827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32931BA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'#/components/schemas/EP_F1U-Single'</w:t>
      </w:r>
    </w:p>
    <w:p w14:paraId="509871E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EP_NgU-Multiple:</w:t>
      </w:r>
    </w:p>
    <w:p w14:paraId="03570A3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D2F51D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5B62B27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'#/components/schemas/EP_NgU-Single'</w:t>
      </w:r>
    </w:p>
    <w:p w14:paraId="74655C8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EP_X2U-Multiple:</w:t>
      </w:r>
    </w:p>
    <w:p w14:paraId="6F9B134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2B3ECCF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234A725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'#/components/schemas/EP_X2U-Single'</w:t>
      </w:r>
    </w:p>
    <w:p w14:paraId="7A11D73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EP_S1U-Multiple:</w:t>
      </w:r>
    </w:p>
    <w:p w14:paraId="197B124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2178326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1B31D39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lastRenderedPageBreak/>
        <w:t xml:space="preserve">        $ref: '#/components/schemas/EP_S1U-Single'</w:t>
      </w:r>
    </w:p>
    <w:p w14:paraId="618EF03D" w14:textId="77777777" w:rsidR="003D36CB" w:rsidRPr="00BD324F" w:rsidRDefault="003D36CB" w:rsidP="003D36CB">
      <w:pPr>
        <w:pStyle w:val="PL"/>
        <w:rPr>
          <w:noProof w:val="0"/>
        </w:rPr>
      </w:pPr>
    </w:p>
    <w:p w14:paraId="43A350B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>#-------- Definitions in TS 28.541 for TS 28.532 ---------------------------------</w:t>
      </w:r>
    </w:p>
    <w:p w14:paraId="6B5B6BCB" w14:textId="77777777" w:rsidR="003D36CB" w:rsidRPr="00BD324F" w:rsidRDefault="003D36CB" w:rsidP="003D36CB">
      <w:pPr>
        <w:pStyle w:val="PL"/>
        <w:rPr>
          <w:noProof w:val="0"/>
        </w:rPr>
      </w:pPr>
    </w:p>
    <w:p w14:paraId="2D432E4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resources-nrNrm:</w:t>
      </w:r>
    </w:p>
    <w:p w14:paraId="05522F7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oneOf:</w:t>
      </w:r>
    </w:p>
    <w:p w14:paraId="3CF4608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'#/components/schemas/SubNetwork-Single'</w:t>
      </w:r>
    </w:p>
    <w:p w14:paraId="06288CB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'#/components/schemas/ManagedElement-Single'</w:t>
      </w:r>
    </w:p>
    <w:p w14:paraId="5CAA0DC2" w14:textId="77777777" w:rsidR="003D36CB" w:rsidRPr="00BD324F" w:rsidRDefault="003D36CB" w:rsidP="003D36CB">
      <w:pPr>
        <w:pStyle w:val="PL"/>
        <w:rPr>
          <w:noProof w:val="0"/>
        </w:rPr>
      </w:pPr>
    </w:p>
    <w:p w14:paraId="02DEB2C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'#/components/schemas/GnbDuFunction-Single'</w:t>
      </w:r>
    </w:p>
    <w:p w14:paraId="347E4ED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'#/components/schemas/GnbCuUpFunction-Single'</w:t>
      </w:r>
    </w:p>
    <w:p w14:paraId="6CA29AC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'#/components/schemas/GnbCuCpFunction-Single'</w:t>
      </w:r>
    </w:p>
    <w:p w14:paraId="351939AF" w14:textId="77777777" w:rsidR="003D36CB" w:rsidRPr="00BD324F" w:rsidRDefault="003D36CB" w:rsidP="003D36CB">
      <w:pPr>
        <w:pStyle w:val="PL"/>
        <w:rPr>
          <w:noProof w:val="0"/>
        </w:rPr>
      </w:pPr>
    </w:p>
    <w:p w14:paraId="23C6C39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'#/components/schemas/NrCellCu-Single'</w:t>
      </w:r>
    </w:p>
    <w:p w14:paraId="1B4B647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'#/components/schemas/NrCellDu-Single'</w:t>
      </w:r>
    </w:p>
    <w:p w14:paraId="3659B119" w14:textId="77777777" w:rsidR="003D36CB" w:rsidRPr="00BD324F" w:rsidRDefault="003D36CB" w:rsidP="003D36CB">
      <w:pPr>
        <w:pStyle w:val="PL"/>
        <w:rPr>
          <w:noProof w:val="0"/>
        </w:rPr>
      </w:pPr>
    </w:p>
    <w:p w14:paraId="29EBE8B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'#/components/schemas/NRFrequency-Single'</w:t>
      </w:r>
    </w:p>
    <w:p w14:paraId="5A4ABB9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'#/components/schemas/EUtranFrequency-Single'</w:t>
      </w:r>
    </w:p>
    <w:p w14:paraId="000C9D21" w14:textId="77777777" w:rsidR="003D36CB" w:rsidRPr="00BD324F" w:rsidRDefault="003D36CB" w:rsidP="003D36CB">
      <w:pPr>
        <w:pStyle w:val="PL"/>
        <w:rPr>
          <w:noProof w:val="0"/>
        </w:rPr>
      </w:pPr>
    </w:p>
    <w:p w14:paraId="7EF4B0B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'#/components/schemas/NrSectorCarrier-Single'</w:t>
      </w:r>
    </w:p>
    <w:p w14:paraId="0C2C190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'#/components/schemas/Bwp-Single'</w:t>
      </w:r>
    </w:p>
    <w:p w14:paraId="12C8D9D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'#/components/schemas/CommonBeamformingFunction-Single'</w:t>
      </w:r>
    </w:p>
    <w:p w14:paraId="3E58EA3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'#/components/schemas/Beam-Single'</w:t>
      </w:r>
    </w:p>
    <w:p w14:paraId="741DF7C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'#/components/schemas/RRMPolicyRatio-Single'</w:t>
      </w:r>
    </w:p>
    <w:p w14:paraId="3CB859A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</w:p>
    <w:p w14:paraId="0755126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'#/components/schemas/NRCellRelation-Single'</w:t>
      </w:r>
    </w:p>
    <w:p w14:paraId="65AF90A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'#/components/schemas/EUtranCellRelation-Single'</w:t>
      </w:r>
    </w:p>
    <w:p w14:paraId="1B4CEF9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'#/components/schemas/NRFreqRelation-Single'</w:t>
      </w:r>
    </w:p>
    <w:p w14:paraId="71916CE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'#/components/schemas/EUtranFreqRelation-Single'</w:t>
      </w:r>
    </w:p>
    <w:p w14:paraId="730B67A1" w14:textId="77777777" w:rsidR="003D36CB" w:rsidRPr="00BD324F" w:rsidRDefault="003D36CB" w:rsidP="003D36CB">
      <w:pPr>
        <w:pStyle w:val="PL"/>
        <w:rPr>
          <w:noProof w:val="0"/>
        </w:rPr>
      </w:pPr>
    </w:p>
    <w:p w14:paraId="17936E9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'#/components/schemas/DANRManagementFunction-Single'</w:t>
      </w:r>
    </w:p>
    <w:p w14:paraId="0E07893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'#/components/schemas/DESManagementFunction-Single'</w:t>
      </w:r>
    </w:p>
    <w:p w14:paraId="52284A24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'#/components/schemas/DRACHOptimizationFunction-Single'</w:t>
      </w:r>
    </w:p>
    <w:p w14:paraId="6EB1194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'#/components/schemas/DMROFunction-Single'</w:t>
      </w:r>
    </w:p>
    <w:p w14:paraId="1B23763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'#/components/schemas/DPCIConfigurationFunction-Single'</w:t>
      </w:r>
    </w:p>
    <w:p w14:paraId="3A7BB38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'#/components/schemas/CPCIConfigurationFunction-Single'</w:t>
      </w:r>
    </w:p>
    <w:p w14:paraId="36A3838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'#/components/schemas/CESManagementFunction-Single'</w:t>
      </w:r>
    </w:p>
    <w:p w14:paraId="39F8EBE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</w:t>
      </w:r>
    </w:p>
    <w:p w14:paraId="1D7F5A1C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'#/components/schemas/RimRSGlobal-Single'</w:t>
      </w:r>
    </w:p>
    <w:p w14:paraId="39B09F71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'#/components/schemas/RimRSSet-Single'</w:t>
      </w:r>
    </w:p>
    <w:p w14:paraId="47E17F8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</w:p>
    <w:p w14:paraId="30E630D7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'#/components/schemas/ExternalGnbDuFunction-Single'</w:t>
      </w:r>
    </w:p>
    <w:p w14:paraId="09EC76E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'#/components/schemas/ExternalGnbCuUpFunction-Single'</w:t>
      </w:r>
    </w:p>
    <w:p w14:paraId="4F9B6599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'#/components/schemas/ExternalGnbCuCpFunction-Single'</w:t>
      </w:r>
    </w:p>
    <w:p w14:paraId="17956FF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'#/components/schemas/ExternalNrCellCu-Single'</w:t>
      </w:r>
    </w:p>
    <w:p w14:paraId="5AF4C785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'#/components/schemas/ExternalENBFunction-Single'</w:t>
      </w:r>
    </w:p>
    <w:p w14:paraId="7B971806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'#/components/schemas/ExternalEUTranCell-Single'</w:t>
      </w:r>
    </w:p>
    <w:p w14:paraId="6E818ECB" w14:textId="77777777" w:rsidR="003D36CB" w:rsidRPr="00BD324F" w:rsidRDefault="003D36CB" w:rsidP="003D36CB">
      <w:pPr>
        <w:pStyle w:val="PL"/>
        <w:rPr>
          <w:noProof w:val="0"/>
        </w:rPr>
      </w:pPr>
    </w:p>
    <w:p w14:paraId="7B50023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'#/components/schemas/EP_XnC-Single'</w:t>
      </w:r>
    </w:p>
    <w:p w14:paraId="47731882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'#/components/schemas/EP_E1-Single'</w:t>
      </w:r>
    </w:p>
    <w:p w14:paraId="2580032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'#/components/schemas/EP_F1C-Single'</w:t>
      </w:r>
    </w:p>
    <w:p w14:paraId="3B06A7EB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'#/components/schemas/EP_NgC-Single'</w:t>
      </w:r>
    </w:p>
    <w:p w14:paraId="0964C2A8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'#/components/schemas/EP_X2C-Single'</w:t>
      </w:r>
    </w:p>
    <w:p w14:paraId="798C6A2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'#/components/schemas/EP_XnU-Single'</w:t>
      </w:r>
    </w:p>
    <w:p w14:paraId="1AD1C3DF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'#/components/schemas/EP_F1U-Single'</w:t>
      </w:r>
    </w:p>
    <w:p w14:paraId="7C540A2A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'#/components/schemas/EP_NgU-Single'</w:t>
      </w:r>
    </w:p>
    <w:p w14:paraId="3F16EA63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'#/components/schemas/EP_X2U-Single'</w:t>
      </w:r>
    </w:p>
    <w:p w14:paraId="6D2ABEFD" w14:textId="77777777" w:rsidR="003D36CB" w:rsidRPr="00BD324F" w:rsidRDefault="003D36CB" w:rsidP="003D36CB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'#/components/schemas/EP_S1U-Single'</w:t>
      </w:r>
    </w:p>
    <w:p w14:paraId="1BEDE6C0" w14:textId="77777777" w:rsidR="003D36CB" w:rsidRPr="00BD324F" w:rsidRDefault="003D36CB" w:rsidP="003D36CB">
      <w:pPr>
        <w:pStyle w:val="PL"/>
        <w:rPr>
          <w:noProof w:val="0"/>
        </w:rPr>
      </w:pPr>
    </w:p>
    <w:p w14:paraId="10BA0A87" w14:textId="77777777" w:rsidR="003D36CB" w:rsidRPr="00BD324F" w:rsidRDefault="003D36CB" w:rsidP="003D36CB">
      <w:pPr>
        <w:pStyle w:val="PL"/>
        <w:rPr>
          <w:noProof w:val="0"/>
        </w:rPr>
      </w:pPr>
    </w:p>
    <w:p w14:paraId="7322FDF0" w14:textId="77777777" w:rsidR="00B72602" w:rsidRPr="00BD324F" w:rsidRDefault="00B72602" w:rsidP="00B72602">
      <w:pPr>
        <w:pStyle w:val="PL"/>
        <w:rPr>
          <w:noProof w:val="0"/>
        </w:rPr>
      </w:pPr>
    </w:p>
    <w:sectPr w:rsidR="00B72602" w:rsidRPr="00BD324F" w:rsidSect="002632DF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92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07A7A8" w14:textId="77777777" w:rsidR="009C2326" w:rsidRDefault="009C2326">
      <w:r>
        <w:separator/>
      </w:r>
    </w:p>
  </w:endnote>
  <w:endnote w:type="continuationSeparator" w:id="0">
    <w:p w14:paraId="2355C18E" w14:textId="77777777" w:rsidR="009C2326" w:rsidRDefault="009C23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5B723A" w14:textId="77777777" w:rsidR="009C2326" w:rsidRDefault="009C2326">
      <w:r>
        <w:separator/>
      </w:r>
    </w:p>
  </w:footnote>
  <w:footnote w:type="continuationSeparator" w:id="0">
    <w:p w14:paraId="416FF798" w14:textId="77777777" w:rsidR="009C2326" w:rsidRDefault="009C23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784E6683" w:rsidR="00597B11" w:rsidRDefault="00414A6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V16.1</w:t>
    </w:r>
    <w:r w:rsidR="00157772"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t>.</w:t>
    </w:r>
    <w:r w:rsidR="00157772"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t xml:space="preserve"> (202</w:t>
    </w:r>
    <w:r w:rsidR="00157772"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t>-0</w:t>
    </w:r>
    <w:r w:rsidR="00157772">
      <w:rPr>
        <w:rFonts w:ascii="Arial" w:hAnsi="Arial" w:cs="Arial"/>
        <w:b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t>)</w:t>
    </w:r>
  </w:p>
  <w:p w14:paraId="65710D83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5FBC9746" w:rsidR="00597B11" w:rsidRDefault="00414A6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16</w:t>
    </w:r>
  </w:p>
  <w:p w14:paraId="1B5F4568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2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5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6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0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48"/>
  </w:num>
  <w:num w:numId="13">
    <w:abstractNumId w:val="16"/>
  </w:num>
  <w:num w:numId="14">
    <w:abstractNumId w:val="29"/>
  </w:num>
  <w:num w:numId="15">
    <w:abstractNumId w:val="27"/>
  </w:num>
  <w:num w:numId="16">
    <w:abstractNumId w:val="10"/>
  </w:num>
  <w:num w:numId="17">
    <w:abstractNumId w:val="13"/>
  </w:num>
  <w:num w:numId="18">
    <w:abstractNumId w:val="47"/>
  </w:num>
  <w:num w:numId="19">
    <w:abstractNumId w:val="34"/>
  </w:num>
  <w:num w:numId="20">
    <w:abstractNumId w:val="43"/>
  </w:num>
  <w:num w:numId="21">
    <w:abstractNumId w:val="19"/>
  </w:num>
  <w:num w:numId="22">
    <w:abstractNumId w:val="33"/>
  </w:num>
  <w:num w:numId="23">
    <w:abstractNumId w:val="28"/>
  </w:num>
  <w:num w:numId="24">
    <w:abstractNumId w:val="44"/>
  </w:num>
  <w:num w:numId="25">
    <w:abstractNumId w:val="14"/>
  </w:num>
  <w:num w:numId="26">
    <w:abstractNumId w:val="18"/>
  </w:num>
  <w:num w:numId="27">
    <w:abstractNumId w:val="31"/>
  </w:num>
  <w:num w:numId="28">
    <w:abstractNumId w:val="46"/>
  </w:num>
  <w:num w:numId="29">
    <w:abstractNumId w:val="17"/>
  </w:num>
  <w:num w:numId="30">
    <w:abstractNumId w:val="21"/>
  </w:num>
  <w:num w:numId="31">
    <w:abstractNumId w:val="23"/>
  </w:num>
  <w:num w:numId="32">
    <w:abstractNumId w:val="12"/>
  </w:num>
  <w:num w:numId="33">
    <w:abstractNumId w:val="32"/>
  </w:num>
  <w:num w:numId="34">
    <w:abstractNumId w:val="37"/>
  </w:num>
  <w:num w:numId="35">
    <w:abstractNumId w:val="11"/>
  </w:num>
  <w:num w:numId="36">
    <w:abstractNumId w:val="24"/>
  </w:num>
  <w:num w:numId="37">
    <w:abstractNumId w:val="41"/>
  </w:num>
  <w:num w:numId="38">
    <w:abstractNumId w:val="36"/>
  </w:num>
  <w:num w:numId="39">
    <w:abstractNumId w:val="39"/>
  </w:num>
  <w:num w:numId="40">
    <w:abstractNumId w:val="15"/>
  </w:num>
  <w:num w:numId="41">
    <w:abstractNumId w:val="30"/>
  </w:num>
  <w:num w:numId="42">
    <w:abstractNumId w:val="22"/>
  </w:num>
  <w:num w:numId="43">
    <w:abstractNumId w:val="35"/>
  </w:num>
  <w:num w:numId="44">
    <w:abstractNumId w:val="20"/>
  </w:num>
  <w:num w:numId="4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8"/>
  </w:num>
  <w:num w:numId="47">
    <w:abstractNumId w:val="9"/>
  </w:num>
  <w:num w:numId="48">
    <w:abstractNumId w:val="42"/>
  </w:num>
  <w:num w:numId="49">
    <w:abstractNumId w:val="45"/>
  </w:num>
  <w:num w:numId="5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MrYwNzA2MjK3NDNR0lEKTi0uzszPAykwrAUAQq0daiwAAAA="/>
  </w:docVars>
  <w:rsids>
    <w:rsidRoot w:val="004E213A"/>
    <w:rsid w:val="000004FA"/>
    <w:rsid w:val="000227EE"/>
    <w:rsid w:val="00033397"/>
    <w:rsid w:val="00040095"/>
    <w:rsid w:val="00051834"/>
    <w:rsid w:val="00054A22"/>
    <w:rsid w:val="00062023"/>
    <w:rsid w:val="000655A6"/>
    <w:rsid w:val="0007038C"/>
    <w:rsid w:val="00080512"/>
    <w:rsid w:val="00081D67"/>
    <w:rsid w:val="000C47C3"/>
    <w:rsid w:val="000D58AB"/>
    <w:rsid w:val="00133525"/>
    <w:rsid w:val="00157558"/>
    <w:rsid w:val="00157772"/>
    <w:rsid w:val="001A4C42"/>
    <w:rsid w:val="001A7420"/>
    <w:rsid w:val="001B6637"/>
    <w:rsid w:val="001C21C3"/>
    <w:rsid w:val="001D02C2"/>
    <w:rsid w:val="001E2243"/>
    <w:rsid w:val="001F0C1D"/>
    <w:rsid w:val="001F1132"/>
    <w:rsid w:val="001F168B"/>
    <w:rsid w:val="002143C9"/>
    <w:rsid w:val="00221BD4"/>
    <w:rsid w:val="002347A2"/>
    <w:rsid w:val="002632DF"/>
    <w:rsid w:val="002675F0"/>
    <w:rsid w:val="002B01AF"/>
    <w:rsid w:val="002B39F8"/>
    <w:rsid w:val="002B6339"/>
    <w:rsid w:val="002E00EE"/>
    <w:rsid w:val="002E25A5"/>
    <w:rsid w:val="003172DC"/>
    <w:rsid w:val="003235AF"/>
    <w:rsid w:val="0035462D"/>
    <w:rsid w:val="003765B8"/>
    <w:rsid w:val="003B14C7"/>
    <w:rsid w:val="003C3971"/>
    <w:rsid w:val="003C3C93"/>
    <w:rsid w:val="003D36CB"/>
    <w:rsid w:val="003D37DC"/>
    <w:rsid w:val="003E6820"/>
    <w:rsid w:val="003F3082"/>
    <w:rsid w:val="00414A6A"/>
    <w:rsid w:val="0041693A"/>
    <w:rsid w:val="00423334"/>
    <w:rsid w:val="004345EC"/>
    <w:rsid w:val="00464597"/>
    <w:rsid w:val="00465515"/>
    <w:rsid w:val="004710E8"/>
    <w:rsid w:val="004A3D58"/>
    <w:rsid w:val="004D0171"/>
    <w:rsid w:val="004D172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B4C01"/>
    <w:rsid w:val="005D2E01"/>
    <w:rsid w:val="005D7526"/>
    <w:rsid w:val="005E4BB2"/>
    <w:rsid w:val="00602AEA"/>
    <w:rsid w:val="0060399A"/>
    <w:rsid w:val="00614FDF"/>
    <w:rsid w:val="0063543D"/>
    <w:rsid w:val="00647114"/>
    <w:rsid w:val="006558AA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7AE"/>
    <w:rsid w:val="00744E76"/>
    <w:rsid w:val="00774DA4"/>
    <w:rsid w:val="00781F0F"/>
    <w:rsid w:val="007861C2"/>
    <w:rsid w:val="007B600E"/>
    <w:rsid w:val="007F0F4A"/>
    <w:rsid w:val="008028A4"/>
    <w:rsid w:val="00830747"/>
    <w:rsid w:val="00842A7D"/>
    <w:rsid w:val="008768CA"/>
    <w:rsid w:val="008A4671"/>
    <w:rsid w:val="008C1294"/>
    <w:rsid w:val="008C384C"/>
    <w:rsid w:val="0090271F"/>
    <w:rsid w:val="00902E23"/>
    <w:rsid w:val="00910A6D"/>
    <w:rsid w:val="009114D7"/>
    <w:rsid w:val="0091348E"/>
    <w:rsid w:val="00917CCB"/>
    <w:rsid w:val="00942EC2"/>
    <w:rsid w:val="00981647"/>
    <w:rsid w:val="00990034"/>
    <w:rsid w:val="00997D95"/>
    <w:rsid w:val="009C2326"/>
    <w:rsid w:val="009D0E79"/>
    <w:rsid w:val="009D37BB"/>
    <w:rsid w:val="009F37B7"/>
    <w:rsid w:val="00A10F02"/>
    <w:rsid w:val="00A124A5"/>
    <w:rsid w:val="00A164B4"/>
    <w:rsid w:val="00A235B7"/>
    <w:rsid w:val="00A26956"/>
    <w:rsid w:val="00A27486"/>
    <w:rsid w:val="00A52668"/>
    <w:rsid w:val="00A53724"/>
    <w:rsid w:val="00A56066"/>
    <w:rsid w:val="00A71A16"/>
    <w:rsid w:val="00A73129"/>
    <w:rsid w:val="00A82346"/>
    <w:rsid w:val="00A92BA1"/>
    <w:rsid w:val="00AC6BC6"/>
    <w:rsid w:val="00AD2153"/>
    <w:rsid w:val="00AE4EBB"/>
    <w:rsid w:val="00AE65E2"/>
    <w:rsid w:val="00B15449"/>
    <w:rsid w:val="00B15EF2"/>
    <w:rsid w:val="00B31D44"/>
    <w:rsid w:val="00B559BF"/>
    <w:rsid w:val="00B72602"/>
    <w:rsid w:val="00B93086"/>
    <w:rsid w:val="00BA19ED"/>
    <w:rsid w:val="00BA4B8D"/>
    <w:rsid w:val="00BB630B"/>
    <w:rsid w:val="00BC0F7D"/>
    <w:rsid w:val="00BD324F"/>
    <w:rsid w:val="00BD7D31"/>
    <w:rsid w:val="00BE3255"/>
    <w:rsid w:val="00BF128E"/>
    <w:rsid w:val="00C074DD"/>
    <w:rsid w:val="00C1496A"/>
    <w:rsid w:val="00C26803"/>
    <w:rsid w:val="00C33079"/>
    <w:rsid w:val="00C45231"/>
    <w:rsid w:val="00C71833"/>
    <w:rsid w:val="00C72833"/>
    <w:rsid w:val="00C80F1D"/>
    <w:rsid w:val="00C93F40"/>
    <w:rsid w:val="00CA3D0C"/>
    <w:rsid w:val="00CB1B8A"/>
    <w:rsid w:val="00CC502D"/>
    <w:rsid w:val="00D57972"/>
    <w:rsid w:val="00D675A9"/>
    <w:rsid w:val="00D738D6"/>
    <w:rsid w:val="00D755EB"/>
    <w:rsid w:val="00D76048"/>
    <w:rsid w:val="00D84E9B"/>
    <w:rsid w:val="00D87E00"/>
    <w:rsid w:val="00D9134D"/>
    <w:rsid w:val="00DA1BD9"/>
    <w:rsid w:val="00DA78A5"/>
    <w:rsid w:val="00DA7A03"/>
    <w:rsid w:val="00DB1818"/>
    <w:rsid w:val="00DB696F"/>
    <w:rsid w:val="00DC309B"/>
    <w:rsid w:val="00DC3E96"/>
    <w:rsid w:val="00DC4DA2"/>
    <w:rsid w:val="00DD4C17"/>
    <w:rsid w:val="00DD74A5"/>
    <w:rsid w:val="00DF2B1F"/>
    <w:rsid w:val="00DF62CD"/>
    <w:rsid w:val="00E152D4"/>
    <w:rsid w:val="00E16509"/>
    <w:rsid w:val="00E16D37"/>
    <w:rsid w:val="00E23B63"/>
    <w:rsid w:val="00E44582"/>
    <w:rsid w:val="00E77645"/>
    <w:rsid w:val="00E831AC"/>
    <w:rsid w:val="00EA15B0"/>
    <w:rsid w:val="00EA5EA7"/>
    <w:rsid w:val="00EC4A25"/>
    <w:rsid w:val="00F025A2"/>
    <w:rsid w:val="00F04712"/>
    <w:rsid w:val="00F13360"/>
    <w:rsid w:val="00F22EC7"/>
    <w:rsid w:val="00F325C8"/>
    <w:rsid w:val="00F609DB"/>
    <w:rsid w:val="00F653B8"/>
    <w:rsid w:val="00F9008D"/>
    <w:rsid w:val="00FA1266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D324F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link w:val="Heading1Char"/>
    <w:qFormat/>
    <w:rsid w:val="00BD324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BD324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D324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D324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D324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BD324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D324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D324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D324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D324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BD324F"/>
    <w:pPr>
      <w:ind w:left="1418" w:hanging="1418"/>
    </w:pPr>
  </w:style>
  <w:style w:type="paragraph" w:styleId="TOC8">
    <w:name w:val="toc 8"/>
    <w:basedOn w:val="TOC1"/>
    <w:rsid w:val="00BD324F"/>
    <w:pPr>
      <w:spacing w:before="180"/>
      <w:ind w:left="2693" w:hanging="2693"/>
    </w:pPr>
    <w:rPr>
      <w:b/>
    </w:rPr>
  </w:style>
  <w:style w:type="paragraph" w:styleId="TOC1">
    <w:name w:val="toc 1"/>
    <w:rsid w:val="00BD324F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BD324F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D324F"/>
  </w:style>
  <w:style w:type="paragraph" w:styleId="Header">
    <w:name w:val="header"/>
    <w:link w:val="HeaderChar"/>
    <w:rsid w:val="00BD324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BD324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rsid w:val="00BD324F"/>
    <w:pPr>
      <w:ind w:left="1701" w:hanging="1701"/>
    </w:pPr>
  </w:style>
  <w:style w:type="paragraph" w:styleId="TOC4">
    <w:name w:val="toc 4"/>
    <w:basedOn w:val="TOC3"/>
    <w:rsid w:val="00BD324F"/>
    <w:pPr>
      <w:ind w:left="1418" w:hanging="1418"/>
    </w:pPr>
  </w:style>
  <w:style w:type="paragraph" w:styleId="TOC3">
    <w:name w:val="toc 3"/>
    <w:basedOn w:val="TOC2"/>
    <w:rsid w:val="00BD324F"/>
    <w:pPr>
      <w:ind w:left="1134" w:hanging="1134"/>
    </w:pPr>
  </w:style>
  <w:style w:type="paragraph" w:styleId="TOC2">
    <w:name w:val="toc 2"/>
    <w:basedOn w:val="TOC1"/>
    <w:rsid w:val="00BD324F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D324F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BD324F"/>
    <w:pPr>
      <w:outlineLvl w:val="9"/>
    </w:pPr>
  </w:style>
  <w:style w:type="paragraph" w:customStyle="1" w:styleId="NF">
    <w:name w:val="NF"/>
    <w:basedOn w:val="NO"/>
    <w:rsid w:val="00BD324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BD324F"/>
    <w:pPr>
      <w:keepLines/>
      <w:ind w:left="1135" w:hanging="851"/>
    </w:pPr>
  </w:style>
  <w:style w:type="paragraph" w:customStyle="1" w:styleId="PL">
    <w:name w:val="PL"/>
    <w:link w:val="PLChar"/>
    <w:rsid w:val="00BD32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BD324F"/>
    <w:pPr>
      <w:jc w:val="right"/>
    </w:pPr>
  </w:style>
  <w:style w:type="paragraph" w:customStyle="1" w:styleId="TAL">
    <w:name w:val="TAL"/>
    <w:basedOn w:val="Normal"/>
    <w:link w:val="TALChar"/>
    <w:rsid w:val="00BD324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BD324F"/>
    <w:rPr>
      <w:b/>
    </w:rPr>
  </w:style>
  <w:style w:type="paragraph" w:customStyle="1" w:styleId="TAC">
    <w:name w:val="TAC"/>
    <w:basedOn w:val="TAL"/>
    <w:link w:val="TACChar"/>
    <w:rsid w:val="00BD324F"/>
    <w:pPr>
      <w:jc w:val="center"/>
    </w:pPr>
  </w:style>
  <w:style w:type="paragraph" w:customStyle="1" w:styleId="LD">
    <w:name w:val="LD"/>
    <w:rsid w:val="00BD324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BD324F"/>
    <w:pPr>
      <w:keepLines/>
      <w:ind w:left="1702" w:hanging="1418"/>
    </w:pPr>
  </w:style>
  <w:style w:type="paragraph" w:customStyle="1" w:styleId="FP">
    <w:name w:val="FP"/>
    <w:basedOn w:val="Normal"/>
    <w:rsid w:val="00BD324F"/>
    <w:pPr>
      <w:spacing w:after="0"/>
    </w:pPr>
  </w:style>
  <w:style w:type="paragraph" w:customStyle="1" w:styleId="NW">
    <w:name w:val="NW"/>
    <w:basedOn w:val="NO"/>
    <w:rsid w:val="00BD324F"/>
    <w:pPr>
      <w:spacing w:after="0"/>
    </w:pPr>
  </w:style>
  <w:style w:type="paragraph" w:customStyle="1" w:styleId="EW">
    <w:name w:val="EW"/>
    <w:basedOn w:val="EX"/>
    <w:rsid w:val="00BD324F"/>
    <w:pPr>
      <w:spacing w:after="0"/>
    </w:pPr>
  </w:style>
  <w:style w:type="paragraph" w:customStyle="1" w:styleId="B1">
    <w:name w:val="B1"/>
    <w:basedOn w:val="List"/>
    <w:link w:val="B1Char"/>
    <w:rsid w:val="00BD324F"/>
  </w:style>
  <w:style w:type="paragraph" w:styleId="TOC6">
    <w:name w:val="toc 6"/>
    <w:basedOn w:val="TOC5"/>
    <w:next w:val="Normal"/>
    <w:rsid w:val="00BD324F"/>
    <w:pPr>
      <w:ind w:left="1985" w:hanging="1985"/>
    </w:pPr>
  </w:style>
  <w:style w:type="paragraph" w:styleId="TOC7">
    <w:name w:val="toc 7"/>
    <w:basedOn w:val="TOC6"/>
    <w:next w:val="Normal"/>
    <w:rsid w:val="00BD324F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BD324F"/>
    <w:rPr>
      <w:color w:val="FF0000"/>
    </w:rPr>
  </w:style>
  <w:style w:type="paragraph" w:customStyle="1" w:styleId="TH">
    <w:name w:val="TH"/>
    <w:basedOn w:val="Normal"/>
    <w:link w:val="THChar"/>
    <w:rsid w:val="00BD324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D324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D324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BD324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BD324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BD324F"/>
    <w:pPr>
      <w:ind w:left="851" w:hanging="851"/>
    </w:pPr>
  </w:style>
  <w:style w:type="paragraph" w:customStyle="1" w:styleId="ZH">
    <w:name w:val="ZH"/>
    <w:rsid w:val="00BD324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BD324F"/>
    <w:pPr>
      <w:keepNext w:val="0"/>
      <w:spacing w:before="0" w:after="240"/>
    </w:pPr>
  </w:style>
  <w:style w:type="paragraph" w:customStyle="1" w:styleId="ZG">
    <w:name w:val="ZG"/>
    <w:rsid w:val="00BD324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rsid w:val="00BD324F"/>
  </w:style>
  <w:style w:type="paragraph" w:customStyle="1" w:styleId="B3">
    <w:name w:val="B3"/>
    <w:basedOn w:val="List3"/>
    <w:rsid w:val="00BD324F"/>
  </w:style>
  <w:style w:type="paragraph" w:customStyle="1" w:styleId="B4">
    <w:name w:val="B4"/>
    <w:basedOn w:val="List4"/>
    <w:rsid w:val="00BD324F"/>
  </w:style>
  <w:style w:type="paragraph" w:customStyle="1" w:styleId="B5">
    <w:name w:val="B5"/>
    <w:basedOn w:val="List5"/>
    <w:rsid w:val="00BD324F"/>
  </w:style>
  <w:style w:type="paragraph" w:customStyle="1" w:styleId="ZTD">
    <w:name w:val="ZTD"/>
    <w:basedOn w:val="ZB"/>
    <w:rsid w:val="00BD324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D324F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val="en-US" w:eastAsia="zh-CN"/>
    </w:rPr>
  </w:style>
  <w:style w:type="paragraph" w:styleId="Index1">
    <w:name w:val="index 1"/>
    <w:basedOn w:val="Normal"/>
    <w:rsid w:val="00BD324F"/>
    <w:pPr>
      <w:keepLines/>
    </w:pPr>
  </w:style>
  <w:style w:type="paragraph" w:styleId="Index2">
    <w:name w:val="index 2"/>
    <w:basedOn w:val="Index1"/>
    <w:rsid w:val="00BD324F"/>
    <w:pPr>
      <w:ind w:left="284"/>
    </w:pPr>
  </w:style>
  <w:style w:type="paragraph" w:styleId="FootnoteText">
    <w:name w:val="footnote text"/>
    <w:basedOn w:val="Normal"/>
    <w:link w:val="FootnoteTextChar"/>
    <w:rsid w:val="00BD324F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link w:val="Header"/>
    <w:rsid w:val="003F3082"/>
    <w:rPr>
      <w:rFonts w:ascii="Arial" w:hAnsi="Arial"/>
      <w:b/>
      <w:noProof/>
      <w:sz w:val="18"/>
      <w:lang w:eastAsia="en-US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noProof/>
      <w:sz w:val="18"/>
      <w:lang w:eastAsia="en-US"/>
    </w:rPr>
  </w:style>
  <w:style w:type="paragraph" w:styleId="Caption">
    <w:name w:val="caption"/>
    <w:basedOn w:val="Normal"/>
    <w:next w:val="Normal"/>
    <w:unhideWhenUsed/>
    <w:qFormat/>
    <w:rsid w:val="003F3082"/>
    <w:rPr>
      <w:rFonts w:eastAsia="SimSun"/>
      <w:b/>
      <w:bCs/>
    </w:rPr>
  </w:style>
  <w:style w:type="paragraph" w:styleId="List">
    <w:name w:val="List"/>
    <w:basedOn w:val="Normal"/>
    <w:rsid w:val="00BD324F"/>
    <w:pPr>
      <w:ind w:left="568" w:hanging="284"/>
    </w:pPr>
  </w:style>
  <w:style w:type="paragraph" w:styleId="ListBullet">
    <w:name w:val="List Bullet"/>
    <w:basedOn w:val="List"/>
    <w:rsid w:val="00BD324F"/>
  </w:style>
  <w:style w:type="paragraph" w:styleId="ListNumber">
    <w:name w:val="List Number"/>
    <w:basedOn w:val="List"/>
    <w:rsid w:val="00BD324F"/>
  </w:style>
  <w:style w:type="paragraph" w:styleId="List2">
    <w:name w:val="List 2"/>
    <w:basedOn w:val="List"/>
    <w:rsid w:val="00BD324F"/>
    <w:pPr>
      <w:ind w:left="851"/>
    </w:pPr>
  </w:style>
  <w:style w:type="paragraph" w:styleId="List3">
    <w:name w:val="List 3"/>
    <w:basedOn w:val="List2"/>
    <w:rsid w:val="00BD324F"/>
    <w:pPr>
      <w:ind w:left="1135"/>
    </w:pPr>
  </w:style>
  <w:style w:type="paragraph" w:styleId="List4">
    <w:name w:val="List 4"/>
    <w:basedOn w:val="List3"/>
    <w:rsid w:val="00BD324F"/>
    <w:pPr>
      <w:ind w:left="1418"/>
    </w:pPr>
  </w:style>
  <w:style w:type="paragraph" w:styleId="List5">
    <w:name w:val="List 5"/>
    <w:basedOn w:val="List4"/>
    <w:rsid w:val="00BD324F"/>
    <w:pPr>
      <w:ind w:left="1702"/>
    </w:pPr>
  </w:style>
  <w:style w:type="paragraph" w:styleId="ListBullet2">
    <w:name w:val="List Bullet 2"/>
    <w:basedOn w:val="ListBullet"/>
    <w:rsid w:val="00BD324F"/>
    <w:pPr>
      <w:ind w:left="851"/>
    </w:pPr>
  </w:style>
  <w:style w:type="paragraph" w:styleId="ListBullet3">
    <w:name w:val="List Bullet 3"/>
    <w:basedOn w:val="ListBullet2"/>
    <w:rsid w:val="00BD324F"/>
    <w:pPr>
      <w:ind w:left="1135"/>
    </w:pPr>
  </w:style>
  <w:style w:type="paragraph" w:styleId="ListBullet4">
    <w:name w:val="List Bullet 4"/>
    <w:basedOn w:val="ListBullet3"/>
    <w:rsid w:val="00BD324F"/>
    <w:pPr>
      <w:ind w:left="1418"/>
    </w:pPr>
  </w:style>
  <w:style w:type="paragraph" w:styleId="ListBullet5">
    <w:name w:val="List Bullet 5"/>
    <w:basedOn w:val="ListBullet4"/>
    <w:rsid w:val="00BD324F"/>
    <w:pPr>
      <w:ind w:left="1702"/>
    </w:pPr>
  </w:style>
  <w:style w:type="paragraph" w:styleId="ListNumber2">
    <w:name w:val="List Number 2"/>
    <w:basedOn w:val="ListNumber"/>
    <w:rsid w:val="00BD324F"/>
    <w:pPr>
      <w:ind w:left="851"/>
    </w:pPr>
  </w:style>
  <w:style w:type="paragraph" w:styleId="BodyText">
    <w:name w:val="Body Text"/>
    <w:basedOn w:val="Normal"/>
    <w:link w:val="BodyTextChar"/>
    <w:uiPriority w:val="99"/>
    <w:unhideWhenUsed/>
    <w:rsid w:val="003F3082"/>
    <w:rPr>
      <w:rFonts w:eastAsia="SimSun"/>
    </w:rPr>
  </w:style>
  <w:style w:type="character" w:customStyle="1" w:styleId="BodyTextChar">
    <w:name w:val="Body Text Char"/>
    <w:link w:val="BodyText"/>
    <w:uiPriority w:val="99"/>
    <w:rsid w:val="003F3082"/>
    <w:rPr>
      <w:rFonts w:eastAsia="SimSun"/>
      <w:lang w:eastAsia="en-US"/>
    </w:rPr>
  </w:style>
  <w:style w:type="paragraph" w:styleId="BodyTextFirstIndent">
    <w:name w:val="Body Text First Indent"/>
    <w:basedOn w:val="Normal"/>
    <w:link w:val="BodyTextFirstIndentChar"/>
    <w:unhideWhenUsed/>
    <w:rsid w:val="003F3082"/>
    <w:pPr>
      <w:widowControl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link w:val="BodyTextFirstIndent"/>
    <w:rsid w:val="003F3082"/>
    <w:rPr>
      <w:rFonts w:ascii="Arial" w:eastAsia="SimSun" w:hAnsi="Arial"/>
      <w:sz w:val="21"/>
      <w:szCs w:val="21"/>
      <w:lang w:val="en-US" w:eastAsia="zh-CN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uiPriority w:val="34"/>
    <w:qFormat/>
    <w:rsid w:val="003F3082"/>
    <w:pPr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noProof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BD324F"/>
    <w:pPr>
      <w:keepNext/>
      <w:keepLines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basedOn w:val="DefaultParagraphFont"/>
    <w:rsid w:val="00BD324F"/>
    <w:rPr>
      <w:b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desc">
    <w:name w:val="desc"/>
    <w:rsid w:val="003F3082"/>
  </w:style>
  <w:style w:type="character" w:customStyle="1" w:styleId="msoins0">
    <w:name w:val="msoins"/>
    <w:rsid w:val="003F3082"/>
  </w:style>
  <w:style w:type="character" w:customStyle="1" w:styleId="NOZchn">
    <w:name w:val="NO Zchn"/>
    <w:locked/>
    <w:rsid w:val="003F308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F3082"/>
  </w:style>
  <w:style w:type="character" w:customStyle="1" w:styleId="spellingerror">
    <w:name w:val="spellingerror"/>
    <w:rsid w:val="003F3082"/>
  </w:style>
  <w:style w:type="character" w:customStyle="1" w:styleId="eop">
    <w:name w:val="eop"/>
    <w:rsid w:val="003F3082"/>
  </w:style>
  <w:style w:type="character" w:customStyle="1" w:styleId="EXCar">
    <w:name w:val="EX Car"/>
    <w:rsid w:val="003F3082"/>
    <w:rPr>
      <w:lang w:val="en-GB" w:eastAsia="en-US"/>
    </w:rPr>
  </w:style>
  <w:style w:type="character" w:customStyle="1" w:styleId="TAHChar">
    <w:name w:val="TAH Char"/>
    <w:rsid w:val="003F308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F3082"/>
  </w:style>
  <w:style w:type="character" w:customStyle="1" w:styleId="line">
    <w:name w:val="line"/>
    <w:rsid w:val="003F3082"/>
  </w:style>
  <w:style w:type="character" w:customStyle="1" w:styleId="HeaderChar1">
    <w:name w:val="Header Char1"/>
    <w:semiHidden/>
    <w:rsid w:val="00157558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2143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Word_97_-_2003_Document.doc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oleObject" Target="embeddings/Microsoft_Word_97_-_2003_Document1.doc"/><Relationship Id="rId10" Type="http://schemas.openxmlformats.org/officeDocument/2006/relationships/package" Target="embeddings/Microsoft_Visio_Drawing.vsdx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56</Pages>
  <Words>8258</Words>
  <Characters>122979</Characters>
  <Application>Microsoft Office Word</Application>
  <DocSecurity>0</DocSecurity>
  <Lines>1024</Lines>
  <Paragraphs>261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130976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43.020_CR0064_(Rel-11)_TEI11</cp:lastModifiedBy>
  <cp:revision>19</cp:revision>
  <cp:lastPrinted>2019-02-25T14:05:00Z</cp:lastPrinted>
  <dcterms:created xsi:type="dcterms:W3CDTF">2021-06-24T13:50:00Z</dcterms:created>
  <dcterms:modified xsi:type="dcterms:W3CDTF">2022-03-25T14:33:00Z</dcterms:modified>
</cp:coreProperties>
</file>