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_3gpp-nr-nrm-beam {</w:t>
      </w:r>
    </w:p>
    <w:p w14:paraId="17E0B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3D9D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"beam3gpp";</w:t>
      </w:r>
    </w:p>
    <w:p w14:paraId="1F2C8053" w14:textId="77777777" w:rsidR="004D13F3" w:rsidRPr="0099127B" w:rsidRDefault="004D13F3" w:rsidP="004D13F3">
      <w:pPr>
        <w:pStyle w:val="PL"/>
        <w:rPr>
          <w:noProof w:val="0"/>
        </w:rPr>
      </w:pPr>
    </w:p>
    <w:p w14:paraId="0943A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  <w:rPr>
          <w:noProof w:val="0"/>
        </w:rPr>
      </w:pPr>
    </w:p>
    <w:p w14:paraId="5904A8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  <w:rPr>
          <w:noProof w:val="0"/>
        </w:rPr>
      </w:pPr>
    </w:p>
    <w:p w14:paraId="173E16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7E863B8" w14:textId="77777777" w:rsidR="004D13F3" w:rsidRPr="0099127B" w:rsidRDefault="004D13F3" w:rsidP="004D13F3">
      <w:pPr>
        <w:pStyle w:val="PL"/>
        <w:rPr>
          <w:noProof w:val="0"/>
        </w:rPr>
      </w:pPr>
    </w:p>
    <w:p w14:paraId="69464A0E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</w:rPr>
        <w:t xml:space="preserve">  typedef </w:t>
      </w:r>
      <w:proofErr w:type="spellStart"/>
      <w:r w:rsidRPr="0099127B">
        <w:rPr>
          <w:noProof w:val="0"/>
          <w:color w:val="000000"/>
        </w:rPr>
        <w:t>BeamType</w:t>
      </w:r>
      <w:proofErr w:type="spellEnd"/>
      <w:r w:rsidRPr="0099127B">
        <w:rPr>
          <w:noProof w:val="0"/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  <w:lang w:eastAsia="zh-CN"/>
        </w:rPr>
        <w:t xml:space="preserve">    </w:t>
      </w:r>
      <w:r w:rsidRPr="0099127B">
        <w:rPr>
          <w:noProof w:val="0"/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  </w:t>
      </w:r>
      <w:proofErr w:type="spellStart"/>
      <w:r w:rsidRPr="0099127B">
        <w:rPr>
          <w:noProof w:val="0"/>
          <w:color w:val="000000"/>
        </w:rPr>
        <w:t>enum</w:t>
      </w:r>
      <w:proofErr w:type="spellEnd"/>
      <w:r w:rsidRPr="0099127B">
        <w:rPr>
          <w:noProof w:val="0"/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  <w:rPr>
          <w:noProof w:val="0"/>
        </w:rPr>
      </w:pPr>
    </w:p>
    <w:p w14:paraId="5170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BeamGrp</w:t>
      </w:r>
      <w:proofErr w:type="spellEnd"/>
      <w:r w:rsidRPr="0099127B">
        <w:rPr>
          <w:noProof w:val="0"/>
        </w:rPr>
        <w:t xml:space="preserve"> {</w:t>
      </w:r>
    </w:p>
    <w:p w14:paraId="53A0F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  <w:rPr>
          <w:noProof w:val="0"/>
        </w:rPr>
      </w:pPr>
    </w:p>
    <w:p w14:paraId="20405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beamIndex</w:t>
      </w:r>
      <w:proofErr w:type="spellEnd"/>
      <w:r w:rsidRPr="0099127B">
        <w:rPr>
          <w:noProof w:val="0"/>
        </w:rPr>
        <w:t xml:space="preserve"> {</w:t>
      </w:r>
    </w:p>
    <w:p w14:paraId="5F69C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mandatory true;</w:t>
      </w:r>
    </w:p>
    <w:p w14:paraId="499E7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5EBA6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4CE00D" w14:textId="77777777" w:rsidR="004D13F3" w:rsidRPr="0099127B" w:rsidRDefault="004D13F3" w:rsidP="004D13F3">
      <w:pPr>
        <w:pStyle w:val="PL"/>
        <w:rPr>
          <w:noProof w:val="0"/>
        </w:rPr>
      </w:pPr>
    </w:p>
    <w:p w14:paraId="333C2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beamType</w:t>
      </w:r>
      <w:proofErr w:type="spellEnd"/>
      <w:r w:rsidRPr="0099127B">
        <w:rPr>
          <w:noProof w:val="0"/>
        </w:rPr>
        <w:t xml:space="preserve"> {</w:t>
      </w:r>
    </w:p>
    <w:p w14:paraId="261926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686B2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</w:t>
      </w:r>
      <w:r w:rsidRPr="0099127B">
        <w:rPr>
          <w:noProof w:val="0"/>
          <w:color w:val="000000"/>
        </w:rPr>
        <w:t xml:space="preserve"> </w:t>
      </w:r>
      <w:proofErr w:type="spellStart"/>
      <w:r w:rsidRPr="0099127B">
        <w:rPr>
          <w:noProof w:val="0"/>
          <w:color w:val="000000"/>
        </w:rPr>
        <w:t>BeamType</w:t>
      </w:r>
      <w:proofErr w:type="spellEnd"/>
      <w:r w:rsidRPr="0099127B">
        <w:rPr>
          <w:noProof w:val="0"/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7D07E0" w14:textId="77777777" w:rsidR="004D13F3" w:rsidRPr="0099127B" w:rsidRDefault="004D13F3" w:rsidP="004D13F3">
      <w:pPr>
        <w:pStyle w:val="PL"/>
        <w:rPr>
          <w:noProof w:val="0"/>
        </w:rPr>
      </w:pPr>
    </w:p>
    <w:p w14:paraId="32A3DC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beamAzimuth</w:t>
      </w:r>
      <w:proofErr w:type="spellEnd"/>
      <w:r w:rsidRPr="0099127B">
        <w:rPr>
          <w:noProof w:val="0"/>
        </w:rPr>
        <w:t xml:space="preserve"> {</w:t>
      </w:r>
    </w:p>
    <w:p w14:paraId="534C9A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99127B">
        <w:rPr>
          <w:noProof w:val="0"/>
          <w:vertAlign w:val="superscript"/>
        </w:rPr>
        <w:t>th</w:t>
      </w:r>
      <w:r w:rsidRPr="0099127B">
        <w:rPr>
          <w:noProof w:val="0"/>
        </w:rPr>
        <w:t xml:space="preserve"> degree </w:t>
      </w:r>
      <w:r w:rsidRPr="0099127B">
        <w:rPr>
          <w:noProof w:val="0"/>
          <w:lang w:eastAsia="en-IN"/>
        </w:rPr>
        <w:t>resolution</w:t>
      </w:r>
      <w:r w:rsidRPr="0099127B"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127F0B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0939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873785" w14:textId="77777777" w:rsidR="004D13F3" w:rsidRPr="0099127B" w:rsidRDefault="004D13F3" w:rsidP="004D13F3">
      <w:pPr>
        <w:pStyle w:val="PL"/>
        <w:rPr>
          <w:noProof w:val="0"/>
        </w:rPr>
      </w:pPr>
    </w:p>
    <w:p w14:paraId="4369B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beamTilt</w:t>
      </w:r>
      <w:proofErr w:type="spellEnd"/>
      <w:r w:rsidRPr="0099127B">
        <w:rPr>
          <w:noProof w:val="0"/>
        </w:rPr>
        <w:t xml:space="preserve"> {</w:t>
      </w:r>
    </w:p>
    <w:p w14:paraId="49E28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1CDA6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00A85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38D81" w14:textId="77777777" w:rsidR="004D13F3" w:rsidRPr="0099127B" w:rsidRDefault="004D13F3" w:rsidP="004D13F3">
      <w:pPr>
        <w:pStyle w:val="PL"/>
        <w:rPr>
          <w:noProof w:val="0"/>
        </w:rPr>
      </w:pPr>
    </w:p>
    <w:p w14:paraId="016868E8" w14:textId="77777777" w:rsidR="004D13F3" w:rsidRPr="0099127B" w:rsidRDefault="004D13F3" w:rsidP="004D13F3">
      <w:pPr>
        <w:pStyle w:val="PL"/>
        <w:rPr>
          <w:noProof w:val="0"/>
        </w:rPr>
      </w:pPr>
    </w:p>
    <w:p w14:paraId="1D8D3F76" w14:textId="77777777" w:rsidR="004D13F3" w:rsidRPr="0099127B" w:rsidRDefault="004D13F3" w:rsidP="004D13F3">
      <w:pPr>
        <w:pStyle w:val="PL"/>
        <w:rPr>
          <w:noProof w:val="0"/>
        </w:rPr>
      </w:pPr>
    </w:p>
    <w:p w14:paraId="4EC84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beamHorizWidth</w:t>
      </w:r>
      <w:proofErr w:type="spellEnd"/>
      <w:r w:rsidRPr="0099127B">
        <w:rPr>
          <w:noProof w:val="0"/>
        </w:rPr>
        <w:t xml:space="preserve"> {</w:t>
      </w:r>
    </w:p>
    <w:p w14:paraId="74723A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Horizontal </w:t>
      </w:r>
      <w:proofErr w:type="spellStart"/>
      <w:r w:rsidRPr="0099127B">
        <w:rPr>
          <w:noProof w:val="0"/>
        </w:rPr>
        <w:t>beamWidth</w:t>
      </w:r>
      <w:proofErr w:type="spellEnd"/>
      <w:r w:rsidRPr="0099127B">
        <w:rPr>
          <w:noProof w:val="0"/>
        </w:rPr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B9AB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10961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CE4F67" w14:textId="77777777" w:rsidR="004D13F3" w:rsidRPr="0099127B" w:rsidRDefault="004D13F3" w:rsidP="004D13F3">
      <w:pPr>
        <w:pStyle w:val="PL"/>
        <w:rPr>
          <w:noProof w:val="0"/>
        </w:rPr>
      </w:pPr>
    </w:p>
    <w:p w14:paraId="2AC90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beamVertWidth</w:t>
      </w:r>
      <w:proofErr w:type="spellEnd"/>
      <w:r w:rsidRPr="0099127B">
        <w:rPr>
          <w:noProof w:val="0"/>
        </w:rPr>
        <w:t xml:space="preserve"> {</w:t>
      </w:r>
    </w:p>
    <w:p w14:paraId="7CB5D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Vertical </w:t>
      </w:r>
      <w:proofErr w:type="spellStart"/>
      <w:r w:rsidRPr="0099127B">
        <w:rPr>
          <w:noProof w:val="0"/>
        </w:rPr>
        <w:t>beamWidth</w:t>
      </w:r>
      <w:proofErr w:type="spellEnd"/>
      <w:r w:rsidRPr="0099127B">
        <w:rPr>
          <w:noProof w:val="0"/>
        </w:rPr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A62D3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E5F9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4D28397" w14:textId="77777777" w:rsidR="004D13F3" w:rsidRPr="0099127B" w:rsidRDefault="004D13F3" w:rsidP="004D13F3">
      <w:pPr>
        <w:pStyle w:val="PL"/>
        <w:rPr>
          <w:noProof w:val="0"/>
        </w:rPr>
      </w:pPr>
    </w:p>
    <w:p w14:paraId="4B0F26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F3D2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08315B4F" w14:textId="77777777" w:rsidR="004D13F3" w:rsidRPr="0099127B" w:rsidRDefault="004D13F3" w:rsidP="004D13F3">
      <w:pPr>
        <w:pStyle w:val="PL"/>
        <w:rPr>
          <w:noProof w:val="0"/>
        </w:rPr>
      </w:pPr>
    </w:p>
    <w:p w14:paraId="6888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  <w:rPr>
          <w:noProof w:val="0"/>
        </w:rPr>
      </w:pPr>
    </w:p>
    <w:p w14:paraId="77659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Beam {</w:t>
      </w:r>
    </w:p>
    <w:p w14:paraId="103D52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rPr>
          <w:noProof w:val="0"/>
        </w:rPr>
        <w:t>ie</w:t>
      </w:r>
      <w:proofErr w:type="spellEnd"/>
      <w:r w:rsidRPr="0099127B">
        <w:rPr>
          <w:noProof w:val="0"/>
        </w:rPr>
        <w:t>: Phi φ-axis) and vertical/tilt (</w:t>
      </w:r>
      <w:proofErr w:type="spellStart"/>
      <w:r w:rsidRPr="0099127B">
        <w:rPr>
          <w:noProof w:val="0"/>
        </w:rPr>
        <w:t>ie</w:t>
      </w:r>
      <w:proofErr w:type="spellEnd"/>
      <w:r w:rsidRPr="0099127B">
        <w:rPr>
          <w:noProof w:val="0"/>
        </w:rPr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84EE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BeamGrp</w:t>
      </w:r>
      <w:proofErr w:type="spellEnd"/>
      <w:r w:rsidRPr="0099127B">
        <w:rPr>
          <w:noProof w:val="0"/>
        </w:rPr>
        <w:t>;</w:t>
      </w:r>
    </w:p>
    <w:p w14:paraId="6C160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5313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DC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4E93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095C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_3gpp-nr-nrm-bwp {</w:t>
      </w:r>
    </w:p>
    <w:p w14:paraId="2DCA97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0357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"bwp3gpp";</w:t>
      </w:r>
    </w:p>
    <w:p w14:paraId="731FE74D" w14:textId="77777777" w:rsidR="004D13F3" w:rsidRPr="0099127B" w:rsidRDefault="004D13F3" w:rsidP="004D13F3">
      <w:pPr>
        <w:pStyle w:val="PL"/>
        <w:rPr>
          <w:noProof w:val="0"/>
        </w:rPr>
      </w:pPr>
    </w:p>
    <w:p w14:paraId="29F96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  <w:rPr>
          <w:noProof w:val="0"/>
        </w:rPr>
      </w:pPr>
    </w:p>
    <w:p w14:paraId="2C76C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5C3E30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  <w:rPr>
          <w:noProof w:val="0"/>
        </w:rPr>
      </w:pPr>
    </w:p>
    <w:p w14:paraId="79569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  <w:rPr>
          <w:noProof w:val="0"/>
        </w:rPr>
      </w:pPr>
    </w:p>
    <w:p w14:paraId="2A9CAB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577B0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6655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NORMAL;</w:t>
      </w:r>
    </w:p>
    <w:p w14:paraId="183621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EXTENDED;</w:t>
      </w:r>
    </w:p>
    <w:p w14:paraId="6F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0249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EC1D514" w14:textId="77777777" w:rsidR="004D13F3" w:rsidRPr="0099127B" w:rsidRDefault="004D13F3" w:rsidP="004D13F3">
      <w:pPr>
        <w:pStyle w:val="PL"/>
        <w:rPr>
          <w:noProof w:val="0"/>
        </w:rPr>
      </w:pPr>
    </w:p>
    <w:p w14:paraId="5D1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 xml:space="preserve"> {</w:t>
      </w:r>
    </w:p>
    <w:p w14:paraId="01BF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E93C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DL;</w:t>
      </w:r>
    </w:p>
    <w:p w14:paraId="76547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UL;</w:t>
      </w:r>
    </w:p>
    <w:p w14:paraId="20C56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SUL;</w:t>
      </w:r>
    </w:p>
    <w:p w14:paraId="4FA34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FB2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18062E" w14:textId="77777777" w:rsidR="004D13F3" w:rsidRPr="0099127B" w:rsidRDefault="004D13F3" w:rsidP="004D13F3">
      <w:pPr>
        <w:pStyle w:val="PL"/>
        <w:rPr>
          <w:noProof w:val="0"/>
        </w:rPr>
      </w:pPr>
    </w:p>
    <w:p w14:paraId="44B1F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 xml:space="preserve"> {</w:t>
      </w:r>
    </w:p>
    <w:p w14:paraId="7AB2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BDA4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INITIAL;</w:t>
      </w:r>
    </w:p>
    <w:p w14:paraId="700CF4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OTHER;</w:t>
      </w:r>
    </w:p>
    <w:p w14:paraId="3C1715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CB07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7EC43" w14:textId="77777777" w:rsidR="004D13F3" w:rsidRPr="0099127B" w:rsidRDefault="004D13F3" w:rsidP="004D13F3">
      <w:pPr>
        <w:pStyle w:val="PL"/>
        <w:rPr>
          <w:noProof w:val="0"/>
        </w:rPr>
      </w:pPr>
    </w:p>
    <w:p w14:paraId="372FC2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BWPGrp</w:t>
      </w:r>
      <w:proofErr w:type="spellEnd"/>
      <w:r w:rsidRPr="0099127B">
        <w:rPr>
          <w:noProof w:val="0"/>
        </w:rPr>
        <w:t xml:space="preserve"> {</w:t>
      </w:r>
    </w:p>
    <w:p w14:paraId="3E45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  <w:rPr>
          <w:noProof w:val="0"/>
        </w:rPr>
      </w:pPr>
    </w:p>
    <w:p w14:paraId="08ED9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 xml:space="preserve"> {</w:t>
      </w:r>
    </w:p>
    <w:p w14:paraId="1D0B16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8D92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>;</w:t>
      </w:r>
    </w:p>
    <w:p w14:paraId="7740B1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D5B830" w14:textId="77777777" w:rsidR="004D13F3" w:rsidRPr="0099127B" w:rsidRDefault="004D13F3" w:rsidP="004D13F3">
      <w:pPr>
        <w:pStyle w:val="PL"/>
        <w:rPr>
          <w:noProof w:val="0"/>
        </w:rPr>
      </w:pPr>
    </w:p>
    <w:p w14:paraId="2D07C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 xml:space="preserve"> {</w:t>
      </w:r>
    </w:p>
    <w:p w14:paraId="1EBE9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BWP.";</w:t>
      </w:r>
    </w:p>
    <w:p w14:paraId="0CAC1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1F1A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>;</w:t>
      </w:r>
    </w:p>
    <w:p w14:paraId="6ED08E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FB46D" w14:textId="77777777" w:rsidR="004D13F3" w:rsidRPr="0099127B" w:rsidRDefault="004D13F3" w:rsidP="004D13F3">
      <w:pPr>
        <w:pStyle w:val="PL"/>
        <w:rPr>
          <w:noProof w:val="0"/>
        </w:rPr>
      </w:pPr>
    </w:p>
    <w:p w14:paraId="73E9AA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subCarrierSpacing</w:t>
      </w:r>
      <w:proofErr w:type="spellEnd"/>
      <w:r w:rsidRPr="0099127B">
        <w:rPr>
          <w:noProof w:val="0"/>
        </w:rPr>
        <w:t xml:space="preserve"> {</w:t>
      </w:r>
    </w:p>
    <w:p w14:paraId="662E1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415CE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51181C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16D45F" w14:textId="77777777" w:rsidR="004D13F3" w:rsidRPr="0099127B" w:rsidRDefault="004D13F3" w:rsidP="004D13F3">
      <w:pPr>
        <w:pStyle w:val="PL"/>
        <w:rPr>
          <w:noProof w:val="0"/>
        </w:rPr>
      </w:pPr>
    </w:p>
    <w:p w14:paraId="77DE1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1DD10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703C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>;</w:t>
      </w:r>
    </w:p>
    <w:p w14:paraId="46F6D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3C0364" w14:textId="77777777" w:rsidR="004D13F3" w:rsidRPr="0099127B" w:rsidRDefault="004D13F3" w:rsidP="004D13F3">
      <w:pPr>
        <w:pStyle w:val="PL"/>
        <w:rPr>
          <w:noProof w:val="0"/>
        </w:rPr>
      </w:pPr>
    </w:p>
    <w:p w14:paraId="245AC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startRB</w:t>
      </w:r>
      <w:proofErr w:type="spellEnd"/>
      <w:r w:rsidRPr="0099127B">
        <w:rPr>
          <w:noProof w:val="0"/>
        </w:rPr>
        <w:t xml:space="preserve"> {</w:t>
      </w:r>
    </w:p>
    <w:p w14:paraId="48A688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N_BWP_start</w:t>
      </w:r>
      <w:proofErr w:type="spellEnd"/>
      <w:r w:rsidRPr="0099127B">
        <w:rPr>
          <w:noProof w:val="0"/>
        </w:rPr>
        <w:t xml:space="preserve"> in 3GPP TS 38.211";</w:t>
      </w:r>
    </w:p>
    <w:p w14:paraId="598B08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DAA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6FD68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E5B162" w14:textId="77777777" w:rsidR="004D13F3" w:rsidRPr="0099127B" w:rsidRDefault="004D13F3" w:rsidP="004D13F3">
      <w:pPr>
        <w:pStyle w:val="PL"/>
        <w:rPr>
          <w:noProof w:val="0"/>
        </w:rPr>
      </w:pPr>
    </w:p>
    <w:p w14:paraId="6DD2B2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numberOfRBs</w:t>
      </w:r>
      <w:proofErr w:type="spellEnd"/>
      <w:r w:rsidRPr="0099127B">
        <w:rPr>
          <w:noProof w:val="0"/>
        </w:rPr>
        <w:t xml:space="preserve"> {</w:t>
      </w:r>
    </w:p>
    <w:p w14:paraId="47047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N_BWP_size</w:t>
      </w:r>
      <w:proofErr w:type="spellEnd"/>
      <w:r w:rsidRPr="0099127B">
        <w:rPr>
          <w:noProof w:val="0"/>
        </w:rPr>
        <w:t xml:space="preserve"> in 3GPP TS 38.211";</w:t>
      </w:r>
    </w:p>
    <w:p w14:paraId="7B167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03F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EB27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F8DE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C6CC4F0" w14:textId="77777777" w:rsidR="004D13F3" w:rsidRPr="0099127B" w:rsidRDefault="004D13F3" w:rsidP="004D13F3">
      <w:pPr>
        <w:pStyle w:val="PL"/>
        <w:rPr>
          <w:noProof w:val="0"/>
        </w:rPr>
      </w:pPr>
    </w:p>
    <w:p w14:paraId="63CC08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  <w:rPr>
          <w:noProof w:val="0"/>
        </w:rPr>
      </w:pPr>
    </w:p>
    <w:p w14:paraId="6EF43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BWP {</w:t>
      </w:r>
    </w:p>
    <w:p w14:paraId="29C85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AA34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BWPGrp</w:t>
      </w:r>
      <w:proofErr w:type="spellEnd"/>
      <w:r w:rsidRPr="0099127B">
        <w:rPr>
          <w:noProof w:val="0"/>
        </w:rPr>
        <w:t>;</w:t>
      </w:r>
    </w:p>
    <w:p w14:paraId="3C8A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19DE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835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AF7E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F9A2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66B92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  <w:rPr>
          <w:noProof w:val="0"/>
        </w:rPr>
      </w:pPr>
    </w:p>
    <w:p w14:paraId="5B8FCD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  <w:rPr>
          <w:noProof w:val="0"/>
        </w:rPr>
      </w:pPr>
    </w:p>
    <w:p w14:paraId="2A7C638A" w14:textId="77777777" w:rsidR="004D13F3" w:rsidRPr="0099127B" w:rsidRDefault="004D13F3" w:rsidP="004D13F3">
      <w:pPr>
        <w:pStyle w:val="PL"/>
        <w:rPr>
          <w:noProof w:val="0"/>
        </w:rPr>
      </w:pPr>
    </w:p>
    <w:p w14:paraId="01036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CommonBeamformingFuntion</w:t>
      </w:r>
      <w:proofErr w:type="spellEnd"/>
      <w:r w:rsidRPr="0099127B">
        <w:rPr>
          <w:noProof w:val="0"/>
        </w:rPr>
        <w:t xml:space="preserve"> Information</w:t>
      </w:r>
    </w:p>
    <w:p w14:paraId="281559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  <w:rPr>
          <w:noProof w:val="0"/>
        </w:rPr>
      </w:pPr>
    </w:p>
    <w:p w14:paraId="19D33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82C51D" w14:textId="77777777" w:rsidR="004D13F3" w:rsidRPr="0099127B" w:rsidRDefault="004D13F3" w:rsidP="004D13F3">
      <w:pPr>
        <w:pStyle w:val="PL"/>
        <w:rPr>
          <w:noProof w:val="0"/>
        </w:rPr>
      </w:pPr>
    </w:p>
    <w:p w14:paraId="4DD0E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CommonBeamformingFunctionGrp</w:t>
      </w:r>
      <w:proofErr w:type="spellEnd"/>
      <w:r w:rsidRPr="0099127B">
        <w:rPr>
          <w:noProof w:val="0"/>
        </w:rPr>
        <w:t xml:space="preserve"> {</w:t>
      </w:r>
    </w:p>
    <w:p w14:paraId="61C0B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CommonBeamformingFunction</w:t>
      </w:r>
      <w:proofErr w:type="spellEnd"/>
      <w:r w:rsidRPr="0099127B">
        <w:rPr>
          <w:noProof w:val="0"/>
        </w:rPr>
        <w:t xml:space="preserve"> IOC.";</w:t>
      </w:r>
    </w:p>
    <w:p w14:paraId="38B4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  <w:rPr>
          <w:noProof w:val="0"/>
        </w:rPr>
      </w:pPr>
    </w:p>
    <w:p w14:paraId="57527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 xml:space="preserve"> {</w:t>
      </w:r>
    </w:p>
    <w:p w14:paraId="12ED1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F5BC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631F03D" w14:textId="77777777" w:rsidR="004D13F3" w:rsidRPr="0099127B" w:rsidRDefault="004D13F3" w:rsidP="004D13F3">
      <w:pPr>
        <w:pStyle w:val="PL"/>
        <w:rPr>
          <w:noProof w:val="0"/>
        </w:rPr>
      </w:pPr>
    </w:p>
    <w:p w14:paraId="24DA3D83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lastRenderedPageBreak/>
        <w:t xml:space="preserve">    leaf </w:t>
      </w:r>
      <w:proofErr w:type="spellStart"/>
      <w:r w:rsidRPr="0099127B">
        <w:rPr>
          <w:noProof w:val="0"/>
        </w:rPr>
        <w:t>digitalAzimuth</w:t>
      </w:r>
      <w:proofErr w:type="spellEnd"/>
      <w:r w:rsidRPr="0099127B">
        <w:rPr>
          <w:noProof w:val="0"/>
        </w:rPr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  <w:rPr>
          <w:noProof w:val="0"/>
        </w:rPr>
      </w:pPr>
    </w:p>
    <w:p w14:paraId="1714F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648E6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B4C67C" w14:textId="77777777" w:rsidR="004D13F3" w:rsidRPr="0099127B" w:rsidRDefault="004D13F3" w:rsidP="004D13F3">
      <w:pPr>
        <w:pStyle w:val="PL"/>
        <w:rPr>
          <w:noProof w:val="0"/>
        </w:rPr>
      </w:pPr>
    </w:p>
    <w:p w14:paraId="632F8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digitalTilt</w:t>
      </w:r>
      <w:proofErr w:type="spellEnd"/>
      <w:r w:rsidRPr="0099127B">
        <w:rPr>
          <w:noProof w:val="0"/>
        </w:rPr>
        <w:t xml:space="preserve"> {</w:t>
      </w:r>
    </w:p>
    <w:p w14:paraId="30B400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47096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4DB7B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C1FB42A" w14:textId="77777777" w:rsidR="004D13F3" w:rsidRPr="0099127B" w:rsidRDefault="004D13F3" w:rsidP="004D13F3">
      <w:pPr>
        <w:pStyle w:val="PL"/>
        <w:rPr>
          <w:noProof w:val="0"/>
        </w:rPr>
      </w:pPr>
    </w:p>
    <w:p w14:paraId="074F7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  <w:rPr>
          <w:noProof w:val="0"/>
        </w:rPr>
      </w:pPr>
    </w:p>
    <w:p w14:paraId="6181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CommonBeamformingFunction</w:t>
      </w:r>
      <w:proofErr w:type="spellEnd"/>
      <w:r w:rsidRPr="0099127B">
        <w:rPr>
          <w:noProof w:val="0"/>
        </w:rPr>
        <w:t xml:space="preserve"> {</w:t>
      </w:r>
    </w:p>
    <w:p w14:paraId="3A8AC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common beamforming functionality (</w:t>
      </w:r>
      <w:proofErr w:type="spellStart"/>
      <w:r w:rsidRPr="0099127B">
        <w:rPr>
          <w:noProof w:val="0"/>
        </w:rPr>
        <w:t>eg</w:t>
      </w:r>
      <w:proofErr w:type="spellEnd"/>
      <w:r w:rsidRPr="0099127B">
        <w:rPr>
          <w:noProof w:val="0"/>
        </w:rPr>
        <w:t xml:space="preserve">: SSB beams) for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>.";</w:t>
      </w:r>
    </w:p>
    <w:p w14:paraId="78234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5704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CommonBeamformingFunctionGrp</w:t>
      </w:r>
      <w:proofErr w:type="spellEnd"/>
      <w:r w:rsidRPr="0099127B">
        <w:rPr>
          <w:noProof w:val="0"/>
        </w:rPr>
        <w:t>;</w:t>
      </w:r>
    </w:p>
    <w:p w14:paraId="134C3E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EFBE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5C3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356C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65C2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_3gpp-nr-nrm-ep {</w:t>
      </w:r>
    </w:p>
    <w:p w14:paraId="38217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FF2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"ep3gpp";</w:t>
      </w:r>
    </w:p>
    <w:p w14:paraId="6A8D2001" w14:textId="77777777" w:rsidR="004D13F3" w:rsidRPr="0099127B" w:rsidRDefault="004D13F3" w:rsidP="004D13F3">
      <w:pPr>
        <w:pStyle w:val="PL"/>
        <w:rPr>
          <w:noProof w:val="0"/>
        </w:rPr>
      </w:pPr>
    </w:p>
    <w:p w14:paraId="4311C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  <w:rPr>
          <w:noProof w:val="0"/>
        </w:rPr>
      </w:pPr>
    </w:p>
    <w:p w14:paraId="5C21B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contact "https://www.3gpp.org/DynaReport/TSG-WG--S5--</w:t>
      </w:r>
      <w:proofErr w:type="spellStart"/>
      <w:r w:rsidRPr="0099127B">
        <w:rPr>
          <w:rFonts w:cs="Courier New"/>
          <w:noProof w:val="0"/>
        </w:rPr>
        <w:t>officials.htm?Itemid</w:t>
      </w:r>
      <w:proofErr w:type="spellEnd"/>
      <w:r w:rsidRPr="0099127B">
        <w:rPr>
          <w:rFonts w:cs="Courier New"/>
          <w:noProof w:val="0"/>
        </w:rPr>
        <w:t>=464";</w:t>
      </w:r>
    </w:p>
    <w:p w14:paraId="5814C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  <w:rPr>
          <w:noProof w:val="0"/>
        </w:rPr>
      </w:pPr>
    </w:p>
    <w:p w14:paraId="44409915" w14:textId="38CD5A0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EPClassesUnderGNBCUCPFunction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GNBCUCPFunction</w:t>
      </w:r>
      <w:proofErr w:type="spellEnd"/>
      <w:r w:rsidRPr="0099127B">
        <w:rPr>
          <w:rFonts w:cs="Courier New"/>
          <w:noProof w:val="0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EPClassesUnderGNBCUUPFunction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GNBCUUPFunction</w:t>
      </w:r>
      <w:proofErr w:type="spellEnd"/>
      <w:r w:rsidRPr="0099127B">
        <w:rPr>
          <w:rFonts w:cs="Courier New"/>
          <w:noProof w:val="0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EPClassesUnderGNBDUFunction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GNBDUFunction</w:t>
      </w:r>
      <w:proofErr w:type="spellEnd"/>
      <w:r w:rsidRPr="0099127B">
        <w:rPr>
          <w:rFonts w:cs="Courier New"/>
          <w:noProof w:val="0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202C4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EP_E1Grp {</w:t>
      </w:r>
    </w:p>
    <w:p w14:paraId="5CCE7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B854DA" w14:textId="77777777" w:rsidR="004D13F3" w:rsidRPr="0099127B" w:rsidRDefault="004D13F3" w:rsidP="004D13F3">
      <w:pPr>
        <w:pStyle w:val="PL"/>
        <w:rPr>
          <w:noProof w:val="0"/>
        </w:rPr>
      </w:pPr>
    </w:p>
    <w:p w14:paraId="7E9BEB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EP_F1CGrp {</w:t>
      </w:r>
    </w:p>
    <w:p w14:paraId="3E9883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80B6B0" w14:textId="77777777" w:rsidR="004D13F3" w:rsidRPr="0099127B" w:rsidRDefault="004D13F3" w:rsidP="004D13F3">
      <w:pPr>
        <w:pStyle w:val="PL"/>
        <w:rPr>
          <w:noProof w:val="0"/>
        </w:rPr>
      </w:pPr>
    </w:p>
    <w:p w14:paraId="3BED47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EP_F1UGrp {</w:t>
      </w:r>
    </w:p>
    <w:p w14:paraId="18DD7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  <w:r w:rsidRPr="0099127B">
        <w:rPr>
          <w:noProof w:val="0"/>
        </w:rPr>
        <w:tab/>
      </w:r>
    </w:p>
    <w:p w14:paraId="4FB86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1FA589" w14:textId="77777777" w:rsidR="004D13F3" w:rsidRPr="0099127B" w:rsidRDefault="004D13F3" w:rsidP="004D13F3">
      <w:pPr>
        <w:pStyle w:val="PL"/>
        <w:rPr>
          <w:noProof w:val="0"/>
        </w:rPr>
      </w:pPr>
    </w:p>
    <w:p w14:paraId="371E69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EP_XnCGrp</w:t>
      </w:r>
      <w:proofErr w:type="spellEnd"/>
      <w:r w:rsidRPr="0099127B">
        <w:rPr>
          <w:noProof w:val="0"/>
        </w:rPr>
        <w:t xml:space="preserve"> {</w:t>
      </w:r>
    </w:p>
    <w:p w14:paraId="24B81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EP_XnC</w:t>
      </w:r>
      <w:proofErr w:type="spellEnd"/>
      <w:r w:rsidRPr="0099127B">
        <w:rPr>
          <w:noProof w:val="0"/>
        </w:rPr>
        <w:t xml:space="preserve"> IOC.";</w:t>
      </w:r>
    </w:p>
    <w:p w14:paraId="45186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A64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D4C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EP_XnUGrp</w:t>
      </w:r>
      <w:proofErr w:type="spellEnd"/>
      <w:r w:rsidRPr="0099127B">
        <w:rPr>
          <w:noProof w:val="0"/>
        </w:rPr>
        <w:t xml:space="preserve"> {</w:t>
      </w:r>
    </w:p>
    <w:p w14:paraId="0C7DD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EP_XnU</w:t>
      </w:r>
      <w:proofErr w:type="spellEnd"/>
      <w:r w:rsidRPr="0099127B">
        <w:rPr>
          <w:noProof w:val="0"/>
        </w:rPr>
        <w:t xml:space="preserve"> IOC.";</w:t>
      </w:r>
    </w:p>
    <w:p w14:paraId="52B31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EE15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6FB92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EP_NgCGrp</w:t>
      </w:r>
      <w:proofErr w:type="spellEnd"/>
      <w:r w:rsidRPr="0099127B">
        <w:rPr>
          <w:noProof w:val="0"/>
        </w:rPr>
        <w:t xml:space="preserve"> {</w:t>
      </w:r>
    </w:p>
    <w:p w14:paraId="3C343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EP_NgC</w:t>
      </w:r>
      <w:proofErr w:type="spellEnd"/>
      <w:r w:rsidRPr="0099127B">
        <w:rPr>
          <w:noProof w:val="0"/>
        </w:rPr>
        <w:t xml:space="preserve"> IOC.";</w:t>
      </w:r>
    </w:p>
    <w:p w14:paraId="39F08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D870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68C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EP_NgUGrp</w:t>
      </w:r>
      <w:proofErr w:type="spellEnd"/>
      <w:r w:rsidRPr="0099127B">
        <w:rPr>
          <w:noProof w:val="0"/>
        </w:rPr>
        <w:t xml:space="preserve"> {</w:t>
      </w:r>
    </w:p>
    <w:p w14:paraId="62478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EP_NgU</w:t>
      </w:r>
      <w:proofErr w:type="spellEnd"/>
      <w:r w:rsidRPr="0099127B">
        <w:rPr>
          <w:noProof w:val="0"/>
        </w:rPr>
        <w:t xml:space="preserve"> IOC.";</w:t>
      </w:r>
    </w:p>
    <w:p w14:paraId="6D7FC6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F6262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C5E03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EP_X2CGrp {</w:t>
      </w:r>
    </w:p>
    <w:p w14:paraId="4DA94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CF5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AA09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EP_X2UGrp {</w:t>
      </w:r>
    </w:p>
    <w:p w14:paraId="1EC958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2EC3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BE69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EP_S1UGrp {</w:t>
      </w:r>
    </w:p>
    <w:p w14:paraId="17E7D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363F9C" w14:textId="77777777" w:rsidR="004D13F3" w:rsidRPr="0099127B" w:rsidRDefault="004D13F3" w:rsidP="004D13F3">
      <w:pPr>
        <w:pStyle w:val="PL"/>
        <w:rPr>
          <w:noProof w:val="0"/>
        </w:rPr>
      </w:pPr>
    </w:p>
    <w:p w14:paraId="743304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EPClassesUnderGNBCUCPFunction</w:t>
      </w:r>
      <w:proofErr w:type="spellEnd"/>
      <w:r w:rsidRPr="0099127B">
        <w:rPr>
          <w:noProof w:val="0"/>
        </w:rPr>
        <w:t>;</w:t>
      </w:r>
    </w:p>
    <w:p w14:paraId="1458DE6F" w14:textId="77777777" w:rsidR="004D13F3" w:rsidRPr="0099127B" w:rsidRDefault="004D13F3" w:rsidP="004D13F3">
      <w:pPr>
        <w:pStyle w:val="PL"/>
        <w:rPr>
          <w:noProof w:val="0"/>
        </w:rPr>
      </w:pPr>
    </w:p>
    <w:p w14:paraId="305A13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A9BB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-CU-CP and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-CU-UP.";</w:t>
      </w:r>
    </w:p>
    <w:p w14:paraId="3C53B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C25E5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277DA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B70B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E492CB3" w14:textId="77777777" w:rsidR="004D13F3" w:rsidRPr="0099127B" w:rsidRDefault="004D13F3" w:rsidP="004D13F3">
      <w:pPr>
        <w:pStyle w:val="PL"/>
        <w:rPr>
          <w:noProof w:val="0"/>
        </w:rPr>
      </w:pPr>
    </w:p>
    <w:p w14:paraId="6844A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E2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DU and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CU or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>CU-CP.";</w:t>
      </w:r>
    </w:p>
    <w:p w14:paraId="7029E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051D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961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C980B4" w14:textId="77777777" w:rsidR="004D13F3" w:rsidRPr="0099127B" w:rsidRDefault="004D13F3" w:rsidP="004D13F3">
      <w:pPr>
        <w:pStyle w:val="PL"/>
        <w:rPr>
          <w:noProof w:val="0"/>
        </w:rPr>
      </w:pPr>
    </w:p>
    <w:p w14:paraId="225B7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EP_NgC</w:t>
      </w:r>
      <w:proofErr w:type="spellEnd"/>
      <w:r w:rsidRPr="0099127B">
        <w:rPr>
          <w:noProof w:val="0"/>
        </w:rPr>
        <w:t xml:space="preserve"> {</w:t>
      </w:r>
    </w:p>
    <w:p w14:paraId="28F5D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(NG-C) between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</w:t>
      </w:r>
      <w:r w:rsidR="00D62577" w:rsidRPr="0099127B">
        <w:rPr>
          <w:noProof w:val="0"/>
        </w:rPr>
        <w:t>AMF</w:t>
      </w:r>
      <w:r w:rsidRPr="0099127B">
        <w:rPr>
          <w:noProof w:val="0"/>
        </w:rPr>
        <w:t>.";</w:t>
      </w:r>
    </w:p>
    <w:p w14:paraId="3EDF22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5F10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EP_NgCGrp</w:t>
      </w:r>
      <w:proofErr w:type="spellEnd"/>
      <w:r w:rsidRPr="0099127B">
        <w:rPr>
          <w:noProof w:val="0"/>
        </w:rPr>
        <w:t>;</w:t>
      </w:r>
    </w:p>
    <w:p w14:paraId="56FEA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2900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8487BD" w14:textId="77777777" w:rsidR="004D13F3" w:rsidRPr="0099127B" w:rsidRDefault="004D13F3" w:rsidP="004D13F3">
      <w:pPr>
        <w:pStyle w:val="PL"/>
        <w:rPr>
          <w:noProof w:val="0"/>
        </w:rPr>
      </w:pPr>
    </w:p>
    <w:p w14:paraId="7958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EP_XnC</w:t>
      </w:r>
      <w:proofErr w:type="spellEnd"/>
      <w:r w:rsidRPr="0099127B">
        <w:rPr>
          <w:noProof w:val="0"/>
        </w:rPr>
        <w:t xml:space="preserve"> {</w:t>
      </w:r>
    </w:p>
    <w:p w14:paraId="4ABA56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link, supporting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(including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).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071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</w:t>
      </w:r>
      <w:proofErr w:type="spellStart"/>
      <w:r w:rsidRPr="003D3C92">
        <w:rPr>
          <w:noProof w:val="0"/>
          <w:lang w:val="fr-FR"/>
        </w:rPr>
        <w:t>EP_XnCGrp</w:t>
      </w:r>
      <w:proofErr w:type="spellEnd"/>
      <w:r w:rsidRPr="003D3C92">
        <w:rPr>
          <w:noProof w:val="0"/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3E276E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9CC23CF" w14:textId="77777777" w:rsidR="004D13F3" w:rsidRPr="0099127B" w:rsidRDefault="004D13F3" w:rsidP="004D13F3">
      <w:pPr>
        <w:pStyle w:val="PL"/>
        <w:rPr>
          <w:noProof w:val="0"/>
        </w:rPr>
      </w:pPr>
    </w:p>
    <w:p w14:paraId="77865F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EP_X2C {</w:t>
      </w:r>
    </w:p>
    <w:p w14:paraId="79046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3D3C92">
        <w:rPr>
          <w:noProof w:val="0"/>
          <w:lang w:val="fr-FR"/>
        </w:rPr>
        <w:t>eNB</w:t>
      </w:r>
      <w:proofErr w:type="spellEnd"/>
      <w:r w:rsidRPr="003D3C92">
        <w:rPr>
          <w:noProof w:val="0"/>
          <w:lang w:val="fr-FR"/>
        </w:rPr>
        <w:t xml:space="preserve"> or en-</w:t>
      </w:r>
      <w:proofErr w:type="spellStart"/>
      <w:r w:rsidRPr="003D3C92">
        <w:rPr>
          <w:noProof w:val="0"/>
          <w:lang w:val="fr-FR"/>
        </w:rPr>
        <w:t>gNB</w:t>
      </w:r>
      <w:proofErr w:type="spellEnd"/>
      <w:r w:rsidRPr="003D3C92">
        <w:rPr>
          <w:noProof w:val="0"/>
          <w:lang w:val="fr-FR"/>
        </w:rPr>
        <w:t xml:space="preserve"> </w:t>
      </w:r>
      <w:proofErr w:type="spellStart"/>
      <w:r w:rsidRPr="003D3C92">
        <w:rPr>
          <w:noProof w:val="0"/>
          <w:lang w:val="fr-FR"/>
        </w:rPr>
        <w:t>node</w:t>
      </w:r>
      <w:proofErr w:type="spellEnd"/>
      <w:r w:rsidRPr="003D3C92">
        <w:rPr>
          <w:noProof w:val="0"/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reference "3GPP TS 28.541, 3GPP TS 36.423";</w:t>
      </w:r>
    </w:p>
    <w:p w14:paraId="5A9BD4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7322E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1D63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312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564D415" w14:textId="77777777" w:rsidR="004D13F3" w:rsidRPr="0099127B" w:rsidRDefault="004D13F3" w:rsidP="004D13F3">
      <w:pPr>
        <w:pStyle w:val="PL"/>
        <w:rPr>
          <w:noProof w:val="0"/>
        </w:rPr>
      </w:pPr>
    </w:p>
    <w:p w14:paraId="0828D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EPClassesUnderGNBCUUPFunction</w:t>
      </w:r>
      <w:proofErr w:type="spellEnd"/>
      <w:r w:rsidRPr="0099127B">
        <w:rPr>
          <w:noProof w:val="0"/>
        </w:rPr>
        <w:t>;</w:t>
      </w:r>
    </w:p>
    <w:p w14:paraId="47E4EC32" w14:textId="77777777" w:rsidR="004D13F3" w:rsidRPr="0099127B" w:rsidRDefault="004D13F3" w:rsidP="004D13F3">
      <w:pPr>
        <w:pStyle w:val="PL"/>
        <w:rPr>
          <w:noProof w:val="0"/>
        </w:rPr>
      </w:pPr>
    </w:p>
    <w:p w14:paraId="344619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0579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-CU-CP and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-CU-UP.";</w:t>
      </w:r>
    </w:p>
    <w:p w14:paraId="21F38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B853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4EE9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D05F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85561" w14:textId="77777777" w:rsidR="004D13F3" w:rsidRPr="0099127B" w:rsidRDefault="004D13F3" w:rsidP="004D13F3">
      <w:pPr>
        <w:pStyle w:val="PL"/>
        <w:rPr>
          <w:noProof w:val="0"/>
        </w:rPr>
      </w:pPr>
    </w:p>
    <w:p w14:paraId="68F021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5F3AC0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DU and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CU or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>CU-UP.";</w:t>
      </w:r>
    </w:p>
    <w:p w14:paraId="2A38D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0866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554D5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9CE031" w14:textId="77777777" w:rsidR="004D13F3" w:rsidRPr="0099127B" w:rsidRDefault="004D13F3" w:rsidP="004D13F3">
      <w:pPr>
        <w:pStyle w:val="PL"/>
        <w:rPr>
          <w:noProof w:val="0"/>
        </w:rPr>
      </w:pPr>
    </w:p>
    <w:p w14:paraId="775183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EP_NgU</w:t>
      </w:r>
      <w:proofErr w:type="spellEnd"/>
      <w:r w:rsidRPr="0099127B">
        <w:rPr>
          <w:noProof w:val="0"/>
        </w:rPr>
        <w:t xml:space="preserve"> {</w:t>
      </w:r>
    </w:p>
    <w:p w14:paraId="0D1C8B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(NG-U) interface between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UPF.";</w:t>
      </w:r>
    </w:p>
    <w:p w14:paraId="1B9AF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9B39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EP_NgUGrp</w:t>
      </w:r>
      <w:proofErr w:type="spellEnd"/>
      <w:r w:rsidRPr="0099127B">
        <w:rPr>
          <w:noProof w:val="0"/>
        </w:rPr>
        <w:t>;</w:t>
      </w:r>
    </w:p>
    <w:p w14:paraId="358F72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}</w:t>
      </w:r>
    </w:p>
    <w:p w14:paraId="5B1AB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6D82B" w14:textId="77777777" w:rsidR="004D13F3" w:rsidRPr="0099127B" w:rsidRDefault="004D13F3" w:rsidP="004D13F3">
      <w:pPr>
        <w:pStyle w:val="PL"/>
        <w:rPr>
          <w:noProof w:val="0"/>
        </w:rPr>
      </w:pPr>
    </w:p>
    <w:p w14:paraId="37CFB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EP_XnU</w:t>
      </w:r>
      <w:proofErr w:type="spellEnd"/>
      <w:r w:rsidRPr="0099127B">
        <w:rPr>
          <w:noProof w:val="0"/>
        </w:rPr>
        <w:t xml:space="preserve"> {</w:t>
      </w:r>
    </w:p>
    <w:p w14:paraId="36347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user plane (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-U) interface.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>-U interface provides</w:t>
      </w:r>
    </w:p>
    <w:p w14:paraId="32311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15ED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</w:t>
      </w:r>
      <w:proofErr w:type="spellStart"/>
      <w:r w:rsidRPr="003D3C92">
        <w:rPr>
          <w:noProof w:val="0"/>
          <w:lang w:val="fr-FR"/>
        </w:rPr>
        <w:t>EP_XnUGrp</w:t>
      </w:r>
      <w:proofErr w:type="spellEnd"/>
      <w:r w:rsidRPr="003D3C92">
        <w:rPr>
          <w:noProof w:val="0"/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07746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0971B3" w14:textId="77777777" w:rsidR="004D13F3" w:rsidRPr="0099127B" w:rsidRDefault="004D13F3" w:rsidP="004D13F3">
      <w:pPr>
        <w:pStyle w:val="PL"/>
        <w:rPr>
          <w:noProof w:val="0"/>
        </w:rPr>
      </w:pPr>
    </w:p>
    <w:p w14:paraId="605B90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EP_X2U {</w:t>
      </w:r>
    </w:p>
    <w:p w14:paraId="33C0B2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CC39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F637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738C6" w14:textId="77777777" w:rsidR="004D13F3" w:rsidRPr="0099127B" w:rsidRDefault="004D13F3" w:rsidP="004D13F3">
      <w:pPr>
        <w:pStyle w:val="PL"/>
        <w:rPr>
          <w:noProof w:val="0"/>
        </w:rPr>
      </w:pPr>
    </w:p>
    <w:p w14:paraId="2F89D1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EP_S1U {</w:t>
      </w:r>
    </w:p>
    <w:p w14:paraId="553635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E3E1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CB01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108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ADCF1B" w14:textId="77777777" w:rsidR="004D13F3" w:rsidRPr="0099127B" w:rsidRDefault="004D13F3" w:rsidP="004D13F3">
      <w:pPr>
        <w:pStyle w:val="PL"/>
        <w:rPr>
          <w:noProof w:val="0"/>
        </w:rPr>
      </w:pPr>
    </w:p>
    <w:p w14:paraId="67EF1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EPClassesUnderGNBDUFunction</w:t>
      </w:r>
      <w:proofErr w:type="spellEnd"/>
      <w:r w:rsidRPr="0099127B">
        <w:rPr>
          <w:noProof w:val="0"/>
        </w:rPr>
        <w:t>;</w:t>
      </w:r>
    </w:p>
    <w:p w14:paraId="01D5DCC3" w14:textId="77777777" w:rsidR="004D13F3" w:rsidRPr="0099127B" w:rsidRDefault="004D13F3" w:rsidP="004D13F3">
      <w:pPr>
        <w:pStyle w:val="PL"/>
        <w:rPr>
          <w:noProof w:val="0"/>
        </w:rPr>
      </w:pPr>
    </w:p>
    <w:p w14:paraId="0482E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43D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364C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8ED3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741D40" w14:textId="77777777" w:rsidR="004D13F3" w:rsidRPr="0099127B" w:rsidRDefault="004D13F3" w:rsidP="004D13F3">
      <w:pPr>
        <w:pStyle w:val="PL"/>
        <w:rPr>
          <w:noProof w:val="0"/>
        </w:rPr>
      </w:pPr>
    </w:p>
    <w:p w14:paraId="6492F3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7488A1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53EBE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_3gpp-nr-nrm-eutrancellrelation {</w:t>
      </w:r>
    </w:p>
    <w:p w14:paraId="5FCF3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ABAA3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108E2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  <w:rPr>
          <w:noProof w:val="0"/>
        </w:rPr>
      </w:pPr>
    </w:p>
    <w:p w14:paraId="2437B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Information</w:t>
      </w:r>
    </w:p>
    <w:p w14:paraId="07899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  <w:rPr>
          <w:noProof w:val="0"/>
        </w:rPr>
      </w:pPr>
    </w:p>
    <w:p w14:paraId="68C6A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A84F7B" w14:textId="77777777" w:rsidR="004D13F3" w:rsidRPr="0099127B" w:rsidRDefault="004D13F3" w:rsidP="004D13F3">
      <w:pPr>
        <w:pStyle w:val="PL"/>
        <w:rPr>
          <w:noProof w:val="0"/>
        </w:rPr>
      </w:pPr>
    </w:p>
    <w:p w14:paraId="5DFDDE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 xml:space="preserve"> {</w:t>
      </w:r>
    </w:p>
    <w:p w14:paraId="6F5747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024C21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3D9D8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2A5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3A0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6F29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 xml:space="preserve"> {</w:t>
      </w:r>
    </w:p>
    <w:p w14:paraId="3426C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E000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71CC0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</w:t>
      </w:r>
    </w:p>
    <w:p w14:paraId="3C341B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04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634512" w14:textId="77777777" w:rsidR="004D13F3" w:rsidRPr="0099127B" w:rsidRDefault="004D13F3" w:rsidP="004D13F3">
      <w:pPr>
        <w:pStyle w:val="PL"/>
        <w:rPr>
          <w:noProof w:val="0"/>
        </w:rPr>
      </w:pPr>
    </w:p>
    <w:p w14:paraId="645DB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EUtranCellRelationGrp</w:t>
      </w:r>
      <w:proofErr w:type="spellEnd"/>
      <w:r w:rsidRPr="0099127B">
        <w:rPr>
          <w:noProof w:val="0"/>
        </w:rPr>
        <w:t xml:space="preserve"> {</w:t>
      </w:r>
    </w:p>
    <w:p w14:paraId="79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IOC.";</w:t>
      </w:r>
    </w:p>
    <w:p w14:paraId="0C7B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</w:t>
      </w:r>
      <w:proofErr w:type="spellStart"/>
      <w:r w:rsidRPr="0099127B">
        <w:rPr>
          <w:noProof w:val="0"/>
        </w:rPr>
        <w:t>EUtranRelation</w:t>
      </w:r>
      <w:proofErr w:type="spellEnd"/>
      <w:r w:rsidRPr="0099127B">
        <w:rPr>
          <w:noProof w:val="0"/>
        </w:rPr>
        <w:t xml:space="preserve"> in 3GPP TS 28.658";</w:t>
      </w:r>
    </w:p>
    <w:p w14:paraId="74535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  <w:rPr>
          <w:noProof w:val="0"/>
        </w:rPr>
      </w:pPr>
    </w:p>
    <w:p w14:paraId="0A24D7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tCI</w:t>
      </w:r>
      <w:proofErr w:type="spellEnd"/>
      <w:r w:rsidRPr="0099127B">
        <w:rPr>
          <w:noProof w:val="0"/>
        </w:rPr>
        <w:t xml:space="preserve"> {</w:t>
      </w:r>
    </w:p>
    <w:p w14:paraId="425B7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289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</w:t>
      </w:r>
    </w:p>
    <w:p w14:paraId="00571B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8BF4CE3" w14:textId="77777777" w:rsidR="004D13F3" w:rsidRPr="0099127B" w:rsidRDefault="004D13F3" w:rsidP="004D13F3">
      <w:pPr>
        <w:pStyle w:val="PL"/>
        <w:rPr>
          <w:noProof w:val="0"/>
        </w:rPr>
      </w:pPr>
    </w:p>
    <w:p w14:paraId="4DF57A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isRemoveAllowed</w:t>
      </w:r>
      <w:proofErr w:type="spellEnd"/>
      <w:r w:rsidRPr="0099127B">
        <w:rPr>
          <w:noProof w:val="0"/>
        </w:rPr>
        <w:t xml:space="preserve"> {</w:t>
      </w:r>
    </w:p>
    <w:p w14:paraId="5D5F02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can be removed</w:t>
      </w:r>
    </w:p>
    <w:p w14:paraId="20F0A7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(deleted) or not. If YES,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 can</w:t>
      </w:r>
    </w:p>
    <w:p w14:paraId="4B52A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be removed (deleted). If NO,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</w:t>
      </w:r>
    </w:p>
    <w:p w14:paraId="3D4DD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removed (deleted) by any entity but an </w:t>
      </w:r>
      <w:proofErr w:type="spellStart"/>
      <w:r w:rsidRPr="0099127B">
        <w:rPr>
          <w:noProof w:val="0"/>
        </w:rPr>
        <w:t>IRPManager</w:t>
      </w:r>
      <w:proofErr w:type="spellEnd"/>
      <w:r w:rsidRPr="0099127B">
        <w:rPr>
          <w:noProof w:val="0"/>
        </w:rPr>
        <w:t>.";</w:t>
      </w:r>
    </w:p>
    <w:p w14:paraId="6EAEBB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04EC7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2951B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214AEB" w14:textId="77777777" w:rsidR="004D13F3" w:rsidRPr="0099127B" w:rsidRDefault="004D13F3" w:rsidP="004D13F3">
      <w:pPr>
        <w:pStyle w:val="PL"/>
        <w:rPr>
          <w:noProof w:val="0"/>
        </w:rPr>
      </w:pPr>
    </w:p>
    <w:p w14:paraId="7B43E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isHOAllowed</w:t>
      </w:r>
      <w:proofErr w:type="spellEnd"/>
      <w:r w:rsidRPr="0099127B">
        <w:rPr>
          <w:noProof w:val="0"/>
        </w:rPr>
        <w:t xml:space="preserve"> {</w:t>
      </w:r>
    </w:p>
    <w:p w14:paraId="77608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referenced by this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3BD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49FBD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FD1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isENDCAllowed</w:t>
      </w:r>
      <w:proofErr w:type="spellEnd"/>
      <w:r w:rsidRPr="0099127B">
        <w:rPr>
          <w:noProof w:val="0"/>
        </w:rPr>
        <w:t xml:space="preserve"> {</w:t>
      </w:r>
    </w:p>
    <w:p w14:paraId="506AC8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target cell is allowed </w:t>
      </w:r>
      <w:r w:rsidRPr="0099127B">
        <w:rPr>
          <w:noProof w:val="0"/>
          <w:lang w:eastAsia="zh-CN"/>
        </w:rPr>
        <w:t>to be used for EN-DC</w:t>
      </w:r>
      <w:r w:rsidRPr="0099127B">
        <w:rPr>
          <w:noProof w:val="0"/>
        </w:rPr>
        <w:t>. The target cell is</w:t>
      </w:r>
    </w:p>
    <w:p w14:paraId="29ED2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referenced by the </w:t>
      </w:r>
      <w:proofErr w:type="spellStart"/>
      <w:r w:rsidRPr="0099127B">
        <w:rPr>
          <w:rFonts w:cs="Courier New"/>
          <w:noProof w:val="0"/>
        </w:rPr>
        <w:t>NRCellRelation</w:t>
      </w:r>
      <w:proofErr w:type="spellEnd"/>
      <w:r w:rsidRPr="0099127B">
        <w:rPr>
          <w:noProof w:val="0"/>
        </w:rPr>
        <w:t xml:space="preserve"> that contains this </w:t>
      </w:r>
      <w:proofErr w:type="spellStart"/>
      <w:r w:rsidRPr="0099127B">
        <w:rPr>
          <w:rFonts w:cs="Courier New"/>
          <w:noProof w:val="0"/>
        </w:rPr>
        <w:t>isENDCAllowed</w:t>
      </w:r>
      <w:proofErr w:type="spellEnd"/>
      <w:r w:rsidRPr="0099127B">
        <w:rPr>
          <w:noProof w:val="0"/>
        </w:rPr>
        <w:t>.</w:t>
      </w:r>
    </w:p>
    <w:p w14:paraId="098EF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4DC3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114F3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34121A" w14:textId="77777777" w:rsidR="004D13F3" w:rsidRPr="0099127B" w:rsidRDefault="004D13F3" w:rsidP="004D13F3">
      <w:pPr>
        <w:pStyle w:val="PL"/>
        <w:rPr>
          <w:noProof w:val="0"/>
        </w:rPr>
      </w:pPr>
    </w:p>
    <w:p w14:paraId="13A72FE3" w14:textId="77777777" w:rsidR="004D13F3" w:rsidRPr="0099127B" w:rsidRDefault="004D13F3" w:rsidP="004D13F3">
      <w:pPr>
        <w:pStyle w:val="PL"/>
        <w:rPr>
          <w:noProof w:val="0"/>
        </w:rPr>
      </w:pPr>
    </w:p>
    <w:p w14:paraId="0FE4D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isICICInformationSendAllowed</w:t>
      </w:r>
      <w:proofErr w:type="spellEnd"/>
      <w:r w:rsidRPr="0099127B">
        <w:rPr>
          <w:noProof w:val="0"/>
        </w:rPr>
        <w:t xml:space="preserve"> {</w:t>
      </w:r>
    </w:p>
    <w:p w14:paraId="5880C3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 is the adjacent cell referenced by this </w:t>
      </w:r>
      <w:proofErr w:type="spellStart"/>
      <w:r w:rsidRPr="0099127B">
        <w:rPr>
          <w:noProof w:val="0"/>
        </w:rPr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allowed.";</w:t>
      </w:r>
    </w:p>
    <w:p w14:paraId="7C23B0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E1B7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374193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B9541C" w14:textId="77777777" w:rsidR="004D13F3" w:rsidRPr="0099127B" w:rsidRDefault="004D13F3" w:rsidP="004D13F3">
      <w:pPr>
        <w:pStyle w:val="PL"/>
        <w:rPr>
          <w:noProof w:val="0"/>
        </w:rPr>
      </w:pPr>
    </w:p>
    <w:p w14:paraId="05DC9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isLBAllowed</w:t>
      </w:r>
      <w:proofErr w:type="spellEnd"/>
      <w:r w:rsidRPr="0099127B">
        <w:rPr>
          <w:noProof w:val="0"/>
        </w:rPr>
        <w:t xml:space="preserve"> {</w:t>
      </w:r>
    </w:p>
    <w:p w14:paraId="7B006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CEB3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659EF7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468C8" w14:textId="77777777" w:rsidR="004D13F3" w:rsidRPr="0099127B" w:rsidRDefault="004D13F3" w:rsidP="004D13F3">
      <w:pPr>
        <w:pStyle w:val="PL"/>
        <w:rPr>
          <w:noProof w:val="0"/>
        </w:rPr>
      </w:pPr>
    </w:p>
    <w:p w14:paraId="3E849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isESCoveredBy</w:t>
      </w:r>
      <w:proofErr w:type="spellEnd"/>
      <w:r w:rsidRPr="0099127B">
        <w:rPr>
          <w:noProof w:val="0"/>
        </w:rPr>
        <w:t xml:space="preserve"> {</w:t>
      </w:r>
    </w:p>
    <w:p w14:paraId="7EE8BA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5F74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>;</w:t>
      </w:r>
    </w:p>
    <w:p w14:paraId="59A6B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74A4E" w14:textId="77777777" w:rsidR="004D13F3" w:rsidRPr="0099127B" w:rsidRDefault="004D13F3" w:rsidP="004D13F3">
      <w:pPr>
        <w:pStyle w:val="PL"/>
        <w:rPr>
          <w:noProof w:val="0"/>
        </w:rPr>
      </w:pPr>
    </w:p>
    <w:p w14:paraId="432A8B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</w:t>
      </w:r>
      <w:proofErr w:type="spellEnd"/>
      <w:r w:rsidRPr="0099127B">
        <w:rPr>
          <w:noProof w:val="0"/>
        </w:rPr>
        <w:t xml:space="preserve"> {</w:t>
      </w:r>
    </w:p>
    <w:p w14:paraId="5225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parameter q-</w:t>
      </w:r>
      <w:proofErr w:type="spellStart"/>
      <w:r w:rsidRPr="0099127B">
        <w:rPr>
          <w:noProof w:val="0"/>
        </w:rPr>
        <w:t>OffsetCell</w:t>
      </w:r>
      <w:proofErr w:type="spellEnd"/>
      <w:r w:rsidRPr="0099127B">
        <w:rPr>
          <w:noProof w:val="0"/>
        </w:rPr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CD61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042B74" w14:textId="77777777" w:rsidR="004D13F3" w:rsidRPr="0099127B" w:rsidRDefault="004D13F3" w:rsidP="004D13F3">
      <w:pPr>
        <w:pStyle w:val="PL"/>
        <w:rPr>
          <w:noProof w:val="0"/>
        </w:rPr>
      </w:pPr>
    </w:p>
    <w:p w14:paraId="4003E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6FEEB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the </w:t>
      </w:r>
      <w:proofErr w:type="spellStart"/>
      <w:r w:rsidRPr="0099127B">
        <w:rPr>
          <w:noProof w:val="0"/>
        </w:rPr>
        <w:t>HandOver</w:t>
      </w:r>
      <w:proofErr w:type="spellEnd"/>
      <w:r w:rsidRPr="0099127B">
        <w:rPr>
          <w:noProof w:val="0"/>
        </w:rPr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A353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F027554" w14:textId="77777777" w:rsidR="004D13F3" w:rsidRPr="0099127B" w:rsidRDefault="004D13F3" w:rsidP="004D13F3">
      <w:pPr>
        <w:pStyle w:val="PL"/>
        <w:rPr>
          <w:noProof w:val="0"/>
        </w:rPr>
      </w:pPr>
    </w:p>
    <w:p w14:paraId="1C5C22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adjacentCell</w:t>
      </w:r>
      <w:proofErr w:type="spellEnd"/>
      <w:r w:rsidRPr="0099127B">
        <w:rPr>
          <w:noProof w:val="0"/>
        </w:rPr>
        <w:t xml:space="preserve"> {</w:t>
      </w:r>
    </w:p>
    <w:p w14:paraId="15964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</w:t>
      </w:r>
      <w:proofErr w:type="spellStart"/>
      <w:r w:rsidRPr="0099127B">
        <w:rPr>
          <w:noProof w:val="0"/>
        </w:rPr>
        <w:t>EUtranCellFDD</w:t>
      </w:r>
      <w:proofErr w:type="spellEnd"/>
      <w:r w:rsidRPr="0099127B">
        <w:rPr>
          <w:noProof w:val="0"/>
        </w:rPr>
        <w:t>/TDD or</w:t>
      </w:r>
    </w:p>
    <w:p w14:paraId="422F42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>/TDD instance.";</w:t>
      </w:r>
    </w:p>
    <w:p w14:paraId="2A25D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FC4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BFB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47C4C46" w14:textId="77777777" w:rsidR="004D13F3" w:rsidRPr="0099127B" w:rsidRDefault="004D13F3" w:rsidP="004D13F3">
      <w:pPr>
        <w:pStyle w:val="PL"/>
        <w:rPr>
          <w:noProof w:val="0"/>
        </w:rPr>
      </w:pPr>
    </w:p>
    <w:p w14:paraId="4F86C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  <w:rPr>
          <w:noProof w:val="0"/>
        </w:rPr>
      </w:pPr>
    </w:p>
    <w:p w14:paraId="1D5E3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{</w:t>
      </w:r>
    </w:p>
    <w:p w14:paraId="42F7B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  <w:r w:rsidRPr="0099127B">
        <w:rPr>
          <w:noProof w:val="0"/>
        </w:rPr>
        <w:tab/>
      </w:r>
    </w:p>
    <w:p w14:paraId="2DF482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84FC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EUtranCellRelationGrp</w:t>
      </w:r>
      <w:proofErr w:type="spellEnd"/>
      <w:r w:rsidRPr="0099127B">
        <w:rPr>
          <w:noProof w:val="0"/>
        </w:rPr>
        <w:t>;</w:t>
      </w:r>
    </w:p>
    <w:p w14:paraId="3BF3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0ACF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DA4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FE0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79E71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  <w:rPr>
          <w:noProof w:val="0"/>
        </w:rPr>
      </w:pPr>
    </w:p>
    <w:p w14:paraId="0DB70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Information Object</w:t>
      </w:r>
    </w:p>
    <w:p w14:paraId="2C8EB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  <w:rPr>
          <w:noProof w:val="0"/>
        </w:rPr>
      </w:pPr>
    </w:p>
    <w:p w14:paraId="6E9CB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64090D" w14:textId="77777777" w:rsidR="004D13F3" w:rsidRPr="0099127B" w:rsidRDefault="004D13F3" w:rsidP="004D13F3">
      <w:pPr>
        <w:pStyle w:val="PL"/>
        <w:rPr>
          <w:noProof w:val="0"/>
        </w:rPr>
      </w:pPr>
    </w:p>
    <w:p w14:paraId="04BC2A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ExternalsUnderEUtraNetwork</w:t>
      </w:r>
      <w:proofErr w:type="spellEnd"/>
      <w:r w:rsidRPr="0099127B">
        <w:rPr>
          <w:noProof w:val="0"/>
        </w:rPr>
        <w:t xml:space="preserve"> {</w:t>
      </w:r>
    </w:p>
    <w:p w14:paraId="41BAA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, </w:t>
      </w:r>
    </w:p>
    <w:p w14:paraId="30C3CE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are contained under a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list/class.";</w:t>
      </w:r>
    </w:p>
    <w:p w14:paraId="62D2B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C89281" w14:textId="77777777" w:rsidR="004D13F3" w:rsidRPr="0099127B" w:rsidRDefault="004D13F3" w:rsidP="004D13F3">
      <w:pPr>
        <w:pStyle w:val="PL"/>
        <w:rPr>
          <w:noProof w:val="0"/>
        </w:rPr>
      </w:pPr>
    </w:p>
    <w:p w14:paraId="51A94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EUtraNetworkGrp</w:t>
      </w:r>
      <w:proofErr w:type="spellEnd"/>
      <w:r w:rsidRPr="0099127B">
        <w:rPr>
          <w:noProof w:val="0"/>
        </w:rPr>
        <w:t xml:space="preserve"> {</w:t>
      </w:r>
    </w:p>
    <w:p w14:paraId="65587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IOC.";</w:t>
      </w:r>
    </w:p>
    <w:p w14:paraId="0D3CAA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04EF3" w14:textId="77777777" w:rsidR="004D13F3" w:rsidRPr="0099127B" w:rsidRDefault="004D13F3" w:rsidP="004D13F3">
      <w:pPr>
        <w:pStyle w:val="PL"/>
        <w:rPr>
          <w:noProof w:val="0"/>
        </w:rPr>
      </w:pPr>
    </w:p>
    <w:p w14:paraId="2211A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{</w:t>
      </w:r>
    </w:p>
    <w:p w14:paraId="19FBA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7D71B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EUtraNetworkGrp</w:t>
      </w:r>
      <w:proofErr w:type="spellEnd"/>
      <w:r w:rsidRPr="0099127B">
        <w:rPr>
          <w:noProof w:val="0"/>
        </w:rPr>
        <w:t>;</w:t>
      </w:r>
    </w:p>
    <w:p w14:paraId="5606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</w:t>
      </w:r>
      <w:proofErr w:type="spellStart"/>
      <w:r w:rsidRPr="0099127B">
        <w:rPr>
          <w:noProof w:val="0"/>
        </w:rPr>
        <w:t>containg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instances </w:t>
      </w:r>
    </w:p>
    <w:p w14:paraId="69B2F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in strict order from the root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parent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>.</w:t>
      </w:r>
    </w:p>
    <w:p w14:paraId="052D9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modeled</w:t>
      </w:r>
      <w:proofErr w:type="spellEnd"/>
      <w:r w:rsidRPr="0099127B">
        <w:rPr>
          <w:noProof w:val="0"/>
        </w:rPr>
        <w:t xml:space="preserve"> using references between the child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and the parent </w:t>
      </w:r>
    </w:p>
    <w:p w14:paraId="6AD5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. </w:t>
      </w:r>
    </w:p>
    <w:p w14:paraId="296EB6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This reference </w:t>
      </w:r>
      <w:commentRangeStart w:id="0"/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</w:t>
      </w:r>
      <w:commentRangeEnd w:id="0"/>
      <w:r w:rsidR="00AB5088" w:rsidRPr="00EB2C29">
        <w:rPr>
          <w:rStyle w:val="CommentReference"/>
          <w:rFonts w:ascii="Times New Roman" w:eastAsia="SimSun" w:hAnsi="Times New Roman"/>
          <w:noProof w:val="0"/>
        </w:rPr>
        <w:commentReference w:id="0"/>
      </w:r>
      <w:r w:rsidRPr="0099127B">
        <w:rPr>
          <w:noProof w:val="0"/>
        </w:rPr>
        <w:t xml:space="preserve">NOT be present for the top level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and </w:t>
      </w:r>
    </w:p>
    <w:p w14:paraId="17546C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present for other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>.";</w:t>
      </w:r>
    </w:p>
    <w:p w14:paraId="1CE5B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leafref</w:t>
      </w:r>
      <w:proofErr w:type="spellEnd"/>
      <w:r w:rsidRPr="0099127B">
        <w:rPr>
          <w:noProof w:val="0"/>
        </w:rPr>
        <w:t xml:space="preserve"> {</w:t>
      </w:r>
    </w:p>
    <w:p w14:paraId="34BE0B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/id";  </w:t>
      </w:r>
    </w:p>
    <w:p w14:paraId="79CF2C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1BE31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2403A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2516E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</w:t>
      </w:r>
      <w:proofErr w:type="spellStart"/>
      <w:r w:rsidRPr="0099127B">
        <w:rPr>
          <w:noProof w:val="0"/>
        </w:rPr>
        <w:t>containedChildren</w:t>
      </w:r>
      <w:proofErr w:type="spellEnd"/>
      <w:r w:rsidRPr="0099127B">
        <w:rPr>
          <w:noProof w:val="0"/>
        </w:rPr>
        <w:t>{</w:t>
      </w:r>
    </w:p>
    <w:p w14:paraId="7B2EA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directly contained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instances.</w:t>
      </w:r>
    </w:p>
    <w:p w14:paraId="4772AC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modeled</w:t>
      </w:r>
      <w:proofErr w:type="spellEnd"/>
      <w:r w:rsidRPr="0099127B">
        <w:rPr>
          <w:noProof w:val="0"/>
        </w:rPr>
        <w:t xml:space="preserve"> using references between the child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and the parent </w:t>
      </w:r>
    </w:p>
    <w:p w14:paraId="1FAE5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>.";</w:t>
      </w:r>
    </w:p>
    <w:p w14:paraId="7DDCC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leafref</w:t>
      </w:r>
      <w:proofErr w:type="spellEnd"/>
      <w:r w:rsidRPr="0099127B">
        <w:rPr>
          <w:noProof w:val="0"/>
        </w:rPr>
        <w:t xml:space="preserve"> {</w:t>
      </w:r>
    </w:p>
    <w:p w14:paraId="1A90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/id";  </w:t>
      </w:r>
    </w:p>
    <w:p w14:paraId="3A5C9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0D4171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B0F7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174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B257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652D2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Information</w:t>
      </w:r>
    </w:p>
    <w:p w14:paraId="43993F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  <w:rPr>
          <w:noProof w:val="0"/>
        </w:rPr>
      </w:pPr>
    </w:p>
    <w:p w14:paraId="50D03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827AF7" w14:textId="77777777" w:rsidR="004D13F3" w:rsidRPr="0099127B" w:rsidRDefault="004D13F3" w:rsidP="004D13F3">
      <w:pPr>
        <w:pStyle w:val="PL"/>
        <w:rPr>
          <w:noProof w:val="0"/>
        </w:rPr>
      </w:pPr>
    </w:p>
    <w:p w14:paraId="53B42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EUtranFreqRelationGrp</w:t>
      </w:r>
      <w:proofErr w:type="spellEnd"/>
      <w:r w:rsidRPr="0099127B">
        <w:rPr>
          <w:noProof w:val="0"/>
        </w:rPr>
        <w:t xml:space="preserve"> {</w:t>
      </w:r>
    </w:p>
    <w:p w14:paraId="411376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IOC.";</w:t>
      </w:r>
    </w:p>
    <w:p w14:paraId="22C5AD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  <w:rPr>
          <w:noProof w:val="0"/>
        </w:rPr>
      </w:pPr>
    </w:p>
    <w:p w14:paraId="78367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5C24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the </w:t>
      </w:r>
      <w:proofErr w:type="spellStart"/>
      <w:r w:rsidRPr="0099127B">
        <w:rPr>
          <w:noProof w:val="0"/>
        </w:rPr>
        <w:t>HandOver</w:t>
      </w:r>
      <w:proofErr w:type="spellEnd"/>
      <w:r w:rsidRPr="0099127B">
        <w:rPr>
          <w:noProof w:val="0"/>
        </w:rPr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MeasObjectEUTRA</w:t>
      </w:r>
      <w:proofErr w:type="spellEnd"/>
      <w:r w:rsidRPr="0099127B">
        <w:rPr>
          <w:noProof w:val="0"/>
        </w:rPr>
        <w:t xml:space="preserve"> in 3GPP TS 38.331";</w:t>
      </w:r>
    </w:p>
    <w:p w14:paraId="048304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151A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B92E2A" w14:textId="77777777" w:rsidR="004D13F3" w:rsidRPr="0099127B" w:rsidRDefault="004D13F3" w:rsidP="004D13F3">
      <w:pPr>
        <w:pStyle w:val="PL"/>
        <w:rPr>
          <w:noProof w:val="0"/>
        </w:rPr>
      </w:pPr>
    </w:p>
    <w:p w14:paraId="0F2CE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</w:t>
      </w:r>
      <w:proofErr w:type="spellEnd"/>
      <w:r w:rsidRPr="0099127B">
        <w:rPr>
          <w:noProof w:val="0"/>
        </w:rPr>
        <w:t xml:space="preserve"> {</w:t>
      </w:r>
    </w:p>
    <w:p w14:paraId="48E94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77AB8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FCD76" w14:textId="77777777" w:rsidR="004D13F3" w:rsidRPr="0099127B" w:rsidRDefault="004D13F3" w:rsidP="004D13F3">
      <w:pPr>
        <w:pStyle w:val="PL"/>
        <w:rPr>
          <w:noProof w:val="0"/>
        </w:rPr>
      </w:pPr>
    </w:p>
    <w:p w14:paraId="56DA06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blackListEntryIdleMode</w:t>
      </w:r>
      <w:proofErr w:type="spellEnd"/>
      <w:r w:rsidRPr="0099127B">
        <w:rPr>
          <w:noProof w:val="0"/>
        </w:rPr>
        <w:t xml:space="preserve"> {</w:t>
      </w:r>
    </w:p>
    <w:p w14:paraId="05328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6313A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1CA048" w14:textId="77777777" w:rsidR="004D13F3" w:rsidRPr="0099127B" w:rsidRDefault="004D13F3" w:rsidP="004D13F3">
      <w:pPr>
        <w:pStyle w:val="PL"/>
        <w:rPr>
          <w:noProof w:val="0"/>
        </w:rPr>
      </w:pPr>
    </w:p>
    <w:p w14:paraId="4C3DAD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{</w:t>
      </w:r>
    </w:p>
    <w:p w14:paraId="7544E5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9C0F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DE4E5A" w14:textId="77777777" w:rsidR="004D13F3" w:rsidRPr="0099127B" w:rsidRDefault="004D13F3" w:rsidP="004D13F3">
      <w:pPr>
        <w:pStyle w:val="PL"/>
        <w:rPr>
          <w:noProof w:val="0"/>
        </w:rPr>
      </w:pPr>
    </w:p>
    <w:p w14:paraId="217094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cellReselectionSubPriority</w:t>
      </w:r>
      <w:proofErr w:type="spellEnd"/>
      <w:r w:rsidRPr="0099127B">
        <w:rPr>
          <w:noProof w:val="0"/>
        </w:rPr>
        <w:t xml:space="preserve"> {</w:t>
      </w:r>
    </w:p>
    <w:p w14:paraId="770B7E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233FF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FD67960" w14:textId="77777777" w:rsidR="004D13F3" w:rsidRPr="0099127B" w:rsidRDefault="004D13F3" w:rsidP="004D13F3">
      <w:pPr>
        <w:pStyle w:val="PL"/>
        <w:rPr>
          <w:noProof w:val="0"/>
        </w:rPr>
      </w:pPr>
    </w:p>
    <w:p w14:paraId="71FB45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pMax</w:t>
      </w:r>
      <w:proofErr w:type="spellEnd"/>
      <w:r w:rsidRPr="0099127B">
        <w:rPr>
          <w:noProof w:val="0"/>
        </w:rPr>
        <w:t xml:space="preserve"> {</w:t>
      </w:r>
    </w:p>
    <w:p w14:paraId="4FA5E9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</w:t>
      </w:r>
      <w:proofErr w:type="spellStart"/>
      <w:r w:rsidRPr="0099127B">
        <w:rPr>
          <w:noProof w:val="0"/>
        </w:rPr>
        <w:t>Pcompensation</w:t>
      </w:r>
      <w:proofErr w:type="spellEnd"/>
      <w:r w:rsidRPr="0099127B">
        <w:rPr>
          <w:noProof w:val="0"/>
        </w:rPr>
        <w:t xml:space="preserve"> </w:t>
      </w:r>
    </w:p>
    <w:p w14:paraId="2AE8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CDAFF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5B5993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8CEB74" w14:textId="77777777" w:rsidR="004D13F3" w:rsidRPr="0099127B" w:rsidRDefault="004D13F3" w:rsidP="004D13F3">
      <w:pPr>
        <w:pStyle w:val="PL"/>
        <w:rPr>
          <w:noProof w:val="0"/>
        </w:rPr>
      </w:pPr>
    </w:p>
    <w:p w14:paraId="37317A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qOffsetFreq</w:t>
      </w:r>
      <w:proofErr w:type="spellEnd"/>
      <w:r w:rsidRPr="0099127B">
        <w:rPr>
          <w:noProof w:val="0"/>
        </w:rPr>
        <w:t xml:space="preserve"> {</w:t>
      </w:r>
    </w:p>
    <w:p w14:paraId="0030F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6C0E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7219DA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D16C77" w14:textId="77777777" w:rsidR="004D13F3" w:rsidRPr="0099127B" w:rsidRDefault="004D13F3" w:rsidP="004D13F3">
      <w:pPr>
        <w:pStyle w:val="PL"/>
        <w:rPr>
          <w:noProof w:val="0"/>
        </w:rPr>
      </w:pPr>
    </w:p>
    <w:p w14:paraId="513AFA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{</w:t>
      </w:r>
    </w:p>
    <w:p w14:paraId="5EAEC8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>. Sent in SIB3 or</w:t>
      </w:r>
    </w:p>
    <w:p w14:paraId="23F17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00DB2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in TS 38.304";</w:t>
      </w:r>
    </w:p>
    <w:p w14:paraId="72C8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0C8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10C9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B3CFA9" w14:textId="77777777" w:rsidR="004D13F3" w:rsidRPr="0099127B" w:rsidRDefault="004D13F3" w:rsidP="004D13F3">
      <w:pPr>
        <w:pStyle w:val="PL"/>
        <w:rPr>
          <w:noProof w:val="0"/>
        </w:rPr>
      </w:pPr>
    </w:p>
    <w:p w14:paraId="7C3254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{</w:t>
      </w:r>
    </w:p>
    <w:p w14:paraId="31D3E4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in 3GPP TS 38.304";</w:t>
      </w:r>
    </w:p>
    <w:p w14:paraId="28AF2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F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13897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3F389" w14:textId="77777777" w:rsidR="004D13F3" w:rsidRPr="0099127B" w:rsidRDefault="004D13F3" w:rsidP="004D13F3">
      <w:pPr>
        <w:pStyle w:val="PL"/>
        <w:rPr>
          <w:noProof w:val="0"/>
        </w:rPr>
      </w:pPr>
    </w:p>
    <w:p w14:paraId="1EC28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threshXHighP</w:t>
      </w:r>
      <w:proofErr w:type="spellEnd"/>
      <w:r w:rsidRPr="0099127B">
        <w:rPr>
          <w:noProof w:val="0"/>
        </w:rPr>
        <w:t xml:space="preserve"> {</w:t>
      </w:r>
    </w:p>
    <w:p w14:paraId="290E0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HighP</w:t>
      </w:r>
      <w:proofErr w:type="spellEnd"/>
      <w:r w:rsidRPr="0099127B">
        <w:rPr>
          <w:noProof w:val="0"/>
        </w:rPr>
        <w:t xml:space="preserve"> in 3GPP TS 38.304";</w:t>
      </w:r>
    </w:p>
    <w:p w14:paraId="24E26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FEAF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6967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3E060E" w14:textId="77777777" w:rsidR="004D13F3" w:rsidRPr="0099127B" w:rsidRDefault="004D13F3" w:rsidP="004D13F3">
      <w:pPr>
        <w:pStyle w:val="PL"/>
        <w:rPr>
          <w:noProof w:val="0"/>
        </w:rPr>
      </w:pPr>
    </w:p>
    <w:p w14:paraId="247B3B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threshXHighQ</w:t>
      </w:r>
      <w:proofErr w:type="spellEnd"/>
      <w:r w:rsidRPr="0099127B">
        <w:rPr>
          <w:noProof w:val="0"/>
        </w:rPr>
        <w:t xml:space="preserve"> {</w:t>
      </w:r>
    </w:p>
    <w:p w14:paraId="26A76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>, HighQ in 3GPP TS 38.304";</w:t>
      </w:r>
    </w:p>
    <w:p w14:paraId="59C7B0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CC1D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3849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A79F1F" w14:textId="77777777" w:rsidR="004D13F3" w:rsidRPr="0099127B" w:rsidRDefault="004D13F3" w:rsidP="004D13F3">
      <w:pPr>
        <w:pStyle w:val="PL"/>
        <w:rPr>
          <w:noProof w:val="0"/>
        </w:rPr>
      </w:pPr>
    </w:p>
    <w:p w14:paraId="2C901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threshXLowP</w:t>
      </w:r>
      <w:proofErr w:type="spellEnd"/>
      <w:r w:rsidRPr="0099127B">
        <w:rPr>
          <w:noProof w:val="0"/>
        </w:rPr>
        <w:t xml:space="preserve"> {</w:t>
      </w:r>
    </w:p>
    <w:p w14:paraId="2E34A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LowP</w:t>
      </w:r>
      <w:proofErr w:type="spellEnd"/>
      <w:r w:rsidRPr="0099127B">
        <w:rPr>
          <w:noProof w:val="0"/>
        </w:rPr>
        <w:t xml:space="preserve"> in 3GPP TS 38.304";</w:t>
      </w:r>
    </w:p>
    <w:p w14:paraId="61248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60C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EC032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5F6039" w14:textId="77777777" w:rsidR="004D13F3" w:rsidRPr="0099127B" w:rsidRDefault="004D13F3" w:rsidP="004D13F3">
      <w:pPr>
        <w:pStyle w:val="PL"/>
        <w:rPr>
          <w:noProof w:val="0"/>
        </w:rPr>
      </w:pPr>
    </w:p>
    <w:p w14:paraId="0BFB5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threshXLowQ</w:t>
      </w:r>
      <w:proofErr w:type="spellEnd"/>
      <w:r w:rsidRPr="0099127B">
        <w:rPr>
          <w:noProof w:val="0"/>
        </w:rPr>
        <w:t xml:space="preserve"> {</w:t>
      </w:r>
    </w:p>
    <w:p w14:paraId="450DD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LowQ</w:t>
      </w:r>
      <w:proofErr w:type="spellEnd"/>
      <w:r w:rsidRPr="0099127B">
        <w:rPr>
          <w:noProof w:val="0"/>
        </w:rPr>
        <w:t xml:space="preserve"> in 3GPP TS 38.304";</w:t>
      </w:r>
    </w:p>
    <w:p w14:paraId="1967B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3AC6B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2820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}</w:t>
      </w:r>
    </w:p>
    <w:p w14:paraId="31A8C5B8" w14:textId="77777777" w:rsidR="004D13F3" w:rsidRPr="0099127B" w:rsidRDefault="004D13F3" w:rsidP="004D13F3">
      <w:pPr>
        <w:pStyle w:val="PL"/>
        <w:rPr>
          <w:noProof w:val="0"/>
        </w:rPr>
      </w:pPr>
    </w:p>
    <w:p w14:paraId="32B600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{</w:t>
      </w:r>
    </w:p>
    <w:p w14:paraId="0B4D8E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"t-</w:t>
      </w:r>
      <w:proofErr w:type="spellStart"/>
      <w:r w:rsidRPr="0099127B">
        <w:rPr>
          <w:noProof w:val="0"/>
        </w:rPr>
        <w:t>ReselectionEUTRA</w:t>
      </w:r>
      <w:proofErr w:type="spellEnd"/>
      <w:r w:rsidRPr="0099127B">
        <w:rPr>
          <w:noProof w:val="0"/>
        </w:rPr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439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</w:t>
      </w:r>
    </w:p>
    <w:p w14:paraId="26490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FC90CA" w14:textId="77777777" w:rsidR="004D13F3" w:rsidRPr="0099127B" w:rsidRDefault="004D13F3" w:rsidP="004D13F3">
      <w:pPr>
        <w:pStyle w:val="PL"/>
        <w:rPr>
          <w:noProof w:val="0"/>
        </w:rPr>
      </w:pPr>
    </w:p>
    <w:p w14:paraId="264B7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tReselectionEutraSfHigh</w:t>
      </w:r>
      <w:proofErr w:type="spellEnd"/>
      <w:r w:rsidRPr="0099127B">
        <w:rPr>
          <w:noProof w:val="0"/>
        </w:rPr>
        <w:t xml:space="preserve"> {</w:t>
      </w:r>
    </w:p>
    <w:p w14:paraId="379D6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for high</w:t>
      </w:r>
    </w:p>
    <w:p w14:paraId="2FC8F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8011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2DFCC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A12E92" w14:textId="77777777" w:rsidR="004D13F3" w:rsidRPr="0099127B" w:rsidRDefault="004D13F3" w:rsidP="004D13F3">
      <w:pPr>
        <w:pStyle w:val="PL"/>
        <w:rPr>
          <w:noProof w:val="0"/>
        </w:rPr>
      </w:pPr>
    </w:p>
    <w:p w14:paraId="00847D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tReselectionEutraSfMedium</w:t>
      </w:r>
      <w:proofErr w:type="spellEnd"/>
      <w:r w:rsidRPr="0099127B">
        <w:rPr>
          <w:noProof w:val="0"/>
        </w:rPr>
        <w:t xml:space="preserve"> {</w:t>
      </w:r>
    </w:p>
    <w:p w14:paraId="75E24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for medium</w:t>
      </w:r>
    </w:p>
    <w:p w14:paraId="490F2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9BA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3AF66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3B085B" w14:textId="77777777" w:rsidR="004D13F3" w:rsidRPr="0099127B" w:rsidRDefault="004D13F3" w:rsidP="004D13F3">
      <w:pPr>
        <w:pStyle w:val="PL"/>
        <w:rPr>
          <w:noProof w:val="0"/>
        </w:rPr>
      </w:pPr>
    </w:p>
    <w:p w14:paraId="65BC5A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eUtranFrequencyRef</w:t>
      </w:r>
      <w:proofErr w:type="spellEnd"/>
      <w:r w:rsidRPr="0099127B">
        <w:rPr>
          <w:noProof w:val="0"/>
        </w:rPr>
        <w:t xml:space="preserve"> {</w:t>
      </w:r>
    </w:p>
    <w:p w14:paraId="05DF6F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instance.";</w:t>
      </w:r>
    </w:p>
    <w:p w14:paraId="67C8D6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792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2F2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BD58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  <w:rPr>
          <w:noProof w:val="0"/>
        </w:rPr>
      </w:pPr>
    </w:p>
    <w:p w14:paraId="0B7AB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{</w:t>
      </w:r>
    </w:p>
    <w:p w14:paraId="7EC68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DD61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EUtranFreqRelationGrp</w:t>
      </w:r>
      <w:proofErr w:type="spellEnd"/>
      <w:r w:rsidRPr="0099127B">
        <w:rPr>
          <w:noProof w:val="0"/>
        </w:rPr>
        <w:t>;</w:t>
      </w:r>
    </w:p>
    <w:p w14:paraId="7AEE4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3839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2A4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CC0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_3gpp-nr-nrm-eutranfrequency {</w:t>
      </w:r>
    </w:p>
    <w:p w14:paraId="05D94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BFB3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  <w:rPr>
          <w:noProof w:val="0"/>
        </w:rPr>
      </w:pPr>
    </w:p>
    <w:p w14:paraId="51F7A7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  <w:rPr>
          <w:noProof w:val="0"/>
        </w:rPr>
      </w:pPr>
    </w:p>
    <w:p w14:paraId="0DF6A7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Information</w:t>
      </w:r>
    </w:p>
    <w:p w14:paraId="0355C0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  <w:rPr>
          <w:noProof w:val="0"/>
        </w:rPr>
      </w:pPr>
    </w:p>
    <w:p w14:paraId="7E0A6B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}</w:t>
      </w:r>
    </w:p>
    <w:p w14:paraId="49F3FA9A" w14:textId="77777777" w:rsidR="004D13F3" w:rsidRPr="0099127B" w:rsidRDefault="004D13F3" w:rsidP="004D13F3">
      <w:pPr>
        <w:pStyle w:val="PL"/>
        <w:rPr>
          <w:noProof w:val="0"/>
        </w:rPr>
      </w:pPr>
    </w:p>
    <w:p w14:paraId="2FE1C2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EUtranFrequencyGrp</w:t>
      </w:r>
      <w:proofErr w:type="spellEnd"/>
      <w:r w:rsidRPr="0099127B">
        <w:rPr>
          <w:noProof w:val="0"/>
        </w:rPr>
        <w:t xml:space="preserve"> {</w:t>
      </w:r>
    </w:p>
    <w:p w14:paraId="02E90F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IOC.";</w:t>
      </w:r>
    </w:p>
    <w:p w14:paraId="41FC9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  <w:rPr>
          <w:noProof w:val="0"/>
        </w:rPr>
      </w:pPr>
    </w:p>
    <w:p w14:paraId="7ED779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earfcnDL</w:t>
      </w:r>
      <w:proofErr w:type="spellEnd"/>
      <w:r w:rsidRPr="0099127B">
        <w:rPr>
          <w:noProof w:val="0"/>
        </w:rPr>
        <w:t xml:space="preserve"> {</w:t>
      </w:r>
    </w:p>
    <w:p w14:paraId="2B519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FB8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25151A" w14:textId="77777777" w:rsidR="004D13F3" w:rsidRPr="0099127B" w:rsidRDefault="004D13F3" w:rsidP="004D13F3">
      <w:pPr>
        <w:pStyle w:val="PL"/>
        <w:rPr>
          <w:noProof w:val="0"/>
        </w:rPr>
      </w:pPr>
    </w:p>
    <w:p w14:paraId="00A75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multiBandInfoListEutra</w:t>
      </w:r>
      <w:proofErr w:type="spellEnd"/>
      <w:r w:rsidRPr="0099127B">
        <w:rPr>
          <w:noProof w:val="0"/>
        </w:rPr>
        <w:t xml:space="preserve"> {</w:t>
      </w:r>
    </w:p>
    <w:p w14:paraId="2EC41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4F2BA7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58C90B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9C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A7730D" w14:textId="77777777" w:rsidR="004D13F3" w:rsidRPr="0099127B" w:rsidRDefault="004D13F3" w:rsidP="004D13F3">
      <w:pPr>
        <w:pStyle w:val="PL"/>
        <w:rPr>
          <w:noProof w:val="0"/>
        </w:rPr>
      </w:pPr>
    </w:p>
    <w:p w14:paraId="53F577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{</w:t>
      </w:r>
    </w:p>
    <w:p w14:paraId="0AEC3D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{</w:t>
      </w:r>
    </w:p>
    <w:p w14:paraId="240E5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4F486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EUtranFrequencyGrp</w:t>
      </w:r>
      <w:proofErr w:type="spellEnd"/>
      <w:r w:rsidRPr="0099127B">
        <w:rPr>
          <w:noProof w:val="0"/>
        </w:rPr>
        <w:t>;</w:t>
      </w:r>
    </w:p>
    <w:p w14:paraId="33E2C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D48F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AB4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E8BF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A682F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;</w:t>
      </w:r>
    </w:p>
    <w:p w14:paraId="14DC9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CA44CFE" w14:textId="77777777" w:rsidR="004D13F3" w:rsidRPr="0099127B" w:rsidRDefault="004D13F3" w:rsidP="004D13F3">
      <w:pPr>
        <w:pStyle w:val="PL"/>
        <w:rPr>
          <w:noProof w:val="0"/>
        </w:rPr>
      </w:pPr>
    </w:p>
    <w:p w14:paraId="762A9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;</w:t>
      </w:r>
    </w:p>
    <w:p w14:paraId="0CBAB0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10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_3gpp-nr-nrm-externalamffunction {</w:t>
      </w:r>
    </w:p>
    <w:p w14:paraId="3C8333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05F3D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"extamf3gpp";</w:t>
      </w:r>
    </w:p>
    <w:p w14:paraId="18DF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9C215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  <w:rPr>
          <w:noProof w:val="0"/>
        </w:rPr>
      </w:pPr>
    </w:p>
    <w:p w14:paraId="4767C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Information</w:t>
      </w:r>
    </w:p>
    <w:p w14:paraId="21CC7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  <w:rPr>
          <w:noProof w:val="0"/>
        </w:rPr>
      </w:pPr>
    </w:p>
    <w:p w14:paraId="36F04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EB7A16" w14:textId="77777777" w:rsidR="004D13F3" w:rsidRPr="0099127B" w:rsidRDefault="004D13F3" w:rsidP="004D13F3">
      <w:pPr>
        <w:pStyle w:val="PL"/>
        <w:rPr>
          <w:noProof w:val="0"/>
        </w:rPr>
      </w:pPr>
    </w:p>
    <w:p w14:paraId="0EB76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ExternalAMFFunctionGrp</w:t>
      </w:r>
      <w:proofErr w:type="spellEnd"/>
      <w:r w:rsidRPr="0099127B">
        <w:rPr>
          <w:noProof w:val="0"/>
        </w:rPr>
        <w:t xml:space="preserve"> {</w:t>
      </w:r>
    </w:p>
    <w:p w14:paraId="2D46B1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IOC.";</w:t>
      </w:r>
    </w:p>
    <w:p w14:paraId="0C1567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  <w:rPr>
          <w:noProof w:val="0"/>
        </w:rPr>
      </w:pPr>
    </w:p>
    <w:p w14:paraId="0A4A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73CBED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min-</w:t>
      </w:r>
      <w:proofErr w:type="spellStart"/>
      <w:r w:rsidRPr="003D3C92">
        <w:rPr>
          <w:noProof w:val="0"/>
          <w:lang w:val="fr-FR"/>
        </w:rPr>
        <w:t>elements</w:t>
      </w:r>
      <w:proofErr w:type="spellEnd"/>
      <w:r w:rsidRPr="003D3C92">
        <w:rPr>
          <w:noProof w:val="0"/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max-elements 6;</w:t>
      </w:r>
    </w:p>
    <w:p w14:paraId="1DE0E3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57876E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04B2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494A61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{</w:t>
      </w:r>
    </w:p>
    <w:p w14:paraId="4590C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presence true;</w:t>
      </w:r>
    </w:p>
    <w:p w14:paraId="5DE3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EB2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6F915D9" w14:textId="77777777" w:rsidR="004D13F3" w:rsidRPr="0099127B" w:rsidRDefault="004D13F3" w:rsidP="004D13F3">
      <w:pPr>
        <w:pStyle w:val="PL"/>
        <w:rPr>
          <w:noProof w:val="0"/>
        </w:rPr>
      </w:pPr>
    </w:p>
    <w:p w14:paraId="7CC81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 xml:space="preserve"> {</w:t>
      </w:r>
    </w:p>
    <w:p w14:paraId="22A1F8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{</w:t>
      </w:r>
    </w:p>
    <w:p w14:paraId="3AD5E4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A5589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BDE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ExternalAMFFunctionGrp</w:t>
      </w:r>
      <w:proofErr w:type="spellEnd"/>
      <w:r w:rsidRPr="0099127B">
        <w:rPr>
          <w:noProof w:val="0"/>
        </w:rPr>
        <w:t>;</w:t>
      </w:r>
    </w:p>
    <w:p w14:paraId="50FF74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310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7D5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59E2F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08A9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>;</w:t>
      </w:r>
    </w:p>
    <w:p w14:paraId="12B44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558338" w14:textId="77777777" w:rsidR="004D13F3" w:rsidRPr="0099127B" w:rsidRDefault="004D13F3" w:rsidP="004D13F3">
      <w:pPr>
        <w:pStyle w:val="PL"/>
        <w:rPr>
          <w:noProof w:val="0"/>
        </w:rPr>
      </w:pPr>
    </w:p>
    <w:p w14:paraId="2D97C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>;</w:t>
      </w:r>
    </w:p>
    <w:p w14:paraId="408D7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ECD4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_3gpp-nr-nrm-externalenbfunction {</w:t>
      </w:r>
    </w:p>
    <w:p w14:paraId="42842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2497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"extenb3gpp";</w:t>
      </w:r>
    </w:p>
    <w:p w14:paraId="5FFC1449" w14:textId="77777777" w:rsidR="004D13F3" w:rsidRPr="0099127B" w:rsidRDefault="004D13F3" w:rsidP="004D13F3">
      <w:pPr>
        <w:pStyle w:val="PL"/>
        <w:rPr>
          <w:noProof w:val="0"/>
        </w:rPr>
      </w:pPr>
    </w:p>
    <w:p w14:paraId="64A316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  <w:rPr>
          <w:noProof w:val="0"/>
        </w:rPr>
      </w:pPr>
    </w:p>
    <w:p w14:paraId="175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EC41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  <w:rPr>
          <w:noProof w:val="0"/>
        </w:rPr>
      </w:pPr>
    </w:p>
    <w:p w14:paraId="1C323E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3F53D36" w14:textId="77777777" w:rsidR="004D13F3" w:rsidRPr="0099127B" w:rsidRDefault="004D13F3" w:rsidP="004D13F3">
      <w:pPr>
        <w:pStyle w:val="PL"/>
        <w:rPr>
          <w:noProof w:val="0"/>
        </w:rPr>
      </w:pPr>
    </w:p>
    <w:p w14:paraId="123A08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ExternalENBFunctionGrp</w:t>
      </w:r>
      <w:proofErr w:type="spellEnd"/>
      <w:r w:rsidRPr="0099127B">
        <w:rPr>
          <w:noProof w:val="0"/>
        </w:rPr>
        <w:t xml:space="preserve"> {</w:t>
      </w:r>
    </w:p>
    <w:p w14:paraId="5763EB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IOC.";</w:t>
      </w:r>
    </w:p>
    <w:p w14:paraId="2F436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  <w:rPr>
          <w:noProof w:val="0"/>
        </w:rPr>
      </w:pPr>
    </w:p>
    <w:p w14:paraId="393BA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eNBId</w:t>
      </w:r>
      <w:proofErr w:type="spellEnd"/>
      <w:r w:rsidRPr="0099127B">
        <w:rPr>
          <w:noProof w:val="0"/>
        </w:rPr>
        <w:t xml:space="preserve"> {</w:t>
      </w:r>
    </w:p>
    <w:p w14:paraId="405388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 xml:space="preserve"> within a PLMN.";</w:t>
      </w:r>
    </w:p>
    <w:p w14:paraId="5FAC5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EA05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ID.</w:t>
      </w:r>
    </w:p>
    <w:p w14:paraId="15E9C2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IDs also</w:t>
      </w:r>
    </w:p>
    <w:p w14:paraId="43D78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618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275125" w14:textId="77777777" w:rsidR="004D13F3" w:rsidRPr="0099127B" w:rsidRDefault="004D13F3" w:rsidP="004D13F3">
      <w:pPr>
        <w:pStyle w:val="PL"/>
        <w:rPr>
          <w:noProof w:val="0"/>
        </w:rPr>
      </w:pPr>
    </w:p>
    <w:p w14:paraId="1E60C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ExternalENBFunctionWrapper</w:t>
      </w:r>
      <w:proofErr w:type="spellEnd"/>
      <w:r w:rsidRPr="0099127B">
        <w:rPr>
          <w:noProof w:val="0"/>
        </w:rPr>
        <w:t xml:space="preserve"> {</w:t>
      </w:r>
    </w:p>
    <w:p w14:paraId="00E083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{</w:t>
      </w:r>
    </w:p>
    <w:p w14:paraId="401A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an external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functionality.";</w:t>
      </w:r>
    </w:p>
    <w:p w14:paraId="53BA2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2FFB7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ExternalENBFunctionGrp</w:t>
      </w:r>
      <w:proofErr w:type="spellEnd"/>
      <w:r w:rsidRPr="0099127B">
        <w:rPr>
          <w:noProof w:val="0"/>
        </w:rPr>
        <w:t>;</w:t>
      </w:r>
    </w:p>
    <w:p w14:paraId="50C7D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CB3A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08F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5AD18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27B4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ExternalENBFunctionWrapper</w:t>
      </w:r>
      <w:proofErr w:type="spellEnd"/>
      <w:r w:rsidRPr="0099127B">
        <w:rPr>
          <w:noProof w:val="0"/>
        </w:rPr>
        <w:t>;</w:t>
      </w:r>
    </w:p>
    <w:p w14:paraId="04C954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BA6951" w14:textId="77777777" w:rsidR="004D13F3" w:rsidRPr="0099127B" w:rsidRDefault="004D13F3" w:rsidP="004D13F3">
      <w:pPr>
        <w:pStyle w:val="PL"/>
        <w:rPr>
          <w:noProof w:val="0"/>
        </w:rPr>
      </w:pPr>
    </w:p>
    <w:p w14:paraId="1C672D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</w:rPr>
        <w:t xml:space="preserve">uses </w:t>
      </w:r>
      <w:proofErr w:type="spellStart"/>
      <w:r w:rsidRPr="003D3C92">
        <w:rPr>
          <w:noProof w:val="0"/>
          <w:lang w:val="fr-FR"/>
        </w:rPr>
        <w:t>ExternalENBFunctionWrapper</w:t>
      </w:r>
      <w:proofErr w:type="spellEnd"/>
      <w:r w:rsidRPr="003D3C92">
        <w:rPr>
          <w:noProof w:val="0"/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noProof w:val="0"/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</w:t>
      </w:r>
      <w:proofErr w:type="spellStart"/>
      <w:r w:rsidRPr="003D3C92">
        <w:rPr>
          <w:noProof w:val="0"/>
          <w:lang w:val="fr-FR"/>
        </w:rPr>
        <w:t>namespace</w:t>
      </w:r>
      <w:proofErr w:type="spellEnd"/>
      <w:r w:rsidRPr="003D3C92">
        <w:rPr>
          <w:noProof w:val="0"/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</w:t>
      </w:r>
      <w:proofErr w:type="spellStart"/>
      <w:r w:rsidRPr="003D3C92">
        <w:rPr>
          <w:noProof w:val="0"/>
          <w:lang w:val="fr-FR"/>
        </w:rPr>
        <w:t>prefix</w:t>
      </w:r>
      <w:proofErr w:type="spellEnd"/>
      <w:r w:rsidRPr="003D3C92">
        <w:rPr>
          <w:noProof w:val="0"/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noProof w:val="0"/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import _3gpp-common-yang-types { </w:t>
      </w:r>
      <w:proofErr w:type="spellStart"/>
      <w:r w:rsidRPr="003D3C92">
        <w:rPr>
          <w:noProof w:val="0"/>
          <w:lang w:val="fr-FR"/>
        </w:rPr>
        <w:t>prefix</w:t>
      </w:r>
      <w:proofErr w:type="spellEnd"/>
      <w:r w:rsidRPr="003D3C92">
        <w:rPr>
          <w:noProof w:val="0"/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</w:t>
      </w:r>
      <w:r w:rsidRPr="0099127B">
        <w:rPr>
          <w:noProof w:val="0"/>
        </w:rPr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  <w:rPr>
          <w:noProof w:val="0"/>
        </w:rPr>
      </w:pPr>
    </w:p>
    <w:p w14:paraId="1EB26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and</w:t>
      </w:r>
    </w:p>
    <w:p w14:paraId="54008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  <w:rPr>
          <w:noProof w:val="0"/>
        </w:rPr>
      </w:pPr>
    </w:p>
    <w:p w14:paraId="4D6284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A479B3" w14:textId="77777777" w:rsidR="004D13F3" w:rsidRPr="0099127B" w:rsidRDefault="004D13F3" w:rsidP="004D13F3">
      <w:pPr>
        <w:pStyle w:val="PL"/>
        <w:rPr>
          <w:noProof w:val="0"/>
        </w:rPr>
      </w:pPr>
    </w:p>
    <w:p w14:paraId="0CDD9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 xml:space="preserve"> {</w:t>
      </w:r>
    </w:p>
    <w:p w14:paraId="2B24E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ExternalEUtranGenericCell</w:t>
      </w:r>
      <w:proofErr w:type="spellEnd"/>
      <w:r w:rsidRPr="0099127B">
        <w:rPr>
          <w:noProof w:val="0"/>
        </w:rPr>
        <w:t xml:space="preserve"> IOC."; </w:t>
      </w:r>
    </w:p>
    <w:p w14:paraId="43055E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  <w:rPr>
          <w:noProof w:val="0"/>
        </w:rPr>
      </w:pPr>
    </w:p>
    <w:p w14:paraId="4538D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 xml:space="preserve"> {</w:t>
      </w:r>
    </w:p>
    <w:p w14:paraId="31A69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17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244FC" w14:textId="77777777" w:rsidR="004D13F3" w:rsidRPr="0099127B" w:rsidRDefault="004D13F3" w:rsidP="004D13F3">
      <w:pPr>
        <w:pStyle w:val="PL"/>
        <w:rPr>
          <w:noProof w:val="0"/>
        </w:rPr>
      </w:pPr>
    </w:p>
    <w:p w14:paraId="450D3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27EA3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Identity (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>) for sharing the radio access network</w:t>
      </w:r>
    </w:p>
    <w:p w14:paraId="22A34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resources. One member of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this list cannot be included in the </w:t>
      </w:r>
      <w:proofErr w:type="spellStart"/>
      <w:r w:rsidRPr="0099127B">
        <w:rPr>
          <w:noProof w:val="0"/>
        </w:rPr>
        <w:t>cellAccessInfoList</w:t>
      </w:r>
      <w:proofErr w:type="spellEnd"/>
      <w:r w:rsidRPr="0099127B">
        <w:rPr>
          <w:noProof w:val="0"/>
        </w:rPr>
        <w:t>.</w:t>
      </w:r>
    </w:p>
    <w:p w14:paraId="5A5A2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1731E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0347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6;</w:t>
      </w:r>
    </w:p>
    <w:p w14:paraId="275BE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6161B2" w14:textId="77777777" w:rsidR="004D13F3" w:rsidRPr="0099127B" w:rsidRDefault="004D13F3" w:rsidP="004D13F3">
      <w:pPr>
        <w:pStyle w:val="PL"/>
        <w:rPr>
          <w:noProof w:val="0"/>
        </w:rPr>
      </w:pPr>
    </w:p>
    <w:p w14:paraId="62EDD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9E19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 cell within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>.";</w:t>
      </w:r>
    </w:p>
    <w:p w14:paraId="3E45BC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"0..255"; }      </w:t>
      </w:r>
      <w:r w:rsidRPr="0099127B">
        <w:rPr>
          <w:noProof w:val="0"/>
        </w:rPr>
        <w:tab/>
      </w:r>
    </w:p>
    <w:p w14:paraId="46479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97802C" w14:textId="77777777" w:rsidR="004D13F3" w:rsidRPr="0099127B" w:rsidRDefault="004D13F3" w:rsidP="004D13F3">
      <w:pPr>
        <w:pStyle w:val="PL"/>
        <w:rPr>
          <w:noProof w:val="0"/>
        </w:rPr>
      </w:pPr>
    </w:p>
    <w:p w14:paraId="491CE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eNBId</w:t>
      </w:r>
      <w:proofErr w:type="spellEnd"/>
      <w:r w:rsidRPr="0099127B">
        <w:rPr>
          <w:noProof w:val="0"/>
        </w:rPr>
        <w:t xml:space="preserve"> {</w:t>
      </w:r>
    </w:p>
    <w:p w14:paraId="74177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 xml:space="preserve"> within a PLMN.";</w:t>
      </w:r>
    </w:p>
    <w:p w14:paraId="437AEB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B95D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ID.</w:t>
      </w:r>
    </w:p>
    <w:p w14:paraId="6F6C77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IDs also</w:t>
      </w:r>
    </w:p>
    <w:p w14:paraId="2F3F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284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B962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E0FE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ExternalEUtranCellFDDGrp</w:t>
      </w:r>
      <w:proofErr w:type="spellEnd"/>
      <w:r w:rsidRPr="0099127B">
        <w:rPr>
          <w:noProof w:val="0"/>
        </w:rPr>
        <w:t xml:space="preserve"> {</w:t>
      </w:r>
    </w:p>
    <w:p w14:paraId="13575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IOC."; </w:t>
      </w:r>
    </w:p>
    <w:p w14:paraId="1A021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>;</w:t>
      </w:r>
    </w:p>
    <w:p w14:paraId="60C34F11" w14:textId="77777777" w:rsidR="004D13F3" w:rsidRPr="0099127B" w:rsidRDefault="004D13F3" w:rsidP="004D13F3">
      <w:pPr>
        <w:pStyle w:val="PL"/>
        <w:rPr>
          <w:noProof w:val="0"/>
        </w:rPr>
      </w:pPr>
    </w:p>
    <w:p w14:paraId="3FBD3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earfcnDL</w:t>
      </w:r>
      <w:proofErr w:type="spellEnd"/>
      <w:r w:rsidRPr="0099127B">
        <w:rPr>
          <w:noProof w:val="0"/>
        </w:rPr>
        <w:t xml:space="preserve"> {</w:t>
      </w:r>
    </w:p>
    <w:p w14:paraId="589D10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5BD9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AF72CA" w14:textId="77777777" w:rsidR="004D13F3" w:rsidRPr="0099127B" w:rsidRDefault="004D13F3" w:rsidP="004D13F3">
      <w:pPr>
        <w:pStyle w:val="PL"/>
        <w:rPr>
          <w:noProof w:val="0"/>
        </w:rPr>
      </w:pPr>
    </w:p>
    <w:p w14:paraId="11D36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earfcnUL</w:t>
      </w:r>
      <w:proofErr w:type="spellEnd"/>
      <w:r w:rsidRPr="0099127B">
        <w:rPr>
          <w:noProof w:val="0"/>
        </w:rPr>
        <w:t xml:space="preserve"> {</w:t>
      </w:r>
    </w:p>
    <w:p w14:paraId="75BB01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701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7F30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C69F04" w14:textId="77777777" w:rsidR="004D13F3" w:rsidRPr="0099127B" w:rsidRDefault="004D13F3" w:rsidP="004D13F3">
      <w:pPr>
        <w:pStyle w:val="PL"/>
        <w:rPr>
          <w:noProof w:val="0"/>
        </w:rPr>
      </w:pPr>
    </w:p>
    <w:p w14:paraId="6ECF4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ExternalEUtranCellTDDGrp</w:t>
      </w:r>
      <w:proofErr w:type="spellEnd"/>
      <w:r w:rsidRPr="0099127B">
        <w:rPr>
          <w:noProof w:val="0"/>
        </w:rPr>
        <w:t xml:space="preserve"> {</w:t>
      </w:r>
    </w:p>
    <w:p w14:paraId="20E3B0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IOC."; </w:t>
      </w:r>
    </w:p>
    <w:p w14:paraId="59E6C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>;</w:t>
      </w:r>
    </w:p>
    <w:p w14:paraId="2199D41B" w14:textId="77777777" w:rsidR="004D13F3" w:rsidRPr="0099127B" w:rsidRDefault="004D13F3" w:rsidP="004D13F3">
      <w:pPr>
        <w:pStyle w:val="PL"/>
        <w:rPr>
          <w:noProof w:val="0"/>
        </w:rPr>
      </w:pPr>
    </w:p>
    <w:p w14:paraId="256AE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</w:t>
      </w:r>
      <w:proofErr w:type="spellEnd"/>
      <w:r w:rsidRPr="0099127B">
        <w:rPr>
          <w:noProof w:val="0"/>
        </w:rPr>
        <w:t xml:space="preserve"> {</w:t>
      </w:r>
    </w:p>
    <w:p w14:paraId="10D77F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882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13E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D4AA05" w14:textId="77777777" w:rsidR="004D13F3" w:rsidRPr="0099127B" w:rsidRDefault="004D13F3" w:rsidP="004D13F3">
      <w:pPr>
        <w:pStyle w:val="PL"/>
        <w:rPr>
          <w:noProof w:val="0"/>
        </w:rPr>
      </w:pPr>
    </w:p>
    <w:p w14:paraId="508B6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 xml:space="preserve"> {</w:t>
      </w:r>
    </w:p>
    <w:p w14:paraId="0FE00F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{</w:t>
      </w:r>
    </w:p>
    <w:p w14:paraId="21CC1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provided by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or NG-RAN FDD cell provided by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>.";</w:t>
      </w:r>
    </w:p>
    <w:p w14:paraId="781D1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1E8D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ExternalEUtranCellFDDGrp</w:t>
      </w:r>
      <w:proofErr w:type="spellEnd"/>
      <w:r w:rsidRPr="0099127B">
        <w:rPr>
          <w:noProof w:val="0"/>
        </w:rPr>
        <w:t>;</w:t>
      </w:r>
    </w:p>
    <w:p w14:paraId="356FA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7856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8C8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2D0289" w14:textId="77777777" w:rsidR="004D13F3" w:rsidRPr="0099127B" w:rsidRDefault="004D13F3" w:rsidP="004D13F3">
      <w:pPr>
        <w:pStyle w:val="PL"/>
        <w:rPr>
          <w:noProof w:val="0"/>
        </w:rPr>
      </w:pPr>
    </w:p>
    <w:p w14:paraId="12C6F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 xml:space="preserve"> {</w:t>
      </w:r>
    </w:p>
    <w:p w14:paraId="76D7D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list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{</w:t>
      </w:r>
    </w:p>
    <w:p w14:paraId="51569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TDD provided by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or NG-RAN TDD cell provided by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>.";</w:t>
      </w:r>
    </w:p>
    <w:p w14:paraId="410229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F4586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ExternalEUtranCellTDDGrp</w:t>
      </w:r>
      <w:proofErr w:type="spellEnd"/>
      <w:r w:rsidRPr="0099127B">
        <w:rPr>
          <w:noProof w:val="0"/>
        </w:rPr>
        <w:t>;</w:t>
      </w:r>
    </w:p>
    <w:p w14:paraId="51727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6CD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4CB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135D947" w14:textId="77777777" w:rsidR="004D13F3" w:rsidRPr="0099127B" w:rsidRDefault="004D13F3" w:rsidP="004D13F3">
      <w:pPr>
        <w:pStyle w:val="PL"/>
        <w:rPr>
          <w:noProof w:val="0"/>
        </w:rPr>
      </w:pPr>
    </w:p>
    <w:p w14:paraId="49DD4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>;</w:t>
      </w:r>
    </w:p>
    <w:p w14:paraId="47F17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7B9960" w14:textId="77777777" w:rsidR="004D13F3" w:rsidRPr="0099127B" w:rsidRDefault="004D13F3" w:rsidP="004D13F3">
      <w:pPr>
        <w:pStyle w:val="PL"/>
        <w:rPr>
          <w:noProof w:val="0"/>
        </w:rPr>
      </w:pPr>
    </w:p>
    <w:p w14:paraId="41B7B2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>;</w:t>
      </w:r>
    </w:p>
    <w:p w14:paraId="5652E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5ABB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F38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>;</w:t>
      </w:r>
    </w:p>
    <w:p w14:paraId="1F585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E882B0" w14:textId="77777777" w:rsidR="004D13F3" w:rsidRPr="0099127B" w:rsidRDefault="004D13F3" w:rsidP="004D13F3">
      <w:pPr>
        <w:pStyle w:val="PL"/>
        <w:rPr>
          <w:noProof w:val="0"/>
        </w:rPr>
      </w:pPr>
    </w:p>
    <w:p w14:paraId="64EA6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>;</w:t>
      </w:r>
    </w:p>
    <w:p w14:paraId="73B6F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7E9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46F9E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  <w:rPr>
          <w:noProof w:val="0"/>
        </w:rPr>
      </w:pPr>
    </w:p>
    <w:p w14:paraId="3567B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  <w:rPr>
          <w:noProof w:val="0"/>
        </w:rPr>
      </w:pPr>
    </w:p>
    <w:p w14:paraId="0E5FA1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D62B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  <w:rPr>
          <w:noProof w:val="0"/>
        </w:rPr>
      </w:pPr>
    </w:p>
    <w:p w14:paraId="4D8B82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F02A07" w14:textId="77777777" w:rsidR="004D13F3" w:rsidRPr="0099127B" w:rsidRDefault="004D13F3" w:rsidP="004D13F3">
      <w:pPr>
        <w:pStyle w:val="PL"/>
        <w:rPr>
          <w:noProof w:val="0"/>
        </w:rPr>
      </w:pPr>
    </w:p>
    <w:p w14:paraId="388914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ExternalGNBCUCPFunctionGrp</w:t>
      </w:r>
      <w:proofErr w:type="spellEnd"/>
      <w:r w:rsidRPr="0099127B">
        <w:rPr>
          <w:noProof w:val="0"/>
        </w:rPr>
        <w:t xml:space="preserve"> {</w:t>
      </w:r>
    </w:p>
    <w:p w14:paraId="7DD6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 IOC.";</w:t>
      </w:r>
    </w:p>
    <w:p w14:paraId="392F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  <w:rPr>
          <w:noProof w:val="0"/>
        </w:rPr>
      </w:pPr>
    </w:p>
    <w:p w14:paraId="55062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6861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6C4C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3B765F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A1E3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6C3166" w14:textId="77777777" w:rsidR="004D13F3" w:rsidRPr="0099127B" w:rsidRDefault="004D13F3" w:rsidP="004D13F3">
      <w:pPr>
        <w:pStyle w:val="PL"/>
        <w:rPr>
          <w:noProof w:val="0"/>
        </w:rPr>
      </w:pPr>
    </w:p>
    <w:p w14:paraId="4BAFF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38B268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2F70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706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FF950E" w14:textId="77777777" w:rsidR="004D13F3" w:rsidRPr="0099127B" w:rsidRDefault="004D13F3" w:rsidP="004D13F3">
      <w:pPr>
        <w:pStyle w:val="PL"/>
        <w:rPr>
          <w:noProof w:val="0"/>
        </w:rPr>
      </w:pPr>
    </w:p>
    <w:p w14:paraId="4C0612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20009F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517EF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E1D7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32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2D3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899A5D" w14:textId="77777777" w:rsidR="004D13F3" w:rsidRPr="0099127B" w:rsidRDefault="004D13F3" w:rsidP="004D13F3">
      <w:pPr>
        <w:pStyle w:val="PL"/>
        <w:rPr>
          <w:noProof w:val="0"/>
        </w:rPr>
      </w:pPr>
    </w:p>
    <w:p w14:paraId="26F3D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 xml:space="preserve"> {</w:t>
      </w:r>
    </w:p>
    <w:p w14:paraId="72EFB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 {</w:t>
      </w:r>
    </w:p>
    <w:p w14:paraId="70A2A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0AE34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ExternalGNBCUCPFunctionGrp</w:t>
      </w:r>
      <w:proofErr w:type="spellEnd"/>
      <w:r w:rsidRPr="0099127B">
        <w:rPr>
          <w:noProof w:val="0"/>
        </w:rPr>
        <w:t>;</w:t>
      </w:r>
    </w:p>
    <w:p w14:paraId="2AD39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32A00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96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14A01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BB9A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>;</w:t>
      </w:r>
    </w:p>
    <w:p w14:paraId="7C9DF8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34EAEB4" w14:textId="77777777" w:rsidR="004D13F3" w:rsidRPr="0099127B" w:rsidRDefault="004D13F3" w:rsidP="004D13F3">
      <w:pPr>
        <w:pStyle w:val="PL"/>
        <w:rPr>
          <w:noProof w:val="0"/>
        </w:rPr>
      </w:pPr>
    </w:p>
    <w:p w14:paraId="0C910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>;</w:t>
      </w:r>
    </w:p>
    <w:p w14:paraId="5A4F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3638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3F1A1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  <w:rPr>
          <w:noProof w:val="0"/>
        </w:rPr>
      </w:pPr>
    </w:p>
    <w:p w14:paraId="54E0AF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  <w:rPr>
          <w:noProof w:val="0"/>
        </w:rPr>
      </w:pPr>
    </w:p>
    <w:p w14:paraId="1A566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  <w:rPr>
          <w:noProof w:val="0"/>
        </w:rPr>
      </w:pPr>
    </w:p>
    <w:p w14:paraId="57BD56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FA5C38" w14:textId="77777777" w:rsidR="004D13F3" w:rsidRPr="0099127B" w:rsidRDefault="004D13F3" w:rsidP="004D13F3">
      <w:pPr>
        <w:pStyle w:val="PL"/>
        <w:rPr>
          <w:noProof w:val="0"/>
        </w:rPr>
      </w:pPr>
    </w:p>
    <w:p w14:paraId="2BB0C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ExternalGNBCUUPFunctionGrp</w:t>
      </w:r>
      <w:proofErr w:type="spellEnd"/>
      <w:r w:rsidRPr="0099127B">
        <w:rPr>
          <w:noProof w:val="0"/>
        </w:rPr>
        <w:t xml:space="preserve"> {</w:t>
      </w:r>
    </w:p>
    <w:p w14:paraId="37C4C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ExternalGNBCUUPFunction</w:t>
      </w:r>
      <w:proofErr w:type="spellEnd"/>
      <w:r w:rsidRPr="0099127B">
        <w:rPr>
          <w:noProof w:val="0"/>
        </w:rPr>
        <w:t xml:space="preserve"> IOC.";</w:t>
      </w:r>
    </w:p>
    <w:p w14:paraId="140B7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680799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06A6D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48C71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18C8E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A7B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30B9D9" w14:textId="77777777" w:rsidR="004D13F3" w:rsidRPr="0099127B" w:rsidRDefault="004D13F3" w:rsidP="004D13F3">
      <w:pPr>
        <w:pStyle w:val="PL"/>
        <w:rPr>
          <w:noProof w:val="0"/>
        </w:rPr>
      </w:pPr>
    </w:p>
    <w:p w14:paraId="4C568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2F1E8E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42407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30B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382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820370" w14:textId="77777777" w:rsidR="004D13F3" w:rsidRPr="0099127B" w:rsidRDefault="004D13F3" w:rsidP="004D13F3">
      <w:pPr>
        <w:pStyle w:val="PL"/>
        <w:rPr>
          <w:noProof w:val="0"/>
        </w:rPr>
      </w:pPr>
    </w:p>
    <w:p w14:paraId="1DCAA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 xml:space="preserve"> {</w:t>
      </w:r>
    </w:p>
    <w:p w14:paraId="01DDE8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ExternalGNBCUUPFunction</w:t>
      </w:r>
      <w:proofErr w:type="spellEnd"/>
      <w:r w:rsidRPr="0099127B">
        <w:rPr>
          <w:noProof w:val="0"/>
        </w:rPr>
        <w:t xml:space="preserve"> {</w:t>
      </w:r>
    </w:p>
    <w:p w14:paraId="392DC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49FA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ExternalGNBCUUPFunctionGrp</w:t>
      </w:r>
      <w:proofErr w:type="spellEnd"/>
      <w:r w:rsidRPr="0099127B">
        <w:rPr>
          <w:noProof w:val="0"/>
        </w:rPr>
        <w:t>;</w:t>
      </w:r>
    </w:p>
    <w:p w14:paraId="125EB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5C2A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F81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6DF553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899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>;</w:t>
      </w:r>
    </w:p>
    <w:p w14:paraId="79D3C6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81F570" w14:textId="77777777" w:rsidR="004D13F3" w:rsidRPr="0099127B" w:rsidRDefault="004D13F3" w:rsidP="004D13F3">
      <w:pPr>
        <w:pStyle w:val="PL"/>
        <w:rPr>
          <w:noProof w:val="0"/>
        </w:rPr>
      </w:pPr>
    </w:p>
    <w:p w14:paraId="30B1B7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>;</w:t>
      </w:r>
    </w:p>
    <w:p w14:paraId="072D59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</w:p>
    <w:p w14:paraId="71E0D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_3gpp-nr-nrm-externalgnbdufunction {</w:t>
      </w:r>
    </w:p>
    <w:p w14:paraId="486AA0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D91B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  <w:rPr>
          <w:noProof w:val="0"/>
        </w:rPr>
      </w:pPr>
    </w:p>
    <w:p w14:paraId="7DC42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  <w:rPr>
          <w:noProof w:val="0"/>
        </w:rPr>
      </w:pPr>
    </w:p>
    <w:p w14:paraId="42B84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CC504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  <w:rPr>
          <w:noProof w:val="0"/>
        </w:rPr>
      </w:pPr>
    </w:p>
    <w:p w14:paraId="060A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89D346" w14:textId="77777777" w:rsidR="004D13F3" w:rsidRPr="0099127B" w:rsidRDefault="004D13F3" w:rsidP="004D13F3">
      <w:pPr>
        <w:pStyle w:val="PL"/>
        <w:rPr>
          <w:noProof w:val="0"/>
        </w:rPr>
      </w:pPr>
    </w:p>
    <w:p w14:paraId="067AF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ExternalGNBDUFunctionGrp</w:t>
      </w:r>
      <w:proofErr w:type="spellEnd"/>
      <w:r w:rsidRPr="0099127B">
        <w:rPr>
          <w:noProof w:val="0"/>
        </w:rPr>
        <w:t xml:space="preserve"> {</w:t>
      </w:r>
    </w:p>
    <w:p w14:paraId="357F8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IOC.";</w:t>
      </w:r>
    </w:p>
    <w:p w14:paraId="78315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418C0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3402D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6B37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490DE9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D1EC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CE0E63" w14:textId="77777777" w:rsidR="004D13F3" w:rsidRPr="0099127B" w:rsidRDefault="004D13F3" w:rsidP="004D13F3">
      <w:pPr>
        <w:pStyle w:val="PL"/>
        <w:rPr>
          <w:noProof w:val="0"/>
        </w:rPr>
      </w:pPr>
    </w:p>
    <w:p w14:paraId="2B0AF2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5DF8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32DCB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1B40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0057B4" w14:textId="77777777" w:rsidR="004D13F3" w:rsidRPr="0099127B" w:rsidRDefault="004D13F3" w:rsidP="004D13F3">
      <w:pPr>
        <w:pStyle w:val="PL"/>
        <w:rPr>
          <w:noProof w:val="0"/>
        </w:rPr>
      </w:pPr>
    </w:p>
    <w:p w14:paraId="29319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6F381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60768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E7899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33B5DD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111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974F49" w14:textId="77777777" w:rsidR="004D13F3" w:rsidRPr="0099127B" w:rsidRDefault="004D13F3" w:rsidP="004D13F3">
      <w:pPr>
        <w:pStyle w:val="PL"/>
        <w:rPr>
          <w:noProof w:val="0"/>
        </w:rPr>
      </w:pPr>
    </w:p>
    <w:p w14:paraId="59C96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 xml:space="preserve"> {</w:t>
      </w:r>
    </w:p>
    <w:p w14:paraId="1E180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{</w:t>
      </w:r>
    </w:p>
    <w:p w14:paraId="1C145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6FF9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ExternalGNBDUFunctionGrp</w:t>
      </w:r>
      <w:proofErr w:type="spellEnd"/>
      <w:r w:rsidRPr="0099127B">
        <w:rPr>
          <w:noProof w:val="0"/>
        </w:rPr>
        <w:t>;</w:t>
      </w:r>
    </w:p>
    <w:p w14:paraId="1F429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8B49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CAA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30B7F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C9FF2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>;</w:t>
      </w:r>
    </w:p>
    <w:p w14:paraId="25FFE8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96780C" w14:textId="77777777" w:rsidR="004D13F3" w:rsidRPr="0099127B" w:rsidRDefault="004D13F3" w:rsidP="004D13F3">
      <w:pPr>
        <w:pStyle w:val="PL"/>
        <w:rPr>
          <w:noProof w:val="0"/>
        </w:rPr>
      </w:pPr>
    </w:p>
    <w:p w14:paraId="588862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>;</w:t>
      </w:r>
    </w:p>
    <w:p w14:paraId="7988CD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51E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_3gpp-nr-nrm-externalnrcellcu {</w:t>
      </w:r>
    </w:p>
    <w:p w14:paraId="0D542F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1A20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  <w:rPr>
          <w:noProof w:val="0"/>
        </w:rPr>
      </w:pPr>
    </w:p>
    <w:p w14:paraId="3943C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  <w:rPr>
          <w:noProof w:val="0"/>
        </w:rPr>
      </w:pPr>
    </w:p>
    <w:p w14:paraId="42293B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Information</w:t>
      </w:r>
    </w:p>
    <w:p w14:paraId="6C49F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  <w:rPr>
          <w:noProof w:val="0"/>
        </w:rPr>
      </w:pPr>
    </w:p>
    <w:p w14:paraId="671888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5971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AAA049" w14:textId="77777777" w:rsidR="004D13F3" w:rsidRPr="0099127B" w:rsidRDefault="004D13F3" w:rsidP="004D13F3">
      <w:pPr>
        <w:pStyle w:val="PL"/>
        <w:rPr>
          <w:noProof w:val="0"/>
        </w:rPr>
      </w:pPr>
    </w:p>
    <w:p w14:paraId="45D40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ExternalNRCellCUGrp</w:t>
      </w:r>
      <w:proofErr w:type="spellEnd"/>
      <w:r w:rsidRPr="0099127B">
        <w:rPr>
          <w:noProof w:val="0"/>
        </w:rPr>
        <w:t xml:space="preserve"> {</w:t>
      </w:r>
    </w:p>
    <w:p w14:paraId="72140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IOC."; </w:t>
      </w:r>
    </w:p>
    <w:p w14:paraId="0625F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62630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0CDF0B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corresponding</w:t>
      </w:r>
    </w:p>
    <w:p w14:paraId="63D1C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A4BF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"0..16383"; }      </w:t>
      </w:r>
      <w:r w:rsidRPr="0099127B">
        <w:rPr>
          <w:noProof w:val="0"/>
        </w:rPr>
        <w:tab/>
      </w:r>
    </w:p>
    <w:p w14:paraId="2022F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964781" w14:textId="77777777" w:rsidR="004D13F3" w:rsidRPr="0099127B" w:rsidRDefault="004D13F3" w:rsidP="004D13F3">
      <w:pPr>
        <w:pStyle w:val="PL"/>
        <w:rPr>
          <w:noProof w:val="0"/>
        </w:rPr>
      </w:pPr>
    </w:p>
    <w:p w14:paraId="15420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</w:t>
      </w:r>
    </w:p>
    <w:p w14:paraId="210C4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mandatory true;</w:t>
      </w:r>
    </w:p>
    <w:p w14:paraId="05B470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ECF58F" w14:textId="77777777" w:rsidR="004D13F3" w:rsidRPr="0099127B" w:rsidRDefault="004D13F3" w:rsidP="004D13F3">
      <w:pPr>
        <w:pStyle w:val="PL"/>
        <w:rPr>
          <w:noProof w:val="0"/>
        </w:rPr>
      </w:pPr>
    </w:p>
    <w:p w14:paraId="6B953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5710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in another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element itself (e.g. due to ANR, signalling over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>, etc.) or</w:t>
      </w:r>
    </w:p>
    <w:p w14:paraId="273366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4427D6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76C6B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12;</w:t>
      </w:r>
    </w:p>
    <w:p w14:paraId="256CC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D16A61" w14:textId="77777777" w:rsidR="004D13F3" w:rsidRPr="0099127B" w:rsidRDefault="004D13F3" w:rsidP="004D13F3">
      <w:pPr>
        <w:pStyle w:val="PL"/>
        <w:rPr>
          <w:noProof w:val="0"/>
        </w:rPr>
      </w:pPr>
    </w:p>
    <w:p w14:paraId="66EAF9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5F7C5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413B3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7C43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185B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10D14BD" w14:textId="77777777" w:rsidR="004D13F3" w:rsidRPr="0099127B" w:rsidRDefault="004D13F3" w:rsidP="004D13F3">
      <w:pPr>
        <w:pStyle w:val="PL"/>
        <w:rPr>
          <w:noProof w:val="0"/>
        </w:rPr>
      </w:pPr>
    </w:p>
    <w:p w14:paraId="6DE15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 xml:space="preserve"> {</w:t>
      </w:r>
    </w:p>
    <w:p w14:paraId="78392E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{</w:t>
      </w:r>
    </w:p>
    <w:p w14:paraId="44BE8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 of an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controlled by</w:t>
      </w:r>
    </w:p>
    <w:p w14:paraId="5D4F54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A7BB3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ExternalNRCellCUGrp</w:t>
      </w:r>
      <w:proofErr w:type="spellEnd"/>
      <w:r w:rsidRPr="0099127B">
        <w:rPr>
          <w:noProof w:val="0"/>
        </w:rPr>
        <w:t>;</w:t>
      </w:r>
    </w:p>
    <w:p w14:paraId="78C93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B5B7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5044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9673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D0B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>;</w:t>
      </w:r>
    </w:p>
    <w:p w14:paraId="187F0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D0A8D79" w14:textId="77777777" w:rsidR="004D13F3" w:rsidRPr="0099127B" w:rsidRDefault="004D13F3" w:rsidP="004D13F3">
      <w:pPr>
        <w:pStyle w:val="PL"/>
        <w:rPr>
          <w:noProof w:val="0"/>
        </w:rPr>
      </w:pPr>
    </w:p>
    <w:p w14:paraId="78E249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>;</w:t>
      </w:r>
    </w:p>
    <w:p w14:paraId="11914B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0EF0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4A40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8FD13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  <w:rPr>
          <w:noProof w:val="0"/>
        </w:rPr>
      </w:pPr>
    </w:p>
    <w:p w14:paraId="4C291D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6513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  <w:rPr>
          <w:noProof w:val="0"/>
        </w:rPr>
      </w:pPr>
    </w:p>
    <w:p w14:paraId="523B28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2E2FDA" w14:textId="77777777" w:rsidR="004D13F3" w:rsidRPr="0099127B" w:rsidRDefault="004D13F3" w:rsidP="004D13F3">
      <w:pPr>
        <w:pStyle w:val="PL"/>
        <w:rPr>
          <w:noProof w:val="0"/>
        </w:rPr>
      </w:pPr>
    </w:p>
    <w:p w14:paraId="12EEA9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ExternalServingGWFunctionGrp</w:t>
      </w:r>
      <w:proofErr w:type="spellEnd"/>
      <w:r w:rsidRPr="0099127B">
        <w:rPr>
          <w:noProof w:val="0"/>
        </w:rPr>
        <w:t xml:space="preserve"> {</w:t>
      </w:r>
    </w:p>
    <w:p w14:paraId="68EEE4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ExternalServingGWFunction</w:t>
      </w:r>
      <w:proofErr w:type="spellEnd"/>
      <w:r w:rsidRPr="0099127B">
        <w:rPr>
          <w:noProof w:val="0"/>
        </w:rPr>
        <w:t xml:space="preserve"> IOC.";</w:t>
      </w:r>
    </w:p>
    <w:p w14:paraId="2FC88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E246B17" w14:textId="77777777" w:rsidR="004D13F3" w:rsidRPr="0099127B" w:rsidRDefault="004D13F3" w:rsidP="004D13F3">
      <w:pPr>
        <w:pStyle w:val="PL"/>
        <w:rPr>
          <w:noProof w:val="0"/>
        </w:rPr>
      </w:pPr>
    </w:p>
    <w:p w14:paraId="162D1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grouping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 xml:space="preserve"> {</w:t>
      </w:r>
    </w:p>
    <w:p w14:paraId="5B7AA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ExternalServingGWFunction</w:t>
      </w:r>
      <w:proofErr w:type="spellEnd"/>
      <w:r w:rsidRPr="0099127B">
        <w:rPr>
          <w:noProof w:val="0"/>
        </w:rPr>
        <w:t xml:space="preserve"> {</w:t>
      </w:r>
    </w:p>
    <w:p w14:paraId="0BE74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ServingGWFunction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61CB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2EE4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ExternalServingGWFunctionGrp</w:t>
      </w:r>
      <w:proofErr w:type="spellEnd"/>
      <w:r w:rsidRPr="0099127B">
        <w:rPr>
          <w:noProof w:val="0"/>
        </w:rPr>
        <w:t>;</w:t>
      </w:r>
    </w:p>
    <w:p w14:paraId="1B216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BEDBE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600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70C2B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A3F4F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>;</w:t>
      </w:r>
    </w:p>
    <w:p w14:paraId="4C7EA6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B802C0" w14:textId="77777777" w:rsidR="004D13F3" w:rsidRPr="0099127B" w:rsidRDefault="004D13F3" w:rsidP="004D13F3">
      <w:pPr>
        <w:pStyle w:val="PL"/>
        <w:rPr>
          <w:noProof w:val="0"/>
        </w:rPr>
      </w:pPr>
    </w:p>
    <w:p w14:paraId="7B4E5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>;</w:t>
      </w:r>
    </w:p>
    <w:p w14:paraId="550572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D197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_3gpp-nr-nrm-externalupffunction {</w:t>
      </w:r>
    </w:p>
    <w:p w14:paraId="27F3A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A178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"extupf3gpp";</w:t>
      </w:r>
    </w:p>
    <w:p w14:paraId="22961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3995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  <w:rPr>
          <w:noProof w:val="0"/>
        </w:rPr>
      </w:pPr>
    </w:p>
    <w:p w14:paraId="321456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Information</w:t>
      </w:r>
    </w:p>
    <w:p w14:paraId="597FA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  <w:rPr>
          <w:noProof w:val="0"/>
        </w:rPr>
      </w:pPr>
    </w:p>
    <w:p w14:paraId="369B8B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6002E4" w14:textId="77777777" w:rsidR="004D13F3" w:rsidRPr="0099127B" w:rsidRDefault="004D13F3" w:rsidP="004D13F3">
      <w:pPr>
        <w:pStyle w:val="PL"/>
        <w:rPr>
          <w:noProof w:val="0"/>
        </w:rPr>
      </w:pPr>
    </w:p>
    <w:p w14:paraId="2F5BCE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ExternalUPFFunctionGrp</w:t>
      </w:r>
      <w:proofErr w:type="spellEnd"/>
      <w:r w:rsidRPr="0099127B">
        <w:rPr>
          <w:noProof w:val="0"/>
        </w:rPr>
        <w:t xml:space="preserve"> {</w:t>
      </w:r>
    </w:p>
    <w:p w14:paraId="70073C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IOC.";</w:t>
      </w:r>
    </w:p>
    <w:p w14:paraId="60B2F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94808B" w14:textId="77777777" w:rsidR="004D13F3" w:rsidRPr="0099127B" w:rsidRDefault="004D13F3" w:rsidP="004D13F3">
      <w:pPr>
        <w:pStyle w:val="PL"/>
        <w:rPr>
          <w:noProof w:val="0"/>
        </w:rPr>
      </w:pPr>
    </w:p>
    <w:p w14:paraId="2C1417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 xml:space="preserve"> {</w:t>
      </w:r>
    </w:p>
    <w:p w14:paraId="19DB7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{</w:t>
      </w:r>
    </w:p>
    <w:p w14:paraId="12B51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17CD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B56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ExternalUPFFunctionGrp</w:t>
      </w:r>
      <w:proofErr w:type="spellEnd"/>
      <w:r w:rsidRPr="0099127B">
        <w:rPr>
          <w:noProof w:val="0"/>
        </w:rPr>
        <w:t>;</w:t>
      </w:r>
    </w:p>
    <w:p w14:paraId="302F9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C7D8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4C81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C2894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BD5D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>;</w:t>
      </w:r>
    </w:p>
    <w:p w14:paraId="091B2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8CF25C" w14:textId="77777777" w:rsidR="004D13F3" w:rsidRPr="0099127B" w:rsidRDefault="004D13F3" w:rsidP="004D13F3">
      <w:pPr>
        <w:pStyle w:val="PL"/>
        <w:rPr>
          <w:noProof w:val="0"/>
        </w:rPr>
      </w:pPr>
    </w:p>
    <w:p w14:paraId="473AAE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>;</w:t>
      </w:r>
    </w:p>
    <w:p w14:paraId="2C2C3E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673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_3gpp-nr-nrm-gnbcucpfunction {</w:t>
      </w:r>
    </w:p>
    <w:p w14:paraId="44E3F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912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D1B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  <w:rPr>
          <w:noProof w:val="0"/>
        </w:rPr>
      </w:pPr>
    </w:p>
    <w:p w14:paraId="54FBCB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79F0E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Information </w:t>
      </w:r>
    </w:p>
    <w:p w14:paraId="2A6366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  <w:rPr>
          <w:noProof w:val="0"/>
        </w:rPr>
      </w:pPr>
    </w:p>
    <w:p w14:paraId="6DD4D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DA2F87" w14:textId="77777777" w:rsidR="004D13F3" w:rsidRPr="0099127B" w:rsidRDefault="004D13F3" w:rsidP="004D13F3">
      <w:pPr>
        <w:pStyle w:val="PL"/>
        <w:rPr>
          <w:noProof w:val="0"/>
        </w:rPr>
      </w:pPr>
    </w:p>
    <w:p w14:paraId="575E1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4FE55507" w14:textId="60D757C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</w:t>
      </w:r>
      <w:r w:rsidRPr="0099127B">
        <w:rPr>
          <w:noProof w:val="0"/>
          <w:lang w:eastAsia="zh-CN"/>
        </w:rPr>
        <w:t>Distributed SON Energy Saving</w:t>
      </w:r>
      <w:r w:rsidRPr="0099127B">
        <w:rPr>
          <w:noProof w:val="0"/>
        </w:rPr>
        <w:t xml:space="preserve"> feature";</w:t>
      </w:r>
    </w:p>
    <w:p w14:paraId="2BFBB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3EEF9DA" w14:textId="77777777" w:rsidR="004D13F3" w:rsidRPr="0099127B" w:rsidRDefault="004D13F3" w:rsidP="004D13F3">
      <w:pPr>
        <w:pStyle w:val="PL"/>
        <w:rPr>
          <w:noProof w:val="0"/>
        </w:rPr>
      </w:pPr>
    </w:p>
    <w:p w14:paraId="31F404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DANRManagementFunction</w:t>
      </w:r>
      <w:proofErr w:type="spellEnd"/>
      <w:r w:rsidRPr="0099127B">
        <w:rPr>
          <w:noProof w:val="0"/>
        </w:rPr>
        <w:t xml:space="preserve"> {</w:t>
      </w:r>
    </w:p>
    <w:p w14:paraId="7955C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</w:t>
      </w:r>
      <w:r w:rsidRPr="0099127B">
        <w:rPr>
          <w:noProof w:val="0"/>
          <w:lang w:eastAsia="zh-CN"/>
        </w:rPr>
        <w:t>ANR</w:t>
      </w:r>
      <w:r w:rsidRPr="0099127B">
        <w:rPr>
          <w:noProof w:val="0"/>
        </w:rPr>
        <w:t xml:space="preserve"> Management feature";</w:t>
      </w:r>
    </w:p>
    <w:p w14:paraId="6B622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8A11B5" w14:textId="77777777" w:rsidR="004D13F3" w:rsidRPr="0099127B" w:rsidRDefault="004D13F3" w:rsidP="004D13F3">
      <w:pPr>
        <w:pStyle w:val="PL"/>
        <w:rPr>
          <w:noProof w:val="0"/>
        </w:rPr>
      </w:pPr>
    </w:p>
    <w:p w14:paraId="3BD6106A" w14:textId="77777777" w:rsidR="004D13F3" w:rsidRPr="0099127B" w:rsidRDefault="004D13F3" w:rsidP="004D13F3">
      <w:pPr>
        <w:pStyle w:val="PL"/>
        <w:rPr>
          <w:noProof w:val="0"/>
        </w:rPr>
      </w:pPr>
    </w:p>
    <w:p w14:paraId="1E408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2D74A2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B7F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407F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GNBCUCPFunctionGrp</w:t>
      </w:r>
      <w:proofErr w:type="spellEnd"/>
      <w:r w:rsidRPr="0099127B">
        <w:rPr>
          <w:noProof w:val="0"/>
        </w:rPr>
        <w:t xml:space="preserve"> {</w:t>
      </w:r>
    </w:p>
    <w:p w14:paraId="6014FF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IOC.";</w:t>
      </w:r>
    </w:p>
    <w:p w14:paraId="2090B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  <w:rPr>
          <w:noProof w:val="0"/>
        </w:rPr>
      </w:pPr>
    </w:p>
    <w:p w14:paraId="2879C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63317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</w:t>
      </w:r>
    </w:p>
    <w:p w14:paraId="7C82C1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3F575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055E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B28BF9" w14:textId="77777777" w:rsidR="004D13F3" w:rsidRPr="0099127B" w:rsidRDefault="004D13F3" w:rsidP="004D13F3">
      <w:pPr>
        <w:pStyle w:val="PL"/>
        <w:rPr>
          <w:noProof w:val="0"/>
        </w:rPr>
      </w:pPr>
    </w:p>
    <w:p w14:paraId="6BB0B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74A90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14229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C9D6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2619A" w14:textId="77777777" w:rsidR="004D13F3" w:rsidRPr="0099127B" w:rsidRDefault="004D13F3" w:rsidP="004D13F3">
      <w:pPr>
        <w:pStyle w:val="PL"/>
        <w:rPr>
          <w:noProof w:val="0"/>
        </w:rPr>
      </w:pPr>
    </w:p>
    <w:p w14:paraId="20371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gNBCUName</w:t>
      </w:r>
      <w:proofErr w:type="spellEnd"/>
      <w:r w:rsidRPr="0099127B">
        <w:rPr>
          <w:noProof w:val="0"/>
        </w:rPr>
        <w:t xml:space="preserve"> {</w:t>
      </w:r>
    </w:p>
    <w:p w14:paraId="7D5A8A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Central Unit of an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15899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B81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9F395A" w14:textId="77777777" w:rsidR="004D13F3" w:rsidRPr="0099127B" w:rsidRDefault="004D13F3" w:rsidP="004D13F3">
      <w:pPr>
        <w:pStyle w:val="PL"/>
        <w:rPr>
          <w:noProof w:val="0"/>
        </w:rPr>
      </w:pPr>
    </w:p>
    <w:p w14:paraId="1767EA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089E9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4217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18240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DE3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</w:t>
      </w:r>
    </w:p>
    <w:p w14:paraId="2A2BA68B" w14:textId="77777777" w:rsidR="004D13F3" w:rsidRPr="0099127B" w:rsidRDefault="004D13F3" w:rsidP="004D13F3">
      <w:pPr>
        <w:pStyle w:val="PL"/>
        <w:rPr>
          <w:noProof w:val="0"/>
        </w:rPr>
      </w:pPr>
    </w:p>
    <w:p w14:paraId="67A0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8175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8D7784" w14:textId="77777777" w:rsidR="004D13F3" w:rsidRPr="0099127B" w:rsidRDefault="004D13F3" w:rsidP="004D13F3">
      <w:pPr>
        <w:pStyle w:val="PL"/>
        <w:rPr>
          <w:noProof w:val="0"/>
        </w:rPr>
      </w:pPr>
    </w:p>
    <w:p w14:paraId="122EC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x2WhiteList</w:t>
      </w:r>
      <w:r w:rsidRPr="0099127B">
        <w:rPr>
          <w:noProof w:val="0"/>
        </w:rPr>
        <w:t xml:space="preserve"> {</w:t>
      </w:r>
    </w:p>
    <w:p w14:paraId="27C58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60B97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25BA53" w14:textId="77777777" w:rsidR="004D13F3" w:rsidRPr="0099127B" w:rsidRDefault="004D13F3" w:rsidP="004D13F3">
      <w:pPr>
        <w:pStyle w:val="PL"/>
        <w:rPr>
          <w:noProof w:val="0"/>
        </w:rPr>
      </w:pPr>
    </w:p>
    <w:p w14:paraId="3C69D4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xnBlackList</w:t>
      </w:r>
      <w:proofErr w:type="spellEnd"/>
      <w:r w:rsidRPr="0099127B">
        <w:rPr>
          <w:noProof w:val="0"/>
        </w:rPr>
        <w:t xml:space="preserve"> {</w:t>
      </w:r>
    </w:p>
    <w:p w14:paraId="430CD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5FA3DA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D0D189" w14:textId="77777777" w:rsidR="004D13F3" w:rsidRPr="0099127B" w:rsidRDefault="004D13F3" w:rsidP="004D13F3">
      <w:pPr>
        <w:pStyle w:val="PL"/>
        <w:rPr>
          <w:noProof w:val="0"/>
        </w:rPr>
      </w:pPr>
    </w:p>
    <w:p w14:paraId="0E0347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xnWhiteList</w:t>
      </w:r>
      <w:proofErr w:type="spellEnd"/>
      <w:r w:rsidRPr="0099127B">
        <w:rPr>
          <w:noProof w:val="0"/>
        </w:rPr>
        <w:t xml:space="preserve"> {</w:t>
      </w:r>
    </w:p>
    <w:p w14:paraId="2ED79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F72B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D77CA3" w14:textId="77777777" w:rsidR="004D13F3" w:rsidRPr="0099127B" w:rsidRDefault="004D13F3" w:rsidP="004D13F3">
      <w:pPr>
        <w:pStyle w:val="PL"/>
        <w:rPr>
          <w:noProof w:val="0"/>
        </w:rPr>
      </w:pPr>
    </w:p>
    <w:p w14:paraId="27D53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xnHOBlackList</w:t>
      </w:r>
      <w:proofErr w:type="spellEnd"/>
      <w:r w:rsidRPr="0099127B">
        <w:rPr>
          <w:noProof w:val="0"/>
        </w:rPr>
        <w:t xml:space="preserve"> {</w:t>
      </w:r>
    </w:p>
    <w:p w14:paraId="394866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2996EB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1BAFA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BAACEB" w14:textId="77777777" w:rsidR="004D13F3" w:rsidRPr="0099127B" w:rsidRDefault="004D13F3" w:rsidP="004D13F3">
      <w:pPr>
        <w:pStyle w:val="PL"/>
        <w:rPr>
          <w:noProof w:val="0"/>
        </w:rPr>
      </w:pPr>
    </w:p>
    <w:p w14:paraId="7A888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x2HOBlackList</w:t>
      </w:r>
      <w:r w:rsidRPr="0099127B">
        <w:rPr>
          <w:noProof w:val="0"/>
        </w:rPr>
        <w:t xml:space="preserve"> {</w:t>
      </w:r>
    </w:p>
    <w:p w14:paraId="623F7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3707D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B9A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91A0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B5E60A" w14:textId="77777777" w:rsidR="004D13F3" w:rsidRPr="0099127B" w:rsidRDefault="004D13F3" w:rsidP="004D13F3">
      <w:pPr>
        <w:pStyle w:val="PL"/>
        <w:rPr>
          <w:noProof w:val="0"/>
        </w:rPr>
      </w:pPr>
    </w:p>
    <w:p w14:paraId="00470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  <w:rPr>
          <w:noProof w:val="0"/>
        </w:rPr>
      </w:pPr>
    </w:p>
    <w:p w14:paraId="114EF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{</w:t>
      </w:r>
    </w:p>
    <w:p w14:paraId="1DA5A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CU-CP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771530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F2BA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GNBCUCPFunctionGrp</w:t>
      </w:r>
      <w:proofErr w:type="spellEnd"/>
      <w:r w:rsidRPr="0099127B">
        <w:rPr>
          <w:noProof w:val="0"/>
        </w:rPr>
        <w:t>;</w:t>
      </w:r>
    </w:p>
    <w:p w14:paraId="6F868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80EA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CA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7022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_3gpp-nr-nrm-gnbcuupfunction {</w:t>
      </w:r>
    </w:p>
    <w:p w14:paraId="12219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CA945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A69D3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  <w:rPr>
          <w:noProof w:val="0"/>
        </w:rPr>
      </w:pPr>
    </w:p>
    <w:p w14:paraId="6CB56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617B12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Information</w:t>
      </w:r>
    </w:p>
    <w:p w14:paraId="49709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  <w:rPr>
          <w:noProof w:val="0"/>
        </w:rPr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  <w:rPr>
          <w:noProof w:val="0"/>
        </w:rPr>
      </w:pPr>
    </w:p>
    <w:p w14:paraId="1A1495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TAIGrp</w:t>
      </w:r>
      <w:proofErr w:type="spellEnd"/>
      <w:r w:rsidRPr="0099127B">
        <w:rPr>
          <w:noProof w:val="0"/>
        </w:rPr>
        <w:t xml:space="preserve"> {</w:t>
      </w:r>
    </w:p>
    <w:p w14:paraId="22A89E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253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5758B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00A91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6005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8D271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 xml:space="preserve"> {</w:t>
      </w:r>
    </w:p>
    <w:p w14:paraId="6C491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4B531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allowedValues</w:t>
      </w:r>
      <w:proofErr w:type="spellEnd"/>
      <w:r w:rsidRPr="0099127B">
        <w:rPr>
          <w:noProof w:val="0"/>
        </w:rPr>
        <w:t>:</w:t>
      </w:r>
    </w:p>
    <w:p w14:paraId="165A9B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71B8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BDFE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4EA6D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BackhaulAddressGrp</w:t>
      </w:r>
      <w:proofErr w:type="spellEnd"/>
      <w:r w:rsidRPr="0099127B">
        <w:rPr>
          <w:noProof w:val="0"/>
        </w:rPr>
        <w:t xml:space="preserve"> {</w:t>
      </w:r>
    </w:p>
    <w:p w14:paraId="4082E3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"Indicates the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785CC9C1" w14:textId="77777777" w:rsidR="004D13F3" w:rsidRPr="0099127B" w:rsidRDefault="004D13F3" w:rsidP="004D13F3">
      <w:pPr>
        <w:pStyle w:val="PL"/>
        <w:rPr>
          <w:noProof w:val="0"/>
        </w:rPr>
      </w:pPr>
    </w:p>
    <w:p w14:paraId="1AB4F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2AA32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</w:t>
      </w:r>
    </w:p>
    <w:p w14:paraId="4F56C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400F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is part of </w:t>
      </w:r>
    </w:p>
    <w:p w14:paraId="74995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38B02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D54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04EC6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tAI</w:t>
      </w:r>
      <w:proofErr w:type="spellEnd"/>
      <w:r w:rsidRPr="0099127B">
        <w:rPr>
          <w:noProof w:val="0"/>
        </w:rPr>
        <w:t xml:space="preserve"> {</w:t>
      </w:r>
    </w:p>
    <w:p w14:paraId="7D0B9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>;</w:t>
      </w:r>
    </w:p>
    <w:p w14:paraId="415E5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5B7A5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ECA65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TAIGrp</w:t>
      </w:r>
      <w:proofErr w:type="spellEnd"/>
      <w:r w:rsidRPr="0099127B">
        <w:rPr>
          <w:noProof w:val="0"/>
        </w:rPr>
        <w:t>;</w:t>
      </w:r>
    </w:p>
    <w:p w14:paraId="02B88F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763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2BF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E217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MappingSetIDBackhaulAddressGrp</w:t>
      </w:r>
      <w:proofErr w:type="spellEnd"/>
      <w:r w:rsidRPr="0099127B">
        <w:rPr>
          <w:noProof w:val="0"/>
        </w:rPr>
        <w:t xml:space="preserve"> {</w:t>
      </w:r>
    </w:p>
    <w:p w14:paraId="65AD7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"Mapping relationship between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";</w:t>
      </w:r>
    </w:p>
    <w:p w14:paraId="4A5CF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C02B9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 </w:t>
      </w:r>
    </w:p>
    <w:p w14:paraId="3F96E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;</w:t>
      </w:r>
    </w:p>
    <w:p w14:paraId="1AFA7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9856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F361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{</w:t>
      </w:r>
    </w:p>
    <w:p w14:paraId="38E8D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8B10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CEF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33FF3A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9423C1" w14:textId="77777777" w:rsidR="004D13F3" w:rsidRPr="0099127B" w:rsidRDefault="004D13F3" w:rsidP="004D13F3">
      <w:pPr>
        <w:pStyle w:val="PL"/>
        <w:rPr>
          <w:noProof w:val="0"/>
        </w:rPr>
      </w:pPr>
    </w:p>
    <w:p w14:paraId="1A2C7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{</w:t>
      </w:r>
    </w:p>
    <w:p w14:paraId="37F06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key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>;</w:t>
      </w:r>
    </w:p>
    <w:p w14:paraId="1D756A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C8B4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779F3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2C8B01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BackhaulAddressGrp</w:t>
      </w:r>
      <w:proofErr w:type="spellEnd"/>
      <w:r w:rsidRPr="0099127B">
        <w:rPr>
          <w:noProof w:val="0"/>
        </w:rPr>
        <w:t>;</w:t>
      </w:r>
    </w:p>
    <w:p w14:paraId="6BC17E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2088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1596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GNBCUUPFunctionGrp</w:t>
      </w:r>
      <w:proofErr w:type="spellEnd"/>
      <w:r w:rsidRPr="0099127B">
        <w:rPr>
          <w:noProof w:val="0"/>
        </w:rPr>
        <w:t xml:space="preserve"> {</w:t>
      </w:r>
    </w:p>
    <w:p w14:paraId="0740F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IOC.";</w:t>
      </w:r>
    </w:p>
    <w:p w14:paraId="639696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  <w:rPr>
          <w:noProof w:val="0"/>
        </w:rPr>
      </w:pPr>
    </w:p>
    <w:p w14:paraId="40C15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gNBCUUPId</w:t>
      </w:r>
      <w:proofErr w:type="spellEnd"/>
      <w:r w:rsidRPr="0099127B">
        <w:rPr>
          <w:noProof w:val="0"/>
        </w:rPr>
        <w:t xml:space="preserve"> {</w:t>
      </w:r>
    </w:p>
    <w:p w14:paraId="55276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 {</w:t>
      </w:r>
    </w:p>
    <w:p w14:paraId="62E749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7E8C5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67DF64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2C94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-CU-UP at least within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-CU-CP";</w:t>
      </w:r>
    </w:p>
    <w:p w14:paraId="495735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"'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C276A4" w14:textId="77777777" w:rsidR="004D13F3" w:rsidRPr="0099127B" w:rsidRDefault="004D13F3" w:rsidP="004D13F3">
      <w:pPr>
        <w:pStyle w:val="PL"/>
        <w:rPr>
          <w:noProof w:val="0"/>
        </w:rPr>
      </w:pPr>
    </w:p>
    <w:p w14:paraId="404E7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1CAF1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3B48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F4702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is part of the </w:t>
      </w:r>
    </w:p>
    <w:p w14:paraId="22457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 ";</w:t>
      </w:r>
    </w:p>
    <w:p w14:paraId="5EE4C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F47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6D31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 w:rsidDel="00C20232">
        <w:rPr>
          <w:noProof w:val="0"/>
        </w:rPr>
        <w:t xml:space="preserve"> </w:t>
      </w:r>
      <w:r w:rsidRPr="0099127B">
        <w:rPr>
          <w:noProof w:val="0"/>
        </w:rPr>
        <w:t>{</w:t>
      </w:r>
    </w:p>
    <w:p w14:paraId="3BD64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747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6AFB3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B9A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0C6BD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1F4CC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</w:t>
      </w:r>
    </w:p>
    <w:p w14:paraId="602A0B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and </w:t>
      </w:r>
    </w:p>
    <w:p w14:paraId="4813D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S-NSSAIs can be supported by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for </w:t>
      </w:r>
    </w:p>
    <w:p w14:paraId="3CFABA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75B77D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D7D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62507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mappingSetIDBackhaulAddressList</w:t>
      </w:r>
      <w:proofErr w:type="spellEnd"/>
      <w:r w:rsidRPr="0099127B">
        <w:rPr>
          <w:noProof w:val="0"/>
        </w:rPr>
        <w:t xml:space="preserve"> {</w:t>
      </w:r>
    </w:p>
    <w:p w14:paraId="059CA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65F3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a list of </w:t>
      </w:r>
      <w:proofErr w:type="spellStart"/>
      <w:r w:rsidRPr="0099127B">
        <w:rPr>
          <w:noProof w:val="0"/>
        </w:rPr>
        <w:t>mappingSetIDBackhaulAddress</w:t>
      </w:r>
      <w:proofErr w:type="spellEnd"/>
      <w:r w:rsidRPr="0099127B">
        <w:rPr>
          <w:noProof w:val="0"/>
        </w:rPr>
        <w:t xml:space="preserve"> used to </w:t>
      </w:r>
    </w:p>
    <w:p w14:paraId="56AF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supported.";</w:t>
      </w:r>
    </w:p>
    <w:p w14:paraId="26807D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MappingSetIDBackhaulAddressGrp</w:t>
      </w:r>
      <w:proofErr w:type="spellEnd"/>
      <w:r w:rsidRPr="0099127B">
        <w:rPr>
          <w:noProof w:val="0"/>
        </w:rPr>
        <w:t>;</w:t>
      </w:r>
    </w:p>
    <w:p w14:paraId="2A547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E38DD9" w14:textId="77777777" w:rsidR="004D13F3" w:rsidRPr="0099127B" w:rsidRDefault="004D13F3" w:rsidP="004D13F3">
      <w:pPr>
        <w:pStyle w:val="PL"/>
        <w:rPr>
          <w:noProof w:val="0"/>
        </w:rPr>
      </w:pPr>
    </w:p>
    <w:p w14:paraId="05C57D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</w:t>
      </w:r>
    </w:p>
    <w:p w14:paraId="517859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DC4E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</w:t>
      </w:r>
    </w:p>
    <w:p w14:paraId="0D419D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D8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748FC8" w14:textId="77777777" w:rsidR="004D13F3" w:rsidRPr="0099127B" w:rsidRDefault="004D13F3" w:rsidP="004D13F3">
      <w:pPr>
        <w:pStyle w:val="PL"/>
        <w:rPr>
          <w:noProof w:val="0"/>
        </w:rPr>
      </w:pPr>
    </w:p>
    <w:p w14:paraId="15BCD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  <w:rPr>
          <w:noProof w:val="0"/>
        </w:rPr>
      </w:pPr>
    </w:p>
    <w:p w14:paraId="545DB2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{</w:t>
      </w:r>
    </w:p>
    <w:p w14:paraId="29829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116A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CU-UP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or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2D627D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GNBCUUPFunctionGrp</w:t>
      </w:r>
      <w:proofErr w:type="spellEnd"/>
      <w:r w:rsidRPr="0099127B">
        <w:rPr>
          <w:noProof w:val="0"/>
        </w:rPr>
        <w:t>;</w:t>
      </w:r>
    </w:p>
    <w:p w14:paraId="1338F4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}</w:t>
      </w:r>
    </w:p>
    <w:p w14:paraId="0B08F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BC8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AD13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_3gpp-nr-nrm-gnbdufunction {</w:t>
      </w:r>
    </w:p>
    <w:p w14:paraId="3BF5D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CC1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"gnbdu3gpp";</w:t>
      </w:r>
    </w:p>
    <w:p w14:paraId="5A3C2699" w14:textId="77777777" w:rsidR="004D13F3" w:rsidRPr="0099127B" w:rsidRDefault="004D13F3" w:rsidP="004D13F3">
      <w:pPr>
        <w:pStyle w:val="PL"/>
        <w:rPr>
          <w:noProof w:val="0"/>
        </w:rPr>
      </w:pPr>
    </w:p>
    <w:p w14:paraId="50A1A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  <w:rPr>
          <w:noProof w:val="0"/>
        </w:rPr>
      </w:pPr>
    </w:p>
    <w:p w14:paraId="3F1AF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Information</w:t>
      </w:r>
    </w:p>
    <w:p w14:paraId="7100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  <w:rPr>
          <w:noProof w:val="0"/>
        </w:rPr>
      </w:pPr>
    </w:p>
    <w:p w14:paraId="5E94632C" w14:textId="19F63E2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25BFDD" w14:textId="77777777" w:rsidR="004D13F3" w:rsidRPr="0099127B" w:rsidRDefault="004D13F3" w:rsidP="004D13F3">
      <w:pPr>
        <w:pStyle w:val="PL"/>
        <w:rPr>
          <w:noProof w:val="0"/>
        </w:rPr>
      </w:pPr>
    </w:p>
    <w:p w14:paraId="373E2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6710B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04C62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00DD667" w14:textId="77777777" w:rsidR="004D13F3" w:rsidRPr="0099127B" w:rsidRDefault="004D13F3" w:rsidP="004D13F3">
      <w:pPr>
        <w:pStyle w:val="PL"/>
        <w:rPr>
          <w:noProof w:val="0"/>
        </w:rPr>
      </w:pPr>
    </w:p>
    <w:p w14:paraId="6DE713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GNBDUFunctionGrp</w:t>
      </w:r>
      <w:proofErr w:type="spellEnd"/>
      <w:r w:rsidRPr="0099127B">
        <w:rPr>
          <w:noProof w:val="0"/>
        </w:rPr>
        <w:t xml:space="preserve"> {</w:t>
      </w:r>
    </w:p>
    <w:p w14:paraId="54DD0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IOC.";</w:t>
      </w:r>
    </w:p>
    <w:p w14:paraId="3F1B9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  <w:rPr>
          <w:noProof w:val="0"/>
        </w:rPr>
      </w:pPr>
    </w:p>
    <w:p w14:paraId="69400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59632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791C7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</w:t>
      </w:r>
    </w:p>
    <w:p w14:paraId="6E9104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4C6DF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707CAB" w14:textId="77777777" w:rsidR="004D13F3" w:rsidRPr="0099127B" w:rsidRDefault="004D13F3" w:rsidP="004D13F3">
      <w:pPr>
        <w:pStyle w:val="PL"/>
        <w:rPr>
          <w:noProof w:val="0"/>
        </w:rPr>
      </w:pPr>
    </w:p>
    <w:p w14:paraId="256BA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2DDE87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576B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79BC1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D0349" w14:textId="77777777" w:rsidR="004D13F3" w:rsidRPr="0099127B" w:rsidRDefault="004D13F3" w:rsidP="004D13F3">
      <w:pPr>
        <w:pStyle w:val="PL"/>
        <w:rPr>
          <w:noProof w:val="0"/>
        </w:rPr>
      </w:pPr>
    </w:p>
    <w:p w14:paraId="36C3D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gNBDUId</w:t>
      </w:r>
      <w:proofErr w:type="spellEnd"/>
      <w:r w:rsidRPr="0099127B">
        <w:rPr>
          <w:noProof w:val="0"/>
        </w:rPr>
        <w:t xml:space="preserve"> {</w:t>
      </w:r>
    </w:p>
    <w:p w14:paraId="130B3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97F47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"Uniquely identifies the DU at least within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32DD0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F658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142E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gNBDUName</w:t>
      </w:r>
      <w:proofErr w:type="spellEnd"/>
      <w:r w:rsidRPr="0099127B">
        <w:rPr>
          <w:noProof w:val="0"/>
        </w:rPr>
        <w:t xml:space="preserve"> {</w:t>
      </w:r>
    </w:p>
    <w:p w14:paraId="6667C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05EE0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8832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aggressorSetID</w:t>
      </w:r>
      <w:proofErr w:type="spellEnd"/>
      <w:r w:rsidRPr="0099127B">
        <w:rPr>
          <w:noProof w:val="0"/>
        </w:rPr>
        <w:t xml:space="preserve"> {</w:t>
      </w:r>
    </w:p>
    <w:p w14:paraId="7BAF16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7FE2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aggressor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Set ID of the cell</w:t>
      </w:r>
    </w:p>
    <w:p w14:paraId="4C1853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}</w:t>
      </w:r>
    </w:p>
    <w:p w14:paraId="30544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victimSetID</w:t>
      </w:r>
      <w:proofErr w:type="spellEnd"/>
      <w:r w:rsidRPr="0099127B">
        <w:rPr>
          <w:noProof w:val="0"/>
        </w:rPr>
        <w:t xml:space="preserve"> {</w:t>
      </w:r>
    </w:p>
    <w:p w14:paraId="2C036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5C96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victim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Set ID of the cell</w:t>
      </w:r>
    </w:p>
    <w:p w14:paraId="6ABBF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4A1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9723972" w14:textId="77777777" w:rsidR="004D13F3" w:rsidRPr="0099127B" w:rsidRDefault="004D13F3" w:rsidP="004D13F3">
      <w:pPr>
        <w:pStyle w:val="PL"/>
        <w:rPr>
          <w:noProof w:val="0"/>
        </w:rPr>
      </w:pPr>
    </w:p>
    <w:p w14:paraId="5E12A9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  <w:rPr>
          <w:noProof w:val="0"/>
        </w:rPr>
      </w:pPr>
    </w:p>
    <w:p w14:paraId="471B63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{</w:t>
      </w:r>
    </w:p>
    <w:p w14:paraId="00D09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key id;</w:t>
      </w:r>
    </w:p>
    <w:p w14:paraId="5D193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DU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or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2C62BE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GNBDUFunctionGrp</w:t>
      </w:r>
      <w:proofErr w:type="spellEnd"/>
      <w:r w:rsidRPr="0099127B">
        <w:rPr>
          <w:noProof w:val="0"/>
        </w:rPr>
        <w:t>;</w:t>
      </w:r>
    </w:p>
    <w:p w14:paraId="7AB4FA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BF78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91D1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71AD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9970DAC" w14:textId="2C27EC7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_3gpp-nr-nrm-nrcellcu {</w:t>
      </w:r>
    </w:p>
    <w:p w14:paraId="12F46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50D8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  <w:rPr>
          <w:noProof w:val="0"/>
        </w:rPr>
      </w:pPr>
    </w:p>
    <w:p w14:paraId="1435B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  <w:rPr>
          <w:noProof w:val="0"/>
        </w:rPr>
      </w:pPr>
    </w:p>
    <w:p w14:paraId="26827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1FF01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Information Object</w:t>
      </w:r>
    </w:p>
    <w:p w14:paraId="5814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  <w:rPr>
          <w:noProof w:val="0"/>
        </w:rPr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  <w:rPr>
          <w:noProof w:val="0"/>
        </w:rPr>
      </w:pPr>
    </w:p>
    <w:p w14:paraId="0D548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{</w:t>
      </w:r>
    </w:p>
    <w:p w14:paraId="7FF38A6B" w14:textId="46A018B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  <w:r w:rsidR="004E6EDE" w:rsidRPr="0099127B">
        <w:rPr>
          <w:noProof w:val="0"/>
        </w:rPr>
        <w:t xml:space="preserve">     </w:t>
      </w:r>
      <w:r w:rsidRPr="0099127B">
        <w:rPr>
          <w:noProof w:val="0"/>
        </w:rPr>
        <w:t>function of PCI configuration feature";</w:t>
      </w:r>
    </w:p>
    <w:p w14:paraId="7E80F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4D70B73" w14:textId="77777777" w:rsidR="004D13F3" w:rsidRPr="0099127B" w:rsidRDefault="004D13F3" w:rsidP="004D13F3">
      <w:pPr>
        <w:pStyle w:val="PL"/>
        <w:rPr>
          <w:noProof w:val="0"/>
        </w:rPr>
      </w:pPr>
    </w:p>
    <w:p w14:paraId="38DF0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    </w:t>
      </w:r>
      <w:r w:rsidRPr="0099127B">
        <w:rPr>
          <w:noProof w:val="0"/>
        </w:rPr>
        <w:t>Energy Saving feature";</w:t>
      </w:r>
    </w:p>
    <w:p w14:paraId="33678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432320" w14:textId="77777777" w:rsidR="004D13F3" w:rsidRPr="0099127B" w:rsidRDefault="004D13F3" w:rsidP="004D13F3">
      <w:pPr>
        <w:pStyle w:val="PL"/>
        <w:rPr>
          <w:noProof w:val="0"/>
        </w:rPr>
      </w:pPr>
    </w:p>
    <w:p w14:paraId="1BA74204" w14:textId="77777777" w:rsidR="004D13F3" w:rsidRPr="0099127B" w:rsidRDefault="004D13F3" w:rsidP="004D13F3">
      <w:pPr>
        <w:pStyle w:val="PL"/>
        <w:rPr>
          <w:noProof w:val="0"/>
        </w:rPr>
      </w:pPr>
    </w:p>
    <w:p w14:paraId="7A9C60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5C30FD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C1B398" w14:textId="77777777" w:rsidR="004D13F3" w:rsidRPr="0099127B" w:rsidRDefault="004D13F3" w:rsidP="004D13F3">
      <w:pPr>
        <w:pStyle w:val="PL"/>
        <w:rPr>
          <w:noProof w:val="0"/>
        </w:rPr>
      </w:pPr>
    </w:p>
    <w:p w14:paraId="1A13B1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{</w:t>
      </w:r>
    </w:p>
    <w:p w14:paraId="0081C959" w14:textId="194D268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Pr="0099127B">
        <w:rPr>
          <w:noProof w:val="0"/>
          <w:lang w:eastAsia="zh-CN"/>
        </w:rPr>
        <w:t xml:space="preserve">Centralized </w:t>
      </w:r>
      <w:r w:rsidRPr="0099127B">
        <w:rPr>
          <w:noProof w:val="0"/>
        </w:rPr>
        <w:t xml:space="preserve">SON Energy Saving </w:t>
      </w:r>
    </w:p>
    <w:p w14:paraId="0E160A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feature";</w:t>
      </w:r>
    </w:p>
    <w:p w14:paraId="7E967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053A76" w14:textId="77777777" w:rsidR="004D13F3" w:rsidRPr="0099127B" w:rsidRDefault="004D13F3" w:rsidP="004D13F3">
      <w:pPr>
        <w:pStyle w:val="PL"/>
        <w:rPr>
          <w:noProof w:val="0"/>
        </w:rPr>
      </w:pPr>
    </w:p>
    <w:p w14:paraId="7CA0A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NRCellCUGrp</w:t>
      </w:r>
      <w:proofErr w:type="spellEnd"/>
      <w:r w:rsidRPr="0099127B">
        <w:rPr>
          <w:noProof w:val="0"/>
        </w:rPr>
        <w:t xml:space="preserve"> {</w:t>
      </w:r>
    </w:p>
    <w:p w14:paraId="3B3602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IOC.";</w:t>
      </w:r>
    </w:p>
    <w:p w14:paraId="22109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  <w:rPr>
          <w:noProof w:val="0"/>
        </w:rPr>
      </w:pPr>
    </w:p>
    <w:p w14:paraId="2B11A4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</w:t>
      </w:r>
    </w:p>
    <w:p w14:paraId="5EDE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corresponding</w:t>
      </w:r>
    </w:p>
    <w:p w14:paraId="25A9B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0EA1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58429A" w14:textId="77777777" w:rsidR="004D13F3" w:rsidRPr="0099127B" w:rsidRDefault="004D13F3" w:rsidP="004D13F3">
      <w:pPr>
        <w:pStyle w:val="PL"/>
        <w:rPr>
          <w:noProof w:val="0"/>
        </w:rPr>
      </w:pPr>
    </w:p>
    <w:p w14:paraId="1AFFFC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698AF7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Note: Whether the attribute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in the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can be writable </w:t>
      </w:r>
    </w:p>
    <w:p w14:paraId="437FE8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005F5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521C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BFE3FF" w14:textId="77777777" w:rsidR="004D13F3" w:rsidRPr="0099127B" w:rsidRDefault="004D13F3" w:rsidP="004D13F3">
      <w:pPr>
        <w:pStyle w:val="PL"/>
        <w:rPr>
          <w:noProof w:val="0"/>
        </w:rPr>
      </w:pPr>
    </w:p>
    <w:p w14:paraId="4D9A7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39DC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5684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29E73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12642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C881A5" w14:textId="77777777" w:rsidR="004D13F3" w:rsidRPr="0099127B" w:rsidRDefault="004D13F3" w:rsidP="004D13F3">
      <w:pPr>
        <w:pStyle w:val="PL"/>
        <w:rPr>
          <w:noProof w:val="0"/>
        </w:rPr>
      </w:pPr>
    </w:p>
    <w:p w14:paraId="0E225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  <w:rPr>
          <w:noProof w:val="0"/>
        </w:rPr>
      </w:pPr>
    </w:p>
    <w:p w14:paraId="057098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{</w:t>
      </w:r>
    </w:p>
    <w:p w14:paraId="4B8737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A3CB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NRCellCUGrp</w:t>
      </w:r>
      <w:proofErr w:type="spellEnd"/>
      <w:r w:rsidRPr="0099127B">
        <w:rPr>
          <w:noProof w:val="0"/>
        </w:rPr>
        <w:t>;</w:t>
      </w:r>
    </w:p>
    <w:p w14:paraId="6DF6C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1776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FCB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9897A3D" w14:textId="77777777" w:rsidR="004E6EDE" w:rsidRPr="0099127B" w:rsidRDefault="004D13F3" w:rsidP="004E6EDE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1AA399" w14:textId="3A23656E" w:rsidR="004D13F3" w:rsidRPr="0099127B" w:rsidRDefault="004E6EDE" w:rsidP="004E6EDE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09A5870" w14:textId="137A4ED0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_3gpp-nr-nrm-nrcelldu {</w:t>
      </w:r>
    </w:p>
    <w:p w14:paraId="4C3F9F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FDB7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  <w:rPr>
          <w:noProof w:val="0"/>
        </w:rPr>
      </w:pPr>
    </w:p>
    <w:p w14:paraId="7686F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  <w:rPr>
          <w:noProof w:val="0"/>
        </w:rPr>
      </w:pPr>
    </w:p>
    <w:p w14:paraId="2B34B572" w14:textId="77777777" w:rsidR="004D13F3" w:rsidRPr="0099127B" w:rsidRDefault="004D13F3" w:rsidP="004D13F3">
      <w:pPr>
        <w:pStyle w:val="PL"/>
        <w:rPr>
          <w:noProof w:val="0"/>
        </w:rPr>
      </w:pPr>
    </w:p>
    <w:p w14:paraId="20219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81069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Information Object</w:t>
      </w:r>
    </w:p>
    <w:p w14:paraId="78AB5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  <w:rPr>
          <w:noProof w:val="0"/>
        </w:rPr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</w:t>
      </w:r>
      <w:r w:rsidRPr="0099127B"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  <w:rPr>
          <w:noProof w:val="0"/>
        </w:rPr>
      </w:pPr>
    </w:p>
    <w:p w14:paraId="7EA59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feature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316C0F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6B9E8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6E7EEC" w14:textId="77777777" w:rsidR="004D13F3" w:rsidRPr="0099127B" w:rsidRDefault="004D13F3" w:rsidP="004D13F3">
      <w:pPr>
        <w:pStyle w:val="PL"/>
        <w:rPr>
          <w:noProof w:val="0"/>
        </w:rPr>
      </w:pPr>
    </w:p>
    <w:p w14:paraId="19080A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48BE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{</w:t>
      </w:r>
    </w:p>
    <w:p w14:paraId="66D92544" w14:textId="060B9F1D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="004E6EDE" w:rsidRPr="0099127B">
        <w:rPr>
          <w:noProof w:val="0"/>
        </w:rPr>
        <w:t xml:space="preserve">Centralized </w:t>
      </w:r>
      <w:r w:rsidRPr="0099127B">
        <w:rPr>
          <w:noProof w:val="0"/>
        </w:rPr>
        <w:t xml:space="preserve">SON function of </w:t>
      </w:r>
    </w:p>
    <w:p w14:paraId="33778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6523D1" w14:textId="77777777" w:rsidR="004D13F3" w:rsidRPr="0099127B" w:rsidRDefault="004D13F3" w:rsidP="004D13F3">
      <w:pPr>
        <w:pStyle w:val="PL"/>
        <w:rPr>
          <w:noProof w:val="0"/>
        </w:rPr>
      </w:pPr>
    </w:p>
    <w:p w14:paraId="251BD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NRCellDUGrp</w:t>
      </w:r>
      <w:proofErr w:type="spellEnd"/>
      <w:r w:rsidRPr="0099127B">
        <w:rPr>
          <w:noProof w:val="0"/>
        </w:rPr>
        <w:t xml:space="preserve"> {</w:t>
      </w:r>
    </w:p>
    <w:p w14:paraId="37FFE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IOC.";</w:t>
      </w:r>
    </w:p>
    <w:p w14:paraId="6E447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A5454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</w:t>
      </w:r>
    </w:p>
    <w:p w14:paraId="302F3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the</w:t>
      </w:r>
    </w:p>
    <w:p w14:paraId="1F17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4E5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5859E4" w14:textId="77777777" w:rsidR="004D13F3" w:rsidRPr="0099127B" w:rsidRDefault="004D13F3" w:rsidP="004D13F3">
      <w:pPr>
        <w:pStyle w:val="PL"/>
        <w:rPr>
          <w:noProof w:val="0"/>
        </w:rPr>
      </w:pPr>
    </w:p>
    <w:p w14:paraId="707D7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operationalState</w:t>
      </w:r>
      <w:proofErr w:type="spellEnd"/>
      <w:r w:rsidRPr="0099127B">
        <w:rPr>
          <w:noProof w:val="0"/>
        </w:rPr>
        <w:t xml:space="preserve">  {</w:t>
      </w:r>
    </w:p>
    <w:p w14:paraId="189D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"Operational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instance. Indicates</w:t>
      </w:r>
    </w:p>
    <w:p w14:paraId="5C90C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(DISABLED).";</w:t>
      </w:r>
    </w:p>
    <w:p w14:paraId="3E2E7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7D515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88E123" w14:textId="77777777" w:rsidR="004D13F3" w:rsidRPr="0099127B" w:rsidRDefault="004D13F3" w:rsidP="004D13F3">
      <w:pPr>
        <w:pStyle w:val="PL"/>
        <w:rPr>
          <w:noProof w:val="0"/>
        </w:rPr>
      </w:pPr>
    </w:p>
    <w:p w14:paraId="6E31A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administrativeState</w:t>
      </w:r>
      <w:proofErr w:type="spellEnd"/>
      <w:r w:rsidRPr="0099127B">
        <w:rPr>
          <w:noProof w:val="0"/>
        </w:rPr>
        <w:t xml:space="preserve">  {</w:t>
      </w:r>
    </w:p>
    <w:p w14:paraId="03291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"Administrative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>. Indicates the</w:t>
      </w:r>
    </w:p>
    <w:p w14:paraId="5B1D58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LOCKED;</w:t>
      </w:r>
    </w:p>
    <w:p w14:paraId="09F38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7D32" w14:textId="77777777" w:rsidR="004D13F3" w:rsidRPr="0099127B" w:rsidRDefault="004D13F3" w:rsidP="004D13F3">
      <w:pPr>
        <w:pStyle w:val="PL"/>
        <w:rPr>
          <w:noProof w:val="0"/>
        </w:rPr>
      </w:pPr>
    </w:p>
    <w:p w14:paraId="65EB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cellState</w:t>
      </w:r>
      <w:proofErr w:type="spellEnd"/>
      <w:r w:rsidRPr="0099127B">
        <w:rPr>
          <w:noProof w:val="0"/>
        </w:rPr>
        <w:t xml:space="preserve">  {</w:t>
      </w:r>
    </w:p>
    <w:p w14:paraId="223DDF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EE18B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D4B1F6" w14:textId="77777777" w:rsidR="004D13F3" w:rsidRPr="0099127B" w:rsidRDefault="004D13F3" w:rsidP="004D13F3">
      <w:pPr>
        <w:pStyle w:val="PL"/>
        <w:rPr>
          <w:noProof w:val="0"/>
        </w:rPr>
      </w:pPr>
    </w:p>
    <w:p w14:paraId="5DBC0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114D9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</w:t>
      </w:r>
    </w:p>
    <w:p w14:paraId="6813FA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case of network slicing feature is supported.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of the </w:t>
      </w:r>
    </w:p>
    <w:p w14:paraId="3C1E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first entry of the list is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used to construct the </w:t>
      </w:r>
      <w:proofErr w:type="spellStart"/>
      <w:r w:rsidRPr="0099127B">
        <w:rPr>
          <w:noProof w:val="0"/>
        </w:rPr>
        <w:t>nCGI</w:t>
      </w:r>
      <w:proofErr w:type="spellEnd"/>
      <w:r w:rsidRPr="0099127B">
        <w:rPr>
          <w:noProof w:val="0"/>
        </w:rPr>
        <w:t xml:space="preserve"> for </w:t>
      </w:r>
    </w:p>
    <w:p w14:paraId="737D4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cell.";</w:t>
      </w:r>
    </w:p>
    <w:p w14:paraId="27EF77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28C92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5BE4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ordered-by user;</w:t>
      </w:r>
    </w:p>
    <w:p w14:paraId="084ED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F28C37E" w14:textId="77777777" w:rsidR="004D13F3" w:rsidRPr="0099127B" w:rsidRDefault="004D13F3" w:rsidP="004D13F3">
      <w:pPr>
        <w:pStyle w:val="PL"/>
        <w:rPr>
          <w:noProof w:val="0"/>
        </w:rPr>
      </w:pPr>
    </w:p>
    <w:p w14:paraId="09E0A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</w:t>
      </w:r>
    </w:p>
    <w:p w14:paraId="09C9A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9C5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B5CA7A" w14:textId="77777777" w:rsidR="004D13F3" w:rsidRPr="0099127B" w:rsidRDefault="004D13F3" w:rsidP="004D13F3">
      <w:pPr>
        <w:pStyle w:val="PL"/>
        <w:rPr>
          <w:noProof w:val="0"/>
        </w:rPr>
      </w:pPr>
    </w:p>
    <w:p w14:paraId="5E2587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 xml:space="preserve"> {</w:t>
      </w:r>
    </w:p>
    <w:p w14:paraId="60DBA4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3FC7C5B" w14:textId="77777777" w:rsidR="004D13F3" w:rsidRPr="0099127B" w:rsidRDefault="004D13F3" w:rsidP="004D13F3">
      <w:pPr>
        <w:pStyle w:val="PL"/>
        <w:rPr>
          <w:noProof w:val="0"/>
        </w:rPr>
      </w:pPr>
    </w:p>
    <w:p w14:paraId="383BA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 xml:space="preserve"> {</w:t>
      </w:r>
    </w:p>
    <w:p w14:paraId="63A2D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downlink.";</w:t>
      </w:r>
    </w:p>
    <w:p w14:paraId="61F9FB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36A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6F1CB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A7AB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4D737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 xml:space="preserve"> {</w:t>
      </w:r>
    </w:p>
    <w:p w14:paraId="62DF9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uplink.";</w:t>
      </w:r>
    </w:p>
    <w:p w14:paraId="49B80B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8BEE1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C263" w14:textId="77777777" w:rsidR="004D13F3" w:rsidRPr="0099127B" w:rsidRDefault="004D13F3" w:rsidP="004D13F3">
      <w:pPr>
        <w:pStyle w:val="PL"/>
        <w:rPr>
          <w:noProof w:val="0"/>
        </w:rPr>
      </w:pPr>
    </w:p>
    <w:p w14:paraId="78BC2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arfcnSUL</w:t>
      </w:r>
      <w:proofErr w:type="spellEnd"/>
      <w:r w:rsidRPr="0099127B">
        <w:rPr>
          <w:noProof w:val="0"/>
        </w:rPr>
        <w:t xml:space="preserve"> {</w:t>
      </w:r>
    </w:p>
    <w:p w14:paraId="65717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F945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89A126B" w14:textId="77777777" w:rsidR="004D13F3" w:rsidRPr="0099127B" w:rsidRDefault="004D13F3" w:rsidP="004D13F3">
      <w:pPr>
        <w:pStyle w:val="PL"/>
        <w:rPr>
          <w:noProof w:val="0"/>
        </w:rPr>
      </w:pPr>
    </w:p>
    <w:p w14:paraId="19C14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 xml:space="preserve"> {</w:t>
      </w:r>
    </w:p>
    <w:p w14:paraId="27E828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F469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512F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C4878A" w14:textId="77777777" w:rsidR="004D13F3" w:rsidRPr="0099127B" w:rsidRDefault="004D13F3" w:rsidP="004D13F3">
      <w:pPr>
        <w:pStyle w:val="PL"/>
        <w:rPr>
          <w:noProof w:val="0"/>
        </w:rPr>
      </w:pPr>
    </w:p>
    <w:p w14:paraId="689090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bSChannelBwUL</w:t>
      </w:r>
      <w:proofErr w:type="spellEnd"/>
      <w:r w:rsidRPr="0099127B">
        <w:rPr>
          <w:noProof w:val="0"/>
        </w:rPr>
        <w:t xml:space="preserve"> {</w:t>
      </w:r>
    </w:p>
    <w:p w14:paraId="0CFE90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52109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0F65B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E26D3B" w14:textId="77777777" w:rsidR="004D13F3" w:rsidRPr="0099127B" w:rsidRDefault="004D13F3" w:rsidP="004D13F3">
      <w:pPr>
        <w:pStyle w:val="PL"/>
        <w:rPr>
          <w:noProof w:val="0"/>
        </w:rPr>
      </w:pPr>
    </w:p>
    <w:p w14:paraId="25854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bSChannelBwSUL</w:t>
      </w:r>
      <w:proofErr w:type="spellEnd"/>
      <w:r w:rsidRPr="0099127B">
        <w:rPr>
          <w:noProof w:val="0"/>
        </w:rPr>
        <w:t xml:space="preserve"> {</w:t>
      </w:r>
    </w:p>
    <w:p w14:paraId="061D49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B5661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BD97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037193" w14:textId="77777777" w:rsidR="004D13F3" w:rsidRPr="0099127B" w:rsidRDefault="004D13F3" w:rsidP="004D13F3">
      <w:pPr>
        <w:pStyle w:val="PL"/>
        <w:rPr>
          <w:noProof w:val="0"/>
        </w:rPr>
      </w:pPr>
    </w:p>
    <w:p w14:paraId="09290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ssbFrequency</w:t>
      </w:r>
      <w:proofErr w:type="spellEnd"/>
      <w:r w:rsidRPr="0099127B">
        <w:rPr>
          <w:noProof w:val="0"/>
        </w:rPr>
        <w:t xml:space="preserve"> {</w:t>
      </w:r>
    </w:p>
    <w:p w14:paraId="05D4E9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38.101-1, and within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>.";</w:t>
      </w:r>
    </w:p>
    <w:p w14:paraId="6B41E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B5F8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      </w:t>
      </w:r>
    </w:p>
    <w:p w14:paraId="50926DFF" w14:textId="77777777" w:rsidR="004D13F3" w:rsidRPr="0099127B" w:rsidRDefault="004D13F3" w:rsidP="004D13F3">
      <w:pPr>
        <w:pStyle w:val="PL"/>
        <w:rPr>
          <w:noProof w:val="0"/>
        </w:rPr>
      </w:pPr>
    </w:p>
    <w:p w14:paraId="1C92A3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ssbPeriodicity</w:t>
      </w:r>
      <w:proofErr w:type="spellEnd"/>
      <w:r w:rsidRPr="0099127B">
        <w:rPr>
          <w:noProof w:val="0"/>
        </w:rPr>
        <w:t xml:space="preserve"> {</w:t>
      </w:r>
    </w:p>
    <w:p w14:paraId="40A20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AC0D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5A11A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9D6441" w14:textId="77777777" w:rsidR="004D13F3" w:rsidRPr="0099127B" w:rsidRDefault="004D13F3" w:rsidP="004D13F3">
      <w:pPr>
        <w:pStyle w:val="PL"/>
        <w:rPr>
          <w:noProof w:val="0"/>
        </w:rPr>
      </w:pPr>
    </w:p>
    <w:p w14:paraId="1B1C1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ssbSubCarrierSpacing</w:t>
      </w:r>
      <w:proofErr w:type="spellEnd"/>
      <w:r w:rsidRPr="0099127B">
        <w:rPr>
          <w:noProof w:val="0"/>
        </w:rPr>
        <w:t xml:space="preserve"> {</w:t>
      </w:r>
    </w:p>
    <w:p w14:paraId="1ED8D1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869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705F7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03DF8" w14:textId="77777777" w:rsidR="004D13F3" w:rsidRPr="0099127B" w:rsidRDefault="004D13F3" w:rsidP="004D13F3">
      <w:pPr>
        <w:pStyle w:val="PL"/>
        <w:rPr>
          <w:noProof w:val="0"/>
        </w:rPr>
      </w:pPr>
    </w:p>
    <w:p w14:paraId="10761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ssbOffset</w:t>
      </w:r>
      <w:proofErr w:type="spellEnd"/>
      <w:r w:rsidRPr="0099127B">
        <w:rPr>
          <w:noProof w:val="0"/>
        </w:rPr>
        <w:t xml:space="preserve"> {</w:t>
      </w:r>
    </w:p>
    <w:p w14:paraId="1D4E0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blocks, where allowed values depend on the </w:t>
      </w:r>
      <w:proofErr w:type="spellStart"/>
      <w:r w:rsidRPr="0099127B">
        <w:rPr>
          <w:noProof w:val="0"/>
        </w:rPr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</w:t>
      </w:r>
      <w:proofErr w:type="spellStart"/>
      <w:r w:rsidRPr="0099127B">
        <w:rPr>
          <w:noProof w:val="0"/>
        </w:rPr>
        <w:t>ssbOffset</w:t>
      </w:r>
      <w:proofErr w:type="spellEnd"/>
      <w:r w:rsidRPr="0099127B">
        <w:rPr>
          <w:noProof w:val="0"/>
        </w:rPr>
        <w:t xml:space="preserve"> &lt; </w:t>
      </w:r>
      <w:proofErr w:type="spellStart"/>
      <w:r w:rsidRPr="0099127B">
        <w:rPr>
          <w:noProof w:val="0"/>
        </w:rPr>
        <w:t>ssbPeriodicity</w:t>
      </w:r>
      <w:proofErr w:type="spellEnd"/>
      <w:r w:rsidRPr="0099127B">
        <w:rPr>
          <w:noProof w:val="0"/>
        </w:rPr>
        <w:t>).";</w:t>
      </w:r>
    </w:p>
    <w:p w14:paraId="562B30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E2E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323A2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}</w:t>
      </w:r>
    </w:p>
    <w:p w14:paraId="7D2927B3" w14:textId="77777777" w:rsidR="004D13F3" w:rsidRPr="0099127B" w:rsidRDefault="004D13F3" w:rsidP="004D13F3">
      <w:pPr>
        <w:pStyle w:val="PL"/>
        <w:rPr>
          <w:noProof w:val="0"/>
        </w:rPr>
      </w:pPr>
    </w:p>
    <w:p w14:paraId="2EE4FA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ssbDuration</w:t>
      </w:r>
      <w:proofErr w:type="spellEnd"/>
      <w:r w:rsidRPr="0099127B">
        <w:rPr>
          <w:noProof w:val="0"/>
        </w:rPr>
        <w:t xml:space="preserve"> {</w:t>
      </w:r>
    </w:p>
    <w:p w14:paraId="2158F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6DB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00A07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71AF25" w14:textId="77777777" w:rsidR="004D13F3" w:rsidRPr="0099127B" w:rsidRDefault="004D13F3" w:rsidP="004D13F3">
      <w:pPr>
        <w:pStyle w:val="PL"/>
        <w:rPr>
          <w:noProof w:val="0"/>
        </w:rPr>
      </w:pPr>
    </w:p>
    <w:p w14:paraId="4F58E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nRSectorCarrierRef</w:t>
      </w:r>
      <w:proofErr w:type="spellEnd"/>
      <w:r w:rsidRPr="0099127B">
        <w:rPr>
          <w:noProof w:val="0"/>
        </w:rPr>
        <w:t xml:space="preserve"> {</w:t>
      </w:r>
    </w:p>
    <w:p w14:paraId="219EB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instance.";</w:t>
      </w:r>
    </w:p>
    <w:p w14:paraId="6018B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FD37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F69B47" w14:textId="77777777" w:rsidR="004D13F3" w:rsidRPr="0099127B" w:rsidRDefault="004D13F3" w:rsidP="004D13F3">
      <w:pPr>
        <w:pStyle w:val="PL"/>
        <w:rPr>
          <w:noProof w:val="0"/>
        </w:rPr>
      </w:pPr>
    </w:p>
    <w:p w14:paraId="3EAFFB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bWPRef</w:t>
      </w:r>
      <w:proofErr w:type="spellEnd"/>
      <w:r w:rsidRPr="0099127B">
        <w:rPr>
          <w:noProof w:val="0"/>
        </w:rPr>
        <w:t xml:space="preserve"> {</w:t>
      </w:r>
    </w:p>
    <w:p w14:paraId="003D8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0FD28" w14:textId="77777777" w:rsidR="004D13F3" w:rsidRPr="0099127B" w:rsidRDefault="004D13F3" w:rsidP="004D13F3">
      <w:pPr>
        <w:pStyle w:val="PL"/>
        <w:rPr>
          <w:noProof w:val="0"/>
        </w:rPr>
      </w:pPr>
    </w:p>
    <w:p w14:paraId="572CBB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6A343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6FCEB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33CE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9BECB1" w14:textId="77777777" w:rsidR="004D13F3" w:rsidRPr="0099127B" w:rsidRDefault="004D13F3" w:rsidP="004D13F3">
      <w:pPr>
        <w:pStyle w:val="PL"/>
        <w:rPr>
          <w:noProof w:val="0"/>
        </w:rPr>
      </w:pPr>
    </w:p>
    <w:p w14:paraId="18D40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  <w:rPr>
          <w:noProof w:val="0"/>
        </w:rPr>
      </w:pPr>
    </w:p>
    <w:p w14:paraId="653EE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{</w:t>
      </w:r>
    </w:p>
    <w:p w14:paraId="394CA5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2536D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NRCellDUGrp</w:t>
      </w:r>
      <w:proofErr w:type="spellEnd"/>
      <w:r w:rsidRPr="0099127B">
        <w:rPr>
          <w:noProof w:val="0"/>
        </w:rPr>
        <w:t>;</w:t>
      </w:r>
    </w:p>
    <w:p w14:paraId="42FBC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F125E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86B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789681" w14:textId="7A6B9B16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D29A636" w14:textId="69FFBD4C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3D51C47A" w14:textId="356B961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_3gpp-nr-nrm-nrcellrelation {</w:t>
      </w:r>
    </w:p>
    <w:p w14:paraId="04EB5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2697F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  <w:rPr>
          <w:noProof w:val="0"/>
        </w:rPr>
      </w:pPr>
    </w:p>
    <w:p w14:paraId="663B2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  <w:rPr>
          <w:noProof w:val="0"/>
        </w:rPr>
      </w:pPr>
    </w:p>
    <w:p w14:paraId="6550A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Information</w:t>
      </w:r>
    </w:p>
    <w:p w14:paraId="27E29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  <w:rPr>
          <w:noProof w:val="0"/>
        </w:rPr>
      </w:pPr>
    </w:p>
    <w:p w14:paraId="2EBA457D" w14:textId="77777777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B259AC" w14:textId="77777777" w:rsidR="004D13F3" w:rsidRPr="0099127B" w:rsidRDefault="004D13F3" w:rsidP="004D13F3">
      <w:pPr>
        <w:pStyle w:val="PL"/>
        <w:rPr>
          <w:noProof w:val="0"/>
        </w:rPr>
      </w:pPr>
    </w:p>
    <w:p w14:paraId="4926CF8F" w14:textId="77777777" w:rsidR="004D13F3" w:rsidRPr="0099127B" w:rsidRDefault="004D13F3" w:rsidP="004D13F3">
      <w:pPr>
        <w:pStyle w:val="PL"/>
        <w:rPr>
          <w:noProof w:val="0"/>
        </w:rPr>
      </w:pPr>
    </w:p>
    <w:p w14:paraId="70F584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 xml:space="preserve"> {</w:t>
      </w:r>
    </w:p>
    <w:p w14:paraId="15D5F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CC3F8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FULL;</w:t>
      </w:r>
    </w:p>
    <w:p w14:paraId="1511D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</w:t>
      </w:r>
    </w:p>
    <w:p w14:paraId="68F2B7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B5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E5EE6C" w14:textId="77777777" w:rsidR="004D13F3" w:rsidRPr="0099127B" w:rsidRDefault="004D13F3" w:rsidP="004D13F3">
      <w:pPr>
        <w:pStyle w:val="PL"/>
        <w:rPr>
          <w:noProof w:val="0"/>
        </w:rPr>
      </w:pPr>
    </w:p>
    <w:p w14:paraId="6DF89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NRCellRelationGrp</w:t>
      </w:r>
      <w:proofErr w:type="spellEnd"/>
      <w:r w:rsidRPr="0099127B">
        <w:rPr>
          <w:noProof w:val="0"/>
        </w:rPr>
        <w:t xml:space="preserve"> {</w:t>
      </w:r>
    </w:p>
    <w:p w14:paraId="74BC2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IOC.";</w:t>
      </w:r>
    </w:p>
    <w:p w14:paraId="70DBE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  <w:rPr>
          <w:noProof w:val="0"/>
        </w:rPr>
      </w:pPr>
    </w:p>
    <w:p w14:paraId="375424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nRTCI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32169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>).";</w:t>
      </w:r>
    </w:p>
    <w:p w14:paraId="64FCE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     </w:t>
      </w:r>
      <w:r w:rsidRPr="0099127B">
        <w:rPr>
          <w:noProof w:val="0"/>
        </w:rPr>
        <w:tab/>
      </w:r>
    </w:p>
    <w:p w14:paraId="5530A4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6356FEC" w14:textId="77777777" w:rsidR="004D13F3" w:rsidRPr="0099127B" w:rsidRDefault="004D13F3" w:rsidP="004D13F3">
      <w:pPr>
        <w:pStyle w:val="PL"/>
        <w:rPr>
          <w:noProof w:val="0"/>
        </w:rPr>
      </w:pPr>
    </w:p>
    <w:p w14:paraId="0B138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0684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UE is in connected mode. Defined for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, </w:t>
      </w:r>
    </w:p>
    <w:p w14:paraId="0C154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 xml:space="preserve">-RS,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 and</w:t>
      </w:r>
    </w:p>
    <w:p w14:paraId="26AF9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38633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 xml:space="preserve"> in 3GPP TS 38.331";</w:t>
      </w:r>
    </w:p>
    <w:p w14:paraId="5205B013" w14:textId="77777777" w:rsidR="004D13F3" w:rsidRPr="0099127B" w:rsidRDefault="004D13F3" w:rsidP="004D13F3">
      <w:pPr>
        <w:pStyle w:val="PL"/>
        <w:rPr>
          <w:noProof w:val="0"/>
        </w:rPr>
      </w:pPr>
    </w:p>
    <w:p w14:paraId="3F40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2D87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>.";</w:t>
      </w:r>
    </w:p>
    <w:p w14:paraId="51A2C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6E027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6F87D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9427E4A" w14:textId="77777777" w:rsidR="004D13F3" w:rsidRPr="0099127B" w:rsidRDefault="004D13F3" w:rsidP="004D13F3">
      <w:pPr>
        <w:pStyle w:val="PL"/>
        <w:rPr>
          <w:noProof w:val="0"/>
        </w:rPr>
      </w:pPr>
    </w:p>
    <w:p w14:paraId="16F3A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{</w:t>
      </w:r>
      <w:r w:rsidRPr="0099127B">
        <w:rPr>
          <w:noProof w:val="0"/>
        </w:rPr>
        <w:tab/>
      </w:r>
    </w:p>
    <w:p w14:paraId="1CE3F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.";</w:t>
      </w:r>
    </w:p>
    <w:p w14:paraId="718D9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5FE09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5A8A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39632B" w14:textId="77777777" w:rsidR="004D13F3" w:rsidRPr="0099127B" w:rsidRDefault="004D13F3" w:rsidP="004D13F3">
      <w:pPr>
        <w:pStyle w:val="PL"/>
        <w:rPr>
          <w:noProof w:val="0"/>
        </w:rPr>
      </w:pPr>
    </w:p>
    <w:p w14:paraId="419E6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757E7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.";</w:t>
      </w:r>
    </w:p>
    <w:p w14:paraId="0F48EA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B4AE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4DA5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04A30E" w14:textId="77777777" w:rsidR="004D13F3" w:rsidRPr="0099127B" w:rsidRDefault="004D13F3" w:rsidP="004D13F3">
      <w:pPr>
        <w:pStyle w:val="PL"/>
        <w:rPr>
          <w:noProof w:val="0"/>
        </w:rPr>
      </w:pPr>
    </w:p>
    <w:p w14:paraId="17F03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rsrpOffsetCsiRs</w:t>
      </w:r>
      <w:proofErr w:type="spellEnd"/>
      <w:r w:rsidRPr="0099127B">
        <w:rPr>
          <w:noProof w:val="0"/>
        </w:rPr>
        <w:t>{</w:t>
      </w:r>
      <w:r w:rsidRPr="0099127B">
        <w:rPr>
          <w:noProof w:val="0"/>
        </w:rPr>
        <w:tab/>
      </w:r>
    </w:p>
    <w:p w14:paraId="763FBB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>-RS.";</w:t>
      </w:r>
    </w:p>
    <w:p w14:paraId="0602F4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3A66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3115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AA453AE" w14:textId="77777777" w:rsidR="004D13F3" w:rsidRPr="0099127B" w:rsidRDefault="004D13F3" w:rsidP="004D13F3">
      <w:pPr>
        <w:pStyle w:val="PL"/>
        <w:rPr>
          <w:noProof w:val="0"/>
        </w:rPr>
      </w:pPr>
    </w:p>
    <w:p w14:paraId="1D2B15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rsrqOffsetCsiRs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18F4F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-RS.";</w:t>
      </w:r>
    </w:p>
    <w:p w14:paraId="097AB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434A9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1FEA1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ABDFFB" w14:textId="77777777" w:rsidR="004D13F3" w:rsidRPr="0099127B" w:rsidRDefault="004D13F3" w:rsidP="004D13F3">
      <w:pPr>
        <w:pStyle w:val="PL"/>
        <w:rPr>
          <w:noProof w:val="0"/>
        </w:rPr>
      </w:pPr>
    </w:p>
    <w:p w14:paraId="23BC8D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sinrOffsetCsiRs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13932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0F740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182CC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1F51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D2A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267DF3" w14:textId="77777777" w:rsidR="004D13F3" w:rsidRPr="0099127B" w:rsidRDefault="004D13F3" w:rsidP="004D13F3">
      <w:pPr>
        <w:pStyle w:val="PL"/>
        <w:rPr>
          <w:noProof w:val="0"/>
        </w:rPr>
      </w:pPr>
    </w:p>
    <w:p w14:paraId="14BA9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nRFreqRelationRef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55FC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instance.";</w:t>
      </w:r>
    </w:p>
    <w:p w14:paraId="577A2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231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42085A" w14:textId="77777777" w:rsidR="004D13F3" w:rsidRPr="0099127B" w:rsidRDefault="004D13F3" w:rsidP="004D13F3">
      <w:pPr>
        <w:pStyle w:val="PL"/>
        <w:rPr>
          <w:noProof w:val="0"/>
        </w:rPr>
      </w:pPr>
    </w:p>
    <w:p w14:paraId="2C472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adjacentNRCellRef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4048C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adjacent NR cell (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or</w:t>
      </w:r>
    </w:p>
    <w:p w14:paraId="43E20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>).";</w:t>
      </w:r>
    </w:p>
    <w:p w14:paraId="5101D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E6108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65BD91" w14:textId="77777777" w:rsidR="004D13F3" w:rsidRPr="0099127B" w:rsidRDefault="004D13F3" w:rsidP="004D13F3">
      <w:pPr>
        <w:pStyle w:val="PL"/>
        <w:rPr>
          <w:noProof w:val="0"/>
        </w:rPr>
      </w:pPr>
    </w:p>
    <w:p w14:paraId="0E262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rFonts w:cs="Arial"/>
          <w:noProof w:val="0"/>
          <w:sz w:val="18"/>
          <w:lang w:eastAsia="zh-CN"/>
        </w:rPr>
        <w:t>isRemoveAllowed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693E6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  <w:r w:rsidRPr="0099127B">
        <w:rPr>
          <w:noProof w:val="0"/>
        </w:rPr>
        <w:tab/>
        <w:t xml:space="preserve">    </w:t>
      </w:r>
    </w:p>
    <w:p w14:paraId="19711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1A89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FDFBCA" w14:textId="77777777" w:rsidR="004D13F3" w:rsidRPr="0099127B" w:rsidRDefault="004D13F3" w:rsidP="004D13F3">
      <w:pPr>
        <w:pStyle w:val="PL"/>
        <w:rPr>
          <w:noProof w:val="0"/>
        </w:rPr>
      </w:pPr>
    </w:p>
    <w:p w14:paraId="1CB12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leaf </w:t>
      </w:r>
      <w:proofErr w:type="spellStart"/>
      <w:r w:rsidRPr="0099127B">
        <w:rPr>
          <w:rFonts w:cs="Courier New"/>
          <w:noProof w:val="0"/>
        </w:rPr>
        <w:t>isHOAllowed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52A0B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  <w:r w:rsidRPr="0099127B">
        <w:rPr>
          <w:noProof w:val="0"/>
        </w:rPr>
        <w:tab/>
        <w:t xml:space="preserve">    </w:t>
      </w:r>
    </w:p>
    <w:p w14:paraId="7B709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A9F7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54F6EE" w14:textId="77777777" w:rsidR="004D13F3" w:rsidRPr="0099127B" w:rsidRDefault="004D13F3" w:rsidP="004D13F3">
      <w:pPr>
        <w:pStyle w:val="PL"/>
        <w:rPr>
          <w:noProof w:val="0"/>
        </w:rPr>
      </w:pPr>
    </w:p>
    <w:p w14:paraId="629215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isESCoveredBy</w:t>
      </w:r>
      <w:proofErr w:type="spellEnd"/>
      <w:r w:rsidRPr="0099127B">
        <w:rPr>
          <w:noProof w:val="0"/>
        </w:rPr>
        <w:t xml:space="preserve"> {</w:t>
      </w:r>
    </w:p>
    <w:p w14:paraId="19575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>;</w:t>
      </w:r>
    </w:p>
    <w:p w14:paraId="7CB03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E335887" w14:textId="69B5D0D5" w:rsidR="004D13F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196519" w14:textId="77777777" w:rsidR="00782C33" w:rsidRPr="0099127B" w:rsidRDefault="00782C33" w:rsidP="004D13F3">
      <w:pPr>
        <w:pStyle w:val="PL"/>
        <w:rPr>
          <w:noProof w:val="0"/>
        </w:rPr>
      </w:pPr>
    </w:p>
    <w:p w14:paraId="62D7F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  <w:rPr>
          <w:noProof w:val="0"/>
        </w:rPr>
      </w:pPr>
    </w:p>
    <w:p w14:paraId="2F5FD8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{</w:t>
      </w:r>
    </w:p>
    <w:p w14:paraId="0AF54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a target cell, where the target cell is an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or</w:t>
      </w:r>
    </w:p>
    <w:p w14:paraId="696C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instance.";</w:t>
      </w:r>
    </w:p>
    <w:p w14:paraId="7437B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0E1F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NRCellRelationGrp</w:t>
      </w:r>
      <w:proofErr w:type="spellEnd"/>
      <w:r w:rsidRPr="0099127B">
        <w:rPr>
          <w:noProof w:val="0"/>
        </w:rPr>
        <w:t>;</w:t>
      </w:r>
    </w:p>
    <w:p w14:paraId="6D824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B0F2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7825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4DF99D" w14:textId="349FD06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20B976C" w14:textId="41BD026B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_3gpp-nr-nrm-nrfreqrelation {</w:t>
      </w:r>
    </w:p>
    <w:p w14:paraId="367647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2905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  <w:rPr>
          <w:noProof w:val="0"/>
        </w:rPr>
      </w:pPr>
    </w:p>
    <w:p w14:paraId="086781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  <w:rPr>
          <w:noProof w:val="0"/>
        </w:rPr>
      </w:pPr>
    </w:p>
    <w:p w14:paraId="6E6CCC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Information</w:t>
      </w:r>
    </w:p>
    <w:p w14:paraId="1E00F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  <w:rPr>
          <w:noProof w:val="0"/>
        </w:rPr>
      </w:pPr>
    </w:p>
    <w:p w14:paraId="6CAAF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B6BCF3" w14:textId="77777777" w:rsidR="004D13F3" w:rsidRPr="0099127B" w:rsidRDefault="004D13F3" w:rsidP="004D13F3">
      <w:pPr>
        <w:pStyle w:val="PL"/>
        <w:rPr>
          <w:noProof w:val="0"/>
        </w:rPr>
      </w:pPr>
    </w:p>
    <w:p w14:paraId="317B8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NRFreqRelationGrp</w:t>
      </w:r>
      <w:proofErr w:type="spellEnd"/>
      <w:r w:rsidRPr="0099127B">
        <w:rPr>
          <w:noProof w:val="0"/>
        </w:rPr>
        <w:t xml:space="preserve"> {</w:t>
      </w:r>
    </w:p>
    <w:p w14:paraId="6BBC4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IOC.";</w:t>
      </w:r>
    </w:p>
    <w:p w14:paraId="310CE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  <w:rPr>
          <w:noProof w:val="0"/>
        </w:rPr>
      </w:pPr>
    </w:p>
    <w:p w14:paraId="40A47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offsetMO</w:t>
      </w:r>
      <w:proofErr w:type="spellEnd"/>
      <w:r w:rsidRPr="0099127B">
        <w:rPr>
          <w:noProof w:val="0"/>
        </w:rPr>
        <w:t xml:space="preserve"> {</w:t>
      </w:r>
    </w:p>
    <w:p w14:paraId="7FCE8E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with reference signal(s) indicated in corresponding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>. It</w:t>
      </w:r>
    </w:p>
    <w:p w14:paraId="5D4D7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defined for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,</w:t>
      </w:r>
    </w:p>
    <w:p w14:paraId="0806C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 xml:space="preserve">-RS,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 xml:space="preserve">-RS and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07C310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offsetMO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 xml:space="preserve"> in 3GPP TS 38.331";</w:t>
      </w:r>
    </w:p>
    <w:p w14:paraId="61631F06" w14:textId="77777777" w:rsidR="004D13F3" w:rsidRPr="0099127B" w:rsidRDefault="004D13F3" w:rsidP="004D13F3">
      <w:pPr>
        <w:pStyle w:val="PL"/>
        <w:rPr>
          <w:noProof w:val="0"/>
        </w:rPr>
      </w:pPr>
    </w:p>
    <w:p w14:paraId="32AA1E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leaf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>.";</w:t>
      </w:r>
    </w:p>
    <w:p w14:paraId="6AD85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08E39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C881" w14:textId="77777777" w:rsidR="004D13F3" w:rsidRPr="0099127B" w:rsidRDefault="004D13F3" w:rsidP="004D13F3">
      <w:pPr>
        <w:pStyle w:val="PL"/>
        <w:rPr>
          <w:noProof w:val="0"/>
        </w:rPr>
      </w:pPr>
    </w:p>
    <w:p w14:paraId="365EEF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.";</w:t>
      </w:r>
    </w:p>
    <w:p w14:paraId="65DE8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47F70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4592A9" w14:textId="77777777" w:rsidR="004D13F3" w:rsidRPr="0099127B" w:rsidRDefault="004D13F3" w:rsidP="004D13F3">
      <w:pPr>
        <w:pStyle w:val="PL"/>
        <w:rPr>
          <w:noProof w:val="0"/>
        </w:rPr>
      </w:pPr>
    </w:p>
    <w:p w14:paraId="311843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.";</w:t>
      </w:r>
    </w:p>
    <w:p w14:paraId="45922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30E5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6D62FDD" w14:textId="77777777" w:rsidR="004D13F3" w:rsidRPr="0099127B" w:rsidRDefault="004D13F3" w:rsidP="004D13F3">
      <w:pPr>
        <w:pStyle w:val="PL"/>
        <w:rPr>
          <w:noProof w:val="0"/>
        </w:rPr>
      </w:pPr>
    </w:p>
    <w:p w14:paraId="21F7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rsrpOffsetCsiRs</w:t>
      </w:r>
      <w:proofErr w:type="spellEnd"/>
      <w:r w:rsidRPr="0099127B">
        <w:rPr>
          <w:noProof w:val="0"/>
        </w:rPr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>-RS.";</w:t>
      </w:r>
    </w:p>
    <w:p w14:paraId="25B50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E1D5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43AA1D6" w14:textId="77777777" w:rsidR="004D13F3" w:rsidRPr="0099127B" w:rsidRDefault="004D13F3" w:rsidP="004D13F3">
      <w:pPr>
        <w:pStyle w:val="PL"/>
        <w:rPr>
          <w:noProof w:val="0"/>
        </w:rPr>
      </w:pPr>
    </w:p>
    <w:p w14:paraId="785F5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rsrqOffsetCsiRs</w:t>
      </w:r>
      <w:proofErr w:type="spellEnd"/>
      <w:r w:rsidRPr="0099127B">
        <w:rPr>
          <w:noProof w:val="0"/>
        </w:rPr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-RS.";</w:t>
      </w:r>
    </w:p>
    <w:p w14:paraId="25FAA5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BA022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C7ED3A4" w14:textId="77777777" w:rsidR="004D13F3" w:rsidRPr="0099127B" w:rsidRDefault="004D13F3" w:rsidP="004D13F3">
      <w:pPr>
        <w:pStyle w:val="PL"/>
        <w:rPr>
          <w:noProof w:val="0"/>
        </w:rPr>
      </w:pPr>
    </w:p>
    <w:p w14:paraId="388A0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sinrOffsetCsiRs</w:t>
      </w:r>
      <w:proofErr w:type="spellEnd"/>
      <w:r w:rsidRPr="0099127B">
        <w:rPr>
          <w:noProof w:val="0"/>
        </w:rPr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39847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9CFAA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E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EC9EC1" w14:textId="77777777" w:rsidR="004D13F3" w:rsidRPr="0099127B" w:rsidRDefault="004D13F3" w:rsidP="004D13F3">
      <w:pPr>
        <w:pStyle w:val="PL"/>
        <w:rPr>
          <w:noProof w:val="0"/>
        </w:rPr>
      </w:pPr>
    </w:p>
    <w:p w14:paraId="7F932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</w:t>
      </w:r>
      <w:proofErr w:type="spellEnd"/>
      <w:r w:rsidRPr="0099127B">
        <w:rPr>
          <w:noProof w:val="0"/>
        </w:rPr>
        <w:t xml:space="preserve"> {</w:t>
      </w:r>
    </w:p>
    <w:p w14:paraId="4C0FC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71875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DF8D828" w14:textId="77777777" w:rsidR="004D13F3" w:rsidRPr="0099127B" w:rsidRDefault="004D13F3" w:rsidP="004D13F3">
      <w:pPr>
        <w:pStyle w:val="PL"/>
        <w:rPr>
          <w:noProof w:val="0"/>
        </w:rPr>
      </w:pPr>
    </w:p>
    <w:p w14:paraId="5E896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blackListEntryIdleMode</w:t>
      </w:r>
      <w:proofErr w:type="spellEnd"/>
      <w:r w:rsidRPr="0099127B">
        <w:rPr>
          <w:noProof w:val="0"/>
        </w:rPr>
        <w:t xml:space="preserve"> {</w:t>
      </w:r>
    </w:p>
    <w:p w14:paraId="57EAF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3C09F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F03B89" w14:textId="77777777" w:rsidR="004D13F3" w:rsidRPr="0099127B" w:rsidRDefault="004D13F3" w:rsidP="004D13F3">
      <w:pPr>
        <w:pStyle w:val="PL"/>
        <w:rPr>
          <w:noProof w:val="0"/>
        </w:rPr>
      </w:pPr>
    </w:p>
    <w:p w14:paraId="2228D1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{</w:t>
      </w:r>
    </w:p>
    <w:p w14:paraId="12F1A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257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5ED3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214E9C1" w14:textId="77777777" w:rsidR="004D13F3" w:rsidRPr="0099127B" w:rsidRDefault="004D13F3" w:rsidP="004D13F3">
      <w:pPr>
        <w:pStyle w:val="PL"/>
        <w:rPr>
          <w:noProof w:val="0"/>
        </w:rPr>
      </w:pPr>
    </w:p>
    <w:p w14:paraId="57587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cellReselectionSubPriority</w:t>
      </w:r>
      <w:proofErr w:type="spellEnd"/>
      <w:r w:rsidRPr="0099127B">
        <w:rPr>
          <w:noProof w:val="0"/>
        </w:rPr>
        <w:t xml:space="preserve"> {</w:t>
      </w:r>
    </w:p>
    <w:p w14:paraId="781CC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551A4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29BF79" w14:textId="77777777" w:rsidR="004D13F3" w:rsidRPr="0099127B" w:rsidRDefault="004D13F3" w:rsidP="004D13F3">
      <w:pPr>
        <w:pStyle w:val="PL"/>
        <w:rPr>
          <w:noProof w:val="0"/>
        </w:rPr>
      </w:pPr>
    </w:p>
    <w:p w14:paraId="3BA37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pMax</w:t>
      </w:r>
      <w:proofErr w:type="spellEnd"/>
      <w:r w:rsidRPr="0099127B">
        <w:rPr>
          <w:noProof w:val="0"/>
        </w:rPr>
        <w:t xml:space="preserve"> {</w:t>
      </w:r>
    </w:p>
    <w:p w14:paraId="08E542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</w:t>
      </w:r>
      <w:proofErr w:type="spellStart"/>
      <w:r w:rsidRPr="0099127B">
        <w:rPr>
          <w:noProof w:val="0"/>
        </w:rPr>
        <w:t>Pcompensation</w:t>
      </w:r>
      <w:proofErr w:type="spellEnd"/>
      <w:r w:rsidRPr="0099127B">
        <w:rPr>
          <w:noProof w:val="0"/>
        </w:rPr>
        <w:t xml:space="preserve"> </w:t>
      </w:r>
    </w:p>
    <w:p w14:paraId="5E2EB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9B63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2844E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75F4B0E" w14:textId="77777777" w:rsidR="004D13F3" w:rsidRPr="0099127B" w:rsidRDefault="004D13F3" w:rsidP="004D13F3">
      <w:pPr>
        <w:pStyle w:val="PL"/>
        <w:rPr>
          <w:noProof w:val="0"/>
        </w:rPr>
      </w:pPr>
    </w:p>
    <w:p w14:paraId="1DCF5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qOffsetFreq</w:t>
      </w:r>
      <w:proofErr w:type="spellEnd"/>
      <w:r w:rsidRPr="0099127B">
        <w:rPr>
          <w:noProof w:val="0"/>
        </w:rPr>
        <w:t xml:space="preserve"> {</w:t>
      </w:r>
    </w:p>
    <w:p w14:paraId="36EDD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DCF2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6E5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9068D" w14:textId="77777777" w:rsidR="004D13F3" w:rsidRPr="0099127B" w:rsidRDefault="004D13F3" w:rsidP="004D13F3">
      <w:pPr>
        <w:pStyle w:val="PL"/>
        <w:rPr>
          <w:noProof w:val="0"/>
        </w:rPr>
      </w:pPr>
    </w:p>
    <w:p w14:paraId="613D4F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{</w:t>
      </w:r>
    </w:p>
    <w:p w14:paraId="082B3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>. Sent in SIB3 or</w:t>
      </w:r>
    </w:p>
    <w:p w14:paraId="2B9B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7C8AB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0F6E4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AA05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8D8CD3" w14:textId="77777777" w:rsidR="004D13F3" w:rsidRPr="0099127B" w:rsidRDefault="004D13F3" w:rsidP="004D13F3">
      <w:pPr>
        <w:pStyle w:val="PL"/>
        <w:rPr>
          <w:noProof w:val="0"/>
        </w:rPr>
      </w:pPr>
    </w:p>
    <w:p w14:paraId="12604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{</w:t>
      </w:r>
    </w:p>
    <w:p w14:paraId="118B3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0C46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66131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09A23" w14:textId="77777777" w:rsidR="004D13F3" w:rsidRPr="0099127B" w:rsidRDefault="004D13F3" w:rsidP="004D13F3">
      <w:pPr>
        <w:pStyle w:val="PL"/>
        <w:rPr>
          <w:noProof w:val="0"/>
        </w:rPr>
      </w:pPr>
    </w:p>
    <w:p w14:paraId="4015E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threshXHighP</w:t>
      </w:r>
      <w:proofErr w:type="spellEnd"/>
      <w:r w:rsidRPr="0099127B">
        <w:rPr>
          <w:noProof w:val="0"/>
        </w:rPr>
        <w:t xml:space="preserve"> {</w:t>
      </w:r>
    </w:p>
    <w:p w14:paraId="23DFD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HighP</w:t>
      </w:r>
      <w:proofErr w:type="spellEnd"/>
      <w:r w:rsidRPr="0099127B">
        <w:rPr>
          <w:noProof w:val="0"/>
        </w:rPr>
        <w:t xml:space="preserve"> in 3GPP TS 38.304";</w:t>
      </w:r>
    </w:p>
    <w:p w14:paraId="1B09E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71A2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81DC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C2F7F7" w14:textId="77777777" w:rsidR="004D13F3" w:rsidRPr="0099127B" w:rsidRDefault="004D13F3" w:rsidP="004D13F3">
      <w:pPr>
        <w:pStyle w:val="PL"/>
        <w:rPr>
          <w:noProof w:val="0"/>
        </w:rPr>
      </w:pPr>
    </w:p>
    <w:p w14:paraId="0AAF75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threshXHighQ</w:t>
      </w:r>
      <w:proofErr w:type="spellEnd"/>
      <w:r w:rsidRPr="0099127B">
        <w:rPr>
          <w:noProof w:val="0"/>
        </w:rPr>
        <w:t xml:space="preserve"> {</w:t>
      </w:r>
    </w:p>
    <w:p w14:paraId="08330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>, HighQ in 3GPP TS 38.304";</w:t>
      </w:r>
    </w:p>
    <w:p w14:paraId="0B9C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959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CD350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1B2B2D4" w14:textId="77777777" w:rsidR="004D13F3" w:rsidRPr="0099127B" w:rsidRDefault="004D13F3" w:rsidP="004D13F3">
      <w:pPr>
        <w:pStyle w:val="PL"/>
        <w:rPr>
          <w:noProof w:val="0"/>
        </w:rPr>
      </w:pPr>
    </w:p>
    <w:p w14:paraId="7F833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threshXLowP</w:t>
      </w:r>
      <w:proofErr w:type="spellEnd"/>
      <w:r w:rsidRPr="0099127B">
        <w:rPr>
          <w:noProof w:val="0"/>
        </w:rPr>
        <w:t xml:space="preserve"> {</w:t>
      </w:r>
    </w:p>
    <w:p w14:paraId="6855A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LowP</w:t>
      </w:r>
      <w:proofErr w:type="spellEnd"/>
      <w:r w:rsidRPr="0099127B">
        <w:rPr>
          <w:noProof w:val="0"/>
        </w:rPr>
        <w:t xml:space="preserve"> in 3GPP TS 38.304";</w:t>
      </w:r>
    </w:p>
    <w:p w14:paraId="76917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90F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1F6D1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87F08A" w14:textId="77777777" w:rsidR="004D13F3" w:rsidRPr="0099127B" w:rsidRDefault="004D13F3" w:rsidP="004D13F3">
      <w:pPr>
        <w:pStyle w:val="PL"/>
        <w:rPr>
          <w:noProof w:val="0"/>
        </w:rPr>
      </w:pPr>
    </w:p>
    <w:p w14:paraId="1823AE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threshXLowQ</w:t>
      </w:r>
      <w:proofErr w:type="spellEnd"/>
      <w:r w:rsidRPr="0099127B">
        <w:rPr>
          <w:noProof w:val="0"/>
        </w:rPr>
        <w:t xml:space="preserve"> {</w:t>
      </w:r>
    </w:p>
    <w:p w14:paraId="2BF40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LowQ</w:t>
      </w:r>
      <w:proofErr w:type="spellEnd"/>
      <w:r w:rsidRPr="0099127B">
        <w:rPr>
          <w:noProof w:val="0"/>
        </w:rPr>
        <w:t xml:space="preserve"> in 3GPP TS 38.304";</w:t>
      </w:r>
    </w:p>
    <w:p w14:paraId="6A2EF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9C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22F9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AFF79E" w14:textId="77777777" w:rsidR="004D13F3" w:rsidRPr="0099127B" w:rsidRDefault="004D13F3" w:rsidP="004D13F3">
      <w:pPr>
        <w:pStyle w:val="PL"/>
        <w:rPr>
          <w:noProof w:val="0"/>
        </w:rPr>
      </w:pPr>
    </w:p>
    <w:p w14:paraId="77BB3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leaf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637C0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TreselectionRAT</w:t>
      </w:r>
      <w:proofErr w:type="spellEnd"/>
      <w:r w:rsidRPr="0099127B">
        <w:rPr>
          <w:noProof w:val="0"/>
        </w:rPr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D30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      </w:t>
      </w:r>
      <w:r w:rsidRPr="0099127B">
        <w:rPr>
          <w:noProof w:val="0"/>
        </w:rPr>
        <w:tab/>
      </w:r>
    </w:p>
    <w:p w14:paraId="3C5E9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D00DD6" w14:textId="77777777" w:rsidR="004D13F3" w:rsidRPr="0099127B" w:rsidRDefault="004D13F3" w:rsidP="004D13F3">
      <w:pPr>
        <w:pStyle w:val="PL"/>
        <w:rPr>
          <w:noProof w:val="0"/>
        </w:rPr>
      </w:pPr>
    </w:p>
    <w:p w14:paraId="0CAF8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tReselectionNRSfHigh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43EBB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in</w:t>
      </w:r>
    </w:p>
    <w:p w14:paraId="44F00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for high</w:t>
      </w:r>
    </w:p>
    <w:p w14:paraId="1C29D1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5DC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64595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37F0A03" w14:textId="77777777" w:rsidR="004D13F3" w:rsidRPr="0099127B" w:rsidRDefault="004D13F3" w:rsidP="004D13F3">
      <w:pPr>
        <w:pStyle w:val="PL"/>
        <w:rPr>
          <w:noProof w:val="0"/>
        </w:rPr>
      </w:pPr>
    </w:p>
    <w:p w14:paraId="4BB00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tReselectionNRSfMedium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3AEBE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in</w:t>
      </w:r>
    </w:p>
    <w:p w14:paraId="07797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for medium</w:t>
      </w:r>
    </w:p>
    <w:p w14:paraId="6AB2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F254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1DA2B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495571" w14:textId="77777777" w:rsidR="004D13F3" w:rsidRPr="0099127B" w:rsidRDefault="004D13F3" w:rsidP="004D13F3">
      <w:pPr>
        <w:pStyle w:val="PL"/>
        <w:rPr>
          <w:noProof w:val="0"/>
        </w:rPr>
      </w:pPr>
    </w:p>
    <w:p w14:paraId="465F8F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B08EF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00D56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DE75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D8F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C9AA4F1" w14:textId="77777777" w:rsidR="004D13F3" w:rsidRPr="0099127B" w:rsidRDefault="004D13F3" w:rsidP="004D13F3">
      <w:pPr>
        <w:pStyle w:val="PL"/>
        <w:rPr>
          <w:noProof w:val="0"/>
        </w:rPr>
      </w:pPr>
    </w:p>
    <w:p w14:paraId="23B67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  <w:rPr>
          <w:noProof w:val="0"/>
        </w:rPr>
      </w:pPr>
    </w:p>
    <w:p w14:paraId="5816B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{</w:t>
      </w:r>
    </w:p>
    <w:p w14:paraId="7A915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"Together with the target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>, it represents the</w:t>
      </w:r>
    </w:p>
    <w:p w14:paraId="351E2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properties applicable to the referencing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>.";</w:t>
      </w:r>
    </w:p>
    <w:p w14:paraId="609AC5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B6F6B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NRFreqRelationGrp</w:t>
      </w:r>
      <w:proofErr w:type="spellEnd"/>
      <w:r w:rsidRPr="0099127B">
        <w:rPr>
          <w:noProof w:val="0"/>
        </w:rPr>
        <w:t>;</w:t>
      </w:r>
    </w:p>
    <w:p w14:paraId="7B45D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1D6B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2FD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1BC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_3gpp-nr-nrm-nrfrequency {</w:t>
      </w:r>
    </w:p>
    <w:p w14:paraId="7689D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1BF3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"nrfreq3gpp";</w:t>
      </w:r>
    </w:p>
    <w:p w14:paraId="48CF6F2C" w14:textId="77777777" w:rsidR="004D13F3" w:rsidRPr="0099127B" w:rsidRDefault="004D13F3" w:rsidP="004D13F3">
      <w:pPr>
        <w:pStyle w:val="PL"/>
        <w:rPr>
          <w:noProof w:val="0"/>
        </w:rPr>
      </w:pPr>
    </w:p>
    <w:p w14:paraId="58E8D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  <w:rPr>
          <w:noProof w:val="0"/>
        </w:rPr>
      </w:pPr>
    </w:p>
    <w:p w14:paraId="352A9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Information Object</w:t>
      </w:r>
    </w:p>
    <w:p w14:paraId="00C55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  <w:rPr>
          <w:noProof w:val="0"/>
        </w:rPr>
      </w:pPr>
    </w:p>
    <w:p w14:paraId="31198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A4DC64" w14:textId="77777777" w:rsidR="004D13F3" w:rsidRPr="0099127B" w:rsidRDefault="004D13F3" w:rsidP="004D13F3">
      <w:pPr>
        <w:pStyle w:val="PL"/>
        <w:rPr>
          <w:noProof w:val="0"/>
        </w:rPr>
      </w:pPr>
    </w:p>
    <w:p w14:paraId="3CA7B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NRFrequencyGrp</w:t>
      </w:r>
      <w:proofErr w:type="spellEnd"/>
      <w:r w:rsidRPr="0099127B">
        <w:rPr>
          <w:noProof w:val="0"/>
        </w:rPr>
        <w:t xml:space="preserve"> {</w:t>
      </w:r>
    </w:p>
    <w:p w14:paraId="0A4C8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IOC.";</w:t>
      </w:r>
    </w:p>
    <w:p w14:paraId="3453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  <w:rPr>
          <w:noProof w:val="0"/>
        </w:rPr>
      </w:pPr>
    </w:p>
    <w:p w14:paraId="191C4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absoluteFrequencySSB</w:t>
      </w:r>
      <w:proofErr w:type="spellEnd"/>
      <w:r w:rsidRPr="0099127B">
        <w:rPr>
          <w:noProof w:val="0"/>
        </w:rPr>
        <w:t xml:space="preserve"> {</w:t>
      </w:r>
    </w:p>
    <w:p w14:paraId="6C94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F1AD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4A81F" w14:textId="77777777" w:rsidR="004D13F3" w:rsidRPr="0099127B" w:rsidRDefault="004D13F3" w:rsidP="004D13F3">
      <w:pPr>
        <w:pStyle w:val="PL"/>
        <w:rPr>
          <w:noProof w:val="0"/>
        </w:rPr>
      </w:pPr>
    </w:p>
    <w:p w14:paraId="6EA274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sSBSubCarrierSpacing</w:t>
      </w:r>
      <w:proofErr w:type="spellEnd"/>
      <w:r w:rsidRPr="0099127B">
        <w:rPr>
          <w:noProof w:val="0"/>
        </w:rPr>
        <w:t xml:space="preserve"> {</w:t>
      </w:r>
    </w:p>
    <w:p w14:paraId="69658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E4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"kHz";</w:t>
      </w:r>
    </w:p>
    <w:p w14:paraId="4C2468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BE4B50" w14:textId="77777777" w:rsidR="004D13F3" w:rsidRPr="0099127B" w:rsidRDefault="004D13F3" w:rsidP="004D13F3">
      <w:pPr>
        <w:pStyle w:val="PL"/>
        <w:rPr>
          <w:noProof w:val="0"/>
        </w:rPr>
      </w:pPr>
    </w:p>
    <w:p w14:paraId="3E5C0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multiFrequencyBandListNR</w:t>
      </w:r>
      <w:proofErr w:type="spellEnd"/>
      <w:r w:rsidRPr="0099127B">
        <w:rPr>
          <w:noProof w:val="0"/>
        </w:rPr>
        <w:t xml:space="preserve"> {</w:t>
      </w:r>
    </w:p>
    <w:p w14:paraId="6C767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list is automatically set by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65331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47721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950A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FA2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1627A7" w14:textId="77777777" w:rsidR="004D13F3" w:rsidRPr="0099127B" w:rsidRDefault="004D13F3" w:rsidP="004D13F3">
      <w:pPr>
        <w:pStyle w:val="PL"/>
        <w:rPr>
          <w:noProof w:val="0"/>
        </w:rPr>
      </w:pPr>
    </w:p>
    <w:p w14:paraId="78FC2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 xml:space="preserve"> {</w:t>
      </w:r>
    </w:p>
    <w:p w14:paraId="7C09C1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{</w:t>
      </w:r>
    </w:p>
    <w:p w14:paraId="1D4739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8E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NRFrequencyGrp</w:t>
      </w:r>
      <w:proofErr w:type="spellEnd"/>
      <w:r w:rsidRPr="0099127B">
        <w:rPr>
          <w:noProof w:val="0"/>
        </w:rPr>
        <w:t>;</w:t>
      </w:r>
    </w:p>
    <w:p w14:paraId="462D2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E2AB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161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9B8A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BA75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>;</w:t>
      </w:r>
    </w:p>
    <w:p w14:paraId="65845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11FC784" w14:textId="77777777" w:rsidR="004D13F3" w:rsidRPr="0099127B" w:rsidRDefault="004D13F3" w:rsidP="004D13F3">
      <w:pPr>
        <w:pStyle w:val="PL"/>
        <w:rPr>
          <w:noProof w:val="0"/>
        </w:rPr>
      </w:pPr>
    </w:p>
    <w:p w14:paraId="5B35E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>;</w:t>
      </w:r>
    </w:p>
    <w:p w14:paraId="4129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522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_3gpp-nr-nrm-nrnetwork {</w:t>
      </w:r>
    </w:p>
    <w:p w14:paraId="5498F6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B45A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"nrnet3gpp";</w:t>
      </w:r>
    </w:p>
    <w:p w14:paraId="50C9306E" w14:textId="77777777" w:rsidR="004D13F3" w:rsidRPr="0099127B" w:rsidRDefault="004D13F3" w:rsidP="004D13F3">
      <w:pPr>
        <w:pStyle w:val="PL"/>
        <w:rPr>
          <w:noProof w:val="0"/>
        </w:rPr>
      </w:pPr>
    </w:p>
    <w:p w14:paraId="5153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  <w:rPr>
          <w:noProof w:val="0"/>
        </w:rPr>
      </w:pPr>
    </w:p>
    <w:p w14:paraId="5B1B4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Information Object</w:t>
      </w:r>
    </w:p>
    <w:p w14:paraId="3F234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  <w:rPr>
          <w:noProof w:val="0"/>
        </w:rPr>
      </w:pPr>
    </w:p>
    <w:p w14:paraId="7F62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250BDBE" w14:textId="77777777" w:rsidR="004D13F3" w:rsidRPr="0099127B" w:rsidRDefault="004D13F3" w:rsidP="004D13F3">
      <w:pPr>
        <w:pStyle w:val="PL"/>
        <w:rPr>
          <w:noProof w:val="0"/>
        </w:rPr>
      </w:pPr>
    </w:p>
    <w:p w14:paraId="1E8C1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ExternalsUnderNRNetwork</w:t>
      </w:r>
      <w:proofErr w:type="spellEnd"/>
      <w:r w:rsidRPr="0099127B">
        <w:rPr>
          <w:noProof w:val="0"/>
        </w:rPr>
        <w:t xml:space="preserve"> {</w:t>
      </w:r>
    </w:p>
    <w:p w14:paraId="7EB1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, </w:t>
      </w:r>
    </w:p>
    <w:p w14:paraId="6AEF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</w:t>
      </w:r>
    </w:p>
    <w:p w14:paraId="02B4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are contained under a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list/class.";</w:t>
      </w:r>
    </w:p>
    <w:p w14:paraId="641022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9FAFFA5" w14:textId="77777777" w:rsidR="004D13F3" w:rsidRPr="0099127B" w:rsidRDefault="004D13F3" w:rsidP="004D13F3">
      <w:pPr>
        <w:pStyle w:val="PL"/>
        <w:rPr>
          <w:noProof w:val="0"/>
        </w:rPr>
      </w:pPr>
    </w:p>
    <w:p w14:paraId="0D2E4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NRNetworkGrp</w:t>
      </w:r>
      <w:proofErr w:type="spellEnd"/>
      <w:r w:rsidRPr="0099127B">
        <w:rPr>
          <w:noProof w:val="0"/>
        </w:rPr>
        <w:t xml:space="preserve"> {</w:t>
      </w:r>
    </w:p>
    <w:p w14:paraId="435CAC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IOC.";</w:t>
      </w:r>
    </w:p>
    <w:p w14:paraId="555D52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265373C" w14:textId="77777777" w:rsidR="004D13F3" w:rsidRPr="0099127B" w:rsidRDefault="004D13F3" w:rsidP="004D13F3">
      <w:pPr>
        <w:pStyle w:val="PL"/>
        <w:rPr>
          <w:noProof w:val="0"/>
        </w:rPr>
      </w:pPr>
    </w:p>
    <w:p w14:paraId="4004C2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{</w:t>
      </w:r>
    </w:p>
    <w:p w14:paraId="11B024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45B18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NRNetworkGrp</w:t>
      </w:r>
      <w:proofErr w:type="spellEnd"/>
      <w:r w:rsidRPr="0099127B">
        <w:rPr>
          <w:noProof w:val="0"/>
        </w:rPr>
        <w:t>;</w:t>
      </w:r>
    </w:p>
    <w:p w14:paraId="5ADA8E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D897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C5A1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_3gpp-nr-nrm-nrsectorcarrier {</w:t>
      </w:r>
    </w:p>
    <w:p w14:paraId="73005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F266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  <w:rPr>
          <w:noProof w:val="0"/>
        </w:rPr>
      </w:pPr>
    </w:p>
    <w:p w14:paraId="0D631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  <w:rPr>
          <w:noProof w:val="0"/>
        </w:rPr>
      </w:pPr>
    </w:p>
    <w:p w14:paraId="6F4C0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161B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Information</w:t>
      </w:r>
    </w:p>
    <w:p w14:paraId="408BD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  <w:rPr>
          <w:noProof w:val="0"/>
        </w:rPr>
      </w:pPr>
    </w:p>
    <w:p w14:paraId="44843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AAC048" w14:textId="77777777" w:rsidR="004D13F3" w:rsidRPr="0099127B" w:rsidRDefault="004D13F3" w:rsidP="004D13F3">
      <w:pPr>
        <w:pStyle w:val="PL"/>
        <w:rPr>
          <w:noProof w:val="0"/>
        </w:rPr>
      </w:pPr>
    </w:p>
    <w:p w14:paraId="209F66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NRSectorCarrierGrp</w:t>
      </w:r>
      <w:proofErr w:type="spellEnd"/>
      <w:r w:rsidRPr="0099127B">
        <w:rPr>
          <w:noProof w:val="0"/>
        </w:rPr>
        <w:t xml:space="preserve"> {</w:t>
      </w:r>
    </w:p>
    <w:p w14:paraId="1E223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IOC.";</w:t>
      </w:r>
    </w:p>
    <w:p w14:paraId="224EB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  <w:rPr>
          <w:noProof w:val="0"/>
        </w:rPr>
      </w:pPr>
    </w:p>
    <w:p w14:paraId="50A8A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txDirection</w:t>
      </w:r>
      <w:proofErr w:type="spellEnd"/>
      <w:r w:rsidRPr="0099127B">
        <w:rPr>
          <w:noProof w:val="0"/>
        </w:rPr>
        <w:t xml:space="preserve"> {</w:t>
      </w:r>
    </w:p>
    <w:p w14:paraId="708C8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54E4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3ABE0" w14:textId="77777777" w:rsidR="004D13F3" w:rsidRPr="0099127B" w:rsidRDefault="004D13F3" w:rsidP="004D13F3">
      <w:pPr>
        <w:pStyle w:val="PL"/>
        <w:rPr>
          <w:noProof w:val="0"/>
        </w:rPr>
      </w:pPr>
    </w:p>
    <w:p w14:paraId="22356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configuredMaxTxPower</w:t>
      </w:r>
      <w:proofErr w:type="spellEnd"/>
      <w:r w:rsidRPr="0099127B">
        <w:rPr>
          <w:noProof w:val="0"/>
        </w:rPr>
        <w:t xml:space="preserve"> {</w:t>
      </w:r>
    </w:p>
    <w:p w14:paraId="753E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"Maximum </w:t>
      </w:r>
      <w:proofErr w:type="spellStart"/>
      <w:r w:rsidRPr="0099127B">
        <w:rPr>
          <w:noProof w:val="0"/>
        </w:rPr>
        <w:t>transmisssion</w:t>
      </w:r>
      <w:proofErr w:type="spellEnd"/>
      <w:r w:rsidRPr="0099127B">
        <w:rPr>
          <w:noProof w:val="0"/>
        </w:rPr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B48F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08DD0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</w:t>
      </w:r>
      <w:proofErr w:type="spellStart"/>
      <w:r w:rsidRPr="0099127B">
        <w:rPr>
          <w:noProof w:val="0"/>
        </w:rPr>
        <w:t>mW</w:t>
      </w:r>
      <w:proofErr w:type="spellEnd"/>
      <w:r w:rsidRPr="0099127B">
        <w:rPr>
          <w:noProof w:val="0"/>
        </w:rPr>
        <w:t>;</w:t>
      </w:r>
    </w:p>
    <w:p w14:paraId="23BA43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CBF891" w14:textId="77777777" w:rsidR="004D13F3" w:rsidRPr="0099127B" w:rsidRDefault="004D13F3" w:rsidP="004D13F3">
      <w:pPr>
        <w:pStyle w:val="PL"/>
        <w:rPr>
          <w:noProof w:val="0"/>
        </w:rPr>
      </w:pPr>
    </w:p>
    <w:p w14:paraId="1B0BB1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configuredMaxTxEIRP</w:t>
      </w:r>
      <w:proofErr w:type="spellEnd"/>
      <w:r w:rsidRPr="0099127B">
        <w:rPr>
          <w:noProof w:val="0"/>
        </w:rPr>
        <w:t xml:space="preserve"> {</w:t>
      </w:r>
    </w:p>
    <w:p w14:paraId="2AB7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6CECA6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4DBD98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A2A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maximum emitted </w:t>
      </w:r>
      <w:proofErr w:type="spellStart"/>
      <w:r w:rsidRPr="0099127B">
        <w:rPr>
          <w:noProof w:val="0"/>
        </w:rPr>
        <w:t>isotroptic</w:t>
      </w:r>
      <w:proofErr w:type="spellEnd"/>
      <w:r w:rsidRPr="0099127B">
        <w:rPr>
          <w:noProof w:val="0"/>
        </w:rPr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F82D2" w14:textId="77777777" w:rsidR="004D13F3" w:rsidRPr="0099127B" w:rsidRDefault="004D13F3" w:rsidP="004D13F3">
      <w:pPr>
        <w:pStyle w:val="PL"/>
        <w:rPr>
          <w:noProof w:val="0"/>
        </w:rPr>
      </w:pPr>
    </w:p>
    <w:p w14:paraId="7C4A5A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 xml:space="preserve"> {</w:t>
      </w:r>
    </w:p>
    <w:p w14:paraId="4B7CD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downlink. </w:t>
      </w:r>
    </w:p>
    <w:p w14:paraId="01ADE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>.";</w:t>
      </w:r>
    </w:p>
    <w:p w14:paraId="4F2AF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0B6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74B309" w14:textId="77777777" w:rsidR="004D13F3" w:rsidRPr="0099127B" w:rsidRDefault="004D13F3" w:rsidP="004D13F3">
      <w:pPr>
        <w:pStyle w:val="PL"/>
        <w:rPr>
          <w:noProof w:val="0"/>
        </w:rPr>
      </w:pPr>
    </w:p>
    <w:p w14:paraId="18050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 xml:space="preserve"> {</w:t>
      </w:r>
    </w:p>
    <w:p w14:paraId="13F90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uplink. </w:t>
      </w:r>
    </w:p>
    <w:p w14:paraId="61AA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>.";</w:t>
      </w:r>
    </w:p>
    <w:p w14:paraId="4FBBE8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3CF8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38C783" w14:textId="77777777" w:rsidR="004D13F3" w:rsidRPr="0099127B" w:rsidRDefault="004D13F3" w:rsidP="004D13F3">
      <w:pPr>
        <w:pStyle w:val="PL"/>
        <w:rPr>
          <w:noProof w:val="0"/>
        </w:rPr>
      </w:pPr>
    </w:p>
    <w:p w14:paraId="4E4AE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 xml:space="preserve"> {</w:t>
      </w:r>
    </w:p>
    <w:p w14:paraId="2A908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</w:t>
      </w:r>
      <w:proofErr w:type="spellStart"/>
      <w:r w:rsidRPr="0099127B">
        <w:rPr>
          <w:noProof w:val="0"/>
        </w:rPr>
        <w:t>bandwitdth</w:t>
      </w:r>
      <w:proofErr w:type="spellEnd"/>
      <w:r w:rsidRPr="0099127B">
        <w:rPr>
          <w:noProof w:val="0"/>
        </w:rPr>
        <w:t xml:space="preserve"> for downlink. </w:t>
      </w:r>
    </w:p>
    <w:p w14:paraId="0507E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>.";</w:t>
      </w:r>
    </w:p>
    <w:p w14:paraId="3FE55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0D70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0EF3B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3804C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6CAEA2" w14:textId="77777777" w:rsidR="004D13F3" w:rsidRPr="0099127B" w:rsidRDefault="004D13F3" w:rsidP="004D13F3">
      <w:pPr>
        <w:pStyle w:val="PL"/>
        <w:rPr>
          <w:noProof w:val="0"/>
        </w:rPr>
      </w:pPr>
    </w:p>
    <w:p w14:paraId="26744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bSChannelBwUL</w:t>
      </w:r>
      <w:proofErr w:type="spellEnd"/>
      <w:r w:rsidRPr="0099127B">
        <w:rPr>
          <w:noProof w:val="0"/>
        </w:rPr>
        <w:t xml:space="preserve"> {</w:t>
      </w:r>
    </w:p>
    <w:p w14:paraId="56378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</w:t>
      </w:r>
      <w:proofErr w:type="spellStart"/>
      <w:r w:rsidRPr="0099127B">
        <w:rPr>
          <w:noProof w:val="0"/>
        </w:rPr>
        <w:t>bandwitdth</w:t>
      </w:r>
      <w:proofErr w:type="spellEnd"/>
      <w:r w:rsidRPr="0099127B">
        <w:rPr>
          <w:noProof w:val="0"/>
        </w:rPr>
        <w:t xml:space="preserve"> for uplink.";</w:t>
      </w:r>
    </w:p>
    <w:p w14:paraId="2C19E7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2DD1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6664F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A04B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1628B1F" w14:textId="77777777" w:rsidR="004D13F3" w:rsidRPr="0099127B" w:rsidRDefault="004D13F3" w:rsidP="004D13F3">
      <w:pPr>
        <w:pStyle w:val="PL"/>
        <w:rPr>
          <w:noProof w:val="0"/>
        </w:rPr>
      </w:pPr>
    </w:p>
    <w:p w14:paraId="2C7FF9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sectorEquipmentFunctionRef</w:t>
      </w:r>
      <w:proofErr w:type="spellEnd"/>
      <w:r w:rsidRPr="0099127B">
        <w:rPr>
          <w:noProof w:val="0"/>
        </w:rPr>
        <w:t xml:space="preserve"> {</w:t>
      </w:r>
    </w:p>
    <w:p w14:paraId="44A30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instance.";</w:t>
      </w:r>
    </w:p>
    <w:p w14:paraId="21EDF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2A8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       </w:t>
      </w:r>
      <w:r w:rsidRPr="0099127B">
        <w:rPr>
          <w:noProof w:val="0"/>
        </w:rPr>
        <w:tab/>
      </w:r>
    </w:p>
    <w:p w14:paraId="51BFF0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4B6C3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1A73E1A" w14:textId="77777777" w:rsidR="004D13F3" w:rsidRPr="0099127B" w:rsidRDefault="004D13F3" w:rsidP="004D13F3">
      <w:pPr>
        <w:pStyle w:val="PL"/>
        <w:rPr>
          <w:noProof w:val="0"/>
        </w:rPr>
      </w:pPr>
    </w:p>
    <w:p w14:paraId="58061C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  <w:rPr>
          <w:noProof w:val="0"/>
        </w:rPr>
      </w:pPr>
    </w:p>
    <w:p w14:paraId="279111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{</w:t>
      </w:r>
    </w:p>
    <w:p w14:paraId="03532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AA76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NRSectorCarrierGrp</w:t>
      </w:r>
      <w:proofErr w:type="spellEnd"/>
      <w:r w:rsidRPr="0099127B">
        <w:rPr>
          <w:noProof w:val="0"/>
        </w:rPr>
        <w:t>;</w:t>
      </w:r>
    </w:p>
    <w:p w14:paraId="353E0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6F375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1FD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3FEF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_3gpp-nr-nrm-rrmpolicy {</w:t>
      </w:r>
    </w:p>
    <w:p w14:paraId="62191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C30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  <w:rPr>
          <w:noProof w:val="0"/>
        </w:rPr>
      </w:pPr>
    </w:p>
    <w:p w14:paraId="4D3BE4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  <w:rPr>
          <w:noProof w:val="0"/>
        </w:rPr>
      </w:pPr>
    </w:p>
    <w:p w14:paraId="5CBAF5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D02E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 abstract class that </w:t>
      </w:r>
    </w:p>
    <w:p w14:paraId="42A7D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  <w:rPr>
          <w:noProof w:val="0"/>
        </w:rPr>
      </w:pPr>
    </w:p>
    <w:p w14:paraId="3E4F90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  <w:rPr>
          <w:noProof w:val="0"/>
        </w:rPr>
      </w:pPr>
    </w:p>
    <w:p w14:paraId="30508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rRMPolicyMemberGrp</w:t>
      </w:r>
      <w:proofErr w:type="spellEnd"/>
      <w:r w:rsidRPr="0099127B">
        <w:rPr>
          <w:noProof w:val="0"/>
        </w:rPr>
        <w:t xml:space="preserve"> {</w:t>
      </w:r>
    </w:p>
    <w:p w14:paraId="1C7B1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part of a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A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is defined by its </w:t>
      </w:r>
    </w:p>
    <w:p w14:paraId="71AE2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 xml:space="preserve"> (S-NSSAI).</w:t>
      </w:r>
    </w:p>
    <w:p w14:paraId="401E3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members in a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RRM resources based on settings in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.";</w:t>
      </w:r>
    </w:p>
    <w:p w14:paraId="3BFD5244" w14:textId="77777777" w:rsidR="004D13F3" w:rsidRPr="0099127B" w:rsidRDefault="004D13F3" w:rsidP="004D13F3">
      <w:pPr>
        <w:pStyle w:val="PL"/>
        <w:rPr>
          <w:noProof w:val="0"/>
        </w:rPr>
      </w:pPr>
    </w:p>
    <w:p w14:paraId="0049C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D9DB943" w14:textId="77777777" w:rsidR="004D13F3" w:rsidRPr="0099127B" w:rsidRDefault="004D13F3" w:rsidP="004D13F3">
      <w:pPr>
        <w:pStyle w:val="PL"/>
        <w:rPr>
          <w:noProof w:val="0"/>
        </w:rPr>
      </w:pPr>
    </w:p>
    <w:p w14:paraId="46D8F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0BC86F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357F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NORMAL;</w:t>
      </w:r>
    </w:p>
    <w:p w14:paraId="0018CF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EXTENDED; </w:t>
      </w:r>
    </w:p>
    <w:p w14:paraId="52DB61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2F5C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FD5A98" w14:textId="77777777" w:rsidR="004D13F3" w:rsidRPr="0099127B" w:rsidRDefault="004D13F3" w:rsidP="004D13F3">
      <w:pPr>
        <w:pStyle w:val="PL"/>
        <w:rPr>
          <w:noProof w:val="0"/>
        </w:rPr>
      </w:pPr>
    </w:p>
    <w:p w14:paraId="46895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RRMPolicy_Grp</w:t>
      </w:r>
      <w:proofErr w:type="spellEnd"/>
      <w:r w:rsidRPr="0099127B">
        <w:rPr>
          <w:noProof w:val="0"/>
        </w:rPr>
        <w:t xml:space="preserve"> {</w:t>
      </w:r>
    </w:p>
    <w:p w14:paraId="1D163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IOC represents the properties of an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. </w:t>
      </w:r>
    </w:p>
    <w:p w14:paraId="78C3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connected users, DRB usage etc.) and the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 attribute </w:t>
      </w:r>
    </w:p>
    <w:p w14:paraId="0C3A3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defines the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An RRM resource (defined in </w:t>
      </w:r>
      <w:proofErr w:type="spellStart"/>
      <w:r w:rsidRPr="0099127B">
        <w:rPr>
          <w:noProof w:val="0"/>
        </w:rPr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attribute) is located in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, </w:t>
      </w:r>
    </w:p>
    <w:p w14:paraId="2545D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or in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.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IOC is one </w:t>
      </w:r>
    </w:p>
    <w:p w14:paraId="03E64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realization of a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policies, both standardized (like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by inheriting from the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 IOC.";</w:t>
      </w:r>
    </w:p>
    <w:p w14:paraId="4C104643" w14:textId="77777777" w:rsidR="004D13F3" w:rsidRPr="0099127B" w:rsidRDefault="004D13F3" w:rsidP="004D13F3">
      <w:pPr>
        <w:pStyle w:val="PL"/>
        <w:rPr>
          <w:noProof w:val="0"/>
        </w:rPr>
      </w:pPr>
    </w:p>
    <w:p w14:paraId="27644E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{</w:t>
      </w:r>
    </w:p>
    <w:p w14:paraId="4E330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465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string;</w:t>
      </w:r>
    </w:p>
    <w:p w14:paraId="39B967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D56491" w14:textId="77777777" w:rsidR="004D13F3" w:rsidRPr="0099127B" w:rsidRDefault="004D13F3" w:rsidP="004D13F3">
      <w:pPr>
        <w:pStyle w:val="PL"/>
        <w:rPr>
          <w:noProof w:val="0"/>
        </w:rPr>
      </w:pPr>
    </w:p>
    <w:p w14:paraId="4D7FC4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>{</w:t>
      </w:r>
    </w:p>
    <w:p w14:paraId="3998A0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represents the list of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(s) that the </w:t>
      </w:r>
    </w:p>
    <w:p w14:paraId="2F475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object is supporting. A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 xml:space="preserve">&gt;&gt; include </w:t>
      </w:r>
    </w:p>
    <w:p w14:paraId="5FD84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>&gt;&gt; and S-NSSAI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>&gt;&gt;." ;</w:t>
      </w:r>
    </w:p>
    <w:p w14:paraId="06B7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7E8A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  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7394B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rRMPolicyMemberGrp</w:t>
      </w:r>
      <w:proofErr w:type="spellEnd"/>
      <w:r w:rsidRPr="0099127B">
        <w:rPr>
          <w:noProof w:val="0"/>
        </w:rPr>
        <w:t>;</w:t>
      </w:r>
    </w:p>
    <w:p w14:paraId="2A8C0D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ECE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// grouping</w:t>
      </w:r>
    </w:p>
    <w:p w14:paraId="70BEA707" w14:textId="77777777" w:rsidR="004D13F3" w:rsidRPr="0099127B" w:rsidRDefault="004D13F3" w:rsidP="004D13F3">
      <w:pPr>
        <w:pStyle w:val="PL"/>
        <w:rPr>
          <w:noProof w:val="0"/>
        </w:rPr>
      </w:pPr>
    </w:p>
    <w:p w14:paraId="5D1AAE01" w14:textId="77777777" w:rsidR="004D13F3" w:rsidRPr="0099127B" w:rsidRDefault="004D13F3" w:rsidP="004D13F3">
      <w:pPr>
        <w:pStyle w:val="PL"/>
        <w:rPr>
          <w:noProof w:val="0"/>
        </w:rPr>
      </w:pPr>
    </w:p>
    <w:p w14:paraId="63923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RRMPolicyRatioGrp</w:t>
      </w:r>
      <w:proofErr w:type="spellEnd"/>
      <w:r w:rsidRPr="0099127B">
        <w:rPr>
          <w:noProof w:val="0"/>
        </w:rPr>
        <w:t xml:space="preserve"> {</w:t>
      </w:r>
    </w:p>
    <w:p w14:paraId="7C38E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concrete IOC.";</w:t>
      </w:r>
    </w:p>
    <w:p w14:paraId="2F32B9DD" w14:textId="77777777" w:rsidR="004D13F3" w:rsidRPr="0099127B" w:rsidRDefault="004D13F3" w:rsidP="004D13F3">
      <w:pPr>
        <w:pStyle w:val="PL"/>
        <w:rPr>
          <w:noProof w:val="0"/>
        </w:rPr>
      </w:pPr>
    </w:p>
    <w:p w14:paraId="48111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RRMPolicy_Grp</w:t>
      </w:r>
      <w:proofErr w:type="spellEnd"/>
      <w:r w:rsidRPr="0099127B">
        <w:rPr>
          <w:noProof w:val="0"/>
        </w:rPr>
        <w:t xml:space="preserve">;    // Inherits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</w:t>
      </w:r>
    </w:p>
    <w:p w14:paraId="5390123B" w14:textId="77777777" w:rsidR="004D13F3" w:rsidRPr="0099127B" w:rsidRDefault="004D13F3" w:rsidP="004D13F3">
      <w:pPr>
        <w:pStyle w:val="PL"/>
        <w:rPr>
          <w:noProof w:val="0"/>
        </w:rPr>
      </w:pPr>
    </w:p>
    <w:p w14:paraId="5918429D" w14:textId="77777777" w:rsidR="004D13F3" w:rsidRPr="0099127B" w:rsidRDefault="004D13F3" w:rsidP="004D13F3">
      <w:pPr>
        <w:pStyle w:val="PL"/>
        <w:rPr>
          <w:noProof w:val="0"/>
        </w:rPr>
      </w:pPr>
    </w:p>
    <w:p w14:paraId="12C07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rRMPolicyMaxRatio</w:t>
      </w:r>
      <w:proofErr w:type="spellEnd"/>
      <w:r w:rsidRPr="0099127B">
        <w:rPr>
          <w:noProof w:val="0"/>
        </w:rPr>
        <w:t xml:space="preserve"> {</w:t>
      </w:r>
    </w:p>
    <w:p w14:paraId="7BCC4E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resource that can be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</w:t>
      </w:r>
    </w:p>
    <w:p w14:paraId="42484F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sum of the </w:t>
      </w:r>
      <w:proofErr w:type="spellStart"/>
      <w:r w:rsidRPr="0099127B">
        <w:rPr>
          <w:noProof w:val="0"/>
        </w:rPr>
        <w:t>rRMPolicyMaxRatio</w:t>
      </w:r>
      <w:proofErr w:type="spellEnd"/>
      <w:r w:rsidRPr="0099127B">
        <w:rPr>
          <w:noProof w:val="0"/>
        </w:rPr>
        <w:t xml:space="preserve"> values assigned to all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(s) </w:t>
      </w:r>
    </w:p>
    <w:p w14:paraId="3ED077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can be greater </w:t>
      </w:r>
      <w:proofErr w:type="spellStart"/>
      <w:r w:rsidRPr="0099127B">
        <w:rPr>
          <w:noProof w:val="0"/>
        </w:rPr>
        <w:t>that</w:t>
      </w:r>
      <w:proofErr w:type="spellEnd"/>
      <w:r w:rsidRPr="0099127B">
        <w:rPr>
          <w:noProof w:val="0"/>
        </w:rPr>
        <w:t xml:space="preserve"> 100.";</w:t>
      </w:r>
    </w:p>
    <w:p w14:paraId="5E75A2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100;</w:t>
      </w:r>
    </w:p>
    <w:p w14:paraId="61DE0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6CEB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C80BB" w14:textId="77777777" w:rsidR="004D13F3" w:rsidRPr="0099127B" w:rsidRDefault="004D13F3" w:rsidP="004D13F3">
      <w:pPr>
        <w:pStyle w:val="PL"/>
        <w:rPr>
          <w:noProof w:val="0"/>
        </w:rPr>
      </w:pPr>
    </w:p>
    <w:p w14:paraId="4DA32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rRMPolicyMinRatio</w:t>
      </w:r>
      <w:proofErr w:type="spellEnd"/>
      <w:r w:rsidRPr="0099127B">
        <w:rPr>
          <w:noProof w:val="0"/>
        </w:rPr>
        <w:t xml:space="preserve"> {</w:t>
      </w:r>
    </w:p>
    <w:p w14:paraId="0862D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 that can be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</w:t>
      </w:r>
    </w:p>
    <w:p w14:paraId="69690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rRMPolicyMinRatio</w:t>
      </w:r>
      <w:proofErr w:type="spellEnd"/>
      <w:r w:rsidRPr="0099127B">
        <w:rPr>
          <w:noProof w:val="0"/>
        </w:rPr>
        <w:t xml:space="preserve"> values assigned to all RRM </w:t>
      </w:r>
      <w:proofErr w:type="spellStart"/>
      <w:r w:rsidRPr="0099127B">
        <w:rPr>
          <w:noProof w:val="0"/>
        </w:rPr>
        <w:t>PolicyRatio</w:t>
      </w:r>
      <w:proofErr w:type="spellEnd"/>
      <w:r w:rsidRPr="0099127B">
        <w:rPr>
          <w:noProof w:val="0"/>
        </w:rPr>
        <w:t>(s)</w:t>
      </w:r>
    </w:p>
    <w:p w14:paraId="6842DF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default 0;</w:t>
      </w:r>
    </w:p>
    <w:p w14:paraId="734CAD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23809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F1A9B4" w14:textId="77777777" w:rsidR="004D13F3" w:rsidRPr="0099127B" w:rsidRDefault="004D13F3" w:rsidP="004D13F3">
      <w:pPr>
        <w:pStyle w:val="PL"/>
        <w:rPr>
          <w:noProof w:val="0"/>
        </w:rPr>
      </w:pPr>
    </w:p>
    <w:p w14:paraId="2D0815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rRMPolicyDedicatedRatio</w:t>
      </w:r>
      <w:proofErr w:type="spellEnd"/>
      <w:r w:rsidRPr="0099127B">
        <w:rPr>
          <w:noProof w:val="0"/>
        </w:rPr>
        <w:t xml:space="preserve"> {</w:t>
      </w:r>
    </w:p>
    <w:p w14:paraId="2A2C3D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that dedicatedly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>. The sum of</w:t>
      </w:r>
    </w:p>
    <w:p w14:paraId="45940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rRMPolicyDeidctaedRatio</w:t>
      </w:r>
      <w:proofErr w:type="spellEnd"/>
      <w:r w:rsidRPr="0099127B">
        <w:rPr>
          <w:noProof w:val="0"/>
        </w:rPr>
        <w:t xml:space="preserve"> values assigned to all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>(s)</w:t>
      </w:r>
    </w:p>
    <w:p w14:paraId="5C039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shall be less or equal 100.</w:t>
      </w:r>
      <w:r w:rsidRPr="0099127B" w:rsidDel="008B76CD">
        <w:rPr>
          <w:noProof w:val="0"/>
        </w:rPr>
        <w:t xml:space="preserve"> </w:t>
      </w:r>
      <w:r w:rsidRPr="0099127B">
        <w:rPr>
          <w:noProof w:val="0"/>
        </w:rPr>
        <w:t>";</w:t>
      </w:r>
    </w:p>
    <w:p w14:paraId="110413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45B2E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38CA6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EB3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590930" w14:textId="77777777" w:rsidR="004D13F3" w:rsidRPr="0099127B" w:rsidRDefault="004D13F3" w:rsidP="004D13F3">
      <w:pPr>
        <w:pStyle w:val="PL"/>
        <w:rPr>
          <w:noProof w:val="0"/>
        </w:rPr>
      </w:pPr>
    </w:p>
    <w:p w14:paraId="63C24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{</w:t>
      </w:r>
    </w:p>
    <w:p w14:paraId="2E5D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IOC is one realization of a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IOC, </w:t>
      </w:r>
    </w:p>
    <w:p w14:paraId="67005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adding new policies, both standardized (like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) or as </w:t>
      </w:r>
    </w:p>
    <w:p w14:paraId="08205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 IOC. For details see subclause 4.3.36.";</w:t>
      </w:r>
    </w:p>
    <w:p w14:paraId="531B3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5535F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RRMPolicyRatioGrp</w:t>
      </w:r>
      <w:proofErr w:type="spellEnd"/>
      <w:r w:rsidRPr="0099127B">
        <w:rPr>
          <w:noProof w:val="0"/>
        </w:rPr>
        <w:t>;</w:t>
      </w:r>
    </w:p>
    <w:p w14:paraId="4894D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19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FF91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boolean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boolean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lastRenderedPageBreak/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_3gpp-nr-nrm-desmanagementfunction {</w:t>
      </w:r>
    </w:p>
    <w:p w14:paraId="2F704A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1E43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"desmf3gpp";</w:t>
      </w:r>
    </w:p>
    <w:p w14:paraId="0BDC3386" w14:textId="77777777" w:rsidR="00082C19" w:rsidRPr="0099127B" w:rsidRDefault="00082C19" w:rsidP="00082C19">
      <w:pPr>
        <w:pStyle w:val="PL"/>
        <w:rPr>
          <w:noProof w:val="0"/>
        </w:rPr>
      </w:pPr>
    </w:p>
    <w:p w14:paraId="19B147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  <w:rPr>
          <w:noProof w:val="0"/>
        </w:rPr>
      </w:pPr>
    </w:p>
    <w:p w14:paraId="7E4C0F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CAF77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</w:t>
      </w:r>
    </w:p>
    <w:p w14:paraId="42990D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95305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  <w:rPr>
          <w:noProof w:val="0"/>
        </w:rPr>
      </w:pPr>
    </w:p>
    <w:p w14:paraId="3D6DED6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  <w:rPr>
          <w:noProof w:val="0"/>
        </w:rPr>
      </w:pPr>
    </w:p>
    <w:p w14:paraId="3FDE28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 xml:space="preserve"> {</w:t>
      </w:r>
    </w:p>
    <w:p w14:paraId="48C54B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the</w:t>
      </w:r>
      <w:proofErr w:type="spellEnd"/>
      <w:r w:rsidRPr="0099127B">
        <w:rPr>
          <w:noProof w:val="0"/>
        </w:rPr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7011E3B6" w14:textId="77777777" w:rsidR="00082C19" w:rsidRPr="0099127B" w:rsidRDefault="00082C19" w:rsidP="00082C19">
      <w:pPr>
        <w:pStyle w:val="PL"/>
        <w:rPr>
          <w:noProof w:val="0"/>
        </w:rPr>
      </w:pPr>
    </w:p>
    <w:p w14:paraId="7959BE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 xml:space="preserve"> {</w:t>
      </w:r>
    </w:p>
    <w:p w14:paraId="02F1A2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6B8031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BD4F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timeDuration</w:t>
      </w:r>
      <w:proofErr w:type="spellEnd"/>
      <w:r w:rsidRPr="0099127B">
        <w:rPr>
          <w:noProof w:val="0"/>
        </w:rPr>
        <w:t xml:space="preserve"> {</w:t>
      </w:r>
    </w:p>
    <w:p w14:paraId="06B19A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3604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508AAB" w14:textId="77777777" w:rsidR="00082C19" w:rsidRPr="0099127B" w:rsidRDefault="00082C19" w:rsidP="00082C19">
      <w:pPr>
        <w:pStyle w:val="PL"/>
        <w:rPr>
          <w:noProof w:val="0"/>
        </w:rPr>
      </w:pPr>
    </w:p>
    <w:p w14:paraId="33E4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DESManagementFunctionGrp</w:t>
      </w:r>
      <w:proofErr w:type="spellEnd"/>
      <w:r w:rsidRPr="0099127B">
        <w:rPr>
          <w:noProof w:val="0"/>
        </w:rPr>
        <w:t xml:space="preserve"> {</w:t>
      </w:r>
    </w:p>
    <w:p w14:paraId="6096F6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IOC.";</w:t>
      </w:r>
    </w:p>
    <w:p w14:paraId="1A7EADD7" w14:textId="77777777" w:rsidR="00082C19" w:rsidRPr="0099127B" w:rsidRDefault="00082C19" w:rsidP="00082C19">
      <w:pPr>
        <w:pStyle w:val="PL"/>
        <w:rPr>
          <w:noProof w:val="0"/>
        </w:rPr>
      </w:pPr>
    </w:p>
    <w:p w14:paraId="08DFC0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desSwitch</w:t>
      </w:r>
      <w:proofErr w:type="spellEnd"/>
      <w:r w:rsidRPr="0099127B">
        <w:rPr>
          <w:noProof w:val="0"/>
        </w:rPr>
        <w:t xml:space="preserve"> {</w:t>
      </w:r>
    </w:p>
    <w:p w14:paraId="0AE181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26BCB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637948" w14:textId="77777777" w:rsidR="00082C19" w:rsidRPr="0099127B" w:rsidRDefault="00082C19" w:rsidP="00082C19">
      <w:pPr>
        <w:pStyle w:val="PL"/>
        <w:rPr>
          <w:noProof w:val="0"/>
        </w:rPr>
      </w:pPr>
    </w:p>
    <w:p w14:paraId="4F3081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intraRatEsActivationOriginalCellLoadParameters</w:t>
      </w:r>
      <w:proofErr w:type="spellEnd"/>
      <w:r w:rsidRPr="0099127B">
        <w:rPr>
          <w:noProof w:val="0"/>
        </w:rPr>
        <w:t xml:space="preserve"> {</w:t>
      </w:r>
    </w:p>
    <w:p w14:paraId="12F7C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764A0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7A79B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AD70B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F190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C521B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E6C56F" w14:textId="77777777" w:rsidR="00082C19" w:rsidRPr="0099127B" w:rsidRDefault="00082C19" w:rsidP="00082C19">
      <w:pPr>
        <w:pStyle w:val="PL"/>
        <w:rPr>
          <w:noProof w:val="0"/>
        </w:rPr>
      </w:pPr>
    </w:p>
    <w:p w14:paraId="2430F9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05CD98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'original'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1BE9A5B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6D87AF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95387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48D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3FC0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3AD64D" w14:textId="77777777" w:rsidR="00082C19" w:rsidRPr="0099127B" w:rsidRDefault="00082C19" w:rsidP="00082C19">
      <w:pPr>
        <w:pStyle w:val="PL"/>
        <w:rPr>
          <w:noProof w:val="0"/>
        </w:rPr>
      </w:pPr>
    </w:p>
    <w:p w14:paraId="6A3C086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intraRatEsDeactivationCandidateCellsLoadParameters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1C1B86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cell.This</w:t>
      </w:r>
      <w:proofErr w:type="spellEnd"/>
      <w:r w:rsidRPr="0099127B">
        <w:rPr>
          <w:noProof w:val="0"/>
        </w:rPr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BD169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3BC0E1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8C26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8AF3A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656E92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BC11" w14:textId="77777777" w:rsidR="00082C19" w:rsidRPr="0099127B" w:rsidRDefault="00082C19" w:rsidP="00082C19">
      <w:pPr>
        <w:pStyle w:val="PL"/>
        <w:rPr>
          <w:noProof w:val="0"/>
        </w:rPr>
      </w:pPr>
    </w:p>
    <w:p w14:paraId="77C9B7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esNotAllowedTimePeriod</w:t>
      </w:r>
      <w:proofErr w:type="spellEnd"/>
      <w:r w:rsidRPr="0099127B">
        <w:rPr>
          <w:noProof w:val="0"/>
        </w:rPr>
        <w:t xml:space="preserve"> {</w:t>
      </w:r>
    </w:p>
    <w:p w14:paraId="109F4B0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3A1FDEBF" w14:textId="77777777" w:rsidR="00082C19" w:rsidRPr="0099127B" w:rsidRDefault="00082C19" w:rsidP="00082C19">
      <w:pPr>
        <w:pStyle w:val="PL"/>
        <w:rPr>
          <w:noProof w:val="0"/>
        </w:rPr>
      </w:pPr>
    </w:p>
    <w:p w14:paraId="73B115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</w:t>
      </w:r>
    </w:p>
    <w:p w14:paraId="6B8F36A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7031B3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CBFD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>;</w:t>
      </w:r>
    </w:p>
    <w:p w14:paraId="55BA37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1D2EB" w14:textId="77777777" w:rsidR="00082C19" w:rsidRPr="0099127B" w:rsidRDefault="00082C19" w:rsidP="00082C19">
      <w:pPr>
        <w:pStyle w:val="PL"/>
        <w:rPr>
          <w:noProof w:val="0"/>
        </w:rPr>
      </w:pPr>
    </w:p>
    <w:p w14:paraId="4F3572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interRatEsActivationOriginalCellParameters</w:t>
      </w:r>
      <w:proofErr w:type="spellEnd"/>
      <w:r w:rsidRPr="0099127B">
        <w:rPr>
          <w:noProof w:val="0"/>
        </w:rPr>
        <w:t xml:space="preserve"> {</w:t>
      </w:r>
    </w:p>
    <w:p w14:paraId="506890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097EE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FAD07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C007F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A3305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25F5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E05785" w14:textId="77777777" w:rsidR="00082C19" w:rsidRPr="0099127B" w:rsidRDefault="00082C19" w:rsidP="00082C19">
      <w:pPr>
        <w:pStyle w:val="PL"/>
        <w:rPr>
          <w:noProof w:val="0"/>
        </w:rPr>
      </w:pPr>
    </w:p>
    <w:p w14:paraId="1C8A5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 xml:space="preserve"> {</w:t>
      </w:r>
    </w:p>
    <w:p w14:paraId="02A657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1E4C1F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69653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A1320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AD013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1B87D7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73B0AF" w14:textId="77777777" w:rsidR="00082C19" w:rsidRPr="0099127B" w:rsidRDefault="00082C19" w:rsidP="00082C19">
      <w:pPr>
        <w:pStyle w:val="PL"/>
        <w:rPr>
          <w:noProof w:val="0"/>
        </w:rPr>
      </w:pPr>
    </w:p>
    <w:p w14:paraId="024E0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interRatEsDeactivationCandidateCellParameters</w:t>
      </w:r>
      <w:proofErr w:type="spellEnd"/>
      <w:r w:rsidRPr="0099127B">
        <w:rPr>
          <w:noProof w:val="0"/>
        </w:rPr>
        <w:t xml:space="preserve"> {</w:t>
      </w:r>
    </w:p>
    <w:p w14:paraId="057B6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05D7BA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400825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396C82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A8A5A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8C3F5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AC65F8" w14:textId="77777777" w:rsidR="00082C19" w:rsidRPr="0099127B" w:rsidRDefault="00082C19" w:rsidP="00082C19">
      <w:pPr>
        <w:pStyle w:val="PL"/>
        <w:rPr>
          <w:noProof w:val="0"/>
        </w:rPr>
      </w:pPr>
    </w:p>
    <w:p w14:paraId="10D094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 {</w:t>
      </w:r>
    </w:p>
    <w:p w14:paraId="2CCEFF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cell.";</w:t>
      </w:r>
    </w:p>
    <w:p w14:paraId="680743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>;</w:t>
      </w:r>
    </w:p>
    <w:p w14:paraId="7DEE81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>;</w:t>
      </w:r>
    </w:p>
    <w:p w14:paraId="41E11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492E9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1EEB28" w14:textId="77777777" w:rsidR="00082C19" w:rsidRPr="0099127B" w:rsidRDefault="00082C19" w:rsidP="00082C19">
      <w:pPr>
        <w:pStyle w:val="PL"/>
        <w:rPr>
          <w:noProof w:val="0"/>
        </w:rPr>
      </w:pPr>
    </w:p>
    <w:p w14:paraId="143027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isProbingCapable</w:t>
      </w:r>
      <w:proofErr w:type="spellEnd"/>
      <w:r w:rsidRPr="0099127B">
        <w:rPr>
          <w:noProof w:val="0"/>
        </w:rPr>
        <w:t xml:space="preserve"> {</w:t>
      </w:r>
    </w:p>
    <w:p w14:paraId="165C25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21F288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</w:t>
      </w:r>
    </w:p>
    <w:p w14:paraId="705E7F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</w:t>
      </w:r>
    </w:p>
    <w:p w14:paraId="7446E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  </w:t>
      </w:r>
    </w:p>
    <w:p w14:paraId="5E47AE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089F98" w14:textId="77777777" w:rsidR="00082C19" w:rsidRPr="0099127B" w:rsidRDefault="00082C19" w:rsidP="00082C19">
      <w:pPr>
        <w:pStyle w:val="PL"/>
        <w:rPr>
          <w:noProof w:val="0"/>
        </w:rPr>
      </w:pPr>
    </w:p>
    <w:p w14:paraId="08DF76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 xml:space="preserve"> {</w:t>
      </w:r>
    </w:p>
    <w:p w14:paraId="7FDFE4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 {</w:t>
      </w:r>
    </w:p>
    <w:p w14:paraId="4B59C1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>;</w:t>
      </w:r>
    </w:p>
    <w:p w14:paraId="3F788A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32D88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{</w:t>
      </w:r>
    </w:p>
    <w:p w14:paraId="24E4DF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has a lower value than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, it will </w:t>
      </w:r>
    </w:p>
    <w:p w14:paraId="7B54C9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>;</w:t>
      </w:r>
    </w:p>
    <w:p w14:paraId="6824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995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daysOfWeek</w:t>
      </w:r>
      <w:proofErr w:type="spellEnd"/>
      <w:r w:rsidRPr="0099127B">
        <w:rPr>
          <w:noProof w:val="0"/>
        </w:rPr>
        <w:t xml:space="preserve"> {</w:t>
      </w:r>
    </w:p>
    <w:p w14:paraId="76906C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</w:t>
      </w:r>
      <w:proofErr w:type="spellStart"/>
      <w:r w:rsidRPr="0099127B">
        <w:rPr>
          <w:noProof w:val="0"/>
        </w:rPr>
        <w:t>timezone</w:t>
      </w:r>
      <w:proofErr w:type="spellEnd"/>
      <w:r w:rsidRPr="0099127B">
        <w:rPr>
          <w:noProof w:val="0"/>
        </w:rPr>
        <w:t xml:space="preserve">. Every day if </w:t>
      </w:r>
    </w:p>
    <w:p w14:paraId="27C07A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1E3474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7D8F2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EEE7E5" w14:textId="77777777" w:rsidR="00082C19" w:rsidRPr="0099127B" w:rsidRDefault="00082C19" w:rsidP="00082C19">
      <w:pPr>
        <w:pStyle w:val="PL"/>
        <w:rPr>
          <w:noProof w:val="0"/>
        </w:rPr>
      </w:pPr>
    </w:p>
    <w:p w14:paraId="40430C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 xml:space="preserve"> {</w:t>
      </w:r>
    </w:p>
    <w:p w14:paraId="6732B3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1F27BD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  <w:rPr>
          <w:noProof w:val="0"/>
        </w:rPr>
      </w:pPr>
    </w:p>
    <w:p w14:paraId="54A6DA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 at the lower </w:t>
      </w:r>
    </w:p>
    <w:p w14:paraId="6B56FC5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02B390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DESManagementFunctionGrp</w:t>
      </w:r>
      <w:proofErr w:type="spellEnd"/>
      <w:r w:rsidRPr="0099127B">
        <w:rPr>
          <w:noProof w:val="0"/>
        </w:rPr>
        <w:t>;</w:t>
      </w:r>
    </w:p>
    <w:p w14:paraId="7CB1ED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0DFD3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EF6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DE143" w14:textId="77777777" w:rsidR="00082C19" w:rsidRPr="0099127B" w:rsidRDefault="00082C19" w:rsidP="00082C19">
      <w:pPr>
        <w:pStyle w:val="PL"/>
        <w:rPr>
          <w:noProof w:val="0"/>
        </w:rPr>
      </w:pPr>
    </w:p>
    <w:p w14:paraId="1BB7D0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75BACAE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07C0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758A4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9A9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3B4B04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09D8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23807D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482C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35E8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"dracho3gpp";</w:t>
      </w:r>
    </w:p>
    <w:p w14:paraId="11B5519A" w14:textId="77777777" w:rsidR="00082C19" w:rsidRPr="0099127B" w:rsidRDefault="00082C19" w:rsidP="00082C19">
      <w:pPr>
        <w:pStyle w:val="PL"/>
        <w:rPr>
          <w:noProof w:val="0"/>
        </w:rPr>
      </w:pPr>
    </w:p>
    <w:p w14:paraId="740841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  <w:rPr>
          <w:noProof w:val="0"/>
        </w:rPr>
      </w:pPr>
    </w:p>
    <w:p w14:paraId="4D85BF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631A0E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</w:t>
      </w:r>
    </w:p>
    <w:p w14:paraId="799806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0050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  <w:rPr>
          <w:noProof w:val="0"/>
        </w:rPr>
      </w:pPr>
    </w:p>
    <w:p w14:paraId="1BC4773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  <w:rPr>
          <w:noProof w:val="0"/>
        </w:rPr>
      </w:pPr>
    </w:p>
    <w:p w14:paraId="6517B6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TargetProbabilityT</w:t>
      </w:r>
      <w:proofErr w:type="spellEnd"/>
      <w:r w:rsidRPr="0099127B">
        <w:rPr>
          <w:noProof w:val="0"/>
        </w:rPr>
        <w:t xml:space="preserve"> { </w:t>
      </w:r>
    </w:p>
    <w:p w14:paraId="59C4B7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6ABA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25;</w:t>
      </w:r>
    </w:p>
    <w:p w14:paraId="0B3907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50;</w:t>
      </w:r>
    </w:p>
    <w:p w14:paraId="25F16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75;</w:t>
      </w:r>
    </w:p>
    <w:p w14:paraId="397CAB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90;</w:t>
      </w:r>
    </w:p>
    <w:p w14:paraId="7EDCEE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790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3AE7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NumberofpreamblessentT</w:t>
      </w:r>
      <w:proofErr w:type="spellEnd"/>
      <w:r w:rsidRPr="0099127B">
        <w:rPr>
          <w:noProof w:val="0"/>
        </w:rPr>
        <w:t xml:space="preserve"> { </w:t>
      </w:r>
    </w:p>
    <w:p w14:paraId="53D7DF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1BA5F5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"1..200"; </w:t>
      </w:r>
    </w:p>
    <w:p w14:paraId="48CF1F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FE24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D5E1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AccessdelayT</w:t>
      </w:r>
      <w:proofErr w:type="spellEnd"/>
      <w:r w:rsidRPr="0099127B">
        <w:rPr>
          <w:noProof w:val="0"/>
        </w:rPr>
        <w:t xml:space="preserve"> { </w:t>
      </w:r>
    </w:p>
    <w:p w14:paraId="44407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7718D0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DCBD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468E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 xml:space="preserve"> {</w:t>
      </w:r>
    </w:p>
    <w:p w14:paraId="26C8B0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target Access Probability (</w:t>
      </w:r>
      <w:proofErr w:type="spellStart"/>
      <w:r w:rsidRPr="0099127B">
        <w:rPr>
          <w:noProof w:val="0"/>
        </w:rPr>
        <w:t>APn</w:t>
      </w:r>
      <w:proofErr w:type="spellEnd"/>
      <w:r w:rsidRPr="0099127B">
        <w:rPr>
          <w:noProof w:val="0"/>
        </w:rPr>
        <w:t>) for the RACH</w:t>
      </w:r>
    </w:p>
    <w:p w14:paraId="7C320B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  <w:rPr>
          <w:noProof w:val="0"/>
        </w:rPr>
      </w:pPr>
    </w:p>
    <w:p w14:paraId="4A2D2A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{</w:t>
      </w:r>
    </w:p>
    <w:p w14:paraId="41BE016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862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TargetProbabilityT</w:t>
      </w:r>
      <w:proofErr w:type="spellEnd"/>
      <w:r w:rsidRPr="0099127B">
        <w:rPr>
          <w:noProof w:val="0"/>
        </w:rPr>
        <w:t>;</w:t>
      </w:r>
    </w:p>
    <w:p w14:paraId="2EB855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AD16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 xml:space="preserve"> {</w:t>
      </w:r>
    </w:p>
    <w:p w14:paraId="3B3CA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EA665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NumberofpreamblessentT</w:t>
      </w:r>
      <w:proofErr w:type="spellEnd"/>
      <w:r w:rsidRPr="0099127B">
        <w:rPr>
          <w:noProof w:val="0"/>
        </w:rPr>
        <w:t>;</w:t>
      </w:r>
    </w:p>
    <w:p w14:paraId="309526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E9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A027802" w14:textId="77777777" w:rsidR="00082C19" w:rsidRPr="0099127B" w:rsidRDefault="00082C19" w:rsidP="00082C19">
      <w:pPr>
        <w:pStyle w:val="PL"/>
        <w:rPr>
          <w:noProof w:val="0"/>
        </w:rPr>
      </w:pPr>
    </w:p>
    <w:p w14:paraId="7BC2CC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DRACHOptimizationFunctionGrp</w:t>
      </w:r>
      <w:proofErr w:type="spellEnd"/>
      <w:r w:rsidRPr="0099127B">
        <w:rPr>
          <w:noProof w:val="0"/>
        </w:rPr>
        <w:t xml:space="preserve"> {</w:t>
      </w:r>
    </w:p>
    <w:p w14:paraId="7B1DD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IOC.";</w:t>
      </w:r>
    </w:p>
    <w:p w14:paraId="43651802" w14:textId="77777777" w:rsidR="00082C19" w:rsidRPr="0099127B" w:rsidRDefault="00082C19" w:rsidP="00082C19">
      <w:pPr>
        <w:pStyle w:val="PL"/>
        <w:rPr>
          <w:noProof w:val="0"/>
        </w:rPr>
      </w:pPr>
    </w:p>
    <w:p w14:paraId="1856D1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ueAccProbilityDist</w:t>
      </w:r>
      <w:proofErr w:type="spellEnd"/>
      <w:r w:rsidRPr="0099127B">
        <w:rPr>
          <w:noProof w:val="0"/>
        </w:rPr>
        <w:t xml:space="preserve"> {</w:t>
      </w:r>
    </w:p>
    <w:p w14:paraId="559FC9A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Probability (</w:t>
      </w:r>
      <w:proofErr w:type="spellStart"/>
      <w:r w:rsidRPr="0099127B">
        <w:rPr>
          <w:noProof w:val="0"/>
        </w:rPr>
        <w:t>APn</w:t>
      </w:r>
      <w:proofErr w:type="spellEnd"/>
      <w:r w:rsidRPr="0099127B">
        <w:rPr>
          <w:noProof w:val="0"/>
        </w:rPr>
        <w:t>) for the</w:t>
      </w:r>
    </w:p>
    <w:p w14:paraId="6E06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>";</w:t>
      </w:r>
    </w:p>
    <w:p w14:paraId="7C54EB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>;</w:t>
      </w:r>
    </w:p>
    <w:p w14:paraId="60E172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E278C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ueAccDelayProbilityDist</w:t>
      </w:r>
      <w:proofErr w:type="spellEnd"/>
      <w:r w:rsidRPr="0099127B">
        <w:rPr>
          <w:noProof w:val="0"/>
        </w:rPr>
        <w:t xml:space="preserve"> {</w:t>
      </w:r>
    </w:p>
    <w:p w14:paraId="623F57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>";</w:t>
      </w:r>
    </w:p>
    <w:p w14:paraId="17C750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>;</w:t>
      </w:r>
    </w:p>
    <w:p w14:paraId="54790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1F4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drachOptimizationControl</w:t>
      </w:r>
      <w:proofErr w:type="spellEnd"/>
      <w:r w:rsidRPr="0099127B">
        <w:rPr>
          <w:noProof w:val="0"/>
        </w:rPr>
        <w:t xml:space="preserve"> {</w:t>
      </w:r>
    </w:p>
    <w:p w14:paraId="0E8CA8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2C862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7046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4A48EC" w14:textId="77777777" w:rsidR="00082C19" w:rsidRPr="0099127B" w:rsidRDefault="00082C19" w:rsidP="00082C19">
      <w:pPr>
        <w:pStyle w:val="PL"/>
        <w:rPr>
          <w:noProof w:val="0"/>
        </w:rPr>
      </w:pPr>
    </w:p>
    <w:p w14:paraId="2EDC35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 xml:space="preserve"> {</w:t>
      </w:r>
    </w:p>
    <w:p w14:paraId="50F345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1FB06A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7392B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 at the lower </w:t>
      </w:r>
    </w:p>
    <w:p w14:paraId="07A125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46D3A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DRACHOptimizationFunctionGrp</w:t>
      </w:r>
      <w:proofErr w:type="spellEnd"/>
      <w:r w:rsidRPr="0099127B">
        <w:rPr>
          <w:noProof w:val="0"/>
        </w:rPr>
        <w:t>;</w:t>
      </w:r>
    </w:p>
    <w:p w14:paraId="61AAA5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A90D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804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F6714B" w14:textId="77777777" w:rsidR="00082C19" w:rsidRPr="0099127B" w:rsidRDefault="00082C19" w:rsidP="00082C19">
      <w:pPr>
        <w:pStyle w:val="PL"/>
        <w:rPr>
          <w:noProof w:val="0"/>
        </w:rPr>
      </w:pPr>
    </w:p>
    <w:p w14:paraId="256536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699D19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EC78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37BB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5E8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5A7A59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C3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5EFF8E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0412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_3gpp-nr-nrm-dmrofunction {</w:t>
      </w:r>
    </w:p>
    <w:p w14:paraId="5843B7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8EFA3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"dmrof3gpp";</w:t>
      </w:r>
    </w:p>
    <w:p w14:paraId="0B255604" w14:textId="77777777" w:rsidR="00082C19" w:rsidRPr="0099127B" w:rsidRDefault="00082C19" w:rsidP="00082C19">
      <w:pPr>
        <w:pStyle w:val="PL"/>
        <w:rPr>
          <w:noProof w:val="0"/>
        </w:rPr>
      </w:pPr>
    </w:p>
    <w:p w14:paraId="32619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  <w:rPr>
          <w:noProof w:val="0"/>
        </w:rPr>
      </w:pPr>
    </w:p>
    <w:p w14:paraId="6E5CCB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2BCEF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</w:t>
      </w:r>
    </w:p>
    <w:p w14:paraId="3E6DCE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C86D5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  <w:rPr>
          <w:noProof w:val="0"/>
        </w:rPr>
      </w:pPr>
    </w:p>
    <w:p w14:paraId="5C6078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  <w:rPr>
          <w:noProof w:val="0"/>
        </w:rPr>
      </w:pPr>
    </w:p>
    <w:p w14:paraId="703DA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DMROFunctionGrp</w:t>
      </w:r>
      <w:proofErr w:type="spellEnd"/>
      <w:r w:rsidRPr="0099127B">
        <w:rPr>
          <w:noProof w:val="0"/>
        </w:rPr>
        <w:t xml:space="preserve"> {</w:t>
      </w:r>
    </w:p>
    <w:p w14:paraId="083FE6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IOC.";</w:t>
      </w:r>
    </w:p>
    <w:p w14:paraId="16744816" w14:textId="77777777" w:rsidR="00082C19" w:rsidRPr="0099127B" w:rsidRDefault="00082C19" w:rsidP="00082C19">
      <w:pPr>
        <w:pStyle w:val="PL"/>
        <w:rPr>
          <w:noProof w:val="0"/>
        </w:rPr>
      </w:pPr>
    </w:p>
    <w:p w14:paraId="05FE3B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maximumDeviationHoTrigger</w:t>
      </w:r>
      <w:proofErr w:type="spellEnd"/>
      <w:r w:rsidRPr="0099127B">
        <w:rPr>
          <w:noProof w:val="0"/>
        </w:rPr>
        <w:t xml:space="preserve"> {</w:t>
      </w:r>
    </w:p>
    <w:p w14:paraId="053C75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</w:t>
      </w:r>
    </w:p>
    <w:p w14:paraId="5CDD46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6B5A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3573601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AF7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minimumTimeBetweenHoTriggerChange</w:t>
      </w:r>
      <w:proofErr w:type="spellEnd"/>
      <w:r w:rsidRPr="0099127B">
        <w:rPr>
          <w:noProof w:val="0"/>
        </w:rPr>
        <w:t xml:space="preserve"> {</w:t>
      </w:r>
    </w:p>
    <w:p w14:paraId="3F432C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</w:t>
      </w:r>
    </w:p>
    <w:p w14:paraId="6361F2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C730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seconds;</w:t>
      </w:r>
    </w:p>
    <w:p w14:paraId="239C8E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0E8D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tstoreUEcntxt</w:t>
      </w:r>
      <w:proofErr w:type="spellEnd"/>
      <w:r w:rsidRPr="0099127B">
        <w:rPr>
          <w:noProof w:val="0"/>
        </w:rPr>
        <w:t xml:space="preserve"> {</w:t>
      </w:r>
    </w:p>
    <w:p w14:paraId="7150BF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441B14">
        <w:rPr>
          <w:noProof w:val="0"/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</w:t>
      </w:r>
      <w:proofErr w:type="spellStart"/>
      <w:r w:rsidRPr="00441B14">
        <w:rPr>
          <w:noProof w:val="0"/>
          <w:lang w:val="fr-FR"/>
        </w:rPr>
        <w:t>units</w:t>
      </w:r>
      <w:proofErr w:type="spellEnd"/>
      <w:r w:rsidRPr="00441B14">
        <w:rPr>
          <w:noProof w:val="0"/>
          <w:lang w:val="fr-FR"/>
        </w:rPr>
        <w:t xml:space="preserve"> "100 </w:t>
      </w:r>
      <w:proofErr w:type="spellStart"/>
      <w:r w:rsidRPr="00441B14">
        <w:rPr>
          <w:noProof w:val="0"/>
          <w:lang w:val="fr-FR"/>
        </w:rPr>
        <w:t>milliseconds</w:t>
      </w:r>
      <w:proofErr w:type="spellEnd"/>
      <w:r w:rsidRPr="00441B14">
        <w:rPr>
          <w:noProof w:val="0"/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</w:t>
      </w:r>
      <w:r w:rsidRPr="0099127B">
        <w:rPr>
          <w:noProof w:val="0"/>
        </w:rPr>
        <w:t>}</w:t>
      </w:r>
    </w:p>
    <w:p w14:paraId="5425BB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dmroControl</w:t>
      </w:r>
      <w:proofErr w:type="spellEnd"/>
      <w:r w:rsidRPr="0099127B">
        <w:rPr>
          <w:noProof w:val="0"/>
        </w:rPr>
        <w:t xml:space="preserve"> {</w:t>
      </w:r>
    </w:p>
    <w:p w14:paraId="469BFF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29C507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CA9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C79585" w14:textId="77777777" w:rsidR="00082C19" w:rsidRPr="0099127B" w:rsidRDefault="00082C19" w:rsidP="00082C19">
      <w:pPr>
        <w:pStyle w:val="PL"/>
        <w:rPr>
          <w:noProof w:val="0"/>
        </w:rPr>
      </w:pPr>
    </w:p>
    <w:p w14:paraId="19BFC0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 xml:space="preserve"> {</w:t>
      </w:r>
    </w:p>
    <w:p w14:paraId="6C39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6AC279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of MRO.</w:t>
      </w:r>
    </w:p>
    <w:p w14:paraId="25869A04" w14:textId="77777777" w:rsidR="00082C19" w:rsidRPr="0099127B" w:rsidRDefault="00082C19" w:rsidP="00082C19">
      <w:pPr>
        <w:pStyle w:val="PL"/>
        <w:rPr>
          <w:noProof w:val="0"/>
        </w:rPr>
      </w:pPr>
    </w:p>
    <w:p w14:paraId="37CF60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7F900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DMROFunctionGrp</w:t>
      </w:r>
      <w:proofErr w:type="spellEnd"/>
      <w:r w:rsidRPr="0099127B">
        <w:rPr>
          <w:noProof w:val="0"/>
        </w:rPr>
        <w:t>;</w:t>
      </w:r>
    </w:p>
    <w:p w14:paraId="585996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7FE46B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0AB3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09623" w14:textId="77777777" w:rsidR="00082C19" w:rsidRPr="0099127B" w:rsidRDefault="00082C19" w:rsidP="00082C19">
      <w:pPr>
        <w:pStyle w:val="PL"/>
        <w:rPr>
          <w:noProof w:val="0"/>
        </w:rPr>
      </w:pPr>
    </w:p>
    <w:p w14:paraId="07DC86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520F5D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9141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3CB08D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3C0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61AB0B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248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1CB7C5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1644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9712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"dpcicf3gpp";</w:t>
      </w:r>
    </w:p>
    <w:p w14:paraId="2E7DDA8D" w14:textId="77777777" w:rsidR="00082C19" w:rsidRPr="0099127B" w:rsidRDefault="00082C19" w:rsidP="00082C19">
      <w:pPr>
        <w:pStyle w:val="PL"/>
        <w:rPr>
          <w:noProof w:val="0"/>
        </w:rPr>
      </w:pPr>
    </w:p>
    <w:p w14:paraId="2D3619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  <w:rPr>
          <w:noProof w:val="0"/>
        </w:rPr>
      </w:pPr>
    </w:p>
    <w:p w14:paraId="0D3ED5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5109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</w:t>
      </w:r>
    </w:p>
    <w:p w14:paraId="6794D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F60FF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  <w:rPr>
          <w:noProof w:val="0"/>
        </w:rPr>
      </w:pPr>
    </w:p>
    <w:p w14:paraId="1A566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  <w:rPr>
          <w:noProof w:val="0"/>
        </w:rPr>
      </w:pPr>
    </w:p>
    <w:p w14:paraId="1A5ACC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DPCIConfigurationFunctionGrp</w:t>
      </w:r>
      <w:proofErr w:type="spellEnd"/>
      <w:r w:rsidRPr="0099127B">
        <w:rPr>
          <w:noProof w:val="0"/>
        </w:rPr>
        <w:t xml:space="preserve"> {</w:t>
      </w:r>
    </w:p>
    <w:p w14:paraId="2860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IOC.";</w:t>
      </w:r>
    </w:p>
    <w:p w14:paraId="2A4C727C" w14:textId="77777777" w:rsidR="00082C19" w:rsidRPr="0099127B" w:rsidRDefault="00082C19" w:rsidP="00082C19">
      <w:pPr>
        <w:pStyle w:val="PL"/>
        <w:rPr>
          <w:noProof w:val="0"/>
        </w:rPr>
      </w:pPr>
    </w:p>
    <w:p w14:paraId="51D0B9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nRPciList</w:t>
      </w:r>
      <w:proofErr w:type="spellEnd"/>
      <w:r w:rsidRPr="0099127B">
        <w:rPr>
          <w:noProof w:val="0"/>
        </w:rPr>
        <w:t xml:space="preserve"> {</w:t>
      </w:r>
    </w:p>
    <w:p w14:paraId="4F6044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>;</w:t>
      </w:r>
    </w:p>
    <w:p w14:paraId="2FB328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 </w:t>
      </w:r>
    </w:p>
    <w:p w14:paraId="072AE5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2AE4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C8CF2E5" w14:textId="77777777" w:rsidR="00082C19" w:rsidRPr="0099127B" w:rsidRDefault="00082C19" w:rsidP="00082C19">
      <w:pPr>
        <w:pStyle w:val="PL"/>
        <w:rPr>
          <w:noProof w:val="0"/>
        </w:rPr>
      </w:pPr>
    </w:p>
    <w:p w14:paraId="164F00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dPciConfigurationControl</w:t>
      </w:r>
      <w:proofErr w:type="spellEnd"/>
      <w:r w:rsidRPr="0099127B">
        <w:rPr>
          <w:noProof w:val="0"/>
        </w:rPr>
        <w:t xml:space="preserve"> {</w:t>
      </w:r>
    </w:p>
    <w:p w14:paraId="6FCD49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67F560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B7A9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7BB9A" w14:textId="77777777" w:rsidR="00082C19" w:rsidRPr="0099127B" w:rsidRDefault="00082C19" w:rsidP="00082C19">
      <w:pPr>
        <w:pStyle w:val="PL"/>
        <w:rPr>
          <w:noProof w:val="0"/>
        </w:rPr>
      </w:pPr>
    </w:p>
    <w:p w14:paraId="7BA4C7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 xml:space="preserve"> {</w:t>
      </w:r>
    </w:p>
    <w:p w14:paraId="7B8C41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{</w:t>
      </w:r>
    </w:p>
    <w:p w14:paraId="4EACA6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  <w:rPr>
          <w:noProof w:val="0"/>
        </w:rPr>
      </w:pPr>
    </w:p>
    <w:p w14:paraId="2E5EAD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 at the lower </w:t>
      </w:r>
    </w:p>
    <w:p w14:paraId="4B778B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636D75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DPCIConfigurationFunctionGrp</w:t>
      </w:r>
      <w:proofErr w:type="spellEnd"/>
      <w:r w:rsidRPr="0099127B">
        <w:rPr>
          <w:noProof w:val="0"/>
        </w:rPr>
        <w:t>;</w:t>
      </w:r>
    </w:p>
    <w:p w14:paraId="4F4989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31C10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BFD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1EB2C" w14:textId="77777777" w:rsidR="00082C19" w:rsidRPr="0099127B" w:rsidRDefault="00082C19" w:rsidP="00082C19">
      <w:pPr>
        <w:pStyle w:val="PL"/>
        <w:rPr>
          <w:noProof w:val="0"/>
        </w:rPr>
      </w:pPr>
    </w:p>
    <w:p w14:paraId="1C97DB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2E2732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CBE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3DC6FB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9FCA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3D630C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D3E0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6EB69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"cpcicf3gpp";</w:t>
      </w:r>
    </w:p>
    <w:p w14:paraId="03CF18EC" w14:textId="77777777" w:rsidR="00082C19" w:rsidRPr="0099127B" w:rsidRDefault="00082C19" w:rsidP="00082C19">
      <w:pPr>
        <w:pStyle w:val="PL"/>
        <w:rPr>
          <w:noProof w:val="0"/>
        </w:rPr>
      </w:pPr>
    </w:p>
    <w:p w14:paraId="3AFBBE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  <w:rPr>
          <w:noProof w:val="0"/>
        </w:rPr>
      </w:pPr>
    </w:p>
    <w:p w14:paraId="574778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41AE9C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"Represents the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Information Object </w:t>
      </w:r>
    </w:p>
    <w:p w14:paraId="62B69F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  <w:rPr>
          <w:noProof w:val="0"/>
        </w:rPr>
      </w:pPr>
    </w:p>
    <w:p w14:paraId="2A1141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  <w:rPr>
          <w:noProof w:val="0"/>
        </w:rPr>
      </w:pPr>
    </w:p>
    <w:p w14:paraId="15052A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CPCIConfigurationFunctionGrp</w:t>
      </w:r>
      <w:proofErr w:type="spellEnd"/>
      <w:r w:rsidRPr="0099127B">
        <w:rPr>
          <w:noProof w:val="0"/>
        </w:rPr>
        <w:t xml:space="preserve"> {</w:t>
      </w:r>
    </w:p>
    <w:p w14:paraId="023322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IOC.";</w:t>
      </w:r>
    </w:p>
    <w:p w14:paraId="7EBFAAB7" w14:textId="77777777" w:rsidR="00082C19" w:rsidRPr="0099127B" w:rsidRDefault="00082C19" w:rsidP="00082C19">
      <w:pPr>
        <w:pStyle w:val="PL"/>
        <w:rPr>
          <w:noProof w:val="0"/>
        </w:rPr>
      </w:pPr>
    </w:p>
    <w:p w14:paraId="1A0538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cPciConfigurationControl</w:t>
      </w:r>
      <w:proofErr w:type="spellEnd"/>
      <w:r w:rsidRPr="0099127B">
        <w:rPr>
          <w:noProof w:val="0"/>
        </w:rPr>
        <w:t xml:space="preserve"> {</w:t>
      </w:r>
    </w:p>
    <w:p w14:paraId="554FA7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5894D9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F18456" w14:textId="77777777" w:rsidR="00082C19" w:rsidRPr="0099127B" w:rsidRDefault="00082C19" w:rsidP="00082C19">
      <w:pPr>
        <w:pStyle w:val="PL"/>
        <w:rPr>
          <w:noProof w:val="0"/>
        </w:rPr>
      </w:pPr>
    </w:p>
    <w:p w14:paraId="5F6EA59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cSonPciList</w:t>
      </w:r>
      <w:proofErr w:type="spellEnd"/>
      <w:r w:rsidRPr="0099127B">
        <w:rPr>
          <w:noProof w:val="0"/>
        </w:rPr>
        <w:t xml:space="preserve"> {</w:t>
      </w:r>
    </w:p>
    <w:p w14:paraId="32D478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56229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 xml:space="preserve"> attribute by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specified. </w:t>
      </w:r>
    </w:p>
    <w:p w14:paraId="1A058B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See TS 38.211 clause 7.4.2.1 for legal values of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>.</w:t>
      </w:r>
    </w:p>
    <w:p w14:paraId="61CBD5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BBD0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47C889" w14:textId="77777777" w:rsidR="00082C19" w:rsidRPr="0099127B" w:rsidRDefault="00082C19" w:rsidP="00082C19">
      <w:pPr>
        <w:pStyle w:val="PL"/>
        <w:rPr>
          <w:noProof w:val="0"/>
        </w:rPr>
      </w:pPr>
    </w:p>
    <w:p w14:paraId="50E4EF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 xml:space="preserve"> {</w:t>
      </w:r>
    </w:p>
    <w:p w14:paraId="79D763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{</w:t>
      </w:r>
    </w:p>
    <w:p w14:paraId="5713CD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4E2572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 at the lower </w:t>
      </w:r>
    </w:p>
    <w:p w14:paraId="3460EE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3E86C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CPCIConfigurationFunctionGrp</w:t>
      </w:r>
      <w:proofErr w:type="spellEnd"/>
      <w:r w:rsidRPr="0099127B">
        <w:rPr>
          <w:noProof w:val="0"/>
        </w:rPr>
        <w:t xml:space="preserve"> ;</w:t>
      </w:r>
    </w:p>
    <w:p w14:paraId="7B1398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39D041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7725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DB66E0" w14:textId="77777777" w:rsidR="00082C19" w:rsidRPr="0099127B" w:rsidRDefault="00082C19" w:rsidP="00082C19">
      <w:pPr>
        <w:pStyle w:val="PL"/>
        <w:rPr>
          <w:noProof w:val="0"/>
        </w:rPr>
      </w:pPr>
    </w:p>
    <w:p w14:paraId="6A068C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463E65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DB72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5A9D5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1A62E1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4942E0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AE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485BF089" w14:textId="130DF1EA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_3gpp-nr-nrm-cesmanagementfunction {</w:t>
      </w:r>
    </w:p>
    <w:p w14:paraId="0A278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BF7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"cesmf3gpp";</w:t>
      </w:r>
    </w:p>
    <w:p w14:paraId="25790A49" w14:textId="77777777" w:rsidR="00082C19" w:rsidRPr="0099127B" w:rsidRDefault="00082C19" w:rsidP="00082C19">
      <w:pPr>
        <w:pStyle w:val="PL"/>
        <w:rPr>
          <w:noProof w:val="0"/>
        </w:rPr>
      </w:pPr>
    </w:p>
    <w:p w14:paraId="2F8C53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  <w:rPr>
          <w:noProof w:val="0"/>
        </w:rPr>
      </w:pPr>
    </w:p>
    <w:p w14:paraId="53CFE6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3D5BE1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</w:t>
      </w:r>
    </w:p>
    <w:p w14:paraId="08ED06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(NRM).";</w:t>
      </w:r>
    </w:p>
    <w:p w14:paraId="03831C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  <w:rPr>
          <w:noProof w:val="0"/>
        </w:rPr>
      </w:pPr>
    </w:p>
    <w:p w14:paraId="0AFBAF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  <w:rPr>
          <w:noProof w:val="0"/>
        </w:rPr>
      </w:pPr>
    </w:p>
    <w:p w14:paraId="40CD3D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 xml:space="preserve"> {</w:t>
      </w:r>
    </w:p>
    <w:p w14:paraId="1CB6E3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the</w:t>
      </w:r>
      <w:proofErr w:type="spellEnd"/>
      <w:r w:rsidRPr="0099127B">
        <w:rPr>
          <w:noProof w:val="0"/>
        </w:rPr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44E40DF8" w14:textId="77777777" w:rsidR="00082C19" w:rsidRPr="0099127B" w:rsidRDefault="00082C19" w:rsidP="00082C19">
      <w:pPr>
        <w:pStyle w:val="PL"/>
        <w:rPr>
          <w:noProof w:val="0"/>
        </w:rPr>
      </w:pPr>
    </w:p>
    <w:p w14:paraId="7BF8CB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 xml:space="preserve"> {</w:t>
      </w:r>
    </w:p>
    <w:p w14:paraId="129CD5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7BE28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1F30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timeDuration</w:t>
      </w:r>
      <w:proofErr w:type="spellEnd"/>
      <w:r w:rsidRPr="0099127B">
        <w:rPr>
          <w:noProof w:val="0"/>
        </w:rPr>
        <w:t xml:space="preserve"> {</w:t>
      </w:r>
    </w:p>
    <w:p w14:paraId="599F57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7CA2A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07955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CESManagementFunctionGrp</w:t>
      </w:r>
      <w:proofErr w:type="spellEnd"/>
      <w:r w:rsidRPr="0099127B">
        <w:rPr>
          <w:noProof w:val="0"/>
        </w:rPr>
        <w:t xml:space="preserve"> {</w:t>
      </w:r>
    </w:p>
    <w:p w14:paraId="49E192A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IOC.";</w:t>
      </w:r>
    </w:p>
    <w:p w14:paraId="6DC4D82E" w14:textId="77777777" w:rsidR="00082C19" w:rsidRPr="0099127B" w:rsidRDefault="00082C19" w:rsidP="00082C19">
      <w:pPr>
        <w:pStyle w:val="PL"/>
        <w:rPr>
          <w:noProof w:val="0"/>
        </w:rPr>
      </w:pPr>
    </w:p>
    <w:p w14:paraId="33A640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cesSwitch</w:t>
      </w:r>
      <w:proofErr w:type="spellEnd"/>
      <w:r w:rsidRPr="0099127B">
        <w:rPr>
          <w:noProof w:val="0"/>
        </w:rPr>
        <w:t xml:space="preserve"> {</w:t>
      </w:r>
    </w:p>
    <w:p w14:paraId="0BF780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ED1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58E44C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6842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intraRatEsActivationOriginalCellLoadParameters</w:t>
      </w:r>
      <w:proofErr w:type="spellEnd"/>
      <w:r w:rsidRPr="0099127B">
        <w:rPr>
          <w:noProof w:val="0"/>
        </w:rPr>
        <w:t xml:space="preserve"> {</w:t>
      </w:r>
    </w:p>
    <w:p w14:paraId="3FD360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cell.This</w:t>
      </w:r>
      <w:proofErr w:type="spellEnd"/>
      <w:r w:rsidRPr="0099127B">
        <w:rPr>
          <w:noProof w:val="0"/>
        </w:rPr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20DA2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01D12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64A70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50CA37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B5F21A" w14:textId="77777777" w:rsidR="00082C19" w:rsidRPr="0099127B" w:rsidRDefault="00082C19" w:rsidP="00082C19">
      <w:pPr>
        <w:pStyle w:val="PL"/>
        <w:rPr>
          <w:noProof w:val="0"/>
        </w:rPr>
      </w:pPr>
    </w:p>
    <w:p w14:paraId="7715D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1B3C0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'original'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of an original cell when it is in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</w:t>
      </w:r>
    </w:p>
    <w:p w14:paraId="5F0AD5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C8604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C62D4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7A70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723E4B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E3C7B1" w14:textId="77777777" w:rsidR="00082C19" w:rsidRPr="0099127B" w:rsidRDefault="00082C19" w:rsidP="00082C19">
      <w:pPr>
        <w:pStyle w:val="PL"/>
        <w:rPr>
          <w:noProof w:val="0"/>
        </w:rPr>
      </w:pPr>
    </w:p>
    <w:p w14:paraId="6F70A8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intraRatEsDeactivationCandidateCellsLoadParameters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5006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 in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coverage.</w:t>
      </w:r>
    </w:p>
    <w:p w14:paraId="51F10F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7A00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993A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E6A34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6B7118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C6639B" w14:textId="77777777" w:rsidR="00082C19" w:rsidRPr="0099127B" w:rsidRDefault="00082C19" w:rsidP="00082C19">
      <w:pPr>
        <w:pStyle w:val="PL"/>
        <w:rPr>
          <w:noProof w:val="0"/>
        </w:rPr>
      </w:pPr>
    </w:p>
    <w:p w14:paraId="11E821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esNotAllowedTimePeriod</w:t>
      </w:r>
      <w:proofErr w:type="spellEnd"/>
      <w:r w:rsidRPr="0099127B">
        <w:rPr>
          <w:noProof w:val="0"/>
        </w:rPr>
        <w:t xml:space="preserve"> {</w:t>
      </w:r>
    </w:p>
    <w:p w14:paraId="115EDB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6ACA65B2" w14:textId="77777777" w:rsidR="00082C19" w:rsidRPr="0099127B" w:rsidRDefault="00082C19" w:rsidP="00082C19">
      <w:pPr>
        <w:pStyle w:val="PL"/>
        <w:rPr>
          <w:noProof w:val="0"/>
        </w:rPr>
      </w:pPr>
    </w:p>
    <w:p w14:paraId="71AC4E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</w:t>
      </w:r>
    </w:p>
    <w:p w14:paraId="7A46DA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0B2986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32886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>;</w:t>
      </w:r>
    </w:p>
    <w:p w14:paraId="54CC67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0A483FD" w14:textId="77777777" w:rsidR="00082C19" w:rsidRPr="0099127B" w:rsidRDefault="00082C19" w:rsidP="00082C19">
      <w:pPr>
        <w:pStyle w:val="PL"/>
        <w:rPr>
          <w:noProof w:val="0"/>
        </w:rPr>
      </w:pPr>
    </w:p>
    <w:p w14:paraId="02685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interRatEsActivationOriginalCellParameters</w:t>
      </w:r>
      <w:proofErr w:type="spellEnd"/>
      <w:r w:rsidRPr="0099127B">
        <w:rPr>
          <w:noProof w:val="0"/>
        </w:rPr>
        <w:t xml:space="preserve"> {</w:t>
      </w:r>
    </w:p>
    <w:p w14:paraId="7865A9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time </w:t>
      </w:r>
    </w:p>
    <w:p w14:paraId="7CA4763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  <w:rPr>
          <w:noProof w:val="0"/>
        </w:rPr>
      </w:pPr>
    </w:p>
    <w:p w14:paraId="23935C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  <w:rPr>
          <w:noProof w:val="0"/>
        </w:rPr>
      </w:pPr>
    </w:p>
    <w:p w14:paraId="4FFCB0E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  <w:rPr>
          <w:noProof w:val="0"/>
        </w:rPr>
      </w:pPr>
    </w:p>
    <w:p w14:paraId="41072E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2E206D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D18CD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B8FFE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E23DA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22015" w14:textId="77777777" w:rsidR="00082C19" w:rsidRPr="0099127B" w:rsidRDefault="00082C19" w:rsidP="00082C19">
      <w:pPr>
        <w:pStyle w:val="PL"/>
        <w:rPr>
          <w:noProof w:val="0"/>
        </w:rPr>
      </w:pPr>
    </w:p>
    <w:p w14:paraId="4545B8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 xml:space="preserve"> {</w:t>
      </w:r>
    </w:p>
    <w:p w14:paraId="1EBB05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</w:t>
      </w:r>
    </w:p>
    <w:p w14:paraId="17B539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backup of an original cell when it is in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</w:t>
      </w:r>
    </w:p>
    <w:p w14:paraId="0620DF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 enters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</w:t>
      </w:r>
    </w:p>
    <w:p w14:paraId="17542BB7" w14:textId="77777777" w:rsidR="00082C19" w:rsidRPr="0099127B" w:rsidRDefault="00082C19" w:rsidP="00082C19">
      <w:pPr>
        <w:pStyle w:val="PL"/>
        <w:rPr>
          <w:noProof w:val="0"/>
        </w:rPr>
      </w:pPr>
    </w:p>
    <w:p w14:paraId="131DB8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  <w:rPr>
          <w:noProof w:val="0"/>
        </w:rPr>
      </w:pPr>
    </w:p>
    <w:p w14:paraId="356B6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73C9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D0496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3FC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0E995A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C3F2EA5" w14:textId="77777777" w:rsidR="00082C19" w:rsidRPr="0099127B" w:rsidRDefault="00082C19" w:rsidP="00082C19">
      <w:pPr>
        <w:pStyle w:val="PL"/>
        <w:rPr>
          <w:noProof w:val="0"/>
        </w:rPr>
      </w:pPr>
    </w:p>
    <w:p w14:paraId="0EED34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interRatEsDeactivationCandidateCellParameters</w:t>
      </w:r>
      <w:proofErr w:type="spellEnd"/>
      <w:r w:rsidRPr="0099127B">
        <w:rPr>
          <w:noProof w:val="0"/>
        </w:rPr>
        <w:t xml:space="preserve"> {</w:t>
      </w:r>
    </w:p>
    <w:p w14:paraId="3D0114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for the cell in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</w:t>
      </w:r>
    </w:p>
    <w:p w14:paraId="2C04B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  <w:rPr>
          <w:noProof w:val="0"/>
        </w:rPr>
      </w:pPr>
    </w:p>
    <w:p w14:paraId="30C185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>.</w:t>
      </w:r>
    </w:p>
    <w:p w14:paraId="25D93CFA" w14:textId="77777777" w:rsidR="00082C19" w:rsidRPr="0099127B" w:rsidRDefault="00082C19" w:rsidP="00082C19">
      <w:pPr>
        <w:pStyle w:val="PL"/>
        <w:rPr>
          <w:noProof w:val="0"/>
        </w:rPr>
      </w:pPr>
    </w:p>
    <w:p w14:paraId="1A050E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79373C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72B61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64E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0540C7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1405D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558684" w14:textId="77777777" w:rsidR="00082C19" w:rsidRPr="0099127B" w:rsidRDefault="00082C19" w:rsidP="00082C19">
      <w:pPr>
        <w:pStyle w:val="PL"/>
        <w:rPr>
          <w:noProof w:val="0"/>
        </w:rPr>
      </w:pPr>
    </w:p>
    <w:p w14:paraId="15164E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 {</w:t>
      </w:r>
    </w:p>
    <w:p w14:paraId="13C673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cell. If the value of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is </w:t>
      </w:r>
      <w:proofErr w:type="spellStart"/>
      <w:r w:rsidRPr="0099127B">
        <w:rPr>
          <w:noProof w:val="0"/>
        </w:rPr>
        <w:t>toBeEnergySaving</w:t>
      </w:r>
      <w:proofErr w:type="spellEnd"/>
      <w:r w:rsidRPr="0099127B">
        <w:rPr>
          <w:noProof w:val="0"/>
        </w:rPr>
        <w:t>, then it</w:t>
      </w:r>
    </w:p>
    <w:p w14:paraId="344E1E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shall be tried to achieve the value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 xml:space="preserve"> for the </w:t>
      </w:r>
    </w:p>
    <w:p w14:paraId="33F54D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. If the value of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is </w:t>
      </w:r>
    </w:p>
    <w:p w14:paraId="6499AD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toBeNotEnergySaving</w:t>
      </w:r>
      <w:proofErr w:type="spellEnd"/>
      <w:r w:rsidRPr="0099127B">
        <w:rPr>
          <w:noProof w:val="0"/>
        </w:rPr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 xml:space="preserve"> for the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>. ";</w:t>
      </w:r>
    </w:p>
    <w:p w14:paraId="02AADB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>;</w:t>
      </w:r>
    </w:p>
    <w:p w14:paraId="6530D9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>;</w:t>
      </w:r>
    </w:p>
    <w:p w14:paraId="1E0CD9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EFB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D317EC" w14:textId="77777777" w:rsidR="00082C19" w:rsidRPr="0099127B" w:rsidRDefault="00082C19" w:rsidP="00082C19">
      <w:pPr>
        <w:pStyle w:val="PL"/>
        <w:rPr>
          <w:noProof w:val="0"/>
        </w:rPr>
      </w:pPr>
    </w:p>
    <w:p w14:paraId="5D4974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{</w:t>
      </w:r>
    </w:p>
    <w:p w14:paraId="660B16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toBeEnergySaving</w:t>
      </w:r>
      <w:proofErr w:type="spellEnd"/>
      <w:r w:rsidRPr="0099127B">
        <w:rPr>
          <w:noProof w:val="0"/>
        </w:rPr>
        <w:t>;</w:t>
      </w:r>
    </w:p>
    <w:p w14:paraId="090C8A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toBeNotEnergySaving</w:t>
      </w:r>
      <w:proofErr w:type="spellEnd"/>
      <w:r w:rsidRPr="0099127B">
        <w:rPr>
          <w:noProof w:val="0"/>
        </w:rPr>
        <w:t>;</w:t>
      </w:r>
    </w:p>
    <w:p w14:paraId="413C1E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7CB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50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408E69" w14:textId="77777777" w:rsidR="00082C19" w:rsidRPr="0099127B" w:rsidRDefault="00082C19" w:rsidP="00082C19">
      <w:pPr>
        <w:pStyle w:val="PL"/>
        <w:rPr>
          <w:noProof w:val="0"/>
        </w:rPr>
      </w:pPr>
    </w:p>
    <w:p w14:paraId="4AA4328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 xml:space="preserve"> {</w:t>
      </w:r>
    </w:p>
    <w:p w14:paraId="183248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 {</w:t>
      </w:r>
    </w:p>
    <w:p w14:paraId="5C261E3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>;</w:t>
      </w:r>
    </w:p>
    <w:p w14:paraId="579161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DB90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{</w:t>
      </w:r>
    </w:p>
    <w:p w14:paraId="4A383C5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has a lower value than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, it will </w:t>
      </w:r>
    </w:p>
    <w:p w14:paraId="6A707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>;</w:t>
      </w:r>
    </w:p>
    <w:p w14:paraId="4B939D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EB4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daysOfWeek</w:t>
      </w:r>
      <w:proofErr w:type="spellEnd"/>
      <w:r w:rsidRPr="0099127B">
        <w:rPr>
          <w:noProof w:val="0"/>
        </w:rPr>
        <w:t xml:space="preserve"> {</w:t>
      </w:r>
    </w:p>
    <w:p w14:paraId="2CC672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</w:t>
      </w:r>
      <w:proofErr w:type="spellStart"/>
      <w:r w:rsidRPr="0099127B">
        <w:rPr>
          <w:noProof w:val="0"/>
        </w:rPr>
        <w:t>timezone</w:t>
      </w:r>
      <w:proofErr w:type="spellEnd"/>
      <w:r w:rsidRPr="0099127B">
        <w:rPr>
          <w:noProof w:val="0"/>
        </w:rPr>
        <w:t xml:space="preserve">. Every day if </w:t>
      </w:r>
    </w:p>
    <w:p w14:paraId="633370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477112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AC94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CC9C719" w14:textId="77777777" w:rsidR="00082C19" w:rsidRPr="0099127B" w:rsidRDefault="00082C19" w:rsidP="00082C19">
      <w:pPr>
        <w:pStyle w:val="PL"/>
        <w:rPr>
          <w:noProof w:val="0"/>
        </w:rPr>
      </w:pPr>
    </w:p>
    <w:p w14:paraId="03E7C0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 xml:space="preserve"> {</w:t>
      </w:r>
    </w:p>
    <w:p w14:paraId="6CCA43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{</w:t>
      </w:r>
    </w:p>
    <w:p w14:paraId="269943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75C21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 at the lower </w:t>
      </w:r>
    </w:p>
    <w:p w14:paraId="38AA5F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14A11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CESManagementFunctionGrp</w:t>
      </w:r>
      <w:proofErr w:type="spellEnd"/>
      <w:r w:rsidRPr="0099127B">
        <w:rPr>
          <w:noProof w:val="0"/>
        </w:rPr>
        <w:t>;</w:t>
      </w:r>
    </w:p>
    <w:p w14:paraId="2F8A32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3CE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5428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7E879B" w14:textId="77777777" w:rsidR="00082C19" w:rsidRPr="0099127B" w:rsidRDefault="00082C19" w:rsidP="00082C19">
      <w:pPr>
        <w:pStyle w:val="PL"/>
        <w:rPr>
          <w:noProof w:val="0"/>
        </w:rPr>
      </w:pPr>
    </w:p>
    <w:p w14:paraId="52251A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20DF2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691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4B44FB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635A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392D84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42BC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545C1C7" w14:textId="3EBA11D1" w:rsidR="00082C19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lastRenderedPageBreak/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>At the mountpoint "children-of-</w:t>
      </w:r>
      <w:proofErr w:type="spellStart"/>
      <w:r w:rsidRPr="00EB2C29">
        <w:rPr>
          <w:lang w:eastAsia="zh-CN"/>
        </w:rPr>
        <w:t>SubNetwork</w:t>
      </w:r>
      <w:proofErr w:type="spellEnd"/>
      <w:r w:rsidRPr="00EB2C29">
        <w:rPr>
          <w:lang w:eastAsia="zh-CN"/>
        </w:rPr>
        <w:t xml:space="preserve">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proofErr w:type="spellStart"/>
      <w:r w:rsidRPr="00EB2C29">
        <w:rPr>
          <w:rFonts w:ascii="Courier New" w:hAnsi="Courier New" w:cs="Courier New"/>
          <w:lang w:eastAsia="zh-CN"/>
        </w:rPr>
        <w:t>ManagedElement</w:t>
      </w:r>
      <w:proofErr w:type="spellEnd"/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proofErr w:type="spellStart"/>
      <w:r w:rsidRPr="00EB2C29">
        <w:rPr>
          <w:rFonts w:ascii="Courier New" w:hAnsi="Courier New" w:cs="Courier New"/>
        </w:rPr>
        <w:t>SubNetwork</w:t>
      </w:r>
      <w:proofErr w:type="spellEnd"/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_3gpp-nr-nrm-beam.yang</w:t>
      </w:r>
    </w:p>
    <w:p w14:paraId="10E82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proofErr w:type="spellStart"/>
      <w:r w:rsidRPr="0099127B">
        <w:rPr>
          <w:noProof w:val="0"/>
          <w:lang w:eastAsia="zh-CN"/>
        </w:rPr>
        <w:t>ietf-inet-types.yang</w:t>
      </w:r>
      <w:proofErr w:type="spellEnd"/>
    </w:p>
    <w:p w14:paraId="16F1B68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proofErr w:type="spellStart"/>
      <w:r w:rsidRPr="0099127B">
        <w:rPr>
          <w:noProof w:val="0"/>
          <w:lang w:eastAsia="zh-CN"/>
        </w:rPr>
        <w:t>ietf</w:t>
      </w:r>
      <w:proofErr w:type="spellEnd"/>
      <w:r w:rsidRPr="0099127B">
        <w:rPr>
          <w:noProof w:val="0"/>
          <w:lang w:eastAsia="zh-CN"/>
        </w:rPr>
        <w:t>-yang-</w:t>
      </w:r>
      <w:proofErr w:type="spellStart"/>
      <w:r w:rsidRPr="0099127B">
        <w:rPr>
          <w:noProof w:val="0"/>
          <w:lang w:eastAsia="zh-CN"/>
        </w:rPr>
        <w:t>types.yang</w:t>
      </w:r>
      <w:proofErr w:type="spellEnd"/>
    </w:p>
    <w:p w14:paraId="51F3AD5C" w14:textId="77777777" w:rsidR="004D13F3" w:rsidRPr="0099127B" w:rsidRDefault="004D13F3" w:rsidP="004D13F3">
      <w:pPr>
        <w:pStyle w:val="PL"/>
        <w:rPr>
          <w:noProof w:val="0"/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</w:p>
    <w:p w14:paraId="147140E7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&lt;!--</w:t>
      </w:r>
    </w:p>
    <w:p w14:paraId="57D39E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ngcNrm.xsd</w:t>
      </w:r>
    </w:p>
    <w:p w14:paraId="206ADD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--&gt;</w:t>
      </w:r>
    </w:p>
    <w:p w14:paraId="3EC1387E" w14:textId="77777777" w:rsidR="004D13F3" w:rsidRPr="0099127B" w:rsidRDefault="004D13F3" w:rsidP="004D13F3">
      <w:pPr>
        <w:pStyle w:val="PL"/>
        <w:rPr>
          <w:noProof w:val="0"/>
        </w:rPr>
      </w:pPr>
    </w:p>
    <w:p w14:paraId="15A11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&lt;schema</w:t>
      </w:r>
    </w:p>
    <w:p w14:paraId="6054B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elementFormDefault</w:t>
      </w:r>
      <w:proofErr w:type="spellEnd"/>
      <w:r w:rsidRPr="0099127B">
        <w:rPr>
          <w:noProof w:val="0"/>
        </w:rPr>
        <w:t>="qualified"</w:t>
      </w:r>
    </w:p>
    <w:p w14:paraId="1AB4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attributeFormDefault</w:t>
      </w:r>
      <w:proofErr w:type="spellEnd"/>
      <w:r w:rsidRPr="0099127B">
        <w:rPr>
          <w:noProof w:val="0"/>
        </w:rPr>
        <w:t>="unqualified"</w:t>
      </w:r>
    </w:p>
    <w:p w14:paraId="09996C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xmlns</w:t>
      </w:r>
      <w:proofErr w:type="spellEnd"/>
      <w:r w:rsidRPr="0099127B">
        <w:rPr>
          <w:noProof w:val="0"/>
        </w:rPr>
        <w:t>="http://www.w3.org/2001/XMLSchema"</w:t>
      </w:r>
    </w:p>
    <w:p w14:paraId="5DF44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D13E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"&gt;</w:t>
      </w:r>
    </w:p>
    <w:p w14:paraId="301E3A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2B71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ngc:AmfRegionId</w:t>
      </w:r>
      <w:proofErr w:type="spellEnd"/>
      <w:r w:rsidRPr="0099127B">
        <w:rPr>
          <w:noProof w:val="0"/>
        </w:rPr>
        <w:t>"/&gt;</w:t>
      </w:r>
    </w:p>
    <w:p w14:paraId="15690E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ngc:AmfSetId</w:t>
      </w:r>
      <w:proofErr w:type="spellEnd"/>
      <w:r w:rsidRPr="0099127B">
        <w:rPr>
          <w:noProof w:val="0"/>
        </w:rPr>
        <w:t>"/&gt;</w:t>
      </w:r>
    </w:p>
    <w:p w14:paraId="7A4CFA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ngc:AmfPointer</w:t>
      </w:r>
      <w:proofErr w:type="spellEnd"/>
      <w:r w:rsidRPr="0099127B">
        <w:rPr>
          <w:noProof w:val="0"/>
        </w:rPr>
        <w:t>"/&gt;</w:t>
      </w:r>
    </w:p>
    <w:p w14:paraId="763FD6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A04C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F969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"&gt;</w:t>
      </w:r>
    </w:p>
    <w:p w14:paraId="42617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value="255"/&gt;</w:t>
      </w:r>
    </w:p>
    <w:p w14:paraId="61111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5030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"&gt;</w:t>
      </w:r>
    </w:p>
    <w:p w14:paraId="204D8C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value="1023"/&gt;</w:t>
      </w:r>
    </w:p>
    <w:p w14:paraId="2CEA6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A33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"&gt;</w:t>
      </w:r>
    </w:p>
    <w:p w14:paraId="7107E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value="63"/&gt;</w:t>
      </w:r>
    </w:p>
    <w:p w14:paraId="72D698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"&gt;</w:t>
      </w:r>
    </w:p>
    <w:p w14:paraId="08307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5F2E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name="tac" type="</w:t>
      </w:r>
      <w:proofErr w:type="spellStart"/>
      <w:r w:rsidRPr="0099127B">
        <w:rPr>
          <w:noProof w:val="0"/>
        </w:rPr>
        <w:t>nn:NrTac</w:t>
      </w:r>
      <w:proofErr w:type="spellEnd"/>
      <w:r w:rsidRPr="0099127B">
        <w:rPr>
          <w:noProof w:val="0"/>
        </w:rPr>
        <w:t xml:space="preserve">"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="unbounded"/&gt;</w:t>
      </w:r>
    </w:p>
    <w:p w14:paraId="1399C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DCE9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9F1F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"&gt;</w:t>
      </w:r>
    </w:p>
    <w:p w14:paraId="637DB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8A7B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" type="string"/&gt;</w:t>
      </w:r>
    </w:p>
    <w:p w14:paraId="04FD1B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7D16C0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ngc:hostAddr</w:t>
      </w:r>
      <w:proofErr w:type="spellEnd"/>
      <w:r w:rsidRPr="0099127B">
        <w:rPr>
          <w:noProof w:val="0"/>
        </w:rPr>
        <w:t>"/&gt;</w:t>
      </w:r>
    </w:p>
    <w:p w14:paraId="6CF6C9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" type="string" minOccurs="0"/&gt;</w:t>
      </w:r>
    </w:p>
    <w:p w14:paraId="528EF6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</w:t>
      </w:r>
      <w:proofErr w:type="spellStart"/>
      <w:r w:rsidRPr="0099127B">
        <w:rPr>
          <w:noProof w:val="0"/>
        </w:rPr>
        <w:t>ngc:capacity</w:t>
      </w:r>
      <w:proofErr w:type="spellEnd"/>
      <w:r w:rsidRPr="0099127B">
        <w:rPr>
          <w:noProof w:val="0"/>
        </w:rPr>
        <w:t>" minOccurs="0"/&gt;</w:t>
      </w:r>
    </w:p>
    <w:p w14:paraId="017F33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ngc:Nfinfo</w:t>
      </w:r>
      <w:proofErr w:type="spellEnd"/>
      <w:r w:rsidRPr="0099127B">
        <w:rPr>
          <w:noProof w:val="0"/>
        </w:rPr>
        <w:t>"/&gt;</w:t>
      </w:r>
    </w:p>
    <w:p w14:paraId="07F5E0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A8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C81ACE" w14:textId="77777777" w:rsidR="004D13F3" w:rsidRPr="0099127B" w:rsidRDefault="004D13F3" w:rsidP="004D13F3">
      <w:pPr>
        <w:pStyle w:val="PL"/>
        <w:rPr>
          <w:noProof w:val="0"/>
        </w:rPr>
      </w:pPr>
    </w:p>
    <w:p w14:paraId="44B8F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"&gt;</w:t>
      </w:r>
    </w:p>
    <w:p w14:paraId="07661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  <w:rPr>
          <w:noProof w:val="0"/>
        </w:rPr>
      </w:pPr>
      <w:r w:rsidRPr="0099127B">
        <w:rPr>
          <w:noProof w:val="0"/>
        </w:rPr>
        <w:t xml:space="preserve">    </w:t>
      </w:r>
      <w:r w:rsidRPr="0099127B">
        <w:rPr>
          <w:noProof w:val="0"/>
        </w:rPr>
        <w:tab/>
        <w:t xml:space="preserve">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="1"&gt;</w:t>
      </w:r>
    </w:p>
    <w:p w14:paraId="65EC4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ipAddress</w:t>
      </w:r>
      <w:proofErr w:type="spellEnd"/>
      <w:r w:rsidRPr="0099127B">
        <w:rPr>
          <w:noProof w:val="0"/>
        </w:rPr>
        <w:t>" type="string"/&gt;</w:t>
      </w:r>
    </w:p>
    <w:p w14:paraId="34AE6D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22A5B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49D65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7B6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E346DD9" w14:textId="77777777" w:rsidR="004D13F3" w:rsidRPr="0099127B" w:rsidRDefault="004D13F3" w:rsidP="004D13F3">
      <w:pPr>
        <w:pStyle w:val="PL"/>
        <w:rPr>
          <w:noProof w:val="0"/>
        </w:rPr>
      </w:pPr>
    </w:p>
    <w:p w14:paraId="5C66E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name="capacity"&gt;</w:t>
      </w:r>
    </w:p>
    <w:p w14:paraId="730AA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minInclusive</w:t>
      </w:r>
      <w:proofErr w:type="spellEnd"/>
      <w:r w:rsidRPr="0099127B">
        <w:rPr>
          <w:noProof w:val="0"/>
        </w:rPr>
        <w:t xml:space="preserve"> value="0"/&gt;</w:t>
      </w:r>
    </w:p>
    <w:p w14:paraId="63AA60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value="65535"/&gt;</w:t>
      </w:r>
    </w:p>
    <w:p w14:paraId="1A442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EDCAF01" w14:textId="77777777" w:rsidR="004D13F3" w:rsidRPr="0099127B" w:rsidRDefault="004D13F3" w:rsidP="004D13F3">
      <w:pPr>
        <w:pStyle w:val="PL"/>
        <w:rPr>
          <w:noProof w:val="0"/>
        </w:rPr>
      </w:pPr>
    </w:p>
    <w:p w14:paraId="33329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"&gt;</w:t>
      </w:r>
    </w:p>
    <w:p w14:paraId="37C17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0601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="1"&gt;</w:t>
      </w:r>
    </w:p>
    <w:p w14:paraId="114774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ngc:AmfInfo</w:t>
      </w:r>
      <w:proofErr w:type="spellEnd"/>
      <w:r w:rsidRPr="0099127B">
        <w:rPr>
          <w:noProof w:val="0"/>
        </w:rPr>
        <w:t>"/&gt;</w:t>
      </w:r>
    </w:p>
    <w:p w14:paraId="7D5AEB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ngc:UdrInfo</w:t>
      </w:r>
      <w:proofErr w:type="spellEnd"/>
      <w:r w:rsidRPr="0099127B">
        <w:rPr>
          <w:noProof w:val="0"/>
        </w:rPr>
        <w:t>"/&gt;</w:t>
      </w:r>
    </w:p>
    <w:p w14:paraId="2414BC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ngc:UdmInfo</w:t>
      </w:r>
      <w:proofErr w:type="spellEnd"/>
      <w:r w:rsidRPr="0099127B">
        <w:rPr>
          <w:noProof w:val="0"/>
        </w:rPr>
        <w:t>"/&gt;</w:t>
      </w:r>
    </w:p>
    <w:p w14:paraId="4A987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ngc:AusfInfo</w:t>
      </w:r>
      <w:proofErr w:type="spellEnd"/>
      <w:r w:rsidRPr="0099127B">
        <w:rPr>
          <w:noProof w:val="0"/>
        </w:rPr>
        <w:t>"/&gt;</w:t>
      </w:r>
    </w:p>
    <w:p w14:paraId="560A9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ngc:UpfInfo</w:t>
      </w:r>
      <w:proofErr w:type="spellEnd"/>
      <w:r w:rsidRPr="0099127B">
        <w:rPr>
          <w:noProof w:val="0"/>
        </w:rPr>
        <w:t>"/&gt;</w:t>
      </w:r>
    </w:p>
    <w:p w14:paraId="6F0EE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2AC23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88B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04A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"&gt;</w:t>
      </w:r>
    </w:p>
    <w:p w14:paraId="40C50D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291EE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</w:t>
      </w:r>
      <w:proofErr w:type="spellEnd"/>
      <w:r w:rsidRPr="0099127B">
        <w:rPr>
          <w:noProof w:val="0"/>
        </w:rPr>
        <w:t>"/&gt;</w:t>
      </w:r>
    </w:p>
    <w:p w14:paraId="13805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3C1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FFA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"&gt;</w:t>
      </w:r>
    </w:p>
    <w:p w14:paraId="68F2C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4DB40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nfInstanceI</w:t>
      </w:r>
      <w:r w:rsidRPr="0099127B">
        <w:rPr>
          <w:noProof w:val="0"/>
          <w:lang w:eastAsia="zh-CN"/>
        </w:rPr>
        <w:t>D</w:t>
      </w:r>
      <w:proofErr w:type="spellEnd"/>
      <w:r w:rsidRPr="0099127B">
        <w:rPr>
          <w:noProof w:val="0"/>
        </w:rPr>
        <w:t>" type="string"/&gt;</w:t>
      </w:r>
    </w:p>
    <w:p w14:paraId="2A4C1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</w:rPr>
        <w:tab/>
        <w:t xml:space="preserve">&lt;!-- </w:t>
      </w:r>
      <w:proofErr w:type="spellStart"/>
      <w:r w:rsidRPr="0099127B">
        <w:rPr>
          <w:noProof w:val="0"/>
        </w:rPr>
        <w:t>nfInstanceI</w:t>
      </w:r>
      <w:r w:rsidRPr="0099127B">
        <w:rPr>
          <w:noProof w:val="0"/>
          <w:lang w:eastAsia="zh-CN"/>
        </w:rPr>
        <w:t>D</w:t>
      </w:r>
      <w:proofErr w:type="spellEnd"/>
      <w:r w:rsidRPr="0099127B">
        <w:rPr>
          <w:noProof w:val="0"/>
        </w:rPr>
        <w:t xml:space="preserve"> is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 --&gt;</w:t>
      </w:r>
    </w:p>
    <w:p w14:paraId="44E9D4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59774C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50D03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"/&gt;</w:t>
      </w:r>
    </w:p>
    <w:p w14:paraId="5E40E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7A192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" type="string"/&gt;</w:t>
      </w:r>
    </w:p>
    <w:p w14:paraId="31C08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ngc:UdrInfo</w:t>
      </w:r>
      <w:proofErr w:type="spellEnd"/>
      <w:r w:rsidRPr="0099127B">
        <w:rPr>
          <w:noProof w:val="0"/>
        </w:rPr>
        <w:t>"/&gt;</w:t>
      </w:r>
    </w:p>
    <w:p w14:paraId="00E88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ngc:AmfInfo</w:t>
      </w:r>
      <w:proofErr w:type="spellEnd"/>
      <w:r w:rsidRPr="0099127B">
        <w:rPr>
          <w:noProof w:val="0"/>
        </w:rPr>
        <w:t>"/&gt;</w:t>
      </w:r>
    </w:p>
    <w:p w14:paraId="72E07E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ngc:SmfInfo</w:t>
      </w:r>
      <w:proofErr w:type="spellEnd"/>
      <w:r w:rsidRPr="0099127B">
        <w:rPr>
          <w:noProof w:val="0"/>
        </w:rPr>
        <w:t>"/&gt;</w:t>
      </w:r>
    </w:p>
    <w:p w14:paraId="2972B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ngc:UpfInfo</w:t>
      </w:r>
      <w:proofErr w:type="spellEnd"/>
      <w:r w:rsidRPr="0099127B">
        <w:rPr>
          <w:noProof w:val="0"/>
        </w:rPr>
        <w:t>"/&gt;</w:t>
      </w:r>
    </w:p>
    <w:p w14:paraId="315FC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ngc:NfServices</w:t>
      </w:r>
      <w:proofErr w:type="spellEnd"/>
      <w:r w:rsidRPr="0099127B">
        <w:rPr>
          <w:noProof w:val="0"/>
        </w:rPr>
        <w:t>"/&gt;</w:t>
      </w:r>
    </w:p>
    <w:p w14:paraId="428A40F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  <w:lang w:eastAsia="zh-CN"/>
        </w:rPr>
        <w:t>nFSrvGroupId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8856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smfServingAreas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03E2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locality</w:t>
      </w:r>
      <w:r w:rsidRPr="0099127B">
        <w:rPr>
          <w:noProof w:val="0"/>
        </w:rPr>
        <w:t>" type="string"/&gt;</w:t>
      </w:r>
    </w:p>
    <w:p w14:paraId="2B5FC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  <w:szCs w:val="18"/>
        </w:rPr>
        <w:t>authzInfo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13C98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6043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3C5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"&gt;</w:t>
      </w:r>
    </w:p>
    <w:p w14:paraId="7D8118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C8D6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" type="string"/&gt;</w:t>
      </w:r>
    </w:p>
    <w:p w14:paraId="385F3C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" type="string"/&gt;</w:t>
      </w:r>
    </w:p>
    <w:p w14:paraId="38AA2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6B0612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" type="string"/&gt;</w:t>
      </w:r>
    </w:p>
    <w:p w14:paraId="62F9D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ngc:IpEndpoints</w:t>
      </w:r>
      <w:proofErr w:type="spellEnd"/>
      <w:r w:rsidRPr="0099127B">
        <w:rPr>
          <w:noProof w:val="0"/>
        </w:rPr>
        <w:t>"/&gt;</w:t>
      </w:r>
    </w:p>
    <w:p w14:paraId="25AB2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apiPrefix</w:t>
      </w:r>
      <w:proofErr w:type="spellEnd"/>
      <w:r w:rsidRPr="0099127B">
        <w:rPr>
          <w:noProof w:val="0"/>
        </w:rPr>
        <w:t>" type="string"/&gt;</w:t>
      </w:r>
    </w:p>
    <w:p w14:paraId="31A6B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defaultNotificationSubscriptions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ngc:DefaultNotificationSubscriptions</w:t>
      </w:r>
      <w:proofErr w:type="spellEnd"/>
      <w:r w:rsidRPr="0099127B">
        <w:rPr>
          <w:noProof w:val="0"/>
        </w:rPr>
        <w:t>"/&gt;</w:t>
      </w:r>
    </w:p>
    <w:p w14:paraId="65029A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</w:t>
      </w:r>
      <w:proofErr w:type="spellEnd"/>
      <w:r w:rsidRPr="0099127B">
        <w:rPr>
          <w:noProof w:val="0"/>
        </w:rPr>
        <w:t>"/&gt;</w:t>
      </w:r>
    </w:p>
    <w:p w14:paraId="2FEBA5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ngc:NFTypeList</w:t>
      </w:r>
      <w:proofErr w:type="spellEnd"/>
      <w:r w:rsidRPr="0099127B">
        <w:rPr>
          <w:noProof w:val="0"/>
        </w:rPr>
        <w:t>"/&gt;</w:t>
      </w:r>
    </w:p>
    <w:p w14:paraId="7E349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ngc:Nssai</w:t>
      </w:r>
      <w:proofErr w:type="spellEnd"/>
      <w:r w:rsidRPr="0099127B">
        <w:rPr>
          <w:noProof w:val="0"/>
        </w:rPr>
        <w:t>"/&gt;</w:t>
      </w:r>
    </w:p>
    <w:p w14:paraId="420FE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supportedFeatures</w:t>
      </w:r>
      <w:proofErr w:type="spellEnd"/>
      <w:r w:rsidRPr="0099127B">
        <w:rPr>
          <w:noProof w:val="0"/>
        </w:rPr>
        <w:t>" type="string"/&gt;</w:t>
      </w:r>
    </w:p>
    <w:p w14:paraId="582DEB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4B73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"&gt;</w:t>
      </w:r>
    </w:p>
    <w:p w14:paraId="402E83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4F88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NFTypeList</w:t>
      </w:r>
      <w:proofErr w:type="spellEnd"/>
      <w:r w:rsidRPr="0099127B">
        <w:rPr>
          <w:noProof w:val="0"/>
        </w:rPr>
        <w:t>"&gt;</w:t>
      </w:r>
    </w:p>
    <w:p w14:paraId="3EA061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C94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287A3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35D4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LocalEndPoint</w:t>
      </w:r>
      <w:proofErr w:type="spellEnd"/>
      <w:r w:rsidRPr="0099127B">
        <w:rPr>
          <w:noProof w:val="0"/>
        </w:rPr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vlanId</w:t>
      </w:r>
      <w:proofErr w:type="spellEnd"/>
      <w:r w:rsidRPr="0099127B">
        <w:rPr>
          <w:noProof w:val="0"/>
        </w:rPr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RemoteEndPoint</w:t>
      </w:r>
      <w:proofErr w:type="spellEnd"/>
      <w:r w:rsidRPr="0099127B">
        <w:rPr>
          <w:noProof w:val="0"/>
        </w:rPr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8E5F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"&gt;</w:t>
      </w:r>
    </w:p>
    <w:p w14:paraId="79817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5F553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supiRange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ngc:SupiRange</w:t>
      </w:r>
      <w:proofErr w:type="spellEnd"/>
      <w:r w:rsidRPr="0099127B">
        <w:rPr>
          <w:noProof w:val="0"/>
        </w:rPr>
        <w:t>"/&gt;</w:t>
      </w:r>
    </w:p>
    <w:p w14:paraId="5F96E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508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C6F9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SupiRange</w:t>
      </w:r>
      <w:proofErr w:type="spellEnd"/>
      <w:r w:rsidRPr="0099127B">
        <w:rPr>
          <w:noProof w:val="0"/>
        </w:rPr>
        <w:t>"&gt;</w:t>
      </w:r>
    </w:p>
    <w:p w14:paraId="7F36C5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351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57B40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75ED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"&gt;</w:t>
      </w:r>
    </w:p>
    <w:p w14:paraId="2B2462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DE0A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ngc:AmfSetId</w:t>
      </w:r>
      <w:proofErr w:type="spellEnd"/>
      <w:r w:rsidRPr="0099127B">
        <w:rPr>
          <w:noProof w:val="0"/>
        </w:rPr>
        <w:t>"/&gt;</w:t>
      </w:r>
    </w:p>
    <w:p w14:paraId="1DAC0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B199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8EEF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SmfInfo</w:t>
      </w:r>
      <w:proofErr w:type="spellEnd"/>
      <w:r w:rsidRPr="0099127B">
        <w:rPr>
          <w:noProof w:val="0"/>
        </w:rPr>
        <w:t>"&gt;</w:t>
      </w:r>
    </w:p>
    <w:p w14:paraId="3987C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375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</w:t>
      </w:r>
      <w:proofErr w:type="spellEnd"/>
      <w:r w:rsidRPr="0099127B">
        <w:rPr>
          <w:noProof w:val="0"/>
        </w:rPr>
        <w:t>" type="string"/&gt;</w:t>
      </w:r>
    </w:p>
    <w:p w14:paraId="4A070C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723F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8F9F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"&gt;</w:t>
      </w:r>
    </w:p>
    <w:p w14:paraId="677FEB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850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ngc:SnssaiUpfInfo</w:t>
      </w:r>
      <w:proofErr w:type="spellEnd"/>
      <w:r w:rsidRPr="0099127B">
        <w:rPr>
          <w:noProof w:val="0"/>
        </w:rPr>
        <w:t>"/&gt;</w:t>
      </w:r>
    </w:p>
    <w:p w14:paraId="586AA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A1AA2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 xml:space="preserve"> name="</w:t>
      </w:r>
      <w:proofErr w:type="spellStart"/>
      <w:r w:rsidRPr="0099127B">
        <w:rPr>
          <w:noProof w:val="0"/>
          <w:lang w:eastAsia="zh-CN"/>
        </w:rPr>
        <w:t>UdmInfo</w:t>
      </w:r>
      <w:proofErr w:type="spellEnd"/>
      <w:r w:rsidRPr="0099127B">
        <w:rPr>
          <w:noProof w:val="0"/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</w:t>
      </w:r>
      <w:proofErr w:type="spellStart"/>
      <w:r w:rsidRPr="0099127B">
        <w:rPr>
          <w:noProof w:val="0"/>
          <w:lang w:eastAsia="zh-CN"/>
        </w:rPr>
        <w:t>nFSrvGroupId</w:t>
      </w:r>
      <w:proofErr w:type="spellEnd"/>
      <w:r w:rsidRPr="0099127B">
        <w:rPr>
          <w:noProof w:val="0"/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&lt;/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 xml:space="preserve"> name="</w:t>
      </w:r>
      <w:proofErr w:type="spellStart"/>
      <w:r w:rsidRPr="0099127B">
        <w:rPr>
          <w:noProof w:val="0"/>
          <w:lang w:eastAsia="zh-CN"/>
        </w:rPr>
        <w:t>AusfInfo</w:t>
      </w:r>
      <w:proofErr w:type="spellEnd"/>
      <w:r w:rsidRPr="0099127B">
        <w:rPr>
          <w:noProof w:val="0"/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</w:t>
      </w:r>
      <w:proofErr w:type="spellStart"/>
      <w:r w:rsidRPr="0099127B">
        <w:rPr>
          <w:noProof w:val="0"/>
          <w:lang w:eastAsia="zh-CN"/>
        </w:rPr>
        <w:t>nFSrvGroupId</w:t>
      </w:r>
      <w:proofErr w:type="spellEnd"/>
      <w:r w:rsidRPr="0099127B">
        <w:rPr>
          <w:noProof w:val="0"/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&lt;/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SnssaiUpfInfo</w:t>
      </w:r>
      <w:proofErr w:type="spellEnd"/>
      <w:r w:rsidRPr="0099127B">
        <w:rPr>
          <w:noProof w:val="0"/>
        </w:rPr>
        <w:t>"&gt;</w:t>
      </w:r>
    </w:p>
    <w:p w14:paraId="4DECA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BB15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</w:t>
      </w:r>
      <w:proofErr w:type="spellEnd"/>
      <w:r w:rsidRPr="0099127B">
        <w:rPr>
          <w:noProof w:val="0"/>
        </w:rPr>
        <w:t>"/&gt;</w:t>
      </w:r>
    </w:p>
    <w:p w14:paraId="2CAB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dnnUpfInfoList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ngc:DnnUpfInfoList</w:t>
      </w:r>
      <w:proofErr w:type="spellEnd"/>
      <w:r w:rsidRPr="0099127B">
        <w:rPr>
          <w:noProof w:val="0"/>
        </w:rPr>
        <w:t>"/&gt;</w:t>
      </w:r>
    </w:p>
    <w:p w14:paraId="543D5D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1491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C598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DnnUpfInfoList</w:t>
      </w:r>
      <w:proofErr w:type="spellEnd"/>
      <w:r w:rsidRPr="0099127B">
        <w:rPr>
          <w:noProof w:val="0"/>
        </w:rPr>
        <w:t>"&gt;</w:t>
      </w:r>
    </w:p>
    <w:p w14:paraId="12BD9D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</w:t>
      </w:r>
      <w:proofErr w:type="spellEnd"/>
      <w:r w:rsidRPr="0099127B">
        <w:rPr>
          <w:noProof w:val="0"/>
        </w:rPr>
        <w:t>" type="string"/&gt;</w:t>
      </w:r>
    </w:p>
    <w:p w14:paraId="04C37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9404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0E19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DefaultNotificationSubscription</w:t>
      </w:r>
      <w:proofErr w:type="spellEnd"/>
      <w:r w:rsidRPr="0099127B">
        <w:rPr>
          <w:noProof w:val="0"/>
        </w:rPr>
        <w:t>"&gt;</w:t>
      </w:r>
    </w:p>
    <w:p w14:paraId="65018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5BB0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notificationType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ngc:NotificationType</w:t>
      </w:r>
      <w:proofErr w:type="spellEnd"/>
      <w:r w:rsidRPr="0099127B">
        <w:rPr>
          <w:noProof w:val="0"/>
        </w:rPr>
        <w:t>"/&gt;</w:t>
      </w:r>
    </w:p>
    <w:p w14:paraId="724F2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callbackUri</w:t>
      </w:r>
      <w:proofErr w:type="spellEnd"/>
      <w:r w:rsidRPr="0099127B">
        <w:rPr>
          <w:noProof w:val="0"/>
        </w:rPr>
        <w:t>" type="string"/&gt;</w:t>
      </w:r>
    </w:p>
    <w:p w14:paraId="6284C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C81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8712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NotificationType</w:t>
      </w:r>
      <w:proofErr w:type="spellEnd"/>
      <w:r w:rsidRPr="0099127B">
        <w:rPr>
          <w:noProof w:val="0"/>
        </w:rPr>
        <w:t>"&gt;</w:t>
      </w:r>
    </w:p>
    <w:p w14:paraId="393E4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8DC13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TransportProtocol</w:t>
      </w:r>
      <w:proofErr w:type="spellEnd"/>
      <w:r w:rsidRPr="0099127B">
        <w:rPr>
          <w:noProof w:val="0"/>
        </w:rPr>
        <w:t>"&gt;</w:t>
      </w:r>
    </w:p>
    <w:p w14:paraId="5DD39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7FB3E8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"&gt;</w:t>
      </w:r>
    </w:p>
    <w:p w14:paraId="33FE41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DF36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NfRegistrationData</w:t>
      </w:r>
      <w:proofErr w:type="spellEnd"/>
      <w:r w:rsidRPr="0099127B">
        <w:rPr>
          <w:noProof w:val="0"/>
        </w:rPr>
        <w:t>"&gt;</w:t>
      </w:r>
    </w:p>
    <w:p w14:paraId="2D159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52A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heartBeatTimer</w:t>
      </w:r>
      <w:proofErr w:type="spellEnd"/>
      <w:r w:rsidRPr="0099127B">
        <w:rPr>
          <w:noProof w:val="0"/>
        </w:rPr>
        <w:t>" type="integer"/&gt;</w:t>
      </w:r>
    </w:p>
    <w:p w14:paraId="4ADF43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</w:t>
      </w:r>
      <w:proofErr w:type="spellEnd"/>
      <w:r w:rsidRPr="0099127B">
        <w:rPr>
          <w:noProof w:val="0"/>
        </w:rPr>
        <w:t>"/&gt;</w:t>
      </w:r>
    </w:p>
    <w:p w14:paraId="72271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486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32DCB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"&gt;</w:t>
      </w:r>
    </w:p>
    <w:p w14:paraId="57F57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F7F3B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" type="string"/&gt;</w:t>
      </w:r>
    </w:p>
    <w:p w14:paraId="4F1B89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D98C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29F9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"&gt;</w:t>
      </w:r>
    </w:p>
    <w:p w14:paraId="63816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99F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</w:t>
      </w:r>
      <w:proofErr w:type="spellEnd"/>
      <w:r w:rsidRPr="0099127B">
        <w:rPr>
          <w:noProof w:val="0"/>
        </w:rPr>
        <w:t>"/&gt;</w:t>
      </w:r>
    </w:p>
    <w:p w14:paraId="68EAF5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8DD6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01EF0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"&gt;</w:t>
      </w:r>
    </w:p>
    <w:p w14:paraId="4A57E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DD0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ngc:Sst</w:t>
      </w:r>
      <w:proofErr w:type="spellEnd"/>
      <w:r w:rsidRPr="0099127B">
        <w:rPr>
          <w:noProof w:val="0"/>
        </w:rPr>
        <w:t>" minOccurs="0"/&gt;</w:t>
      </w:r>
    </w:p>
    <w:p w14:paraId="1F832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ngc:Sd</w:t>
      </w:r>
      <w:proofErr w:type="spellEnd"/>
      <w:r w:rsidRPr="0099127B">
        <w:rPr>
          <w:noProof w:val="0"/>
        </w:rPr>
        <w:t>"/&gt;</w:t>
      </w:r>
    </w:p>
    <w:p w14:paraId="04977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2B9AE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59B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"&gt;</w:t>
      </w:r>
    </w:p>
    <w:p w14:paraId="5406F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value="255"/&gt;</w:t>
      </w:r>
    </w:p>
    <w:p w14:paraId="60BA4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 </w:t>
      </w:r>
    </w:p>
    <w:p w14:paraId="66ABD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  <w:rPr>
          <w:noProof w:val="0"/>
        </w:rPr>
      </w:pPr>
      <w:r w:rsidRPr="0099127B">
        <w:rPr>
          <w:noProof w:val="0"/>
        </w:rPr>
        <w:t>&lt;restriction base="string"&gt;</w:t>
      </w:r>
    </w:p>
    <w:p w14:paraId="2B561A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 </w:t>
      </w:r>
    </w:p>
    <w:p w14:paraId="02F91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"&gt;</w:t>
      </w:r>
    </w:p>
    <w:p w14:paraId="2835F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</w:t>
      </w:r>
    </w:p>
    <w:p w14:paraId="5CEF2BB6" w14:textId="77777777" w:rsidR="004D13F3" w:rsidRPr="0099127B" w:rsidRDefault="004D13F3" w:rsidP="004D13F3">
      <w:pPr>
        <w:pStyle w:val="PL"/>
        <w:rPr>
          <w:noProof w:val="0"/>
        </w:rPr>
      </w:pPr>
    </w:p>
    <w:p w14:paraId="5E6CC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"&gt;</w:t>
      </w:r>
    </w:p>
    <w:p w14:paraId="0F19F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CC4DC71" w14:textId="77777777" w:rsidR="004D13F3" w:rsidRPr="0099127B" w:rsidRDefault="004D13F3" w:rsidP="004D13F3">
      <w:pPr>
        <w:pStyle w:val="PL"/>
        <w:rPr>
          <w:noProof w:val="0"/>
        </w:rPr>
      </w:pPr>
    </w:p>
    <w:p w14:paraId="5749D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SupportedFunc</w:t>
      </w:r>
      <w:proofErr w:type="spellEnd"/>
      <w:r w:rsidRPr="0099127B">
        <w:rPr>
          <w:noProof w:val="0"/>
        </w:rPr>
        <w:t>"&gt;</w:t>
      </w:r>
    </w:p>
    <w:p w14:paraId="46DA8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48E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3D0F9B7" w14:textId="77777777" w:rsidR="004D13F3" w:rsidRPr="0099127B" w:rsidRDefault="004D13F3" w:rsidP="004D13F3">
      <w:pPr>
        <w:pStyle w:val="PL"/>
        <w:rPr>
          <w:noProof w:val="0"/>
        </w:rPr>
      </w:pPr>
    </w:p>
    <w:p w14:paraId="6308C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"&gt;</w:t>
      </w:r>
    </w:p>
    <w:p w14:paraId="6293B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81E3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</w:t>
      </w:r>
      <w:r w:rsidRPr="0099127B">
        <w:rPr>
          <w:rFonts w:cs="Courier New"/>
          <w:noProof w:val="0"/>
          <w:lang w:eastAsia="zh-CN"/>
        </w:rPr>
        <w:t>upportedFunc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SupportedFunc</w:t>
      </w:r>
      <w:proofErr w:type="spellEnd"/>
      <w:r w:rsidRPr="0099127B">
        <w:rPr>
          <w:noProof w:val="0"/>
        </w:rPr>
        <w:t>"/&gt;</w:t>
      </w:r>
    </w:p>
    <w:p w14:paraId="1B6A3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3C75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0DDA902" w14:textId="77777777" w:rsidR="004D13F3" w:rsidRPr="0099127B" w:rsidRDefault="004D13F3" w:rsidP="004D13F3">
      <w:pPr>
        <w:pStyle w:val="PL"/>
        <w:rPr>
          <w:noProof w:val="0"/>
        </w:rPr>
      </w:pPr>
    </w:p>
    <w:p w14:paraId="72A988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"&gt;</w:t>
      </w:r>
    </w:p>
    <w:p w14:paraId="6CE910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CE2BDEC" w14:textId="77777777" w:rsidR="004D13F3" w:rsidRPr="0099127B" w:rsidRDefault="004D13F3" w:rsidP="004D13F3">
      <w:pPr>
        <w:pStyle w:val="PL"/>
        <w:rPr>
          <w:noProof w:val="0"/>
        </w:rPr>
      </w:pPr>
    </w:p>
    <w:p w14:paraId="419CB9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"&gt;</w:t>
      </w:r>
    </w:p>
    <w:p w14:paraId="34897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73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groupId</w:t>
      </w:r>
      <w:proofErr w:type="spellEnd"/>
      <w:r w:rsidRPr="0099127B">
        <w:rPr>
          <w:noProof w:val="0"/>
        </w:rPr>
        <w:t>" type="integer"/&gt;</w:t>
      </w:r>
    </w:p>
    <w:p w14:paraId="77D6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commModelType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ngc:CommModelType</w:t>
      </w:r>
      <w:proofErr w:type="spellEnd"/>
      <w:r w:rsidRPr="0099127B">
        <w:rPr>
          <w:noProof w:val="0"/>
        </w:rPr>
        <w:t>"/&gt;</w:t>
      </w:r>
    </w:p>
    <w:p w14:paraId="7CED5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targetNFServiceList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xn:dnlist</w:t>
      </w:r>
      <w:proofErr w:type="spellEnd"/>
      <w:r w:rsidRPr="0099127B">
        <w:rPr>
          <w:noProof w:val="0"/>
        </w:rPr>
        <w:t>"/&gt;</w:t>
      </w:r>
    </w:p>
    <w:p w14:paraId="37B5E9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commModelConfiguration</w:t>
      </w:r>
      <w:proofErr w:type="spellEnd"/>
      <w:r w:rsidRPr="0099127B">
        <w:rPr>
          <w:noProof w:val="0"/>
        </w:rPr>
        <w:t>" type="string"/&gt;</w:t>
      </w:r>
    </w:p>
    <w:p w14:paraId="58D7F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0E0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42AFC18" w14:textId="77777777" w:rsidR="004D13F3" w:rsidRPr="0099127B" w:rsidRDefault="004D13F3" w:rsidP="004D13F3">
      <w:pPr>
        <w:pStyle w:val="PL"/>
        <w:rPr>
          <w:noProof w:val="0"/>
        </w:rPr>
      </w:pPr>
    </w:p>
    <w:p w14:paraId="601614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"&gt;</w:t>
      </w:r>
    </w:p>
    <w:p w14:paraId="4A2C1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B14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ngc:CommModel</w:t>
      </w:r>
      <w:proofErr w:type="spellEnd"/>
      <w:r w:rsidRPr="0099127B">
        <w:rPr>
          <w:noProof w:val="0"/>
        </w:rPr>
        <w:t>"/&gt;</w:t>
      </w:r>
    </w:p>
    <w:p w14:paraId="402D4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44F5E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E58584" w14:textId="77777777" w:rsidR="004D13F3" w:rsidRPr="0099127B" w:rsidRDefault="004D13F3" w:rsidP="004D13F3">
      <w:pPr>
        <w:pStyle w:val="PL"/>
        <w:rPr>
          <w:noProof w:val="0"/>
        </w:rPr>
      </w:pPr>
    </w:p>
    <w:p w14:paraId="673FC2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"&gt;</w:t>
      </w:r>
    </w:p>
    <w:p w14:paraId="140B7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7830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F80C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FD7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11474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6EE06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type="integer"/&gt;</w:t>
      </w:r>
    </w:p>
    <w:p w14:paraId="248B11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61BD5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4E624FC" w14:textId="77777777" w:rsidR="004D13F3" w:rsidRPr="0099127B" w:rsidRDefault="004D13F3" w:rsidP="004D13F3">
      <w:pPr>
        <w:pStyle w:val="PL"/>
        <w:rPr>
          <w:noProof w:val="0"/>
        </w:rPr>
      </w:pPr>
    </w:p>
    <w:p w14:paraId="3C25D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FiveQiDscpMapping</w:t>
      </w:r>
      <w:proofErr w:type="spellEnd"/>
      <w:r w:rsidRPr="0099127B">
        <w:rPr>
          <w:noProof w:val="0"/>
        </w:rPr>
        <w:t>"&gt;</w:t>
      </w:r>
    </w:p>
    <w:p w14:paraId="140EE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581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</w:t>
      </w:r>
      <w:r w:rsidRPr="0099127B">
        <w:rPr>
          <w:rFonts w:cs="Courier New"/>
          <w:noProof w:val="0"/>
        </w:rPr>
        <w:t>QIValues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3FC95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" type="integer"/&gt;</w:t>
      </w:r>
    </w:p>
    <w:p w14:paraId="29708D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DE74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E1E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"&gt;</w:t>
      </w:r>
    </w:p>
    <w:p w14:paraId="52702D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49BD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lang w:eastAsia="zh-CN"/>
        </w:rPr>
        <w:t>fiveQiDscpMapping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FiveDscpMapping</w:t>
      </w:r>
      <w:proofErr w:type="spellEnd"/>
      <w:r w:rsidRPr="0099127B">
        <w:rPr>
          <w:noProof w:val="0"/>
        </w:rPr>
        <w:t>"/&gt;</w:t>
      </w:r>
    </w:p>
    <w:p w14:paraId="5AC16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9E013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620C02" w14:textId="77777777" w:rsidR="004D13F3" w:rsidRPr="0099127B" w:rsidRDefault="004D13F3" w:rsidP="004D13F3">
      <w:pPr>
        <w:pStyle w:val="PL"/>
        <w:rPr>
          <w:noProof w:val="0"/>
        </w:rPr>
      </w:pPr>
    </w:p>
    <w:p w14:paraId="30737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FiveQIR</w:t>
      </w:r>
      <w:r w:rsidRPr="0099127B">
        <w:rPr>
          <w:rFonts w:cs="Courier New"/>
          <w:noProof w:val="0"/>
        </w:rPr>
        <w:t>esourceType</w:t>
      </w:r>
      <w:proofErr w:type="spellEnd"/>
      <w:r w:rsidRPr="0099127B">
        <w:rPr>
          <w:noProof w:val="0"/>
        </w:rPr>
        <w:t>"&gt;</w:t>
      </w:r>
    </w:p>
    <w:p w14:paraId="5839FF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</w:t>
      </w:r>
      <w:proofErr w:type="spellStart"/>
      <w:r w:rsidRPr="0099127B">
        <w:rPr>
          <w:noProof w:val="0"/>
        </w:rPr>
        <w:t>NonGBR</w:t>
      </w:r>
      <w:proofErr w:type="spellEnd"/>
      <w:r w:rsidRPr="0099127B">
        <w:rPr>
          <w:noProof w:val="0"/>
        </w:rPr>
        <w:t>"/&gt;</w:t>
      </w:r>
    </w:p>
    <w:p w14:paraId="5B87D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7E67A56" w14:textId="77777777" w:rsidR="004D13F3" w:rsidRPr="0099127B" w:rsidRDefault="004D13F3" w:rsidP="004D13F3">
      <w:pPr>
        <w:pStyle w:val="PL"/>
        <w:rPr>
          <w:noProof w:val="0"/>
        </w:rPr>
      </w:pPr>
    </w:p>
    <w:p w14:paraId="3FF01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>"&gt;</w:t>
      </w:r>
    </w:p>
    <w:p w14:paraId="78D29B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292B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scalar</w:t>
      </w:r>
      <w:r w:rsidRPr="0099127B">
        <w:rPr>
          <w:noProof w:val="0"/>
        </w:rPr>
        <w:t>" type="integer"/&gt;</w:t>
      </w:r>
    </w:p>
    <w:p w14:paraId="1121E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exponent</w:t>
      </w:r>
      <w:r w:rsidRPr="0099127B">
        <w:rPr>
          <w:noProof w:val="0"/>
        </w:rPr>
        <w:t>" type="integer"/&gt;</w:t>
      </w:r>
    </w:p>
    <w:p w14:paraId="5CA83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C5C9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74B73BA" w14:textId="77777777" w:rsidR="004D13F3" w:rsidRPr="0099127B" w:rsidRDefault="004D13F3" w:rsidP="004D13F3">
      <w:pPr>
        <w:pStyle w:val="PL"/>
        <w:rPr>
          <w:noProof w:val="0"/>
        </w:rPr>
      </w:pPr>
    </w:p>
    <w:p w14:paraId="34A37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"&gt;</w:t>
      </w:r>
    </w:p>
    <w:p w14:paraId="7D432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4562A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fiveQIValue</w:t>
      </w:r>
      <w:proofErr w:type="spellEnd"/>
      <w:r w:rsidRPr="0099127B">
        <w:rPr>
          <w:noProof w:val="0"/>
        </w:rPr>
        <w:t>" type="integer"/&gt;</w:t>
      </w:r>
    </w:p>
    <w:p w14:paraId="489D1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resourceType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ngc:FiveQIR</w:t>
      </w:r>
      <w:r w:rsidRPr="0099127B">
        <w:rPr>
          <w:rFonts w:cs="Courier New"/>
          <w:noProof w:val="0"/>
        </w:rPr>
        <w:t>esourceType</w:t>
      </w:r>
      <w:proofErr w:type="spellEnd"/>
      <w:r w:rsidRPr="0099127B">
        <w:rPr>
          <w:noProof w:val="0"/>
        </w:rPr>
        <w:t>"/&gt;</w:t>
      </w:r>
    </w:p>
    <w:p w14:paraId="4E750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priorityLevel</w:t>
      </w:r>
      <w:proofErr w:type="spellEnd"/>
      <w:r w:rsidRPr="0099127B">
        <w:rPr>
          <w:noProof w:val="0"/>
        </w:rPr>
        <w:t>" type="integer"/&gt;</w:t>
      </w:r>
    </w:p>
    <w:p w14:paraId="79C7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&lt;element name="</w:t>
      </w:r>
      <w:proofErr w:type="spellStart"/>
      <w:r w:rsidRPr="0099127B">
        <w:rPr>
          <w:rFonts w:cs="Courier New"/>
          <w:noProof w:val="0"/>
        </w:rPr>
        <w:t>packetDelayBudget</w:t>
      </w:r>
      <w:proofErr w:type="spellEnd"/>
      <w:r w:rsidRPr="0099127B">
        <w:rPr>
          <w:noProof w:val="0"/>
        </w:rPr>
        <w:t>" type="integer"/&gt;</w:t>
      </w:r>
    </w:p>
    <w:p w14:paraId="65C31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 xml:space="preserve"> "/&gt;</w:t>
      </w:r>
    </w:p>
    <w:p w14:paraId="07DBDB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averagingWindow</w:t>
      </w:r>
      <w:proofErr w:type="spellEnd"/>
      <w:r w:rsidRPr="0099127B">
        <w:rPr>
          <w:noProof w:val="0"/>
        </w:rPr>
        <w:t>" type="integer"/&gt;</w:t>
      </w:r>
    </w:p>
    <w:p w14:paraId="18909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maximumDataBurstVolume</w:t>
      </w:r>
      <w:proofErr w:type="spellEnd"/>
      <w:r w:rsidRPr="0099127B">
        <w:rPr>
          <w:noProof w:val="0"/>
        </w:rPr>
        <w:t>" type="integer"/&gt;</w:t>
      </w:r>
    </w:p>
    <w:p w14:paraId="7E5F3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796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D24AA9C" w14:textId="77777777" w:rsidR="004D13F3" w:rsidRPr="0099127B" w:rsidRDefault="004D13F3" w:rsidP="004D13F3">
      <w:pPr>
        <w:pStyle w:val="PL"/>
        <w:rPr>
          <w:noProof w:val="0"/>
        </w:rPr>
      </w:pPr>
    </w:p>
    <w:p w14:paraId="42B1F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400EA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DF5B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ngc:FiveQICharacteristics</w:t>
      </w:r>
      <w:proofErr w:type="spellEnd"/>
      <w:r w:rsidRPr="0099127B">
        <w:rPr>
          <w:noProof w:val="0"/>
        </w:rPr>
        <w:t>"/&gt;</w:t>
      </w:r>
    </w:p>
    <w:p w14:paraId="27CAD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CA73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54488BC" w14:textId="77777777" w:rsidR="004D13F3" w:rsidRPr="0099127B" w:rsidRDefault="004D13F3" w:rsidP="004D13F3">
      <w:pPr>
        <w:pStyle w:val="PL"/>
        <w:rPr>
          <w:noProof w:val="0"/>
        </w:rPr>
      </w:pPr>
    </w:p>
    <w:p w14:paraId="513E5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5EC7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C8BBE82" w14:textId="77777777" w:rsidR="004D13F3" w:rsidRPr="0099127B" w:rsidRDefault="004D13F3" w:rsidP="004D13F3">
      <w:pPr>
        <w:pStyle w:val="PL"/>
        <w:rPr>
          <w:noProof w:val="0"/>
        </w:rPr>
      </w:pPr>
    </w:p>
    <w:p w14:paraId="28184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DscpList</w:t>
      </w:r>
      <w:proofErr w:type="spellEnd"/>
      <w:r w:rsidRPr="0099127B">
        <w:rPr>
          <w:noProof w:val="0"/>
        </w:rPr>
        <w:t>"&gt;</w:t>
      </w:r>
    </w:p>
    <w:p w14:paraId="476AC3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5E8F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" type="integer"/&gt;</w:t>
      </w:r>
    </w:p>
    <w:p w14:paraId="35BF8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A4B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E3C3A66" w14:textId="77777777" w:rsidR="004D13F3" w:rsidRPr="0099127B" w:rsidRDefault="004D13F3" w:rsidP="004D13F3">
      <w:pPr>
        <w:pStyle w:val="PL"/>
        <w:rPr>
          <w:noProof w:val="0"/>
        </w:rPr>
      </w:pPr>
    </w:p>
    <w:p w14:paraId="27992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38A3A8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9839A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n3AveragePacketDelayThreshold</w:t>
      </w:r>
      <w:r w:rsidRPr="0099127B">
        <w:rPr>
          <w:noProof w:val="0"/>
        </w:rPr>
        <w:t xml:space="preserve"> " type="integer"/&gt;</w:t>
      </w:r>
    </w:p>
    <w:p w14:paraId="48BBB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n3MinPacketDelayThreshold</w:t>
      </w:r>
      <w:r w:rsidRPr="0099127B">
        <w:rPr>
          <w:noProof w:val="0"/>
        </w:rPr>
        <w:t>" type="integer"/&gt;</w:t>
      </w:r>
    </w:p>
    <w:p w14:paraId="6475E4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n3MaxPacketDelayThreshold</w:t>
      </w:r>
      <w:r w:rsidRPr="0099127B">
        <w:rPr>
          <w:noProof w:val="0"/>
        </w:rPr>
        <w:t>" type="integer"/&gt;</w:t>
      </w:r>
    </w:p>
    <w:p w14:paraId="19D425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n9AveragePacketDelayThreshold</w:t>
      </w:r>
      <w:r w:rsidRPr="0099127B">
        <w:rPr>
          <w:noProof w:val="0"/>
        </w:rPr>
        <w:t xml:space="preserve"> " type="integer"/&gt;</w:t>
      </w:r>
    </w:p>
    <w:p w14:paraId="7AA91A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n9MinPacketDelayThreshold</w:t>
      </w:r>
      <w:r w:rsidRPr="0099127B">
        <w:rPr>
          <w:noProof w:val="0"/>
        </w:rPr>
        <w:t>" type="integer"/&gt;</w:t>
      </w:r>
    </w:p>
    <w:p w14:paraId="44688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n9MaxPacketDelayThreshold</w:t>
      </w:r>
      <w:r w:rsidRPr="0099127B">
        <w:rPr>
          <w:noProof w:val="0"/>
        </w:rPr>
        <w:t>" type="integer"/&gt;</w:t>
      </w:r>
    </w:p>
    <w:p w14:paraId="7A49D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B074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280F651" w14:textId="77777777" w:rsidR="004D13F3" w:rsidRPr="0099127B" w:rsidRDefault="004D13F3" w:rsidP="004D13F3">
      <w:pPr>
        <w:pStyle w:val="PL"/>
        <w:rPr>
          <w:noProof w:val="0"/>
        </w:rPr>
      </w:pPr>
    </w:p>
    <w:p w14:paraId="38765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2E05A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4843344" w14:textId="77777777" w:rsidR="004D13F3" w:rsidRPr="0099127B" w:rsidRDefault="004D13F3" w:rsidP="004D13F3">
      <w:pPr>
        <w:pStyle w:val="PL"/>
        <w:rPr>
          <w:noProof w:val="0"/>
        </w:rPr>
      </w:pPr>
    </w:p>
    <w:p w14:paraId="7EAF8D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2FC2D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155A0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type="integer"/&gt;</w:t>
      </w:r>
    </w:p>
    <w:p w14:paraId="2D039E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F36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AE2B8B5" w14:textId="77777777" w:rsidR="004D13F3" w:rsidRPr="0099127B" w:rsidRDefault="004D13F3" w:rsidP="004D13F3">
      <w:pPr>
        <w:pStyle w:val="PL"/>
        <w:rPr>
          <w:noProof w:val="0"/>
        </w:rPr>
      </w:pPr>
    </w:p>
    <w:p w14:paraId="46D4D4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6DE10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BF93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" type="integer"/&gt;</w:t>
      </w:r>
    </w:p>
    <w:p w14:paraId="5317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thresholUl</w:t>
      </w:r>
      <w:proofErr w:type="spellEnd"/>
      <w:r w:rsidRPr="0099127B">
        <w:rPr>
          <w:noProof w:val="0"/>
        </w:rPr>
        <w:t>" type="integer"/&gt;</w:t>
      </w:r>
    </w:p>
    <w:p w14:paraId="4208BD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" type="integer"/&gt;</w:t>
      </w:r>
    </w:p>
    <w:p w14:paraId="64485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55CB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234BFAE" w14:textId="77777777" w:rsidR="004D13F3" w:rsidRPr="0099127B" w:rsidRDefault="004D13F3" w:rsidP="004D13F3">
      <w:pPr>
        <w:pStyle w:val="PL"/>
        <w:rPr>
          <w:noProof w:val="0"/>
        </w:rPr>
      </w:pPr>
    </w:p>
    <w:p w14:paraId="0CAA4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AfSigProtocol</w:t>
      </w:r>
      <w:proofErr w:type="spellEnd"/>
      <w:r w:rsidRPr="0099127B">
        <w:rPr>
          <w:noProof w:val="0"/>
        </w:rPr>
        <w:t>"&gt;</w:t>
      </w:r>
    </w:p>
    <w:p w14:paraId="7A66B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C39D867" w14:textId="77777777" w:rsidR="004D13F3" w:rsidRPr="0099127B" w:rsidRDefault="004D13F3" w:rsidP="004D13F3">
      <w:pPr>
        <w:pStyle w:val="PL"/>
        <w:rPr>
          <w:noProof w:val="0"/>
        </w:rPr>
      </w:pPr>
    </w:p>
    <w:p w14:paraId="322F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"&gt;</w:t>
      </w:r>
    </w:p>
    <w:p w14:paraId="718DD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AB7A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" type="string"/&gt;</w:t>
      </w:r>
    </w:p>
    <w:p w14:paraId="222242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ngc:FlowInformationList</w:t>
      </w:r>
      <w:proofErr w:type="spellEnd"/>
      <w:r w:rsidRPr="0099127B">
        <w:rPr>
          <w:noProof w:val="0"/>
        </w:rPr>
        <w:t>"/&gt;</w:t>
      </w:r>
    </w:p>
    <w:p w14:paraId="17645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" type="string"/&gt;</w:t>
      </w:r>
    </w:p>
    <w:p w14:paraId="7F9CC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" type="string" minOccurs="0"/&gt;</w:t>
      </w:r>
    </w:p>
    <w:p w14:paraId="3C5B95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contentVersion</w:t>
      </w:r>
      <w:proofErr w:type="spellEnd"/>
      <w:r w:rsidRPr="0099127B">
        <w:rPr>
          <w:noProof w:val="0"/>
        </w:rPr>
        <w:t>" type="integer" minOccurs="0"/&gt;</w:t>
      </w:r>
    </w:p>
    <w:p w14:paraId="207E14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afSigProtocol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ngc:AfSigProtocol</w:t>
      </w:r>
      <w:proofErr w:type="spellEnd"/>
      <w:r w:rsidRPr="0099127B">
        <w:rPr>
          <w:noProof w:val="0"/>
        </w:rPr>
        <w:t>" minOccurs="0"/&gt;</w:t>
      </w:r>
    </w:p>
    <w:p w14:paraId="36518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70BF42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745E59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ngc:QoSDataList</w:t>
      </w:r>
      <w:proofErr w:type="spellEnd"/>
      <w:r w:rsidRPr="0099127B">
        <w:rPr>
          <w:noProof w:val="0"/>
        </w:rPr>
        <w:t>"/&gt;</w:t>
      </w:r>
    </w:p>
    <w:p w14:paraId="62AE06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ngc:QoSDataList</w:t>
      </w:r>
      <w:proofErr w:type="spellEnd"/>
      <w:r w:rsidRPr="0099127B">
        <w:rPr>
          <w:noProof w:val="0"/>
        </w:rPr>
        <w:t>" minOccurs="0"/&gt;</w:t>
      </w:r>
    </w:p>
    <w:p w14:paraId="49482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&lt;element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ngc:TrafficControlDataList</w:t>
      </w:r>
      <w:proofErr w:type="spellEnd"/>
      <w:r w:rsidRPr="0099127B">
        <w:rPr>
          <w:noProof w:val="0"/>
        </w:rPr>
        <w:t>"/&gt;</w:t>
      </w:r>
    </w:p>
    <w:p w14:paraId="703F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ngc:ConditionData</w:t>
      </w:r>
      <w:proofErr w:type="spellEnd"/>
      <w:r w:rsidRPr="0099127B">
        <w:rPr>
          <w:noProof w:val="0"/>
        </w:rPr>
        <w:t>" minOccurs="0"/&gt;</w:t>
      </w:r>
    </w:p>
    <w:p w14:paraId="499BB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ngc:TscaiInputContainer</w:t>
      </w:r>
      <w:proofErr w:type="spellEnd"/>
      <w:r w:rsidRPr="0099127B">
        <w:rPr>
          <w:noProof w:val="0"/>
        </w:rPr>
        <w:t>" minOccurs="0"/&gt;</w:t>
      </w:r>
    </w:p>
    <w:p w14:paraId="76855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ngc:TscaiInputContainer</w:t>
      </w:r>
      <w:proofErr w:type="spellEnd"/>
      <w:r w:rsidRPr="0099127B">
        <w:rPr>
          <w:noProof w:val="0"/>
        </w:rPr>
        <w:t>" minOccurs="0"/&gt;</w:t>
      </w:r>
    </w:p>
    <w:p w14:paraId="745B14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1CEB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73F6B9" w14:textId="77777777" w:rsidR="004D13F3" w:rsidRPr="0099127B" w:rsidRDefault="004D13F3" w:rsidP="004D13F3">
      <w:pPr>
        <w:pStyle w:val="PL"/>
        <w:rPr>
          <w:noProof w:val="0"/>
        </w:rPr>
      </w:pPr>
    </w:p>
    <w:p w14:paraId="78CC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PccRuleList</w:t>
      </w:r>
      <w:proofErr w:type="spellEnd"/>
      <w:r w:rsidRPr="0099127B">
        <w:rPr>
          <w:noProof w:val="0"/>
        </w:rPr>
        <w:t>"&gt;</w:t>
      </w:r>
    </w:p>
    <w:p w14:paraId="6898D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9E07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ngc:PccRule</w:t>
      </w:r>
      <w:proofErr w:type="spellEnd"/>
      <w:r w:rsidRPr="0099127B">
        <w:rPr>
          <w:noProof w:val="0"/>
        </w:rPr>
        <w:t>"/&gt;</w:t>
      </w:r>
    </w:p>
    <w:p w14:paraId="423714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6140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324C06" w14:textId="77777777" w:rsidR="004D13F3" w:rsidRPr="0099127B" w:rsidRDefault="004D13F3" w:rsidP="004D13F3">
      <w:pPr>
        <w:pStyle w:val="PL"/>
        <w:rPr>
          <w:noProof w:val="0"/>
        </w:rPr>
      </w:pPr>
    </w:p>
    <w:p w14:paraId="799B60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FlowDirection</w:t>
      </w:r>
      <w:proofErr w:type="spellEnd"/>
      <w:r w:rsidRPr="0099127B">
        <w:rPr>
          <w:noProof w:val="0"/>
        </w:rPr>
        <w:t>"&gt;</w:t>
      </w:r>
    </w:p>
    <w:p w14:paraId="58CCB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C2CEBFF" w14:textId="77777777" w:rsidR="004D13F3" w:rsidRPr="0099127B" w:rsidRDefault="004D13F3" w:rsidP="004D13F3">
      <w:pPr>
        <w:pStyle w:val="PL"/>
        <w:rPr>
          <w:noProof w:val="0"/>
        </w:rPr>
      </w:pPr>
    </w:p>
    <w:p w14:paraId="02664E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FlowInformation</w:t>
      </w:r>
      <w:proofErr w:type="spellEnd"/>
      <w:r w:rsidRPr="0099127B">
        <w:rPr>
          <w:noProof w:val="0"/>
        </w:rPr>
        <w:t>"&gt;</w:t>
      </w:r>
    </w:p>
    <w:p w14:paraId="29DBC6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F48B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flowDescription</w:t>
      </w:r>
      <w:proofErr w:type="spellEnd"/>
      <w:r w:rsidRPr="0099127B">
        <w:rPr>
          <w:noProof w:val="0"/>
        </w:rPr>
        <w:t>" type="string"/&gt;</w:t>
      </w:r>
    </w:p>
    <w:p w14:paraId="545CA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ethFlowDescription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ngc:EthFlowDescription</w:t>
      </w:r>
      <w:proofErr w:type="spellEnd"/>
      <w:r w:rsidRPr="0099127B">
        <w:rPr>
          <w:noProof w:val="0"/>
        </w:rPr>
        <w:t>"/&gt;</w:t>
      </w:r>
    </w:p>
    <w:p w14:paraId="016ED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packFiltId</w:t>
      </w:r>
      <w:proofErr w:type="spellEnd"/>
      <w:r w:rsidRPr="0099127B">
        <w:rPr>
          <w:noProof w:val="0"/>
        </w:rPr>
        <w:t>" type="string"/&gt;</w:t>
      </w:r>
    </w:p>
    <w:p w14:paraId="1548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packetFilterUsage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F1B0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tosTrafficClass</w:t>
      </w:r>
      <w:proofErr w:type="spellEnd"/>
      <w:r w:rsidRPr="0099127B">
        <w:rPr>
          <w:noProof w:val="0"/>
        </w:rPr>
        <w:t>" type="string"/&gt;</w:t>
      </w:r>
    </w:p>
    <w:p w14:paraId="1B3807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spi</w:t>
      </w:r>
      <w:proofErr w:type="spellEnd"/>
      <w:r w:rsidRPr="0099127B">
        <w:rPr>
          <w:noProof w:val="0"/>
        </w:rPr>
        <w:t>" type="string"/&gt;</w:t>
      </w:r>
    </w:p>
    <w:p w14:paraId="4F851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flowLabel</w:t>
      </w:r>
      <w:proofErr w:type="spellEnd"/>
      <w:r w:rsidRPr="0099127B">
        <w:rPr>
          <w:noProof w:val="0"/>
        </w:rPr>
        <w:t>" type="string" minOccurs="0"/&gt;</w:t>
      </w:r>
    </w:p>
    <w:p w14:paraId="405569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flowDirection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ngc:FlowDirection</w:t>
      </w:r>
      <w:proofErr w:type="spellEnd"/>
      <w:r w:rsidRPr="0099127B">
        <w:rPr>
          <w:noProof w:val="0"/>
        </w:rPr>
        <w:t>"/&gt;</w:t>
      </w:r>
    </w:p>
    <w:p w14:paraId="27AB7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7B2A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C32A6C4" w14:textId="77777777" w:rsidR="004D13F3" w:rsidRPr="0099127B" w:rsidRDefault="004D13F3" w:rsidP="004D13F3">
      <w:pPr>
        <w:pStyle w:val="PL"/>
        <w:rPr>
          <w:noProof w:val="0"/>
        </w:rPr>
      </w:pPr>
    </w:p>
    <w:p w14:paraId="5E34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FlowInformationList</w:t>
      </w:r>
      <w:proofErr w:type="spellEnd"/>
      <w:r w:rsidRPr="0099127B">
        <w:rPr>
          <w:noProof w:val="0"/>
        </w:rPr>
        <w:t>"&gt;</w:t>
      </w:r>
    </w:p>
    <w:p w14:paraId="1D142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108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ngc:FlowInformation</w:t>
      </w:r>
      <w:proofErr w:type="spellEnd"/>
      <w:r w:rsidRPr="0099127B">
        <w:rPr>
          <w:noProof w:val="0"/>
        </w:rPr>
        <w:t>"/&gt;</w:t>
      </w:r>
    </w:p>
    <w:p w14:paraId="7A7EFE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503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D62EC16" w14:textId="77777777" w:rsidR="004D13F3" w:rsidRPr="0099127B" w:rsidRDefault="004D13F3" w:rsidP="004D13F3">
      <w:pPr>
        <w:pStyle w:val="PL"/>
        <w:rPr>
          <w:noProof w:val="0"/>
        </w:rPr>
      </w:pPr>
    </w:p>
    <w:p w14:paraId="4707D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FDir</w:t>
      </w:r>
      <w:proofErr w:type="spellEnd"/>
      <w:r w:rsidRPr="0099127B">
        <w:rPr>
          <w:noProof w:val="0"/>
        </w:rPr>
        <w:t>"&gt;</w:t>
      </w:r>
    </w:p>
    <w:p w14:paraId="13CE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6341D8C" w14:textId="77777777" w:rsidR="004D13F3" w:rsidRPr="0099127B" w:rsidRDefault="004D13F3" w:rsidP="004D13F3">
      <w:pPr>
        <w:pStyle w:val="PL"/>
        <w:rPr>
          <w:noProof w:val="0"/>
        </w:rPr>
      </w:pPr>
    </w:p>
    <w:p w14:paraId="385E5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VlanTagList</w:t>
      </w:r>
      <w:proofErr w:type="spellEnd"/>
      <w:r w:rsidRPr="0099127B">
        <w:rPr>
          <w:noProof w:val="0"/>
        </w:rPr>
        <w:t>"&gt;</w:t>
      </w:r>
    </w:p>
    <w:p w14:paraId="16D31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A78F7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vlanTag</w:t>
      </w:r>
      <w:proofErr w:type="spellEnd"/>
      <w:r w:rsidRPr="0099127B">
        <w:rPr>
          <w:noProof w:val="0"/>
        </w:rPr>
        <w:t>" type="string"/&gt;</w:t>
      </w:r>
    </w:p>
    <w:p w14:paraId="4DBA5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FB2B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56A7C2F" w14:textId="77777777" w:rsidR="004D13F3" w:rsidRPr="0099127B" w:rsidRDefault="004D13F3" w:rsidP="004D13F3">
      <w:pPr>
        <w:pStyle w:val="PL"/>
        <w:rPr>
          <w:noProof w:val="0"/>
        </w:rPr>
      </w:pPr>
    </w:p>
    <w:p w14:paraId="612AD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EthFlowDescription</w:t>
      </w:r>
      <w:proofErr w:type="spellEnd"/>
      <w:r w:rsidRPr="0099127B">
        <w:rPr>
          <w:noProof w:val="0"/>
        </w:rPr>
        <w:t>"&gt;</w:t>
      </w:r>
    </w:p>
    <w:p w14:paraId="43D6F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86ED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destMacAddr</w:t>
      </w:r>
      <w:proofErr w:type="spellEnd"/>
      <w:r w:rsidRPr="0099127B">
        <w:rPr>
          <w:noProof w:val="0"/>
        </w:rPr>
        <w:t>" type="string"/&gt;</w:t>
      </w:r>
    </w:p>
    <w:p w14:paraId="384D1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ethType</w:t>
      </w:r>
      <w:proofErr w:type="spellEnd"/>
      <w:r w:rsidRPr="0099127B">
        <w:rPr>
          <w:noProof w:val="0"/>
        </w:rPr>
        <w:t>" type="string"/&gt;</w:t>
      </w:r>
    </w:p>
    <w:p w14:paraId="01C59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fDesc</w:t>
      </w:r>
      <w:proofErr w:type="spellEnd"/>
      <w:r w:rsidRPr="0099127B">
        <w:rPr>
          <w:noProof w:val="0"/>
        </w:rPr>
        <w:t>" type="string"/&gt;</w:t>
      </w:r>
    </w:p>
    <w:p w14:paraId="150DB9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fDir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ngc:FDir</w:t>
      </w:r>
      <w:proofErr w:type="spellEnd"/>
      <w:r w:rsidRPr="0099127B">
        <w:rPr>
          <w:noProof w:val="0"/>
        </w:rPr>
        <w:t>"/&gt;</w:t>
      </w:r>
    </w:p>
    <w:p w14:paraId="4A8DF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sourceMacAddr</w:t>
      </w:r>
      <w:proofErr w:type="spellEnd"/>
      <w:r w:rsidRPr="0099127B">
        <w:rPr>
          <w:noProof w:val="0"/>
        </w:rPr>
        <w:t>" type="string"/&gt;</w:t>
      </w:r>
    </w:p>
    <w:p w14:paraId="44557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vlanTags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ngc:VlanTagList</w:t>
      </w:r>
      <w:proofErr w:type="spellEnd"/>
      <w:r w:rsidRPr="0099127B">
        <w:rPr>
          <w:noProof w:val="0"/>
        </w:rPr>
        <w:t>"/&gt;</w:t>
      </w:r>
    </w:p>
    <w:p w14:paraId="1CB8B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srcMacAddrEnd</w:t>
      </w:r>
      <w:proofErr w:type="spellEnd"/>
      <w:r w:rsidRPr="0099127B">
        <w:rPr>
          <w:noProof w:val="0"/>
        </w:rPr>
        <w:t>" type="string" minOccurs="0"/&gt;</w:t>
      </w:r>
    </w:p>
    <w:p w14:paraId="7617E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destMacAddrEnd</w:t>
      </w:r>
      <w:proofErr w:type="spellEnd"/>
      <w:r w:rsidRPr="0099127B">
        <w:rPr>
          <w:noProof w:val="0"/>
        </w:rPr>
        <w:t>" type="string" minOccurs="0"/&gt;</w:t>
      </w:r>
    </w:p>
    <w:p w14:paraId="0D99D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DE2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7FF048" w14:textId="77777777" w:rsidR="004D13F3" w:rsidRPr="0099127B" w:rsidRDefault="004D13F3" w:rsidP="004D13F3">
      <w:pPr>
        <w:pStyle w:val="PL"/>
        <w:rPr>
          <w:noProof w:val="0"/>
        </w:rPr>
      </w:pPr>
    </w:p>
    <w:p w14:paraId="2131B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"&gt;</w:t>
      </w:r>
    </w:p>
    <w:p w14:paraId="0C461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C0FF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" type="string"/&gt;</w:t>
      </w:r>
    </w:p>
    <w:p w14:paraId="421D3B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" type="integer"/&gt;</w:t>
      </w:r>
    </w:p>
    <w:p w14:paraId="767347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" type="string" minOccurs="0"/&gt;</w:t>
      </w:r>
    </w:p>
    <w:p w14:paraId="3F7A59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" type="string" minOccurs="0"/&gt;</w:t>
      </w:r>
    </w:p>
    <w:p w14:paraId="53D01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" type="string" minOccurs="0"/&gt;</w:t>
      </w:r>
    </w:p>
    <w:p w14:paraId="70515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" type="string" minOccurs="0"/&gt;</w:t>
      </w:r>
    </w:p>
    <w:p w14:paraId="7B924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ngc:ARP</w:t>
      </w:r>
      <w:proofErr w:type="spellEnd"/>
      <w:r w:rsidRPr="0099127B">
        <w:rPr>
          <w:noProof w:val="0"/>
        </w:rPr>
        <w:t>"/&gt;</w:t>
      </w:r>
    </w:p>
    <w:p w14:paraId="351060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qosNotificationControl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505EB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5DC27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&lt;element name="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" type="string" minOccurs="0"/&gt;</w:t>
      </w:r>
    </w:p>
    <w:p w14:paraId="08127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" type="string" minOccurs="0"/&gt;</w:t>
      </w:r>
    </w:p>
    <w:p w14:paraId="46BAE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" type="integer" minOccurs="0"/&gt;</w:t>
      </w:r>
    </w:p>
    <w:p w14:paraId="0B063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" type="integer" minOccurs="0"/&gt;</w:t>
      </w:r>
    </w:p>
    <w:p w14:paraId="09C49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" type="integer" minOccurs="0"/&gt;</w:t>
      </w:r>
    </w:p>
    <w:p w14:paraId="56014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4BE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91DF6EC" w14:textId="77777777" w:rsidR="004D13F3" w:rsidRPr="0099127B" w:rsidRDefault="004D13F3" w:rsidP="004D13F3">
      <w:pPr>
        <w:pStyle w:val="PL"/>
        <w:rPr>
          <w:noProof w:val="0"/>
        </w:rPr>
      </w:pPr>
    </w:p>
    <w:p w14:paraId="0D96C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"&gt;</w:t>
      </w:r>
    </w:p>
    <w:p w14:paraId="6B920D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D2C25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</w:t>
      </w:r>
      <w:proofErr w:type="spellEnd"/>
      <w:r w:rsidRPr="0099127B">
        <w:rPr>
          <w:noProof w:val="0"/>
        </w:rPr>
        <w:t>"/&gt;</w:t>
      </w:r>
    </w:p>
    <w:p w14:paraId="01B68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67D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45B25C5" w14:textId="77777777" w:rsidR="004D13F3" w:rsidRPr="0099127B" w:rsidRDefault="004D13F3" w:rsidP="004D13F3">
      <w:pPr>
        <w:pStyle w:val="PL"/>
        <w:rPr>
          <w:noProof w:val="0"/>
        </w:rPr>
      </w:pPr>
    </w:p>
    <w:p w14:paraId="67C4E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PreemptCap</w:t>
      </w:r>
      <w:proofErr w:type="spellEnd"/>
      <w:r w:rsidRPr="0099127B">
        <w:rPr>
          <w:noProof w:val="0"/>
        </w:rPr>
        <w:t>"&gt;</w:t>
      </w:r>
    </w:p>
    <w:p w14:paraId="07B7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D2651CC" w14:textId="77777777" w:rsidR="004D13F3" w:rsidRPr="0099127B" w:rsidRDefault="004D13F3" w:rsidP="004D13F3">
      <w:pPr>
        <w:pStyle w:val="PL"/>
        <w:rPr>
          <w:noProof w:val="0"/>
        </w:rPr>
      </w:pPr>
    </w:p>
    <w:p w14:paraId="621CB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PreemptVuln</w:t>
      </w:r>
      <w:proofErr w:type="spellEnd"/>
      <w:r w:rsidRPr="0099127B">
        <w:rPr>
          <w:noProof w:val="0"/>
        </w:rPr>
        <w:t>"&gt;</w:t>
      </w:r>
    </w:p>
    <w:p w14:paraId="021E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512572E" w14:textId="77777777" w:rsidR="004D13F3" w:rsidRPr="0099127B" w:rsidRDefault="004D13F3" w:rsidP="004D13F3">
      <w:pPr>
        <w:pStyle w:val="PL"/>
        <w:rPr>
          <w:noProof w:val="0"/>
        </w:rPr>
      </w:pPr>
    </w:p>
    <w:p w14:paraId="0BA76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name="ARP"&gt;</w:t>
      </w:r>
    </w:p>
    <w:p w14:paraId="3028B0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40C69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" type="integer"/&gt;</w:t>
      </w:r>
    </w:p>
    <w:p w14:paraId="0B47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preemptCap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ngc:PreemptCap</w:t>
      </w:r>
      <w:proofErr w:type="spellEnd"/>
      <w:r w:rsidRPr="0099127B">
        <w:rPr>
          <w:noProof w:val="0"/>
        </w:rPr>
        <w:t>"/&gt;</w:t>
      </w:r>
    </w:p>
    <w:p w14:paraId="52339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preemptVuln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ngc:PreemptVuln</w:t>
      </w:r>
      <w:proofErr w:type="spellEnd"/>
      <w:r w:rsidRPr="0099127B">
        <w:rPr>
          <w:noProof w:val="0"/>
        </w:rPr>
        <w:t>"/&gt;</w:t>
      </w:r>
    </w:p>
    <w:p w14:paraId="1FCA7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4C572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D29F22" w14:textId="77777777" w:rsidR="004D13F3" w:rsidRPr="0099127B" w:rsidRDefault="004D13F3" w:rsidP="004D13F3">
      <w:pPr>
        <w:pStyle w:val="PL"/>
        <w:rPr>
          <w:noProof w:val="0"/>
        </w:rPr>
      </w:pPr>
    </w:p>
    <w:p w14:paraId="4C2F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"&gt;</w:t>
      </w:r>
    </w:p>
    <w:p w14:paraId="5A5B8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EE4A3E3" w14:textId="77777777" w:rsidR="004D13F3" w:rsidRPr="0099127B" w:rsidRDefault="004D13F3" w:rsidP="004D13F3">
      <w:pPr>
        <w:pStyle w:val="PL"/>
        <w:rPr>
          <w:noProof w:val="0"/>
        </w:rPr>
      </w:pPr>
    </w:p>
    <w:p w14:paraId="34700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"&gt;</w:t>
      </w:r>
    </w:p>
    <w:p w14:paraId="492AD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9E0A49E" w14:textId="77777777" w:rsidR="004D13F3" w:rsidRPr="0099127B" w:rsidRDefault="004D13F3" w:rsidP="004D13F3">
      <w:pPr>
        <w:pStyle w:val="PL"/>
        <w:rPr>
          <w:noProof w:val="0"/>
        </w:rPr>
      </w:pPr>
    </w:p>
    <w:p w14:paraId="5A17F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"&gt;</w:t>
      </w:r>
    </w:p>
    <w:p w14:paraId="63A70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8CA5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" type="string"/&gt;</w:t>
      </w:r>
    </w:p>
    <w:p w14:paraId="20A77B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ngc:FlowStatus</w:t>
      </w:r>
      <w:proofErr w:type="spellEnd"/>
      <w:r w:rsidRPr="0099127B">
        <w:rPr>
          <w:noProof w:val="0"/>
        </w:rPr>
        <w:t>"/&gt;</w:t>
      </w:r>
    </w:p>
    <w:p w14:paraId="5447B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</w:t>
      </w:r>
      <w:proofErr w:type="spellEnd"/>
      <w:r w:rsidRPr="0099127B">
        <w:rPr>
          <w:noProof w:val="0"/>
        </w:rPr>
        <w:t>" minOccurs="0"/&gt;</w:t>
      </w:r>
    </w:p>
    <w:p w14:paraId="5DA3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ngc:RedirectInformationList</w:t>
      </w:r>
      <w:proofErr w:type="spellEnd"/>
      <w:r w:rsidRPr="0099127B">
        <w:rPr>
          <w:noProof w:val="0"/>
        </w:rPr>
        <w:t>" minOccurs="0"/&gt;</w:t>
      </w:r>
    </w:p>
    <w:p w14:paraId="6C41E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38055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" type="string" minOccurs="0"/&gt;</w:t>
      </w:r>
    </w:p>
    <w:p w14:paraId="4114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" type="string" minOccurs="0"/&gt;</w:t>
      </w:r>
    </w:p>
    <w:p w14:paraId="587DF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ngc:RouteToLocationList</w:t>
      </w:r>
      <w:proofErr w:type="spellEnd"/>
      <w:r w:rsidRPr="0099127B">
        <w:rPr>
          <w:noProof w:val="0"/>
        </w:rPr>
        <w:t>"/&gt;</w:t>
      </w:r>
    </w:p>
    <w:p w14:paraId="72E17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ngc:UpPathChgEvent</w:t>
      </w:r>
      <w:proofErr w:type="spellEnd"/>
      <w:r w:rsidRPr="0099127B">
        <w:rPr>
          <w:noProof w:val="0"/>
        </w:rPr>
        <w:t>" minOccurs="0"/&gt;</w:t>
      </w:r>
    </w:p>
    <w:p w14:paraId="4DF12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ngc:SteerFun</w:t>
      </w:r>
      <w:proofErr w:type="spellEnd"/>
      <w:r w:rsidRPr="0099127B">
        <w:rPr>
          <w:noProof w:val="0"/>
        </w:rPr>
        <w:t>" minOccurs="0"/&gt;</w:t>
      </w:r>
    </w:p>
    <w:p w14:paraId="36D9E8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ngc:SteeringMode</w:t>
      </w:r>
      <w:proofErr w:type="spellEnd"/>
      <w:r w:rsidRPr="0099127B">
        <w:rPr>
          <w:noProof w:val="0"/>
        </w:rPr>
        <w:t>" minOccurs="0"/&gt;</w:t>
      </w:r>
    </w:p>
    <w:p w14:paraId="60A68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ngc:SteeringMode</w:t>
      </w:r>
      <w:proofErr w:type="spellEnd"/>
      <w:r w:rsidRPr="0099127B">
        <w:rPr>
          <w:noProof w:val="0"/>
        </w:rPr>
        <w:t>" minOccurs="0"/&gt;</w:t>
      </w:r>
    </w:p>
    <w:p w14:paraId="6FF4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mulAccCtrl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ngc:MulAccCtrl</w:t>
      </w:r>
      <w:proofErr w:type="spellEnd"/>
      <w:r w:rsidRPr="0099127B">
        <w:rPr>
          <w:noProof w:val="0"/>
        </w:rPr>
        <w:t>" minOccurs="0"/&gt;</w:t>
      </w:r>
    </w:p>
    <w:p w14:paraId="100FE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D562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CDEEF8B" w14:textId="77777777" w:rsidR="004D13F3" w:rsidRPr="0099127B" w:rsidRDefault="004D13F3" w:rsidP="004D13F3">
      <w:pPr>
        <w:pStyle w:val="PL"/>
        <w:rPr>
          <w:noProof w:val="0"/>
        </w:rPr>
      </w:pPr>
    </w:p>
    <w:p w14:paraId="0F98A0A9" w14:textId="77777777" w:rsidR="004D13F3" w:rsidRPr="0099127B" w:rsidRDefault="004D13F3" w:rsidP="004D13F3">
      <w:pPr>
        <w:pStyle w:val="PL"/>
        <w:rPr>
          <w:noProof w:val="0"/>
        </w:rPr>
      </w:pPr>
    </w:p>
    <w:p w14:paraId="6D581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"&gt;</w:t>
      </w:r>
    </w:p>
    <w:p w14:paraId="68345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BF65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ngc:TrafficControlData</w:t>
      </w:r>
      <w:proofErr w:type="spellEnd"/>
      <w:r w:rsidRPr="0099127B">
        <w:rPr>
          <w:noProof w:val="0"/>
        </w:rPr>
        <w:t>"/&gt;</w:t>
      </w:r>
    </w:p>
    <w:p w14:paraId="738B7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894E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C38D31" w14:textId="77777777" w:rsidR="004D13F3" w:rsidRPr="0099127B" w:rsidRDefault="004D13F3" w:rsidP="004D13F3">
      <w:pPr>
        <w:pStyle w:val="PL"/>
        <w:rPr>
          <w:noProof w:val="0"/>
        </w:rPr>
      </w:pPr>
    </w:p>
    <w:p w14:paraId="2D0C4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RedirectAddressType</w:t>
      </w:r>
      <w:proofErr w:type="spellEnd"/>
      <w:r w:rsidRPr="0099127B">
        <w:rPr>
          <w:noProof w:val="0"/>
        </w:rPr>
        <w:t>"&gt;</w:t>
      </w:r>
    </w:p>
    <w:p w14:paraId="4BFF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75F53A9C" w14:textId="77777777" w:rsidR="004D13F3" w:rsidRPr="0099127B" w:rsidRDefault="004D13F3" w:rsidP="004D13F3">
      <w:pPr>
        <w:pStyle w:val="PL"/>
        <w:rPr>
          <w:noProof w:val="0"/>
        </w:rPr>
      </w:pPr>
    </w:p>
    <w:p w14:paraId="5BD678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RedirectInformation</w:t>
      </w:r>
      <w:proofErr w:type="spellEnd"/>
      <w:r w:rsidRPr="0099127B">
        <w:rPr>
          <w:noProof w:val="0"/>
        </w:rPr>
        <w:t>"&gt;</w:t>
      </w:r>
    </w:p>
    <w:p w14:paraId="4DE7C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F2815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redirectEnabled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4FDBF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redirectAddressType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ngc:RedirectAddressType</w:t>
      </w:r>
      <w:proofErr w:type="spellEnd"/>
      <w:r w:rsidRPr="0099127B">
        <w:rPr>
          <w:noProof w:val="0"/>
        </w:rPr>
        <w:t>"/&gt;</w:t>
      </w:r>
    </w:p>
    <w:p w14:paraId="442F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redirectServerAddress</w:t>
      </w:r>
      <w:proofErr w:type="spellEnd"/>
      <w:r w:rsidRPr="0099127B">
        <w:rPr>
          <w:noProof w:val="0"/>
        </w:rPr>
        <w:t>" type="string"/&gt;</w:t>
      </w:r>
    </w:p>
    <w:p w14:paraId="7A168E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E5C8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F583EF" w14:textId="77777777" w:rsidR="004D13F3" w:rsidRPr="0099127B" w:rsidRDefault="004D13F3" w:rsidP="004D13F3">
      <w:pPr>
        <w:pStyle w:val="PL"/>
        <w:rPr>
          <w:noProof w:val="0"/>
        </w:rPr>
      </w:pPr>
    </w:p>
    <w:p w14:paraId="18D33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RedirectInformationList</w:t>
      </w:r>
      <w:proofErr w:type="spellEnd"/>
      <w:r w:rsidRPr="0099127B">
        <w:rPr>
          <w:noProof w:val="0"/>
        </w:rPr>
        <w:t>"&gt;</w:t>
      </w:r>
    </w:p>
    <w:p w14:paraId="7B430B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6234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redirectInformation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</w:t>
      </w:r>
      <w:proofErr w:type="spellEnd"/>
      <w:r w:rsidRPr="0099127B">
        <w:rPr>
          <w:noProof w:val="0"/>
        </w:rPr>
        <w:t>"/&gt;</w:t>
      </w:r>
    </w:p>
    <w:p w14:paraId="22447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8C34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B80EBA" w14:textId="77777777" w:rsidR="004D13F3" w:rsidRPr="0099127B" w:rsidRDefault="004D13F3" w:rsidP="004D13F3">
      <w:pPr>
        <w:pStyle w:val="PL"/>
        <w:rPr>
          <w:noProof w:val="0"/>
        </w:rPr>
      </w:pPr>
    </w:p>
    <w:p w14:paraId="4E19CD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RouteToLocation</w:t>
      </w:r>
      <w:proofErr w:type="spellEnd"/>
      <w:r w:rsidRPr="0099127B">
        <w:rPr>
          <w:noProof w:val="0"/>
        </w:rPr>
        <w:t>"&gt;</w:t>
      </w:r>
    </w:p>
    <w:p w14:paraId="4F002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3560F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dnai</w:t>
      </w:r>
      <w:proofErr w:type="spellEnd"/>
      <w:r w:rsidRPr="0099127B">
        <w:rPr>
          <w:noProof w:val="0"/>
        </w:rPr>
        <w:t>" type="string"/&gt;</w:t>
      </w:r>
    </w:p>
    <w:p w14:paraId="27995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ngc:RouteInformation</w:t>
      </w:r>
      <w:proofErr w:type="spellEnd"/>
      <w:r w:rsidRPr="0099127B">
        <w:rPr>
          <w:noProof w:val="0"/>
        </w:rPr>
        <w:t>"/&gt;</w:t>
      </w:r>
    </w:p>
    <w:p w14:paraId="4189E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routeProfId</w:t>
      </w:r>
      <w:proofErr w:type="spellEnd"/>
      <w:r w:rsidRPr="0099127B">
        <w:rPr>
          <w:noProof w:val="0"/>
        </w:rPr>
        <w:t>" type="string"/&gt;</w:t>
      </w:r>
    </w:p>
    <w:p w14:paraId="62591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E05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C65C27B" w14:textId="77777777" w:rsidR="004D13F3" w:rsidRPr="0099127B" w:rsidRDefault="004D13F3" w:rsidP="004D13F3">
      <w:pPr>
        <w:pStyle w:val="PL"/>
        <w:rPr>
          <w:noProof w:val="0"/>
        </w:rPr>
      </w:pPr>
    </w:p>
    <w:p w14:paraId="56E2B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RouteToLocationList</w:t>
      </w:r>
      <w:proofErr w:type="spellEnd"/>
      <w:r w:rsidRPr="0099127B">
        <w:rPr>
          <w:noProof w:val="0"/>
        </w:rPr>
        <w:t>"&gt;</w:t>
      </w:r>
    </w:p>
    <w:p w14:paraId="53D1C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A26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routeToLocation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ngc:RouteToLocation</w:t>
      </w:r>
      <w:proofErr w:type="spellEnd"/>
      <w:r w:rsidRPr="0099127B">
        <w:rPr>
          <w:noProof w:val="0"/>
        </w:rPr>
        <w:t>"/&gt;</w:t>
      </w:r>
    </w:p>
    <w:p w14:paraId="3F343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74DB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0B3615" w14:textId="77777777" w:rsidR="004D13F3" w:rsidRPr="0099127B" w:rsidRDefault="004D13F3" w:rsidP="004D13F3">
      <w:pPr>
        <w:pStyle w:val="PL"/>
        <w:rPr>
          <w:noProof w:val="0"/>
        </w:rPr>
      </w:pPr>
    </w:p>
    <w:p w14:paraId="1126A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RouteInformation</w:t>
      </w:r>
      <w:proofErr w:type="spellEnd"/>
      <w:r w:rsidRPr="0099127B">
        <w:rPr>
          <w:noProof w:val="0"/>
        </w:rPr>
        <w:t>"&gt;</w:t>
      </w:r>
    </w:p>
    <w:p w14:paraId="11EF70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39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portNumber</w:t>
      </w:r>
      <w:proofErr w:type="spellEnd"/>
      <w:r w:rsidRPr="0099127B">
        <w:rPr>
          <w:noProof w:val="0"/>
        </w:rPr>
        <w:t>" type="integer"/&gt;</w:t>
      </w:r>
    </w:p>
    <w:p w14:paraId="427D1A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45E2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580BD0" w14:textId="77777777" w:rsidR="004D13F3" w:rsidRPr="0099127B" w:rsidRDefault="004D13F3" w:rsidP="004D13F3">
      <w:pPr>
        <w:pStyle w:val="PL"/>
        <w:rPr>
          <w:noProof w:val="0"/>
        </w:rPr>
      </w:pPr>
    </w:p>
    <w:p w14:paraId="18CA1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DnaiChgType</w:t>
      </w:r>
      <w:proofErr w:type="spellEnd"/>
      <w:r w:rsidRPr="0099127B">
        <w:rPr>
          <w:noProof w:val="0"/>
        </w:rPr>
        <w:t>"&gt;</w:t>
      </w:r>
    </w:p>
    <w:p w14:paraId="1AD8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9EBB2F0" w14:textId="77777777" w:rsidR="004D13F3" w:rsidRPr="0099127B" w:rsidRDefault="004D13F3" w:rsidP="004D13F3">
      <w:pPr>
        <w:pStyle w:val="PL"/>
        <w:rPr>
          <w:noProof w:val="0"/>
        </w:rPr>
      </w:pPr>
    </w:p>
    <w:p w14:paraId="523C59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"&gt;</w:t>
      </w:r>
    </w:p>
    <w:p w14:paraId="7043A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E6B6B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notificationUri</w:t>
      </w:r>
      <w:proofErr w:type="spellEnd"/>
      <w:r w:rsidRPr="0099127B">
        <w:rPr>
          <w:noProof w:val="0"/>
        </w:rPr>
        <w:t>" type="string"/&gt;</w:t>
      </w:r>
    </w:p>
    <w:p w14:paraId="29FE1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notifCorreId</w:t>
      </w:r>
      <w:proofErr w:type="spellEnd"/>
      <w:r w:rsidRPr="0099127B">
        <w:rPr>
          <w:noProof w:val="0"/>
        </w:rPr>
        <w:t>" type="string"/&gt;</w:t>
      </w:r>
    </w:p>
    <w:p w14:paraId="12C24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dnaiChgType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ngc:DnaiChgType</w:t>
      </w:r>
      <w:proofErr w:type="spellEnd"/>
      <w:r w:rsidRPr="0099127B">
        <w:rPr>
          <w:noProof w:val="0"/>
        </w:rPr>
        <w:t>"/&gt;</w:t>
      </w:r>
    </w:p>
    <w:p w14:paraId="4175D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afAckInd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61F74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8C7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892961" w14:textId="77777777" w:rsidR="004D13F3" w:rsidRPr="0099127B" w:rsidRDefault="004D13F3" w:rsidP="004D13F3">
      <w:pPr>
        <w:pStyle w:val="PL"/>
        <w:rPr>
          <w:noProof w:val="0"/>
        </w:rPr>
      </w:pPr>
    </w:p>
    <w:p w14:paraId="7E054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"&gt;</w:t>
      </w:r>
    </w:p>
    <w:p w14:paraId="2BED1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A923E61" w14:textId="77777777" w:rsidR="004D13F3" w:rsidRPr="0099127B" w:rsidRDefault="004D13F3" w:rsidP="004D13F3">
      <w:pPr>
        <w:pStyle w:val="PL"/>
        <w:rPr>
          <w:noProof w:val="0"/>
        </w:rPr>
      </w:pPr>
    </w:p>
    <w:p w14:paraId="676FD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"&gt;</w:t>
      </w:r>
    </w:p>
    <w:p w14:paraId="495F0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E632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ngc:SteerModeValue</w:t>
      </w:r>
      <w:proofErr w:type="spellEnd"/>
      <w:r w:rsidRPr="0099127B">
        <w:rPr>
          <w:noProof w:val="0"/>
        </w:rPr>
        <w:t>"/&gt;</w:t>
      </w:r>
    </w:p>
    <w:p w14:paraId="1DAA8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name="active"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"/&gt;</w:t>
      </w:r>
    </w:p>
    <w:p w14:paraId="31E7F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name="standby"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 minOccurs="0"/&gt;</w:t>
      </w:r>
    </w:p>
    <w:p w14:paraId="2A047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" type="integer"/&gt;</w:t>
      </w:r>
    </w:p>
    <w:p w14:paraId="0893F0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"/&gt;</w:t>
      </w:r>
    </w:p>
    <w:p w14:paraId="2E8349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55A1AC" w14:textId="77777777" w:rsidR="004D13F3" w:rsidRPr="0099127B" w:rsidRDefault="004D13F3" w:rsidP="004D13F3">
      <w:pPr>
        <w:pStyle w:val="PL"/>
        <w:rPr>
          <w:noProof w:val="0"/>
        </w:rPr>
      </w:pPr>
    </w:p>
    <w:p w14:paraId="5D281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MulAccCtrl</w:t>
      </w:r>
      <w:proofErr w:type="spellEnd"/>
      <w:r w:rsidRPr="0099127B">
        <w:rPr>
          <w:noProof w:val="0"/>
        </w:rPr>
        <w:t>"&gt;</w:t>
      </w:r>
    </w:p>
    <w:p w14:paraId="6572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D1CB8A4" w14:textId="77777777" w:rsidR="004D13F3" w:rsidRPr="0099127B" w:rsidRDefault="004D13F3" w:rsidP="004D13F3">
      <w:pPr>
        <w:pStyle w:val="PL"/>
        <w:rPr>
          <w:noProof w:val="0"/>
        </w:rPr>
      </w:pPr>
    </w:p>
    <w:p w14:paraId="31E45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RatType</w:t>
      </w:r>
      <w:proofErr w:type="spellEnd"/>
      <w:r w:rsidRPr="0099127B">
        <w:rPr>
          <w:noProof w:val="0"/>
        </w:rPr>
        <w:t>"&gt;</w:t>
      </w:r>
    </w:p>
    <w:p w14:paraId="1F0857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770C1BD" w14:textId="77777777" w:rsidR="004D13F3" w:rsidRPr="0099127B" w:rsidRDefault="004D13F3" w:rsidP="004D13F3">
      <w:pPr>
        <w:pStyle w:val="PL"/>
        <w:rPr>
          <w:noProof w:val="0"/>
        </w:rPr>
      </w:pPr>
    </w:p>
    <w:p w14:paraId="5BC52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AccessType</w:t>
      </w:r>
      <w:proofErr w:type="spellEnd"/>
      <w:r w:rsidRPr="0099127B">
        <w:rPr>
          <w:noProof w:val="0"/>
        </w:rPr>
        <w:t>"&gt;</w:t>
      </w:r>
    </w:p>
    <w:p w14:paraId="35D8FC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CC773F2" w14:textId="77777777" w:rsidR="004D13F3" w:rsidRPr="0099127B" w:rsidRDefault="004D13F3" w:rsidP="004D13F3">
      <w:pPr>
        <w:pStyle w:val="PL"/>
        <w:rPr>
          <w:noProof w:val="0"/>
        </w:rPr>
      </w:pPr>
    </w:p>
    <w:p w14:paraId="1AB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"&gt;</w:t>
      </w:r>
    </w:p>
    <w:p w14:paraId="1E0B98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DD4F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condId</w:t>
      </w:r>
      <w:proofErr w:type="spellEnd"/>
      <w:r w:rsidRPr="0099127B">
        <w:rPr>
          <w:noProof w:val="0"/>
        </w:rPr>
        <w:t>" type="string"/&gt;</w:t>
      </w:r>
    </w:p>
    <w:p w14:paraId="2DE0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activationTime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252721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deactivationTime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69447A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accessType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 minOccurs="0"/&gt;</w:t>
      </w:r>
    </w:p>
    <w:p w14:paraId="030B8D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ratType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ngc:RatType</w:t>
      </w:r>
      <w:proofErr w:type="spellEnd"/>
      <w:r w:rsidRPr="0099127B">
        <w:rPr>
          <w:noProof w:val="0"/>
        </w:rPr>
        <w:t>" minOccurs="0"/&gt;</w:t>
      </w:r>
    </w:p>
    <w:p w14:paraId="6D4C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041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A2A89A" w14:textId="77777777" w:rsidR="004D13F3" w:rsidRPr="0099127B" w:rsidRDefault="004D13F3" w:rsidP="004D13F3">
      <w:pPr>
        <w:pStyle w:val="PL"/>
        <w:rPr>
          <w:noProof w:val="0"/>
        </w:rPr>
      </w:pPr>
    </w:p>
    <w:p w14:paraId="262AD9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TscaiInputContainer</w:t>
      </w:r>
      <w:proofErr w:type="spellEnd"/>
      <w:r w:rsidRPr="0099127B">
        <w:rPr>
          <w:noProof w:val="0"/>
        </w:rPr>
        <w:t>"&gt;</w:t>
      </w:r>
    </w:p>
    <w:p w14:paraId="54E28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0BD2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burstArrivalTime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37CBFD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7DA0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6CD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6C9BA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05D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F2989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A187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5AFD18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3AA3F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</w:t>
      </w:r>
      <w:proofErr w:type="spellEnd"/>
      <w:r w:rsidRPr="0099127B">
        <w:rPr>
          <w:noProof w:val="0"/>
        </w:rPr>
        <w:t>"/&gt;</w:t>
      </w:r>
    </w:p>
    <w:p w14:paraId="4081B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ngc:aMFIdentifier</w:t>
      </w:r>
      <w:proofErr w:type="spellEnd"/>
      <w:r w:rsidRPr="0099127B">
        <w:rPr>
          <w:noProof w:val="0"/>
        </w:rPr>
        <w:t>"/&gt;</w:t>
      </w:r>
    </w:p>
    <w:p w14:paraId="4BF335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C528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155BA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F72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2BD61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EA83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567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7AA7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ngc:EP_NLS</w:t>
      </w:r>
      <w:proofErr w:type="spellEnd"/>
      <w:r w:rsidRPr="0099127B">
        <w:rPr>
          <w:noProof w:val="0"/>
        </w:rPr>
        <w:t>"/&gt;</w:t>
      </w:r>
    </w:p>
    <w:p w14:paraId="092DC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ngc:EP_NLG</w:t>
      </w:r>
      <w:proofErr w:type="spellEnd"/>
      <w:r w:rsidRPr="0099127B">
        <w:rPr>
          <w:noProof w:val="0"/>
        </w:rPr>
        <w:t>"/&gt;</w:t>
      </w:r>
    </w:p>
    <w:p w14:paraId="3B9E3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0606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4CEFC9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3D94B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232E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5E3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665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4FA51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239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7D1E1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6056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81CE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ngc:NrTACList</w:t>
      </w:r>
      <w:proofErr w:type="spellEnd"/>
      <w:r w:rsidRPr="0099127B">
        <w:rPr>
          <w:noProof w:val="0"/>
        </w:rPr>
        <w:t>"/&gt;</w:t>
      </w:r>
    </w:p>
    <w:p w14:paraId="2886B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23BB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21CD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1AD826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1A4A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7F60E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D3AF1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ngc:FiveQiDscpMappingSet</w:t>
      </w:r>
      <w:proofErr w:type="spellEnd"/>
      <w:r w:rsidRPr="0099127B">
        <w:rPr>
          <w:noProof w:val="0"/>
        </w:rPr>
        <w:t>"/&gt;</w:t>
      </w:r>
    </w:p>
    <w:p w14:paraId="407BBD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ngc:GtpUPathQoSMonitoringControl</w:t>
      </w:r>
      <w:proofErr w:type="spellEnd"/>
      <w:r w:rsidRPr="0099127B">
        <w:rPr>
          <w:noProof w:val="0"/>
        </w:rPr>
        <w:t>"/&gt;</w:t>
      </w:r>
    </w:p>
    <w:p w14:paraId="6614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ngc:QFQoSMonitoringControl</w:t>
      </w:r>
      <w:proofErr w:type="spellEnd"/>
      <w:r w:rsidRPr="0099127B">
        <w:rPr>
          <w:noProof w:val="0"/>
        </w:rPr>
        <w:t>"/&gt;</w:t>
      </w:r>
    </w:p>
    <w:p w14:paraId="3AA89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ngc:PredefinedPccRuleSet</w:t>
      </w:r>
      <w:proofErr w:type="spellEnd"/>
      <w:r w:rsidRPr="0099127B">
        <w:rPr>
          <w:noProof w:val="0"/>
        </w:rPr>
        <w:t>"/&gt;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0BDC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C39D7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1D4C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BB6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46CDE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38F8C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50771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ngc:NrTACList</w:t>
      </w:r>
      <w:proofErr w:type="spellEnd"/>
      <w:r w:rsidRPr="0099127B">
        <w:rPr>
          <w:noProof w:val="0"/>
        </w:rPr>
        <w:t>"/&gt;</w:t>
      </w:r>
    </w:p>
    <w:p w14:paraId="59A65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7067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6E06E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61B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2AF3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AF8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280C6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51429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D24D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B9C9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62D71" w14:textId="77777777" w:rsidR="004D13F3" w:rsidRPr="0099127B" w:rsidRDefault="004D13F3" w:rsidP="004D13F3">
      <w:pPr>
        <w:pStyle w:val="PL"/>
        <w:rPr>
          <w:noProof w:val="0"/>
        </w:rPr>
      </w:pPr>
    </w:p>
    <w:p w14:paraId="15EA06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CC46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3825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69FBA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75BB4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5405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60FDD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466AF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1EF4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3DC1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CC1D604" w14:textId="77777777" w:rsidR="004D13F3" w:rsidRPr="0099127B" w:rsidRDefault="004D13F3" w:rsidP="004D13F3">
      <w:pPr>
        <w:pStyle w:val="PL"/>
        <w:rPr>
          <w:noProof w:val="0"/>
        </w:rPr>
      </w:pPr>
    </w:p>
    <w:p w14:paraId="733C3B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PCFFunction</w:t>
      </w:r>
      <w:proofErr w:type="spellEnd"/>
      <w:r w:rsidRPr="00441B14">
        <w:rPr>
          <w:noProof w:val="0"/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&lt;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attributes</w:t>
      </w:r>
      <w:proofErr w:type="spellEnd"/>
      <w:r w:rsidRPr="00441B14">
        <w:rPr>
          <w:noProof w:val="0"/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  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</w:t>
      </w:r>
      <w:r w:rsidRPr="00441B14">
        <w:rPr>
          <w:noProof w:val="0"/>
          <w:lang w:val="fr-FR"/>
        </w:rPr>
        <w:tab/>
      </w:r>
      <w:r w:rsidRPr="00441B14">
        <w:rPr>
          <w:noProof w:val="0"/>
          <w:lang w:val="fr-FR"/>
        </w:rPr>
        <w:tab/>
      </w:r>
      <w:r w:rsidRPr="00441B14">
        <w:rPr>
          <w:noProof w:val="0"/>
          <w:lang w:val="fr-FR"/>
        </w:rPr>
        <w:tab/>
        <w:t>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userLabel</w:t>
      </w:r>
      <w:proofErr w:type="spellEnd"/>
      <w:r w:rsidRPr="00441B14">
        <w:rPr>
          <w:noProof w:val="0"/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      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5C4B8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 /&gt;</w:t>
      </w:r>
    </w:p>
    <w:p w14:paraId="46DB8D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74D8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37AC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D3B13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24E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195F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ngc:EP_Rx</w:t>
      </w:r>
      <w:proofErr w:type="spellEnd"/>
      <w:r w:rsidRPr="0099127B">
        <w:rPr>
          <w:noProof w:val="0"/>
        </w:rPr>
        <w:t>"/&gt;</w:t>
      </w:r>
    </w:p>
    <w:p w14:paraId="500A03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ngc:PredefinedPccRuleSet</w:t>
      </w:r>
      <w:proofErr w:type="spellEnd"/>
      <w:r w:rsidRPr="0099127B">
        <w:rPr>
          <w:noProof w:val="0"/>
        </w:rPr>
        <w:t>"/&gt;</w:t>
      </w:r>
    </w:p>
    <w:p w14:paraId="2B350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C376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4E4F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35B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D4F5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8D96045" w14:textId="77777777" w:rsidR="004D13F3" w:rsidRPr="0099127B" w:rsidRDefault="004D13F3" w:rsidP="004D13F3">
      <w:pPr>
        <w:pStyle w:val="PL"/>
        <w:rPr>
          <w:noProof w:val="0"/>
        </w:rPr>
      </w:pPr>
    </w:p>
    <w:p w14:paraId="564F1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702A75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4BB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266B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A1601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9344D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067EF3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F3C9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17B9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8C43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B59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F8EA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DA69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61A8A212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A934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943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EB966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98C3F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47CA2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17A44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AA89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1AC2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&lt;/all&gt;</w:t>
      </w:r>
    </w:p>
    <w:p w14:paraId="08D4C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5CF41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B433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45350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B559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10996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DFB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BBA7E02" w14:textId="77777777" w:rsidR="004D13F3" w:rsidRPr="0099127B" w:rsidRDefault="004D13F3" w:rsidP="004D13F3">
      <w:pPr>
        <w:pStyle w:val="PL"/>
        <w:rPr>
          <w:noProof w:val="0"/>
        </w:rPr>
      </w:pPr>
    </w:p>
    <w:p w14:paraId="4C80F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&lt;element name="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59DE2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FCD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A3378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3B3A9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E8493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1F1A8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45B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E792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18597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8744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85F6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F5248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2A995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EF661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D06D0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9861562" w14:textId="77777777" w:rsidR="004D13F3" w:rsidRPr="0099127B" w:rsidRDefault="004D13F3" w:rsidP="004D13F3">
      <w:pPr>
        <w:pStyle w:val="PL"/>
        <w:rPr>
          <w:noProof w:val="0"/>
        </w:rPr>
      </w:pPr>
    </w:p>
    <w:p w14:paraId="77EF05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9D42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A4EB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834F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2950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BF753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A5D2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73D1B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078FA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4D97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6B5D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798AD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D963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4DDB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50FC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8751A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F82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867D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8CAA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668BCC2" w14:textId="77777777" w:rsidR="004D13F3" w:rsidRPr="0099127B" w:rsidRDefault="004D13F3" w:rsidP="004D13F3">
      <w:pPr>
        <w:pStyle w:val="PL"/>
        <w:rPr>
          <w:noProof w:val="0"/>
        </w:rPr>
      </w:pPr>
    </w:p>
    <w:p w14:paraId="2B1E6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6742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F2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729FD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79FC4B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EE07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63D2E1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ngc:CNSIIdList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ngc:NFProfileList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A01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322C1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7648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99070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A6D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E4CCE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039A9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BF8FFD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5D4BD5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2CD9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600D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B39D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447C4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6EE81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ngc:CNSIIdList</w:t>
      </w:r>
      <w:proofErr w:type="spellEnd"/>
      <w:r w:rsidRPr="0099127B">
        <w:rPr>
          <w:noProof w:val="0"/>
        </w:rPr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9E3E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F06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E958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5BEC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435403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870B2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6879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</w:t>
      </w:r>
    </w:p>
    <w:p w14:paraId="5A3DDD96" w14:textId="77777777" w:rsidR="004D13F3" w:rsidRPr="0099127B" w:rsidRDefault="004D13F3" w:rsidP="004D13F3">
      <w:pPr>
        <w:pStyle w:val="PL"/>
        <w:rPr>
          <w:noProof w:val="0"/>
        </w:rPr>
      </w:pPr>
    </w:p>
    <w:p w14:paraId="126AB3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SMSFunction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06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7EA8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205F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93AC7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F0793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730E88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F8D21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47B2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ECCE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6573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ngc:EP_MAP_SMSC</w:t>
      </w:r>
      <w:proofErr w:type="spellEnd"/>
      <w:r w:rsidRPr="0099127B">
        <w:rPr>
          <w:noProof w:val="0"/>
        </w:rPr>
        <w:t>"/&gt;</w:t>
      </w:r>
    </w:p>
    <w:p w14:paraId="721D4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8ED0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72E2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6B2F3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329A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266DFDC" w14:textId="77777777" w:rsidR="004D13F3" w:rsidRPr="0099127B" w:rsidRDefault="004D13F3" w:rsidP="004D13F3">
      <w:pPr>
        <w:pStyle w:val="PL"/>
        <w:rPr>
          <w:noProof w:val="0"/>
        </w:rPr>
      </w:pPr>
    </w:p>
    <w:p w14:paraId="5FA6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&lt;element name="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6C6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0ED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3B99E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1A43E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A8A3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2C71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811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DE6D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ngc:EP_NLS</w:t>
      </w:r>
      <w:proofErr w:type="spellEnd"/>
      <w:r w:rsidRPr="0099127B">
        <w:rPr>
          <w:noProof w:val="0"/>
        </w:rPr>
        <w:t xml:space="preserve">"/&gt; </w:t>
      </w:r>
    </w:p>
    <w:p w14:paraId="1CB33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2141E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            &lt;/choice&gt;</w:t>
      </w:r>
    </w:p>
    <w:p w14:paraId="78F49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C47E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D049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23AD9BB7" w14:textId="77777777" w:rsidR="004D13F3" w:rsidRPr="0099127B" w:rsidRDefault="004D13F3" w:rsidP="004D13F3">
      <w:pPr>
        <w:pStyle w:val="PL"/>
        <w:rPr>
          <w:noProof w:val="0"/>
        </w:rPr>
      </w:pPr>
    </w:p>
    <w:p w14:paraId="563B7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0E944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A80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1C05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B6A9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744CF3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72539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3688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6064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D571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72B3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508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5DEEAB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9FAD9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77B22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9EEC527" w14:textId="77777777" w:rsidR="004D13F3" w:rsidRPr="0099127B" w:rsidRDefault="004D13F3" w:rsidP="004D13F3">
      <w:pPr>
        <w:pStyle w:val="PL"/>
        <w:rPr>
          <w:noProof w:val="0"/>
        </w:rPr>
      </w:pPr>
    </w:p>
    <w:p w14:paraId="680E5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7DCB52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378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441AC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36612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</w:t>
      </w:r>
      <w:proofErr w:type="spellEnd"/>
      <w:r w:rsidRPr="0099127B">
        <w:rPr>
          <w:noProof w:val="0"/>
        </w:rPr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sEPPType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</w:t>
      </w:r>
      <w:proofErr w:type="spellStart"/>
      <w:r w:rsidRPr="0099127B">
        <w:rPr>
          <w:rFonts w:eastAsia="SimSun"/>
          <w:noProof w:val="0"/>
        </w:rPr>
        <w:t>nn:SEPPType</w:t>
      </w:r>
      <w:proofErr w:type="spellEnd"/>
      <w:r w:rsidRPr="0099127B">
        <w:rPr>
          <w:rFonts w:eastAsia="SimSun"/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sEPPId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fqdn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8A3E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13FD2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05A2A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B921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42CF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1C802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C45C8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210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&lt;element name="</w:t>
      </w:r>
      <w:proofErr w:type="spellStart"/>
      <w:r w:rsidRPr="0099127B">
        <w:rPr>
          <w:rFonts w:eastAsia="SimSun"/>
          <w:noProof w:val="0"/>
        </w:rPr>
        <w:t>ExternalSEPPFunction</w:t>
      </w:r>
      <w:proofErr w:type="spellEnd"/>
      <w:r w:rsidRPr="0099127B">
        <w:rPr>
          <w:rFonts w:eastAsia="SimSun"/>
          <w:noProof w:val="0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99127B">
        <w:rPr>
          <w:rFonts w:eastAsia="SimSun"/>
          <w:noProof w:val="0"/>
        </w:rPr>
        <w:t xml:space="preserve">    </w:t>
      </w:r>
      <w:r w:rsidRPr="00441B14">
        <w:rPr>
          <w:rFonts w:eastAsia="SimSun"/>
          <w:noProof w:val="0"/>
          <w:lang w:val="fr-FR"/>
        </w:rPr>
        <w:t>&lt;</w:t>
      </w:r>
      <w:proofErr w:type="spellStart"/>
      <w:r w:rsidRPr="00441B14">
        <w:rPr>
          <w:rFonts w:eastAsia="SimSun"/>
          <w:noProof w:val="0"/>
          <w:lang w:val="fr-FR"/>
        </w:rPr>
        <w:t>complexType</w:t>
      </w:r>
      <w:proofErr w:type="spellEnd"/>
      <w:r w:rsidRPr="00441B14">
        <w:rPr>
          <w:rFonts w:eastAsia="SimSun"/>
          <w:noProof w:val="0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441B14">
        <w:rPr>
          <w:rFonts w:eastAsia="SimSun"/>
          <w:noProof w:val="0"/>
          <w:lang w:val="fr-FR"/>
        </w:rPr>
        <w:t xml:space="preserve">      &lt;</w:t>
      </w:r>
      <w:proofErr w:type="spellStart"/>
      <w:r w:rsidRPr="00441B14">
        <w:rPr>
          <w:rFonts w:eastAsia="SimSun"/>
          <w:noProof w:val="0"/>
          <w:lang w:val="fr-FR"/>
        </w:rPr>
        <w:t>complexContent</w:t>
      </w:r>
      <w:proofErr w:type="spellEnd"/>
      <w:r w:rsidRPr="00441B14">
        <w:rPr>
          <w:rFonts w:eastAsia="SimSun"/>
          <w:noProof w:val="0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441B14">
        <w:rPr>
          <w:rFonts w:eastAsia="SimSun"/>
          <w:noProof w:val="0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noProof w:val="0"/>
          <w:lang w:val="fr-FR"/>
        </w:rPr>
        <w:t>xn:NrmClass</w:t>
      </w:r>
      <w:proofErr w:type="spellEnd"/>
      <w:r w:rsidRPr="00441B14">
        <w:rPr>
          <w:rFonts w:eastAsia="SimSun"/>
          <w:noProof w:val="0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441B14">
        <w:rPr>
          <w:rFonts w:eastAsia="SimSun"/>
          <w:noProof w:val="0"/>
          <w:lang w:val="fr-FR"/>
        </w:rPr>
        <w:t xml:space="preserve">          </w:t>
      </w:r>
      <w:r w:rsidRPr="0099127B">
        <w:rPr>
          <w:rFonts w:eastAsia="SimSun"/>
          <w:noProof w:val="0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</w:t>
      </w:r>
      <w:proofErr w:type="spellStart"/>
      <w:r w:rsidRPr="0099127B">
        <w:rPr>
          <w:rFonts w:eastAsia="SimSun"/>
          <w:noProof w:val="0"/>
        </w:rPr>
        <w:t>userLabel</w:t>
      </w:r>
      <w:proofErr w:type="spellEnd"/>
      <w:r w:rsidRPr="0099127B">
        <w:rPr>
          <w:rFonts w:eastAsia="SimSun"/>
          <w:noProof w:val="0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vnfParametersList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xn:vnfParametersListType</w:t>
      </w:r>
      <w:proofErr w:type="spellEnd"/>
      <w:r w:rsidRPr="0099127B">
        <w:rPr>
          <w:rFonts w:eastAsia="SimSun"/>
          <w:noProof w:val="0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pLMNId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en:PLMNId</w:t>
      </w:r>
      <w:proofErr w:type="spellEnd"/>
      <w:r w:rsidRPr="0099127B">
        <w:rPr>
          <w:rFonts w:eastAsia="SimSun"/>
          <w:noProof w:val="0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SimSun"/>
          <w:noProof w:val="0"/>
          <w:lang w:eastAsia="zh-CN"/>
        </w:rPr>
        <w:t xml:space="preserve"> minOccurs=</w:t>
      </w:r>
      <w:r w:rsidRPr="0099127B">
        <w:rPr>
          <w:rFonts w:eastAsia="SimSun"/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sEPPId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fqdn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name="measurements" type="</w:t>
      </w:r>
      <w:proofErr w:type="spellStart"/>
      <w:r w:rsidRPr="0099127B">
        <w:rPr>
          <w:rFonts w:eastAsia="SimSun"/>
          <w:noProof w:val="0"/>
        </w:rPr>
        <w:t>xn:MeasurementTypesAndGPsList</w:t>
      </w:r>
      <w:proofErr w:type="spellEnd"/>
      <w:r w:rsidRPr="0099127B">
        <w:rPr>
          <w:rFonts w:eastAsia="SimSun"/>
          <w:noProof w:val="0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&lt;/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&lt;choice minOccurs="0" </w:t>
      </w:r>
      <w:proofErr w:type="spellStart"/>
      <w:r w:rsidRPr="0099127B">
        <w:rPr>
          <w:rFonts w:eastAsia="SimSun"/>
          <w:noProof w:val="0"/>
        </w:rPr>
        <w:t>maxOccurs</w:t>
      </w:r>
      <w:proofErr w:type="spellEnd"/>
      <w:r w:rsidRPr="0099127B">
        <w:rPr>
          <w:rFonts w:eastAsia="SimSun"/>
          <w:noProof w:val="0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</w:t>
      </w:r>
      <w:proofErr w:type="spellStart"/>
      <w:r w:rsidRPr="0099127B">
        <w:rPr>
          <w:rFonts w:eastAsia="SimSun"/>
          <w:noProof w:val="0"/>
        </w:rPr>
        <w:t>xn:VsDataContainer</w:t>
      </w:r>
      <w:proofErr w:type="spellEnd"/>
      <w:r w:rsidRPr="0099127B">
        <w:rPr>
          <w:rFonts w:eastAsia="SimSun"/>
          <w:noProof w:val="0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ref="</w:t>
      </w:r>
      <w:proofErr w:type="spellStart"/>
      <w:r w:rsidRPr="0099127B">
        <w:rPr>
          <w:rFonts w:eastAsia="SimSun"/>
          <w:noProof w:val="0"/>
        </w:rPr>
        <w:t>xn:MeasurementControl</w:t>
      </w:r>
      <w:proofErr w:type="spellEnd"/>
      <w:r w:rsidRPr="0099127B">
        <w:rPr>
          <w:rFonts w:eastAsia="SimSun"/>
          <w:noProof w:val="0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&lt;/</w:t>
      </w:r>
      <w:proofErr w:type="spellStart"/>
      <w:r w:rsidRPr="0099127B">
        <w:rPr>
          <w:rFonts w:eastAsia="SimSun"/>
          <w:noProof w:val="0"/>
        </w:rPr>
        <w:t>complexContent</w:t>
      </w:r>
      <w:proofErr w:type="spellEnd"/>
      <w:r w:rsidRPr="0099127B">
        <w:rPr>
          <w:rFonts w:eastAsia="SimSun"/>
          <w:noProof w:val="0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&lt;/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7C73E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0F09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894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211F5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6032E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30F3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0A463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C052D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2DAC0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F8C0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4041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314D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138F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16ED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34D7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D34B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298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3B156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073B76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92C2C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5FE5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846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342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address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34C2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E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49728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5EE38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1EF17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352F1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00FE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E3593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877E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67DF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C6EBE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33D6A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3844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3B64D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3B83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0E494C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  <w:lang w:eastAsia="zh-CN"/>
        </w:rPr>
        <w:t>capabilitylist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ngc:CapabilityList</w:t>
      </w:r>
      <w:proofErr w:type="spellEnd"/>
      <w:r w:rsidRPr="0099127B">
        <w:rPr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01C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isINEF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  <w:lang w:eastAsia="zh-CN"/>
        </w:rPr>
        <w:t>isCAPIFSup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0FFF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E148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ADEDC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2C4FF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A9896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6638A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14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EA9F4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928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F64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81A6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8513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AB3D3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5E6920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21115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A21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05A5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963B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811D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0537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CE1E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E94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C7F3F92" w14:textId="77777777" w:rsidR="004D13F3" w:rsidRPr="0099127B" w:rsidRDefault="004D13F3" w:rsidP="004D13F3">
      <w:pPr>
        <w:pStyle w:val="PL"/>
        <w:rPr>
          <w:noProof w:val="0"/>
        </w:rPr>
      </w:pPr>
    </w:p>
    <w:p w14:paraId="18B6A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446BC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8BDA8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EF320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A142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81583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C552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4089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8F82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8EA5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E276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9590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7C97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776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BA87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94748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B858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711FF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E35A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5FC90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D9AC0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0D65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9756E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5945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856D4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6340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BA7F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FC5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0C446C2F" w14:textId="77777777" w:rsidR="004D13F3" w:rsidRPr="0099127B" w:rsidRDefault="004D13F3" w:rsidP="004D13F3">
      <w:pPr>
        <w:pStyle w:val="PL"/>
        <w:rPr>
          <w:noProof w:val="0"/>
        </w:rPr>
      </w:pPr>
    </w:p>
    <w:p w14:paraId="37F6F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D94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70B7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E4B7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71F8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E35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935A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DCA40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7318E7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DE79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39BAF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6A47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6D35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EBF6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5F140C" w14:textId="77777777" w:rsidR="004D13F3" w:rsidRPr="0099127B" w:rsidRDefault="004D13F3" w:rsidP="004D13F3">
      <w:pPr>
        <w:pStyle w:val="PL"/>
        <w:rPr>
          <w:noProof w:val="0"/>
        </w:rPr>
      </w:pPr>
    </w:p>
    <w:p w14:paraId="4990D9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32FD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DF0A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52F35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61DF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F815B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0AE5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1762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4E143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FAC3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E13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D2F5A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FB6D1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3890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BF0E66D" w14:textId="77777777" w:rsidR="004D13F3" w:rsidRPr="0099127B" w:rsidRDefault="004D13F3" w:rsidP="004D13F3">
      <w:pPr>
        <w:pStyle w:val="PL"/>
        <w:rPr>
          <w:noProof w:val="0"/>
        </w:rPr>
      </w:pPr>
    </w:p>
    <w:p w14:paraId="63C4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ACFE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B5F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3B0B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40A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068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94A7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47082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3B539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A62C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3BFF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6AE09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6A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3BDB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00156" w14:textId="77777777" w:rsidR="004D13F3" w:rsidRPr="0099127B" w:rsidRDefault="004D13F3" w:rsidP="004D13F3">
      <w:pPr>
        <w:pStyle w:val="PL"/>
        <w:rPr>
          <w:noProof w:val="0"/>
        </w:rPr>
      </w:pPr>
    </w:p>
    <w:p w14:paraId="291FF9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35F2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B9F9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556B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3D4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ED95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2A0A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3FA19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35BD55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8B73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1E7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8836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8B0E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DD2D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E2FA384" w14:textId="77777777" w:rsidR="004D13F3" w:rsidRPr="0099127B" w:rsidRDefault="004D13F3" w:rsidP="004D13F3">
      <w:pPr>
        <w:pStyle w:val="PL"/>
        <w:rPr>
          <w:noProof w:val="0"/>
        </w:rPr>
      </w:pPr>
    </w:p>
    <w:p w14:paraId="64A0D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DAF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BE7B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7A8D4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E424B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55A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4EA4A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3C07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EFE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F92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3862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EDD4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9723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D7E204A" w14:textId="77777777" w:rsidR="004D13F3" w:rsidRPr="0099127B" w:rsidRDefault="004D13F3" w:rsidP="004D13F3">
      <w:pPr>
        <w:pStyle w:val="PL"/>
        <w:rPr>
          <w:noProof w:val="0"/>
        </w:rPr>
      </w:pPr>
    </w:p>
    <w:p w14:paraId="6AA9B9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B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7F5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6086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614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FFE2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744F9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3FC53D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proofErr w:type="spellEnd"/>
      <w:r w:rsidRPr="0099127B">
        <w:rPr>
          <w:noProof w:val="0"/>
        </w:rPr>
        <w:t>" minOccurs="0"/&gt;</w:t>
      </w:r>
    </w:p>
    <w:p w14:paraId="0CC25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E5F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E73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267F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05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36D5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65F08" w14:textId="77777777" w:rsidR="004D13F3" w:rsidRPr="0099127B" w:rsidRDefault="004D13F3" w:rsidP="004D13F3">
      <w:pPr>
        <w:pStyle w:val="PL"/>
        <w:rPr>
          <w:noProof w:val="0"/>
        </w:rPr>
      </w:pPr>
    </w:p>
    <w:p w14:paraId="58C87D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044A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57D3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EB88D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2FBE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B55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4AC0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35DF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proofErr w:type="spellEnd"/>
      <w:r w:rsidRPr="0099127B">
        <w:rPr>
          <w:noProof w:val="0"/>
        </w:rPr>
        <w:t>" minOccurs="0"/&gt;</w:t>
      </w:r>
    </w:p>
    <w:p w14:paraId="1816F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B2EA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34F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77E2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427D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38DD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4E423" w14:textId="77777777" w:rsidR="004D13F3" w:rsidRPr="0099127B" w:rsidRDefault="004D13F3" w:rsidP="004D13F3">
      <w:pPr>
        <w:pStyle w:val="PL"/>
        <w:rPr>
          <w:noProof w:val="0"/>
        </w:rPr>
      </w:pPr>
    </w:p>
    <w:p w14:paraId="1A00F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36EC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CE24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06D5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C53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535E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FB75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110E5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052E5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9C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4764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8E17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4069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1E9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D41C0" w14:textId="77777777" w:rsidR="004D13F3" w:rsidRPr="0099127B" w:rsidRDefault="004D13F3" w:rsidP="004D13F3">
      <w:pPr>
        <w:pStyle w:val="PL"/>
        <w:rPr>
          <w:noProof w:val="0"/>
        </w:rPr>
      </w:pPr>
    </w:p>
    <w:p w14:paraId="60F03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D837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7089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F63F8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A57D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3C81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DCF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BCFEF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3271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0C19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EC2E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6B94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067F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EA336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65CA20D" w14:textId="77777777" w:rsidR="004D13F3" w:rsidRPr="0099127B" w:rsidRDefault="004D13F3" w:rsidP="004D13F3">
      <w:pPr>
        <w:pStyle w:val="PL"/>
        <w:rPr>
          <w:noProof w:val="0"/>
        </w:rPr>
      </w:pPr>
    </w:p>
    <w:p w14:paraId="0AC1C2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3A7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2CF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D05F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043D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7A13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518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D8BA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1ABF3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212D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E4D5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8E2CD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3D27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5421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129BCD7A" w14:textId="77777777" w:rsidR="004D13F3" w:rsidRPr="0099127B" w:rsidRDefault="004D13F3" w:rsidP="004D13F3">
      <w:pPr>
        <w:pStyle w:val="PL"/>
        <w:rPr>
          <w:noProof w:val="0"/>
        </w:rPr>
      </w:pPr>
    </w:p>
    <w:p w14:paraId="7E267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0A113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E824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779F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E6E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E701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D855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76168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585E8A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03D66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7DE0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CC1B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1DD2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811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2E6FF57C" w14:textId="77777777" w:rsidR="004D13F3" w:rsidRPr="0099127B" w:rsidRDefault="004D13F3" w:rsidP="004D13F3">
      <w:pPr>
        <w:pStyle w:val="PL"/>
        <w:rPr>
          <w:noProof w:val="0"/>
        </w:rPr>
      </w:pPr>
    </w:p>
    <w:p w14:paraId="18295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F2A6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46E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FCB8D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395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967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4CE54E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7FAD9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421B1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C8B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7B99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5081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A654E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B8DA8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4862B04" w14:textId="77777777" w:rsidR="004D13F3" w:rsidRPr="0099127B" w:rsidRDefault="004D13F3" w:rsidP="004D13F3">
      <w:pPr>
        <w:pStyle w:val="PL"/>
        <w:rPr>
          <w:noProof w:val="0"/>
        </w:rPr>
      </w:pPr>
    </w:p>
    <w:p w14:paraId="1A2CFD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9AA7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BB27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870DB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7A2B0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C713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4F37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7703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074A9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C8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FDF1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CA123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C2FC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100D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85C646C" w14:textId="77777777" w:rsidR="004D13F3" w:rsidRPr="0099127B" w:rsidRDefault="004D13F3" w:rsidP="004D13F3">
      <w:pPr>
        <w:pStyle w:val="PL"/>
        <w:rPr>
          <w:noProof w:val="0"/>
        </w:rPr>
      </w:pPr>
    </w:p>
    <w:p w14:paraId="6B855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2149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B053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32E3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6A58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C3B1B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28AE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16761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</w:t>
      </w:r>
      <w:proofErr w:type="spellEnd"/>
      <w:r w:rsidRPr="0099127B">
        <w:rPr>
          <w:noProof w:val="0"/>
        </w:rPr>
        <w:t>" minOccurs="0"/&gt;</w:t>
      </w:r>
    </w:p>
    <w:p w14:paraId="4A66B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4D29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1DD6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64A3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67DC9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2A84E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DE20361" w14:textId="77777777" w:rsidR="004D13F3" w:rsidRPr="0099127B" w:rsidRDefault="004D13F3" w:rsidP="004D13F3">
      <w:pPr>
        <w:pStyle w:val="PL"/>
        <w:rPr>
          <w:noProof w:val="0"/>
        </w:rPr>
      </w:pPr>
    </w:p>
    <w:p w14:paraId="32A85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5361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80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990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E251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D2ED6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8E0C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31A5F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</w:t>
      </w:r>
      <w:proofErr w:type="spellEnd"/>
      <w:r w:rsidRPr="0099127B">
        <w:rPr>
          <w:noProof w:val="0"/>
        </w:rPr>
        <w:t>" minOccurs="0"/&gt;</w:t>
      </w:r>
    </w:p>
    <w:p w14:paraId="4640A5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1B7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05DF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EDE37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809A9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5C45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48A64072" w14:textId="77777777" w:rsidR="004D13F3" w:rsidRPr="0099127B" w:rsidRDefault="004D13F3" w:rsidP="004D13F3">
      <w:pPr>
        <w:pStyle w:val="PL"/>
        <w:rPr>
          <w:noProof w:val="0"/>
        </w:rPr>
      </w:pPr>
    </w:p>
    <w:p w14:paraId="2D033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43FA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8AAC6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A91B9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0FA2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DB3C7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4FFD6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869C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6CF6F3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AA9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62E5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C17C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04DA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DB8F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7982E" w14:textId="77777777" w:rsidR="004D13F3" w:rsidRPr="0099127B" w:rsidRDefault="004D13F3" w:rsidP="004D13F3">
      <w:pPr>
        <w:pStyle w:val="PL"/>
        <w:rPr>
          <w:noProof w:val="0"/>
        </w:rPr>
      </w:pPr>
    </w:p>
    <w:p w14:paraId="01B624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1A5D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271CB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2A5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273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4683B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DADC3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4BC18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59751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F29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B2C1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4F92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D6384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DDCA358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</w:t>
      </w:r>
    </w:p>
    <w:p w14:paraId="64731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EA2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CB6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42F2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FAAC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C1291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2EB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7E88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2FC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6C31C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0C4F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B411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A179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6467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765ED03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 </w:t>
      </w:r>
    </w:p>
    <w:p w14:paraId="4C42748A" w14:textId="77777777" w:rsidR="004D13F3" w:rsidRPr="0099127B" w:rsidRDefault="004D13F3" w:rsidP="004D13F3">
      <w:pPr>
        <w:pStyle w:val="PL"/>
        <w:rPr>
          <w:noProof w:val="0"/>
        </w:rPr>
      </w:pPr>
    </w:p>
    <w:p w14:paraId="2C7DB3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16640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AD05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55AF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0EF9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796B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BE5AA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C0E2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36A30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6EE9C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A0A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7B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F54C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A3D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FA496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26E91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6D4F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3B65C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66847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6733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41F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remotePlmnId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en:PLMNId</w:t>
      </w:r>
      <w:proofErr w:type="spellEnd"/>
      <w:r w:rsidRPr="0099127B">
        <w:rPr>
          <w:rFonts w:eastAsia="SimSun"/>
          <w:noProof w:val="0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remoteSeppAddress</w:t>
      </w:r>
      <w:proofErr w:type="spellEnd"/>
      <w:r w:rsidRPr="0099127B">
        <w:rPr>
          <w:rFonts w:eastAsia="SimSun"/>
          <w:noProof w:val="0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remoteSeppId</w:t>
      </w:r>
      <w:proofErr w:type="spellEnd"/>
      <w:r w:rsidRPr="0099127B">
        <w:rPr>
          <w:rFonts w:eastAsia="SimSun"/>
          <w:noProof w:val="0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withIPX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boolean</w:t>
      </w:r>
      <w:proofErr w:type="spellEnd"/>
      <w:r w:rsidRPr="0099127B">
        <w:rPr>
          <w:rFonts w:eastAsia="SimSun"/>
          <w:noProof w:val="0"/>
        </w:rPr>
        <w:t>"/&gt;</w:t>
      </w:r>
    </w:p>
    <w:p w14:paraId="0A3C9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8044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1265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64D22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92ADC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68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2FF299C" w14:textId="77777777" w:rsidR="004D13F3" w:rsidRPr="0099127B" w:rsidRDefault="004D13F3" w:rsidP="004D13F3">
      <w:pPr>
        <w:pStyle w:val="PL"/>
        <w:rPr>
          <w:noProof w:val="0"/>
        </w:rPr>
      </w:pPr>
    </w:p>
    <w:p w14:paraId="01EC1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name="EP_S5C"&gt;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EF1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532E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D2D4D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7ED7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E193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7BF3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90CA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4FAF8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C39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01DE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58BFE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74EE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A3ADA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ED8A231" w14:textId="77777777" w:rsidR="004D13F3" w:rsidRPr="0099127B" w:rsidRDefault="004D13F3" w:rsidP="004D13F3">
      <w:pPr>
        <w:pStyle w:val="PL"/>
        <w:rPr>
          <w:noProof w:val="0"/>
        </w:rPr>
      </w:pPr>
    </w:p>
    <w:p w14:paraId="17D2F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2136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2CEA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C1A1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F9DD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84CA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7F33D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9FCC8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19E7B7D" w14:textId="77777777" w:rsidR="004D13F3" w:rsidRPr="0099127B" w:rsidRDefault="004D13F3" w:rsidP="004D13F3">
      <w:pPr>
        <w:pStyle w:val="PL"/>
        <w:rPr>
          <w:noProof w:val="0"/>
        </w:rPr>
      </w:pPr>
    </w:p>
    <w:p w14:paraId="57F438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1F4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AD36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A33A1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21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D1DC5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A302329" w14:textId="77777777" w:rsidR="004D13F3" w:rsidRPr="0099127B" w:rsidRDefault="004D13F3" w:rsidP="004D13F3">
      <w:pPr>
        <w:pStyle w:val="PL"/>
        <w:rPr>
          <w:noProof w:val="0"/>
        </w:rPr>
      </w:pPr>
    </w:p>
    <w:p w14:paraId="03C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"&gt;</w:t>
      </w:r>
    </w:p>
    <w:p w14:paraId="3C373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E65DC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4B74B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6CB7A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247A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190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5033E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95B4A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E4CE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6232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0940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9DC39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00534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AEF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D875213" w14:textId="77777777" w:rsidR="004D13F3" w:rsidRPr="0099127B" w:rsidRDefault="004D13F3" w:rsidP="004D13F3">
      <w:pPr>
        <w:pStyle w:val="PL"/>
        <w:rPr>
          <w:noProof w:val="0"/>
        </w:rPr>
      </w:pPr>
    </w:p>
    <w:p w14:paraId="5B649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EB8D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C988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18BD9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C7B1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3D33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A335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4C2A5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E927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1A5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5580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E4C5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87A3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B43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04E2C3D7" w14:textId="77777777" w:rsidR="004D13F3" w:rsidRPr="0099127B" w:rsidRDefault="004D13F3" w:rsidP="004D13F3">
      <w:pPr>
        <w:pStyle w:val="PL"/>
        <w:rPr>
          <w:noProof w:val="0"/>
        </w:rPr>
      </w:pPr>
    </w:p>
    <w:p w14:paraId="0A7FCF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BA68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F42E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4410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CD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4FC7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551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7D6E0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79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4C662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894A6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9BC0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1C81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CD7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C91D00E" w14:textId="77777777" w:rsidR="004D13F3" w:rsidRPr="0099127B" w:rsidRDefault="004D13F3" w:rsidP="004D13F3">
      <w:pPr>
        <w:pStyle w:val="PL"/>
        <w:rPr>
          <w:noProof w:val="0"/>
        </w:rPr>
      </w:pPr>
    </w:p>
    <w:p w14:paraId="10E776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6DA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AD6F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2D7E5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F1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FF7E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4F85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0850D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B71CE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80290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374C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180C7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7D2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FC4DF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EC6C346" w14:textId="77777777" w:rsidR="004D13F3" w:rsidRPr="0099127B" w:rsidRDefault="004D13F3" w:rsidP="004D13F3">
      <w:pPr>
        <w:pStyle w:val="PL"/>
        <w:rPr>
          <w:noProof w:val="0"/>
        </w:rPr>
      </w:pPr>
    </w:p>
    <w:p w14:paraId="6A3E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"&gt;</w:t>
      </w:r>
    </w:p>
    <w:p w14:paraId="6D9069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8301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75EB9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8120C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64D5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"/&gt;</w:t>
      </w:r>
    </w:p>
    <w:p w14:paraId="3EA08C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EA8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18F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4B5E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E8C03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6F7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C157CE2" w14:textId="77777777" w:rsidR="004D13F3" w:rsidRPr="0099127B" w:rsidRDefault="004D13F3" w:rsidP="004D13F3">
      <w:pPr>
        <w:pStyle w:val="PL"/>
        <w:rPr>
          <w:noProof w:val="0"/>
        </w:rPr>
      </w:pPr>
    </w:p>
    <w:p w14:paraId="2F649A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name="Configurable5QISet" </w:t>
      </w:r>
      <w:proofErr w:type="spellStart"/>
      <w:r w:rsidRPr="0099127B">
        <w:rPr>
          <w:noProof w:val="0"/>
        </w:rPr>
        <w:t>substitutionGroup</w:t>
      </w:r>
      <w:proofErr w:type="spellEnd"/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xn:SubNetworkOptionallyContainedNrmClass</w:t>
      </w:r>
      <w:proofErr w:type="spellEnd"/>
      <w:r w:rsidRPr="0099127B">
        <w:rPr>
          <w:noProof w:val="0"/>
        </w:rPr>
        <w:t>"&gt;</w:t>
      </w:r>
    </w:p>
    <w:p w14:paraId="41968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7AFA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880A8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AC1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9D75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name="configurable5QIs"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6D426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9DE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489B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1DBD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2685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8924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DB15AF8" w14:textId="77777777" w:rsidR="004D13F3" w:rsidRPr="0099127B" w:rsidRDefault="004D13F3" w:rsidP="004D13F3">
      <w:pPr>
        <w:pStyle w:val="PL"/>
        <w:rPr>
          <w:noProof w:val="0"/>
        </w:rPr>
      </w:pPr>
    </w:p>
    <w:p w14:paraId="57FBA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name="Dynamic5QISet" </w:t>
      </w:r>
      <w:proofErr w:type="spellStart"/>
      <w:r w:rsidRPr="0099127B">
        <w:rPr>
          <w:noProof w:val="0"/>
        </w:rPr>
        <w:t>substitutionGroup</w:t>
      </w:r>
      <w:proofErr w:type="spellEnd"/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xn:SubNetworkOptionallyContainedNrmClass</w:t>
      </w:r>
      <w:proofErr w:type="spellEnd"/>
      <w:r w:rsidRPr="0099127B">
        <w:rPr>
          <w:noProof w:val="0"/>
        </w:rPr>
        <w:t>"&gt;</w:t>
      </w:r>
    </w:p>
    <w:p w14:paraId="6B54C7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E883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A2728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B3CA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4973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name="dynamic5QIs"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0E869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76B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6FB7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8FCD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98E5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CACA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FCA7750" w14:textId="77777777" w:rsidR="004D13F3" w:rsidRPr="0099127B" w:rsidRDefault="004D13F3" w:rsidP="004D13F3">
      <w:pPr>
        <w:pStyle w:val="PL"/>
        <w:rPr>
          <w:noProof w:val="0"/>
        </w:rPr>
      </w:pPr>
    </w:p>
    <w:p w14:paraId="15503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1B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"&gt;</w:t>
      </w:r>
    </w:p>
    <w:p w14:paraId="7E806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CAE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54F6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131E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81A68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"/&gt;</w:t>
      </w:r>
    </w:p>
    <w:p w14:paraId="56790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gtpUPathM</w:t>
      </w:r>
      <w:r w:rsidRPr="0099127B">
        <w:rPr>
          <w:rFonts w:cs="Courier New"/>
          <w:noProof w:val="0"/>
          <w:lang w:eastAsia="zh-CN"/>
        </w:rPr>
        <w:t>onitoredSNSSAIs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"/&gt;</w:t>
      </w:r>
    </w:p>
    <w:p w14:paraId="7C1FD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monitoredDSCPs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ngc:DscpList</w:t>
      </w:r>
      <w:proofErr w:type="spellEnd"/>
      <w:r w:rsidRPr="0099127B">
        <w:rPr>
          <w:noProof w:val="0"/>
        </w:rPr>
        <w:t>"/&gt;</w:t>
      </w:r>
    </w:p>
    <w:p w14:paraId="6D4ED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isEventTriggeredGtpUPathMonitoringSupported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4CB2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isPeriodicGtpUMonitoringSupported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080BF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isImmediateGtpUMonitoringSupported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664C1D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DelayThresholds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ngc:GtpUPath</w:t>
      </w:r>
      <w:r w:rsidRPr="0099127B">
        <w:rPr>
          <w:rFonts w:cs="Courier New"/>
          <w:noProof w:val="0"/>
          <w:lang w:eastAsia="zh-CN"/>
        </w:rPr>
        <w:t>DelayThresholdsType</w:t>
      </w:r>
      <w:proofErr w:type="spellEnd"/>
      <w:r w:rsidRPr="0099127B">
        <w:rPr>
          <w:noProof w:val="0"/>
        </w:rPr>
        <w:t>" minOccurs="0"/&gt;</w:t>
      </w:r>
    </w:p>
    <w:p w14:paraId="1120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gtpUPathM</w:t>
      </w:r>
      <w:r w:rsidRPr="0099127B">
        <w:rPr>
          <w:rFonts w:cs="Courier New"/>
          <w:noProof w:val="0"/>
          <w:lang w:eastAsia="zh-CN"/>
        </w:rPr>
        <w:t>inimumWaitTime</w:t>
      </w:r>
      <w:proofErr w:type="spellEnd"/>
      <w:r w:rsidRPr="0099127B">
        <w:rPr>
          <w:noProof w:val="0"/>
        </w:rPr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MeasurementPeriod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2860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8B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633D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E4D6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3A19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8A15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FFFC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354E8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"&gt;</w:t>
      </w:r>
    </w:p>
    <w:p w14:paraId="0B7B5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93B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D7C8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73BA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24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qFQoSMonitoring</w:t>
      </w:r>
      <w:r w:rsidRPr="0099127B">
        <w:rPr>
          <w:rFonts w:cs="Courier New"/>
          <w:noProof w:val="0"/>
          <w:lang w:eastAsia="zh-CN"/>
        </w:rPr>
        <w:t>State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"/&gt;</w:t>
      </w:r>
    </w:p>
    <w:p w14:paraId="3C412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onitoredSNSSAIs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"/&gt;</w:t>
      </w:r>
    </w:p>
    <w:p w14:paraId="29DA6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onitored5QIs</w:t>
      </w:r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3B3A8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isEventTriggeredQFMonitoringSupported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4F260A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isPeriodicQFMonitoringSupported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163D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isSessionReleasedQFMonitoringSupported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6F3BA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qFP</w:t>
      </w:r>
      <w:r w:rsidRPr="0099127B">
        <w:rPr>
          <w:rFonts w:cs="Courier New"/>
          <w:noProof w:val="0"/>
          <w:lang w:eastAsia="zh-CN"/>
        </w:rPr>
        <w:t>acketDelayThresholds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 minOccurs="0"/&gt;</w:t>
      </w:r>
    </w:p>
    <w:p w14:paraId="5E8B9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inimumWaitTime</w:t>
      </w:r>
      <w:proofErr w:type="spellEnd"/>
      <w:r w:rsidRPr="0099127B">
        <w:rPr>
          <w:noProof w:val="0"/>
        </w:rPr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easurementPeriod</w:t>
      </w:r>
      <w:proofErr w:type="spellEnd"/>
      <w:r w:rsidRPr="0099127B">
        <w:rPr>
          <w:rFonts w:eastAsia="MS Mincho"/>
          <w:noProof w:val="0"/>
        </w:rPr>
        <w:t xml:space="preserve"> 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D8F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2BA6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CDD6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4DD6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0FAF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BD88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4202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1BADE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"&gt;</w:t>
      </w:r>
    </w:p>
    <w:p w14:paraId="48F57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B007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B8F5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4C12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B91B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ngc:PccRuleList</w:t>
      </w:r>
      <w:proofErr w:type="spellEnd"/>
      <w:r w:rsidRPr="0099127B">
        <w:rPr>
          <w:noProof w:val="0"/>
        </w:rPr>
        <w:t>"/&gt;</w:t>
      </w:r>
    </w:p>
    <w:p w14:paraId="29162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B4421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0F772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FEC1F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FC03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B0295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D336488" w14:textId="77777777" w:rsidR="004D13F3" w:rsidRPr="0099127B" w:rsidRDefault="004D13F3" w:rsidP="004D13F3">
      <w:pPr>
        <w:pStyle w:val="PL"/>
        <w:rPr>
          <w:noProof w:val="0"/>
        </w:rPr>
      </w:pPr>
    </w:p>
    <w:p w14:paraId="77A49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  <w:noProof w:val="0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791213E4" w14:textId="77777777" w:rsidR="00F421AF" w:rsidRPr="0099127B" w:rsidRDefault="00F421AF" w:rsidP="00F421AF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4591FA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C3597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7F0EA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709DE5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7469E0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1CDA07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735323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7893F8E" w14:textId="77777777" w:rsidR="00F421AF" w:rsidRPr="0099127B" w:rsidRDefault="00F421AF" w:rsidP="00F421AF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475813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18ED81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6A8A3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53D022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72C008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4C125F34" w14:textId="77777777" w:rsidR="00F421AF" w:rsidRPr="0099127B" w:rsidRDefault="00F421AF" w:rsidP="00F421AF">
      <w:pPr>
        <w:pStyle w:val="PL"/>
        <w:rPr>
          <w:noProof w:val="0"/>
        </w:rPr>
      </w:pPr>
    </w:p>
    <w:p w14:paraId="77DB25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2D4B05B6" w14:textId="77777777" w:rsidR="00F421AF" w:rsidRPr="0099127B" w:rsidRDefault="00F421AF" w:rsidP="00F421AF">
      <w:pPr>
        <w:pStyle w:val="PL"/>
        <w:rPr>
          <w:noProof w:val="0"/>
        </w:rPr>
      </w:pPr>
    </w:p>
    <w:p w14:paraId="3226E0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187E55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1949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D896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BF884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280174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5ADE5E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1FCB5B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577ADB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1F3793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321273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08F464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2B1A3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13DB10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560AD5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8B5B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6EBAE5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130786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22BF2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19CC7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3E0E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74FFF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1AA79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2B8A72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95C38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1F027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55355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#/components/schemas/Ipv4Addr'</w:t>
      </w:r>
    </w:p>
    <w:p w14:paraId="7B386A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3E5A4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#/components/schemas/Ipv6Addr'</w:t>
      </w:r>
    </w:p>
    <w:p w14:paraId="2847F2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6B39B1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#/components/schemas/Ipv6Prefix'</w:t>
      </w:r>
    </w:p>
    <w:p w14:paraId="1F54D9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1518A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#/components/schemas/TransportProtocol'</w:t>
      </w:r>
    </w:p>
    <w:p w14:paraId="6ED65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2F575B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55619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13288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E4D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4DDBC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3B24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98682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68518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AB74F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057E11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06EF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4D4AC6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8BB7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5BF0B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3DBBC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68BC71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20668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199C0D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12AC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7BAEBD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79A40C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25730C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9BF36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79C48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18578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086466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0EC20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5954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ACCE2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712B93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2FD379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EF62C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25070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91BD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5BB9D2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C9F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64D7BC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6CA2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9A28E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C3306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3C9291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DD47B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B8E7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6483A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28B925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61D259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5DD290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1F9BA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7FEA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0A588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01287F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9B99E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3112AA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3413F7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7D1D1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0CEF7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7EFBAE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1864E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714EF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array</w:t>
      </w:r>
    </w:p>
    <w:p w14:paraId="7CBAB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1CD1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53A37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425B22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D5110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69F37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3D8091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086CF1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567D4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E7BE3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C6C7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D6F2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7E18D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195144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5DCC62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04F15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3AB9E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2BC6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5E1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#/components/schemas/NrTac'</w:t>
      </w:r>
    </w:p>
    <w:p w14:paraId="50267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6EA54F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6ECA4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4F77B0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AA16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12A36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0B89DC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2EA0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2815E3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CCA3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79B6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077F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0C22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1A9795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43C3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4145F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2CA326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17A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5B9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F0B6A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3FB6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5E6CB8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BE3F3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4300F6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70227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48AE54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62F1D0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71CE00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0702DB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13A4C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328D8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79F415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E1A7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2EA7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1723BE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14067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ED434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1DFC4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31D8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DDA23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447F8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6B0F3B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425DF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294FB0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712C4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4BC493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4F6A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B7E94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20F3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E1551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02D153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374A2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1C839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7E4CAE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5ECDC4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702C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617D6B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2383BD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00BF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string</w:t>
      </w:r>
    </w:p>
    <w:p w14:paraId="36439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5A7784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362064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13AA21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0E29D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10C37B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6687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619858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C89B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3B81F7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040435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308F9F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0DB8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137A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5F3F9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612A5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346BA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0EA2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533D9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10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389F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3F593D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5D9AE5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51D8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50E1CF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1DDF5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3B1BA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2F664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026B62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CBE7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61DC02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069F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CA59D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8A40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CF16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1BABBA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61F9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25B13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199F74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1538A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8767E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34E78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2B1D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E27AA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32B53F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6E6030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21D9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A74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18A8C9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1E3CF8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4081B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610E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327CD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B3EC5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21FD6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0A777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25005A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999E8A2" w14:textId="77777777" w:rsidR="00F421AF" w:rsidRPr="0099127B" w:rsidRDefault="00F421AF" w:rsidP="00F421AF">
      <w:pPr>
        <w:pStyle w:val="PL"/>
        <w:rPr>
          <w:noProof w:val="0"/>
        </w:rPr>
      </w:pPr>
    </w:p>
    <w:p w14:paraId="407E4A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480DF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A3C3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2FA2E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62D90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9FD1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3E0214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0CE3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325896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7F7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3358F6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76FE80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C9E72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>:</w:t>
      </w:r>
    </w:p>
    <w:p w14:paraId="05AE05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01935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622F8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53CA3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0F2D0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4DA462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65E75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60C724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2C78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4B141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5DBF8F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18ED5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3DE7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2E023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BA4456" w14:textId="77777777" w:rsidR="00F421AF" w:rsidRPr="0099127B" w:rsidRDefault="00F421AF" w:rsidP="00F421AF">
      <w:pPr>
        <w:pStyle w:val="PL"/>
        <w:rPr>
          <w:noProof w:val="0"/>
        </w:rPr>
      </w:pPr>
    </w:p>
    <w:p w14:paraId="73DC79FF" w14:textId="77777777" w:rsidR="00F421AF" w:rsidRPr="0099127B" w:rsidRDefault="00F421AF" w:rsidP="00F421AF">
      <w:pPr>
        <w:pStyle w:val="PL"/>
        <w:rPr>
          <w:noProof w:val="0"/>
        </w:rPr>
      </w:pPr>
    </w:p>
    <w:p w14:paraId="6C411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17CC10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A9F0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0F97A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4DDDE5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B69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CBB6B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0E6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6DDD7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278D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397BA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24E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19C7D9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F72B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7F5CE7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A2FF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0D86DC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9C67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D2145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2078C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573E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207AC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B7AE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654CD8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21E720" w14:textId="77777777" w:rsidR="00F421AF" w:rsidRPr="0099127B" w:rsidRDefault="00F421AF" w:rsidP="00F421AF">
      <w:pPr>
        <w:pStyle w:val="PL"/>
        <w:rPr>
          <w:noProof w:val="0"/>
        </w:rPr>
      </w:pPr>
    </w:p>
    <w:p w14:paraId="3FAC9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5AD88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0FD3C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E1481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03C7C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A88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58A91C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AC99A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533DFD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C2CA6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280EC3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9786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7BAFA4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C447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8BA4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D053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7B5CCD18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'https://forge.3gpp.org/rep/all/5G_APIs/raw/REL-16/TS29571_CommonData.yaml#/components/schemas/Arp'</w:t>
      </w:r>
    </w:p>
    <w:p w14:paraId="3235057C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372031F3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69291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67855D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5E8D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00605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F3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BD2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9DB16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04E85A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60E543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565120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016BCC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1F8E39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2E4A77E2" w14:textId="77777777" w:rsidR="00F421AF" w:rsidRPr="0099127B" w:rsidRDefault="00F421AF" w:rsidP="00F421AF">
      <w:pPr>
        <w:pStyle w:val="PL"/>
        <w:rPr>
          <w:noProof w:val="0"/>
        </w:rPr>
      </w:pPr>
    </w:p>
    <w:p w14:paraId="79E5E5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39381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CCBE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59BE4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08A699D2" w14:textId="77777777" w:rsidR="00F421AF" w:rsidRPr="0099127B" w:rsidRDefault="00F421AF" w:rsidP="00F421AF">
      <w:pPr>
        <w:pStyle w:val="PL"/>
        <w:rPr>
          <w:noProof w:val="0"/>
        </w:rPr>
      </w:pPr>
    </w:p>
    <w:p w14:paraId="7A67C9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ABC80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CAC7B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00688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45A84E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64E63A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F4D9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E7EA9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2C31C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0D6A5F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44EA2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5FDD0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55284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51297A4" w14:textId="77777777" w:rsidR="00F421AF" w:rsidRPr="0099127B" w:rsidRDefault="00F421AF" w:rsidP="00F421AF">
      <w:pPr>
        <w:pStyle w:val="PL"/>
        <w:rPr>
          <w:noProof w:val="0"/>
        </w:rPr>
      </w:pPr>
    </w:p>
    <w:p w14:paraId="35502B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5F9035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A5742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0A86E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1898B2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50120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0751C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685E59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0695B6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38991E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653645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E0E0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B4084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651A50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3D8700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7F252B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5003A1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365E3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7521F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49E2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434DA9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56DF2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360ED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71DF88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7897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F4E4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585A1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13F288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5A7B7E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4EB7B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78A1C8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18DA8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28467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0C8EC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C9FD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7A83D2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2E283E33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58E6FD2C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'https://forge.3gpp.org/rep/all/5G_APIs/raw/REL-16/TS29512_Npcf_SMPolicyControl.yaml#/components/schemas/MulticastAccessControl'</w:t>
      </w:r>
    </w:p>
    <w:p w14:paraId="308B683D" w14:textId="77777777" w:rsidR="00F421AF" w:rsidRPr="00441B14" w:rsidRDefault="00F421AF" w:rsidP="00F421AF">
      <w:pPr>
        <w:pStyle w:val="PL"/>
        <w:rPr>
          <w:noProof w:val="0"/>
          <w:lang w:val="es-ES"/>
        </w:rPr>
      </w:pPr>
    </w:p>
    <w:p w14:paraId="6F2AAB2C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52F5A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1FEE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1FAF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12FCC69A" w14:textId="77777777" w:rsidR="00F421AF" w:rsidRPr="0099127B" w:rsidRDefault="00F421AF" w:rsidP="00F421AF">
      <w:pPr>
        <w:pStyle w:val="PL"/>
        <w:rPr>
          <w:noProof w:val="0"/>
        </w:rPr>
      </w:pPr>
    </w:p>
    <w:p w14:paraId="065BB2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06DBB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71311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88EB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2CB53E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344E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31C755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4737E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648AA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CCE4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41C021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02DBA9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0D0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4EEFC7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5FB97D3D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6A067037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'https://forge.3gpp.org/rep/all/5G_APIs/raw/REL-16/TS29514_Npcf_PolicyAuthorization.yaml#/components/schemas/ContentVersion'</w:t>
      </w:r>
    </w:p>
    <w:p w14:paraId="140BCCC5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23BB4C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36FC78A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246E015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'https://forge.3gpp.org/rep/all/5G_APIs/raw/REL-16/TS29512_Npcf_SMPolicyControl.yaml#/components/schemas/AfSigProtocol'</w:t>
      </w:r>
    </w:p>
    <w:p w14:paraId="040F7580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01B6A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6C7B5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069BF4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801D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6AB44D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211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5A9A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27AAF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64E406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AC892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B6E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53611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FF90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FAC77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673F5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9A9AA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1D004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2FAF80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7AEC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6CF8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43BD1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48C6FACF" w14:textId="77777777" w:rsidR="00F421AF" w:rsidRPr="0099127B" w:rsidRDefault="00F421AF" w:rsidP="00F421AF">
      <w:pPr>
        <w:pStyle w:val="PL"/>
        <w:rPr>
          <w:noProof w:val="0"/>
        </w:rPr>
      </w:pPr>
    </w:p>
    <w:p w14:paraId="1490C306" w14:textId="77777777" w:rsidR="00F421AF" w:rsidRPr="0099127B" w:rsidRDefault="00F421AF" w:rsidP="00F421AF">
      <w:pPr>
        <w:pStyle w:val="PL"/>
        <w:rPr>
          <w:noProof w:val="0"/>
        </w:rPr>
      </w:pPr>
    </w:p>
    <w:p w14:paraId="10967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789D357B" w14:textId="77777777" w:rsidR="00F421AF" w:rsidRPr="0099127B" w:rsidRDefault="00F421AF" w:rsidP="00F421AF">
      <w:pPr>
        <w:pStyle w:val="PL"/>
        <w:rPr>
          <w:noProof w:val="0"/>
        </w:rPr>
      </w:pPr>
    </w:p>
    <w:p w14:paraId="4219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-Single:</w:t>
      </w:r>
    </w:p>
    <w:p w14:paraId="6EB9C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FDE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3729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28A6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888C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379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55D8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#/components/schemas/SubNetwork-Attr'</w:t>
      </w:r>
    </w:p>
    <w:p w14:paraId="5FF049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#/components/schemas/SubNetwork-ncO'</w:t>
      </w:r>
    </w:p>
    <w:p w14:paraId="204A4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8E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6FD9F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:</w:t>
      </w:r>
    </w:p>
    <w:p w14:paraId="2AD9A1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-Multiple'</w:t>
      </w:r>
    </w:p>
    <w:p w14:paraId="7A1EAF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:</w:t>
      </w:r>
    </w:p>
    <w:p w14:paraId="06451A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-Multiple'</w:t>
      </w:r>
    </w:p>
    <w:p w14:paraId="24190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70243B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39142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55FA4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7EB202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0E0E6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58E549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6F464E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773A7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1A3F6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0E9DA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50A0F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4AF395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7DCCBA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320E8EC9" w14:textId="77777777" w:rsidR="00F421AF" w:rsidRPr="0099127B" w:rsidRDefault="00F421AF" w:rsidP="00F421AF">
      <w:pPr>
        <w:pStyle w:val="PL"/>
        <w:rPr>
          <w:noProof w:val="0"/>
        </w:rPr>
      </w:pPr>
    </w:p>
    <w:p w14:paraId="738891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-Single:</w:t>
      </w:r>
    </w:p>
    <w:p w14:paraId="593F1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5033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6EA8C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280E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CEA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4940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EC0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#/components/schemas/ManagedElement-Attr'</w:t>
      </w:r>
    </w:p>
    <w:p w14:paraId="5A48C1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#/components/schemas/ManagedElement-ncO'</w:t>
      </w:r>
    </w:p>
    <w:p w14:paraId="3443D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AB28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E4959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7F0C0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BF41C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2EE587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369886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1474E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637D9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48DB5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2B8387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6FEF75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508086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6DA8E4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3505F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3D7EB1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0778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4470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30034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81CD4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550A11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7E3B04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391D9C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40022C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2E753E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62EE5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D7A5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09A2F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4BA5B4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2F12A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7AC675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AA338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52C71B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3B69FC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6C054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216A93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10A44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0A6808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540A4E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2A7C7F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0540E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259B03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46EA0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AE7B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471B6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7890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5E2E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3AC9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4C9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0B0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C593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51BC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5BF39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1962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CD3CB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4354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1ABDF8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04F50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1D07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CBBF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1E0DC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5A7893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EC1C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BCD99D7" w14:textId="3C0E30E5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="003D3C92"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2993B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230D85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8D46D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8829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5CC77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00357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5B4199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EA6E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5B6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21B63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677F51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1A61C3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3389F7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EDC8B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DDC0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7D568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B9B53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10E65F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70ED86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633EB5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77CEFE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AFDF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5CC12E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A0FCC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4B1BFA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0B6B00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2ECEA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75FE67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3BD10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5CBF68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3606E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4163FA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3399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25753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6B9F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7D43B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085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014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E8F1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85C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71816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D760B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9EB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8168F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494DA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D807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14F8C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628BD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03F47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1D52F98" w14:textId="77777777" w:rsidR="003D3C92" w:rsidRDefault="00F421AF" w:rsidP="003D3C92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A8FA4A0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43AB4FC3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#/components/schemas/Dn'</w:t>
      </w:r>
    </w:p>
    <w:p w14:paraId="1E1FCA2D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5A61B24" w14:textId="449BEE20" w:rsidR="00F421AF" w:rsidRPr="0099127B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606C0C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2C30C4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5E05B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B1515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F7C2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F3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F7D31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E471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6EEC0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61B8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FE3C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E442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2D3E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7667F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32339B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00EC85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0CD9A9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D1D82F1" w14:textId="77777777" w:rsidR="003D3C92" w:rsidRDefault="00F421AF" w:rsidP="003D3C92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035501D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1548E215" w14:textId="384F260D" w:rsidR="00F421AF" w:rsidRPr="0099127B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815F6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6D964E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60F0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3F46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1A4D5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AD29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D1CC4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3AD1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1FF78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AE96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properties:</w:t>
      </w:r>
    </w:p>
    <w:p w14:paraId="24DBC9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ECB59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A251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D27AD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7631F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5945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6034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5FB1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D92A2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D784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A9FEE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49255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CD5C7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004A3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39850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3EE194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6F1C8F36" w14:textId="77777777" w:rsidR="00F421AF" w:rsidRPr="0099127B" w:rsidRDefault="00F421AF" w:rsidP="00F421AF">
      <w:pPr>
        <w:pStyle w:val="PL"/>
        <w:rPr>
          <w:noProof w:val="0"/>
        </w:rPr>
      </w:pPr>
    </w:p>
    <w:p w14:paraId="35AEE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322DB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46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4E41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5E2F09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D846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6A8B41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7B4E64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0982E5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7DA7DD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2BDC5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3FE644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FDF7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3B62F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5FEE3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5110F3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124E25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AEF0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1FE8B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3E741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643E8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764669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06406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6F44D8BF" w14:textId="77777777" w:rsidR="00F421AF" w:rsidRPr="0099127B" w:rsidRDefault="00F421AF" w:rsidP="00F421AF">
      <w:pPr>
        <w:pStyle w:val="PL"/>
        <w:rPr>
          <w:noProof w:val="0"/>
        </w:rPr>
      </w:pPr>
    </w:p>
    <w:p w14:paraId="3F3C1D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0033A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2AB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FF8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1EC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3A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093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5A2C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E5B10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693F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89CB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5F22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FBE1E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BB21C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AF112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D4EF6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59630F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84C02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6F99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13217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9C3C4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6567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E9C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232C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6C74BC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556550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AD362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0A68F2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73074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8F93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2CA18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B948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1B76FF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3F339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39FB2E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2C5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4F3BE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type: object</w:t>
      </w:r>
    </w:p>
    <w:p w14:paraId="75DF9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7382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4F6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954D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6572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9BF0C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4779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E029A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4DD12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00F5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683C19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4BB16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862B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60F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458B98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711A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90DE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54663E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717513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36953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AB958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913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634D8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5F2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0E708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A4B1E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ECFEC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A23F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05A7F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AD11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61BF4D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31A9B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ECB9E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547DB5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5BAF0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FA7E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7FCF2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DDFB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59BA72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60B7F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0BF664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0681CD3F" w14:textId="77777777" w:rsidR="00F421AF" w:rsidRPr="0099127B" w:rsidRDefault="00F421AF" w:rsidP="00F421AF">
      <w:pPr>
        <w:pStyle w:val="PL"/>
        <w:rPr>
          <w:noProof w:val="0"/>
        </w:rPr>
      </w:pPr>
    </w:p>
    <w:p w14:paraId="3CAB8F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CAA2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FAD4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2ACB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7603B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07B653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78AE59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53B025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27953D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236B92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0DC45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4D67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1E785D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0AAB66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6C9AB8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6A1F023" w14:textId="77777777" w:rsidR="00F421AF" w:rsidRPr="0099127B" w:rsidRDefault="00F421AF" w:rsidP="00F421AF">
      <w:pPr>
        <w:pStyle w:val="PL"/>
        <w:rPr>
          <w:noProof w:val="0"/>
        </w:rPr>
      </w:pPr>
    </w:p>
    <w:p w14:paraId="0D862D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6F8F6F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CC17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434C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BAA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F49B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F0E00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39EE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47B08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07F3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216A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FF209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36CCB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FC192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00F1D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E316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68D82B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80E65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B57D6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3D3B7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C330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DACF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6B26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9AD26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02B51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8152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5ED7F9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1E947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41FCB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7098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43408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2DC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59A6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BE88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894F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4B63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6F5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70A4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01C5C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1DAE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CB94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AF7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56DE6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4327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E6583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7654D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44F9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268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988C4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ED6B3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BF10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45E92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1BD57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6C1E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37ABA5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4EF647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59321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718AB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BC78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6D35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B0D8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4680E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6FB1B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4DE1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8DF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9102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916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42237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FB5C9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C0EC9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47C6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28EFF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2DA19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40348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CEE24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16FF2A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B86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91004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93FB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29A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4570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E08B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FBCED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F5B5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371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A959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87D4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869E6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1C352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D443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D5466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DEB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FBA2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044726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AAE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901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A178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958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attributes:</w:t>
      </w:r>
    </w:p>
    <w:p w14:paraId="4CE77A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4F7C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721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740D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D195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58F6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2E79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AA3F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B70A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5F285E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2AABDB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1DFD9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23EA09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4899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CFB7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51928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2F38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85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639FB1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00613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2BF745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44A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0B2A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5F4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A56C9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87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D854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D7C3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04E9B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2A13B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E64C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C9E3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B304E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733BE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4712EC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3BF4DC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BC19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0BD3D0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7ED30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16727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D738B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4C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E9B2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F5A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5DF3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7B6363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EF96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31E0C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C19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7855DC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0719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871B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3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998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A8F9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E333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73A83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AD83C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906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2EC9B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A226C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5A1BB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8B58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855FD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5FC10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222D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3E1998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6FDC1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2C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BE6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B83E6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E29DF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775D9D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D66A9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4687E4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644CC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85C5A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0C14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C6F84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3FC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390B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0D50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3D097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44C9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B4E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A18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5FDA8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3F27E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885A0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95FB1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7256D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61D53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C3CC0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BE6B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29D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0CA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42497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8B65B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6D23F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ACC95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8D58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8A1C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72F0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8F8D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93736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299D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59B8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99EC4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AE6A1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CD23E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8BA5E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0D628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2CCD2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6A4D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0CEA7D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AD1AA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961B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19DCD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DF15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87D9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19AC19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7A53E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7F689B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2D1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1A5A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0EE7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D79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801EC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CCD1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22F93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3E37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D24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1D224D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7F48B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B8668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3E5C4D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760BA2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67F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2B985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0D6ED9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0AC3E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AEF6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F5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10886E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5D1635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81230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DD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243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0522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A9E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BB1B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1C1D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9B022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3410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75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8B398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CEBE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C620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8E4A2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06361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633D85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A3FE1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0FC07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58239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FF00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46A36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55A87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CFE08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97F8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3296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4C23F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B041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708C2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2B1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80F2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53E6A0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51A96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6A912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5CA710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026A5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35BAAC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8169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0AFF5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633D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F411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B453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FE5E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07AF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E46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FC1F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F537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0797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EB69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DA843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B429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50AF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3174D3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9D7E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B438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85052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0C73BB4F" w14:textId="77777777" w:rsidR="00F421AF" w:rsidRPr="0099127B" w:rsidRDefault="00F421AF" w:rsidP="00F421AF">
      <w:pPr>
        <w:pStyle w:val="PL"/>
        <w:rPr>
          <w:noProof w:val="0"/>
        </w:rPr>
      </w:pPr>
    </w:p>
    <w:p w14:paraId="4EE588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56A56B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30CA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096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359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447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B478C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ECD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35F4D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A1C97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DEED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440E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988D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2CE9C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4B509C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6E95C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733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9B0B4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1556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96BE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1084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AA3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FA6A5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71A9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1711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CB99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2D39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5B55AE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E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F9F88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64B25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BE963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89F0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DDFC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E1F01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7ED7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1584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376D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0B33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27667E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1E2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056B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FFD0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F7D2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A48E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C60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C3AC4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A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FB42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452E1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153007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6EA0A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37F01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5A57E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7A7D2FDB" w14:textId="77777777" w:rsidR="00F421AF" w:rsidRPr="0099127B" w:rsidRDefault="00F421AF" w:rsidP="00F421AF">
      <w:pPr>
        <w:pStyle w:val="PL"/>
        <w:rPr>
          <w:noProof w:val="0"/>
        </w:rPr>
      </w:pPr>
    </w:p>
    <w:p w14:paraId="2FA1DC38" w14:textId="77777777" w:rsidR="00F421AF" w:rsidRPr="0099127B" w:rsidRDefault="00F421AF" w:rsidP="00F421AF">
      <w:pPr>
        <w:pStyle w:val="PL"/>
        <w:rPr>
          <w:noProof w:val="0"/>
        </w:rPr>
      </w:pPr>
    </w:p>
    <w:p w14:paraId="6F8A2D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22F9D9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612BE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816EF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DCFD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F88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6CB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A2EC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567F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0963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41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4C71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5F4B7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218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D98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0BBFD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FD01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D3CD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E38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DF0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E507E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1C3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2467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19D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CA78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1532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F1A68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1BCD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CA7C6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3B7401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6C58B4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220C9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C69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7DF4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13B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250E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49BB4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28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2294C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7019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954F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3231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378B8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93F1B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50DCB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5D43A4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F1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9B46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8568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4ED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EA85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33D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F038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4C48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2FFA7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C7F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5BE0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656BB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5C7A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4ED542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66C5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1B6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037C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BBE3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725F0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8529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09E1A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C5B98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0EAF7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2215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A22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762B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3701F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F7916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90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03F4D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9BF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6E11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9568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C594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1ECA9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2E2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8FAE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BEBFC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74EA2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EADF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20CF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37AD67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7510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FF6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394D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688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DE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F499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BC43B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229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3840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30A78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AD12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19EEE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92A36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337D9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459A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3A5C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FD0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FFD3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71C6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D6E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9AAA4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758B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26944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B84CF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10E82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BF4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9B5BB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2BF924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0086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47FD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DD4C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CB5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9B25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0317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59EF0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8D7A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99E3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C5A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BD3B5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3F70F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8094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377356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C9EB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354C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64C71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properties:</w:t>
      </w:r>
    </w:p>
    <w:p w14:paraId="1D98E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C6A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83E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CE297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DB4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5D7EA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75C85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820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EE089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6FC81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1000339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2C8B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A55B4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FB8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6CE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980A6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7AFF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4AB7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0072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3920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6A5EA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63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B2B25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1387D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0F201B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DC627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5F6C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2266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D40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EDFE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43A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1710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83C26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91B1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E448F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74CD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A8305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F6F5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6D1829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0B9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FA79A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D5E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4F7F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ED31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98AFE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45310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1A922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0969B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CC528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2AE32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FD147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AA94E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C3B5C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4FA9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72ECB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4EC2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821E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E49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44948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A7FF5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9E8FA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CE52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B32F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D13D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D4CCA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5FF41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2C8CD7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22100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157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DF5CD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EAEA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3F6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EC8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F1378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913D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4E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0C1CE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615A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8057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4E425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1F749E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F62C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A0F61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2D22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9950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B2E5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0F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28CA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A7A1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1ED91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1FDC3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F3381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60C8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A025353" w14:textId="77777777" w:rsidR="00F421AF" w:rsidRPr="0099127B" w:rsidRDefault="00F421AF" w:rsidP="00F421AF">
      <w:pPr>
        <w:pStyle w:val="PL"/>
        <w:rPr>
          <w:noProof w:val="0"/>
        </w:rPr>
      </w:pPr>
    </w:p>
    <w:p w14:paraId="764380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16AE36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8A7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3B8A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8A6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F4CFA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73311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32AE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C4DA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DB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7CC0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3EA56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0C7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A0E16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9932857" w14:textId="77777777" w:rsidR="00F421AF" w:rsidRPr="0099127B" w:rsidRDefault="00F421AF" w:rsidP="00F421AF">
      <w:pPr>
        <w:pStyle w:val="PL"/>
        <w:rPr>
          <w:noProof w:val="0"/>
        </w:rPr>
      </w:pPr>
    </w:p>
    <w:p w14:paraId="4D7F77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2E0752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E330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BC5F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384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0A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5B7E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509DE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6B6A9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89F28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CF3C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E2567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BF6BF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42A80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DA124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1A1417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CD1E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B1E1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9299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2156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634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ABC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BEBD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B265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EEBC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FB2D7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B0DFA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23E23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4DD40BA" w14:textId="77777777" w:rsidR="00F421AF" w:rsidRPr="0099127B" w:rsidRDefault="00F421AF" w:rsidP="00F421AF">
      <w:pPr>
        <w:pStyle w:val="PL"/>
        <w:rPr>
          <w:noProof w:val="0"/>
        </w:rPr>
      </w:pPr>
    </w:p>
    <w:p w14:paraId="5708ED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0C978D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2A4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FB8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5C2F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29BA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2F79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F8E8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9BB47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4F2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BBA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75F5D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0921E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0B3DC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F1D73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27F096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DCD9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A8EE8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type: object</w:t>
      </w:r>
    </w:p>
    <w:p w14:paraId="377824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296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AD82A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EF0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9C59C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D248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499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84999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A9B69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73DB4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537DA14" w14:textId="77777777" w:rsidR="00F421AF" w:rsidRPr="0099127B" w:rsidRDefault="00F421AF" w:rsidP="00F421AF">
      <w:pPr>
        <w:pStyle w:val="PL"/>
        <w:rPr>
          <w:noProof w:val="0"/>
        </w:rPr>
      </w:pPr>
    </w:p>
    <w:p w14:paraId="0AB61646" w14:textId="77777777" w:rsidR="00F421AF" w:rsidRPr="0099127B" w:rsidRDefault="00F421AF" w:rsidP="00F421AF">
      <w:pPr>
        <w:pStyle w:val="PL"/>
        <w:rPr>
          <w:noProof w:val="0"/>
        </w:rPr>
      </w:pPr>
    </w:p>
    <w:p w14:paraId="068129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2416D5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43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1E89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02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AE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EEF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A1C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6AF38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10FA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5AB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372E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A5ADD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EFE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FA6C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6C8CAC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C3BB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EFAB6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333FA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10DC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F918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3CBF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D91B8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6479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A00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05D4CA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F58A7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7216B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781771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36649B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CBCE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0733C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84337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5BAA6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4881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4407C7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98734D7" w14:textId="77777777" w:rsidR="00F421AF" w:rsidRPr="0099127B" w:rsidRDefault="00F421AF" w:rsidP="00F421AF">
      <w:pPr>
        <w:pStyle w:val="PL"/>
        <w:rPr>
          <w:noProof w:val="0"/>
        </w:rPr>
      </w:pPr>
    </w:p>
    <w:p w14:paraId="53031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383122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F821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D24B5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555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90251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006E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091D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68A6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B2F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65B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ACF85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63F8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F4128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1C19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2A816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7DB1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211E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A1E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97EFE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550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EE30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70C08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9D7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0F52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5E10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D8CE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F720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5AC6F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432B6D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11D6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B570A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3822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967B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02E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9DD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2869F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9B3F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E56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A9AE4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38B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19CD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81E30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094715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F4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F210F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25C6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F7C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C02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D5FC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338B9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D7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AB86E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06915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A693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140A1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78485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5200C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850A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4FAE1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B1D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318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3F75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E6B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F004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81B705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B1E4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A12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E9946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3C1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19158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1FF19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9DF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FBDA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A1D79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BCE6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D2F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C440A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9665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5C52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58E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9A193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6A8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21E2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A009774" w14:textId="77777777" w:rsidR="00F421AF" w:rsidRPr="0099127B" w:rsidRDefault="00F421AF" w:rsidP="00F421AF">
      <w:pPr>
        <w:pStyle w:val="PL"/>
        <w:rPr>
          <w:noProof w:val="0"/>
        </w:rPr>
      </w:pPr>
    </w:p>
    <w:p w14:paraId="73BF09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02EA63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F78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695D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85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987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0B819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B410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F5C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F1F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C191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96C02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FB3CE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50006421" w14:textId="77777777" w:rsidR="00F421AF" w:rsidRPr="0099127B" w:rsidRDefault="00F421AF" w:rsidP="00F421AF">
      <w:pPr>
        <w:pStyle w:val="PL"/>
        <w:rPr>
          <w:noProof w:val="0"/>
        </w:rPr>
      </w:pPr>
    </w:p>
    <w:p w14:paraId="3A0E35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4E2694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1498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3405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4BDB8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58A4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CA15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A04C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type: object</w:t>
      </w:r>
    </w:p>
    <w:p w14:paraId="07A17E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73E4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4E1CE6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5D438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798BC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01DA22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2868D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59022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9716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C4668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3698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931F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0376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D6C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309E0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E412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34A209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743F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5CA28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0787A8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7A648C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7E5CDF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F82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A486D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7985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A321B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47DC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E477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C06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B68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20DD51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583F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2E982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3352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8A046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47CC34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0004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5BFAF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45AD68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884D4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AC92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1F7C6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797FFF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E821E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20C865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42EA5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3B7D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2E205C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A8E03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252620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C8E9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30A54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50EB2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682564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D847A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5E5EDB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231A1E" w14:textId="77777777" w:rsidR="00F421AF" w:rsidRPr="0099127B" w:rsidRDefault="00F421AF" w:rsidP="00F421AF">
      <w:pPr>
        <w:pStyle w:val="PL"/>
        <w:rPr>
          <w:noProof w:val="0"/>
        </w:rPr>
      </w:pPr>
    </w:p>
    <w:p w14:paraId="75ADD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294A0F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93B0E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A8A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53E7F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A83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5A61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C7CE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448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B8BC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391D73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9E44E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6A5CC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1A68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0CE7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2FE76A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BEA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F7EA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49EEE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6C568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E063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items:</w:t>
      </w:r>
    </w:p>
    <w:p w14:paraId="5F2941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4CB0E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9AA8B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5EBB42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51009B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F4F1D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392476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6EF8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EB4F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F6C71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6E3DF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5ABA1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30A999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55F66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67FE2D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1D1EE03D" w14:textId="77777777" w:rsidR="00F421AF" w:rsidRPr="0099127B" w:rsidRDefault="00F421AF" w:rsidP="00F421AF">
      <w:pPr>
        <w:pStyle w:val="PL"/>
        <w:rPr>
          <w:noProof w:val="0"/>
        </w:rPr>
      </w:pPr>
    </w:p>
    <w:p w14:paraId="448D58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7D8461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9855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10492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776B3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FDB34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858B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34E8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D815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B9D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14ED1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7D68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B46EA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5AA7FDDF" w14:textId="77777777" w:rsidR="00F421AF" w:rsidRPr="0099127B" w:rsidRDefault="00F421AF" w:rsidP="00F421AF">
      <w:pPr>
        <w:pStyle w:val="PL"/>
        <w:rPr>
          <w:noProof w:val="0"/>
        </w:rPr>
      </w:pPr>
    </w:p>
    <w:p w14:paraId="79C32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4F331C55" w14:textId="77777777" w:rsidR="00F421AF" w:rsidRPr="0099127B" w:rsidRDefault="00F421AF" w:rsidP="00F421AF">
      <w:pPr>
        <w:pStyle w:val="PL"/>
        <w:rPr>
          <w:noProof w:val="0"/>
        </w:rPr>
      </w:pPr>
    </w:p>
    <w:p w14:paraId="76D2D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-Multiple:</w:t>
      </w:r>
    </w:p>
    <w:p w14:paraId="1095C6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CF563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F22E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-Single'</w:t>
      </w:r>
    </w:p>
    <w:p w14:paraId="01E4E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-Multiple:</w:t>
      </w:r>
    </w:p>
    <w:p w14:paraId="46A2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26157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B61D5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-Single'</w:t>
      </w:r>
    </w:p>
    <w:p w14:paraId="733B9D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5117F6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4FC3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0651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76E9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484394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9438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449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09F9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36D5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453BE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CBF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1B1280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2FD08C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EBCEA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06E93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D2D13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155DAE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FF8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708F4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2DA9DA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829B0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62B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FCF8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66E065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49A2A1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F1539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51F0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1E7791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6C154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7B51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235A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6C503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5CE99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56E7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EEEF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5166F9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766BB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type: array</w:t>
      </w:r>
    </w:p>
    <w:p w14:paraId="1D5ACB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4C8C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76BD6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5B40D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0ADB1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7339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96B42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42F172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CD20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F5AF6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4FB1DE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75BD8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2BCA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983B3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6C76E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286897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F8CA7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F7D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7B5848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04E8D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343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4CE5D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6BD2AE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0C89CF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DA51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F4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6433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6A970B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FA0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907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4CE0B5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63A3A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81396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54D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0EED2497" w14:textId="77777777" w:rsidR="00F421AF" w:rsidRPr="0099127B" w:rsidRDefault="00F421AF" w:rsidP="00F421AF">
      <w:pPr>
        <w:pStyle w:val="PL"/>
        <w:rPr>
          <w:noProof w:val="0"/>
        </w:rPr>
      </w:pPr>
    </w:p>
    <w:p w14:paraId="3AA165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5CBC3B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471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457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9B3DF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2499C6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5B02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7C9F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57FB1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56CB97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8535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060C3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3B2FC1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3220FA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32A2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9874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26C3239E" w14:textId="77777777" w:rsidR="00F421AF" w:rsidRPr="0099127B" w:rsidRDefault="00F421AF" w:rsidP="00F421AF">
      <w:pPr>
        <w:pStyle w:val="PL"/>
        <w:rPr>
          <w:noProof w:val="0"/>
        </w:rPr>
      </w:pPr>
    </w:p>
    <w:p w14:paraId="273A3D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005B7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D224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D499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7F04F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7D682F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F16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309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6AE6C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C94C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72560D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4D0D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FA5D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27D27C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510B5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12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F51FE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678A3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3CD9BF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A3CF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658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454BBB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055C03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0249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D78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3770AE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EP_N6-Multiple:</w:t>
      </w:r>
    </w:p>
    <w:p w14:paraId="78E2B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BC51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A2EB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7F320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3E6345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177BD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9A7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4898FF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309BF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FF0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8790C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6D480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149CF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79DD1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82D6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427982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A81D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D9FB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9BC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3D3D55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74F36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BB9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0245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653D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0C3C82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78F0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2B07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65EF5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29FB87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95FB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E3D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7C6BE5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523E3D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C81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B343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4B23D1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38258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2300E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6EC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16BB8B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33ECA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F4D9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521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24CDBD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03F02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2FB4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42F4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35D91DAD" w14:textId="77777777" w:rsidR="00F421AF" w:rsidRPr="0099127B" w:rsidRDefault="00F421AF" w:rsidP="00F421AF">
      <w:pPr>
        <w:pStyle w:val="PL"/>
        <w:rPr>
          <w:noProof w:val="0"/>
        </w:rPr>
      </w:pPr>
    </w:p>
    <w:p w14:paraId="655453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6F119E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ECBC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0BF4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5FA61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02CE7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97A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2A4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5A089D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179EE5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E415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A20D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39E5F0EC" w14:textId="77777777" w:rsidR="00F421AF" w:rsidRPr="0099127B" w:rsidRDefault="00F421AF" w:rsidP="00F421AF">
      <w:pPr>
        <w:pStyle w:val="PL"/>
        <w:rPr>
          <w:noProof w:val="0"/>
        </w:rPr>
      </w:pPr>
    </w:p>
    <w:p w14:paraId="45585F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6A6231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40DC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046D4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28565B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1408E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A245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5876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23C27AB3" w14:textId="77777777" w:rsidR="00F421AF" w:rsidRPr="0099127B" w:rsidRDefault="00F421AF" w:rsidP="00F421AF">
      <w:pPr>
        <w:pStyle w:val="PL"/>
        <w:rPr>
          <w:noProof w:val="0"/>
        </w:rPr>
      </w:pPr>
    </w:p>
    <w:p w14:paraId="76E9EA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06D57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7890D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C72E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4750B3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7DFD7A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4FB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33CC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$ref: '#/components/schemas/EP_N32-Single'</w:t>
      </w:r>
    </w:p>
    <w:p w14:paraId="3A2F058C" w14:textId="77777777" w:rsidR="00F421AF" w:rsidRPr="0099127B" w:rsidRDefault="00F421AF" w:rsidP="00F421AF">
      <w:pPr>
        <w:pStyle w:val="PL"/>
        <w:rPr>
          <w:noProof w:val="0"/>
        </w:rPr>
      </w:pPr>
    </w:p>
    <w:p w14:paraId="38F49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1A129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60CC0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3112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6F927B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6194BC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2313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C103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25A3D4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191C15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798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12C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9559A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041A8B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7407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35E3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0A475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103752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5562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437A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253E05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5752BC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C0BA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166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00A038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1DB176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8A4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3596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68DE7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3A56C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EFF02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FD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1F5944DB" w14:textId="77777777" w:rsidR="00F421AF" w:rsidRPr="0099127B" w:rsidRDefault="00F421AF" w:rsidP="00F421AF">
      <w:pPr>
        <w:pStyle w:val="PL"/>
        <w:rPr>
          <w:noProof w:val="0"/>
        </w:rPr>
      </w:pPr>
    </w:p>
    <w:p w14:paraId="3EB35402" w14:textId="77777777" w:rsidR="00F421AF" w:rsidRPr="0099127B" w:rsidRDefault="00F421AF" w:rsidP="00F421AF">
      <w:pPr>
        <w:pStyle w:val="PL"/>
        <w:rPr>
          <w:noProof w:val="0"/>
        </w:rPr>
      </w:pPr>
    </w:p>
    <w:p w14:paraId="00AAB163" w14:textId="77777777" w:rsidR="00F421AF" w:rsidRPr="0099127B" w:rsidRDefault="00F421AF" w:rsidP="00F421AF">
      <w:pPr>
        <w:pStyle w:val="PL"/>
        <w:rPr>
          <w:noProof w:val="0"/>
        </w:rPr>
      </w:pPr>
    </w:p>
    <w:p w14:paraId="2F63E2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25F829C6" w14:textId="77777777" w:rsidR="00F421AF" w:rsidRPr="0099127B" w:rsidRDefault="00F421AF" w:rsidP="00F421AF">
      <w:pPr>
        <w:pStyle w:val="PL"/>
        <w:rPr>
          <w:noProof w:val="0"/>
        </w:rPr>
      </w:pPr>
    </w:p>
    <w:p w14:paraId="3C6766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65CFB0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6BBE9F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-Single'</w:t>
      </w:r>
    </w:p>
    <w:p w14:paraId="0B097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-Single'</w:t>
      </w:r>
    </w:p>
    <w:p w14:paraId="04F350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566E7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57BD9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1FE2E5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5E8416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0C5DA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7F098B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2C27A2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078F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36EB5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7E6CEF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342EC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01B57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29D1D2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7185C1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34D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352F40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0DBB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38138C3E" w14:textId="77777777" w:rsidR="00F421AF" w:rsidRPr="0099127B" w:rsidRDefault="00F421AF" w:rsidP="00F421AF">
      <w:pPr>
        <w:pStyle w:val="PL"/>
        <w:rPr>
          <w:noProof w:val="0"/>
        </w:rPr>
      </w:pPr>
    </w:p>
    <w:p w14:paraId="60F7F1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23051A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15D840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24201E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7F2ED009" w14:textId="77777777" w:rsidR="00F421AF" w:rsidRPr="0099127B" w:rsidRDefault="00F421AF" w:rsidP="00F421AF">
      <w:pPr>
        <w:pStyle w:val="PL"/>
        <w:rPr>
          <w:noProof w:val="0"/>
        </w:rPr>
      </w:pPr>
    </w:p>
    <w:p w14:paraId="41EFE3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2AEE0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0803D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174052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99BC5DC" w14:textId="77777777" w:rsidR="00F421AF" w:rsidRPr="0099127B" w:rsidRDefault="00F421AF" w:rsidP="00F421AF">
      <w:pPr>
        <w:pStyle w:val="PL"/>
        <w:rPr>
          <w:noProof w:val="0"/>
        </w:rPr>
      </w:pPr>
    </w:p>
    <w:p w14:paraId="08024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5A15D8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13159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3EDD30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4692E1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0BDA0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472FD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- $ref: '#/components/schemas/EP_N8-Single'</w:t>
      </w:r>
    </w:p>
    <w:p w14:paraId="129E43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5C835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361DD7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31E9D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725E5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27BB0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0F06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318810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BDF7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56F4E48A" w14:textId="77777777" w:rsidR="00F421AF" w:rsidRPr="0099127B" w:rsidRDefault="00F421AF" w:rsidP="00F421AF">
      <w:pPr>
        <w:pStyle w:val="PL"/>
        <w:rPr>
          <w:noProof w:val="0"/>
        </w:rPr>
      </w:pPr>
    </w:p>
    <w:p w14:paraId="0BF063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2024A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8BBF5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1DC3E3BE" w14:textId="77777777" w:rsidR="00F421AF" w:rsidRPr="0099127B" w:rsidRDefault="00F421AF" w:rsidP="00F421AF">
      <w:pPr>
        <w:pStyle w:val="PL"/>
        <w:rPr>
          <w:noProof w:val="0"/>
        </w:rPr>
      </w:pPr>
    </w:p>
    <w:p w14:paraId="7F04B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729C1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697E6328" w14:textId="77777777" w:rsidR="00F421AF" w:rsidRPr="0099127B" w:rsidRDefault="00F421AF" w:rsidP="00F421AF">
      <w:pPr>
        <w:pStyle w:val="PL"/>
        <w:rPr>
          <w:noProof w:val="0"/>
        </w:rPr>
      </w:pPr>
    </w:p>
    <w:p w14:paraId="30AED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3F392B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F44FF19" w14:textId="77777777" w:rsidR="00F421AF" w:rsidRPr="0099127B" w:rsidRDefault="00F421AF" w:rsidP="00F421AF">
      <w:pPr>
        <w:pStyle w:val="PL"/>
        <w:rPr>
          <w:noProof w:val="0"/>
        </w:rPr>
      </w:pPr>
    </w:p>
    <w:p w14:paraId="64FB2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1682A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64299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2B5B92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730EF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F12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5E2D2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064ACE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7EE8B0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FBF4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  <w:rPr>
          <w:noProof w:val="0"/>
        </w:rPr>
      </w:pPr>
    </w:p>
    <w:sectPr w:rsidR="004D13F3" w:rsidRPr="0099127B" w:rsidSect="00441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8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ntoinette van Tricht" w:date="2021-11-30T11:40:00Z" w:initials="AvT">
    <w:p w14:paraId="688C223D" w14:textId="104F9501" w:rsidR="00AB5088" w:rsidRDefault="00AB5088">
      <w:pPr>
        <w:pStyle w:val="CommentText"/>
      </w:pPr>
      <w:r>
        <w:rPr>
          <w:rStyle w:val="CommentReference"/>
        </w:rPr>
        <w:annotationRef/>
      </w:r>
      <w:r w:rsidRPr="00B15E78">
        <w:t xml:space="preserve">Could you please rephrase the sentence in order to avoid the use of </w:t>
      </w:r>
      <w:r w:rsidRPr="00AB5088">
        <w:rPr>
          <w:highlight w:val="darkGray"/>
        </w:rPr>
        <w:t>must</w:t>
      </w:r>
      <w:r w:rsidRPr="00B15E78">
        <w:t xml:space="preserve"> (highlighted within the text)</w:t>
      </w:r>
      <w: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C22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08C1D" w16cex:dateUtc="2021-11-30T10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C223D" w16cid:durableId="25508C1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D5B90" w14:textId="77777777" w:rsidR="00E1202E" w:rsidRDefault="00E1202E">
      <w:r>
        <w:separator/>
      </w:r>
    </w:p>
  </w:endnote>
  <w:endnote w:type="continuationSeparator" w:id="0">
    <w:p w14:paraId="2F683C57" w14:textId="77777777" w:rsidR="00E1202E" w:rsidRDefault="00E12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138DD" w14:textId="77777777" w:rsidR="008F7E9F" w:rsidRDefault="008F7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8F302" w14:textId="77777777" w:rsidR="008F7E9F" w:rsidRDefault="008F7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9B512" w14:textId="77777777" w:rsidR="00E1202E" w:rsidRDefault="00E1202E">
      <w:r>
        <w:separator/>
      </w:r>
    </w:p>
  </w:footnote>
  <w:footnote w:type="continuationSeparator" w:id="0">
    <w:p w14:paraId="59B130AD" w14:textId="77777777" w:rsidR="00E1202E" w:rsidRDefault="00E12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0EF07" w14:textId="77777777" w:rsidR="008F7E9F" w:rsidRDefault="008F7E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7A7AA10" w:rsidR="00597B11" w:rsidRDefault="003C0A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V16.11.</w:t>
    </w:r>
    <w:r w:rsidR="008F7E9F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8F7E9F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-</w:t>
    </w:r>
    <w:r w:rsidR="008F7E9F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38CD7DE" w:rsidR="00597B11" w:rsidRDefault="003C0A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0E633" w14:textId="77777777" w:rsidR="008F7E9F" w:rsidRDefault="008F7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tte van Tricht">
    <w15:presenceInfo w15:providerId="AD" w15:userId="S::Antoinette.vanTricht@etsi.org::b37e588d-21a2-4348-a8b0-66f0e08552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70CC6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21BD4"/>
    <w:rsid w:val="002347A2"/>
    <w:rsid w:val="002675F0"/>
    <w:rsid w:val="002B01AF"/>
    <w:rsid w:val="002B39F8"/>
    <w:rsid w:val="002B6339"/>
    <w:rsid w:val="002B7508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8F7E9F"/>
    <w:rsid w:val="0090271F"/>
    <w:rsid w:val="00902E23"/>
    <w:rsid w:val="00910A6D"/>
    <w:rsid w:val="009114D7"/>
    <w:rsid w:val="0091348E"/>
    <w:rsid w:val="00917CCB"/>
    <w:rsid w:val="00942EC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11D0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13F2"/>
    <w:rsid w:val="00D57972"/>
    <w:rsid w:val="00D6257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202E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114</Pages>
  <Words>45203</Words>
  <Characters>257662</Characters>
  <Application>Microsoft Office Word</Application>
  <DocSecurity>0</DocSecurity>
  <Lines>2147</Lines>
  <Paragraphs>604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43.020_CR0064_(Rel-11)_TEI11</cp:lastModifiedBy>
  <cp:revision>28</cp:revision>
  <cp:lastPrinted>2019-02-25T14:05:00Z</cp:lastPrinted>
  <dcterms:created xsi:type="dcterms:W3CDTF">2021-06-10T15:38:00Z</dcterms:created>
  <dcterms:modified xsi:type="dcterms:W3CDTF">2022-03-25T14:51:00Z</dcterms:modified>
</cp:coreProperties>
</file>