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</w:t>
      </w:r>
      <w:proofErr w:type="spellStart"/>
      <w:r w:rsidRPr="00BD324F">
        <w:t>startup</w:t>
      </w:r>
      <w:proofErr w:type="spellEnd"/>
      <w:r w:rsidRPr="00BD324F">
        <w:t xml:space="preserve">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 xml:space="preserve">F1 </w:t>
      </w:r>
      <w:proofErr w:type="spellStart"/>
      <w:r w:rsidRPr="00BD324F">
        <w:t>Startup</w:t>
      </w:r>
      <w:proofErr w:type="spellEnd"/>
      <w:r w:rsidRPr="00BD324F">
        <w:t xml:space="preserve">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709728709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6A18C4">
        <w:fldChar w:fldCharType="begin"/>
      </w:r>
      <w:r w:rsidR="006A18C4">
        <w:instrText xml:space="preserve"> SEQ Figure \* ARABIC </w:instrText>
      </w:r>
      <w:r w:rsidR="006A18C4">
        <w:fldChar w:fldCharType="separate"/>
      </w:r>
      <w:r w:rsidRPr="00BD324F">
        <w:t>1</w:t>
      </w:r>
      <w:r w:rsidR="006A18C4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09728710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709728711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  <w:rPr>
          <w:noProof w:val="0"/>
        </w:rPr>
      </w:pPr>
      <w:r w:rsidRPr="00BD324F">
        <w:rPr>
          <w:noProof w:val="0"/>
        </w:rPr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&lt;!--</w:t>
      </w:r>
    </w:p>
    <w:p w14:paraId="7B8569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nrNrm.xsd</w:t>
      </w:r>
    </w:p>
    <w:p w14:paraId="111203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--&gt;</w:t>
      </w:r>
    </w:p>
    <w:p w14:paraId="7B2A32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noProof w:val="0"/>
          <w:lang w:val="fr-FR"/>
        </w:rPr>
      </w:pPr>
    </w:p>
    <w:p w14:paraId="658691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name="GnbId"&gt;</w:t>
      </w:r>
    </w:p>
    <w:p w14:paraId="7698F0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5E6DA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46BEC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name="GnbIdLength"&gt;</w:t>
      </w:r>
    </w:p>
    <w:p w14:paraId="2B49E9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8FA55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76A6CD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name="Nci"&gt;</w:t>
      </w:r>
    </w:p>
    <w:p w14:paraId="7832FE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C6AEA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&lt;/simpleType&gt;  </w:t>
      </w:r>
    </w:p>
    <w:p w14:paraId="7CA76C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name="Pci"&gt;</w:t>
      </w:r>
    </w:p>
    <w:p w14:paraId="3DF7CA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A554E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C148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name="NrTac"&gt;</w:t>
      </w:r>
    </w:p>
    <w:p w14:paraId="030109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4C6F4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FB179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name="GnbDuId"&gt;</w:t>
      </w:r>
    </w:p>
    <w:p w14:paraId="667E04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59061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EF14D6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name="GnbCuupId"&gt;</w:t>
      </w:r>
    </w:p>
    <w:p w14:paraId="5A33CD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DEDB2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2ED50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name="GnbName"&gt;</w:t>
      </w:r>
    </w:p>
    <w:p w14:paraId="053BBF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E9CB7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D3097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name="CyclicPrefix"&gt;</w:t>
      </w:r>
    </w:p>
    <w:p w14:paraId="1C21BF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844B5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name="QuotaType"&gt;</w:t>
      </w:r>
    </w:p>
    <w:p w14:paraId="464508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3A918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914A4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name="CellState"&gt;</w:t>
      </w:r>
    </w:p>
    <w:p w14:paraId="37EBF4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9946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CACC6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name="BwpContext"&gt;</w:t>
      </w:r>
    </w:p>
    <w:p w14:paraId="5B3AB1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CD98F6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15FBB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name="IsInitialBwp"&gt;</w:t>
      </w:r>
    </w:p>
    <w:p w14:paraId="20B6C5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9EA4B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C69D1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name="qOffsetRangeList"&gt;</w:t>
      </w:r>
    </w:p>
    <w:p w14:paraId="329FD4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7DB93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DB9DE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"&gt;</w:t>
      </w:r>
    </w:p>
    <w:p w14:paraId="0E9B80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</w:t>
      </w:r>
      <w:r w:rsidRPr="00BD324F">
        <w:rPr>
          <w:noProof w:val="0"/>
          <w:lang w:eastAsia="zh-CN"/>
        </w:rPr>
        <w:t>PARTIAL</w:t>
      </w:r>
      <w:r w:rsidRPr="00BD324F">
        <w:rPr>
          <w:noProof w:val="0"/>
        </w:rPr>
        <w:t>"/&gt;</w:t>
      </w:r>
    </w:p>
    <w:p w14:paraId="27C0D9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</w:t>
      </w:r>
      <w:r w:rsidRPr="00BD324F">
        <w:rPr>
          <w:noProof w:val="0"/>
          <w:lang w:eastAsia="zh-CN"/>
        </w:rPr>
        <w:t>FULL</w:t>
      </w:r>
      <w:r w:rsidRPr="00BD324F">
        <w:rPr>
          <w:noProof w:val="0"/>
        </w:rPr>
        <w:t>"/&gt;</w:t>
      </w:r>
    </w:p>
    <w:p w14:paraId="2C6B64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EF9FF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DBE0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5D29D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BE22F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34D7E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EFAF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name="PMaxRangeType"&gt;</w:t>
      </w:r>
    </w:p>
    <w:p w14:paraId="0E115D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89469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09389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name="qOffsetFreq"&gt;</w:t>
      </w:r>
    </w:p>
    <w:p w14:paraId="26FFE5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E11B6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891D6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name="qQualMin"&gt;</w:t>
      </w:r>
    </w:p>
    <w:p w14:paraId="6DE4EC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493FB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C2A6B2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name="qRxLevMin"&gt;</w:t>
      </w:r>
    </w:p>
    <w:p w14:paraId="425D41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0956A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F3434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name="Thresxhighp"&gt;</w:t>
      </w:r>
    </w:p>
    <w:p w14:paraId="70C77A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E0738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61864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name="Threshxhighq"&gt;</w:t>
      </w:r>
    </w:p>
    <w:p w14:paraId="40E00A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166F1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5CE1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name="Threshxlowp"&gt;</w:t>
      </w:r>
    </w:p>
    <w:p w14:paraId="773C2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2CE73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3045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name="Threshxlowq"&gt;</w:t>
      </w:r>
    </w:p>
    <w:p w14:paraId="47F055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A83E9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18F0C6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name="Treselectionnr"&gt;</w:t>
      </w:r>
    </w:p>
    <w:p w14:paraId="27DABB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B22F8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9CFF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43349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EA3EA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AE421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CE138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B3E98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B7D58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C04ED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4143C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056FC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41F4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name="beamType"&gt;</w:t>
      </w:r>
    </w:p>
    <w:p w14:paraId="3F08D7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BBA99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709276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name="beamAzimuth"&gt;</w:t>
      </w:r>
    </w:p>
    <w:p w14:paraId="3DE1F7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009F5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91A9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name="beamTilt"&gt;</w:t>
      </w:r>
    </w:p>
    <w:p w14:paraId="1B4129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4A757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name="beamHorizWidth"&gt;</w:t>
      </w:r>
    </w:p>
    <w:p w14:paraId="2E50A0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9F8F2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name="beamVertWidth"&gt;</w:t>
      </w:r>
    </w:p>
    <w:p w14:paraId="492286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26A30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name="coverageShapeType"&gt;</w:t>
      </w:r>
    </w:p>
    <w:p w14:paraId="102FEF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79D78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F15B6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name="resourceType"&gt;</w:t>
      </w:r>
    </w:p>
    <w:p w14:paraId="3F02191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E9D62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6D6EC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name="LocalEndPoint"&gt;</w:t>
      </w:r>
    </w:p>
    <w:p w14:paraId="7E42C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631932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3DA5DB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1EEA1C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name="RemoteEndPoint"&gt;</w:t>
      </w:r>
    </w:p>
    <w:p w14:paraId="1641DC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7ACA8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1C80A92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EE6D4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&lt;/sequence&gt;</w:t>
      </w:r>
    </w:p>
    <w:p w14:paraId="699E81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&lt;/sequence&gt;</w:t>
      </w:r>
    </w:p>
    <w:p w14:paraId="54DDE9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606164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name="PLMNIdList"&gt;</w:t>
      </w:r>
    </w:p>
    <w:p w14:paraId="136127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113C13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3E131F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7E9C2C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3EE1A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25059B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&lt;/complexType&gt;</w:t>
      </w:r>
    </w:p>
    <w:p w14:paraId="6325F3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0B216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118A48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100AD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C6DDE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76F51B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3436A42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maximumDeviationHoTrigger</w:t>
      </w:r>
      <w:r w:rsidRPr="00BD324F">
        <w:rPr>
          <w:noProof w:val="0"/>
        </w:rPr>
        <w:t>"&gt;</w:t>
      </w:r>
    </w:p>
    <w:p w14:paraId="2F44AC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17AA7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97923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minimumTimeBetweenHoTriggerChange</w:t>
      </w:r>
      <w:r w:rsidRPr="00BD324F">
        <w:rPr>
          <w:noProof w:val="0"/>
        </w:rPr>
        <w:t>"&gt;</w:t>
      </w:r>
    </w:p>
    <w:p w14:paraId="0745A1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C8EA8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DC65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tstoreUEcntxt</w:t>
      </w:r>
      <w:r w:rsidRPr="00BD324F">
        <w:rPr>
          <w:noProof w:val="0"/>
        </w:rPr>
        <w:t>"&gt;</w:t>
      </w:r>
    </w:p>
    <w:p w14:paraId="6D1F4D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70B0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D96D1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>"&gt;</w:t>
      </w:r>
    </w:p>
    <w:p w14:paraId="2DED88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E9866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7B2ED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>"&gt;</w:t>
      </w:r>
    </w:p>
    <w:p w14:paraId="1651AE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550451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1BCED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7FC00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999AC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name="energySavingState"&gt;</w:t>
      </w:r>
    </w:p>
    <w:p w14:paraId="5782B2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B0CF7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B8A30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name="isProbingCapable"&gt;</w:t>
      </w:r>
    </w:p>
    <w:p w14:paraId="2F8232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40E56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524650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hint="eastAsia"/>
          <w:noProof w:val="0"/>
          <w:lang w:eastAsia="zh-CN"/>
        </w:rPr>
        <w:t>Probability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  <w:lang w:eastAsia="zh-CN"/>
        </w:rPr>
        <w:t>RachProbability"/</w:t>
      </w:r>
      <w:r w:rsidRPr="00BD324F">
        <w:rPr>
          <w:rFonts w:hint="eastAsia"/>
          <w:noProof w:val="0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&lt;element name=</w:t>
      </w:r>
      <w:r w:rsidRPr="00BD324F">
        <w:rPr>
          <w:noProof w:val="0"/>
          <w:lang w:eastAsia="zh-CN"/>
        </w:rPr>
        <w:t>"AccessDelay"</w:t>
      </w:r>
      <w:r w:rsidRPr="00BD324F">
        <w:rPr>
          <w:rFonts w:hint="eastAsia"/>
          <w:noProof w:val="0"/>
          <w:lang w:eastAsia="zh-CN"/>
        </w:rPr>
        <w:t xml:space="preserve"> type=</w:t>
      </w:r>
      <w:r w:rsidRPr="00BD324F">
        <w:rPr>
          <w:noProof w:val="0"/>
          <w:lang w:eastAsia="zh-CN"/>
        </w:rPr>
        <w:t>"sp:AccessDelayRange"/</w:t>
      </w:r>
      <w:r w:rsidRPr="00BD324F">
        <w:rPr>
          <w:rFonts w:hint="eastAsia"/>
          <w:noProof w:val="0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</w:t>
      </w:r>
      <w:r w:rsidRPr="00BD324F">
        <w:rPr>
          <w:rFonts w:hint="eastAsia"/>
          <w:noProof w:val="0"/>
          <w:lang w:eastAsia="zh-CN"/>
        </w:rPr>
        <w:t xml:space="preserve"> </w:t>
      </w:r>
      <w:r w:rsidRPr="00BD324F">
        <w:rPr>
          <w:noProof w:val="0"/>
          <w:lang w:eastAsia="zh-CN"/>
        </w:rPr>
        <w:t>maxOccurs="4"/</w:t>
      </w:r>
      <w:r w:rsidRPr="00BD324F">
        <w:rPr>
          <w:rFonts w:hint="eastAsia"/>
          <w:noProof w:val="0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hint="eastAsia"/>
          <w:noProof w:val="0"/>
          <w:lang w:eastAsia="zh-CN"/>
        </w:rPr>
        <w:t>Probability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  <w:lang w:eastAsia="zh-CN"/>
        </w:rPr>
        <w:t>RachProbability"/</w:t>
      </w:r>
      <w:r w:rsidRPr="00BD324F">
        <w:rPr>
          <w:rFonts w:hint="eastAsia"/>
          <w:noProof w:val="0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&lt;element name=</w:t>
      </w:r>
      <w:r w:rsidRPr="00BD324F">
        <w:rPr>
          <w:noProof w:val="0"/>
          <w:lang w:eastAsia="zh-CN"/>
        </w:rPr>
        <w:t>"NumberOfPreamble"</w:t>
      </w:r>
      <w:r w:rsidRPr="00BD324F">
        <w:rPr>
          <w:rFonts w:hint="eastAsia"/>
          <w:noProof w:val="0"/>
          <w:lang w:eastAsia="zh-CN"/>
        </w:rPr>
        <w:t xml:space="preserve"> type=</w:t>
      </w:r>
      <w:r w:rsidRPr="00BD324F">
        <w:rPr>
          <w:noProof w:val="0"/>
          <w:lang w:eastAsia="zh-CN"/>
        </w:rPr>
        <w:t>"sp:NumberOfPreambleRange"</w:t>
      </w:r>
      <w:r w:rsidRPr="00BD324F">
        <w:rPr>
          <w:rFonts w:hint="eastAsia"/>
          <w:noProof w:val="0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noProof w:val="0"/>
        </w:rPr>
        <w:t>UeAccProbilityDistlist</w:t>
      </w:r>
      <w:r w:rsidRPr="00BD324F">
        <w:rPr>
          <w:noProof w:val="0"/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 maxOccurs="4"/</w:t>
      </w:r>
      <w:r w:rsidRPr="00BD324F">
        <w:rPr>
          <w:rFonts w:hint="eastAsia"/>
          <w:noProof w:val="0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name="NRPci"&gt;</w:t>
      </w:r>
    </w:p>
    <w:p w14:paraId="4A7ED9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&lt;/restriction&gt;</w:t>
      </w:r>
    </w:p>
    <w:p w14:paraId="7A81A8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B3561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name="NRPciList"&gt;</w:t>
      </w:r>
    </w:p>
    <w:p w14:paraId="29EDC2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&lt;sequence&gt;</w:t>
      </w:r>
    </w:p>
    <w:p w14:paraId="215666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&lt;/sequence&gt;</w:t>
      </w:r>
    </w:p>
    <w:p w14:paraId="072940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548C6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name="NRPci"&gt;</w:t>
      </w:r>
    </w:p>
    <w:p w14:paraId="29706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&lt;/restriction&gt;</w:t>
      </w:r>
    </w:p>
    <w:p w14:paraId="602055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37AEC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</w:t>
      </w:r>
      <w:r w:rsidRPr="00BD324F">
        <w:rPr>
          <w:noProof w:val="0"/>
          <w:color w:val="000000"/>
        </w:rPr>
        <w:t>CSonPciList</w:t>
      </w:r>
      <w:r w:rsidRPr="00BD324F">
        <w:rPr>
          <w:noProof w:val="0"/>
        </w:rPr>
        <w:t>"&gt;</w:t>
      </w:r>
    </w:p>
    <w:p w14:paraId="2DE10D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&lt;sequence&gt;</w:t>
      </w:r>
    </w:p>
    <w:p w14:paraId="2DD979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&lt;/sequence&gt;</w:t>
      </w:r>
    </w:p>
    <w:p w14:paraId="5CA4B1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352A96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712051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8FA21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EF3BF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xnHOBlackList</w:t>
      </w:r>
      <w:r w:rsidRPr="00BD324F">
        <w:rPr>
          <w:noProof w:val="0"/>
        </w:rPr>
        <w:t>" type="string" minOccurs="0"/&gt;</w:t>
      </w:r>
    </w:p>
    <w:p w14:paraId="220105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x2HOBlackList</w:t>
      </w:r>
      <w:r w:rsidRPr="00BD324F">
        <w:rPr>
          <w:noProof w:val="0"/>
        </w:rPr>
        <w:t>" type="string" minOccurs="0"/&gt;</w:t>
      </w:r>
    </w:p>
    <w:p w14:paraId="1C2F96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aggressorSetID</w:t>
      </w:r>
      <w:r w:rsidRPr="00BD324F">
        <w:rPr>
          <w:noProof w:val="0"/>
        </w:rPr>
        <w:t>" type="nn:</w:t>
      </w:r>
      <w:r w:rsidRPr="00BD324F">
        <w:rPr>
          <w:rFonts w:cs="Courier New"/>
          <w:noProof w:val="0"/>
        </w:rPr>
        <w:t>AggressorSetID</w:t>
      </w:r>
      <w:r w:rsidRPr="00BD324F">
        <w:rPr>
          <w:noProof w:val="0"/>
        </w:rPr>
        <w:t>"/&gt;</w:t>
      </w:r>
    </w:p>
    <w:p w14:paraId="68AD13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victimSetID</w:t>
      </w:r>
      <w:r w:rsidRPr="00BD324F">
        <w:rPr>
          <w:noProof w:val="0"/>
        </w:rPr>
        <w:t>" type="nn:</w:t>
      </w:r>
      <w:r w:rsidRPr="00BD324F">
        <w:rPr>
          <w:rFonts w:cs="Courier New"/>
          <w:noProof w:val="0"/>
        </w:rPr>
        <w:t>VictimSetID</w:t>
      </w:r>
      <w:r w:rsidRPr="00BD324F">
        <w:rPr>
          <w:noProof w:val="0"/>
        </w:rPr>
        <w:t>"/&gt;</w:t>
      </w:r>
    </w:p>
    <w:p w14:paraId="52DC6F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D9BCF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D6ECD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EC5A9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0238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9AC7A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</w:rPr>
        <w:t>"/&gt;</w:t>
      </w:r>
    </w:p>
    <w:p w14:paraId="7B136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1C5B8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93BEB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ACBB6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4297C2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68DAD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44DA6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54BCDC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EF1B5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9C0B6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xnHOBlackList</w:t>
      </w:r>
      <w:r w:rsidRPr="00BD324F">
        <w:rPr>
          <w:noProof w:val="0"/>
        </w:rPr>
        <w:t>" type="string" minOccurs="0"/&gt;</w:t>
      </w:r>
    </w:p>
    <w:p w14:paraId="005215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x2HOBlackList</w:t>
      </w:r>
      <w:r w:rsidRPr="00BD324F">
        <w:rPr>
          <w:noProof w:val="0"/>
        </w:rPr>
        <w:t>" type="string" minOccurs="0"/&gt;</w:t>
      </w:r>
    </w:p>
    <w:p w14:paraId="681CC8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 type="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 minOccurs="0"/&gt;</w:t>
      </w:r>
    </w:p>
    <w:p w14:paraId="333FDA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F81CA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14E3D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18F54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84D14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</w:rPr>
        <w:t>"/&gt;</w:t>
      </w:r>
    </w:p>
    <w:p w14:paraId="54A161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DMROFunction</w:t>
      </w:r>
      <w:r w:rsidRPr="00BD324F">
        <w:rPr>
          <w:noProof w:val="0"/>
        </w:rPr>
        <w:t>"/&gt;</w:t>
      </w:r>
    </w:p>
    <w:p w14:paraId="4E3016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DANRManagementFunction</w:t>
      </w:r>
      <w:r w:rsidRPr="00BD324F">
        <w:rPr>
          <w:noProof w:val="0"/>
        </w:rPr>
        <w:t>"/&gt;</w:t>
      </w:r>
    </w:p>
    <w:p w14:paraId="25E21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E17CB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58E37D2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439E0F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8182E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2B121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0A54AC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D6063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5E809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0B1D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317248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84456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0BB06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2054F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0C0D0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0AFA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name="NRCellCU"&gt;</w:t>
      </w:r>
    </w:p>
    <w:p w14:paraId="404303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5E08F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2F27A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0B225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D3E38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6F7F8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75A3DA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EEF55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EAD32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5898E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35B7C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D7EBF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2D8CEA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33C57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</w:rPr>
        <w:t>"/&gt;</w:t>
      </w:r>
    </w:p>
    <w:p w14:paraId="22A9B1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DMROFunction</w:t>
      </w:r>
      <w:r w:rsidRPr="00BD324F">
        <w:rPr>
          <w:noProof w:val="0"/>
        </w:rPr>
        <w:t>"/&gt;</w:t>
      </w:r>
    </w:p>
    <w:p w14:paraId="63116E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CESManagementFunction</w:t>
      </w:r>
      <w:r w:rsidRPr="00BD324F">
        <w:rPr>
          <w:noProof w:val="0"/>
        </w:rPr>
        <w:t>"/&gt;</w:t>
      </w:r>
    </w:p>
    <w:p w14:paraId="2ED635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DPCIConfigurationFunction</w:t>
      </w:r>
      <w:r w:rsidRPr="00BD324F">
        <w:rPr>
          <w:noProof w:val="0"/>
        </w:rPr>
        <w:t>"/&gt;</w:t>
      </w:r>
    </w:p>
    <w:p w14:paraId="6AC0F2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727DF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FC75D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3E5E74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8B2A0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7C90C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6DED2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name="NRCellDU"&gt;</w:t>
      </w:r>
    </w:p>
    <w:p w14:paraId="6D4D3B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6F888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799E9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B49E6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E4377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6D3D2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67AAB3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name="bWPRef" type="xn:dn" minOccurs="0"/&gt;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</w:t>
      </w:r>
    </w:p>
    <w:p w14:paraId="350AD3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B4FD0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7DBBF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67ADE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67B878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838E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A8DB2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CPCIConfigurationFunction</w:t>
      </w:r>
      <w:r w:rsidRPr="00BD324F">
        <w:rPr>
          <w:noProof w:val="0"/>
        </w:rPr>
        <w:t>"/&gt;</w:t>
      </w:r>
    </w:p>
    <w:p w14:paraId="47BE2F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</w:rPr>
        <w:t>"/&gt;</w:t>
      </w:r>
    </w:p>
    <w:p w14:paraId="6622CB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5FE59E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6ED4D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8C461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0DA78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85081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8163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name="NRSectorCarrier"&gt;</w:t>
      </w:r>
    </w:p>
    <w:p w14:paraId="35C3A6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715DC7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67604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88A80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0331DF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name="sectorEquipmentFunctionRef" type="xn:dn" minOccurs="0"/&gt;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</w:t>
      </w:r>
    </w:p>
    <w:p w14:paraId="1BEF9D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2809B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2AD31F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0596C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0188D9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7C4688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CBFDC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77191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ADAD3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37E8D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ACD95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3BFCA11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name="BWP"&gt;</w:t>
      </w:r>
    </w:p>
    <w:p w14:paraId="65BC2D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3B60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3FD61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DDB69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10E5E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F473B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71324A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5C2D0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DBE18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0BFC4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275D46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CC359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3D5873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54742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9C318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C82A5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B22591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0004FA">
        <w:rPr>
          <w:noProof w:val="0"/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  <w:r w:rsidRPr="00BD324F">
        <w:rPr>
          <w:noProof w:val="0"/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name="EP_E1"&gt;</w:t>
      </w:r>
    </w:p>
    <w:p w14:paraId="0A26BD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B484E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6FE524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55973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7550A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47AFA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0FF6E6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23BB2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574431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96ED4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1199B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E7AED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CF9F6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C735A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6D83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name="EP_XnC"&gt;</w:t>
      </w:r>
    </w:p>
    <w:p w14:paraId="045A49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6BE92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80B7E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87BB7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D2ACB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DD72D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3F164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EA81C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261AE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6DAC6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20166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ACF89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6E2697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6F548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AF6A2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name="EP_XnU"&gt;</w:t>
      </w:r>
    </w:p>
    <w:p w14:paraId="72CCE9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A259A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F96AF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DB1B1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CA40D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CB734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5468C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E8163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4D519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54B44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38CC3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A3588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2C09A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1EFB66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&lt;/element&gt;</w:t>
      </w:r>
    </w:p>
    <w:p w14:paraId="6435A9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name="EP_NgC"&gt;</w:t>
      </w:r>
    </w:p>
    <w:p w14:paraId="79C56D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60893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20B1C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012A1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494FC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29EAC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B89F5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26A23F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96F67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5E5AF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78A63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30D2B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B42AE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183968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D5FA2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name="EP_NgU"&gt;</w:t>
      </w:r>
    </w:p>
    <w:p w14:paraId="08F396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3DC35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20E35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FF5B1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55E16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589C2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D1C4A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156B0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5C4171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595A9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498CE7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3D9850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74EF5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B2BCA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A0806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name="EP_F1C"&gt;</w:t>
      </w:r>
    </w:p>
    <w:p w14:paraId="50EB82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5F2A3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8801C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63470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75E2E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321E5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5B087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039E2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7B60D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BED30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5616A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54593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293E92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07637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name="EP_F1U"&gt;</w:t>
      </w:r>
    </w:p>
    <w:p w14:paraId="2603EA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5711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A59AC4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50D23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4AA7C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B72CD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0681C2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3B0A97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06D31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C7BA7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3EDD90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4EC90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269AA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AB25B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75A53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name="EP_S1U"&gt;</w:t>
      </w:r>
    </w:p>
    <w:p w14:paraId="4F4959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BF8D0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368EA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BF9EF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6109C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65254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99C69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08F6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199DCE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2497D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850A5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8D72C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52229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AA9A2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name="EP_X2C"&gt;</w:t>
      </w:r>
    </w:p>
    <w:p w14:paraId="68D7F8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06538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063F91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84DF7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315FD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D9993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97148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A01B8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F121D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2C368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6D8AC3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F73D5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9D104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2A1E8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85FCD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name="EP_X2U"&gt;</w:t>
      </w:r>
    </w:p>
    <w:p w14:paraId="2E6C263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602D5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  <w:t>&lt;complexContent&gt;</w:t>
      </w:r>
    </w:p>
    <w:p w14:paraId="35B397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9179B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C1265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8C7F7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F2FAC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2FE17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8CE95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8CB5D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CC517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01C92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31E16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45361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7DDDF1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name="NRCellRelation"&gt;</w:t>
      </w:r>
    </w:p>
    <w:p w14:paraId="46854A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277D8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AAD1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79BA0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46745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8CF11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isRemoveAllowed</w:t>
      </w:r>
      <w:r w:rsidRPr="00BD324F">
        <w:rPr>
          <w:noProof w:val="0"/>
        </w:rPr>
        <w:t>" type="boolean" minOccurs="0"/&gt;</w:t>
      </w:r>
    </w:p>
    <w:p w14:paraId="397D70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isHOAllowed</w:t>
      </w:r>
      <w:r w:rsidRPr="00BD324F">
        <w:rPr>
          <w:noProof w:val="0"/>
        </w:rPr>
        <w:t>" type="boolean" minOccurs="0"/&gt;</w:t>
      </w:r>
    </w:p>
    <w:p w14:paraId="1C4297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 minOccurs="0"/&gt;</w:t>
      </w:r>
    </w:p>
    <w:p w14:paraId="41C72F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isENDCAllowed</w:t>
      </w:r>
      <w:r w:rsidRPr="00BD324F">
        <w:rPr>
          <w:noProof w:val="0"/>
        </w:rPr>
        <w:t>" type="boolean" minOccurs="0"/&gt;</w:t>
      </w:r>
    </w:p>
    <w:p w14:paraId="116B99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67DAED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4DEAA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D4FFB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08249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090FF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5E346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0906F18D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name="NRFreqRelation"&gt;</w:t>
      </w:r>
    </w:p>
    <w:p w14:paraId="72E795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95627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9418B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7D06D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03E1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6A33B3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88FF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67C4E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9EB0E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AE469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47DD1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8F421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8AE8A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AFA75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582DD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880DF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31643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1F7BCD2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71029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222D6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0A0C5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2C894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3F24B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13305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72F8A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32F7D8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4FEF4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99916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710271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5CC96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4AF10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lastRenderedPageBreak/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1421CC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5EEAF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0DAD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87128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83D27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D13EF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28352E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99C33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2290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9B54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104FE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7AFCB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E219C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7A8622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354D7E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E222D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02B87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CC9EB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94D2A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06433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F0F65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CA6BF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41B28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0FAE31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E62C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name="RRMPolicyRatio"&gt;</w:t>
      </w:r>
    </w:p>
    <w:p w14:paraId="5040CB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0BF13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1D5173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3374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62D7E0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EC4BFD8" w14:textId="77777777" w:rsidR="00B72602" w:rsidRPr="00BD324F" w:rsidRDefault="00B72602" w:rsidP="00B72602">
      <w:pPr>
        <w:pStyle w:val="PL"/>
        <w:rPr>
          <w:noProof w:val="0"/>
        </w:rPr>
      </w:pPr>
    </w:p>
    <w:p w14:paraId="2D007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</w:t>
      </w:r>
      <w:r w:rsidRPr="00BD324F">
        <w:rPr>
          <w:rFonts w:hint="eastAsia"/>
          <w:noProof w:val="0"/>
          <w:lang w:eastAsia="zh-CN"/>
        </w:rPr>
        <w:t>Dedicated</w:t>
      </w:r>
      <w:r w:rsidRPr="00BD324F">
        <w:rPr>
          <w:noProof w:val="0"/>
        </w:rPr>
        <w:t>Ratio" type="integer" minOccurs="0"/&gt;</w:t>
      </w:r>
    </w:p>
    <w:p w14:paraId="5C7444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38622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BE75F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642A0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55DE7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E430E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6D9A62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6CB28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  <w:t>&lt;/complexContent&gt;</w:t>
      </w:r>
    </w:p>
    <w:p w14:paraId="4AE944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1F877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41890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E9655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086DE2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B57D5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255C9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02F33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9DAF3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FC7D9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0DD24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2688B8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57258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"&gt;</w:t>
      </w:r>
    </w:p>
    <w:p w14:paraId="213CE2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7C21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CC5AE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EE098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47D29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</w:t>
      </w:r>
      <w:r w:rsidRPr="00BD324F">
        <w:rPr>
          <w:noProof w:val="0"/>
          <w:szCs w:val="16"/>
        </w:rPr>
        <w:t>ame="</w:t>
      </w:r>
      <w:r w:rsidRPr="00BD324F">
        <w:rPr>
          <w:rFonts w:cs="Courier New"/>
          <w:noProof w:val="0"/>
          <w:szCs w:val="18"/>
        </w:rPr>
        <w:t>setID</w:t>
      </w:r>
      <w:r w:rsidRPr="00BD324F">
        <w:rPr>
          <w:noProof w:val="0"/>
          <w:szCs w:val="16"/>
        </w:rPr>
        <w:t xml:space="preserve">" </w:t>
      </w:r>
      <w:r w:rsidRPr="00BD324F">
        <w:rPr>
          <w:noProof w:val="0"/>
        </w:rPr>
        <w:t>type="nn:SetId" /&gt;</w:t>
      </w:r>
    </w:p>
    <w:p w14:paraId="330DE2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backhaulAdress</w:t>
      </w:r>
      <w:r w:rsidRPr="00BD324F">
        <w:rPr>
          <w:noProof w:val="0"/>
          <w:szCs w:val="16"/>
        </w:rPr>
        <w:t>" type=</w:t>
      </w:r>
      <w:r w:rsidRPr="00BD324F">
        <w:rPr>
          <w:noProof w:val="0"/>
        </w:rPr>
        <w:t>"</w:t>
      </w:r>
      <w:r w:rsidRPr="00BD324F">
        <w:rPr>
          <w:noProof w:val="0"/>
          <w:lang w:eastAsia="zh-CN"/>
        </w:rPr>
        <w:t>BackhaulAddress</w:t>
      </w:r>
      <w:r w:rsidRPr="00BD324F">
        <w:rPr>
          <w:noProof w:val="0"/>
        </w:rPr>
        <w:t>" minOccurs="0"/&gt;</w:t>
      </w:r>
      <w:r w:rsidRPr="00BD324F">
        <w:rPr>
          <w:noProof w:val="0"/>
        </w:rPr>
        <w:tab/>
      </w:r>
    </w:p>
    <w:p w14:paraId="36B78D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AB31C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462002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EACF0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98DC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24797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F7A2F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D6FC0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44CD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noProof w:val="0"/>
          <w:lang w:eastAsia="zh-CN"/>
        </w:rPr>
        <w:t>BackhaulAddress</w:t>
      </w:r>
      <w:r w:rsidRPr="00BD324F">
        <w:rPr>
          <w:noProof w:val="0"/>
        </w:rPr>
        <w:t>"&gt;</w:t>
      </w:r>
    </w:p>
    <w:p w14:paraId="219203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9AB15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36D04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3F6D8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159D5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</w:t>
      </w:r>
      <w:r w:rsidRPr="00BD324F">
        <w:rPr>
          <w:noProof w:val="0"/>
          <w:szCs w:val="16"/>
        </w:rPr>
        <w:t>ame="</w:t>
      </w:r>
      <w:r w:rsidRPr="00BD324F">
        <w:rPr>
          <w:rFonts w:cs="Courier New"/>
          <w:noProof w:val="0"/>
          <w:szCs w:val="18"/>
        </w:rPr>
        <w:t>gNBID</w:t>
      </w:r>
      <w:r w:rsidRPr="00BD324F">
        <w:rPr>
          <w:noProof w:val="0"/>
          <w:szCs w:val="16"/>
        </w:rPr>
        <w:t xml:space="preserve">" </w:t>
      </w:r>
      <w:r w:rsidRPr="00BD324F">
        <w:rPr>
          <w:noProof w:val="0"/>
        </w:rPr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0004FA">
        <w:rPr>
          <w:noProof w:val="0"/>
          <w:szCs w:val="16"/>
          <w:lang w:val="fr-FR"/>
        </w:rPr>
        <w:t>&lt;element name="</w:t>
      </w:r>
      <w:r w:rsidRPr="000004FA">
        <w:rPr>
          <w:rFonts w:cs="Arial"/>
          <w:noProof w:val="0"/>
          <w:szCs w:val="16"/>
          <w:lang w:val="fr-FR" w:eastAsia="zh-CN"/>
        </w:rPr>
        <w:t>tAI</w:t>
      </w:r>
      <w:r w:rsidRPr="000004FA">
        <w:rPr>
          <w:noProof w:val="0"/>
          <w:szCs w:val="16"/>
          <w:lang w:val="fr-FR"/>
        </w:rPr>
        <w:t>" type=</w:t>
      </w:r>
      <w:r w:rsidRPr="000004FA">
        <w:rPr>
          <w:noProof w:val="0"/>
          <w:lang w:val="fr-FR"/>
        </w:rPr>
        <w:t>"</w:t>
      </w:r>
      <w:r w:rsidRPr="000004FA">
        <w:rPr>
          <w:noProof w:val="0"/>
          <w:lang w:val="fr-FR" w:eastAsia="zh-CN"/>
        </w:rPr>
        <w:t>TAI</w:t>
      </w:r>
      <w:r w:rsidRPr="000004FA">
        <w:rPr>
          <w:noProof w:val="0"/>
          <w:lang w:val="fr-FR"/>
        </w:rPr>
        <w:t>" minOccurs="0"/&gt;</w:t>
      </w:r>
      <w:r w:rsidRPr="000004FA">
        <w:rPr>
          <w:noProof w:val="0"/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2632DF">
        <w:rPr>
          <w:noProof w:val="0"/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lastRenderedPageBreak/>
        <w:tab/>
      </w:r>
      <w:r w:rsidRPr="002632DF">
        <w:rPr>
          <w:noProof w:val="0"/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&lt;element name="</w:t>
      </w:r>
      <w:r w:rsidRPr="002632DF">
        <w:rPr>
          <w:noProof w:val="0"/>
          <w:lang w:val="fr-FR" w:eastAsia="zh-CN"/>
        </w:rPr>
        <w:t>TAI</w:t>
      </w:r>
      <w:r w:rsidRPr="002632DF">
        <w:rPr>
          <w:noProof w:val="0"/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  <w:rPr>
          <w:noProof w:val="0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BD324F">
        <w:rPr>
          <w:noProof w:val="0"/>
        </w:rPr>
        <w:t>&lt;complexType&gt;</w:t>
      </w:r>
    </w:p>
    <w:p w14:paraId="7D0128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name="pLMNId" type="en:PLMNId" /&gt;</w:t>
      </w:r>
      <w:r w:rsidRPr="00BD324F">
        <w:rPr>
          <w:noProof w:val="0"/>
        </w:rPr>
        <w:tab/>
      </w:r>
    </w:p>
    <w:p w14:paraId="6EAA42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2632DF">
        <w:rPr>
          <w:noProof w:val="0"/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</w:t>
      </w:r>
      <w:r w:rsidRPr="002632DF">
        <w:rPr>
          <w:noProof w:val="0"/>
          <w:lang w:val="fr-FR" w:eastAsia="zh-CN"/>
        </w:rPr>
        <w:t>DANRManagementFunction</w:t>
      </w:r>
      <w:r w:rsidRPr="002632DF">
        <w:rPr>
          <w:noProof w:val="0"/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szCs w:val="18"/>
          <w:lang w:val="fr-FR"/>
        </w:rPr>
        <w:t>intrasystemANRManagementSwitch</w:t>
      </w:r>
      <w:r w:rsidRPr="002632DF">
        <w:rPr>
          <w:noProof w:val="0"/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  <w:szCs w:val="18"/>
        </w:rPr>
        <w:t>intrasystemANRManagementSwitch</w:t>
      </w:r>
      <w:r w:rsidRPr="00BD324F">
        <w:rPr>
          <w:noProof w:val="0"/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  <w:rPr>
          <w:noProof w:val="0"/>
        </w:rPr>
      </w:pPr>
    </w:p>
    <w:p w14:paraId="12DD166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lang w:eastAsia="zh-CN"/>
        </w:rPr>
        <w:t>desSwitch</w:t>
      </w:r>
      <w:r w:rsidRPr="00BD324F">
        <w:rPr>
          <w:noProof w:val="0"/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 w:hint="eastAsia"/>
          <w:noProof w:val="0"/>
        </w:rPr>
        <w:t>esNotAllowedTimePeriod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</w:t>
      </w:r>
      <w:r w:rsidRPr="00BD324F">
        <w:rPr>
          <w:rFonts w:cs="Courier New" w:hint="eastAsia"/>
          <w:noProof w:val="0"/>
        </w:rPr>
        <w:t>sNotAllowedTimePeriod</w:t>
      </w:r>
      <w:r w:rsidRPr="00BD324F">
        <w:rPr>
          <w:noProof w:val="0"/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isProbingCapable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isProbingCapable</w:t>
      </w:r>
      <w:r w:rsidRPr="00BD324F">
        <w:rPr>
          <w:noProof w:val="0"/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</w:rPr>
        <w:t>"&gt;</w:t>
      </w:r>
    </w:p>
    <w:p w14:paraId="430F4E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D53D5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5429F6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37DAA9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2E01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189496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176CE2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73620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286A0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1B53F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147470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67C8F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550DB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A0B5D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</w:rPr>
        <w:t>"&gt;</w:t>
      </w:r>
    </w:p>
    <w:p w14:paraId="411A17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0F333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D0D7C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D37A1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34F26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58E3EF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B77C5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CE5F2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C83D5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8B10E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72FA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4F1AB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0D7CE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21CDF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</w:rPr>
        <w:t>"&gt;</w:t>
      </w:r>
    </w:p>
    <w:p w14:paraId="38C1B1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9B8F9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844BD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2C565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344171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7EFFFE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DC225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C2ECE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AC633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0BEB6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F6114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A6CA3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157CF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0C76A28" w14:textId="77777777" w:rsidR="00B72602" w:rsidRPr="00BD324F" w:rsidRDefault="00B72602" w:rsidP="00B72602">
      <w:pPr>
        <w:pStyle w:val="PL"/>
        <w:rPr>
          <w:noProof w:val="0"/>
        </w:rPr>
      </w:pPr>
    </w:p>
    <w:p w14:paraId="4D4044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E</w:t>
      </w:r>
      <w:r w:rsidRPr="00BD324F">
        <w:rPr>
          <w:rFonts w:cs="Courier New" w:hint="eastAsia"/>
          <w:noProof w:val="0"/>
        </w:rPr>
        <w:t>sNotAllowedTimePeriod</w:t>
      </w:r>
      <w:r w:rsidRPr="00BD324F">
        <w:rPr>
          <w:noProof w:val="0"/>
        </w:rPr>
        <w:t>"&gt;</w:t>
      </w:r>
    </w:p>
    <w:p w14:paraId="359065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A3DC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C4ABC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B3B124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4B9AA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/&gt;</w:t>
      </w:r>
    </w:p>
    <w:p w14:paraId="05D2A2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periodOfDay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7CA70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daysOfWeekList</w:t>
      </w:r>
      <w:r w:rsidRPr="00BD324F">
        <w:rPr>
          <w:noProof w:val="0"/>
        </w:rPr>
        <w:t>" type="en:</w:t>
      </w:r>
      <w:r w:rsidRPr="00BD324F">
        <w:rPr>
          <w:rFonts w:cs="Arial"/>
          <w:noProof w:val="0"/>
          <w:szCs w:val="18"/>
        </w:rPr>
        <w:t>daysOfWeekList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2E30FF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listoftimeperiods</w:t>
      </w:r>
      <w:r w:rsidRPr="00BD324F">
        <w:rPr>
          <w:noProof w:val="0"/>
        </w:rPr>
        <w:t>" type="en:</w:t>
      </w:r>
      <w:r w:rsidRPr="00BD324F">
        <w:rPr>
          <w:rFonts w:cs="Arial"/>
          <w:noProof w:val="0"/>
          <w:szCs w:val="18"/>
        </w:rPr>
        <w:t>listoftimeperiods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28BA66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11E9A8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BE40F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72117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B9027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4597E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786728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2881385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5BF1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</w:rPr>
        <w:t>"&gt;</w:t>
      </w:r>
    </w:p>
    <w:p w14:paraId="625E9B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26F01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5787B1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CD9C8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D8F3B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1271DF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58886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1A7E2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30B790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D1C4E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1EA50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517EA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8FE4F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F3AD0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</w:rPr>
        <w:t>"&gt;</w:t>
      </w:r>
    </w:p>
    <w:p w14:paraId="1E6B58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73F16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6A5976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E114E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67C72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090BBB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223002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6E986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7C7ED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BE56B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B68F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551421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16BCAC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F3E6C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</w:rPr>
        <w:t>"&gt;</w:t>
      </w:r>
    </w:p>
    <w:p w14:paraId="78E661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93345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F01B3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7360C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757DF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2B4E9D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01F175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733FD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0869B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171A05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C4622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9ACF7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BB18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4B5E7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180E3E5" w14:textId="77777777" w:rsidR="00B72602" w:rsidRPr="00BD324F" w:rsidRDefault="00B72602" w:rsidP="00B72602">
      <w:pPr>
        <w:pStyle w:val="PL"/>
        <w:rPr>
          <w:noProof w:val="0"/>
        </w:rPr>
      </w:pPr>
    </w:p>
    <w:p w14:paraId="48B3696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name="ueAccProbilityDist</w:t>
      </w:r>
      <w:r w:rsidRPr="00BD324F">
        <w:rPr>
          <w:rFonts w:cs="Courier New"/>
          <w:noProof w:val="0"/>
          <w:snapToGrid w:val="0"/>
          <w:lang w:eastAsia="zh-CN"/>
        </w:rPr>
        <w:t>list</w:t>
      </w:r>
      <w:r w:rsidRPr="00BD324F">
        <w:rPr>
          <w:noProof w:val="0"/>
          <w:color w:val="000000"/>
        </w:rPr>
        <w:t>" type="UeAccProbilityDist</w:t>
      </w:r>
      <w:r w:rsidRPr="00BD324F">
        <w:rPr>
          <w:rFonts w:cs="Courier New"/>
          <w:noProof w:val="0"/>
          <w:snapToGrid w:val="0"/>
          <w:lang w:eastAsia="zh-CN"/>
        </w:rPr>
        <w:t>list</w:t>
      </w:r>
      <w:r w:rsidRPr="00BD324F">
        <w:rPr>
          <w:noProof w:val="0"/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ascii="Courier" w:hAnsi="Courier"/>
          <w:noProof w:val="0"/>
          <w:lang w:eastAsia="zh-CN"/>
        </w:rPr>
        <w:t>drachOptimizationControl</w:t>
      </w:r>
      <w:r w:rsidRPr="00BD324F">
        <w:rPr>
          <w:noProof w:val="0"/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dmroControl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 xml:space="preserve"> boolean</w:t>
      </w:r>
      <w:r w:rsidRPr="00BD324F">
        <w:rPr>
          <w:noProof w:val="0"/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maximumDeviationHoTrigger</w:t>
      </w:r>
      <w:r w:rsidRPr="00BD324F">
        <w:rPr>
          <w:noProof w:val="0"/>
          <w:color w:val="000000"/>
        </w:rPr>
        <w:t>" type="</w:t>
      </w:r>
      <w:r w:rsidRPr="00BD324F">
        <w:rPr>
          <w:noProof w:val="0"/>
        </w:rPr>
        <w:t>maximumDeviationHoTrigger</w:t>
      </w:r>
      <w:r w:rsidRPr="00BD324F">
        <w:rPr>
          <w:noProof w:val="0"/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</w:t>
      </w:r>
      <w:r w:rsidRPr="00BD324F">
        <w:rPr>
          <w:rFonts w:cs="Courier New"/>
          <w:noProof w:val="0"/>
          <w:szCs w:val="16"/>
          <w:lang w:eastAsia="zh-CN"/>
        </w:rPr>
        <w:t>"minimumTimeBetweenHoTriggerChange"</w:t>
      </w:r>
      <w:r w:rsidRPr="00BD324F">
        <w:rPr>
          <w:noProof w:val="0"/>
          <w:color w:val="000000"/>
        </w:rPr>
        <w:t xml:space="preserve"> type="</w:t>
      </w:r>
      <w:r w:rsidRPr="00BD324F">
        <w:rPr>
          <w:noProof w:val="0"/>
        </w:rPr>
        <w:t>minimumTimeBetweenHoTriggerChange</w:t>
      </w:r>
      <w:r w:rsidRPr="00BD324F">
        <w:rPr>
          <w:noProof w:val="0"/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tstoreUEcntxt"</w:t>
      </w:r>
      <w:r w:rsidRPr="00BD324F">
        <w:rPr>
          <w:noProof w:val="0"/>
          <w:color w:val="000000"/>
        </w:rPr>
        <w:t xml:space="preserve"> type="</w:t>
      </w:r>
      <w:r w:rsidRPr="00BD324F">
        <w:rPr>
          <w:noProof w:val="0"/>
        </w:rPr>
        <w:t>tstoreUEcntxt</w:t>
      </w:r>
      <w:r w:rsidRPr="00BD324F">
        <w:rPr>
          <w:noProof w:val="0"/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nRPciList</w:t>
      </w:r>
      <w:r w:rsidRPr="00BD324F">
        <w:rPr>
          <w:noProof w:val="0"/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dPciConfigurationControl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>boolean</w:t>
      </w:r>
      <w:r w:rsidRPr="00BD324F">
        <w:rPr>
          <w:noProof w:val="0"/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szCs w:val="16"/>
          <w:lang w:val="fr-FR" w:eastAsia="zh-CN"/>
        </w:rPr>
        <w:t>cSonPciList</w:t>
      </w:r>
      <w:r w:rsidRPr="002632DF">
        <w:rPr>
          <w:noProof w:val="0"/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  <w:szCs w:val="16"/>
          <w:lang w:eastAsia="zh-CN"/>
        </w:rPr>
        <w:t>cPciConfigurationControl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>boolean</w:t>
      </w:r>
      <w:r w:rsidRPr="00BD324F">
        <w:rPr>
          <w:noProof w:val="0"/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</w:t>
      </w:r>
      <w:r w:rsidRPr="002632DF">
        <w:rPr>
          <w:noProof w:val="0"/>
          <w:lang w:val="fr-FR" w:eastAsia="zh-CN"/>
        </w:rPr>
        <w:t>CESManagementFunction</w:t>
      </w:r>
      <w:r w:rsidRPr="002632DF">
        <w:rPr>
          <w:noProof w:val="0"/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lang w:val="fr-FR" w:eastAsia="zh-CN"/>
        </w:rPr>
        <w:t>cesSwitch</w:t>
      </w:r>
      <w:r w:rsidRPr="002632DF">
        <w:rPr>
          <w:noProof w:val="0"/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energySavingControl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energySavingControl</w:t>
      </w:r>
      <w:r w:rsidRPr="00BD324F">
        <w:rPr>
          <w:noProof w:val="0"/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lastRenderedPageBreak/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noProof w:val="0"/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name="periodOfDay" type="nn:startTimeandendTime" /&gt;</w:t>
      </w:r>
      <w:r w:rsidRPr="00BD324F">
        <w:rPr>
          <w:noProof w:val="0"/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name="daysOfWeekList" type="en:daysOfWeekList" /&gt;</w:t>
      </w:r>
      <w:r w:rsidRPr="00BD324F">
        <w:rPr>
          <w:noProof w:val="0"/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name="listoftimeperiods" type="en:listoftimeperiods" /&gt;</w:t>
      </w:r>
      <w:r w:rsidRPr="00BD324F">
        <w:rPr>
          <w:noProof w:val="0"/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7777777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488248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49131A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7CE8A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049BC4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66D6B8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68281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67A8ED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56B998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29247A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776DE8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4E851B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637837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160630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068CE6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666245CE" w14:textId="77777777" w:rsidR="003D36CB" w:rsidRPr="00BD324F" w:rsidRDefault="003D36CB" w:rsidP="003D36CB">
      <w:pPr>
        <w:pStyle w:val="PL"/>
        <w:rPr>
          <w:noProof w:val="0"/>
        </w:rPr>
      </w:pPr>
    </w:p>
    <w:p w14:paraId="631CDB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65296438" w14:textId="77777777" w:rsidR="003D36CB" w:rsidRPr="00BD324F" w:rsidRDefault="003D36CB" w:rsidP="003D36CB">
      <w:pPr>
        <w:pStyle w:val="PL"/>
        <w:rPr>
          <w:noProof w:val="0"/>
        </w:rPr>
      </w:pPr>
    </w:p>
    <w:p w14:paraId="7FF6B8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370725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82527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3464B5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68AC3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647333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2877C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12AE57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4CDD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30DDB8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450E47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FE677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77A51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A8563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3A3D79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number</w:t>
      </w:r>
    </w:p>
    <w:p w14:paraId="635E6E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8C391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419EAA48" w14:textId="77777777" w:rsidR="003D36CB" w:rsidRPr="00BD324F" w:rsidRDefault="003D36CB" w:rsidP="003D36CB">
      <w:pPr>
        <w:pStyle w:val="PL"/>
        <w:rPr>
          <w:noProof w:val="0"/>
        </w:rPr>
      </w:pPr>
    </w:p>
    <w:p w14:paraId="7EF75A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725BCC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6D305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289492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66C800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C5F6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29215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7953ED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23BF63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00623C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A78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SnssaiList:</w:t>
      </w:r>
    </w:p>
    <w:p w14:paraId="5DCF9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1ABD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F7A2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'#/components/schemas/Snssai'</w:t>
      </w:r>
    </w:p>
    <w:p w14:paraId="631DF6D3" w14:textId="77777777" w:rsidR="003D36CB" w:rsidRPr="00BD324F" w:rsidRDefault="003D36CB" w:rsidP="003D36CB">
      <w:pPr>
        <w:pStyle w:val="PL"/>
        <w:rPr>
          <w:noProof w:val="0"/>
        </w:rPr>
      </w:pPr>
    </w:p>
    <w:p w14:paraId="0F92E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11D093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9BF1E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0407EA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3EC39C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1552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B8AFE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4E4204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55A54F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41D8DF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37FB90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48D104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59756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9CD0D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7A7FA3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0DAEA2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8DE7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1F7502E" w14:textId="1748D425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07CBA2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2A1A15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45B60A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73B610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AA92B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6F702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D25E9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726926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GGnbId:</w:t>
      </w:r>
    </w:p>
    <w:p w14:paraId="46EC6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765EE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1C7892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58A3CB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1ECAE2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686AC814" w14:textId="77777777" w:rsidR="003D36CB" w:rsidRPr="00BD324F" w:rsidRDefault="003D36CB" w:rsidP="003D36CB">
      <w:pPr>
        <w:pStyle w:val="PL"/>
        <w:rPr>
          <w:noProof w:val="0"/>
        </w:rPr>
      </w:pPr>
    </w:p>
    <w:p w14:paraId="638A94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5675F8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06D3CF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06CD9E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1935260D" w14:textId="77777777" w:rsidR="003D36CB" w:rsidRPr="00BD324F" w:rsidRDefault="003D36CB" w:rsidP="003D36CB">
      <w:pPr>
        <w:pStyle w:val="PL"/>
        <w:rPr>
          <w:noProof w:val="0"/>
        </w:rPr>
      </w:pPr>
    </w:p>
    <w:p w14:paraId="270185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006E7C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99F66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632E07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77E7EA71" w14:textId="77777777" w:rsidR="003D36CB" w:rsidRPr="00BD324F" w:rsidRDefault="003D36CB" w:rsidP="003D36CB">
      <w:pPr>
        <w:pStyle w:val="PL"/>
        <w:rPr>
          <w:noProof w:val="0"/>
        </w:rPr>
      </w:pPr>
    </w:p>
    <w:p w14:paraId="1719DA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55E7E3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C0A34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6E8F40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08AED2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5BF0E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7D8BFE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7EBF35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687F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DFF9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4A812D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8B604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59D1D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62A6C0AB" w14:textId="77777777" w:rsidR="003D36CB" w:rsidRPr="00BD324F" w:rsidRDefault="003D36CB" w:rsidP="003D36CB">
      <w:pPr>
        <w:pStyle w:val="PL"/>
        <w:rPr>
          <w:noProof w:val="0"/>
        </w:rPr>
      </w:pPr>
    </w:p>
    <w:p w14:paraId="323A56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032112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6C5EC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21F2B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gnbId:</w:t>
      </w:r>
    </w:p>
    <w:p w14:paraId="50D396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60455D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600E89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28B116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2CAEA6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33971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DB4DD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6EA300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54FA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1D094F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0944D4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308A16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C9AA8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451FA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27FB66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2892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1252C4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4056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1B49C2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7B87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D8ED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F203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E3D7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FCA79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59B9F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0E37D5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F0F04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E3645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30943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7F3D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5D55FB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A8FC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5BE1FF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2188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9748C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574DBC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C4750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36D9D2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D7A35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345807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0228E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38BE1E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0A4CB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InterRatEsActivationOriginalCellParameters:</w:t>
      </w:r>
    </w:p>
    <w:p w14:paraId="7D1FAD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34C93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BB40C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7561FB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B09B2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4E041E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1574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InterRatEsActivationCandidateCellParameters:</w:t>
      </w:r>
    </w:p>
    <w:p w14:paraId="452116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59B1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8F65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EC44B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9425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D7A72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D8F1F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56B4C5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00F6E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B123E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26058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B0AB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0A0E2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717A136" w14:textId="77777777" w:rsidR="003D36CB" w:rsidRPr="00BD324F" w:rsidRDefault="003D36CB" w:rsidP="003D36CB">
      <w:pPr>
        <w:pStyle w:val="PL"/>
        <w:rPr>
          <w:noProof w:val="0"/>
        </w:rPr>
      </w:pPr>
    </w:p>
    <w:p w14:paraId="00904F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3B3E85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8A695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9B782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70296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9EB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295990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09EF64" w14:textId="77777777" w:rsidR="003D36CB" w:rsidRPr="00BD324F" w:rsidRDefault="003D36CB" w:rsidP="003D36CB">
      <w:pPr>
        <w:pStyle w:val="PL"/>
        <w:rPr>
          <w:noProof w:val="0"/>
        </w:rPr>
      </w:pPr>
    </w:p>
    <w:p w14:paraId="5431CE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15CE07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1245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40D4A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0CEC25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A613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accessdelay:</w:t>
      </w:r>
    </w:p>
    <w:p w14:paraId="5FB590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36EE3DF" w14:textId="77777777" w:rsidR="003D36CB" w:rsidRPr="00BD324F" w:rsidRDefault="003D36CB" w:rsidP="003D36CB">
      <w:pPr>
        <w:pStyle w:val="PL"/>
        <w:rPr>
          <w:noProof w:val="0"/>
        </w:rPr>
      </w:pPr>
    </w:p>
    <w:p w14:paraId="6028B7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1511D3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7EB95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D2BA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5658BE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5A08A59" w14:textId="77777777" w:rsidR="003D36CB" w:rsidRPr="00BD324F" w:rsidRDefault="003D36CB" w:rsidP="003D36CB">
      <w:pPr>
        <w:pStyle w:val="PL"/>
        <w:rPr>
          <w:noProof w:val="0"/>
        </w:rPr>
      </w:pPr>
    </w:p>
    <w:p w14:paraId="1AE837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59A301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89E2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DC15E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4E42C1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2150A23" w14:textId="77777777" w:rsidR="003D36CB" w:rsidRPr="00BD324F" w:rsidRDefault="003D36CB" w:rsidP="003D36CB">
      <w:pPr>
        <w:pStyle w:val="PL"/>
        <w:rPr>
          <w:noProof w:val="0"/>
        </w:rPr>
      </w:pPr>
    </w:p>
    <w:p w14:paraId="2C32D7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357E5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B3B1C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35B86E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7F71A3B0" w14:textId="77777777" w:rsidR="003D36CB" w:rsidRPr="00BD324F" w:rsidRDefault="003D36CB" w:rsidP="003D36CB">
      <w:pPr>
        <w:pStyle w:val="PL"/>
        <w:rPr>
          <w:noProof w:val="0"/>
        </w:rPr>
      </w:pPr>
    </w:p>
    <w:p w14:paraId="45A191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62559B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9413C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6B3E9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5F1C8F3F" w14:textId="77777777" w:rsidR="003D36CB" w:rsidRPr="00BD324F" w:rsidRDefault="003D36CB" w:rsidP="003D36CB">
      <w:pPr>
        <w:pStyle w:val="PL"/>
        <w:rPr>
          <w:noProof w:val="0"/>
        </w:rPr>
      </w:pPr>
    </w:p>
    <w:p w14:paraId="65B04B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375941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64319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0730A6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706AB2EB" w14:textId="77777777" w:rsidR="003D36CB" w:rsidRPr="00BD324F" w:rsidRDefault="003D36CB" w:rsidP="003D36CB">
      <w:pPr>
        <w:pStyle w:val="PL"/>
        <w:rPr>
          <w:noProof w:val="0"/>
        </w:rPr>
      </w:pPr>
    </w:p>
    <w:p w14:paraId="485ED4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CellState:</w:t>
      </w:r>
    </w:p>
    <w:p w14:paraId="790F4C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AFA60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2661C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325972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2C7809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141CCB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2FA85E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94A3E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04CDF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001825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397170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FEEB5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13C47A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738E85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D970D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6E7E3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691458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C8980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5213FA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637C1E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BA3CB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5C902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4B62E5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2C131C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42833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455EF7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74709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B3CE7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5A79B9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0AD863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A6760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QuotaType:</w:t>
      </w:r>
    </w:p>
    <w:p w14:paraId="5AE0EC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1D02C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A5444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7DE489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437E78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65D779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663C0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BDEF8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03E4BC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7931C3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051B08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791CF3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6C426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E04CB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68EC66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02D38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71D58F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$ref: '#/components/schemas/Snssai'</w:t>
      </w:r>
    </w:p>
    <w:p w14:paraId="28FB98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5708C5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68B5F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DBE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2E587A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13679C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E286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4F37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7B005B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57B392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1F01FF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2ABC60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17D012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46A60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1FFD4C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537844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47F0FE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34FA7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C64F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4FEFD9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3F71D119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C6F748B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2AD69E69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0687F88A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29568A2B" w14:textId="77777777" w:rsidR="003D36CB" w:rsidRPr="00BD324F" w:rsidRDefault="003D36CB" w:rsidP="003D36CB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r w:rsidRPr="00BD324F">
        <w:rPr>
          <w:noProof w:val="0"/>
        </w:rPr>
        <w:t>RemoteAddress:</w:t>
      </w:r>
    </w:p>
    <w:p w14:paraId="77FF6A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AF9E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854B8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053B07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4495B0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DA22B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15941F3" w14:textId="77777777" w:rsidR="003D36CB" w:rsidRPr="00BD324F" w:rsidRDefault="003D36CB" w:rsidP="003D36CB">
      <w:pPr>
        <w:pStyle w:val="PL"/>
        <w:rPr>
          <w:noProof w:val="0"/>
        </w:rPr>
      </w:pPr>
    </w:p>
    <w:p w14:paraId="2843C6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4B295B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C9D70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EDF79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2E4930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E723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66556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65C75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5401C9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3A21C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5D321E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6D12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0130DC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A832B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252541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14E8F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5DD412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BDDBF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50E62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43D56F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6E154B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41FDAF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3C46CC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0318EE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6E7C01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265193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22A46C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18EF94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3A31ED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288025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57384C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5E32D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174A8E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223807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5A857D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4E1DA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63C702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64A68C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647968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20BDAC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794F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19D39C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662C7F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541EF9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435411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0B3731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- 4</w:t>
      </w:r>
    </w:p>
    <w:p w14:paraId="5F7E6D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37B9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4D136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29167E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5EF778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D214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46874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463AAC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53F8F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114488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D26AF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203341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6966EE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2CEAD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8A592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12F61F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714C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4341A7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8BB94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5F4F25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A5F2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30269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43A2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63735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1F09D3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56F7DF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E55B0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3868D9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295AFA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24D83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12AC22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0B5DF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C51C3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37B7FB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284557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07294F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56D93A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66AAFC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897E0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57DE6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49FE6D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0B973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5939A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2AAD5B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578C34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38D680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81CB3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00BF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06CDFA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27218D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D2F01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1F4DEA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0B359C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2B565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23F67E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425486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FB6E9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673274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15A254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0F87F4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DCACB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17EE1D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4F4915F" w14:textId="77777777" w:rsidR="003D36CB" w:rsidRPr="00BD324F" w:rsidRDefault="003D36CB" w:rsidP="003D36CB">
      <w:pPr>
        <w:pStyle w:val="PL"/>
        <w:rPr>
          <w:noProof w:val="0"/>
        </w:rPr>
      </w:pPr>
    </w:p>
    <w:p w14:paraId="5579A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37F26B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A1D87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09D15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3DFC24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0D1448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E1F4E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2065B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78F5F6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0EEDEE94" w14:textId="77777777" w:rsidR="003D36CB" w:rsidRPr="00BD324F" w:rsidRDefault="003D36CB" w:rsidP="003D36CB">
      <w:pPr>
        <w:pStyle w:val="PL"/>
        <w:rPr>
          <w:noProof w:val="0"/>
        </w:rPr>
      </w:pPr>
    </w:p>
    <w:p w14:paraId="58E655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177439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D98C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4F91B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33AAA6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type: integer</w:t>
      </w:r>
    </w:p>
    <w:p w14:paraId="34D307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1ECAEA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987F5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1FCFFE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961C4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06B9F9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797CE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05EBC1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065A1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160170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504172C3" w14:textId="77777777" w:rsidR="003D36CB" w:rsidRPr="00BD324F" w:rsidRDefault="003D36CB" w:rsidP="003D36CB">
      <w:pPr>
        <w:pStyle w:val="PL"/>
        <w:rPr>
          <w:noProof w:val="0"/>
        </w:rPr>
      </w:pPr>
    </w:p>
    <w:p w14:paraId="79DC72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192C81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B824E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0F9FF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01DDE1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82D4A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3C9D2F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5378C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F1B79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0C036D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7A7FAD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F28B3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27839C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F0A0C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3F8AF1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505563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76DA54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0F01D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6A428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2A025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4CA95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5AC71A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3451E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2DA548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E1D1C4" w14:textId="77777777" w:rsidR="003D36CB" w:rsidRPr="00BD324F" w:rsidRDefault="003D36CB" w:rsidP="003D36CB">
      <w:pPr>
        <w:pStyle w:val="PL"/>
        <w:rPr>
          <w:noProof w:val="0"/>
        </w:rPr>
      </w:pPr>
    </w:p>
    <w:p w14:paraId="4A3919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0B953B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70F76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74C3F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333E4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7FB7B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5C4BF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67F033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04F1C8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4A9FB9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6C9A56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77FC2C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203A61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7AB771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6A8187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645DF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419A71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5D0EBD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9772A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0BAE4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3813F2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03E0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77FC7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1C1A73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3DD8A9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3BD874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79E873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65B54D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7759DD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4DA04D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19B9FF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F91D8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938F0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872E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7B7134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E833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26FDDA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3C52F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6EC048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A135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008A0B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AE172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nrofConsecutiveRIMRS2:</w:t>
      </w:r>
    </w:p>
    <w:p w14:paraId="45FB21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E50D2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0DB665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68F9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3B4692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D5E5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472AC7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F24D1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27A06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2E6154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66F3BC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9404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C6EEF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6F563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EFDD4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AE0D2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DF410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718DF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0339F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476FF8B7" w14:textId="77777777" w:rsidR="003D36CB" w:rsidRPr="00BD324F" w:rsidRDefault="003D36CB" w:rsidP="003D36CB">
      <w:pPr>
        <w:pStyle w:val="PL"/>
        <w:rPr>
          <w:noProof w:val="0"/>
        </w:rPr>
      </w:pPr>
    </w:p>
    <w:p w14:paraId="2DA56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3DA170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55792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BA01E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08BA09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40144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1F9F46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695C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31043D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ABDA0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27B8E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7B99D5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57A2CE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1BCF5E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7D67E6AD" w14:textId="77777777" w:rsidR="003D36CB" w:rsidRPr="00BD324F" w:rsidRDefault="003D36CB" w:rsidP="003D36CB">
      <w:pPr>
        <w:pStyle w:val="PL"/>
        <w:rPr>
          <w:noProof w:val="0"/>
        </w:rPr>
      </w:pPr>
    </w:p>
    <w:p w14:paraId="160966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01BA56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490F4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7FF9E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145D40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88F2A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77032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7640D5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050B5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reportInterval:</w:t>
      </w:r>
    </w:p>
    <w:p w14:paraId="234B9B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26A556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2FEBA1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DAD34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78B12E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58B0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rimRSReportInfoList:</w:t>
      </w:r>
    </w:p>
    <w:p w14:paraId="256824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75F03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3268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770A59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6320C5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B3779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3551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0A8621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56D078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16ACE7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024486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19DA42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316B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33F1B8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B35D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3CB880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1935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B3001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1BC6F8FB" w14:textId="77777777" w:rsidR="003D36CB" w:rsidRPr="00BD324F" w:rsidRDefault="003D36CB" w:rsidP="003D36CB">
      <w:pPr>
        <w:pStyle w:val="PL"/>
        <w:rPr>
          <w:noProof w:val="0"/>
        </w:rPr>
      </w:pPr>
    </w:p>
    <w:p w14:paraId="3B4A6FC7" w14:textId="77777777" w:rsidR="003D36CB" w:rsidRPr="00BD324F" w:rsidRDefault="003D36CB" w:rsidP="003D36CB">
      <w:pPr>
        <w:pStyle w:val="PL"/>
        <w:rPr>
          <w:noProof w:val="0"/>
        </w:rPr>
      </w:pPr>
    </w:p>
    <w:p w14:paraId="31AF00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21BDCA2E" w14:textId="77777777" w:rsidR="003D36CB" w:rsidRPr="00BD324F" w:rsidRDefault="003D36CB" w:rsidP="003D36CB">
      <w:pPr>
        <w:pStyle w:val="PL"/>
        <w:rPr>
          <w:noProof w:val="0"/>
        </w:rPr>
      </w:pPr>
    </w:p>
    <w:p w14:paraId="090212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2F7FAB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FEBC9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3A0DF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DA815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45F75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rRMPolicyMemberList:</w:t>
      </w:r>
    </w:p>
    <w:p w14:paraId="3D2BA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4EEC6A7A" w14:textId="77777777" w:rsidR="003D36CB" w:rsidRPr="00BD324F" w:rsidRDefault="003D36CB" w:rsidP="003D36CB">
      <w:pPr>
        <w:pStyle w:val="PL"/>
        <w:rPr>
          <w:noProof w:val="0"/>
        </w:rPr>
      </w:pPr>
    </w:p>
    <w:p w14:paraId="5EBDAFB2" w14:textId="77777777" w:rsidR="003D36CB" w:rsidRPr="00BD324F" w:rsidRDefault="003D36CB" w:rsidP="003D36CB">
      <w:pPr>
        <w:pStyle w:val="PL"/>
        <w:rPr>
          <w:noProof w:val="0"/>
        </w:rPr>
      </w:pPr>
    </w:p>
    <w:p w14:paraId="2E0A36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58DF693A" w14:textId="77777777" w:rsidR="003D36CB" w:rsidRPr="00BD324F" w:rsidRDefault="003D36CB" w:rsidP="003D36CB">
      <w:pPr>
        <w:pStyle w:val="PL"/>
        <w:rPr>
          <w:noProof w:val="0"/>
        </w:rPr>
      </w:pPr>
    </w:p>
    <w:p w14:paraId="0DD4B7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349561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1DD4A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181F8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2155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F4D7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EBE1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1937A1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063D90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D165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3CD2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5659F5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420BF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07627B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683B6F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4B43A6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7D4C17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6B34E1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66C91C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4C6565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68E6C1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778893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4D7FE0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3DC9E9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0600C1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660915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058855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A3CA5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39544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708345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70623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41878D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085835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3AFA57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30ED4C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1A9512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63F26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645AF5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109ABD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1B5752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00009C46" w14:textId="77777777" w:rsidR="003D36CB" w:rsidRPr="00BD324F" w:rsidRDefault="003D36CB" w:rsidP="003D36CB">
      <w:pPr>
        <w:pStyle w:val="PL"/>
        <w:rPr>
          <w:noProof w:val="0"/>
        </w:rPr>
      </w:pPr>
    </w:p>
    <w:p w14:paraId="3277EA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3D598B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F42B7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D8D87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055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FF39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85641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702830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50E3A5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84C03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21E0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59B29A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33E425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526C6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23F238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1E70D7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6A03BA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2C070F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5E4A1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4F014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7EAA27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60BDB5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8EBD3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3A30A0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6835C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2891DD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7EE952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58083A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4EB0A7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A03E3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322EFA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F5E59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'5gcNrm.yaml#/components/schemas/Dynamic5QISet-Multiple'</w:t>
      </w:r>
    </w:p>
    <w:p w14:paraId="718A3B14" w14:textId="77777777" w:rsidR="003D36CB" w:rsidRPr="00BD324F" w:rsidRDefault="003D36CB" w:rsidP="003D36CB">
      <w:pPr>
        <w:pStyle w:val="PL"/>
        <w:rPr>
          <w:noProof w:val="0"/>
        </w:rPr>
      </w:pPr>
    </w:p>
    <w:p w14:paraId="5F0970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0838DF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8DF73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F5CAE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18C7B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56B22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A281C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FDCB6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145AB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8D013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18CE2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04CE7D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00B30E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70317F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36017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21F62E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392127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7F945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40E9DB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669AE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60BD78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FBFD1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DD47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0061F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7603D3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0BC4F2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1D91D2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7E3B57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45A47E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'#/components/schemas/Bwp-Multiple'</w:t>
      </w:r>
    </w:p>
    <w:p w14:paraId="52915B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2D7E9E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6D8A03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62B312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0AD84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65C9E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4A4607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7BA252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1D3CC3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3F2B53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C353A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10DA0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2C347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A58A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1C663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2DB26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C4EE4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994D2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694D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0BDF9C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C8E0E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0C881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7196B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2534EC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7A6346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4D83F5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A6E55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55D19C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57C5E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6F32B0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6A2AE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A1207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0B91E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D57E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15B5E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955E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F7A35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0E69AC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07089A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701097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781B4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60806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0CE3B6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16CF39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26CE72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591948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3A04E3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688F95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GnbCuCpFunction-Single:</w:t>
      </w:r>
    </w:p>
    <w:p w14:paraId="675AA1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EA41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7DA70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1868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D7B70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38B4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13AC3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16712C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EB85E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20FA3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D082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7DAD4F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7CCA3D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5AD44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1329F2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4B40CA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0F9B59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55BEDD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16381C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01AE39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13E2CE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F2692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05C8B1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F4E67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7DEA1C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195CB6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14D80F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3FDAF5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4E05AA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4A5832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tceMappingInfoList:</w:t>
      </w:r>
    </w:p>
    <w:p w14:paraId="349134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41A9A2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23B9A6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4282E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348E2E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D8AE6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4BB59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678E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D1BB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5E1CC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113F5B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46B25E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43DD85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245048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3702A1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B0B98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6E0B3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75634F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7DDCC2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192335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'#/components/schemas/EP_NgC-Multiple'</w:t>
      </w:r>
    </w:p>
    <w:p w14:paraId="76C3F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73052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73DB60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422375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655678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15FC5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12327F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36549A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6AD2730" w14:textId="77777777" w:rsidR="003D36CB" w:rsidRPr="00BD324F" w:rsidRDefault="003D36CB" w:rsidP="003D36CB">
      <w:pPr>
        <w:pStyle w:val="PL"/>
        <w:rPr>
          <w:noProof w:val="0"/>
        </w:rPr>
      </w:pPr>
    </w:p>
    <w:p w14:paraId="1BC55C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7D7171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2B4C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C1699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16B7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493DA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72A93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76902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287EA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33EF2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0E539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44CB63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9B3DD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434B3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4CED6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4E117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039A2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E11C1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25D1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properties:</w:t>
      </w:r>
    </w:p>
    <w:p w14:paraId="77DE28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0C245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57EB60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7BE190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17751A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028ED6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3CBFBF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232B43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4DCA4D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6504C3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02CE57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1101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0E711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B9D42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3B096A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734B28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25673E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04CD96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5E13320B" w14:textId="77777777" w:rsidR="003D36CB" w:rsidRPr="00BD324F" w:rsidRDefault="003D36CB" w:rsidP="003D36CB">
      <w:pPr>
        <w:pStyle w:val="PL"/>
        <w:rPr>
          <w:noProof w:val="0"/>
        </w:rPr>
      </w:pPr>
    </w:p>
    <w:p w14:paraId="2173BA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6FD0EB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DB5F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6DF8A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8D811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2AD2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E871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54DA5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E445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4095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BE55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administrativeState:</w:t>
      </w:r>
    </w:p>
    <w:p w14:paraId="1EF310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6DD79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03E95A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2A47F9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39E5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61AE4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20C51E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453925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3C6D28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2C34B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59276C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5876F6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66D783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74D77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0A2078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AAFE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2D022F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7E7E8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26D714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2B64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2FB731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F618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79165A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A6AA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39E852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0AE52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5A9CCF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CD617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C5146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6516C9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364293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33174B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1FC78E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459F48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0AAD40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396EF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05EE8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40471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09832D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086893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2EE212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1E93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C1A43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768BB6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68F07E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6D3F94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B23EB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6C16D1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rimRSMonitoringStartTime:</w:t>
      </w:r>
    </w:p>
    <w:p w14:paraId="426B406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7931C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51AA7D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490C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10F187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CE0D6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789DBF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D13E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3454BF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370A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049C7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A501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3229DD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B1427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1F3D5F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08FAB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72BC8F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6E559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679F5B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78FB5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F407B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7E13B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C100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453233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31F8D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20593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B0A9E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01690B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5F5B686" w14:textId="77777777" w:rsidR="003D36CB" w:rsidRPr="00BD324F" w:rsidRDefault="003D36CB" w:rsidP="003D36CB">
      <w:pPr>
        <w:pStyle w:val="PL"/>
        <w:rPr>
          <w:noProof w:val="0"/>
        </w:rPr>
      </w:pPr>
    </w:p>
    <w:p w14:paraId="2E67F5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NRFrequency-Single:</w:t>
      </w:r>
    </w:p>
    <w:p w14:paraId="653CEF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DB98E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94DC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E80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F92D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5375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4CC3D6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0FF5D2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6490FF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9B622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4B5288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385CF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61F146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001A0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multiFrequencyBandListNR:</w:t>
      </w:r>
    </w:p>
    <w:p w14:paraId="0133DB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D67D4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536131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2C240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013153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C51D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9B98E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E9616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DD27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53F00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CFC6E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B1608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075A20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27A8AE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0D4CFB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5D5703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6E2883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2351CC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41222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16B7E30A" w14:textId="77777777" w:rsidR="003D36CB" w:rsidRPr="00BD324F" w:rsidRDefault="003D36CB" w:rsidP="003D36CB">
      <w:pPr>
        <w:pStyle w:val="PL"/>
        <w:rPr>
          <w:noProof w:val="0"/>
        </w:rPr>
      </w:pPr>
    </w:p>
    <w:p w14:paraId="278DB3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022DF5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831E7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7AE7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178B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3E67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12F4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04910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01C0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44FE4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7FEE2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0844A2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4C2517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460A96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type: integer</w:t>
      </w:r>
    </w:p>
    <w:p w14:paraId="1F4244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4C539F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1670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5AE8DE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A85D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002703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BFAD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1B7BAE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E328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0F86CD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19145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D18A3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54BD7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A19C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07EF3F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005A93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2DD2DA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D23A9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C3051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4B629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52B2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9097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C1BCE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1C6BA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FE0B4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A810F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344B9F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541FC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626AE9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3A95A4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subCarrierSpacing:</w:t>
      </w:r>
    </w:p>
    <w:p w14:paraId="19D07B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E0C88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71D1B9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15B464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447552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F054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15E343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AA122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2B827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0DC32D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3C2FB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A44DD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F127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824A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700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5F1E3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BBE98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9E8A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7CBFF2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6AC182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digitalAzimuth:</w:t>
      </w:r>
    </w:p>
    <w:p w14:paraId="1CA8C8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121E0B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25AC7B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6509DD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8FAD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107F2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78F24B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024DBD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B6CDF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B99F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E233B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8BBF3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6E30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7424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A395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5ACE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54F7D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558455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C9DB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6AEACD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4CE14E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96DA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084DA2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254FF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727F6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232086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31E4BF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2FA22B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type: integer</w:t>
      </w:r>
    </w:p>
    <w:p w14:paraId="7B5D45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4437F9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326AB6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42DBDC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794BF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08EEB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35E780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0D4A35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EBBB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8744A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0675D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1885D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2E5D2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DC47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AA15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F54C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672F2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2D59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076B4F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AE5F7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35344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4C8466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5C8B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0F5AA9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190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6F2E7B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537F73C" w14:textId="77777777" w:rsidR="003D36CB" w:rsidRPr="00BD324F" w:rsidRDefault="003D36CB" w:rsidP="003D36CB">
      <w:pPr>
        <w:pStyle w:val="PL"/>
        <w:rPr>
          <w:noProof w:val="0"/>
        </w:rPr>
      </w:pPr>
    </w:p>
    <w:p w14:paraId="2F14B8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48E788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561D7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58916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7243F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9C17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33017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FE3F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D057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7DC713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55FF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5341C0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1C8753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0E880C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45575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2D8D77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73317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isRemoveAllowed:</w:t>
      </w:r>
    </w:p>
    <w:p w14:paraId="6E16BC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95565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5C21E5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B6DB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5B336F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5F530A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isENDCAllowed:</w:t>
      </w:r>
    </w:p>
    <w:p w14:paraId="0FB7F3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F1562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126150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A4F46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E5D7F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3EE19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054C6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F5599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1FE3D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1914B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E11E5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FAC7F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67AA8D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4F2F6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E5B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52B2116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45313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21884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A31B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63C3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35EBD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4ABB4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2578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3A8A0D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5D3A4C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08967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24F2E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42C279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  type: integer</w:t>
      </w:r>
    </w:p>
    <w:p w14:paraId="39CABB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3175D2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0290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10ECCA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1E9F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1CE62E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593D8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53F1B9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7B6EA1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5E490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2BA59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321B1C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5523E8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A7D4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A7EB1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3973AB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257E32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7576BA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66EBE8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3391C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41180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BFD6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47A001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065E6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405386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63B7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F9107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9E61D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C063D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674D8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BB073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7B48C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321E69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B635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0249C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7A52C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46A552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55D0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A1A0A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413F9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4D52A1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5FD47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0B5C6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28956F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07DE19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6E871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50743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1487F2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3E6B8F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F613D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EUtranFreqRelation-Single:</w:t>
      </w:r>
    </w:p>
    <w:p w14:paraId="10930D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47B34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A0F7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3D8F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B566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13B64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E877B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E8719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4FF3B7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53D9B1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6170C7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EB392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0A15FD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089BBF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A2021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DAB48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4F0E8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C47E9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6DE4F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4BF8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1482B5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75898E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391D5F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6F2F0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2112BA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66941A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ACDED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29165F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maximum: 33</w:t>
      </w:r>
    </w:p>
    <w:p w14:paraId="5A5682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3CBF1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01FE90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E06F0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B3F96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21832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D4BA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1F93C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518B52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68DA95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9330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DA99F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2F655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5D2BD9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655C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2C9E4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650E5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08733E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82791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110AD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7EB4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48EC74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4DD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0613F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DD908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6A2E4B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0CD3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00B2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0758B8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19E31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CCE60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7445CA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347B21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72CCD9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7BAC1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12AFCE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9DD0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A4A83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79E3A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C282E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83EE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C6916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69125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295E93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42A8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14464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74724F7" w14:textId="77777777" w:rsidR="003D36CB" w:rsidRPr="00BD324F" w:rsidRDefault="003D36CB" w:rsidP="003D36CB">
      <w:pPr>
        <w:pStyle w:val="PL"/>
        <w:rPr>
          <w:noProof w:val="0"/>
        </w:rPr>
      </w:pPr>
    </w:p>
    <w:p w14:paraId="2F61F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5C3817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EE2E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18760A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2F3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DA5AD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80F73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CC44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E7011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6C5B26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FEB4F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014D06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02EED2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EFD44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75284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2451CC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71275D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E3BBD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4EAD0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F49E9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1A18D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1DCA19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D39E7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6163D6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36D7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28F201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73ED3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042E4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13B66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6EDE1B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energySavingState:</w:t>
      </w:r>
    </w:p>
    <w:p w14:paraId="59C4F5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175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3DAEEC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ABC90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2F075FBE" w14:textId="77777777" w:rsidR="003D36CB" w:rsidRPr="00BD324F" w:rsidRDefault="003D36CB" w:rsidP="003D36CB">
      <w:pPr>
        <w:pStyle w:val="PL"/>
        <w:rPr>
          <w:noProof w:val="0"/>
        </w:rPr>
      </w:pPr>
    </w:p>
    <w:p w14:paraId="48F0D1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59A858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A4C76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26B85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1EFB6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379B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46272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FC32E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DE8F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7C4D3B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9EC7F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40DFCF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6533FF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16E49A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5B1AC1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C7EA41F" w14:textId="77777777" w:rsidR="003D36CB" w:rsidRPr="00BD324F" w:rsidRDefault="003D36CB" w:rsidP="003D36CB">
      <w:pPr>
        <w:pStyle w:val="PL"/>
        <w:rPr>
          <w:noProof w:val="0"/>
        </w:rPr>
      </w:pPr>
    </w:p>
    <w:p w14:paraId="116AF1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4EBDF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8E705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1C640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D94A0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D463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23EA17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691F2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0BA8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425EA5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43F2F9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5B4840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7DEFDD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7621A3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0386FC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6CA25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2C1124A1" w14:textId="77777777" w:rsidR="003D36CB" w:rsidRPr="00BD324F" w:rsidRDefault="003D36CB" w:rsidP="003D36CB">
      <w:pPr>
        <w:pStyle w:val="PL"/>
        <w:rPr>
          <w:noProof w:val="0"/>
        </w:rPr>
      </w:pPr>
    </w:p>
    <w:p w14:paraId="28B708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10C788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1CDB9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C551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C77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7D00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7FA2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77A3C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770B7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0A34B7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3726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76E64F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"#/components/schemas/NRPciList"</w:t>
      </w:r>
    </w:p>
    <w:p w14:paraId="7C83EB69" w14:textId="77777777" w:rsidR="003D36CB" w:rsidRPr="00BD324F" w:rsidRDefault="003D36CB" w:rsidP="003D36CB">
      <w:pPr>
        <w:pStyle w:val="PL"/>
        <w:rPr>
          <w:noProof w:val="0"/>
        </w:rPr>
      </w:pPr>
    </w:p>
    <w:p w14:paraId="6BEB11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33FE08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9F59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33BFA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F06C1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313E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3F20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5C38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266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43E6A7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02B2AD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1BA600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4A7A7978" w14:textId="77777777" w:rsidR="003D36CB" w:rsidRPr="00BD324F" w:rsidRDefault="003D36CB" w:rsidP="003D36CB">
      <w:pPr>
        <w:pStyle w:val="PL"/>
        <w:rPr>
          <w:noProof w:val="0"/>
        </w:rPr>
      </w:pPr>
    </w:p>
    <w:p w14:paraId="5792C0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33FA06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9DF15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E3A7D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4F1B5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D52A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7D929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10CE6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6F0F0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44400B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807E1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1150F4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9C78B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2750FA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"#/components/schemas/IntraRatEsActivationCandidateCellsLoadParameters"</w:t>
      </w:r>
    </w:p>
    <w:p w14:paraId="689AE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19D6EB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6504C0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24F0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C68B8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486827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EC802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A0F07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DB27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72B985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52DF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504AE5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4505E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3D1E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15B8F5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73C187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6287B4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B21E8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EE36E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6610E3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30F88322" w14:textId="77777777" w:rsidR="003D36CB" w:rsidRPr="00BD324F" w:rsidRDefault="003D36CB" w:rsidP="003D36CB">
      <w:pPr>
        <w:pStyle w:val="PL"/>
        <w:rPr>
          <w:noProof w:val="0"/>
        </w:rPr>
      </w:pPr>
    </w:p>
    <w:p w14:paraId="48CB70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3FA09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F2A1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C02E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BAB8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392E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AB70A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B244A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A5C5F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44C33B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10D8A5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624084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603510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6ED593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129045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43D72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30003B03" w14:textId="77777777" w:rsidR="003D36CB" w:rsidRPr="00BD324F" w:rsidRDefault="003D36CB" w:rsidP="003D36CB">
      <w:pPr>
        <w:pStyle w:val="PL"/>
        <w:rPr>
          <w:noProof w:val="0"/>
        </w:rPr>
      </w:pPr>
    </w:p>
    <w:p w14:paraId="13E4C0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49B123A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BB0CE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8EB03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ADF49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30FE0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3344B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83F37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C3FD5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57E9BB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3CC973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setType:</w:t>
      </w:r>
    </w:p>
    <w:p w14:paraId="176CB3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4021A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6650AF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406D1D48" w14:textId="77777777" w:rsidR="003D36CB" w:rsidRPr="00BD324F" w:rsidRDefault="003D36CB" w:rsidP="003D36CB">
      <w:pPr>
        <w:pStyle w:val="PL"/>
        <w:rPr>
          <w:noProof w:val="0"/>
        </w:rPr>
      </w:pPr>
    </w:p>
    <w:p w14:paraId="35091C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3994C0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B8BA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CE17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72B7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F01E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D8BB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28E27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28241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A1280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2D1CD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45C8E0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466286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CBDBE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63A43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42C05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CC57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54DD3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5C46F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2BFF8B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05A84D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4B9D2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07C2BA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4838D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55D660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5315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A6844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0AF6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89A2D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DC0CD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892FB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9C7E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03FD72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D1538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221DB2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8481C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318A3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E77FC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C1ECC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4A7DD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6EE8B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87282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1BFC00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2DA0D0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0D5CC0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3A5A71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ABCF0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D6923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5711C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70A8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FEA60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D754C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1293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3BAF82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72CC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F44E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9708A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D7E3C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5EE87D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182BF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692978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770B26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1DAD0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860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D11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5473B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7763A5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44DEBE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30332C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3640F3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4C618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6EB313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70B34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33FC39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E4080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85CB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6CE98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C760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1D300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6D9D7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2B6C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2EAC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0273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5D1CA0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E48CA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397AF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3D9C73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35F9CC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4B223D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B9905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86F55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22E95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701D4B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EE315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8BF69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4B40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BF0BD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9714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8025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C37DC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226D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1E0C9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eNBId:</w:t>
      </w:r>
    </w:p>
    <w:p w14:paraId="17A15B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3959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3D38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2A452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50C7B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0ADF1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2BA345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31BEDB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1E6A4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837B7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88FA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0D81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71E27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ADD17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EE74B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A4DE4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953B5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3B54CD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F5A6A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AB77348" w14:textId="77777777" w:rsidR="003D36CB" w:rsidRPr="00BD324F" w:rsidRDefault="003D36CB" w:rsidP="003D36CB">
      <w:pPr>
        <w:pStyle w:val="PL"/>
        <w:rPr>
          <w:noProof w:val="0"/>
        </w:rPr>
      </w:pPr>
    </w:p>
    <w:p w14:paraId="3ACE37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1434C3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72FA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A2E4F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DA44B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2ECBA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EB601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5297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67D87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8CB4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795F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3464E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B3480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82469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F022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626767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E867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5C5A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AED57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E37ED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2960F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1CDA0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89227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A1014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010C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15293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7FA94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32A44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A4EF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1D973C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E02D0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0EE2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24E9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62B3F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427A2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F8347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A5A8A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807F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BAA9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E03CF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3311F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E8177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D1C5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5596CB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50472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6AA39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7DE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F07A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CA80B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CCD7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E7CF2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A687E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BEE2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70B6A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C03A3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52A9FD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E7D94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12A885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allOf:</w:t>
      </w:r>
    </w:p>
    <w:p w14:paraId="66101B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30715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D5CE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25A3F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B3435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CF03E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793D4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514C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0106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96428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26478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35FFF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4CA15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67A420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E8E39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13BB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C1AC2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AC68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34D2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8BB9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62502F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452A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7E2D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5CA37B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6C145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3F87C2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6469C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6DDBE0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737DE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669F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D0CD5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063EC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4748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52E7B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3547C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B26DF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D47CC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6827E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729B3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5CC91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13F6E3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0190AB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62207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7E4C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3ED7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D943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0322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C5C7F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39152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2883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47DC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9D189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6898FC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5E3A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806C0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46068B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04193CD2" w14:textId="77777777" w:rsidR="003D36CB" w:rsidRPr="00BD324F" w:rsidRDefault="003D36CB" w:rsidP="003D36CB">
      <w:pPr>
        <w:pStyle w:val="PL"/>
        <w:rPr>
          <w:noProof w:val="0"/>
        </w:rPr>
      </w:pPr>
    </w:p>
    <w:p w14:paraId="573EEF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247A99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E71B3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070C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870BE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48C8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B46A9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0E35B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6D481E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2CF9F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2910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C6FEE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D2F82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29C09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72668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578C2B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760F6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DE40D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0E52D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1710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F254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allOf:</w:t>
      </w:r>
    </w:p>
    <w:p w14:paraId="399446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84E3D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AB65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6F16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EB040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A9569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20FDDB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5D6A7DA" w14:textId="77777777" w:rsidR="003D36CB" w:rsidRPr="00BD324F" w:rsidRDefault="003D36CB" w:rsidP="003D36CB">
      <w:pPr>
        <w:pStyle w:val="PL"/>
        <w:rPr>
          <w:noProof w:val="0"/>
        </w:rPr>
      </w:pPr>
    </w:p>
    <w:p w14:paraId="56F241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26BBDD54" w14:textId="77777777" w:rsidR="003D36CB" w:rsidRPr="00BD324F" w:rsidRDefault="003D36CB" w:rsidP="003D36CB">
      <w:pPr>
        <w:pStyle w:val="PL"/>
        <w:rPr>
          <w:noProof w:val="0"/>
        </w:rPr>
      </w:pPr>
    </w:p>
    <w:p w14:paraId="1026A1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351DF2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E1CC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970E2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2ABDEC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32694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A1D21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AA609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6ED827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7580DD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B6DF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A1E2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1A6D7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74658E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708D5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8EC00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00CECA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GnbCuCpFunction-Multiple:</w:t>
      </w:r>
    </w:p>
    <w:p w14:paraId="184A1D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E591E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BE654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7E42FB05" w14:textId="77777777" w:rsidR="003D36CB" w:rsidRPr="00BD324F" w:rsidRDefault="003D36CB" w:rsidP="003D36CB">
      <w:pPr>
        <w:pStyle w:val="PL"/>
        <w:rPr>
          <w:noProof w:val="0"/>
        </w:rPr>
      </w:pPr>
    </w:p>
    <w:p w14:paraId="6AA4EC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53FF69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8883D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D9AB0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62711E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28A14B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E3AC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5C0F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59BA1394" w14:textId="77777777" w:rsidR="003D36CB" w:rsidRPr="00BD324F" w:rsidRDefault="003D36CB" w:rsidP="003D36CB">
      <w:pPr>
        <w:pStyle w:val="PL"/>
        <w:rPr>
          <w:noProof w:val="0"/>
        </w:rPr>
      </w:pPr>
    </w:p>
    <w:p w14:paraId="528DF4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2AF8F7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2D12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8274D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DB23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4FE3A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6AE352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DE112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2E8BD6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BE5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'#/components/schemas/EUtranFrequency-Single'</w:t>
      </w:r>
    </w:p>
    <w:p w14:paraId="32070072" w14:textId="77777777" w:rsidR="003D36CB" w:rsidRPr="00BD324F" w:rsidRDefault="003D36CB" w:rsidP="003D36CB">
      <w:pPr>
        <w:pStyle w:val="PL"/>
        <w:rPr>
          <w:noProof w:val="0"/>
        </w:rPr>
      </w:pPr>
    </w:p>
    <w:p w14:paraId="51A8F5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59E3B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FFB8C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04E51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178A4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2F9767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6002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4554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769961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752FA3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FACAD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794A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6E3200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0F3D7C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4DCAB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09A4E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1AD13368" w14:textId="77777777" w:rsidR="003D36CB" w:rsidRPr="00BD324F" w:rsidRDefault="003D36CB" w:rsidP="003D36CB">
      <w:pPr>
        <w:pStyle w:val="PL"/>
        <w:rPr>
          <w:noProof w:val="0"/>
        </w:rPr>
      </w:pPr>
    </w:p>
    <w:p w14:paraId="66ADE7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38993D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9D66E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2614B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49AB86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544D82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816E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C81B3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26DF99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6AFF9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array</w:t>
      </w:r>
    </w:p>
    <w:p w14:paraId="6B2D7C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1A3C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489223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296F6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27E9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2DD9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70FF16D6" w14:textId="77777777" w:rsidR="003D36CB" w:rsidRPr="00BD324F" w:rsidRDefault="003D36CB" w:rsidP="003D36CB">
      <w:pPr>
        <w:pStyle w:val="PL"/>
        <w:rPr>
          <w:noProof w:val="0"/>
        </w:rPr>
      </w:pPr>
    </w:p>
    <w:p w14:paraId="051C07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1F4C37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A0816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350C7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3CFDE380" w14:textId="77777777" w:rsidR="003D36CB" w:rsidRPr="00BD324F" w:rsidRDefault="003D36CB" w:rsidP="003D36CB">
      <w:pPr>
        <w:pStyle w:val="PL"/>
        <w:rPr>
          <w:noProof w:val="0"/>
        </w:rPr>
      </w:pPr>
    </w:p>
    <w:p w14:paraId="730D8A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698FEA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128A2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EF70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0701F9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71D116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61ED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0F2AA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688D13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073836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27D79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9D48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'#/components/schemas/ExternalGnbCuCpFunction-Single'</w:t>
      </w:r>
    </w:p>
    <w:p w14:paraId="16F9CC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081C63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4157F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7BEB1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39B24E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0887CC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5CB753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0319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1F123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6AD9DB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42CF2C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0EAF6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F027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483598F5" w14:textId="77777777" w:rsidR="003D36CB" w:rsidRPr="00BD324F" w:rsidRDefault="003D36CB" w:rsidP="003D36CB">
      <w:pPr>
        <w:pStyle w:val="PL"/>
        <w:rPr>
          <w:noProof w:val="0"/>
        </w:rPr>
      </w:pPr>
    </w:p>
    <w:p w14:paraId="4B39C2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01F4E2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AA19F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565D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F0CF8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2FA714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D415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4953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3E1134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351C4C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9B329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549B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0DDDD8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12D550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C8123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4512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71D186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0E2F8A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0E03B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4ABA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5ED1B3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2DD400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137E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F7CE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2CADED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27855D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24D82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931B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09871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03570A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2F51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B62B2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74655C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6F9B13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B3ECC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34A72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7A11D7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197B12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17832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B31D3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$ref: '#/components/schemas/EP_S1U-Single'</w:t>
      </w:r>
    </w:p>
    <w:p w14:paraId="618EF03D" w14:textId="77777777" w:rsidR="003D36CB" w:rsidRPr="00BD324F" w:rsidRDefault="003D36CB" w:rsidP="003D36CB">
      <w:pPr>
        <w:pStyle w:val="PL"/>
        <w:rPr>
          <w:noProof w:val="0"/>
        </w:rPr>
      </w:pPr>
    </w:p>
    <w:p w14:paraId="43A350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6B5B6BCB" w14:textId="77777777" w:rsidR="003D36CB" w:rsidRPr="00BD324F" w:rsidRDefault="003D36CB" w:rsidP="003D36CB">
      <w:pPr>
        <w:pStyle w:val="PL"/>
        <w:rPr>
          <w:noProof w:val="0"/>
        </w:rPr>
      </w:pPr>
    </w:p>
    <w:p w14:paraId="2D432E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05522F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3CF460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06288C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5CAA0DC2" w14:textId="77777777" w:rsidR="003D36CB" w:rsidRPr="00BD324F" w:rsidRDefault="003D36CB" w:rsidP="003D36CB">
      <w:pPr>
        <w:pStyle w:val="PL"/>
        <w:rPr>
          <w:noProof w:val="0"/>
        </w:rPr>
      </w:pPr>
    </w:p>
    <w:p w14:paraId="02DEB2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347E4E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6CA29A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351939AF" w14:textId="77777777" w:rsidR="003D36CB" w:rsidRPr="00BD324F" w:rsidRDefault="003D36CB" w:rsidP="003D36CB">
      <w:pPr>
        <w:pStyle w:val="PL"/>
        <w:rPr>
          <w:noProof w:val="0"/>
        </w:rPr>
      </w:pPr>
    </w:p>
    <w:p w14:paraId="23C6C3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1B4B64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3659B119" w14:textId="77777777" w:rsidR="003D36CB" w:rsidRPr="00BD324F" w:rsidRDefault="003D36CB" w:rsidP="003D36CB">
      <w:pPr>
        <w:pStyle w:val="PL"/>
        <w:rPr>
          <w:noProof w:val="0"/>
        </w:rPr>
      </w:pPr>
    </w:p>
    <w:p w14:paraId="29EBE8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5A4ABB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000C9D21" w14:textId="77777777" w:rsidR="003D36CB" w:rsidRPr="00BD324F" w:rsidRDefault="003D36CB" w:rsidP="003D36CB">
      <w:pPr>
        <w:pStyle w:val="PL"/>
        <w:rPr>
          <w:noProof w:val="0"/>
        </w:rPr>
      </w:pPr>
    </w:p>
    <w:p w14:paraId="7EF4B0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0C2C19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12C8D9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3E58EA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741DF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3CB859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075512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65AF90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1B4CEF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'#/components/schemas/NRFreqRelation-Single'</w:t>
      </w:r>
    </w:p>
    <w:p w14:paraId="71916C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730B67A1" w14:textId="77777777" w:rsidR="003D36CB" w:rsidRPr="00BD324F" w:rsidRDefault="003D36CB" w:rsidP="003D36CB">
      <w:pPr>
        <w:pStyle w:val="PL"/>
        <w:rPr>
          <w:noProof w:val="0"/>
        </w:rPr>
      </w:pPr>
    </w:p>
    <w:p w14:paraId="17936E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0E0789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52284A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6EB119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1B2376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3A7BB3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36A38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39F8EB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1D7F5A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39B09F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47E17F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30E630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09EC76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4F9B65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17956F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'#/components/schemas/ExternalNrCellCu-Single'</w:t>
      </w:r>
    </w:p>
    <w:p w14:paraId="5AF4C7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7B9718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6E818ECB" w14:textId="77777777" w:rsidR="003D36CB" w:rsidRPr="00BD324F" w:rsidRDefault="003D36CB" w:rsidP="003D36CB">
      <w:pPr>
        <w:pStyle w:val="PL"/>
        <w:rPr>
          <w:noProof w:val="0"/>
        </w:rPr>
      </w:pPr>
    </w:p>
    <w:p w14:paraId="7B5002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47731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2580032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B06A7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0964C2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98C6A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1AD1C3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7C540A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3F16EA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6D2AB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1BEDE6C0" w14:textId="77777777" w:rsidR="003D36CB" w:rsidRPr="00BD324F" w:rsidRDefault="003D36CB" w:rsidP="003D36CB">
      <w:pPr>
        <w:pStyle w:val="PL"/>
        <w:rPr>
          <w:noProof w:val="0"/>
        </w:rPr>
      </w:pPr>
    </w:p>
    <w:p w14:paraId="10BA0A87" w14:textId="77777777" w:rsidR="003D36CB" w:rsidRPr="00BD324F" w:rsidRDefault="003D36CB" w:rsidP="003D36CB">
      <w:pPr>
        <w:pStyle w:val="PL"/>
        <w:rPr>
          <w:noProof w:val="0"/>
        </w:rPr>
      </w:pPr>
    </w:p>
    <w:p w14:paraId="7322FDF0" w14:textId="77777777" w:rsidR="00B72602" w:rsidRPr="00BD324F" w:rsidRDefault="00B72602" w:rsidP="00B72602">
      <w:pPr>
        <w:pStyle w:val="PL"/>
        <w:rPr>
          <w:noProof w:val="0"/>
        </w:rPr>
      </w:pPr>
    </w:p>
    <w:sectPr w:rsidR="00B72602" w:rsidRPr="00BD324F" w:rsidSect="002632D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BFBC" w14:textId="77777777" w:rsidR="006A18C4" w:rsidRDefault="006A18C4">
      <w:r>
        <w:separator/>
      </w:r>
    </w:p>
  </w:endnote>
  <w:endnote w:type="continuationSeparator" w:id="0">
    <w:p w14:paraId="7BC96102" w14:textId="77777777" w:rsidR="006A18C4" w:rsidRDefault="006A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A4E48" w14:textId="77777777" w:rsidR="006A18C4" w:rsidRDefault="006A18C4">
      <w:r>
        <w:separator/>
      </w:r>
    </w:p>
  </w:footnote>
  <w:footnote w:type="continuationSeparator" w:id="0">
    <w:p w14:paraId="2AFB4CA1" w14:textId="77777777" w:rsidR="006A18C4" w:rsidRDefault="006A1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C507A9F" w:rsidR="00597B11" w:rsidRDefault="00414A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V16.11.</w:t>
    </w:r>
    <w:r w:rsidR="00FC402E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FC402E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-</w:t>
    </w:r>
    <w:r w:rsidR="00FC402E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FBC9746" w:rsidR="00597B11" w:rsidRDefault="00414A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15C01"/>
    <w:rsid w:val="00133525"/>
    <w:rsid w:val="00157558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58AA"/>
    <w:rsid w:val="006A18C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6292C"/>
    <w:rsid w:val="00774DA4"/>
    <w:rsid w:val="00781F0F"/>
    <w:rsid w:val="007861C2"/>
    <w:rsid w:val="007B600E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C402E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56</Pages>
  <Words>19587</Words>
  <Characters>111650</Characters>
  <Application>Microsoft Office Word</Application>
  <DocSecurity>0</DocSecurity>
  <Lines>930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43.020_CR0064_(Rel-11)_TEI11</cp:lastModifiedBy>
  <cp:revision>20</cp:revision>
  <cp:lastPrinted>2019-02-25T14:05:00Z</cp:lastPrinted>
  <dcterms:created xsi:type="dcterms:W3CDTF">2021-06-24T13:50:00Z</dcterms:created>
  <dcterms:modified xsi:type="dcterms:W3CDTF">2022-03-25T14:52:00Z</dcterms:modified>
</cp:coreProperties>
</file>