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308658D3"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573BF0">
              <w:rPr>
                <w:noProof w:val="0"/>
              </w:rPr>
              <w:t>5</w:t>
            </w:r>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573BF0">
              <w:rPr>
                <w:noProof w:val="0"/>
                <w:sz w:val="32"/>
              </w:rPr>
              <w:t>3</w:t>
            </w:r>
            <w:r w:rsidRPr="00F6081B">
              <w:rPr>
                <w:noProof w:val="0"/>
                <w:sz w:val="32"/>
              </w:rPr>
              <w:t>-</w:t>
            </w:r>
            <w:r w:rsidR="00573BF0">
              <w:rPr>
                <w:noProof w:val="0"/>
                <w:sz w:val="32"/>
              </w:rPr>
              <w:t>03</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1B2F0DDD"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573BF0">
              <w:rPr>
                <w:sz w:val="18"/>
              </w:rPr>
              <w:t>3</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A633FD2" w14:textId="66D6C2C3" w:rsidR="0074028E"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4028E">
        <w:rPr>
          <w:noProof/>
        </w:rPr>
        <w:t>Foreword</w:t>
      </w:r>
      <w:r w:rsidR="0074028E">
        <w:rPr>
          <w:noProof/>
        </w:rPr>
        <w:tab/>
      </w:r>
      <w:r w:rsidR="0074028E">
        <w:rPr>
          <w:noProof/>
        </w:rPr>
        <w:fldChar w:fldCharType="begin" w:fldLock="1"/>
      </w:r>
      <w:r w:rsidR="0074028E">
        <w:rPr>
          <w:noProof/>
        </w:rPr>
        <w:instrText xml:space="preserve"> PAGEREF _Toc105510822 \h </w:instrText>
      </w:r>
      <w:r w:rsidR="0074028E">
        <w:rPr>
          <w:noProof/>
        </w:rPr>
      </w:r>
      <w:r w:rsidR="0074028E">
        <w:rPr>
          <w:noProof/>
        </w:rPr>
        <w:fldChar w:fldCharType="separate"/>
      </w:r>
      <w:r w:rsidR="0074028E">
        <w:rPr>
          <w:noProof/>
        </w:rPr>
        <w:t>5</w:t>
      </w:r>
      <w:r w:rsidR="0074028E">
        <w:rPr>
          <w:noProof/>
        </w:rPr>
        <w:fldChar w:fldCharType="end"/>
      </w:r>
    </w:p>
    <w:p w14:paraId="3C94210C" w14:textId="4E729800" w:rsidR="0074028E" w:rsidRDefault="0074028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_Toc105510823 \h </w:instrText>
      </w:r>
      <w:r>
        <w:rPr>
          <w:noProof/>
        </w:rPr>
      </w:r>
      <w:r>
        <w:rPr>
          <w:noProof/>
        </w:rPr>
        <w:fldChar w:fldCharType="separate"/>
      </w:r>
      <w:r>
        <w:rPr>
          <w:noProof/>
        </w:rPr>
        <w:t>6</w:t>
      </w:r>
      <w:r>
        <w:rPr>
          <w:noProof/>
        </w:rPr>
        <w:fldChar w:fldCharType="end"/>
      </w:r>
    </w:p>
    <w:p w14:paraId="19C4A752" w14:textId="0EEF3F26" w:rsidR="0074028E" w:rsidRDefault="0074028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_Toc105510824 \h </w:instrText>
      </w:r>
      <w:r>
        <w:rPr>
          <w:noProof/>
        </w:rPr>
      </w:r>
      <w:r>
        <w:rPr>
          <w:noProof/>
        </w:rPr>
        <w:fldChar w:fldCharType="separate"/>
      </w:r>
      <w:r>
        <w:rPr>
          <w:noProof/>
        </w:rPr>
        <w:t>7</w:t>
      </w:r>
      <w:r>
        <w:rPr>
          <w:noProof/>
        </w:rPr>
        <w:fldChar w:fldCharType="end"/>
      </w:r>
    </w:p>
    <w:p w14:paraId="2853C617" w14:textId="68DD6768" w:rsidR="0074028E" w:rsidRDefault="0074028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_Toc105510825 \h </w:instrText>
      </w:r>
      <w:r>
        <w:rPr>
          <w:noProof/>
        </w:rPr>
      </w:r>
      <w:r>
        <w:rPr>
          <w:noProof/>
        </w:rPr>
        <w:fldChar w:fldCharType="separate"/>
      </w:r>
      <w:r>
        <w:rPr>
          <w:noProof/>
        </w:rPr>
        <w:t>7</w:t>
      </w:r>
      <w:r>
        <w:rPr>
          <w:noProof/>
        </w:rPr>
        <w:fldChar w:fldCharType="end"/>
      </w:r>
    </w:p>
    <w:p w14:paraId="30E316E8" w14:textId="556333AF" w:rsidR="0074028E" w:rsidRDefault="0074028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_Toc105510826 \h </w:instrText>
      </w:r>
      <w:r>
        <w:rPr>
          <w:noProof/>
        </w:rPr>
      </w:r>
      <w:r>
        <w:rPr>
          <w:noProof/>
        </w:rPr>
        <w:fldChar w:fldCharType="separate"/>
      </w:r>
      <w:r>
        <w:rPr>
          <w:noProof/>
        </w:rPr>
        <w:t>8</w:t>
      </w:r>
      <w:r>
        <w:rPr>
          <w:noProof/>
        </w:rPr>
        <w:fldChar w:fldCharType="end"/>
      </w:r>
    </w:p>
    <w:p w14:paraId="12F27EC0" w14:textId="63C5DFD3" w:rsidR="0074028E" w:rsidRDefault="007402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_Toc105510827 \h </w:instrText>
      </w:r>
      <w:r>
        <w:rPr>
          <w:noProof/>
        </w:rPr>
      </w:r>
      <w:r>
        <w:rPr>
          <w:noProof/>
        </w:rPr>
        <w:fldChar w:fldCharType="separate"/>
      </w:r>
      <w:r>
        <w:rPr>
          <w:noProof/>
        </w:rPr>
        <w:t>8</w:t>
      </w:r>
      <w:r>
        <w:rPr>
          <w:noProof/>
        </w:rPr>
        <w:fldChar w:fldCharType="end"/>
      </w:r>
    </w:p>
    <w:p w14:paraId="7BF555A0" w14:textId="06A4C65F" w:rsidR="0074028E" w:rsidRDefault="007402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_Toc105510828 \h </w:instrText>
      </w:r>
      <w:r>
        <w:rPr>
          <w:noProof/>
        </w:rPr>
      </w:r>
      <w:r>
        <w:rPr>
          <w:noProof/>
        </w:rPr>
        <w:fldChar w:fldCharType="separate"/>
      </w:r>
      <w:r>
        <w:rPr>
          <w:noProof/>
        </w:rPr>
        <w:t>8</w:t>
      </w:r>
      <w:r>
        <w:rPr>
          <w:noProof/>
        </w:rPr>
        <w:fldChar w:fldCharType="end"/>
      </w:r>
    </w:p>
    <w:p w14:paraId="0DE2DF14" w14:textId="3920985B" w:rsidR="0074028E" w:rsidRDefault="007402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_Toc105510829 \h </w:instrText>
      </w:r>
      <w:r>
        <w:rPr>
          <w:noProof/>
        </w:rPr>
      </w:r>
      <w:r>
        <w:rPr>
          <w:noProof/>
        </w:rPr>
        <w:fldChar w:fldCharType="separate"/>
      </w:r>
      <w:r>
        <w:rPr>
          <w:noProof/>
        </w:rPr>
        <w:t>8</w:t>
      </w:r>
      <w:r>
        <w:rPr>
          <w:noProof/>
        </w:rPr>
        <w:fldChar w:fldCharType="end"/>
      </w:r>
    </w:p>
    <w:p w14:paraId="5394B0CC" w14:textId="68DB0782" w:rsidR="0074028E" w:rsidRDefault="0074028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_Toc105510830 \h </w:instrText>
      </w:r>
      <w:r>
        <w:rPr>
          <w:noProof/>
        </w:rPr>
      </w:r>
      <w:r>
        <w:rPr>
          <w:noProof/>
        </w:rPr>
        <w:fldChar w:fldCharType="separate"/>
      </w:r>
      <w:r>
        <w:rPr>
          <w:noProof/>
        </w:rPr>
        <w:t>8</w:t>
      </w:r>
      <w:r>
        <w:rPr>
          <w:noProof/>
        </w:rPr>
        <w:fldChar w:fldCharType="end"/>
      </w:r>
    </w:p>
    <w:p w14:paraId="0A4F543C" w14:textId="76F71E6B" w:rsidR="0074028E" w:rsidRDefault="007402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_Toc105510831 \h </w:instrText>
      </w:r>
      <w:r>
        <w:rPr>
          <w:noProof/>
        </w:rPr>
      </w:r>
      <w:r>
        <w:rPr>
          <w:noProof/>
        </w:rPr>
        <w:fldChar w:fldCharType="separate"/>
      </w:r>
      <w:r>
        <w:rPr>
          <w:noProof/>
        </w:rPr>
        <w:t>8</w:t>
      </w:r>
      <w:r>
        <w:rPr>
          <w:noProof/>
        </w:rPr>
        <w:fldChar w:fldCharType="end"/>
      </w:r>
    </w:p>
    <w:p w14:paraId="205F3846" w14:textId="093B48AE" w:rsidR="0074028E" w:rsidRDefault="0074028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_Toc105510832 \h </w:instrText>
      </w:r>
      <w:r>
        <w:rPr>
          <w:noProof/>
        </w:rPr>
      </w:r>
      <w:r>
        <w:rPr>
          <w:noProof/>
        </w:rPr>
        <w:fldChar w:fldCharType="separate"/>
      </w:r>
      <w:r>
        <w:rPr>
          <w:noProof/>
        </w:rPr>
        <w:t>8</w:t>
      </w:r>
      <w:r>
        <w:rPr>
          <w:noProof/>
        </w:rPr>
        <w:fldChar w:fldCharType="end"/>
      </w:r>
    </w:p>
    <w:p w14:paraId="7FFE8AED" w14:textId="166305A1" w:rsidR="0074028E" w:rsidRDefault="0074028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_Toc105510833 \h </w:instrText>
      </w:r>
      <w:r>
        <w:rPr>
          <w:noProof/>
        </w:rPr>
      </w:r>
      <w:r>
        <w:rPr>
          <w:noProof/>
        </w:rPr>
        <w:fldChar w:fldCharType="separate"/>
      </w:r>
      <w:r>
        <w:rPr>
          <w:noProof/>
        </w:rPr>
        <w:t>8</w:t>
      </w:r>
      <w:r>
        <w:rPr>
          <w:noProof/>
        </w:rPr>
        <w:fldChar w:fldCharType="end"/>
      </w:r>
    </w:p>
    <w:p w14:paraId="63249A76" w14:textId="58855D78" w:rsidR="0074028E" w:rsidRDefault="0074028E">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_Toc105510834 \h </w:instrText>
      </w:r>
      <w:r>
        <w:rPr>
          <w:noProof/>
        </w:rPr>
      </w:r>
      <w:r>
        <w:rPr>
          <w:noProof/>
        </w:rPr>
        <w:fldChar w:fldCharType="separate"/>
      </w:r>
      <w:r>
        <w:rPr>
          <w:noProof/>
        </w:rPr>
        <w:t>8</w:t>
      </w:r>
      <w:r>
        <w:rPr>
          <w:noProof/>
        </w:rPr>
        <w:fldChar w:fldCharType="end"/>
      </w:r>
    </w:p>
    <w:p w14:paraId="0E467E28" w14:textId="2A07AE46" w:rsidR="0074028E" w:rsidRDefault="0074028E">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_Toc105510835 \h </w:instrText>
      </w:r>
      <w:r>
        <w:rPr>
          <w:noProof/>
        </w:rPr>
      </w:r>
      <w:r>
        <w:rPr>
          <w:noProof/>
        </w:rPr>
        <w:fldChar w:fldCharType="separate"/>
      </w:r>
      <w:r>
        <w:rPr>
          <w:noProof/>
        </w:rPr>
        <w:t>8</w:t>
      </w:r>
      <w:r>
        <w:rPr>
          <w:noProof/>
        </w:rPr>
        <w:fldChar w:fldCharType="end"/>
      </w:r>
    </w:p>
    <w:p w14:paraId="41627D7A" w14:textId="10BBE22A" w:rsidR="0074028E" w:rsidRDefault="0074028E">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_Toc105510836 \h </w:instrText>
      </w:r>
      <w:r>
        <w:rPr>
          <w:noProof/>
        </w:rPr>
      </w:r>
      <w:r>
        <w:rPr>
          <w:noProof/>
        </w:rPr>
        <w:fldChar w:fldCharType="separate"/>
      </w:r>
      <w:r>
        <w:rPr>
          <w:noProof/>
        </w:rPr>
        <w:t>8</w:t>
      </w:r>
      <w:r>
        <w:rPr>
          <w:noProof/>
        </w:rPr>
        <w:fldChar w:fldCharType="end"/>
      </w:r>
    </w:p>
    <w:p w14:paraId="7A748CF4" w14:textId="53E22510" w:rsidR="0074028E" w:rsidRDefault="0074028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_Toc105510837 \h </w:instrText>
      </w:r>
      <w:r>
        <w:rPr>
          <w:noProof/>
        </w:rPr>
      </w:r>
      <w:r>
        <w:rPr>
          <w:noProof/>
        </w:rPr>
        <w:fldChar w:fldCharType="separate"/>
      </w:r>
      <w:r>
        <w:rPr>
          <w:noProof/>
        </w:rPr>
        <w:t>9</w:t>
      </w:r>
      <w:r>
        <w:rPr>
          <w:noProof/>
        </w:rPr>
        <w:fldChar w:fldCharType="end"/>
      </w:r>
    </w:p>
    <w:p w14:paraId="64507276" w14:textId="21F650D6"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_Toc105510838 \h </w:instrText>
      </w:r>
      <w:r>
        <w:rPr>
          <w:noProof/>
        </w:rPr>
      </w:r>
      <w:r>
        <w:rPr>
          <w:noProof/>
        </w:rPr>
        <w:fldChar w:fldCharType="separate"/>
      </w:r>
      <w:r>
        <w:rPr>
          <w:noProof/>
        </w:rPr>
        <w:t>9</w:t>
      </w:r>
      <w:r>
        <w:rPr>
          <w:noProof/>
        </w:rPr>
        <w:fldChar w:fldCharType="end"/>
      </w:r>
    </w:p>
    <w:p w14:paraId="7D440296" w14:textId="7BEC9E07" w:rsidR="0074028E" w:rsidRDefault="0074028E">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_Toc105510839 \h </w:instrText>
      </w:r>
      <w:r>
        <w:rPr>
          <w:noProof/>
        </w:rPr>
      </w:r>
      <w:r>
        <w:rPr>
          <w:noProof/>
        </w:rPr>
        <w:fldChar w:fldCharType="separate"/>
      </w:r>
      <w:r>
        <w:rPr>
          <w:noProof/>
        </w:rPr>
        <w:t>10</w:t>
      </w:r>
      <w:r>
        <w:rPr>
          <w:noProof/>
        </w:rPr>
        <w:fldChar w:fldCharType="end"/>
      </w:r>
    </w:p>
    <w:p w14:paraId="35244002" w14:textId="143644EC" w:rsidR="0074028E" w:rsidRDefault="0074028E">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_Toc105510840 \h </w:instrText>
      </w:r>
      <w:r>
        <w:rPr>
          <w:noProof/>
        </w:rPr>
      </w:r>
      <w:r>
        <w:rPr>
          <w:noProof/>
        </w:rPr>
        <w:fldChar w:fldCharType="separate"/>
      </w:r>
      <w:r>
        <w:rPr>
          <w:noProof/>
        </w:rPr>
        <w:t>10</w:t>
      </w:r>
      <w:r>
        <w:rPr>
          <w:noProof/>
        </w:rPr>
        <w:fldChar w:fldCharType="end"/>
      </w:r>
    </w:p>
    <w:p w14:paraId="4AB86EF5" w14:textId="0E0136A0" w:rsidR="0074028E" w:rsidRDefault="0074028E">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AssuranceClosedControlLoop</w:t>
      </w:r>
      <w:r>
        <w:rPr>
          <w:noProof/>
        </w:rPr>
        <w:tab/>
      </w:r>
      <w:r>
        <w:rPr>
          <w:noProof/>
        </w:rPr>
        <w:fldChar w:fldCharType="begin" w:fldLock="1"/>
      </w:r>
      <w:r>
        <w:rPr>
          <w:noProof/>
        </w:rPr>
        <w:instrText xml:space="preserve"> PAGEREF _Toc105510841 \h </w:instrText>
      </w:r>
      <w:r>
        <w:rPr>
          <w:noProof/>
        </w:rPr>
      </w:r>
      <w:r>
        <w:rPr>
          <w:noProof/>
        </w:rPr>
        <w:fldChar w:fldCharType="separate"/>
      </w:r>
      <w:r>
        <w:rPr>
          <w:noProof/>
        </w:rPr>
        <w:t>10</w:t>
      </w:r>
      <w:r>
        <w:rPr>
          <w:noProof/>
        </w:rPr>
        <w:fldChar w:fldCharType="end"/>
      </w:r>
    </w:p>
    <w:p w14:paraId="20858BDE" w14:textId="56CBC4B8" w:rsidR="0074028E" w:rsidRDefault="0074028E">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w:t>
      </w:r>
      <w:r>
        <w:rPr>
          <w:noProof/>
        </w:rPr>
        <w:tab/>
      </w:r>
      <w:r>
        <w:rPr>
          <w:noProof/>
        </w:rPr>
        <w:fldChar w:fldCharType="begin" w:fldLock="1"/>
      </w:r>
      <w:r>
        <w:rPr>
          <w:noProof/>
        </w:rPr>
        <w:instrText xml:space="preserve"> PAGEREF _Toc105510842 \h </w:instrText>
      </w:r>
      <w:r>
        <w:rPr>
          <w:noProof/>
        </w:rPr>
      </w:r>
      <w:r>
        <w:rPr>
          <w:noProof/>
        </w:rPr>
        <w:fldChar w:fldCharType="separate"/>
      </w:r>
      <w:r>
        <w:rPr>
          <w:noProof/>
        </w:rPr>
        <w:t>11</w:t>
      </w:r>
      <w:r>
        <w:rPr>
          <w:noProof/>
        </w:rPr>
        <w:fldChar w:fldCharType="end"/>
      </w:r>
    </w:p>
    <w:p w14:paraId="3E53757A" w14:textId="0CF52DEC" w:rsidR="0074028E" w:rsidRDefault="0074028E">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6D4D2A">
        <w:rPr>
          <w:noProof/>
        </w:rPr>
        <w:t>Void</w:t>
      </w:r>
      <w:r>
        <w:rPr>
          <w:noProof/>
        </w:rPr>
        <w:tab/>
      </w:r>
      <w:r>
        <w:rPr>
          <w:noProof/>
        </w:rPr>
        <w:fldChar w:fldCharType="begin" w:fldLock="1"/>
      </w:r>
      <w:r>
        <w:rPr>
          <w:noProof/>
        </w:rPr>
        <w:instrText xml:space="preserve"> PAGEREF _Toc105510843 \h </w:instrText>
      </w:r>
      <w:r>
        <w:rPr>
          <w:noProof/>
        </w:rPr>
      </w:r>
      <w:r>
        <w:rPr>
          <w:noProof/>
        </w:rPr>
        <w:fldChar w:fldCharType="separate"/>
      </w:r>
      <w:r>
        <w:rPr>
          <w:noProof/>
        </w:rPr>
        <w:t>12</w:t>
      </w:r>
      <w:r>
        <w:rPr>
          <w:noProof/>
        </w:rPr>
        <w:fldChar w:fldCharType="end"/>
      </w:r>
    </w:p>
    <w:p w14:paraId="22CE9B25" w14:textId="3844096F" w:rsidR="0074028E" w:rsidRDefault="0074028E">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_Toc105510844 \h </w:instrText>
      </w:r>
      <w:r>
        <w:rPr>
          <w:noProof/>
        </w:rPr>
      </w:r>
      <w:r>
        <w:rPr>
          <w:noProof/>
        </w:rPr>
        <w:fldChar w:fldCharType="separate"/>
      </w:r>
      <w:r>
        <w:rPr>
          <w:noProof/>
        </w:rPr>
        <w:t>12</w:t>
      </w:r>
      <w:r>
        <w:rPr>
          <w:noProof/>
        </w:rPr>
        <w:fldChar w:fldCharType="end"/>
      </w:r>
    </w:p>
    <w:p w14:paraId="6B229B67" w14:textId="0BA87694" w:rsidR="0074028E" w:rsidRDefault="0074028E">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 &lt;&lt;dataType&gt;&gt;</w:t>
      </w:r>
      <w:r>
        <w:rPr>
          <w:noProof/>
        </w:rPr>
        <w:tab/>
      </w:r>
      <w:r>
        <w:rPr>
          <w:noProof/>
        </w:rPr>
        <w:fldChar w:fldCharType="begin" w:fldLock="1"/>
      </w:r>
      <w:r>
        <w:rPr>
          <w:noProof/>
        </w:rPr>
        <w:instrText xml:space="preserve"> PAGEREF _Toc105510845 \h </w:instrText>
      </w:r>
      <w:r>
        <w:rPr>
          <w:noProof/>
        </w:rPr>
      </w:r>
      <w:r>
        <w:rPr>
          <w:noProof/>
        </w:rPr>
        <w:fldChar w:fldCharType="separate"/>
      </w:r>
      <w:r>
        <w:rPr>
          <w:noProof/>
        </w:rPr>
        <w:t>12</w:t>
      </w:r>
      <w:r>
        <w:rPr>
          <w:noProof/>
        </w:rPr>
        <w:fldChar w:fldCharType="end"/>
      </w:r>
    </w:p>
    <w:p w14:paraId="29B0AAC4" w14:textId="41A8EA31"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AssuranceGoalStatus &lt;&lt;dataType&gt;&gt;</w:t>
      </w:r>
      <w:r>
        <w:rPr>
          <w:noProof/>
        </w:rPr>
        <w:tab/>
      </w:r>
      <w:r>
        <w:rPr>
          <w:noProof/>
        </w:rPr>
        <w:fldChar w:fldCharType="begin" w:fldLock="1"/>
      </w:r>
      <w:r>
        <w:rPr>
          <w:noProof/>
        </w:rPr>
        <w:instrText xml:space="preserve"> PAGEREF _Toc105510846 \h </w:instrText>
      </w:r>
      <w:r>
        <w:rPr>
          <w:noProof/>
        </w:rPr>
      </w:r>
      <w:r>
        <w:rPr>
          <w:noProof/>
        </w:rPr>
        <w:fldChar w:fldCharType="separate"/>
      </w:r>
      <w:r>
        <w:rPr>
          <w:noProof/>
        </w:rPr>
        <w:t>12</w:t>
      </w:r>
      <w:r>
        <w:rPr>
          <w:noProof/>
        </w:rPr>
        <w:fldChar w:fldCharType="end"/>
      </w:r>
    </w:p>
    <w:p w14:paraId="7993EDDA" w14:textId="77C4E5B5"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_Toc105510847 \h </w:instrText>
      </w:r>
      <w:r>
        <w:rPr>
          <w:noProof/>
        </w:rPr>
      </w:r>
      <w:r>
        <w:rPr>
          <w:noProof/>
        </w:rPr>
        <w:fldChar w:fldCharType="separate"/>
      </w:r>
      <w:r>
        <w:rPr>
          <w:noProof/>
        </w:rPr>
        <w:t>13</w:t>
      </w:r>
      <w:r>
        <w:rPr>
          <w:noProof/>
        </w:rPr>
        <w:fldChar w:fldCharType="end"/>
      </w:r>
    </w:p>
    <w:p w14:paraId="3B18BD6E" w14:textId="3252EE72" w:rsidR="0074028E" w:rsidRDefault="0074028E">
      <w:pPr>
        <w:pStyle w:val="TOC5"/>
        <w:rPr>
          <w:rFonts w:asciiTheme="minorHAnsi" w:eastAsiaTheme="minorEastAsia" w:hAnsiTheme="minorHAnsi" w:cstheme="minorBidi"/>
          <w:noProof/>
          <w:sz w:val="22"/>
          <w:szCs w:val="22"/>
          <w:lang w:eastAsia="en-GB"/>
        </w:rPr>
      </w:pPr>
      <w:r>
        <w:rPr>
          <w:noProof/>
        </w:rPr>
        <w:t>4.1.2.3.8</w:t>
      </w:r>
      <w:r>
        <w:rPr>
          <w:rFonts w:asciiTheme="minorHAnsi" w:eastAsiaTheme="minorEastAsia" w:hAnsiTheme="minorHAnsi" w:cstheme="minorBidi"/>
          <w:noProof/>
          <w:sz w:val="22"/>
          <w:szCs w:val="22"/>
          <w:lang w:eastAsia="en-GB"/>
        </w:rPr>
        <w:tab/>
      </w:r>
      <w:r w:rsidRPr="006D4D2A">
        <w:rPr>
          <w:rFonts w:ascii="Courier New" w:hAnsi="Courier New" w:cs="Courier New"/>
          <w:noProof/>
        </w:rPr>
        <w:t xml:space="preserve">AssuranceReport </w:t>
      </w:r>
      <w:r w:rsidRPr="006D4D2A">
        <w:rPr>
          <w:rFonts w:ascii="Courier New" w:hAnsi="Courier New" w:cs="Courier New"/>
          <w:noProof/>
          <w:lang w:eastAsia="zh-CN"/>
        </w:rPr>
        <w:t>&lt;&lt;IOC&gt;&gt;</w:t>
      </w:r>
      <w:r>
        <w:rPr>
          <w:noProof/>
        </w:rPr>
        <w:tab/>
      </w:r>
      <w:r>
        <w:rPr>
          <w:noProof/>
        </w:rPr>
        <w:fldChar w:fldCharType="begin" w:fldLock="1"/>
      </w:r>
      <w:r>
        <w:rPr>
          <w:noProof/>
        </w:rPr>
        <w:instrText xml:space="preserve"> PAGEREF _Toc105510848 \h </w:instrText>
      </w:r>
      <w:r>
        <w:rPr>
          <w:noProof/>
        </w:rPr>
      </w:r>
      <w:r>
        <w:rPr>
          <w:noProof/>
        </w:rPr>
        <w:fldChar w:fldCharType="separate"/>
      </w:r>
      <w:r>
        <w:rPr>
          <w:noProof/>
        </w:rPr>
        <w:t>13</w:t>
      </w:r>
      <w:r>
        <w:rPr>
          <w:noProof/>
        </w:rPr>
        <w:fldChar w:fldCharType="end"/>
      </w:r>
    </w:p>
    <w:p w14:paraId="3F27FAE7" w14:textId="781E0E97" w:rsidR="0074028E" w:rsidRDefault="0074028E">
      <w:pPr>
        <w:pStyle w:val="TOC5"/>
        <w:rPr>
          <w:rFonts w:asciiTheme="minorHAnsi" w:eastAsiaTheme="minorEastAsia" w:hAnsiTheme="minorHAnsi" w:cstheme="minorBidi"/>
          <w:noProof/>
          <w:sz w:val="22"/>
          <w:szCs w:val="22"/>
          <w:lang w:eastAsia="en-GB"/>
        </w:rPr>
      </w:pPr>
      <w:r>
        <w:rPr>
          <w:noProof/>
        </w:rPr>
        <w:t>4.1.2.3.6</w:t>
      </w:r>
      <w:r>
        <w:rPr>
          <w:rFonts w:asciiTheme="minorHAnsi" w:eastAsiaTheme="minorEastAsia" w:hAnsiTheme="minorHAnsi" w:cstheme="minorBidi"/>
          <w:noProof/>
          <w:sz w:val="22"/>
          <w:szCs w:val="22"/>
          <w:lang w:eastAsia="en-GB"/>
        </w:rPr>
        <w:tab/>
      </w:r>
      <w:r w:rsidRPr="006D4D2A">
        <w:rPr>
          <w:rFonts w:ascii="Courier New" w:hAnsi="Courier New" w:cs="Courier New"/>
          <w:noProof/>
        </w:rPr>
        <w:t>AssuranceScope &lt;&lt;dataType&gt;&gt;</w:t>
      </w:r>
      <w:r>
        <w:rPr>
          <w:noProof/>
        </w:rPr>
        <w:tab/>
      </w:r>
      <w:r>
        <w:rPr>
          <w:noProof/>
        </w:rPr>
        <w:fldChar w:fldCharType="begin" w:fldLock="1"/>
      </w:r>
      <w:r>
        <w:rPr>
          <w:noProof/>
        </w:rPr>
        <w:instrText xml:space="preserve"> PAGEREF _Toc105510849 \h </w:instrText>
      </w:r>
      <w:r>
        <w:rPr>
          <w:noProof/>
        </w:rPr>
      </w:r>
      <w:r>
        <w:rPr>
          <w:noProof/>
        </w:rPr>
        <w:fldChar w:fldCharType="separate"/>
      </w:r>
      <w:r>
        <w:rPr>
          <w:noProof/>
        </w:rPr>
        <w:t>14</w:t>
      </w:r>
      <w:r>
        <w:rPr>
          <w:noProof/>
        </w:rPr>
        <w:fldChar w:fldCharType="end"/>
      </w:r>
    </w:p>
    <w:p w14:paraId="7BD156DE" w14:textId="36171D09" w:rsidR="0074028E" w:rsidRDefault="0074028E">
      <w:pPr>
        <w:pStyle w:val="TOC5"/>
        <w:rPr>
          <w:rFonts w:asciiTheme="minorHAnsi" w:eastAsiaTheme="minorEastAsia" w:hAnsiTheme="minorHAnsi" w:cstheme="minorBidi"/>
          <w:noProof/>
          <w:sz w:val="22"/>
          <w:szCs w:val="22"/>
          <w:lang w:eastAsia="en-GB"/>
        </w:rPr>
      </w:pPr>
      <w:r>
        <w:rPr>
          <w:noProof/>
        </w:rPr>
        <w:t>4.1.2.3.7</w:t>
      </w:r>
      <w:r>
        <w:rPr>
          <w:rFonts w:asciiTheme="minorHAnsi" w:eastAsiaTheme="minorEastAsia" w:hAnsiTheme="minorHAnsi" w:cstheme="minorBidi"/>
          <w:noProof/>
          <w:sz w:val="22"/>
          <w:szCs w:val="22"/>
          <w:lang w:eastAsia="en-GB"/>
        </w:rPr>
        <w:tab/>
      </w:r>
      <w:r>
        <w:rPr>
          <w:noProof/>
        </w:rPr>
        <w:t xml:space="preserve">ACCLDisallowedAttributes </w:t>
      </w:r>
      <w:r w:rsidRPr="006D4D2A">
        <w:rPr>
          <w:rFonts w:ascii="Courier New" w:hAnsi="Courier New" w:cs="Courier New"/>
          <w:noProof/>
        </w:rPr>
        <w:t>&lt;&lt;datatype&gt;&gt;</w:t>
      </w:r>
      <w:r>
        <w:rPr>
          <w:noProof/>
        </w:rPr>
        <w:tab/>
      </w:r>
      <w:r>
        <w:rPr>
          <w:noProof/>
        </w:rPr>
        <w:fldChar w:fldCharType="begin" w:fldLock="1"/>
      </w:r>
      <w:r>
        <w:rPr>
          <w:noProof/>
        </w:rPr>
        <w:instrText xml:space="preserve"> PAGEREF _Toc105510850 \h </w:instrText>
      </w:r>
      <w:r>
        <w:rPr>
          <w:noProof/>
        </w:rPr>
      </w:r>
      <w:r>
        <w:rPr>
          <w:noProof/>
        </w:rPr>
        <w:fldChar w:fldCharType="separate"/>
      </w:r>
      <w:r>
        <w:rPr>
          <w:noProof/>
        </w:rPr>
        <w:t>14</w:t>
      </w:r>
      <w:r>
        <w:rPr>
          <w:noProof/>
        </w:rPr>
        <w:fldChar w:fldCharType="end"/>
      </w:r>
    </w:p>
    <w:p w14:paraId="28FE7285" w14:textId="4A0C29C1" w:rsidR="0074028E" w:rsidRDefault="0074028E">
      <w:pPr>
        <w:pStyle w:val="TOC4"/>
        <w:rPr>
          <w:rFonts w:asciiTheme="minorHAnsi" w:eastAsiaTheme="minorEastAsia" w:hAnsiTheme="minorHAnsi" w:cstheme="minorBidi"/>
          <w:noProof/>
          <w:sz w:val="22"/>
          <w:szCs w:val="22"/>
          <w:lang w:eastAsia="en-GB"/>
        </w:rPr>
      </w:pPr>
      <w:r>
        <w:rPr>
          <w:noProof/>
        </w:rPr>
        <w:t>4.1.2.4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_Toc105510851 \h </w:instrText>
      </w:r>
      <w:r>
        <w:rPr>
          <w:noProof/>
        </w:rPr>
      </w:r>
      <w:r>
        <w:rPr>
          <w:noProof/>
        </w:rPr>
        <w:fldChar w:fldCharType="separate"/>
      </w:r>
      <w:r>
        <w:rPr>
          <w:noProof/>
        </w:rPr>
        <w:t>15</w:t>
      </w:r>
      <w:r>
        <w:rPr>
          <w:noProof/>
        </w:rPr>
        <w:fldChar w:fldCharType="end"/>
      </w:r>
    </w:p>
    <w:p w14:paraId="447C1323" w14:textId="3E9F5FF1" w:rsidR="0074028E" w:rsidRDefault="0074028E">
      <w:pPr>
        <w:pStyle w:val="TOC5"/>
        <w:rPr>
          <w:rFonts w:asciiTheme="minorHAnsi" w:eastAsiaTheme="minorEastAsia" w:hAnsiTheme="minorHAnsi" w:cstheme="minorBidi"/>
          <w:noProof/>
          <w:sz w:val="22"/>
          <w:szCs w:val="22"/>
          <w:lang w:eastAsia="en-GB"/>
        </w:rPr>
      </w:pPr>
      <w:r>
        <w:rPr>
          <w:noProof/>
          <w:lang w:eastAsia="zh-CN"/>
        </w:rPr>
        <w:t>4.1.2.4.1</w:t>
      </w:r>
      <w:r>
        <w:rPr>
          <w:rFonts w:asciiTheme="minorHAnsi" w:eastAsiaTheme="minorEastAsia" w:hAnsiTheme="minorHAnsi" w:cstheme="minorBidi"/>
          <w:noProof/>
          <w:sz w:val="22"/>
          <w:szCs w:val="22"/>
          <w:lang w:eastAsia="en-GB"/>
        </w:rPr>
        <w:tab/>
      </w:r>
      <w:r>
        <w:rPr>
          <w:noProof/>
          <w:lang w:eastAsia="zh-CN"/>
        </w:rPr>
        <w:t>Attribute properties</w:t>
      </w:r>
      <w:r>
        <w:rPr>
          <w:noProof/>
        </w:rPr>
        <w:tab/>
      </w:r>
      <w:r>
        <w:rPr>
          <w:noProof/>
        </w:rPr>
        <w:fldChar w:fldCharType="begin" w:fldLock="1"/>
      </w:r>
      <w:r>
        <w:rPr>
          <w:noProof/>
        </w:rPr>
        <w:instrText xml:space="preserve"> PAGEREF _Toc105510852 \h </w:instrText>
      </w:r>
      <w:r>
        <w:rPr>
          <w:noProof/>
        </w:rPr>
      </w:r>
      <w:r>
        <w:rPr>
          <w:noProof/>
        </w:rPr>
        <w:fldChar w:fldCharType="separate"/>
      </w:r>
      <w:r>
        <w:rPr>
          <w:noProof/>
        </w:rPr>
        <w:t>15</w:t>
      </w:r>
      <w:r>
        <w:rPr>
          <w:noProof/>
        </w:rPr>
        <w:fldChar w:fldCharType="end"/>
      </w:r>
    </w:p>
    <w:p w14:paraId="66F6EFBE" w14:textId="4E10DFC5" w:rsidR="0074028E" w:rsidRDefault="0074028E">
      <w:pPr>
        <w:pStyle w:val="TOC5"/>
        <w:rPr>
          <w:rFonts w:asciiTheme="minorHAnsi" w:eastAsiaTheme="minorEastAsia" w:hAnsiTheme="minorHAnsi" w:cstheme="minorBidi"/>
          <w:noProof/>
          <w:sz w:val="22"/>
          <w:szCs w:val="22"/>
          <w:lang w:eastAsia="en-GB"/>
        </w:rPr>
      </w:pPr>
      <w:r>
        <w:rPr>
          <w:noProof/>
          <w:lang w:eastAsia="zh-CN"/>
        </w:rPr>
        <w:t>4.1.2.4.2</w:t>
      </w:r>
      <w:r>
        <w:rPr>
          <w:rFonts w:asciiTheme="minorHAnsi" w:eastAsiaTheme="minorEastAsia" w:hAnsiTheme="minorHAnsi" w:cstheme="minorBidi"/>
          <w:noProof/>
          <w:sz w:val="22"/>
          <w:szCs w:val="22"/>
          <w:lang w:eastAsia="en-GB"/>
        </w:rPr>
        <w:tab/>
      </w:r>
      <w:r>
        <w:rPr>
          <w:noProof/>
          <w:lang w:eastAsia="zh-CN"/>
        </w:rPr>
        <w:t>Constraints</w:t>
      </w:r>
      <w:r>
        <w:rPr>
          <w:noProof/>
        </w:rPr>
        <w:tab/>
      </w:r>
      <w:r>
        <w:rPr>
          <w:noProof/>
        </w:rPr>
        <w:fldChar w:fldCharType="begin" w:fldLock="1"/>
      </w:r>
      <w:r>
        <w:rPr>
          <w:noProof/>
        </w:rPr>
        <w:instrText xml:space="preserve"> PAGEREF _Toc105510853 \h </w:instrText>
      </w:r>
      <w:r>
        <w:rPr>
          <w:noProof/>
        </w:rPr>
      </w:r>
      <w:r>
        <w:rPr>
          <w:noProof/>
        </w:rPr>
        <w:fldChar w:fldCharType="separate"/>
      </w:r>
      <w:r>
        <w:rPr>
          <w:noProof/>
        </w:rPr>
        <w:t>20</w:t>
      </w:r>
      <w:r>
        <w:rPr>
          <w:noProof/>
        </w:rPr>
        <w:fldChar w:fldCharType="end"/>
      </w:r>
    </w:p>
    <w:p w14:paraId="2A58378C" w14:textId="20AEAFEF" w:rsidR="0074028E" w:rsidRDefault="0074028E">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_Toc105510854 \h </w:instrText>
      </w:r>
      <w:r>
        <w:rPr>
          <w:noProof/>
        </w:rPr>
      </w:r>
      <w:r>
        <w:rPr>
          <w:noProof/>
        </w:rPr>
        <w:fldChar w:fldCharType="separate"/>
      </w:r>
      <w:r>
        <w:rPr>
          <w:noProof/>
        </w:rPr>
        <w:t>20</w:t>
      </w:r>
      <w:r>
        <w:rPr>
          <w:noProof/>
        </w:rPr>
        <w:fldChar w:fldCharType="end"/>
      </w:r>
    </w:p>
    <w:p w14:paraId="1557C270" w14:textId="38B9F835" w:rsidR="0074028E" w:rsidRDefault="0074028E">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_Toc105510855 \h </w:instrText>
      </w:r>
      <w:r>
        <w:rPr>
          <w:noProof/>
        </w:rPr>
      </w:r>
      <w:r>
        <w:rPr>
          <w:noProof/>
        </w:rPr>
        <w:fldChar w:fldCharType="separate"/>
      </w:r>
      <w:r>
        <w:rPr>
          <w:noProof/>
        </w:rPr>
        <w:t>20</w:t>
      </w:r>
      <w:r>
        <w:rPr>
          <w:noProof/>
        </w:rPr>
        <w:fldChar w:fldCharType="end"/>
      </w:r>
    </w:p>
    <w:p w14:paraId="62CB0E97" w14:textId="122EB7F8" w:rsidR="0074028E" w:rsidRDefault="0074028E">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_Toc105510856 \h </w:instrText>
      </w:r>
      <w:r>
        <w:rPr>
          <w:noProof/>
        </w:rPr>
      </w:r>
      <w:r>
        <w:rPr>
          <w:noProof/>
        </w:rPr>
        <w:fldChar w:fldCharType="separate"/>
      </w:r>
      <w:r>
        <w:rPr>
          <w:noProof/>
        </w:rPr>
        <w:t>20</w:t>
      </w:r>
      <w:r>
        <w:rPr>
          <w:noProof/>
        </w:rPr>
        <w:fldChar w:fldCharType="end"/>
      </w:r>
    </w:p>
    <w:p w14:paraId="22FB90C6" w14:textId="3F8E46B7" w:rsidR="0074028E" w:rsidRDefault="0074028E">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_Toc105510857 \h </w:instrText>
      </w:r>
      <w:r>
        <w:rPr>
          <w:noProof/>
        </w:rPr>
      </w:r>
      <w:r>
        <w:rPr>
          <w:noProof/>
        </w:rPr>
        <w:fldChar w:fldCharType="separate"/>
      </w:r>
      <w:r>
        <w:rPr>
          <w:noProof/>
        </w:rPr>
        <w:t>20</w:t>
      </w:r>
      <w:r>
        <w:rPr>
          <w:noProof/>
        </w:rPr>
        <w:fldChar w:fldCharType="end"/>
      </w:r>
    </w:p>
    <w:p w14:paraId="27EDAE35" w14:textId="3975C039" w:rsidR="0074028E" w:rsidRDefault="0074028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_Toc105510858 \h </w:instrText>
      </w:r>
      <w:r>
        <w:rPr>
          <w:noProof/>
        </w:rPr>
      </w:r>
      <w:r>
        <w:rPr>
          <w:noProof/>
        </w:rPr>
        <w:fldChar w:fldCharType="separate"/>
      </w:r>
      <w:r>
        <w:rPr>
          <w:noProof/>
        </w:rPr>
        <w:t>21</w:t>
      </w:r>
      <w:r>
        <w:rPr>
          <w:noProof/>
        </w:rPr>
        <w:fldChar w:fldCharType="end"/>
      </w:r>
    </w:p>
    <w:p w14:paraId="6440FC85" w14:textId="2E08AEAB" w:rsidR="0074028E" w:rsidRDefault="0074028E">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_Toc105510859 \h </w:instrText>
      </w:r>
      <w:r>
        <w:rPr>
          <w:noProof/>
        </w:rPr>
      </w:r>
      <w:r>
        <w:rPr>
          <w:noProof/>
        </w:rPr>
        <w:fldChar w:fldCharType="separate"/>
      </w:r>
      <w:r>
        <w:rPr>
          <w:noProof/>
        </w:rPr>
        <w:t>21</w:t>
      </w:r>
      <w:r>
        <w:rPr>
          <w:noProof/>
        </w:rPr>
        <w:fldChar w:fldCharType="end"/>
      </w:r>
    </w:p>
    <w:p w14:paraId="2C246F48" w14:textId="17C910C7" w:rsidR="0074028E" w:rsidRDefault="007402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_Toc105510860 \h </w:instrText>
      </w:r>
      <w:r>
        <w:rPr>
          <w:noProof/>
        </w:rPr>
      </w:r>
      <w:r>
        <w:rPr>
          <w:noProof/>
        </w:rPr>
        <w:fldChar w:fldCharType="separate"/>
      </w:r>
      <w:r>
        <w:rPr>
          <w:noProof/>
        </w:rPr>
        <w:t>22</w:t>
      </w:r>
      <w:r>
        <w:rPr>
          <w:noProof/>
        </w:rPr>
        <w:fldChar w:fldCharType="end"/>
      </w:r>
    </w:p>
    <w:p w14:paraId="0CCDE564" w14:textId="14590D58" w:rsidR="0074028E" w:rsidRDefault="0074028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_Toc105510861 \h </w:instrText>
      </w:r>
      <w:r>
        <w:rPr>
          <w:noProof/>
        </w:rPr>
      </w:r>
      <w:r>
        <w:rPr>
          <w:noProof/>
        </w:rPr>
        <w:fldChar w:fldCharType="separate"/>
      </w:r>
      <w:r>
        <w:rPr>
          <w:noProof/>
        </w:rPr>
        <w:t>22</w:t>
      </w:r>
      <w:r>
        <w:rPr>
          <w:noProof/>
        </w:rPr>
        <w:fldChar w:fldCharType="end"/>
      </w:r>
    </w:p>
    <w:p w14:paraId="51E5E4B3" w14:textId="258E763F" w:rsidR="0074028E" w:rsidRDefault="0074028E" w:rsidP="0074028E">
      <w:pPr>
        <w:pStyle w:val="TOC8"/>
        <w:rPr>
          <w:rFonts w:asciiTheme="minorHAnsi" w:eastAsiaTheme="minorEastAsia" w:hAnsiTheme="minorHAnsi" w:cstheme="minorBidi"/>
          <w:b w:val="0"/>
          <w:noProof/>
          <w:szCs w:val="22"/>
          <w:lang w:eastAsia="en-GB"/>
        </w:rPr>
      </w:pPr>
      <w:r>
        <w:rPr>
          <w:noProof/>
        </w:rPr>
        <w:t>Annex A (informative): Control loop deployed in different layers</w:t>
      </w:r>
      <w:r>
        <w:rPr>
          <w:noProof/>
        </w:rPr>
        <w:tab/>
      </w:r>
      <w:r>
        <w:rPr>
          <w:noProof/>
        </w:rPr>
        <w:fldChar w:fldCharType="begin" w:fldLock="1"/>
      </w:r>
      <w:r>
        <w:rPr>
          <w:noProof/>
        </w:rPr>
        <w:instrText xml:space="preserve"> PAGEREF _Toc105510862 \h </w:instrText>
      </w:r>
      <w:r>
        <w:rPr>
          <w:noProof/>
        </w:rPr>
      </w:r>
      <w:r>
        <w:rPr>
          <w:noProof/>
        </w:rPr>
        <w:fldChar w:fldCharType="separate"/>
      </w:r>
      <w:r>
        <w:rPr>
          <w:noProof/>
        </w:rPr>
        <w:t>23</w:t>
      </w:r>
      <w:r>
        <w:rPr>
          <w:noProof/>
        </w:rPr>
        <w:fldChar w:fldCharType="end"/>
      </w:r>
    </w:p>
    <w:p w14:paraId="7B8389C8" w14:textId="7D708528" w:rsidR="0074028E" w:rsidRDefault="0074028E">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_Toc105510863 \h </w:instrText>
      </w:r>
      <w:r>
        <w:rPr>
          <w:noProof/>
        </w:rPr>
      </w:r>
      <w:r>
        <w:rPr>
          <w:noProof/>
        </w:rPr>
        <w:fldChar w:fldCharType="separate"/>
      </w:r>
      <w:r>
        <w:rPr>
          <w:noProof/>
        </w:rPr>
        <w:t>23</w:t>
      </w:r>
      <w:r>
        <w:rPr>
          <w:noProof/>
        </w:rPr>
        <w:fldChar w:fldCharType="end"/>
      </w:r>
    </w:p>
    <w:p w14:paraId="0049A6EF" w14:textId="4EA14570" w:rsidR="0074028E" w:rsidRDefault="0074028E">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_Toc105510864 \h </w:instrText>
      </w:r>
      <w:r>
        <w:rPr>
          <w:noProof/>
        </w:rPr>
      </w:r>
      <w:r>
        <w:rPr>
          <w:noProof/>
        </w:rPr>
        <w:fldChar w:fldCharType="separate"/>
      </w:r>
      <w:r>
        <w:rPr>
          <w:noProof/>
        </w:rPr>
        <w:t>23</w:t>
      </w:r>
      <w:r>
        <w:rPr>
          <w:noProof/>
        </w:rPr>
        <w:fldChar w:fldCharType="end"/>
      </w:r>
    </w:p>
    <w:p w14:paraId="2495DA3F" w14:textId="6BC8E251" w:rsidR="0074028E" w:rsidRDefault="0074028E">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_Toc105510865 \h </w:instrText>
      </w:r>
      <w:r>
        <w:rPr>
          <w:noProof/>
        </w:rPr>
      </w:r>
      <w:r>
        <w:rPr>
          <w:noProof/>
        </w:rPr>
        <w:fldChar w:fldCharType="separate"/>
      </w:r>
      <w:r>
        <w:rPr>
          <w:noProof/>
        </w:rPr>
        <w:t>23</w:t>
      </w:r>
      <w:r>
        <w:rPr>
          <w:noProof/>
        </w:rPr>
        <w:fldChar w:fldCharType="end"/>
      </w:r>
    </w:p>
    <w:p w14:paraId="23E257F1" w14:textId="66F2E36B" w:rsidR="0074028E" w:rsidRDefault="0074028E">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_Toc105510866 \h </w:instrText>
      </w:r>
      <w:r>
        <w:rPr>
          <w:noProof/>
        </w:rPr>
      </w:r>
      <w:r>
        <w:rPr>
          <w:noProof/>
        </w:rPr>
        <w:fldChar w:fldCharType="separate"/>
      </w:r>
      <w:r>
        <w:rPr>
          <w:noProof/>
        </w:rPr>
        <w:t>24</w:t>
      </w:r>
      <w:r>
        <w:rPr>
          <w:noProof/>
        </w:rPr>
        <w:fldChar w:fldCharType="end"/>
      </w:r>
    </w:p>
    <w:p w14:paraId="3D546B21" w14:textId="46213C71" w:rsidR="0074028E" w:rsidRDefault="0074028E">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_Toc105510867 \h </w:instrText>
      </w:r>
      <w:r>
        <w:rPr>
          <w:noProof/>
        </w:rPr>
      </w:r>
      <w:r>
        <w:rPr>
          <w:noProof/>
        </w:rPr>
        <w:fldChar w:fldCharType="separate"/>
      </w:r>
      <w:r>
        <w:rPr>
          <w:noProof/>
        </w:rPr>
        <w:t>24</w:t>
      </w:r>
      <w:r>
        <w:rPr>
          <w:noProof/>
        </w:rPr>
        <w:fldChar w:fldCharType="end"/>
      </w:r>
    </w:p>
    <w:p w14:paraId="6A9E9BC4" w14:textId="1DE1BB1F" w:rsidR="0074028E" w:rsidRDefault="0074028E" w:rsidP="0074028E">
      <w:pPr>
        <w:pStyle w:val="TOC8"/>
        <w:rPr>
          <w:rFonts w:asciiTheme="minorHAnsi" w:eastAsiaTheme="minorEastAsia" w:hAnsiTheme="minorHAnsi" w:cstheme="minorBidi"/>
          <w:b w:val="0"/>
          <w:noProof/>
          <w:szCs w:val="22"/>
          <w:lang w:eastAsia="en-GB"/>
        </w:rPr>
      </w:pPr>
      <w:r>
        <w:rPr>
          <w:noProof/>
        </w:rPr>
        <w:t>Annex B (normative): OpenAPI definition of the COSLA NRM</w:t>
      </w:r>
      <w:r>
        <w:rPr>
          <w:noProof/>
        </w:rPr>
        <w:tab/>
      </w:r>
      <w:r>
        <w:rPr>
          <w:noProof/>
        </w:rPr>
        <w:fldChar w:fldCharType="begin" w:fldLock="1"/>
      </w:r>
      <w:r>
        <w:rPr>
          <w:noProof/>
        </w:rPr>
        <w:instrText xml:space="preserve"> PAGEREF _Toc105510868 \h </w:instrText>
      </w:r>
      <w:r>
        <w:rPr>
          <w:noProof/>
        </w:rPr>
      </w:r>
      <w:r>
        <w:rPr>
          <w:noProof/>
        </w:rPr>
        <w:fldChar w:fldCharType="separate"/>
      </w:r>
      <w:r>
        <w:rPr>
          <w:noProof/>
        </w:rPr>
        <w:t>25</w:t>
      </w:r>
      <w:r>
        <w:rPr>
          <w:noProof/>
        </w:rPr>
        <w:fldChar w:fldCharType="end"/>
      </w:r>
    </w:p>
    <w:p w14:paraId="61CA92AE" w14:textId="14179C8E" w:rsidR="0074028E" w:rsidRDefault="0074028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_Toc105510869 \h </w:instrText>
      </w:r>
      <w:r>
        <w:rPr>
          <w:noProof/>
        </w:rPr>
      </w:r>
      <w:r>
        <w:rPr>
          <w:noProof/>
        </w:rPr>
        <w:fldChar w:fldCharType="separate"/>
      </w:r>
      <w:r>
        <w:rPr>
          <w:noProof/>
        </w:rPr>
        <w:t>25</w:t>
      </w:r>
      <w:r>
        <w:rPr>
          <w:noProof/>
        </w:rPr>
        <w:fldChar w:fldCharType="end"/>
      </w:r>
    </w:p>
    <w:p w14:paraId="336A0D4E" w14:textId="2114CAAF" w:rsidR="0074028E" w:rsidRDefault="0074028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_Toc105510870 \h </w:instrText>
      </w:r>
      <w:r>
        <w:rPr>
          <w:noProof/>
        </w:rPr>
      </w:r>
      <w:r>
        <w:rPr>
          <w:noProof/>
        </w:rPr>
        <w:fldChar w:fldCharType="separate"/>
      </w:r>
      <w:r>
        <w:rPr>
          <w:noProof/>
        </w:rPr>
        <w:t>25</w:t>
      </w:r>
      <w:r>
        <w:rPr>
          <w:noProof/>
        </w:rPr>
        <w:fldChar w:fldCharType="end"/>
      </w:r>
    </w:p>
    <w:p w14:paraId="068D38FD" w14:textId="50BED539" w:rsidR="0074028E" w:rsidRDefault="0074028E">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6D4D2A">
        <w:rPr>
          <w:rFonts w:ascii="Courier New" w:eastAsia="Yu Gothic" w:hAnsi="Courier New"/>
          <w:noProof/>
        </w:rPr>
        <w:t>" TS28536_CoslaNrm.yml"</w:t>
      </w:r>
      <w:r>
        <w:rPr>
          <w:noProof/>
        </w:rPr>
        <w:tab/>
      </w:r>
      <w:r>
        <w:rPr>
          <w:noProof/>
        </w:rPr>
        <w:fldChar w:fldCharType="begin" w:fldLock="1"/>
      </w:r>
      <w:r>
        <w:rPr>
          <w:noProof/>
        </w:rPr>
        <w:instrText xml:space="preserve"> PAGEREF _Toc105510871 \h </w:instrText>
      </w:r>
      <w:r>
        <w:rPr>
          <w:noProof/>
        </w:rPr>
      </w:r>
      <w:r>
        <w:rPr>
          <w:noProof/>
        </w:rPr>
        <w:fldChar w:fldCharType="separate"/>
      </w:r>
      <w:r>
        <w:rPr>
          <w:noProof/>
        </w:rPr>
        <w:t>25</w:t>
      </w:r>
      <w:r>
        <w:rPr>
          <w:noProof/>
        </w:rPr>
        <w:fldChar w:fldCharType="end"/>
      </w:r>
    </w:p>
    <w:p w14:paraId="72CFF89B" w14:textId="099FDD61" w:rsidR="0074028E" w:rsidRDefault="0074028E" w:rsidP="0074028E">
      <w:pPr>
        <w:pStyle w:val="TOC8"/>
        <w:rPr>
          <w:rFonts w:asciiTheme="minorHAnsi" w:eastAsiaTheme="minorEastAsia" w:hAnsiTheme="minorHAnsi" w:cstheme="minorBidi"/>
          <w:b w:val="0"/>
          <w:noProof/>
          <w:szCs w:val="22"/>
          <w:lang w:eastAsia="en-GB"/>
        </w:rPr>
      </w:pPr>
      <w:r>
        <w:rPr>
          <w:noProof/>
        </w:rPr>
        <w:t>Annex C (normative): AssuranceClosedControlLoop state management</w:t>
      </w:r>
      <w:r>
        <w:rPr>
          <w:noProof/>
        </w:rPr>
        <w:tab/>
      </w:r>
      <w:r>
        <w:rPr>
          <w:noProof/>
        </w:rPr>
        <w:fldChar w:fldCharType="begin" w:fldLock="1"/>
      </w:r>
      <w:r>
        <w:rPr>
          <w:noProof/>
        </w:rPr>
        <w:instrText xml:space="preserve"> PAGEREF _Toc105510872 \h </w:instrText>
      </w:r>
      <w:r>
        <w:rPr>
          <w:noProof/>
        </w:rPr>
      </w:r>
      <w:r>
        <w:rPr>
          <w:noProof/>
        </w:rPr>
        <w:fldChar w:fldCharType="separate"/>
      </w:r>
      <w:r>
        <w:rPr>
          <w:noProof/>
        </w:rPr>
        <w:t>29</w:t>
      </w:r>
      <w:r>
        <w:rPr>
          <w:noProof/>
        </w:rPr>
        <w:fldChar w:fldCharType="end"/>
      </w:r>
    </w:p>
    <w:p w14:paraId="2F814314" w14:textId="689DC768" w:rsidR="0074028E" w:rsidRDefault="0074028E" w:rsidP="0074028E">
      <w:pPr>
        <w:pStyle w:val="TOC8"/>
        <w:rPr>
          <w:rFonts w:asciiTheme="minorHAnsi" w:eastAsiaTheme="minorEastAsia" w:hAnsiTheme="minorHAnsi" w:cstheme="minorBidi"/>
          <w:b w:val="0"/>
          <w:noProof/>
          <w:szCs w:val="22"/>
          <w:lang w:eastAsia="en-GB"/>
        </w:rPr>
      </w:pPr>
      <w:r>
        <w:rPr>
          <w:noProof/>
        </w:rPr>
        <w:t>Annex D (informative): Appendix with UML code for model diagrams</w:t>
      </w:r>
      <w:r>
        <w:rPr>
          <w:noProof/>
        </w:rPr>
        <w:tab/>
      </w:r>
      <w:r>
        <w:rPr>
          <w:noProof/>
        </w:rPr>
        <w:fldChar w:fldCharType="begin" w:fldLock="1"/>
      </w:r>
      <w:r>
        <w:rPr>
          <w:noProof/>
        </w:rPr>
        <w:instrText xml:space="preserve"> PAGEREF _Toc105510873 \h </w:instrText>
      </w:r>
      <w:r>
        <w:rPr>
          <w:noProof/>
        </w:rPr>
      </w:r>
      <w:r>
        <w:rPr>
          <w:noProof/>
        </w:rPr>
        <w:fldChar w:fldCharType="separate"/>
      </w:r>
      <w:r>
        <w:rPr>
          <w:noProof/>
        </w:rPr>
        <w:t>31</w:t>
      </w:r>
      <w:r>
        <w:rPr>
          <w:noProof/>
        </w:rPr>
        <w:fldChar w:fldCharType="end"/>
      </w:r>
    </w:p>
    <w:p w14:paraId="0CF717FB" w14:textId="50DEA9CB" w:rsidR="0074028E" w:rsidRDefault="0074028E">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UML code for Figure 4.1.2.2.1.1</w:t>
      </w:r>
      <w:r>
        <w:rPr>
          <w:noProof/>
        </w:rPr>
        <w:tab/>
      </w:r>
      <w:r>
        <w:rPr>
          <w:noProof/>
        </w:rPr>
        <w:fldChar w:fldCharType="begin" w:fldLock="1"/>
      </w:r>
      <w:r>
        <w:rPr>
          <w:noProof/>
        </w:rPr>
        <w:instrText xml:space="preserve"> PAGEREF _Toc105510874 \h </w:instrText>
      </w:r>
      <w:r>
        <w:rPr>
          <w:noProof/>
        </w:rPr>
      </w:r>
      <w:r>
        <w:rPr>
          <w:noProof/>
        </w:rPr>
        <w:fldChar w:fldCharType="separate"/>
      </w:r>
      <w:r>
        <w:rPr>
          <w:noProof/>
        </w:rPr>
        <w:t>31</w:t>
      </w:r>
      <w:r>
        <w:rPr>
          <w:noProof/>
        </w:rPr>
        <w:fldChar w:fldCharType="end"/>
      </w:r>
    </w:p>
    <w:p w14:paraId="7E5FB71F" w14:textId="4328FCEC" w:rsidR="0074028E" w:rsidRDefault="0074028E">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UML code for Figure 4.1.2.2.2.1</w:t>
      </w:r>
      <w:r>
        <w:rPr>
          <w:noProof/>
        </w:rPr>
        <w:tab/>
      </w:r>
      <w:r>
        <w:rPr>
          <w:noProof/>
        </w:rPr>
        <w:fldChar w:fldCharType="begin" w:fldLock="1"/>
      </w:r>
      <w:r>
        <w:rPr>
          <w:noProof/>
        </w:rPr>
        <w:instrText xml:space="preserve"> PAGEREF _Toc105510875 \h </w:instrText>
      </w:r>
      <w:r>
        <w:rPr>
          <w:noProof/>
        </w:rPr>
      </w:r>
      <w:r>
        <w:rPr>
          <w:noProof/>
        </w:rPr>
        <w:fldChar w:fldCharType="separate"/>
      </w:r>
      <w:r>
        <w:rPr>
          <w:noProof/>
        </w:rPr>
        <w:t>31</w:t>
      </w:r>
      <w:r>
        <w:rPr>
          <w:noProof/>
        </w:rPr>
        <w:fldChar w:fldCharType="end"/>
      </w:r>
    </w:p>
    <w:p w14:paraId="39011048" w14:textId="2836C092" w:rsidR="0074028E" w:rsidRDefault="0074028E" w:rsidP="0074028E">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_Toc105510876 \h </w:instrText>
      </w:r>
      <w:r>
        <w:rPr>
          <w:noProof/>
        </w:rPr>
      </w:r>
      <w:r>
        <w:rPr>
          <w:noProof/>
        </w:rPr>
        <w:fldChar w:fldCharType="separate"/>
      </w:r>
      <w:r>
        <w:rPr>
          <w:noProof/>
        </w:rPr>
        <w:t>32</w:t>
      </w:r>
      <w:r>
        <w:rPr>
          <w:noProof/>
        </w:rPr>
        <w:fldChar w:fldCharType="end"/>
      </w:r>
    </w:p>
    <w:p w14:paraId="3C237E23" w14:textId="78DA62E9"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05510822"/>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05510823"/>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05510824"/>
      <w:r w:rsidRPr="00F6081B">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05510825"/>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05510826"/>
      <w:r w:rsidRPr="00F6081B">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05510827"/>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05510828"/>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05510829"/>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05510830"/>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05510831"/>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05510832"/>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05510833"/>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05510834"/>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05510835"/>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05510836"/>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05510837"/>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05510838"/>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6" w:name="_MON_1716120489"/>
    <w:bookmarkEnd w:id="86"/>
    <w:p w14:paraId="55FD90A0" w14:textId="560127F4" w:rsidR="000919F2" w:rsidRPr="00F6081B" w:rsidRDefault="00D2742A" w:rsidP="00D2742A">
      <w:pPr>
        <w:pStyle w:val="TH"/>
      </w:pPr>
      <w:r>
        <w:object w:dxaOrig="9631" w:dyaOrig="6321" w14:anchorId="2BC31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5.4pt" o:ole="">
            <v:imagedata r:id="rId11" o:title=""/>
          </v:shape>
          <o:OLEObject Type="Embed" ProgID="Word.Document.8" ShapeID="_x0000_i1025" DrawAspect="Content" ObjectID="_1741692924"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05510839"/>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716120560"/>
    <w:bookmarkEnd w:id="92"/>
    <w:p w14:paraId="5FD225CF" w14:textId="0566A299" w:rsidR="00CE5B46" w:rsidRPr="00F6081B" w:rsidRDefault="00D2742A" w:rsidP="00D2742A">
      <w:pPr>
        <w:pStyle w:val="TH"/>
      </w:pPr>
      <w:r>
        <w:object w:dxaOrig="8641" w:dyaOrig="2205" w14:anchorId="1909E91B">
          <v:shape id="_x0000_i1026" type="#_x0000_t75" style="width:6in;height:110.45pt" o:ole="">
            <v:imagedata r:id="rId13" o:title=""/>
          </v:shape>
          <o:OLEObject Type="Embed" ProgID="Word.Document.8" ShapeID="_x0000_i1026" DrawAspect="Content" ObjectID="_1741692925"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05510840"/>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05510841"/>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05510842"/>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05510843"/>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05510844"/>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05510845"/>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8" w:name="_Toc105510846"/>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9" w:name="_Toc105510847"/>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0" w:name="OLE_LINK33"/>
      <w:bookmarkStart w:id="131" w:name="_Toc105510848"/>
      <w:r w:rsidRPr="00F6081B">
        <w:t>4.1.2.</w:t>
      </w:r>
      <w:r>
        <w:t>3</w:t>
      </w:r>
      <w:r w:rsidRPr="00F6081B">
        <w:t>.</w:t>
      </w:r>
      <w:bookmarkEnd w:id="130"/>
      <w:r>
        <w:t>8</w:t>
      </w:r>
      <w:r w:rsidRPr="00F6081B">
        <w:tab/>
      </w:r>
      <w:bookmarkStart w:id="132" w:name="OLE_LINK19"/>
      <w:bookmarkStart w:id="133" w:name="OLE_LINK20"/>
      <w:bookmarkStart w:id="134" w:name="OLE_LINK21"/>
      <w:bookmarkStart w:id="135" w:name="OLE_LINK59"/>
      <w:bookmarkStart w:id="136" w:name="OLE_LINK60"/>
      <w:r>
        <w:rPr>
          <w:rFonts w:ascii="Courier New" w:hAnsi="Courier New" w:cs="Courier New"/>
        </w:rPr>
        <w:t>As</w:t>
      </w:r>
      <w:r w:rsidRPr="00F6081B">
        <w:rPr>
          <w:rFonts w:ascii="Courier New" w:hAnsi="Courier New" w:cs="Courier New"/>
        </w:rPr>
        <w:t>surance</w:t>
      </w:r>
      <w:bookmarkEnd w:id="132"/>
      <w:bookmarkEnd w:id="133"/>
      <w:bookmarkEnd w:id="134"/>
      <w:r>
        <w:rPr>
          <w:rFonts w:ascii="Courier New" w:hAnsi="Courier New" w:cs="Courier New"/>
        </w:rPr>
        <w:t>Report</w:t>
      </w:r>
      <w:bookmarkEnd w:id="135"/>
      <w:bookmarkEnd w:id="136"/>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1"/>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00C55002" w:rsidR="00573AF3" w:rsidRDefault="00573AF3" w:rsidP="00573AF3">
      <w:pPr>
        <w:pStyle w:val="Heading5"/>
        <w:rPr>
          <w:rFonts w:ascii="Courier New" w:hAnsi="Courier New" w:cs="Courier New"/>
        </w:rPr>
      </w:pPr>
      <w:bookmarkStart w:id="137" w:name="_Toc105510849"/>
      <w:r>
        <w:t>4.1.2.3.6</w:t>
      </w:r>
      <w:r>
        <w:tab/>
      </w:r>
      <w:r>
        <w:rPr>
          <w:rFonts w:ascii="Courier New" w:hAnsi="Courier New" w:cs="Courier New"/>
        </w:rPr>
        <w:t>AssuranceScope &lt;&lt;dataType&gt;&gt;</w:t>
      </w:r>
      <w:bookmarkEnd w:id="137"/>
    </w:p>
    <w:p w14:paraId="62842308" w14:textId="1FE2FB47" w:rsidR="00573AF3" w:rsidRDefault="00573AF3" w:rsidP="00573AF3">
      <w:pPr>
        <w:pStyle w:val="H6"/>
      </w:pPr>
      <w:r>
        <w:t>4.1.2.3.6.1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3D43C465" w:rsidR="00573AF3" w:rsidRDefault="00573AF3" w:rsidP="00573AF3">
      <w:pPr>
        <w:pStyle w:val="H6"/>
      </w:pPr>
      <w:r>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77777777" w:rsidR="00573AF3" w:rsidRPr="00D65E61" w:rsidRDefault="00573AF3">
            <w:pPr>
              <w:pStyle w:val="TAH"/>
              <w:spacing w:line="256" w:lineRule="auto"/>
              <w:rPr>
                <w:rFonts w:cs="Arial"/>
                <w:b w:val="0"/>
              </w:rPr>
            </w:pPr>
            <w:r w:rsidRPr="00D65E61">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178B9771" w:rsidR="00573AF3" w:rsidRDefault="00573AF3" w:rsidP="00573AF3">
      <w:pPr>
        <w:pStyle w:val="H6"/>
      </w:pPr>
      <w:r>
        <w:t>4.1.2.3.6.3</w:t>
      </w:r>
      <w:r>
        <w:tab/>
        <w:t>Attribute constraints</w:t>
      </w:r>
    </w:p>
    <w:p w14:paraId="4D8CE61E" w14:textId="77777777" w:rsidR="00573AF3" w:rsidRDefault="00573AF3" w:rsidP="00573AF3">
      <w:r>
        <w:t>No constraints have been defined for this document.</w:t>
      </w:r>
    </w:p>
    <w:p w14:paraId="3164FC65" w14:textId="5D31091C" w:rsidR="00573AF3" w:rsidRDefault="00573AF3" w:rsidP="00573AF3">
      <w:pPr>
        <w:pStyle w:val="H6"/>
      </w:pPr>
      <w:r>
        <w:t>4.1.2.3.6.4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268DCFA8" w:rsidR="00DD028B" w:rsidRPr="00F6081B" w:rsidRDefault="00DD028B" w:rsidP="00DD028B">
      <w:pPr>
        <w:pStyle w:val="Heading5"/>
        <w:rPr>
          <w:rFonts w:ascii="Courier New" w:hAnsi="Courier New" w:cs="Courier New"/>
        </w:rPr>
      </w:pPr>
      <w:bookmarkStart w:id="138" w:name="_Toc74666097"/>
      <w:bookmarkStart w:id="139" w:name="_Toc105510850"/>
      <w:r w:rsidRPr="00F6081B">
        <w:t>4.1.2.3.</w:t>
      </w:r>
      <w:r>
        <w:t>7</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8"/>
      <w:bookmarkEnd w:id="139"/>
    </w:p>
    <w:p w14:paraId="19657C76" w14:textId="18A4717A" w:rsidR="00DD028B" w:rsidRPr="00F6081B" w:rsidRDefault="00DD028B" w:rsidP="00DD028B">
      <w:pPr>
        <w:pStyle w:val="H6"/>
      </w:pPr>
      <w:r w:rsidRPr="00F6081B">
        <w:t>4.1.2.3.</w:t>
      </w:r>
      <w:r>
        <w:t>7</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21C782C9" w:rsidR="00DD028B" w:rsidRPr="00F6081B" w:rsidRDefault="00DD028B" w:rsidP="00DD028B">
      <w:pPr>
        <w:pStyle w:val="H6"/>
      </w:pPr>
      <w:r w:rsidRPr="00F6081B">
        <w:t>4.1.2.3.</w:t>
      </w:r>
      <w:r>
        <w:t>7</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48AE7785" w:rsidR="00DD028B" w:rsidRPr="00F6081B" w:rsidRDefault="00DD028B" w:rsidP="00DD028B">
      <w:pPr>
        <w:pStyle w:val="H6"/>
      </w:pPr>
      <w:r w:rsidRPr="00F6081B">
        <w:rPr>
          <w:rFonts w:hint="eastAsia"/>
          <w:lang w:eastAsia="zh-CN"/>
        </w:rPr>
        <w:t>4</w:t>
      </w:r>
      <w:r w:rsidRPr="00F6081B">
        <w:t>.1.2.3.</w:t>
      </w:r>
      <w:r>
        <w:t>7</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66962A9E" w:rsidR="00DD028B" w:rsidRPr="00F6081B" w:rsidRDefault="00DD028B" w:rsidP="00DD028B">
      <w:pPr>
        <w:pStyle w:val="H6"/>
      </w:pPr>
      <w:r w:rsidRPr="00F6081B">
        <w:t>4.1.2.3.</w:t>
      </w:r>
      <w:r>
        <w:t>7</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0" w:name="_Toc43213077"/>
      <w:bookmarkStart w:id="141" w:name="_Toc43290122"/>
      <w:bookmarkStart w:id="142" w:name="_Toc51593032"/>
      <w:bookmarkStart w:id="143" w:name="_Toc58512758"/>
      <w:bookmarkStart w:id="144" w:name="_Toc105510851"/>
      <w:r w:rsidRPr="00F6081B">
        <w:t>4.1.</w:t>
      </w:r>
      <w:r w:rsidR="00F214D4" w:rsidRPr="00F6081B">
        <w:t>2</w:t>
      </w:r>
      <w:r w:rsidRPr="00F6081B">
        <w:t>.4</w:t>
      </w:r>
      <w:r w:rsidRPr="00F6081B">
        <w:tab/>
        <w:t>Attribute definitions</w:t>
      </w:r>
      <w:bookmarkEnd w:id="140"/>
      <w:bookmarkEnd w:id="141"/>
      <w:bookmarkEnd w:id="142"/>
      <w:bookmarkEnd w:id="143"/>
      <w:bookmarkEnd w:id="144"/>
    </w:p>
    <w:p w14:paraId="63A1FDE2" w14:textId="15429C8D" w:rsidR="009C01DB" w:rsidRPr="00F6081B" w:rsidRDefault="009C01DB" w:rsidP="009C01DB">
      <w:pPr>
        <w:pStyle w:val="Heading5"/>
        <w:rPr>
          <w:lang w:eastAsia="zh-CN"/>
        </w:rPr>
      </w:pPr>
      <w:bookmarkStart w:id="145" w:name="_Toc43213078"/>
      <w:bookmarkStart w:id="146" w:name="_Toc43290123"/>
      <w:bookmarkStart w:id="147" w:name="_Toc51593033"/>
      <w:bookmarkStart w:id="148" w:name="_Toc58512759"/>
      <w:bookmarkStart w:id="149" w:name="_Toc105510852"/>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5"/>
      <w:bookmarkEnd w:id="146"/>
      <w:bookmarkEnd w:id="147"/>
      <w:bookmarkEnd w:id="148"/>
      <w:bookmarkEnd w:id="149"/>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0" w:name="OLE_LINK9"/>
            <w:r w:rsidR="00C12BC2" w:rsidRPr="00E63746">
              <w:t>observation period</w:t>
            </w:r>
            <w:bookmarkEnd w:id="150"/>
            <w:r w:rsidR="00C12BC2" w:rsidRPr="00E63746">
              <w:t xml:space="preserve"> of </w:t>
            </w:r>
            <w:bookmarkStart w:id="151" w:name="OLE_LINK12"/>
            <w:r w:rsidR="00C12BC2" w:rsidRPr="0041095B">
              <w:rPr>
                <w:rFonts w:ascii="Courier New" w:hAnsi="Courier New" w:cs="Courier New"/>
              </w:rPr>
              <w:t>assuranceGoal</w:t>
            </w:r>
            <w:bookmarkEnd w:id="151"/>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Editor’s Note: Whether a more suiteable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771FA2">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771FA2" w:rsidRDefault="00A948B6" w:rsidP="00A948B6">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Pr="00771FA2" w:rsidRDefault="0048336C" w:rsidP="0048336C">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4A3C07"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4A3C07" w:rsidRDefault="004A3C07" w:rsidP="004A3C07">
            <w:pPr>
              <w:pStyle w:val="TAL"/>
              <w:spacing w:line="256" w:lineRule="auto"/>
            </w:pPr>
            <w:r>
              <w:t>The DN of a managed entity</w:t>
            </w:r>
          </w:p>
          <w:p w14:paraId="0DF4A357" w14:textId="77777777" w:rsidR="004A3C07" w:rsidRDefault="004A3C07" w:rsidP="00771FA2">
            <w:pPr>
              <w:spacing w:after="0"/>
            </w:pPr>
          </w:p>
          <w:p w14:paraId="62A4FB81" w14:textId="7D2B0649"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69D1B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Type: DN</w:t>
            </w:r>
          </w:p>
          <w:p w14:paraId="044335D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2176693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isOrdered: N/A</w:t>
            </w:r>
          </w:p>
          <w:p w14:paraId="56AFBF4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N/A</w:t>
            </w:r>
          </w:p>
          <w:p w14:paraId="2F4994C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34DE7B6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6E517C58" w14:textId="5630ECB8"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4A3C07" w:rsidRPr="00771FA2" w:rsidRDefault="004A3C07" w:rsidP="004A3C07">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4A3C07" w:rsidRDefault="004A3C07" w:rsidP="004A3C07">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4A3C07" w:rsidRDefault="004A3C07" w:rsidP="004A3C07">
            <w:pPr>
              <w:pStyle w:val="TAL"/>
              <w:spacing w:line="256" w:lineRule="auto"/>
            </w:pPr>
          </w:p>
          <w:p w14:paraId="26FE36E5" w14:textId="0EAFFBC2"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05A028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681F5A6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15DC1E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61179A">
              <w:rPr>
                <w:rFonts w:ascii="Arial" w:hAnsi="Arial" w:cs="Arial"/>
                <w:snapToGrid w:val="0"/>
                <w:sz w:val="18"/>
                <w:szCs w:val="18"/>
              </w:rPr>
              <w:t>True</w:t>
            </w:r>
            <w:r>
              <w:rPr>
                <w:rFonts w:ascii="Arial" w:hAnsi="Arial" w:cs="Arial"/>
                <w:snapToGrid w:val="0"/>
                <w:sz w:val="18"/>
                <w:szCs w:val="18"/>
              </w:rPr>
              <w:t>False</w:t>
            </w:r>
          </w:p>
          <w:p w14:paraId="3896D73F"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DCC62E2"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74FA2727"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18CB1E2" w14:textId="3BBD0611"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4A3C07"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4A3C07" w:rsidRPr="00771FA2" w:rsidRDefault="004A3C07" w:rsidP="004A3C07">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4A3C07" w:rsidRDefault="004A3C07" w:rsidP="004A3C07">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4A3C07" w:rsidRDefault="004A3C07" w:rsidP="004A3C07">
            <w:pPr>
              <w:pStyle w:val="TAL"/>
              <w:spacing w:line="256" w:lineRule="auto"/>
            </w:pPr>
          </w:p>
          <w:p w14:paraId="5EB96BB4" w14:textId="6749E1BE" w:rsidR="004A3C07" w:rsidRDefault="004A3C07" w:rsidP="004A3C07">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86617F5"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1FB1D4FE"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multiplicity: 1..*</w:t>
            </w:r>
          </w:p>
          <w:p w14:paraId="0444D697"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 xml:space="preserve">isOrdered: </w:t>
            </w:r>
            <w:r w:rsidDel="007E2636">
              <w:rPr>
                <w:rFonts w:ascii="Arial" w:hAnsi="Arial" w:cs="Arial"/>
                <w:snapToGrid w:val="0"/>
                <w:sz w:val="18"/>
                <w:szCs w:val="18"/>
              </w:rPr>
              <w:t>True</w:t>
            </w:r>
            <w:r>
              <w:rPr>
                <w:rFonts w:ascii="Arial" w:hAnsi="Arial" w:cs="Arial"/>
                <w:snapToGrid w:val="0"/>
                <w:sz w:val="18"/>
                <w:szCs w:val="18"/>
              </w:rPr>
              <w:t>False</w:t>
            </w:r>
          </w:p>
          <w:p w14:paraId="5FE908D0"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isUnique: True</w:t>
            </w:r>
          </w:p>
          <w:p w14:paraId="0A0408FB" w14:textId="77777777" w:rsidR="004A3C07" w:rsidRDefault="004A3C07" w:rsidP="004A3C07">
            <w:pPr>
              <w:spacing w:after="0"/>
              <w:rPr>
                <w:rFonts w:ascii="Arial" w:hAnsi="Arial" w:cs="Arial"/>
                <w:snapToGrid w:val="0"/>
                <w:sz w:val="18"/>
                <w:szCs w:val="18"/>
              </w:rPr>
            </w:pPr>
            <w:r>
              <w:rPr>
                <w:rFonts w:ascii="Arial" w:hAnsi="Arial" w:cs="Arial"/>
                <w:snapToGrid w:val="0"/>
                <w:sz w:val="18"/>
                <w:szCs w:val="18"/>
              </w:rPr>
              <w:t>defaultValue: NA</w:t>
            </w:r>
          </w:p>
          <w:p w14:paraId="57D92A7F" w14:textId="77777777" w:rsidR="004A3C07" w:rsidRDefault="004A3C07" w:rsidP="004A3C07">
            <w:pPr>
              <w:pStyle w:val="TAL"/>
              <w:spacing w:line="256" w:lineRule="auto"/>
              <w:rPr>
                <w:rFonts w:cs="Arial"/>
                <w:snapToGrid w:val="0"/>
                <w:szCs w:val="18"/>
              </w:rPr>
            </w:pPr>
            <w:r>
              <w:rPr>
                <w:rFonts w:cs="Arial"/>
                <w:snapToGrid w:val="0"/>
                <w:szCs w:val="18"/>
              </w:rPr>
              <w:t>allowedValues: NA</w:t>
            </w:r>
          </w:p>
          <w:p w14:paraId="0A65D154" w14:textId="41403582" w:rsidR="004A3C07" w:rsidRDefault="004A3C07" w:rsidP="004A3C07">
            <w:pPr>
              <w:spacing w:after="0"/>
              <w:rPr>
                <w:rFonts w:ascii="Arial" w:hAnsi="Arial" w:cs="Arial"/>
                <w:snapToGrid w:val="0"/>
                <w:sz w:val="18"/>
                <w:szCs w:val="18"/>
              </w:rPr>
            </w:pPr>
            <w:r w:rsidRPr="00771FA2">
              <w:rPr>
                <w:rFonts w:ascii="Arial" w:hAnsi="Arial" w:cs="Arial"/>
                <w:snapToGrid w:val="0"/>
                <w:sz w:val="18"/>
                <w:szCs w:val="18"/>
              </w:rPr>
              <w:t>isNullable: True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B14FA4">
              <w:rPr>
                <w:rFonts w:ascii="Arial" w:hAnsi="Arial" w:cs="Arial"/>
                <w:snapToGrid w:val="0"/>
                <w:sz w:val="18"/>
                <w:szCs w:val="18"/>
              </w:rPr>
              <w:t>Integer</w:t>
            </w:r>
            <w:r w:rsidRPr="00771FA2">
              <w:rPr>
                <w:rFonts w:ascii="Arial" w:hAnsi="Arial" w:cs="Arial"/>
                <w:snapToGrid w:val="0"/>
                <w:sz w:val="18"/>
                <w:szCs w:val="18"/>
              </w:rPr>
              <w:t>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r w:rsidRPr="00771FA2" w:rsidDel="00E00D50">
              <w:rPr>
                <w:rFonts w:ascii="Arial" w:hAnsi="Arial" w:cs="Arial"/>
                <w:snapToGrid w:val="0"/>
                <w:sz w:val="18"/>
                <w:szCs w:val="18"/>
              </w:rPr>
              <w:t>Integer</w:t>
            </w:r>
            <w:r w:rsidRPr="00771FA2">
              <w:rPr>
                <w:rFonts w:ascii="Arial" w:hAnsi="Arial" w:cs="Arial"/>
                <w:snapToGrid w:val="0"/>
                <w:sz w:val="18"/>
                <w:szCs w:val="18"/>
              </w:rPr>
              <w:t>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2" w:name="_Toc43213079"/>
      <w:bookmarkStart w:id="153" w:name="_Toc43290124"/>
      <w:bookmarkStart w:id="154" w:name="_Toc51593034"/>
      <w:bookmarkStart w:id="155" w:name="_Toc58512760"/>
      <w:bookmarkStart w:id="156" w:name="_Toc105510853"/>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2"/>
      <w:bookmarkEnd w:id="153"/>
      <w:bookmarkEnd w:id="154"/>
      <w:bookmarkEnd w:id="155"/>
      <w:bookmarkEnd w:id="15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7" w:name="_Toc43213080"/>
      <w:bookmarkStart w:id="158" w:name="_Toc43290125"/>
      <w:bookmarkStart w:id="159" w:name="_Toc51593035"/>
      <w:bookmarkStart w:id="160" w:name="_Toc58512761"/>
      <w:bookmarkStart w:id="161" w:name="_Toc105510854"/>
      <w:r w:rsidRPr="00F6081B">
        <w:t>4.1.2.4</w:t>
      </w:r>
      <w:r w:rsidR="002F7F28" w:rsidRPr="00F6081B">
        <w:t>.3</w:t>
      </w:r>
      <w:r w:rsidRPr="00F6081B">
        <w:tab/>
        <w:t>Notifications</w:t>
      </w:r>
      <w:bookmarkEnd w:id="157"/>
      <w:bookmarkEnd w:id="158"/>
      <w:bookmarkEnd w:id="159"/>
      <w:bookmarkEnd w:id="160"/>
      <w:bookmarkEnd w:id="16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2" w:name="_Toc43213081"/>
      <w:bookmarkStart w:id="163" w:name="_Toc43290126"/>
      <w:bookmarkStart w:id="164" w:name="_Toc51593036"/>
      <w:bookmarkStart w:id="165" w:name="_Toc58512762"/>
      <w:bookmarkStart w:id="166" w:name="_Toc105510855"/>
      <w:r w:rsidRPr="00F6081B">
        <w:t>4.1.</w:t>
      </w:r>
      <w:r w:rsidR="00F214D4" w:rsidRPr="00F6081B">
        <w:t>2</w:t>
      </w:r>
      <w:r w:rsidRPr="00F6081B">
        <w:t>.5</w:t>
      </w:r>
      <w:r w:rsidRPr="00F6081B">
        <w:tab/>
        <w:t>Common notifications</w:t>
      </w:r>
      <w:bookmarkEnd w:id="162"/>
      <w:bookmarkEnd w:id="163"/>
      <w:bookmarkEnd w:id="164"/>
      <w:bookmarkEnd w:id="165"/>
      <w:bookmarkEnd w:id="166"/>
    </w:p>
    <w:p w14:paraId="7DD5C5D0" w14:textId="77F6EF85" w:rsidR="009C01DB" w:rsidRPr="00F6081B" w:rsidRDefault="009C01DB" w:rsidP="001C20C8">
      <w:pPr>
        <w:pStyle w:val="Heading5"/>
      </w:pPr>
      <w:bookmarkStart w:id="167" w:name="_Toc43213082"/>
      <w:bookmarkStart w:id="168" w:name="_Toc43290127"/>
      <w:bookmarkStart w:id="169" w:name="_Toc51593037"/>
      <w:bookmarkStart w:id="170" w:name="_Toc58512763"/>
      <w:bookmarkStart w:id="171" w:name="_Toc105510856"/>
      <w:r w:rsidRPr="00F6081B">
        <w:t>4.1.</w:t>
      </w:r>
      <w:r w:rsidR="00E63216" w:rsidRPr="00F6081B">
        <w:t>2</w:t>
      </w:r>
      <w:r w:rsidRPr="00F6081B">
        <w:t>.5.1</w:t>
      </w:r>
      <w:r w:rsidR="002F21A6">
        <w:tab/>
      </w:r>
      <w:r w:rsidRPr="00F6081B">
        <w:t>Alarm notifications</w:t>
      </w:r>
      <w:bookmarkEnd w:id="167"/>
      <w:bookmarkEnd w:id="168"/>
      <w:bookmarkEnd w:id="169"/>
      <w:bookmarkEnd w:id="170"/>
      <w:bookmarkEnd w:id="17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2" w:name="_Toc43213083"/>
      <w:bookmarkStart w:id="173" w:name="_Toc43290128"/>
      <w:bookmarkStart w:id="174" w:name="_Toc51593038"/>
      <w:bookmarkStart w:id="175" w:name="_Toc58512764"/>
      <w:bookmarkStart w:id="176" w:name="_Toc105510857"/>
      <w:r w:rsidRPr="00F6081B">
        <w:t>4.1.</w:t>
      </w:r>
      <w:r w:rsidR="00E63216" w:rsidRPr="00F6081B">
        <w:t>2</w:t>
      </w:r>
      <w:r w:rsidRPr="00F6081B">
        <w:t>.5.2</w:t>
      </w:r>
      <w:r w:rsidR="001C20C8" w:rsidRPr="00F6081B">
        <w:tab/>
      </w:r>
      <w:r w:rsidRPr="00F6081B">
        <w:t>Configuration notifications</w:t>
      </w:r>
      <w:bookmarkEnd w:id="172"/>
      <w:bookmarkEnd w:id="173"/>
      <w:bookmarkEnd w:id="174"/>
      <w:bookmarkEnd w:id="175"/>
      <w:bookmarkEnd w:id="17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7" w:name="_Toc43290129"/>
      <w:bookmarkStart w:id="178" w:name="_Toc51593039"/>
      <w:bookmarkStart w:id="179" w:name="_Toc58512765"/>
      <w:bookmarkStart w:id="180" w:name="_Toc105510858"/>
      <w:r w:rsidRPr="00F6081B">
        <w:t>4.1.3</w:t>
      </w:r>
      <w:r w:rsidRPr="00F6081B">
        <w:tab/>
        <w:t>Procedures</w:t>
      </w:r>
      <w:bookmarkEnd w:id="177"/>
      <w:bookmarkEnd w:id="178"/>
      <w:bookmarkEnd w:id="179"/>
      <w:bookmarkEnd w:id="180"/>
    </w:p>
    <w:p w14:paraId="00DA0981" w14:textId="67C11F3E" w:rsidR="0011758C" w:rsidRPr="00F6081B" w:rsidRDefault="0011758C" w:rsidP="00B602DD">
      <w:pPr>
        <w:pStyle w:val="Heading4"/>
      </w:pPr>
      <w:bookmarkStart w:id="181" w:name="_Toc43290130"/>
      <w:bookmarkStart w:id="182" w:name="_Toc51593040"/>
      <w:bookmarkStart w:id="183" w:name="_Toc58512766"/>
      <w:bookmarkStart w:id="184" w:name="_Toc105510859"/>
      <w:r w:rsidRPr="00F6081B">
        <w:t>4.1.</w:t>
      </w:r>
      <w:r w:rsidR="009E63CD" w:rsidRPr="00F6081B">
        <w:t>3</w:t>
      </w:r>
      <w:r w:rsidRPr="00F6081B">
        <w:t>.1</w:t>
      </w:r>
      <w:r w:rsidRPr="00F6081B">
        <w:tab/>
        <w:t>SLS Assurance Procedure</w:t>
      </w:r>
      <w:bookmarkEnd w:id="181"/>
      <w:bookmarkEnd w:id="182"/>
      <w:bookmarkEnd w:id="183"/>
      <w:bookmarkEnd w:id="184"/>
    </w:p>
    <w:p w14:paraId="12D6C7DE" w14:textId="09927C50" w:rsidR="0011758C" w:rsidRDefault="0011758C" w:rsidP="00B602DD">
      <w:pPr>
        <w:pStyle w:val="TH"/>
      </w:pPr>
      <w:r w:rsidRPr="00F6081B">
        <w:object w:dxaOrig="14725" w:dyaOrig="10009" w14:anchorId="6028F04C">
          <v:shape id="_x0000_i1027" type="#_x0000_t75" style="width:439.5pt;height:302.15pt" o:ole="">
            <v:imagedata r:id="rId15" o:title=""/>
          </v:shape>
          <o:OLEObject Type="Embed" ProgID="Visio.Drawing.15" ShapeID="_x0000_i1027" DrawAspect="Content" ObjectID="_1741692926"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5" w:name="_Toc43213084"/>
      <w:bookmarkStart w:id="186" w:name="_Toc43290131"/>
      <w:bookmarkStart w:id="187" w:name="_Toc51593041"/>
      <w:bookmarkStart w:id="188" w:name="_Toc58512767"/>
      <w:bookmarkStart w:id="189" w:name="_Toc105510860"/>
      <w:r w:rsidRPr="00F6081B">
        <w:t>4.2</w:t>
      </w:r>
      <w:r w:rsidRPr="00F6081B">
        <w:tab/>
        <w:t>Stage 3</w:t>
      </w:r>
      <w:bookmarkEnd w:id="185"/>
      <w:bookmarkEnd w:id="186"/>
      <w:bookmarkEnd w:id="187"/>
      <w:bookmarkEnd w:id="188"/>
      <w:bookmarkEnd w:id="189"/>
    </w:p>
    <w:p w14:paraId="073E53E1" w14:textId="0807222E" w:rsidR="00FC6EAB" w:rsidRPr="00F6081B" w:rsidRDefault="00FC6EAB" w:rsidP="00FC6EAB">
      <w:pPr>
        <w:pStyle w:val="Heading3"/>
      </w:pPr>
      <w:bookmarkStart w:id="190" w:name="_Toc43213085"/>
      <w:bookmarkStart w:id="191" w:name="_Toc43290132"/>
      <w:bookmarkStart w:id="192" w:name="_Toc51593042"/>
      <w:bookmarkStart w:id="193" w:name="_Toc58512768"/>
      <w:bookmarkStart w:id="194" w:name="_Toc105510861"/>
      <w:r w:rsidRPr="00F6081B">
        <w:t>4.2.1</w:t>
      </w:r>
      <w:r w:rsidRPr="00F6081B">
        <w:tab/>
        <w:t>Solution Set (SS) for JSON/YAML</w:t>
      </w:r>
      <w:bookmarkEnd w:id="190"/>
      <w:bookmarkEnd w:id="191"/>
      <w:bookmarkEnd w:id="192"/>
      <w:bookmarkEnd w:id="193"/>
      <w:bookmarkEnd w:id="194"/>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5" w:name="_Toc43213086"/>
      <w:bookmarkStart w:id="196" w:name="_Toc43290133"/>
      <w:bookmarkStart w:id="197" w:name="_Toc51593043"/>
      <w:bookmarkStart w:id="198" w:name="_Toc58512769"/>
      <w:bookmarkStart w:id="199" w:name="_Toc105510862"/>
      <w:r w:rsidR="008F2F56" w:rsidRPr="00F6081B">
        <w:t>Annex A (informative):</w:t>
      </w:r>
      <w:r w:rsidR="008F2F56" w:rsidRPr="00F6081B">
        <w:br/>
        <w:t>Control loop deployed in different layers</w:t>
      </w:r>
      <w:bookmarkEnd w:id="195"/>
      <w:bookmarkEnd w:id="196"/>
      <w:bookmarkEnd w:id="197"/>
      <w:bookmarkEnd w:id="198"/>
      <w:bookmarkEnd w:id="199"/>
    </w:p>
    <w:p w14:paraId="66154D36" w14:textId="62602849" w:rsidR="008F2F56" w:rsidRPr="00F6081B" w:rsidRDefault="008F2F56" w:rsidP="00195043">
      <w:pPr>
        <w:pStyle w:val="Heading2"/>
        <w:rPr>
          <w:lang w:eastAsia="zh-CN"/>
        </w:rPr>
      </w:pPr>
      <w:bookmarkStart w:id="200" w:name="_Toc43213087"/>
      <w:bookmarkStart w:id="201" w:name="_Toc43290134"/>
      <w:bookmarkStart w:id="202" w:name="_Toc51593044"/>
      <w:bookmarkStart w:id="203" w:name="_Toc58512770"/>
      <w:bookmarkStart w:id="204" w:name="_Toc105510863"/>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0"/>
      <w:bookmarkEnd w:id="201"/>
      <w:bookmarkEnd w:id="202"/>
      <w:bookmarkEnd w:id="203"/>
      <w:bookmarkEnd w:id="204"/>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5" w:name="OLE_LINK37"/>
      <w:r w:rsidRPr="00F6081B">
        <w:rPr>
          <w:lang w:eastAsia="zh-CN"/>
        </w:rPr>
        <w:t>different control loops can provide input (interact with) to other control loops (in the same layer or different layers) and obtain the output from other control loops</w:t>
      </w:r>
      <w:bookmarkEnd w:id="205"/>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6" w:name="_Toc43213088"/>
      <w:bookmarkStart w:id="207" w:name="_Toc43290135"/>
      <w:bookmarkStart w:id="208" w:name="_Toc51593045"/>
      <w:bookmarkStart w:id="209" w:name="_Toc58512771"/>
      <w:bookmarkStart w:id="210" w:name="_Toc105510864"/>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6"/>
      <w:bookmarkEnd w:id="207"/>
      <w:bookmarkEnd w:id="208"/>
      <w:bookmarkEnd w:id="209"/>
      <w:bookmarkEnd w:id="210"/>
    </w:p>
    <w:p w14:paraId="5ABA0BB3" w14:textId="77777777" w:rsidR="008F2F56" w:rsidRPr="00F6081B" w:rsidRDefault="008F2F56" w:rsidP="00AD0CD1">
      <w:bookmarkStart w:id="211" w:name="OLE_LINK4"/>
      <w:bookmarkStart w:id="212"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3" w:name="_Toc43213089"/>
      <w:bookmarkStart w:id="214" w:name="_Toc43290136"/>
      <w:bookmarkStart w:id="215" w:name="_Toc51593046"/>
      <w:bookmarkStart w:id="216" w:name="_Toc58512772"/>
      <w:bookmarkStart w:id="217" w:name="_Toc105510865"/>
      <w:bookmarkEnd w:id="211"/>
      <w:bookmarkEnd w:id="212"/>
      <w:r w:rsidRPr="00F6081B">
        <w:rPr>
          <w:rFonts w:hint="eastAsia"/>
          <w:lang w:eastAsia="zh-CN"/>
        </w:rPr>
        <w:t>A</w:t>
      </w:r>
      <w:r w:rsidRPr="00F6081B">
        <w:rPr>
          <w:lang w:eastAsia="zh-CN"/>
        </w:rPr>
        <w:t>.3</w:t>
      </w:r>
      <w:r w:rsidR="008F747C">
        <w:rPr>
          <w:lang w:eastAsia="zh-CN"/>
        </w:rPr>
        <w:tab/>
      </w:r>
      <w:r w:rsidRPr="00F6081B">
        <w:t>Control loop in network slice layer</w:t>
      </w:r>
      <w:bookmarkEnd w:id="213"/>
      <w:bookmarkEnd w:id="214"/>
      <w:bookmarkEnd w:id="215"/>
      <w:bookmarkEnd w:id="216"/>
      <w:bookmarkEnd w:id="217"/>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8"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9" w:name="_Toc43213090"/>
      <w:bookmarkStart w:id="220" w:name="_Toc43290137"/>
      <w:bookmarkStart w:id="221" w:name="_Toc51593047"/>
      <w:bookmarkStart w:id="222" w:name="_Toc58512773"/>
      <w:bookmarkStart w:id="223" w:name="_Toc105510866"/>
      <w:bookmarkEnd w:id="218"/>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19"/>
      <w:bookmarkEnd w:id="220"/>
      <w:bookmarkEnd w:id="221"/>
      <w:bookmarkEnd w:id="222"/>
      <w:bookmarkEnd w:id="223"/>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4" w:name="_Toc43213091"/>
      <w:bookmarkStart w:id="225" w:name="_Toc43290138"/>
      <w:bookmarkStart w:id="226" w:name="_Toc51593048"/>
      <w:bookmarkStart w:id="227" w:name="_Toc58512774"/>
      <w:bookmarkStart w:id="228" w:name="_Toc105510867"/>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4"/>
      <w:bookmarkEnd w:id="225"/>
      <w:bookmarkEnd w:id="226"/>
      <w:bookmarkEnd w:id="227"/>
      <w:bookmarkEnd w:id="228"/>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9" w:name="_Toc43213092"/>
      <w:r w:rsidRPr="00F6081B">
        <w:br w:type="page"/>
      </w:r>
      <w:bookmarkStart w:id="230" w:name="_Toc43290139"/>
      <w:bookmarkStart w:id="231" w:name="_Toc51593049"/>
      <w:bookmarkStart w:id="232" w:name="_Toc58512775"/>
      <w:bookmarkStart w:id="233" w:name="_Toc105510868"/>
      <w:r w:rsidR="0091451F" w:rsidRPr="00F6081B">
        <w:t>Annex B (normative):</w:t>
      </w:r>
      <w:r w:rsidR="0091451F" w:rsidRPr="00F6081B">
        <w:br/>
        <w:t>OpenAPI definition of the COSLA NRM</w:t>
      </w:r>
      <w:bookmarkEnd w:id="229"/>
      <w:bookmarkEnd w:id="230"/>
      <w:bookmarkEnd w:id="231"/>
      <w:bookmarkEnd w:id="232"/>
      <w:bookmarkEnd w:id="233"/>
    </w:p>
    <w:p w14:paraId="53E82505" w14:textId="10338D64" w:rsidR="0091451F" w:rsidRPr="00F6081B" w:rsidRDefault="00965DEE" w:rsidP="0091451F">
      <w:pPr>
        <w:pStyle w:val="Heading1"/>
      </w:pPr>
      <w:bookmarkStart w:id="234" w:name="_Toc43290140"/>
      <w:bookmarkStart w:id="235" w:name="_Toc51593050"/>
      <w:bookmarkStart w:id="236" w:name="_Toc58512776"/>
      <w:bookmarkStart w:id="237" w:name="_Toc105510869"/>
      <w:bookmarkStart w:id="238" w:name="_Toc43213093"/>
      <w:r w:rsidRPr="00F6081B">
        <w:t>B</w:t>
      </w:r>
      <w:r w:rsidR="0091451F" w:rsidRPr="00F6081B">
        <w:t>.1</w:t>
      </w:r>
      <w:r w:rsidR="0091451F" w:rsidRPr="00F6081B">
        <w:tab/>
        <w:t>General</w:t>
      </w:r>
      <w:bookmarkEnd w:id="234"/>
      <w:bookmarkEnd w:id="235"/>
      <w:bookmarkEnd w:id="236"/>
      <w:bookmarkEnd w:id="237"/>
      <w:r w:rsidR="0091451F" w:rsidRPr="00F6081B">
        <w:t xml:space="preserve"> </w:t>
      </w:r>
      <w:bookmarkEnd w:id="238"/>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9" w:name="_Toc43213094"/>
      <w:bookmarkStart w:id="240" w:name="_Toc43290141"/>
      <w:bookmarkStart w:id="241" w:name="_Toc51593051"/>
      <w:bookmarkStart w:id="242" w:name="_Toc58512777"/>
      <w:bookmarkStart w:id="243" w:name="_Toc105510870"/>
      <w:r w:rsidRPr="00F6081B">
        <w:t>B</w:t>
      </w:r>
      <w:r w:rsidR="0091451F" w:rsidRPr="00F6081B">
        <w:t>.2</w:t>
      </w:r>
      <w:r w:rsidR="0091451F" w:rsidRPr="00F6081B">
        <w:tab/>
        <w:t>Solution Set (SS) definitions</w:t>
      </w:r>
      <w:bookmarkEnd w:id="239"/>
      <w:bookmarkEnd w:id="240"/>
      <w:bookmarkEnd w:id="241"/>
      <w:bookmarkEnd w:id="242"/>
      <w:bookmarkEnd w:id="243"/>
    </w:p>
    <w:p w14:paraId="0C44C7F5" w14:textId="7598DE6F" w:rsidR="0091451F" w:rsidRPr="00F6081B" w:rsidRDefault="00965DEE" w:rsidP="0091451F">
      <w:pPr>
        <w:pStyle w:val="Heading2"/>
        <w:rPr>
          <w:rFonts w:ascii="Courier New" w:eastAsia="Yu Gothic" w:hAnsi="Courier New"/>
          <w:szCs w:val="16"/>
        </w:rPr>
      </w:pPr>
      <w:bookmarkStart w:id="244" w:name="_Toc43213095"/>
      <w:bookmarkStart w:id="245" w:name="_Toc43290142"/>
      <w:bookmarkStart w:id="246" w:name="_Toc51593052"/>
      <w:bookmarkStart w:id="247" w:name="_Toc58512778"/>
      <w:bookmarkStart w:id="248" w:name="_Toc105510871"/>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4"/>
      <w:bookmarkEnd w:id="245"/>
      <w:bookmarkEnd w:id="246"/>
      <w:bookmarkEnd w:id="247"/>
      <w:bookmarkEnd w:id="248"/>
    </w:p>
    <w:p w14:paraId="45B7C30B" w14:textId="77777777" w:rsidR="0091451F" w:rsidRPr="00F6081B" w:rsidRDefault="0091451F" w:rsidP="0091451F">
      <w:pPr>
        <w:pStyle w:val="PL"/>
      </w:pPr>
    </w:p>
    <w:p w14:paraId="17054318" w14:textId="77777777" w:rsidR="00554C1F" w:rsidRDefault="00554C1F" w:rsidP="00554C1F">
      <w:pPr>
        <w:pStyle w:val="PL"/>
      </w:pPr>
      <w:r>
        <w:t>openapi: 3.0.1</w:t>
      </w:r>
    </w:p>
    <w:p w14:paraId="3FEBA43E" w14:textId="77777777" w:rsidR="00554C1F" w:rsidRDefault="00554C1F" w:rsidP="00554C1F">
      <w:pPr>
        <w:pStyle w:val="PL"/>
      </w:pPr>
    </w:p>
    <w:p w14:paraId="4E08C506" w14:textId="77777777" w:rsidR="00554C1F" w:rsidRDefault="00554C1F" w:rsidP="00554C1F">
      <w:pPr>
        <w:pStyle w:val="PL"/>
      </w:pPr>
      <w:r>
        <w:t>info:</w:t>
      </w:r>
    </w:p>
    <w:p w14:paraId="417B639A" w14:textId="77777777" w:rsidR="00554C1F" w:rsidRDefault="00554C1F" w:rsidP="00554C1F">
      <w:pPr>
        <w:pStyle w:val="PL"/>
      </w:pPr>
      <w:r>
        <w:t xml:space="preserve">  title: coslaNrm</w:t>
      </w:r>
    </w:p>
    <w:p w14:paraId="35A8DE6B" w14:textId="77777777" w:rsidR="00554C1F" w:rsidRDefault="00554C1F" w:rsidP="00554C1F">
      <w:pPr>
        <w:pStyle w:val="PL"/>
      </w:pPr>
      <w:r>
        <w:t xml:space="preserve">  version: 17.3.0</w:t>
      </w:r>
    </w:p>
    <w:p w14:paraId="2A696FB0" w14:textId="77777777" w:rsidR="00554C1F" w:rsidRDefault="00554C1F" w:rsidP="00554C1F">
      <w:pPr>
        <w:pStyle w:val="PL"/>
      </w:pPr>
      <w:r>
        <w:t xml:space="preserve">  description: &gt;-</w:t>
      </w:r>
    </w:p>
    <w:p w14:paraId="29EE6AFC" w14:textId="77777777" w:rsidR="00554C1F" w:rsidRDefault="00554C1F" w:rsidP="00554C1F">
      <w:pPr>
        <w:pStyle w:val="PL"/>
      </w:pPr>
      <w:r>
        <w:t xml:space="preserve">    OAS 3.0.1 specification of the Cosla NRM</w:t>
      </w:r>
    </w:p>
    <w:p w14:paraId="3A8B1A4B" w14:textId="77777777" w:rsidR="00554C1F" w:rsidRDefault="00554C1F" w:rsidP="00554C1F">
      <w:pPr>
        <w:pStyle w:val="PL"/>
      </w:pPr>
      <w:r>
        <w:t xml:space="preserve">    © 2020, 3GPP Organizational Partners (ARIB, ATIS, CCSA, ETSI, TSDSI, TTA, TTC).</w:t>
      </w:r>
    </w:p>
    <w:p w14:paraId="057C736F" w14:textId="77777777" w:rsidR="00554C1F" w:rsidRDefault="00554C1F" w:rsidP="00554C1F">
      <w:pPr>
        <w:pStyle w:val="PL"/>
      </w:pPr>
      <w:r>
        <w:t xml:space="preserve">    All rights reserved.</w:t>
      </w:r>
    </w:p>
    <w:p w14:paraId="1265280B" w14:textId="77777777" w:rsidR="00554C1F" w:rsidRDefault="00554C1F" w:rsidP="00554C1F">
      <w:pPr>
        <w:pStyle w:val="PL"/>
      </w:pPr>
    </w:p>
    <w:p w14:paraId="4DBDE2BF" w14:textId="77777777" w:rsidR="00554C1F" w:rsidRDefault="00554C1F" w:rsidP="00554C1F">
      <w:pPr>
        <w:pStyle w:val="PL"/>
      </w:pPr>
      <w:r>
        <w:t>externalDocs:</w:t>
      </w:r>
    </w:p>
    <w:p w14:paraId="08B08E6F" w14:textId="77777777" w:rsidR="00554C1F" w:rsidRDefault="00554C1F" w:rsidP="00554C1F">
      <w:pPr>
        <w:pStyle w:val="PL"/>
      </w:pPr>
      <w:r>
        <w:t xml:space="preserve">  description: 3GPP TS 28.536 V17.3.0; Cosla NRM</w:t>
      </w:r>
    </w:p>
    <w:p w14:paraId="7854F204" w14:textId="77777777" w:rsidR="00554C1F" w:rsidRDefault="00554C1F" w:rsidP="00554C1F">
      <w:pPr>
        <w:pStyle w:val="PL"/>
      </w:pPr>
      <w:r>
        <w:t xml:space="preserve">  url: http://www.3gpp.org/ftp/Specs/archive/28_series/28.536/</w:t>
      </w:r>
    </w:p>
    <w:p w14:paraId="6DD57E68" w14:textId="77777777" w:rsidR="00554C1F" w:rsidRDefault="00554C1F" w:rsidP="00554C1F">
      <w:pPr>
        <w:pStyle w:val="PL"/>
      </w:pPr>
    </w:p>
    <w:p w14:paraId="325F5ED5" w14:textId="77777777" w:rsidR="00554C1F" w:rsidRDefault="00554C1F" w:rsidP="00554C1F">
      <w:pPr>
        <w:pStyle w:val="PL"/>
      </w:pPr>
      <w:r>
        <w:t>paths: {}</w:t>
      </w:r>
    </w:p>
    <w:p w14:paraId="0FC5DF62" w14:textId="77777777" w:rsidR="00554C1F" w:rsidRDefault="00554C1F" w:rsidP="00554C1F">
      <w:pPr>
        <w:pStyle w:val="PL"/>
      </w:pPr>
    </w:p>
    <w:p w14:paraId="35176973" w14:textId="77777777" w:rsidR="00554C1F" w:rsidRDefault="00554C1F" w:rsidP="00554C1F">
      <w:pPr>
        <w:pStyle w:val="PL"/>
      </w:pPr>
      <w:r>
        <w:t>components:</w:t>
      </w:r>
    </w:p>
    <w:p w14:paraId="5E35391E" w14:textId="77777777" w:rsidR="00554C1F" w:rsidRDefault="00554C1F" w:rsidP="00554C1F">
      <w:pPr>
        <w:pStyle w:val="PL"/>
      </w:pPr>
    </w:p>
    <w:p w14:paraId="3ADD13A8" w14:textId="77777777" w:rsidR="00554C1F" w:rsidRDefault="00554C1F" w:rsidP="00554C1F">
      <w:pPr>
        <w:pStyle w:val="PL"/>
      </w:pPr>
      <w:r>
        <w:t xml:space="preserve">  schemas:</w:t>
      </w:r>
    </w:p>
    <w:p w14:paraId="4E47F31D" w14:textId="77777777" w:rsidR="00554C1F" w:rsidRDefault="00554C1F" w:rsidP="00554C1F">
      <w:pPr>
        <w:pStyle w:val="PL"/>
      </w:pPr>
    </w:p>
    <w:p w14:paraId="39468CA2" w14:textId="77777777" w:rsidR="00554C1F" w:rsidRDefault="00554C1F" w:rsidP="00554C1F">
      <w:pPr>
        <w:pStyle w:val="PL"/>
      </w:pPr>
      <w:r>
        <w:t>#------------ Type definitions ---------------------------------------------------</w:t>
      </w:r>
    </w:p>
    <w:p w14:paraId="628DE84F" w14:textId="77777777" w:rsidR="00554C1F" w:rsidRDefault="00554C1F" w:rsidP="00554C1F">
      <w:pPr>
        <w:pStyle w:val="PL"/>
      </w:pPr>
    </w:p>
    <w:p w14:paraId="79160725" w14:textId="77777777" w:rsidR="00554C1F" w:rsidRDefault="00554C1F" w:rsidP="00554C1F">
      <w:pPr>
        <w:pStyle w:val="PL"/>
      </w:pPr>
      <w:r>
        <w:t xml:space="preserve">    ControlLoopLifeCyclePhase:</w:t>
      </w:r>
    </w:p>
    <w:p w14:paraId="5D1D1E96" w14:textId="77777777" w:rsidR="00554C1F" w:rsidRDefault="00554C1F" w:rsidP="00554C1F">
      <w:pPr>
        <w:pStyle w:val="PL"/>
      </w:pPr>
      <w:r>
        <w:t xml:space="preserve">      type: string</w:t>
      </w:r>
    </w:p>
    <w:p w14:paraId="412B3BFB" w14:textId="77777777" w:rsidR="00554C1F" w:rsidRDefault="00554C1F" w:rsidP="00554C1F">
      <w:pPr>
        <w:pStyle w:val="PL"/>
      </w:pPr>
      <w:r>
        <w:t xml:space="preserve">      enum:</w:t>
      </w:r>
    </w:p>
    <w:p w14:paraId="32A8DDB5" w14:textId="77777777" w:rsidR="00554C1F" w:rsidRDefault="00554C1F" w:rsidP="00554C1F">
      <w:pPr>
        <w:pStyle w:val="PL"/>
      </w:pPr>
      <w:r>
        <w:t xml:space="preserve">        - PREPARATION</w:t>
      </w:r>
    </w:p>
    <w:p w14:paraId="134E3436" w14:textId="77777777" w:rsidR="00554C1F" w:rsidRDefault="00554C1F" w:rsidP="00554C1F">
      <w:pPr>
        <w:pStyle w:val="PL"/>
      </w:pPr>
      <w:r>
        <w:t xml:space="preserve">        - COMMISSIONING</w:t>
      </w:r>
    </w:p>
    <w:p w14:paraId="3A35ABB9" w14:textId="77777777" w:rsidR="00554C1F" w:rsidRDefault="00554C1F" w:rsidP="00554C1F">
      <w:pPr>
        <w:pStyle w:val="PL"/>
      </w:pPr>
      <w:r>
        <w:t xml:space="preserve">        - OPERATION</w:t>
      </w:r>
    </w:p>
    <w:p w14:paraId="3809A336" w14:textId="77777777" w:rsidR="00554C1F" w:rsidRDefault="00554C1F" w:rsidP="00554C1F">
      <w:pPr>
        <w:pStyle w:val="PL"/>
      </w:pPr>
      <w:r>
        <w:t xml:space="preserve">        - DECOMMISSIONING</w:t>
      </w:r>
    </w:p>
    <w:p w14:paraId="64C721A3" w14:textId="77777777" w:rsidR="00554C1F" w:rsidRDefault="00554C1F" w:rsidP="00554C1F">
      <w:pPr>
        <w:pStyle w:val="PL"/>
      </w:pPr>
    </w:p>
    <w:p w14:paraId="46624DF2" w14:textId="77777777" w:rsidR="00554C1F" w:rsidRDefault="00554C1F" w:rsidP="00554C1F">
      <w:pPr>
        <w:pStyle w:val="PL"/>
      </w:pPr>
      <w:r>
        <w:t xml:space="preserve">    ObservationTime:</w:t>
      </w:r>
    </w:p>
    <w:p w14:paraId="44550DB0" w14:textId="77777777" w:rsidR="00554C1F" w:rsidRDefault="00554C1F" w:rsidP="00554C1F">
      <w:pPr>
        <w:pStyle w:val="PL"/>
      </w:pPr>
      <w:r>
        <w:t xml:space="preserve">      type: integer</w:t>
      </w:r>
    </w:p>
    <w:p w14:paraId="0DFAEB70" w14:textId="77777777" w:rsidR="00554C1F" w:rsidRDefault="00554C1F" w:rsidP="00554C1F">
      <w:pPr>
        <w:pStyle w:val="PL"/>
      </w:pPr>
    </w:p>
    <w:p w14:paraId="6E26DAA3" w14:textId="77777777" w:rsidR="00554C1F" w:rsidRDefault="00554C1F" w:rsidP="00554C1F">
      <w:pPr>
        <w:pStyle w:val="PL"/>
      </w:pPr>
      <w:r>
        <w:t xml:space="preserve">    AssuranceGoalStatusObserved:</w:t>
      </w:r>
    </w:p>
    <w:p w14:paraId="639E8CD5" w14:textId="77777777" w:rsidR="00554C1F" w:rsidRDefault="00554C1F" w:rsidP="00554C1F">
      <w:pPr>
        <w:pStyle w:val="PL"/>
      </w:pPr>
      <w:r>
        <w:t xml:space="preserve">      type: string</w:t>
      </w:r>
    </w:p>
    <w:p w14:paraId="548DBDB1" w14:textId="77777777" w:rsidR="00554C1F" w:rsidRDefault="00554C1F" w:rsidP="00554C1F">
      <w:pPr>
        <w:pStyle w:val="PL"/>
      </w:pPr>
      <w:r>
        <w:t xml:space="preserve">      enum:</w:t>
      </w:r>
    </w:p>
    <w:p w14:paraId="5CB301DF" w14:textId="77777777" w:rsidR="00554C1F" w:rsidRDefault="00554C1F" w:rsidP="00554C1F">
      <w:pPr>
        <w:pStyle w:val="PL"/>
      </w:pPr>
      <w:r>
        <w:t xml:space="preserve">        - FULFILLED</w:t>
      </w:r>
    </w:p>
    <w:p w14:paraId="5A5BA84B" w14:textId="77777777" w:rsidR="00554C1F" w:rsidRDefault="00554C1F" w:rsidP="00554C1F">
      <w:pPr>
        <w:pStyle w:val="PL"/>
      </w:pPr>
      <w:r>
        <w:t xml:space="preserve">        - NOT_FULFILLED</w:t>
      </w:r>
    </w:p>
    <w:p w14:paraId="09542EC0" w14:textId="77777777" w:rsidR="00554C1F" w:rsidRDefault="00554C1F" w:rsidP="00554C1F">
      <w:pPr>
        <w:pStyle w:val="PL"/>
      </w:pPr>
    </w:p>
    <w:p w14:paraId="7D9225A2" w14:textId="77777777" w:rsidR="00554C1F" w:rsidRDefault="00554C1F" w:rsidP="00554C1F">
      <w:pPr>
        <w:pStyle w:val="PL"/>
      </w:pPr>
      <w:r>
        <w:t xml:space="preserve">    AssuranceGoalStatusPredicted:</w:t>
      </w:r>
    </w:p>
    <w:p w14:paraId="6ABAA64B" w14:textId="77777777" w:rsidR="00554C1F" w:rsidRDefault="00554C1F" w:rsidP="00554C1F">
      <w:pPr>
        <w:pStyle w:val="PL"/>
      </w:pPr>
      <w:r>
        <w:t xml:space="preserve">      type: string</w:t>
      </w:r>
    </w:p>
    <w:p w14:paraId="158A8190" w14:textId="77777777" w:rsidR="00554C1F" w:rsidRDefault="00554C1F" w:rsidP="00554C1F">
      <w:pPr>
        <w:pStyle w:val="PL"/>
      </w:pPr>
      <w:r>
        <w:t xml:space="preserve">      enum:</w:t>
      </w:r>
    </w:p>
    <w:p w14:paraId="7D991D84" w14:textId="77777777" w:rsidR="00554C1F" w:rsidRDefault="00554C1F" w:rsidP="00554C1F">
      <w:pPr>
        <w:pStyle w:val="PL"/>
      </w:pPr>
      <w:r>
        <w:t xml:space="preserve">        - FULFILLED</w:t>
      </w:r>
    </w:p>
    <w:p w14:paraId="760E5799" w14:textId="77777777" w:rsidR="00554C1F" w:rsidRDefault="00554C1F" w:rsidP="00554C1F">
      <w:pPr>
        <w:pStyle w:val="PL"/>
      </w:pPr>
      <w:r>
        <w:t xml:space="preserve">        - NOT_FULFILLED</w:t>
      </w:r>
    </w:p>
    <w:p w14:paraId="1F437229" w14:textId="77777777" w:rsidR="00554C1F" w:rsidRDefault="00554C1F" w:rsidP="00554C1F">
      <w:pPr>
        <w:pStyle w:val="PL"/>
      </w:pPr>
    </w:p>
    <w:p w14:paraId="797F3FD2" w14:textId="77777777" w:rsidR="00554C1F" w:rsidRDefault="00554C1F" w:rsidP="00554C1F">
      <w:pPr>
        <w:pStyle w:val="PL"/>
      </w:pPr>
      <w:r>
        <w:t xml:space="preserve">    AssuranceTargetStatusObserved:</w:t>
      </w:r>
    </w:p>
    <w:p w14:paraId="21C04C95" w14:textId="77777777" w:rsidR="00554C1F" w:rsidRDefault="00554C1F" w:rsidP="00554C1F">
      <w:pPr>
        <w:pStyle w:val="PL"/>
      </w:pPr>
      <w:r>
        <w:t xml:space="preserve">      type: string</w:t>
      </w:r>
    </w:p>
    <w:p w14:paraId="6946BC2E" w14:textId="77777777" w:rsidR="00554C1F" w:rsidRDefault="00554C1F" w:rsidP="00554C1F">
      <w:pPr>
        <w:pStyle w:val="PL"/>
      </w:pPr>
      <w:r>
        <w:t xml:space="preserve">      enum:</w:t>
      </w:r>
    </w:p>
    <w:p w14:paraId="59AE188F" w14:textId="77777777" w:rsidR="00554C1F" w:rsidRDefault="00554C1F" w:rsidP="00554C1F">
      <w:pPr>
        <w:pStyle w:val="PL"/>
      </w:pPr>
      <w:r>
        <w:t xml:space="preserve">        - FULFILLED</w:t>
      </w:r>
    </w:p>
    <w:p w14:paraId="06F11CB7" w14:textId="77777777" w:rsidR="00554C1F" w:rsidRDefault="00554C1F" w:rsidP="00554C1F">
      <w:pPr>
        <w:pStyle w:val="PL"/>
      </w:pPr>
      <w:r>
        <w:t xml:space="preserve">        - NOT_FULFILLED</w:t>
      </w:r>
    </w:p>
    <w:p w14:paraId="6AE74822" w14:textId="77777777" w:rsidR="00554C1F" w:rsidRDefault="00554C1F" w:rsidP="00554C1F">
      <w:pPr>
        <w:pStyle w:val="PL"/>
      </w:pPr>
    </w:p>
    <w:p w14:paraId="45C72E45" w14:textId="77777777" w:rsidR="00554C1F" w:rsidRDefault="00554C1F" w:rsidP="00554C1F">
      <w:pPr>
        <w:pStyle w:val="PL"/>
      </w:pPr>
      <w:r>
        <w:t xml:space="preserve">    AssuranceTargetStatusPredicted:</w:t>
      </w:r>
    </w:p>
    <w:p w14:paraId="0546F8E4" w14:textId="77777777" w:rsidR="00554C1F" w:rsidRDefault="00554C1F" w:rsidP="00554C1F">
      <w:pPr>
        <w:pStyle w:val="PL"/>
      </w:pPr>
      <w:r>
        <w:t xml:space="preserve">      type: string</w:t>
      </w:r>
    </w:p>
    <w:p w14:paraId="0EC704EB" w14:textId="77777777" w:rsidR="00554C1F" w:rsidRDefault="00554C1F" w:rsidP="00554C1F">
      <w:pPr>
        <w:pStyle w:val="PL"/>
      </w:pPr>
      <w:r>
        <w:t xml:space="preserve">      enum:</w:t>
      </w:r>
    </w:p>
    <w:p w14:paraId="041466CB" w14:textId="77777777" w:rsidR="00554C1F" w:rsidRDefault="00554C1F" w:rsidP="00554C1F">
      <w:pPr>
        <w:pStyle w:val="PL"/>
      </w:pPr>
      <w:r>
        <w:t xml:space="preserve">        - FULFILLED</w:t>
      </w:r>
    </w:p>
    <w:p w14:paraId="1DB82ECC" w14:textId="77777777" w:rsidR="00554C1F" w:rsidRDefault="00554C1F" w:rsidP="00554C1F">
      <w:pPr>
        <w:pStyle w:val="PL"/>
      </w:pPr>
      <w:r>
        <w:t xml:space="preserve">        - NOT_FULFILLED</w:t>
      </w:r>
    </w:p>
    <w:p w14:paraId="3DE812AA" w14:textId="77777777" w:rsidR="00554C1F" w:rsidRDefault="00554C1F" w:rsidP="00554C1F">
      <w:pPr>
        <w:pStyle w:val="PL"/>
      </w:pPr>
    </w:p>
    <w:p w14:paraId="0B20D356" w14:textId="77777777" w:rsidR="00554C1F" w:rsidRDefault="00554C1F" w:rsidP="00554C1F">
      <w:pPr>
        <w:pStyle w:val="PL"/>
      </w:pPr>
      <w:r>
        <w:t xml:space="preserve">    AssuranceTargetName:</w:t>
      </w:r>
    </w:p>
    <w:p w14:paraId="055839FA" w14:textId="77777777" w:rsidR="00554C1F" w:rsidRDefault="00554C1F" w:rsidP="00554C1F">
      <w:pPr>
        <w:pStyle w:val="PL"/>
      </w:pPr>
      <w:r>
        <w:t xml:space="preserve">      type: string</w:t>
      </w:r>
    </w:p>
    <w:p w14:paraId="24B4D3FC" w14:textId="77777777" w:rsidR="00554C1F" w:rsidRDefault="00554C1F" w:rsidP="00554C1F">
      <w:pPr>
        <w:pStyle w:val="PL"/>
      </w:pPr>
    </w:p>
    <w:p w14:paraId="48352BCF" w14:textId="77777777" w:rsidR="00554C1F" w:rsidRDefault="00554C1F" w:rsidP="00554C1F">
      <w:pPr>
        <w:pStyle w:val="PL"/>
      </w:pPr>
      <w:r>
        <w:t xml:space="preserve">    AssuranceTarget:</w:t>
      </w:r>
    </w:p>
    <w:p w14:paraId="3ADE860E" w14:textId="77777777" w:rsidR="00554C1F" w:rsidRDefault="00554C1F" w:rsidP="00554C1F">
      <w:pPr>
        <w:pStyle w:val="PL"/>
      </w:pPr>
      <w:r>
        <w:t xml:space="preserve">      type: object</w:t>
      </w:r>
    </w:p>
    <w:p w14:paraId="05C9A978" w14:textId="77777777" w:rsidR="00554C1F" w:rsidRDefault="00554C1F" w:rsidP="00554C1F">
      <w:pPr>
        <w:pStyle w:val="PL"/>
      </w:pPr>
      <w:r>
        <w:t xml:space="preserve">      properties:</w:t>
      </w:r>
    </w:p>
    <w:p w14:paraId="24772707" w14:textId="77777777" w:rsidR="00554C1F" w:rsidRDefault="00554C1F" w:rsidP="00554C1F">
      <w:pPr>
        <w:pStyle w:val="PL"/>
      </w:pPr>
      <w:r>
        <w:t xml:space="preserve">        assuranceTargetName:</w:t>
      </w:r>
    </w:p>
    <w:p w14:paraId="0A21077F" w14:textId="77777777" w:rsidR="00554C1F" w:rsidRDefault="00554C1F" w:rsidP="00554C1F">
      <w:pPr>
        <w:pStyle w:val="PL"/>
      </w:pPr>
      <w:r>
        <w:t xml:space="preserve">          $ref: '#/components/schemas/AssuranceTargetName'</w:t>
      </w:r>
    </w:p>
    <w:p w14:paraId="30293F59" w14:textId="77777777" w:rsidR="00554C1F" w:rsidRDefault="00554C1F" w:rsidP="00554C1F">
      <w:pPr>
        <w:pStyle w:val="PL"/>
      </w:pPr>
      <w:r>
        <w:t xml:space="preserve">        assuranceTargetValue:</w:t>
      </w:r>
    </w:p>
    <w:p w14:paraId="396FF341" w14:textId="77777777" w:rsidR="00554C1F" w:rsidRDefault="00554C1F" w:rsidP="00554C1F">
      <w:pPr>
        <w:pStyle w:val="PL"/>
      </w:pPr>
      <w:r>
        <w:t xml:space="preserve">          type: string</w:t>
      </w:r>
    </w:p>
    <w:p w14:paraId="16D3C7C0" w14:textId="77777777" w:rsidR="00554C1F" w:rsidRDefault="00554C1F" w:rsidP="00554C1F">
      <w:pPr>
        <w:pStyle w:val="PL"/>
      </w:pPr>
      <w:r>
        <w:t xml:space="preserve">         </w:t>
      </w:r>
    </w:p>
    <w:p w14:paraId="55A2E0FF" w14:textId="77777777" w:rsidR="00554C1F" w:rsidRDefault="00554C1F" w:rsidP="00554C1F">
      <w:pPr>
        <w:pStyle w:val="PL"/>
      </w:pPr>
      <w:r>
        <w:t xml:space="preserve">    AssuranceTargetList:</w:t>
      </w:r>
    </w:p>
    <w:p w14:paraId="649E8514" w14:textId="77777777" w:rsidR="00554C1F" w:rsidRDefault="00554C1F" w:rsidP="00554C1F">
      <w:pPr>
        <w:pStyle w:val="PL"/>
      </w:pPr>
      <w:r>
        <w:t xml:space="preserve">      type: array</w:t>
      </w:r>
    </w:p>
    <w:p w14:paraId="3064466E" w14:textId="77777777" w:rsidR="00554C1F" w:rsidRDefault="00554C1F" w:rsidP="00554C1F">
      <w:pPr>
        <w:pStyle w:val="PL"/>
      </w:pPr>
      <w:r>
        <w:t xml:space="preserve">      items:</w:t>
      </w:r>
    </w:p>
    <w:p w14:paraId="11EEAE99" w14:textId="77777777" w:rsidR="00554C1F" w:rsidRDefault="00554C1F" w:rsidP="00554C1F">
      <w:pPr>
        <w:pStyle w:val="PL"/>
      </w:pPr>
      <w:r>
        <w:t xml:space="preserve">        $ref: '#/components/schemas/AssuranceTarget'</w:t>
      </w:r>
    </w:p>
    <w:p w14:paraId="0CACE5BF" w14:textId="77777777" w:rsidR="00554C1F" w:rsidRDefault="00554C1F" w:rsidP="00554C1F">
      <w:pPr>
        <w:pStyle w:val="PL"/>
      </w:pPr>
    </w:p>
    <w:p w14:paraId="5FF692C6" w14:textId="77777777" w:rsidR="00554C1F" w:rsidRDefault="00554C1F" w:rsidP="00554C1F">
      <w:pPr>
        <w:pStyle w:val="PL"/>
      </w:pPr>
      <w:r>
        <w:t xml:space="preserve">    AssuranceGoalStatus:</w:t>
      </w:r>
    </w:p>
    <w:p w14:paraId="11698D39" w14:textId="77777777" w:rsidR="00554C1F" w:rsidRDefault="00554C1F" w:rsidP="00554C1F">
      <w:pPr>
        <w:pStyle w:val="PL"/>
      </w:pPr>
      <w:r>
        <w:t xml:space="preserve">      type: object</w:t>
      </w:r>
    </w:p>
    <w:p w14:paraId="195B8EA3" w14:textId="77777777" w:rsidR="00554C1F" w:rsidRDefault="00554C1F" w:rsidP="00554C1F">
      <w:pPr>
        <w:pStyle w:val="PL"/>
      </w:pPr>
      <w:r>
        <w:t xml:space="preserve">      properties:</w:t>
      </w:r>
    </w:p>
    <w:p w14:paraId="687BCF44" w14:textId="77777777" w:rsidR="00554C1F" w:rsidRDefault="00554C1F" w:rsidP="00554C1F">
      <w:pPr>
        <w:pStyle w:val="PL"/>
      </w:pPr>
      <w:r>
        <w:t xml:space="preserve">        assuranceGoalStatusId:</w:t>
      </w:r>
    </w:p>
    <w:p w14:paraId="70CB4B8D" w14:textId="77777777" w:rsidR="00554C1F" w:rsidRDefault="00554C1F" w:rsidP="00554C1F">
      <w:pPr>
        <w:pStyle w:val="PL"/>
      </w:pPr>
      <w:r>
        <w:t xml:space="preserve">          type: string</w:t>
      </w:r>
    </w:p>
    <w:p w14:paraId="421E56FC" w14:textId="77777777" w:rsidR="00554C1F" w:rsidRDefault="00554C1F" w:rsidP="00554C1F">
      <w:pPr>
        <w:pStyle w:val="PL"/>
      </w:pPr>
      <w:r>
        <w:t xml:space="preserve">        assuranceGoalId:</w:t>
      </w:r>
    </w:p>
    <w:p w14:paraId="20FBD7A4" w14:textId="77777777" w:rsidR="00554C1F" w:rsidRDefault="00554C1F" w:rsidP="00554C1F">
      <w:pPr>
        <w:pStyle w:val="PL"/>
      </w:pPr>
      <w:r>
        <w:t xml:space="preserve">          $ref: 'TS28623_ComDefs.yaml#/components/schemas/Dn'</w:t>
      </w:r>
    </w:p>
    <w:p w14:paraId="788C7D1A" w14:textId="77777777" w:rsidR="00554C1F" w:rsidRDefault="00554C1F" w:rsidP="00554C1F">
      <w:pPr>
        <w:pStyle w:val="PL"/>
      </w:pPr>
      <w:r>
        <w:t xml:space="preserve">        assuranceGoalStatusObserved:</w:t>
      </w:r>
    </w:p>
    <w:p w14:paraId="40A83612" w14:textId="77777777" w:rsidR="00554C1F" w:rsidRDefault="00554C1F" w:rsidP="00554C1F">
      <w:pPr>
        <w:pStyle w:val="PL"/>
      </w:pPr>
      <w:r>
        <w:t xml:space="preserve">          $ref: '#/components/schemas/AssuranceGoalStatusObserved'</w:t>
      </w:r>
    </w:p>
    <w:p w14:paraId="102F3279" w14:textId="77777777" w:rsidR="00554C1F" w:rsidRDefault="00554C1F" w:rsidP="00554C1F">
      <w:pPr>
        <w:pStyle w:val="PL"/>
      </w:pPr>
      <w:r>
        <w:t xml:space="preserve">        assuranceGoalStatusPredicted:</w:t>
      </w:r>
    </w:p>
    <w:p w14:paraId="7DB00EF1" w14:textId="77777777" w:rsidR="00554C1F" w:rsidRDefault="00554C1F" w:rsidP="00554C1F">
      <w:pPr>
        <w:pStyle w:val="PL"/>
      </w:pPr>
      <w:r>
        <w:t xml:space="preserve">          $ref: '#/components/schemas/AssuranceGoalStatusPredicted'</w:t>
      </w:r>
    </w:p>
    <w:p w14:paraId="663A1C39" w14:textId="77777777" w:rsidR="00554C1F" w:rsidRDefault="00554C1F" w:rsidP="00554C1F">
      <w:pPr>
        <w:pStyle w:val="PL"/>
      </w:pPr>
      <w:r>
        <w:t xml:space="preserve">        assuranceGoalRef:</w:t>
      </w:r>
    </w:p>
    <w:p w14:paraId="5E59AD78" w14:textId="77777777" w:rsidR="00554C1F" w:rsidRDefault="00554C1F" w:rsidP="00554C1F">
      <w:pPr>
        <w:pStyle w:val="PL"/>
      </w:pPr>
      <w:r>
        <w:t xml:space="preserve">          $ref: 'TS28623_ComDefs.yaml#/components/schemas/Dn'</w:t>
      </w:r>
    </w:p>
    <w:p w14:paraId="3160AA9D" w14:textId="77777777" w:rsidR="00554C1F" w:rsidRDefault="00554C1F" w:rsidP="00554C1F">
      <w:pPr>
        <w:pStyle w:val="PL"/>
      </w:pPr>
    </w:p>
    <w:p w14:paraId="647E1097" w14:textId="77777777" w:rsidR="00554C1F" w:rsidRDefault="00554C1F" w:rsidP="00554C1F">
      <w:pPr>
        <w:pStyle w:val="PL"/>
      </w:pPr>
      <w:r>
        <w:t xml:space="preserve">    AssuranceGoalStatusList:</w:t>
      </w:r>
    </w:p>
    <w:p w14:paraId="534F5C9A" w14:textId="77777777" w:rsidR="00554C1F" w:rsidRDefault="00554C1F" w:rsidP="00554C1F">
      <w:pPr>
        <w:pStyle w:val="PL"/>
      </w:pPr>
      <w:r>
        <w:t xml:space="preserve">      type: array</w:t>
      </w:r>
    </w:p>
    <w:p w14:paraId="26A0616E" w14:textId="77777777" w:rsidR="00554C1F" w:rsidRDefault="00554C1F" w:rsidP="00554C1F">
      <w:pPr>
        <w:pStyle w:val="PL"/>
      </w:pPr>
      <w:r>
        <w:t xml:space="preserve">      items:</w:t>
      </w:r>
    </w:p>
    <w:p w14:paraId="71C6787F" w14:textId="77777777" w:rsidR="00554C1F" w:rsidRDefault="00554C1F" w:rsidP="00554C1F">
      <w:pPr>
        <w:pStyle w:val="PL"/>
      </w:pPr>
      <w:r>
        <w:t xml:space="preserve">        $ref: '#/components/schemas/AssuranceGoalStatus'</w:t>
      </w:r>
    </w:p>
    <w:p w14:paraId="6609A189" w14:textId="77777777" w:rsidR="00554C1F" w:rsidRDefault="00554C1F" w:rsidP="00554C1F">
      <w:pPr>
        <w:pStyle w:val="PL"/>
      </w:pPr>
    </w:p>
    <w:p w14:paraId="1A86F949" w14:textId="77777777" w:rsidR="00554C1F" w:rsidRDefault="00554C1F" w:rsidP="00554C1F">
      <w:pPr>
        <w:pStyle w:val="PL"/>
      </w:pPr>
      <w:r>
        <w:t xml:space="preserve">    AssuranceTargetStatus:</w:t>
      </w:r>
    </w:p>
    <w:p w14:paraId="47162A4E" w14:textId="77777777" w:rsidR="00554C1F" w:rsidRDefault="00554C1F" w:rsidP="00554C1F">
      <w:pPr>
        <w:pStyle w:val="PL"/>
      </w:pPr>
      <w:r>
        <w:t xml:space="preserve">      type: object</w:t>
      </w:r>
    </w:p>
    <w:p w14:paraId="3861C26F" w14:textId="77777777" w:rsidR="00554C1F" w:rsidRDefault="00554C1F" w:rsidP="00554C1F">
      <w:pPr>
        <w:pStyle w:val="PL"/>
      </w:pPr>
      <w:r>
        <w:t xml:space="preserve">      properties:</w:t>
      </w:r>
    </w:p>
    <w:p w14:paraId="196CFCD6" w14:textId="77777777" w:rsidR="00554C1F" w:rsidRDefault="00554C1F" w:rsidP="00554C1F">
      <w:pPr>
        <w:pStyle w:val="PL"/>
      </w:pPr>
      <w:r>
        <w:t xml:space="preserve">        assuranceTargetStatusId:</w:t>
      </w:r>
    </w:p>
    <w:p w14:paraId="052C4F6C" w14:textId="77777777" w:rsidR="00554C1F" w:rsidRDefault="00554C1F" w:rsidP="00554C1F">
      <w:pPr>
        <w:pStyle w:val="PL"/>
      </w:pPr>
      <w:r>
        <w:t xml:space="preserve">          type: string</w:t>
      </w:r>
    </w:p>
    <w:p w14:paraId="0FEFA61F" w14:textId="77777777" w:rsidR="00554C1F" w:rsidRDefault="00554C1F" w:rsidP="00554C1F">
      <w:pPr>
        <w:pStyle w:val="PL"/>
      </w:pPr>
      <w:r>
        <w:t xml:space="preserve">        assuranceTargetName:</w:t>
      </w:r>
    </w:p>
    <w:p w14:paraId="77C4BC77" w14:textId="77777777" w:rsidR="00554C1F" w:rsidRDefault="00554C1F" w:rsidP="00554C1F">
      <w:pPr>
        <w:pStyle w:val="PL"/>
      </w:pPr>
      <w:r>
        <w:t xml:space="preserve">          $ref: '#/components/schemas/AssuranceTargetName'</w:t>
      </w:r>
    </w:p>
    <w:p w14:paraId="517F0CD4" w14:textId="77777777" w:rsidR="00554C1F" w:rsidRDefault="00554C1F" w:rsidP="00554C1F">
      <w:pPr>
        <w:pStyle w:val="PL"/>
      </w:pPr>
      <w:r>
        <w:t xml:space="preserve">        assuranceTargetStatusObserved:</w:t>
      </w:r>
    </w:p>
    <w:p w14:paraId="121BF490" w14:textId="77777777" w:rsidR="00554C1F" w:rsidRDefault="00554C1F" w:rsidP="00554C1F">
      <w:pPr>
        <w:pStyle w:val="PL"/>
      </w:pPr>
      <w:r>
        <w:t xml:space="preserve">          $ref: '#/components/schemas/AssuranceTargetStatusObserved'</w:t>
      </w:r>
    </w:p>
    <w:p w14:paraId="55820018" w14:textId="77777777" w:rsidR="00554C1F" w:rsidRDefault="00554C1F" w:rsidP="00554C1F">
      <w:pPr>
        <w:pStyle w:val="PL"/>
      </w:pPr>
      <w:r>
        <w:t xml:space="preserve">        assuranceTargetStatusPredicted:</w:t>
      </w:r>
    </w:p>
    <w:p w14:paraId="774A7301" w14:textId="77777777" w:rsidR="00554C1F" w:rsidRDefault="00554C1F" w:rsidP="00554C1F">
      <w:pPr>
        <w:pStyle w:val="PL"/>
      </w:pPr>
      <w:r>
        <w:t xml:space="preserve">          $ref: '#/components/schemas/AssuranceTargetStatusPredicted'</w:t>
      </w:r>
    </w:p>
    <w:p w14:paraId="7E2AE8D7" w14:textId="77777777" w:rsidR="00554C1F" w:rsidRDefault="00554C1F" w:rsidP="00554C1F">
      <w:pPr>
        <w:pStyle w:val="PL"/>
      </w:pPr>
      <w:r>
        <w:t xml:space="preserve">         </w:t>
      </w:r>
    </w:p>
    <w:p w14:paraId="4F338D7F" w14:textId="77777777" w:rsidR="00554C1F" w:rsidRDefault="00554C1F" w:rsidP="00554C1F">
      <w:pPr>
        <w:pStyle w:val="PL"/>
      </w:pPr>
      <w:r>
        <w:t xml:space="preserve">    AssuranceTargetStatusList:</w:t>
      </w:r>
    </w:p>
    <w:p w14:paraId="07C811B0" w14:textId="77777777" w:rsidR="00554C1F" w:rsidRDefault="00554C1F" w:rsidP="00554C1F">
      <w:pPr>
        <w:pStyle w:val="PL"/>
      </w:pPr>
      <w:r>
        <w:t xml:space="preserve">      type: array</w:t>
      </w:r>
    </w:p>
    <w:p w14:paraId="215B4A88" w14:textId="77777777" w:rsidR="00554C1F" w:rsidRDefault="00554C1F" w:rsidP="00554C1F">
      <w:pPr>
        <w:pStyle w:val="PL"/>
      </w:pPr>
      <w:r>
        <w:t xml:space="preserve">      items:</w:t>
      </w:r>
    </w:p>
    <w:p w14:paraId="464702B8" w14:textId="77777777" w:rsidR="00554C1F" w:rsidRDefault="00554C1F" w:rsidP="00554C1F">
      <w:pPr>
        <w:pStyle w:val="PL"/>
      </w:pPr>
      <w:r>
        <w:t xml:space="preserve">         $ref: '#/components/schemas/AssuranceTargetStatus'</w:t>
      </w:r>
    </w:p>
    <w:p w14:paraId="2D403957" w14:textId="77777777" w:rsidR="00554C1F" w:rsidRDefault="00554C1F" w:rsidP="00554C1F">
      <w:pPr>
        <w:pStyle w:val="PL"/>
      </w:pPr>
      <w:r>
        <w:t xml:space="preserve">     </w:t>
      </w:r>
    </w:p>
    <w:p w14:paraId="13E4990C" w14:textId="77777777" w:rsidR="00554C1F" w:rsidRDefault="00554C1F" w:rsidP="00554C1F">
      <w:pPr>
        <w:pStyle w:val="PL"/>
      </w:pPr>
      <w:r>
        <w:t xml:space="preserve">    AttributeNameList:</w:t>
      </w:r>
    </w:p>
    <w:p w14:paraId="43D01E0D" w14:textId="77777777" w:rsidR="00554C1F" w:rsidRDefault="00554C1F" w:rsidP="00554C1F">
      <w:pPr>
        <w:pStyle w:val="PL"/>
      </w:pPr>
      <w:r>
        <w:t xml:space="preserve">      type: array</w:t>
      </w:r>
    </w:p>
    <w:p w14:paraId="221DB782" w14:textId="77777777" w:rsidR="00554C1F" w:rsidRDefault="00554C1F" w:rsidP="00554C1F">
      <w:pPr>
        <w:pStyle w:val="PL"/>
      </w:pPr>
      <w:r>
        <w:t xml:space="preserve">      items:</w:t>
      </w:r>
    </w:p>
    <w:p w14:paraId="6915C772" w14:textId="77777777" w:rsidR="00554C1F" w:rsidRDefault="00554C1F" w:rsidP="00554C1F">
      <w:pPr>
        <w:pStyle w:val="PL"/>
      </w:pPr>
      <w:r>
        <w:t xml:space="preserve">         type: string</w:t>
      </w:r>
    </w:p>
    <w:p w14:paraId="03915CB9" w14:textId="77777777" w:rsidR="00554C1F" w:rsidRDefault="00554C1F" w:rsidP="00554C1F">
      <w:pPr>
        <w:pStyle w:val="PL"/>
      </w:pPr>
      <w:r>
        <w:t xml:space="preserve">          </w:t>
      </w:r>
    </w:p>
    <w:p w14:paraId="7A9EE5CB" w14:textId="77777777" w:rsidR="00554C1F" w:rsidRDefault="00554C1F" w:rsidP="00554C1F">
      <w:pPr>
        <w:pStyle w:val="PL"/>
      </w:pPr>
      <w:r>
        <w:t xml:space="preserve">    ACCLDisallowedAttributes:</w:t>
      </w:r>
    </w:p>
    <w:p w14:paraId="3CE28C9D" w14:textId="77777777" w:rsidR="00554C1F" w:rsidRDefault="00554C1F" w:rsidP="00554C1F">
      <w:pPr>
        <w:pStyle w:val="PL"/>
      </w:pPr>
      <w:r>
        <w:t xml:space="preserve">      type: object</w:t>
      </w:r>
    </w:p>
    <w:p w14:paraId="5A394437" w14:textId="77777777" w:rsidR="00554C1F" w:rsidRDefault="00554C1F" w:rsidP="00554C1F">
      <w:pPr>
        <w:pStyle w:val="PL"/>
      </w:pPr>
      <w:r>
        <w:t xml:space="preserve">      properties:</w:t>
      </w:r>
    </w:p>
    <w:p w14:paraId="61FAE25F" w14:textId="77777777" w:rsidR="00554C1F" w:rsidRDefault="00554C1F" w:rsidP="00554C1F">
      <w:pPr>
        <w:pStyle w:val="PL"/>
      </w:pPr>
      <w:r>
        <w:t xml:space="preserve">        managedEntityIdentifier:</w:t>
      </w:r>
    </w:p>
    <w:p w14:paraId="70CB4208" w14:textId="77777777" w:rsidR="00554C1F" w:rsidRDefault="00554C1F" w:rsidP="00554C1F">
      <w:pPr>
        <w:pStyle w:val="PL"/>
      </w:pPr>
      <w:r>
        <w:t xml:space="preserve">          $ref: 'TS28623_ComDefs.yaml#/components/schemas/Dn'</w:t>
      </w:r>
    </w:p>
    <w:p w14:paraId="40B11FD9" w14:textId="77777777" w:rsidR="00554C1F" w:rsidRDefault="00554C1F" w:rsidP="00554C1F">
      <w:pPr>
        <w:pStyle w:val="PL"/>
      </w:pPr>
      <w:r>
        <w:t xml:space="preserve">        attributeNameList:</w:t>
      </w:r>
    </w:p>
    <w:p w14:paraId="661F93E2" w14:textId="77777777" w:rsidR="00554C1F" w:rsidRDefault="00554C1F" w:rsidP="00554C1F">
      <w:pPr>
        <w:pStyle w:val="PL"/>
      </w:pPr>
      <w:r>
        <w:t xml:space="preserve">          $ref: '#/components/schemas/AttributeNameList'</w:t>
      </w:r>
    </w:p>
    <w:p w14:paraId="64792CF3" w14:textId="77777777" w:rsidR="00554C1F" w:rsidRDefault="00554C1F" w:rsidP="00554C1F">
      <w:pPr>
        <w:pStyle w:val="PL"/>
      </w:pPr>
    </w:p>
    <w:p w14:paraId="17BE5D0B" w14:textId="77777777" w:rsidR="00554C1F" w:rsidRDefault="00554C1F" w:rsidP="00554C1F">
      <w:pPr>
        <w:pStyle w:val="PL"/>
      </w:pPr>
      <w:r>
        <w:t xml:space="preserve">    AssuranceScope:</w:t>
      </w:r>
    </w:p>
    <w:p w14:paraId="7D041EA6" w14:textId="77777777" w:rsidR="00554C1F" w:rsidRDefault="00554C1F" w:rsidP="00554C1F">
      <w:pPr>
        <w:pStyle w:val="PL"/>
      </w:pPr>
      <w:r>
        <w:t xml:space="preserve">      type: object</w:t>
      </w:r>
    </w:p>
    <w:p w14:paraId="2218B43A" w14:textId="77777777" w:rsidR="00554C1F" w:rsidRDefault="00554C1F" w:rsidP="00554C1F">
      <w:pPr>
        <w:pStyle w:val="PL"/>
      </w:pPr>
      <w:r>
        <w:t xml:space="preserve">      properties:</w:t>
      </w:r>
    </w:p>
    <w:p w14:paraId="28C6DA88" w14:textId="77777777" w:rsidR="00554C1F" w:rsidRDefault="00554C1F" w:rsidP="00554C1F">
      <w:pPr>
        <w:pStyle w:val="PL"/>
      </w:pPr>
      <w:r>
        <w:t xml:space="preserve">        taiList:</w:t>
      </w:r>
    </w:p>
    <w:p w14:paraId="6FBA557E" w14:textId="77777777" w:rsidR="00554C1F" w:rsidRDefault="00554C1F" w:rsidP="00554C1F">
      <w:pPr>
        <w:pStyle w:val="PL"/>
      </w:pPr>
      <w:r>
        <w:t xml:space="preserve">          $ref: 'TS28541_NrNrm.yaml#/components/schemas/TaiList'</w:t>
      </w:r>
    </w:p>
    <w:p w14:paraId="5A6EA48E" w14:textId="77777777" w:rsidR="00554C1F" w:rsidRDefault="00554C1F" w:rsidP="00554C1F">
      <w:pPr>
        <w:pStyle w:val="PL"/>
      </w:pPr>
    </w:p>
    <w:p w14:paraId="61ABB712" w14:textId="77777777" w:rsidR="00554C1F" w:rsidRDefault="00554C1F" w:rsidP="00554C1F">
      <w:pPr>
        <w:pStyle w:val="PL"/>
      </w:pPr>
      <w:r>
        <w:t>#-------- Definition of concrete IOCs --------------------------------------------</w:t>
      </w:r>
    </w:p>
    <w:p w14:paraId="139B256D" w14:textId="77777777" w:rsidR="00554C1F" w:rsidRDefault="00554C1F" w:rsidP="00554C1F">
      <w:pPr>
        <w:pStyle w:val="PL"/>
      </w:pPr>
      <w:r>
        <w:t xml:space="preserve">    MnS:</w:t>
      </w:r>
    </w:p>
    <w:p w14:paraId="41F7920D" w14:textId="77777777" w:rsidR="00554C1F" w:rsidRDefault="00554C1F" w:rsidP="00554C1F">
      <w:pPr>
        <w:pStyle w:val="PL"/>
      </w:pPr>
      <w:r>
        <w:t xml:space="preserve">      oneOf:</w:t>
      </w:r>
    </w:p>
    <w:p w14:paraId="51AAD330" w14:textId="77777777" w:rsidR="00554C1F" w:rsidRDefault="00554C1F" w:rsidP="00554C1F">
      <w:pPr>
        <w:pStyle w:val="PL"/>
      </w:pPr>
      <w:r>
        <w:t xml:space="preserve">        - type: object</w:t>
      </w:r>
    </w:p>
    <w:p w14:paraId="2174C9CE" w14:textId="77777777" w:rsidR="00554C1F" w:rsidRDefault="00554C1F" w:rsidP="00554C1F">
      <w:pPr>
        <w:pStyle w:val="PL"/>
      </w:pPr>
      <w:r>
        <w:t xml:space="preserve">          properties:</w:t>
      </w:r>
    </w:p>
    <w:p w14:paraId="186EB6DC" w14:textId="77777777" w:rsidR="00554C1F" w:rsidRDefault="00554C1F" w:rsidP="00554C1F">
      <w:pPr>
        <w:pStyle w:val="PL"/>
      </w:pPr>
      <w:r>
        <w:t xml:space="preserve">            SubNetwork:</w:t>
      </w:r>
    </w:p>
    <w:p w14:paraId="6A69D349" w14:textId="77777777" w:rsidR="00554C1F" w:rsidRDefault="00554C1F" w:rsidP="00554C1F">
      <w:pPr>
        <w:pStyle w:val="PL"/>
      </w:pPr>
      <w:r>
        <w:t xml:space="preserve">              $ref: '#/components/schemas/SubNetwork-Multiple'</w:t>
      </w:r>
    </w:p>
    <w:p w14:paraId="78DB8EA7" w14:textId="77777777" w:rsidR="00554C1F" w:rsidRDefault="00554C1F" w:rsidP="00554C1F">
      <w:pPr>
        <w:pStyle w:val="PL"/>
      </w:pPr>
      <w:r>
        <w:t xml:space="preserve">        - type: object</w:t>
      </w:r>
    </w:p>
    <w:p w14:paraId="19FC9588" w14:textId="77777777" w:rsidR="00554C1F" w:rsidRDefault="00554C1F" w:rsidP="00554C1F">
      <w:pPr>
        <w:pStyle w:val="PL"/>
      </w:pPr>
      <w:r>
        <w:t xml:space="preserve">          properties:</w:t>
      </w:r>
    </w:p>
    <w:p w14:paraId="0A013570" w14:textId="77777777" w:rsidR="00554C1F" w:rsidRDefault="00554C1F" w:rsidP="00554C1F">
      <w:pPr>
        <w:pStyle w:val="PL"/>
      </w:pPr>
      <w:r>
        <w:t xml:space="preserve">            ManagedElement:</w:t>
      </w:r>
    </w:p>
    <w:p w14:paraId="6B6BB18C" w14:textId="77777777" w:rsidR="00554C1F" w:rsidRDefault="00554C1F" w:rsidP="00554C1F">
      <w:pPr>
        <w:pStyle w:val="PL"/>
      </w:pPr>
      <w:r>
        <w:t xml:space="preserve">              $ref: '#/components/schemas/ManagedElement-Multiple'</w:t>
      </w:r>
    </w:p>
    <w:p w14:paraId="1D8739FA" w14:textId="77777777" w:rsidR="00554C1F" w:rsidRDefault="00554C1F" w:rsidP="00554C1F">
      <w:pPr>
        <w:pStyle w:val="PL"/>
      </w:pPr>
    </w:p>
    <w:p w14:paraId="67C7F7DF" w14:textId="77777777" w:rsidR="00554C1F" w:rsidRDefault="00554C1F" w:rsidP="00554C1F">
      <w:pPr>
        <w:pStyle w:val="PL"/>
      </w:pPr>
      <w:r>
        <w:t xml:space="preserve">    SubNetwork-Single:</w:t>
      </w:r>
    </w:p>
    <w:p w14:paraId="7D7D0DDC" w14:textId="77777777" w:rsidR="00554C1F" w:rsidRDefault="00554C1F" w:rsidP="00554C1F">
      <w:pPr>
        <w:pStyle w:val="PL"/>
      </w:pPr>
      <w:r>
        <w:t xml:space="preserve">      allOf:</w:t>
      </w:r>
    </w:p>
    <w:p w14:paraId="4189A7AF" w14:textId="77777777" w:rsidR="00554C1F" w:rsidRDefault="00554C1F" w:rsidP="00554C1F">
      <w:pPr>
        <w:pStyle w:val="PL"/>
      </w:pPr>
      <w:r>
        <w:t xml:space="preserve">        - $ref: 'TS28623_GenericNrm.yaml#/components/schemas/Top'</w:t>
      </w:r>
    </w:p>
    <w:p w14:paraId="58F2BAAA" w14:textId="77777777" w:rsidR="00554C1F" w:rsidRDefault="00554C1F" w:rsidP="00554C1F">
      <w:pPr>
        <w:pStyle w:val="PL"/>
      </w:pPr>
      <w:r>
        <w:t xml:space="preserve">        - type: object</w:t>
      </w:r>
    </w:p>
    <w:p w14:paraId="72F000A5" w14:textId="77777777" w:rsidR="00554C1F" w:rsidRDefault="00554C1F" w:rsidP="00554C1F">
      <w:pPr>
        <w:pStyle w:val="PL"/>
      </w:pPr>
      <w:r>
        <w:t xml:space="preserve">          properties:</w:t>
      </w:r>
    </w:p>
    <w:p w14:paraId="7C55A190" w14:textId="77777777" w:rsidR="00554C1F" w:rsidRDefault="00554C1F" w:rsidP="00554C1F">
      <w:pPr>
        <w:pStyle w:val="PL"/>
      </w:pPr>
      <w:r>
        <w:t xml:space="preserve">            attributes:</w:t>
      </w:r>
    </w:p>
    <w:p w14:paraId="7C24199B" w14:textId="77777777" w:rsidR="00554C1F" w:rsidRDefault="00554C1F" w:rsidP="00554C1F">
      <w:pPr>
        <w:pStyle w:val="PL"/>
      </w:pPr>
      <w:r>
        <w:t xml:space="preserve">              allOf:</w:t>
      </w:r>
    </w:p>
    <w:p w14:paraId="0FF738BC" w14:textId="77777777" w:rsidR="00554C1F" w:rsidRDefault="00554C1F" w:rsidP="00554C1F">
      <w:pPr>
        <w:pStyle w:val="PL"/>
      </w:pPr>
      <w:r>
        <w:t xml:space="preserve">                - $ref: 'TS28623_GenericNrm.yaml#/components/schemas/SubNetwork-Attr'</w:t>
      </w:r>
    </w:p>
    <w:p w14:paraId="1A484DA8" w14:textId="77777777" w:rsidR="00554C1F" w:rsidRDefault="00554C1F" w:rsidP="00554C1F">
      <w:pPr>
        <w:pStyle w:val="PL"/>
      </w:pPr>
      <w:r>
        <w:t xml:space="preserve">        - $ref: 'TS28623_GenericNrm.yaml#/components/schemas/SubNetwork-ncO'</w:t>
      </w:r>
    </w:p>
    <w:p w14:paraId="62D7D2D6" w14:textId="77777777" w:rsidR="00554C1F" w:rsidRDefault="00554C1F" w:rsidP="00554C1F">
      <w:pPr>
        <w:pStyle w:val="PL"/>
      </w:pPr>
      <w:r>
        <w:t xml:space="preserve">        - type: object</w:t>
      </w:r>
    </w:p>
    <w:p w14:paraId="0CC04D69" w14:textId="77777777" w:rsidR="00554C1F" w:rsidRDefault="00554C1F" w:rsidP="00554C1F">
      <w:pPr>
        <w:pStyle w:val="PL"/>
      </w:pPr>
      <w:r>
        <w:t xml:space="preserve">          properties:</w:t>
      </w:r>
    </w:p>
    <w:p w14:paraId="48667DAD" w14:textId="77777777" w:rsidR="00554C1F" w:rsidRDefault="00554C1F" w:rsidP="00554C1F">
      <w:pPr>
        <w:pStyle w:val="PL"/>
      </w:pPr>
      <w:r>
        <w:t xml:space="preserve">            AssuranceClosedControlLoop:</w:t>
      </w:r>
    </w:p>
    <w:p w14:paraId="1EF02918" w14:textId="77777777" w:rsidR="00554C1F" w:rsidRDefault="00554C1F" w:rsidP="00554C1F">
      <w:pPr>
        <w:pStyle w:val="PL"/>
      </w:pPr>
      <w:r>
        <w:t xml:space="preserve">              $ref: '#/components/schemas/AssuranceClosedControlLoop-Multiple'</w:t>
      </w:r>
    </w:p>
    <w:p w14:paraId="7E654FFD" w14:textId="77777777" w:rsidR="00554C1F" w:rsidRDefault="00554C1F" w:rsidP="00554C1F">
      <w:pPr>
        <w:pStyle w:val="PL"/>
      </w:pPr>
      <w:r>
        <w:t xml:space="preserve"> </w:t>
      </w:r>
    </w:p>
    <w:p w14:paraId="0FBA87B0" w14:textId="77777777" w:rsidR="00554C1F" w:rsidRDefault="00554C1F" w:rsidP="00554C1F">
      <w:pPr>
        <w:pStyle w:val="PL"/>
      </w:pPr>
      <w:r>
        <w:t xml:space="preserve">    ManagedElement-Single:</w:t>
      </w:r>
    </w:p>
    <w:p w14:paraId="01F41846" w14:textId="77777777" w:rsidR="00554C1F" w:rsidRDefault="00554C1F" w:rsidP="00554C1F">
      <w:pPr>
        <w:pStyle w:val="PL"/>
      </w:pPr>
      <w:r>
        <w:t xml:space="preserve">      allOf:</w:t>
      </w:r>
    </w:p>
    <w:p w14:paraId="0C53E4CA" w14:textId="77777777" w:rsidR="00554C1F" w:rsidRDefault="00554C1F" w:rsidP="00554C1F">
      <w:pPr>
        <w:pStyle w:val="PL"/>
      </w:pPr>
      <w:r>
        <w:t xml:space="preserve">        - $ref: 'TS28623_GenericNrm.yaml#/components/schemas/Top'</w:t>
      </w:r>
    </w:p>
    <w:p w14:paraId="097CC512" w14:textId="77777777" w:rsidR="00554C1F" w:rsidRDefault="00554C1F" w:rsidP="00554C1F">
      <w:pPr>
        <w:pStyle w:val="PL"/>
      </w:pPr>
      <w:r>
        <w:t xml:space="preserve">        - type: object</w:t>
      </w:r>
    </w:p>
    <w:p w14:paraId="12A10A0A" w14:textId="77777777" w:rsidR="00554C1F" w:rsidRDefault="00554C1F" w:rsidP="00554C1F">
      <w:pPr>
        <w:pStyle w:val="PL"/>
      </w:pPr>
      <w:r>
        <w:t xml:space="preserve">          properties:</w:t>
      </w:r>
    </w:p>
    <w:p w14:paraId="470AE94B" w14:textId="77777777" w:rsidR="00554C1F" w:rsidRDefault="00554C1F" w:rsidP="00554C1F">
      <w:pPr>
        <w:pStyle w:val="PL"/>
      </w:pPr>
      <w:r>
        <w:t xml:space="preserve">            attributes:</w:t>
      </w:r>
    </w:p>
    <w:p w14:paraId="08A4B605" w14:textId="77777777" w:rsidR="00554C1F" w:rsidRDefault="00554C1F" w:rsidP="00554C1F">
      <w:pPr>
        <w:pStyle w:val="PL"/>
      </w:pPr>
      <w:r>
        <w:t xml:space="preserve">              allOf:</w:t>
      </w:r>
    </w:p>
    <w:p w14:paraId="31E79424" w14:textId="77777777" w:rsidR="00554C1F" w:rsidRDefault="00554C1F" w:rsidP="00554C1F">
      <w:pPr>
        <w:pStyle w:val="PL"/>
      </w:pPr>
      <w:r>
        <w:t xml:space="preserve">                - $ref: 'TS28623_GenericNrm.yaml#/components/schemas/ManagedElement-Attr'</w:t>
      </w:r>
    </w:p>
    <w:p w14:paraId="1C2AF702" w14:textId="77777777" w:rsidR="00554C1F" w:rsidRDefault="00554C1F" w:rsidP="00554C1F">
      <w:pPr>
        <w:pStyle w:val="PL"/>
      </w:pPr>
      <w:r>
        <w:t xml:space="preserve">        - $ref: 'TS28623_GenericNrm.yaml#/components/schemas/ManagedElement-ncO'</w:t>
      </w:r>
    </w:p>
    <w:p w14:paraId="3752B79B" w14:textId="77777777" w:rsidR="00554C1F" w:rsidRDefault="00554C1F" w:rsidP="00554C1F">
      <w:pPr>
        <w:pStyle w:val="PL"/>
      </w:pPr>
      <w:r>
        <w:t xml:space="preserve">        - type: object</w:t>
      </w:r>
    </w:p>
    <w:p w14:paraId="7B5A91C4" w14:textId="77777777" w:rsidR="00554C1F" w:rsidRDefault="00554C1F" w:rsidP="00554C1F">
      <w:pPr>
        <w:pStyle w:val="PL"/>
      </w:pPr>
      <w:r>
        <w:t xml:space="preserve">          properties:</w:t>
      </w:r>
    </w:p>
    <w:p w14:paraId="5C9711F3" w14:textId="77777777" w:rsidR="00554C1F" w:rsidRDefault="00554C1F" w:rsidP="00554C1F">
      <w:pPr>
        <w:pStyle w:val="PL"/>
      </w:pPr>
      <w:r>
        <w:t xml:space="preserve">            AssuranceClosedControlLoop:</w:t>
      </w:r>
    </w:p>
    <w:p w14:paraId="2A9879F6" w14:textId="77777777" w:rsidR="00554C1F" w:rsidRDefault="00554C1F" w:rsidP="00554C1F">
      <w:pPr>
        <w:pStyle w:val="PL"/>
      </w:pPr>
      <w:r>
        <w:t xml:space="preserve">              $ref: '#/components/schemas/AssuranceClosedControlLoop-Multiple'</w:t>
      </w:r>
    </w:p>
    <w:p w14:paraId="368B8E50" w14:textId="77777777" w:rsidR="00554C1F" w:rsidRDefault="00554C1F" w:rsidP="00554C1F">
      <w:pPr>
        <w:pStyle w:val="PL"/>
      </w:pPr>
    </w:p>
    <w:p w14:paraId="22DF5287" w14:textId="77777777" w:rsidR="00554C1F" w:rsidRDefault="00554C1F" w:rsidP="00554C1F">
      <w:pPr>
        <w:pStyle w:val="PL"/>
      </w:pPr>
      <w:r>
        <w:t xml:space="preserve">    AssuranceClosedControlLoop-Single:</w:t>
      </w:r>
    </w:p>
    <w:p w14:paraId="6C6DD91C" w14:textId="77777777" w:rsidR="00554C1F" w:rsidRDefault="00554C1F" w:rsidP="00554C1F">
      <w:pPr>
        <w:pStyle w:val="PL"/>
      </w:pPr>
      <w:r>
        <w:t xml:space="preserve">      allOf:</w:t>
      </w:r>
    </w:p>
    <w:p w14:paraId="4D2EFFBB" w14:textId="77777777" w:rsidR="00554C1F" w:rsidRDefault="00554C1F" w:rsidP="00554C1F">
      <w:pPr>
        <w:pStyle w:val="PL"/>
      </w:pPr>
      <w:r>
        <w:t xml:space="preserve">        - $ref: 'TS28623_GenericNrm.yaml#/components/schemas/Top'</w:t>
      </w:r>
    </w:p>
    <w:p w14:paraId="1F158CD1" w14:textId="77777777" w:rsidR="00554C1F" w:rsidRDefault="00554C1F" w:rsidP="00554C1F">
      <w:pPr>
        <w:pStyle w:val="PL"/>
      </w:pPr>
      <w:r>
        <w:t xml:space="preserve">        - type: object</w:t>
      </w:r>
    </w:p>
    <w:p w14:paraId="18C7E646" w14:textId="77777777" w:rsidR="00554C1F" w:rsidRDefault="00554C1F" w:rsidP="00554C1F">
      <w:pPr>
        <w:pStyle w:val="PL"/>
      </w:pPr>
      <w:r>
        <w:t xml:space="preserve">          properties:</w:t>
      </w:r>
    </w:p>
    <w:p w14:paraId="47D9D5AF" w14:textId="77777777" w:rsidR="00554C1F" w:rsidRDefault="00554C1F" w:rsidP="00554C1F">
      <w:pPr>
        <w:pStyle w:val="PL"/>
      </w:pPr>
      <w:r>
        <w:t xml:space="preserve">            attributes:</w:t>
      </w:r>
    </w:p>
    <w:p w14:paraId="0AE774A4" w14:textId="77777777" w:rsidR="00554C1F" w:rsidRDefault="00554C1F" w:rsidP="00554C1F">
      <w:pPr>
        <w:pStyle w:val="PL"/>
      </w:pPr>
      <w:r>
        <w:t xml:space="preserve">              type: object</w:t>
      </w:r>
    </w:p>
    <w:p w14:paraId="6C7277CA" w14:textId="77777777" w:rsidR="00554C1F" w:rsidRDefault="00554C1F" w:rsidP="00554C1F">
      <w:pPr>
        <w:pStyle w:val="PL"/>
      </w:pPr>
      <w:r>
        <w:t xml:space="preserve">              properties:</w:t>
      </w:r>
    </w:p>
    <w:p w14:paraId="7E6A73C5" w14:textId="77777777" w:rsidR="00554C1F" w:rsidRDefault="00554C1F" w:rsidP="00554C1F">
      <w:pPr>
        <w:pStyle w:val="PL"/>
      </w:pPr>
      <w:r>
        <w:t xml:space="preserve">                    operationalState:</w:t>
      </w:r>
    </w:p>
    <w:p w14:paraId="54E84247" w14:textId="77777777" w:rsidR="00554C1F" w:rsidRDefault="00554C1F" w:rsidP="00554C1F">
      <w:pPr>
        <w:pStyle w:val="PL"/>
      </w:pPr>
      <w:r>
        <w:t xml:space="preserve">                      $ref: 'TS28623_ComDefs.yaml#/components/schemas/OperationalState'</w:t>
      </w:r>
    </w:p>
    <w:p w14:paraId="6D43856B" w14:textId="77777777" w:rsidR="00554C1F" w:rsidRDefault="00554C1F" w:rsidP="00554C1F">
      <w:pPr>
        <w:pStyle w:val="PL"/>
      </w:pPr>
      <w:r>
        <w:t xml:space="preserve">                    administrativeState:</w:t>
      </w:r>
    </w:p>
    <w:p w14:paraId="52623BBA" w14:textId="77777777" w:rsidR="00554C1F" w:rsidRDefault="00554C1F" w:rsidP="00554C1F">
      <w:pPr>
        <w:pStyle w:val="PL"/>
      </w:pPr>
      <w:r>
        <w:t xml:space="preserve">                      $ref: 'TS28623_ComDefs.yaml#/components/schemas/AdministrativeState'</w:t>
      </w:r>
    </w:p>
    <w:p w14:paraId="1D9A311A" w14:textId="77777777" w:rsidR="00554C1F" w:rsidRDefault="00554C1F" w:rsidP="00554C1F">
      <w:pPr>
        <w:pStyle w:val="PL"/>
      </w:pPr>
      <w:r>
        <w:t xml:space="preserve">                    controlLoopLifeCyclePhase:</w:t>
      </w:r>
    </w:p>
    <w:p w14:paraId="3F5A86D1" w14:textId="77777777" w:rsidR="00554C1F" w:rsidRDefault="00554C1F" w:rsidP="00554C1F">
      <w:pPr>
        <w:pStyle w:val="PL"/>
      </w:pPr>
      <w:r>
        <w:t xml:space="preserve">                      $ref: '#/components/schemas/ControlLoopLifeCyclePhase'</w:t>
      </w:r>
    </w:p>
    <w:p w14:paraId="0EF2C7A3" w14:textId="77777777" w:rsidR="00554C1F" w:rsidRDefault="00554C1F" w:rsidP="00554C1F">
      <w:pPr>
        <w:pStyle w:val="PL"/>
      </w:pPr>
      <w:r>
        <w:t xml:space="preserve">                    aCCLDisallowedList:</w:t>
      </w:r>
    </w:p>
    <w:p w14:paraId="12E1652D" w14:textId="77777777" w:rsidR="00554C1F" w:rsidRDefault="00554C1F" w:rsidP="00554C1F">
      <w:pPr>
        <w:pStyle w:val="PL"/>
      </w:pPr>
      <w:r>
        <w:t xml:space="preserve">                      $ref: '#/components/schemas/ACCLDisallowedAttributes'</w:t>
      </w:r>
    </w:p>
    <w:p w14:paraId="6BF32239" w14:textId="77777777" w:rsidR="00554C1F" w:rsidRDefault="00554C1F" w:rsidP="00554C1F">
      <w:pPr>
        <w:pStyle w:val="PL"/>
      </w:pPr>
      <w:r>
        <w:t xml:space="preserve">            AssuranceGoal:</w:t>
      </w:r>
    </w:p>
    <w:p w14:paraId="6974CB5B" w14:textId="77777777" w:rsidR="00554C1F" w:rsidRDefault="00554C1F" w:rsidP="00554C1F">
      <w:pPr>
        <w:pStyle w:val="PL"/>
      </w:pPr>
      <w:r>
        <w:t xml:space="preserve">              $ref: '#/components/schemas/AssuranceGoal-Multiple'</w:t>
      </w:r>
    </w:p>
    <w:p w14:paraId="40AA5C91" w14:textId="77777777" w:rsidR="00554C1F" w:rsidRDefault="00554C1F" w:rsidP="00554C1F">
      <w:pPr>
        <w:pStyle w:val="PL"/>
      </w:pPr>
      <w:r>
        <w:t xml:space="preserve">              networkSliceRef:</w:t>
      </w:r>
    </w:p>
    <w:p w14:paraId="62ADFFD7" w14:textId="77777777" w:rsidR="00554C1F" w:rsidRDefault="00554C1F" w:rsidP="00554C1F">
      <w:pPr>
        <w:pStyle w:val="PL"/>
      </w:pPr>
      <w:r>
        <w:t xml:space="preserve">                $ref: 'TS28623_ComDefs.yaml#/components/schemas/Dn'</w:t>
      </w:r>
    </w:p>
    <w:p w14:paraId="483CBACA" w14:textId="77777777" w:rsidR="00554C1F" w:rsidRDefault="00554C1F" w:rsidP="00554C1F">
      <w:pPr>
        <w:pStyle w:val="PL"/>
      </w:pPr>
      <w:r>
        <w:t xml:space="preserve">              networkSliceSubnetRef:</w:t>
      </w:r>
    </w:p>
    <w:p w14:paraId="5CD6AF7F" w14:textId="77777777" w:rsidR="00554C1F" w:rsidRDefault="00554C1F" w:rsidP="00554C1F">
      <w:pPr>
        <w:pStyle w:val="PL"/>
      </w:pPr>
      <w:r>
        <w:t xml:space="preserve">                $ref: 'TS28623_ComDefs.yaml#/components/schemas/Dn'</w:t>
      </w:r>
    </w:p>
    <w:p w14:paraId="33178C5B" w14:textId="77777777" w:rsidR="00554C1F" w:rsidRDefault="00554C1F" w:rsidP="00554C1F">
      <w:pPr>
        <w:pStyle w:val="PL"/>
      </w:pPr>
    </w:p>
    <w:p w14:paraId="29704425" w14:textId="77777777" w:rsidR="00554C1F" w:rsidRDefault="00554C1F" w:rsidP="00554C1F">
      <w:pPr>
        <w:pStyle w:val="PL"/>
      </w:pPr>
      <w:r>
        <w:t xml:space="preserve">    AssuranceGoal-Single:</w:t>
      </w:r>
    </w:p>
    <w:p w14:paraId="52F3050D" w14:textId="77777777" w:rsidR="00554C1F" w:rsidRDefault="00554C1F" w:rsidP="00554C1F">
      <w:pPr>
        <w:pStyle w:val="PL"/>
      </w:pPr>
      <w:r>
        <w:t xml:space="preserve">      allOf:</w:t>
      </w:r>
    </w:p>
    <w:p w14:paraId="501593BF" w14:textId="77777777" w:rsidR="00554C1F" w:rsidRDefault="00554C1F" w:rsidP="00554C1F">
      <w:pPr>
        <w:pStyle w:val="PL"/>
      </w:pPr>
      <w:r>
        <w:t xml:space="preserve">        - $ref: 'TS28623_GenericNrm.yaml#/components/schemas/Top'</w:t>
      </w:r>
    </w:p>
    <w:p w14:paraId="66D1DFED" w14:textId="77777777" w:rsidR="00554C1F" w:rsidRDefault="00554C1F" w:rsidP="00554C1F">
      <w:pPr>
        <w:pStyle w:val="PL"/>
      </w:pPr>
      <w:r>
        <w:t xml:space="preserve">        - type: object</w:t>
      </w:r>
    </w:p>
    <w:p w14:paraId="1C886343" w14:textId="77777777" w:rsidR="00554C1F" w:rsidRDefault="00554C1F" w:rsidP="00554C1F">
      <w:pPr>
        <w:pStyle w:val="PL"/>
      </w:pPr>
      <w:r>
        <w:t xml:space="preserve">          properties:</w:t>
      </w:r>
    </w:p>
    <w:p w14:paraId="3754C4DA" w14:textId="77777777" w:rsidR="00554C1F" w:rsidRDefault="00554C1F" w:rsidP="00554C1F">
      <w:pPr>
        <w:pStyle w:val="PL"/>
      </w:pPr>
      <w:r>
        <w:t xml:space="preserve">            attributes:</w:t>
      </w:r>
    </w:p>
    <w:p w14:paraId="4A10ABEC" w14:textId="77777777" w:rsidR="00554C1F" w:rsidRDefault="00554C1F" w:rsidP="00554C1F">
      <w:pPr>
        <w:pStyle w:val="PL"/>
      </w:pPr>
      <w:r>
        <w:t xml:space="preserve">              allOf:</w:t>
      </w:r>
    </w:p>
    <w:p w14:paraId="7CA05692" w14:textId="77777777" w:rsidR="00554C1F" w:rsidRDefault="00554C1F" w:rsidP="00554C1F">
      <w:pPr>
        <w:pStyle w:val="PL"/>
      </w:pPr>
      <w:r>
        <w:t xml:space="preserve">                - type: object</w:t>
      </w:r>
    </w:p>
    <w:p w14:paraId="2E261713" w14:textId="77777777" w:rsidR="00554C1F" w:rsidRDefault="00554C1F" w:rsidP="00554C1F">
      <w:pPr>
        <w:pStyle w:val="PL"/>
      </w:pPr>
      <w:r>
        <w:t xml:space="preserve">                  properties:</w:t>
      </w:r>
    </w:p>
    <w:p w14:paraId="06500D72" w14:textId="77777777" w:rsidR="00554C1F" w:rsidRDefault="00554C1F" w:rsidP="00554C1F">
      <w:pPr>
        <w:pStyle w:val="PL"/>
      </w:pPr>
      <w:r>
        <w:t xml:space="preserve">                    observationTime:</w:t>
      </w:r>
    </w:p>
    <w:p w14:paraId="48208436" w14:textId="77777777" w:rsidR="00554C1F" w:rsidRDefault="00554C1F" w:rsidP="00554C1F">
      <w:pPr>
        <w:pStyle w:val="PL"/>
      </w:pPr>
      <w:r>
        <w:t xml:space="preserve">                      $ref: '#/components/schemas/ObservationTime'</w:t>
      </w:r>
    </w:p>
    <w:p w14:paraId="227CF57E" w14:textId="77777777" w:rsidR="00554C1F" w:rsidRDefault="00554C1F" w:rsidP="00554C1F">
      <w:pPr>
        <w:pStyle w:val="PL"/>
      </w:pPr>
      <w:r>
        <w:t xml:space="preserve">                    assuranceTargetList:</w:t>
      </w:r>
    </w:p>
    <w:p w14:paraId="2EE2AF80" w14:textId="77777777" w:rsidR="00554C1F" w:rsidRDefault="00554C1F" w:rsidP="00554C1F">
      <w:pPr>
        <w:pStyle w:val="PL"/>
      </w:pPr>
      <w:r>
        <w:t xml:space="preserve">                      $ref: '#/components/schemas/AssuranceTargetList'</w:t>
      </w:r>
    </w:p>
    <w:p w14:paraId="49739B57" w14:textId="77777777" w:rsidR="00554C1F" w:rsidRDefault="00554C1F" w:rsidP="00554C1F">
      <w:pPr>
        <w:pStyle w:val="PL"/>
      </w:pPr>
      <w:r>
        <w:t xml:space="preserve">                    assuranceScope:</w:t>
      </w:r>
    </w:p>
    <w:p w14:paraId="731B2A46" w14:textId="77777777" w:rsidR="00554C1F" w:rsidRDefault="00554C1F" w:rsidP="00554C1F">
      <w:pPr>
        <w:pStyle w:val="PL"/>
      </w:pPr>
      <w:r>
        <w:t xml:space="preserve">                      $ref: '#/components/schemas/AssuranceScope'</w:t>
      </w:r>
    </w:p>
    <w:p w14:paraId="7431BF2E" w14:textId="77777777" w:rsidR="00554C1F" w:rsidRDefault="00554C1F" w:rsidP="00554C1F">
      <w:pPr>
        <w:pStyle w:val="PL"/>
      </w:pPr>
      <w:r>
        <w:t xml:space="preserve">                    serviceProfileId:</w:t>
      </w:r>
    </w:p>
    <w:p w14:paraId="33803C60" w14:textId="77777777" w:rsidR="00554C1F" w:rsidRDefault="00554C1F" w:rsidP="00554C1F">
      <w:pPr>
        <w:pStyle w:val="PL"/>
      </w:pPr>
      <w:r>
        <w:t xml:space="preserve">                      type: string</w:t>
      </w:r>
    </w:p>
    <w:p w14:paraId="599901AB" w14:textId="77777777" w:rsidR="00554C1F" w:rsidRDefault="00554C1F" w:rsidP="00554C1F">
      <w:pPr>
        <w:pStyle w:val="PL"/>
      </w:pPr>
      <w:r>
        <w:t xml:space="preserve">                    sliceProfileId:</w:t>
      </w:r>
    </w:p>
    <w:p w14:paraId="5DE1F24F" w14:textId="77777777" w:rsidR="00554C1F" w:rsidRDefault="00554C1F" w:rsidP="00554C1F">
      <w:pPr>
        <w:pStyle w:val="PL"/>
      </w:pPr>
      <w:r>
        <w:t xml:space="preserve">                      type: string</w:t>
      </w:r>
    </w:p>
    <w:p w14:paraId="40199DD6" w14:textId="77777777" w:rsidR="00554C1F" w:rsidRDefault="00554C1F" w:rsidP="00554C1F">
      <w:pPr>
        <w:pStyle w:val="PL"/>
      </w:pPr>
      <w:r>
        <w:t xml:space="preserve"> </w:t>
      </w:r>
    </w:p>
    <w:p w14:paraId="31C8EC1E" w14:textId="77777777" w:rsidR="00554C1F" w:rsidRDefault="00554C1F" w:rsidP="00554C1F">
      <w:pPr>
        <w:pStyle w:val="PL"/>
      </w:pPr>
      <w:r>
        <w:t xml:space="preserve">    AssuranceReport-Single:</w:t>
      </w:r>
    </w:p>
    <w:p w14:paraId="0416F86B" w14:textId="77777777" w:rsidR="00554C1F" w:rsidRDefault="00554C1F" w:rsidP="00554C1F">
      <w:pPr>
        <w:pStyle w:val="PL"/>
      </w:pPr>
      <w:r>
        <w:t xml:space="preserve">      allOf:</w:t>
      </w:r>
    </w:p>
    <w:p w14:paraId="0044D939" w14:textId="77777777" w:rsidR="00554C1F" w:rsidRDefault="00554C1F" w:rsidP="00554C1F">
      <w:pPr>
        <w:pStyle w:val="PL"/>
      </w:pPr>
      <w:r>
        <w:t xml:space="preserve">        - $ref: 'TS28623_GenericNrm.yaml#/components/schemas/Top'</w:t>
      </w:r>
    </w:p>
    <w:p w14:paraId="6C4E0398" w14:textId="77777777" w:rsidR="00554C1F" w:rsidRDefault="00554C1F" w:rsidP="00554C1F">
      <w:pPr>
        <w:pStyle w:val="PL"/>
      </w:pPr>
      <w:r>
        <w:t xml:space="preserve">        - type: object</w:t>
      </w:r>
    </w:p>
    <w:p w14:paraId="07ECDEA7" w14:textId="77777777" w:rsidR="00554C1F" w:rsidRDefault="00554C1F" w:rsidP="00554C1F">
      <w:pPr>
        <w:pStyle w:val="PL"/>
      </w:pPr>
      <w:r>
        <w:t xml:space="preserve">          properties:</w:t>
      </w:r>
    </w:p>
    <w:p w14:paraId="252654E8" w14:textId="77777777" w:rsidR="00554C1F" w:rsidRDefault="00554C1F" w:rsidP="00554C1F">
      <w:pPr>
        <w:pStyle w:val="PL"/>
      </w:pPr>
      <w:r>
        <w:t xml:space="preserve">            attributes:</w:t>
      </w:r>
    </w:p>
    <w:p w14:paraId="4A941083" w14:textId="77777777" w:rsidR="00554C1F" w:rsidRDefault="00554C1F" w:rsidP="00554C1F">
      <w:pPr>
        <w:pStyle w:val="PL"/>
      </w:pPr>
      <w:r>
        <w:t xml:space="preserve">              allOf:</w:t>
      </w:r>
    </w:p>
    <w:p w14:paraId="2D4A4F54" w14:textId="77777777" w:rsidR="00554C1F" w:rsidRDefault="00554C1F" w:rsidP="00554C1F">
      <w:pPr>
        <w:pStyle w:val="PL"/>
      </w:pPr>
      <w:r>
        <w:t xml:space="preserve">                - type: object</w:t>
      </w:r>
    </w:p>
    <w:p w14:paraId="16D205E9" w14:textId="77777777" w:rsidR="00554C1F" w:rsidRDefault="00554C1F" w:rsidP="00554C1F">
      <w:pPr>
        <w:pStyle w:val="PL"/>
      </w:pPr>
      <w:r>
        <w:t xml:space="preserve">                  properties:</w:t>
      </w:r>
    </w:p>
    <w:p w14:paraId="12397E8F" w14:textId="77777777" w:rsidR="00554C1F" w:rsidRDefault="00554C1F" w:rsidP="00554C1F">
      <w:pPr>
        <w:pStyle w:val="PL"/>
      </w:pPr>
      <w:r>
        <w:t xml:space="preserve">                    assuranceGoalStatusList:</w:t>
      </w:r>
    </w:p>
    <w:p w14:paraId="42B8EF4B" w14:textId="77777777" w:rsidR="00554C1F" w:rsidRDefault="00554C1F" w:rsidP="00554C1F">
      <w:pPr>
        <w:pStyle w:val="PL"/>
      </w:pPr>
      <w:r>
        <w:t xml:space="preserve">                      $ref: '#/components/schemas/AssuranceGoalStatusList'</w:t>
      </w:r>
    </w:p>
    <w:p w14:paraId="4BC0E4B1" w14:textId="77777777" w:rsidR="00554C1F" w:rsidRDefault="00554C1F" w:rsidP="00554C1F">
      <w:pPr>
        <w:pStyle w:val="PL"/>
      </w:pPr>
      <w:r>
        <w:t xml:space="preserve">                      </w:t>
      </w:r>
    </w:p>
    <w:p w14:paraId="421228FA" w14:textId="77777777" w:rsidR="00554C1F" w:rsidRDefault="00554C1F" w:rsidP="00554C1F">
      <w:pPr>
        <w:pStyle w:val="PL"/>
      </w:pPr>
      <w:r>
        <w:t>#-------- Definition of JSON arrays for name-contained IOCs ----------------------</w:t>
      </w:r>
    </w:p>
    <w:p w14:paraId="4DBACE05" w14:textId="77777777" w:rsidR="00554C1F" w:rsidRDefault="00554C1F" w:rsidP="00554C1F">
      <w:pPr>
        <w:pStyle w:val="PL"/>
      </w:pPr>
      <w:r>
        <w:t xml:space="preserve">    SubNetwork-Multiple:</w:t>
      </w:r>
    </w:p>
    <w:p w14:paraId="127E6F6F" w14:textId="77777777" w:rsidR="00554C1F" w:rsidRDefault="00554C1F" w:rsidP="00554C1F">
      <w:pPr>
        <w:pStyle w:val="PL"/>
      </w:pPr>
      <w:r>
        <w:t xml:space="preserve">      type: array</w:t>
      </w:r>
    </w:p>
    <w:p w14:paraId="1785B218" w14:textId="77777777" w:rsidR="00554C1F" w:rsidRDefault="00554C1F" w:rsidP="00554C1F">
      <w:pPr>
        <w:pStyle w:val="PL"/>
      </w:pPr>
      <w:r>
        <w:t xml:space="preserve">      items:</w:t>
      </w:r>
    </w:p>
    <w:p w14:paraId="7F0E021B" w14:textId="77777777" w:rsidR="00554C1F" w:rsidRDefault="00554C1F" w:rsidP="00554C1F">
      <w:pPr>
        <w:pStyle w:val="PL"/>
      </w:pPr>
      <w:r>
        <w:t xml:space="preserve">        $ref: '#/components/schemas/SubNetwork-Single'</w:t>
      </w:r>
    </w:p>
    <w:p w14:paraId="5773B946" w14:textId="77777777" w:rsidR="00554C1F" w:rsidRDefault="00554C1F" w:rsidP="00554C1F">
      <w:pPr>
        <w:pStyle w:val="PL"/>
      </w:pPr>
    </w:p>
    <w:p w14:paraId="0D9788D3" w14:textId="77777777" w:rsidR="00554C1F" w:rsidRDefault="00554C1F" w:rsidP="00554C1F">
      <w:pPr>
        <w:pStyle w:val="PL"/>
      </w:pPr>
      <w:r>
        <w:t xml:space="preserve">    ManagedElement-Multiple:</w:t>
      </w:r>
    </w:p>
    <w:p w14:paraId="0968CAB1" w14:textId="77777777" w:rsidR="00554C1F" w:rsidRDefault="00554C1F" w:rsidP="00554C1F">
      <w:pPr>
        <w:pStyle w:val="PL"/>
      </w:pPr>
      <w:r>
        <w:t xml:space="preserve">      type: array</w:t>
      </w:r>
    </w:p>
    <w:p w14:paraId="14349915" w14:textId="77777777" w:rsidR="00554C1F" w:rsidRDefault="00554C1F" w:rsidP="00554C1F">
      <w:pPr>
        <w:pStyle w:val="PL"/>
      </w:pPr>
      <w:r>
        <w:t xml:space="preserve">      items:</w:t>
      </w:r>
    </w:p>
    <w:p w14:paraId="40E1779F" w14:textId="77777777" w:rsidR="00554C1F" w:rsidRDefault="00554C1F" w:rsidP="00554C1F">
      <w:pPr>
        <w:pStyle w:val="PL"/>
      </w:pPr>
      <w:r>
        <w:t xml:space="preserve">        $ref: '#/components/schemas/ManagedElement-Single'</w:t>
      </w:r>
    </w:p>
    <w:p w14:paraId="24B6E30F" w14:textId="77777777" w:rsidR="00554C1F" w:rsidRDefault="00554C1F" w:rsidP="00554C1F">
      <w:pPr>
        <w:pStyle w:val="PL"/>
      </w:pPr>
      <w:r>
        <w:t xml:space="preserve">                                </w:t>
      </w:r>
    </w:p>
    <w:p w14:paraId="17317731" w14:textId="77777777" w:rsidR="00554C1F" w:rsidRDefault="00554C1F" w:rsidP="00554C1F">
      <w:pPr>
        <w:pStyle w:val="PL"/>
      </w:pPr>
      <w:r>
        <w:t xml:space="preserve">    AssuranceClosedControlLoop-Multiple:</w:t>
      </w:r>
    </w:p>
    <w:p w14:paraId="5FB643E1" w14:textId="77777777" w:rsidR="00554C1F" w:rsidRDefault="00554C1F" w:rsidP="00554C1F">
      <w:pPr>
        <w:pStyle w:val="PL"/>
      </w:pPr>
      <w:r>
        <w:t xml:space="preserve">      type: array</w:t>
      </w:r>
    </w:p>
    <w:p w14:paraId="6E56E79A" w14:textId="77777777" w:rsidR="00554C1F" w:rsidRDefault="00554C1F" w:rsidP="00554C1F">
      <w:pPr>
        <w:pStyle w:val="PL"/>
      </w:pPr>
      <w:r>
        <w:t xml:space="preserve">      items:</w:t>
      </w:r>
    </w:p>
    <w:p w14:paraId="16FFE91F" w14:textId="77777777" w:rsidR="00554C1F" w:rsidRDefault="00554C1F" w:rsidP="00554C1F">
      <w:pPr>
        <w:pStyle w:val="PL"/>
      </w:pPr>
      <w:r>
        <w:t xml:space="preserve">        $ref: '#/components/schemas/AssuranceClosedControlLoop-Single'                 </w:t>
      </w:r>
    </w:p>
    <w:p w14:paraId="729F0C92" w14:textId="77777777" w:rsidR="00554C1F" w:rsidRDefault="00554C1F" w:rsidP="00554C1F">
      <w:pPr>
        <w:pStyle w:val="PL"/>
      </w:pPr>
      <w:r>
        <w:t xml:space="preserve">               </w:t>
      </w:r>
    </w:p>
    <w:p w14:paraId="5AB233B9" w14:textId="77777777" w:rsidR="00554C1F" w:rsidRDefault="00554C1F" w:rsidP="00554C1F">
      <w:pPr>
        <w:pStyle w:val="PL"/>
      </w:pPr>
      <w:r>
        <w:t xml:space="preserve">    AssuranceGoal-Multiple:</w:t>
      </w:r>
    </w:p>
    <w:p w14:paraId="017735A0" w14:textId="77777777" w:rsidR="00554C1F" w:rsidRDefault="00554C1F" w:rsidP="00554C1F">
      <w:pPr>
        <w:pStyle w:val="PL"/>
      </w:pPr>
      <w:r>
        <w:t xml:space="preserve">      type: array</w:t>
      </w:r>
    </w:p>
    <w:p w14:paraId="5550E070" w14:textId="77777777" w:rsidR="00554C1F" w:rsidRDefault="00554C1F" w:rsidP="00554C1F">
      <w:pPr>
        <w:pStyle w:val="PL"/>
      </w:pPr>
      <w:r>
        <w:t xml:space="preserve">      items:</w:t>
      </w:r>
    </w:p>
    <w:p w14:paraId="1ABF1410" w14:textId="77777777" w:rsidR="00554C1F" w:rsidRDefault="00554C1F" w:rsidP="00554C1F">
      <w:pPr>
        <w:pStyle w:val="PL"/>
      </w:pPr>
      <w:r>
        <w:t xml:space="preserve">        $ref: '#/components/schemas/AssuranceGoal-Single'   </w:t>
      </w:r>
    </w:p>
    <w:p w14:paraId="2F7173EB" w14:textId="77777777" w:rsidR="00554C1F" w:rsidRDefault="00554C1F" w:rsidP="00554C1F">
      <w:pPr>
        <w:pStyle w:val="PL"/>
      </w:pPr>
    </w:p>
    <w:p w14:paraId="2E78CA80" w14:textId="77777777" w:rsidR="00554C1F" w:rsidRDefault="00554C1F" w:rsidP="00554C1F">
      <w:pPr>
        <w:pStyle w:val="PL"/>
      </w:pPr>
      <w:r>
        <w:t xml:space="preserve">#------------ Definitions in TS 28.536 for TS 28.623 ----------------------------- </w:t>
      </w:r>
    </w:p>
    <w:p w14:paraId="6AFD58F4" w14:textId="77777777" w:rsidR="00554C1F" w:rsidRDefault="00554C1F" w:rsidP="00554C1F">
      <w:pPr>
        <w:pStyle w:val="PL"/>
      </w:pPr>
    </w:p>
    <w:p w14:paraId="144A7B49" w14:textId="77777777" w:rsidR="00554C1F" w:rsidRDefault="00554C1F" w:rsidP="00554C1F">
      <w:pPr>
        <w:pStyle w:val="PL"/>
      </w:pPr>
      <w:r>
        <w:t xml:space="preserve">    resources-coslaNrm:</w:t>
      </w:r>
    </w:p>
    <w:p w14:paraId="08684FB4" w14:textId="77777777" w:rsidR="00554C1F" w:rsidRDefault="00554C1F" w:rsidP="00554C1F">
      <w:pPr>
        <w:pStyle w:val="PL"/>
      </w:pPr>
      <w:r>
        <w:t xml:space="preserve">      oneOf:</w:t>
      </w:r>
    </w:p>
    <w:p w14:paraId="24C65800" w14:textId="77777777" w:rsidR="00554C1F" w:rsidRDefault="00554C1F" w:rsidP="00554C1F">
      <w:pPr>
        <w:pStyle w:val="PL"/>
      </w:pPr>
      <w:r>
        <w:t xml:space="preserve">       - $ref: '#/components/schemas/MnS'</w:t>
      </w:r>
    </w:p>
    <w:p w14:paraId="682AC6E6" w14:textId="77777777" w:rsidR="00554C1F" w:rsidRDefault="00554C1F" w:rsidP="00554C1F">
      <w:pPr>
        <w:pStyle w:val="PL"/>
      </w:pPr>
      <w:r>
        <w:t xml:space="preserve">       - $ref: '#/components/schemas/AssuranceClosedControlLoop-Single'</w:t>
      </w:r>
    </w:p>
    <w:p w14:paraId="4C1D49A9" w14:textId="77777777" w:rsidR="00554C1F" w:rsidRDefault="00554C1F" w:rsidP="00554C1F">
      <w:pPr>
        <w:pStyle w:val="PL"/>
      </w:pPr>
      <w:r>
        <w:t xml:space="preserve">       - $ref: '#/components/schemas/AssuranceGoal-Single'    </w:t>
      </w:r>
    </w:p>
    <w:p w14:paraId="1A9FA5A6" w14:textId="77777777" w:rsidR="00554C1F" w:rsidRDefault="00554C1F" w:rsidP="00554C1F">
      <w:pPr>
        <w:pStyle w:val="PL"/>
      </w:pPr>
      <w:r>
        <w:t xml:space="preserve">       - $ref: '#/components/schemas/AssuranceReport-Single'</w:t>
      </w:r>
    </w:p>
    <w:p w14:paraId="79A28F31" w14:textId="77777777" w:rsidR="00554C1F" w:rsidRDefault="00554C1F" w:rsidP="00554C1F">
      <w:pPr>
        <w:pStyle w:val="PL"/>
      </w:pPr>
      <w:r>
        <w:t xml:space="preserve">       - $ref: '#/components/schemas/SubNetwork-Single'</w:t>
      </w:r>
    </w:p>
    <w:p w14:paraId="1E5EC2F5" w14:textId="764DD550" w:rsidR="00CC1240" w:rsidRDefault="00554C1F">
      <w:pPr>
        <w:overflowPunct/>
        <w:autoSpaceDE/>
        <w:autoSpaceDN/>
        <w:adjustRightInd/>
        <w:spacing w:after="0"/>
        <w:textAlignment w:val="auto"/>
        <w:rPr>
          <w:rFonts w:ascii="Courier New" w:hAnsi="Courier New"/>
          <w:noProof/>
          <w:sz w:val="16"/>
        </w:rPr>
      </w:pPr>
      <w:r>
        <w:t xml:space="preserve">       - $ref: '#/components/schemas/ManagedElement-Single'</w:t>
      </w:r>
      <w:r w:rsidR="00CC1240">
        <w:br w:type="page"/>
      </w:r>
    </w:p>
    <w:p w14:paraId="3D39ACAF" w14:textId="2A3363BA" w:rsidR="00CC1240" w:rsidRDefault="00CC1240" w:rsidP="00CC1240">
      <w:pPr>
        <w:pStyle w:val="Heading8"/>
      </w:pPr>
      <w:bookmarkStart w:id="249" w:name="_Toc58512779"/>
      <w:bookmarkStart w:id="250" w:name="_Toc105510872"/>
      <w:r w:rsidRPr="00F6081B">
        <w:t xml:space="preserve">Annex </w:t>
      </w:r>
      <w:r>
        <w:t>C</w:t>
      </w:r>
      <w:r w:rsidRPr="00F6081B">
        <w:t xml:space="preserve"> (normative):</w:t>
      </w:r>
      <w:r w:rsidRPr="00F6081B">
        <w:br/>
      </w:r>
      <w:r>
        <w:t>AssuranceClosedControlLoop state management</w:t>
      </w:r>
      <w:bookmarkEnd w:id="249"/>
      <w:bookmarkEnd w:id="250"/>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1" w:name="_MON_1669123333"/>
    <w:bookmarkEnd w:id="251"/>
    <w:p w14:paraId="1B1F5226" w14:textId="48E73F37" w:rsidR="00CC1240" w:rsidRPr="002B15AA" w:rsidRDefault="00CC1240" w:rsidP="00CC1240">
      <w:pPr>
        <w:pStyle w:val="TH"/>
      </w:pPr>
      <w:r>
        <w:object w:dxaOrig="9026" w:dyaOrig="5401" w14:anchorId="19278109">
          <v:shape id="_x0000_i1028" type="#_x0000_t75" style="width:452.3pt;height:270.35pt" o:ole="">
            <v:imagedata r:id="rId18" o:title=""/>
          </v:shape>
          <o:OLEObject Type="Embed" ProgID="Word.Document.12" ShapeID="_x0000_i1028" DrawAspect="Content" ObjectID="_1741692927"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2" w:name="_Toc105510873"/>
      <w:r>
        <w:t>Annex D (informative):</w:t>
      </w:r>
      <w:r>
        <w:br/>
        <w:t>Appendix with UML code for model diagrams</w:t>
      </w:r>
      <w:bookmarkEnd w:id="252"/>
    </w:p>
    <w:p w14:paraId="4BE1D76A" w14:textId="77777777" w:rsidR="007D247E" w:rsidRDefault="007D247E" w:rsidP="007D247E">
      <w:pPr>
        <w:pStyle w:val="code"/>
      </w:pPr>
    </w:p>
    <w:p w14:paraId="3211CB96" w14:textId="3B9F5F04" w:rsidR="007D247E" w:rsidRDefault="007D247E" w:rsidP="0055410E">
      <w:pPr>
        <w:pStyle w:val="Heading1"/>
      </w:pPr>
      <w:bookmarkStart w:id="253" w:name="_Toc105510874"/>
      <w:r>
        <w:t>D.1</w:t>
      </w:r>
      <w:r>
        <w:tab/>
        <w:t>UML code for Figure 4.1.2.2.1.1</w:t>
      </w:r>
      <w:bookmarkEnd w:id="253"/>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54" w:name="_Toc105510875"/>
      <w:r>
        <w:t>D.2</w:t>
      </w:r>
      <w:r>
        <w:tab/>
        <w:t>UML code for Figure 4.1.2.2.2.1</w:t>
      </w:r>
      <w:bookmarkEnd w:id="254"/>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5" w:name="_Toc43213096"/>
      <w:r>
        <w:br w:type="page"/>
      </w:r>
      <w:bookmarkStart w:id="256" w:name="_Toc43290143"/>
      <w:bookmarkStart w:id="257" w:name="_Toc51593053"/>
      <w:bookmarkStart w:id="258" w:name="_Toc58512780"/>
      <w:bookmarkStart w:id="259" w:name="_Toc105510876"/>
      <w:r w:rsidR="00080512" w:rsidRPr="00F6081B">
        <w:t xml:space="preserve">Annex </w:t>
      </w:r>
      <w:r w:rsidR="007D247E">
        <w:t>E</w:t>
      </w:r>
      <w:r w:rsidR="007D247E" w:rsidRPr="00F6081B">
        <w:t xml:space="preserve"> </w:t>
      </w:r>
      <w:r w:rsidR="00080512" w:rsidRPr="00F6081B">
        <w:t>(informative):</w:t>
      </w:r>
      <w:r w:rsidR="00080512" w:rsidRPr="00F6081B">
        <w:br/>
        <w:t>Change history</w:t>
      </w:r>
      <w:bookmarkEnd w:id="255"/>
      <w:bookmarkEnd w:id="256"/>
      <w:bookmarkEnd w:id="257"/>
      <w:bookmarkEnd w:id="258"/>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D548B3">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D548B3">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D548B3">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D548B3">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D548B3">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D548B3">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D548B3">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D548B3">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D548B3">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D548B3">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D548B3">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D548B3">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D548B3">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D548B3">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D548B3">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5016A" w14:textId="77777777" w:rsidR="00F960C1" w:rsidRDefault="00F960C1">
      <w:r>
        <w:separator/>
      </w:r>
    </w:p>
  </w:endnote>
  <w:endnote w:type="continuationSeparator" w:id="0">
    <w:p w14:paraId="6DA21EF1" w14:textId="77777777" w:rsidR="00F960C1" w:rsidRDefault="00F9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787A4" w14:textId="77777777" w:rsidR="00F960C1" w:rsidRDefault="00F960C1">
      <w:r>
        <w:separator/>
      </w:r>
    </w:p>
  </w:footnote>
  <w:footnote w:type="continuationSeparator" w:id="0">
    <w:p w14:paraId="7D51B8F3" w14:textId="77777777" w:rsidR="00F960C1" w:rsidRDefault="00F9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5E9B2C1B"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828">
      <w:rPr>
        <w:rFonts w:ascii="Arial" w:hAnsi="Arial" w:cs="Arial"/>
        <w:b/>
        <w:noProof/>
        <w:sz w:val="18"/>
        <w:szCs w:val="18"/>
      </w:rPr>
      <w:t>3GPP TS 28.536 V17.45.1 0 (20222023-0903)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F6CF9E6"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828">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28"/>
    <w:rsid w:val="00000AED"/>
    <w:rsid w:val="000030DE"/>
    <w:rsid w:val="00011729"/>
    <w:rsid w:val="0002060A"/>
    <w:rsid w:val="000208EE"/>
    <w:rsid w:val="00021C3A"/>
    <w:rsid w:val="000259FD"/>
    <w:rsid w:val="000273F2"/>
    <w:rsid w:val="00033397"/>
    <w:rsid w:val="00040095"/>
    <w:rsid w:val="00044450"/>
    <w:rsid w:val="00051834"/>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649D"/>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A30EE"/>
    <w:rsid w:val="003A384F"/>
    <w:rsid w:val="003B752A"/>
    <w:rsid w:val="003C3971"/>
    <w:rsid w:val="003C671F"/>
    <w:rsid w:val="003E1D38"/>
    <w:rsid w:val="003F2BAF"/>
    <w:rsid w:val="003F7FC1"/>
    <w:rsid w:val="00412534"/>
    <w:rsid w:val="00422E92"/>
    <w:rsid w:val="00423334"/>
    <w:rsid w:val="004326E1"/>
    <w:rsid w:val="004345EC"/>
    <w:rsid w:val="004368B7"/>
    <w:rsid w:val="00440D04"/>
    <w:rsid w:val="00444617"/>
    <w:rsid w:val="00451138"/>
    <w:rsid w:val="00457B75"/>
    <w:rsid w:val="004643B9"/>
    <w:rsid w:val="00465A16"/>
    <w:rsid w:val="00466283"/>
    <w:rsid w:val="00475B29"/>
    <w:rsid w:val="0048336C"/>
    <w:rsid w:val="004842F4"/>
    <w:rsid w:val="00497067"/>
    <w:rsid w:val="004A3C0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5410E"/>
    <w:rsid w:val="00554C1F"/>
    <w:rsid w:val="00560979"/>
    <w:rsid w:val="00565087"/>
    <w:rsid w:val="005677EB"/>
    <w:rsid w:val="00573AF3"/>
    <w:rsid w:val="00573BF0"/>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11BE2"/>
    <w:rsid w:val="00713C44"/>
    <w:rsid w:val="00730AC6"/>
    <w:rsid w:val="00734A5B"/>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20C4"/>
    <w:rsid w:val="007B600E"/>
    <w:rsid w:val="007C109B"/>
    <w:rsid w:val="007C5F37"/>
    <w:rsid w:val="007D247E"/>
    <w:rsid w:val="007D2C1E"/>
    <w:rsid w:val="007F0F4A"/>
    <w:rsid w:val="007F4541"/>
    <w:rsid w:val="007F595E"/>
    <w:rsid w:val="007F7A6C"/>
    <w:rsid w:val="008019E4"/>
    <w:rsid w:val="008028A4"/>
    <w:rsid w:val="00804218"/>
    <w:rsid w:val="00817D49"/>
    <w:rsid w:val="00821532"/>
    <w:rsid w:val="0082548E"/>
    <w:rsid w:val="008279DD"/>
    <w:rsid w:val="00830747"/>
    <w:rsid w:val="00830F2B"/>
    <w:rsid w:val="00870602"/>
    <w:rsid w:val="008765D8"/>
    <w:rsid w:val="008768CA"/>
    <w:rsid w:val="0088187A"/>
    <w:rsid w:val="008A3B24"/>
    <w:rsid w:val="008C12FB"/>
    <w:rsid w:val="008C375D"/>
    <w:rsid w:val="008C384C"/>
    <w:rsid w:val="008C6ED1"/>
    <w:rsid w:val="008D03A5"/>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AF3B7B"/>
    <w:rsid w:val="00B036BA"/>
    <w:rsid w:val="00B0556A"/>
    <w:rsid w:val="00B15449"/>
    <w:rsid w:val="00B343E5"/>
    <w:rsid w:val="00B34B94"/>
    <w:rsid w:val="00B53A45"/>
    <w:rsid w:val="00B602DD"/>
    <w:rsid w:val="00B63B98"/>
    <w:rsid w:val="00B70B22"/>
    <w:rsid w:val="00B717B1"/>
    <w:rsid w:val="00B73860"/>
    <w:rsid w:val="00B82CC9"/>
    <w:rsid w:val="00B8395E"/>
    <w:rsid w:val="00B93086"/>
    <w:rsid w:val="00B938D3"/>
    <w:rsid w:val="00BA19ED"/>
    <w:rsid w:val="00BA4B8D"/>
    <w:rsid w:val="00BB5D0D"/>
    <w:rsid w:val="00BC0F7D"/>
    <w:rsid w:val="00BC226E"/>
    <w:rsid w:val="00BC7F0A"/>
    <w:rsid w:val="00BE3255"/>
    <w:rsid w:val="00BE3BAB"/>
    <w:rsid w:val="00BF128E"/>
    <w:rsid w:val="00BF1BC5"/>
    <w:rsid w:val="00C03865"/>
    <w:rsid w:val="00C116BE"/>
    <w:rsid w:val="00C12BC2"/>
    <w:rsid w:val="00C1496A"/>
    <w:rsid w:val="00C167CB"/>
    <w:rsid w:val="00C26C5E"/>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2742A"/>
    <w:rsid w:val="00D41F41"/>
    <w:rsid w:val="00D45574"/>
    <w:rsid w:val="00D537B2"/>
    <w:rsid w:val="00D548B3"/>
    <w:rsid w:val="00D57972"/>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60C1"/>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Word_97_-_2003_Document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8236</Words>
  <Characters>46948</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2</cp:revision>
  <cp:lastPrinted>2019-02-25T14:05:00Z</cp:lastPrinted>
  <dcterms:created xsi:type="dcterms:W3CDTF">2023-03-30T12:46:00Z</dcterms:created>
  <dcterms:modified xsi:type="dcterms:W3CDTF">2023-03-30T12:46:00Z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vt:lpwstr>
  </property>
  <property fmtid="{D5CDD505-2E9C-101B-9397-08002B2CF9AE}" pid="3" name="MCCCRsImpl0">
    <vt:lpwstr>18%28.536%Rel-17%0019%28.536%Rel-17%0022%28.536%Rel-17%0025%28.536%Rel-17%0027%28.536%Rel-17%0028%28.536%Rel-17%0029%</vt:lpwstr>
  </property>
</Properties>
</file>