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1916F94"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136A85">
              <w:t>1</w:t>
            </w:r>
            <w:r w:rsidR="00423E43" w:rsidRPr="00423E43">
              <w:t>.</w:t>
            </w:r>
            <w:r w:rsidR="00824B22">
              <w:t>2</w:t>
            </w:r>
            <w:r w:rsidR="00423E43" w:rsidRPr="00423E43">
              <w:t>.</w:t>
            </w:r>
            <w:r w:rsidR="00136A85">
              <w:t>0</w:t>
            </w:r>
            <w:r w:rsidR="005B4268" w:rsidRPr="00423E43">
              <w:t xml:space="preserve"> </w:t>
            </w:r>
            <w:r w:rsidRPr="00423E43">
              <w:rPr>
                <w:sz w:val="32"/>
              </w:rPr>
              <w:t>(</w:t>
            </w:r>
            <w:r w:rsidR="00015179" w:rsidRPr="00423E43">
              <w:rPr>
                <w:sz w:val="32"/>
              </w:rPr>
              <w:t>202</w:t>
            </w:r>
            <w:r w:rsidR="00015179">
              <w:rPr>
                <w:sz w:val="32"/>
              </w:rPr>
              <w:t>5</w:t>
            </w:r>
            <w:r w:rsidRPr="00423E43">
              <w:rPr>
                <w:sz w:val="32"/>
              </w:rPr>
              <w:t>-</w:t>
            </w:r>
            <w:r w:rsidR="00015179">
              <w:rPr>
                <w:sz w:val="32"/>
              </w:rPr>
              <w:t>0</w:t>
            </w:r>
            <w:r w:rsidR="00136A85">
              <w:rPr>
                <w:sz w:val="32"/>
              </w:rPr>
              <w:t>2</w:t>
            </w:r>
            <w:bookmarkEnd w:id="3"/>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4" w:name="spectype2"/>
            <w:r w:rsidR="00D57972" w:rsidRPr="00423E43">
              <w:t>Report</w:t>
            </w:r>
            <w:bookmarkEnd w:id="4"/>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5"/>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6" w:name="specRelease"/>
            <w:r w:rsidRPr="00C8782D">
              <w:rPr>
                <w:rStyle w:val="ZGSM"/>
              </w:rPr>
              <w:t>1</w:t>
            </w:r>
            <w:r w:rsidR="009E1174" w:rsidRPr="00C8782D">
              <w:rPr>
                <w:rStyle w:val="ZGSM"/>
              </w:rPr>
              <w:t>9</w:t>
            </w:r>
            <w:bookmarkEnd w:id="6"/>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4"/>
          <w:footerReference w:type="defaul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1" w:name="copyrightDate"/>
            <w:r w:rsidRPr="00501273">
              <w:rPr>
                <w:noProof/>
                <w:sz w:val="18"/>
              </w:rPr>
              <w:t>2</w:t>
            </w:r>
            <w:r w:rsidR="008E2D68" w:rsidRPr="00501273">
              <w:rPr>
                <w:noProof/>
                <w:sz w:val="18"/>
              </w:rPr>
              <w:t>02</w:t>
            </w:r>
            <w:bookmarkEnd w:id="11"/>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rsidP="00641BB3">
      <w:pPr>
        <w:pStyle w:val="TT"/>
        <w:outlineLvl w:val="0"/>
      </w:pPr>
      <w:r w:rsidRPr="004D3578">
        <w:br w:type="page"/>
      </w:r>
      <w:bookmarkStart w:id="13" w:name="tableOfContents"/>
      <w:bookmarkEnd w:id="13"/>
      <w:r w:rsidRPr="004D3578">
        <w:lastRenderedPageBreak/>
        <w:t>Contents</w:t>
      </w:r>
    </w:p>
    <w:p w14:paraId="44F529D2" w14:textId="77777777" w:rsidR="00A61E44" w:rsidRPr="00A61E44" w:rsidRDefault="00A61E44" w:rsidP="00247E71">
      <w:pPr>
        <w:outlineLvl w:val="0"/>
      </w:pPr>
    </w:p>
    <w:p w14:paraId="7B5FCD39" w14:textId="4B222893" w:rsidR="00026B22" w:rsidRPr="00641BB3" w:rsidRDefault="00775399">
      <w:pPr>
        <w:pStyle w:val="TOC1"/>
        <w:rPr>
          <w:rFonts w:asciiTheme="minorHAnsi" w:eastAsiaTheme="minorEastAsia" w:hAnsiTheme="minorHAnsi" w:cstheme="minorBidi"/>
          <w:noProof/>
          <w:kern w:val="2"/>
          <w:sz w:val="24"/>
          <w:szCs w:val="24"/>
          <w:lang w:val="en-US" w:eastAsia="fr-FR"/>
          <w14:ligatures w14:val="standardContextual"/>
        </w:rPr>
      </w:pPr>
      <w:r>
        <w:fldChar w:fldCharType="begin"/>
      </w:r>
      <w:r>
        <w:instrText xml:space="preserve"> TOC \o "1-8" </w:instrText>
      </w:r>
      <w:r>
        <w:fldChar w:fldCharType="separate"/>
      </w:r>
      <w:r w:rsidR="00026B22">
        <w:rPr>
          <w:noProof/>
        </w:rPr>
        <w:t>Foreword</w:t>
      </w:r>
      <w:r w:rsidR="00026B22">
        <w:rPr>
          <w:noProof/>
        </w:rPr>
        <w:tab/>
      </w:r>
      <w:r w:rsidR="00026B22">
        <w:rPr>
          <w:noProof/>
        </w:rPr>
        <w:fldChar w:fldCharType="begin"/>
      </w:r>
      <w:r w:rsidR="00026B22">
        <w:rPr>
          <w:noProof/>
        </w:rPr>
        <w:instrText xml:space="preserve"> PAGEREF _Toc191028067 \h </w:instrText>
      </w:r>
      <w:r w:rsidR="00026B22">
        <w:rPr>
          <w:noProof/>
        </w:rPr>
      </w:r>
      <w:r w:rsidR="00026B22">
        <w:rPr>
          <w:noProof/>
        </w:rPr>
        <w:fldChar w:fldCharType="separate"/>
      </w:r>
      <w:r w:rsidR="00026B22">
        <w:rPr>
          <w:noProof/>
        </w:rPr>
        <w:t>5</w:t>
      </w:r>
      <w:r w:rsidR="00026B22">
        <w:rPr>
          <w:noProof/>
        </w:rPr>
        <w:fldChar w:fldCharType="end"/>
      </w:r>
    </w:p>
    <w:p w14:paraId="25510E8D" w14:textId="11531A87"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1</w:t>
      </w:r>
      <w:r w:rsidRPr="00641BB3">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_Toc191028068 \h </w:instrText>
      </w:r>
      <w:r>
        <w:rPr>
          <w:noProof/>
        </w:rPr>
      </w:r>
      <w:r>
        <w:rPr>
          <w:noProof/>
        </w:rPr>
        <w:fldChar w:fldCharType="separate"/>
      </w:r>
      <w:r>
        <w:rPr>
          <w:noProof/>
        </w:rPr>
        <w:t>7</w:t>
      </w:r>
      <w:r>
        <w:rPr>
          <w:noProof/>
        </w:rPr>
        <w:fldChar w:fldCharType="end"/>
      </w:r>
    </w:p>
    <w:p w14:paraId="31A80107" w14:textId="7694A359"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2</w:t>
      </w:r>
      <w:r w:rsidRPr="00641BB3">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_Toc191028069 \h </w:instrText>
      </w:r>
      <w:r>
        <w:rPr>
          <w:noProof/>
        </w:rPr>
      </w:r>
      <w:r>
        <w:rPr>
          <w:noProof/>
        </w:rPr>
        <w:fldChar w:fldCharType="separate"/>
      </w:r>
      <w:r>
        <w:rPr>
          <w:noProof/>
        </w:rPr>
        <w:t>7</w:t>
      </w:r>
      <w:r>
        <w:rPr>
          <w:noProof/>
        </w:rPr>
        <w:fldChar w:fldCharType="end"/>
      </w:r>
    </w:p>
    <w:p w14:paraId="153C402A" w14:textId="1B935E81"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3</w:t>
      </w:r>
      <w:r w:rsidRPr="00641BB3">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_Toc191028070 \h </w:instrText>
      </w:r>
      <w:r>
        <w:rPr>
          <w:noProof/>
        </w:rPr>
      </w:r>
      <w:r>
        <w:rPr>
          <w:noProof/>
        </w:rPr>
        <w:fldChar w:fldCharType="separate"/>
      </w:r>
      <w:r>
        <w:rPr>
          <w:noProof/>
        </w:rPr>
        <w:t>9</w:t>
      </w:r>
      <w:r>
        <w:rPr>
          <w:noProof/>
        </w:rPr>
        <w:fldChar w:fldCharType="end"/>
      </w:r>
    </w:p>
    <w:p w14:paraId="43763DD6" w14:textId="0021AA1B"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3.1</w:t>
      </w:r>
      <w:r w:rsidRPr="00641BB3">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_Toc191028071 \h </w:instrText>
      </w:r>
      <w:r>
        <w:rPr>
          <w:noProof/>
        </w:rPr>
      </w:r>
      <w:r>
        <w:rPr>
          <w:noProof/>
        </w:rPr>
        <w:fldChar w:fldCharType="separate"/>
      </w:r>
      <w:r>
        <w:rPr>
          <w:noProof/>
        </w:rPr>
        <w:t>9</w:t>
      </w:r>
      <w:r>
        <w:rPr>
          <w:noProof/>
        </w:rPr>
        <w:fldChar w:fldCharType="end"/>
      </w:r>
    </w:p>
    <w:p w14:paraId="2A2F0586" w14:textId="59DC0D0F"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3.2</w:t>
      </w:r>
      <w:r w:rsidRPr="00641BB3">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_Toc191028072 \h </w:instrText>
      </w:r>
      <w:r>
        <w:rPr>
          <w:noProof/>
        </w:rPr>
      </w:r>
      <w:r>
        <w:rPr>
          <w:noProof/>
        </w:rPr>
        <w:fldChar w:fldCharType="separate"/>
      </w:r>
      <w:r>
        <w:rPr>
          <w:noProof/>
        </w:rPr>
        <w:t>9</w:t>
      </w:r>
      <w:r>
        <w:rPr>
          <w:noProof/>
        </w:rPr>
        <w:fldChar w:fldCharType="end"/>
      </w:r>
    </w:p>
    <w:p w14:paraId="68F3A3CB" w14:textId="5539B15A"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4</w:t>
      </w:r>
      <w:r w:rsidRPr="00641BB3">
        <w:rPr>
          <w:rFonts w:asciiTheme="minorHAnsi" w:eastAsiaTheme="minorEastAsia" w:hAnsiTheme="minorHAnsi" w:cstheme="minorBidi"/>
          <w:noProof/>
          <w:kern w:val="2"/>
          <w:sz w:val="24"/>
          <w:szCs w:val="24"/>
          <w:lang w:val="en-US" w:eastAsia="fr-FR"/>
          <w14:ligatures w14:val="standardContextual"/>
        </w:rPr>
        <w:tab/>
      </w:r>
      <w:r>
        <w:rPr>
          <w:noProof/>
        </w:rPr>
        <w:t>Background</w:t>
      </w:r>
      <w:r>
        <w:rPr>
          <w:noProof/>
        </w:rPr>
        <w:tab/>
      </w:r>
      <w:r>
        <w:rPr>
          <w:noProof/>
        </w:rPr>
        <w:fldChar w:fldCharType="begin"/>
      </w:r>
      <w:r>
        <w:rPr>
          <w:noProof/>
        </w:rPr>
        <w:instrText xml:space="preserve"> PAGEREF _Toc191028073 \h </w:instrText>
      </w:r>
      <w:r>
        <w:rPr>
          <w:noProof/>
        </w:rPr>
      </w:r>
      <w:r>
        <w:rPr>
          <w:noProof/>
        </w:rPr>
        <w:fldChar w:fldCharType="separate"/>
      </w:r>
      <w:r>
        <w:rPr>
          <w:noProof/>
        </w:rPr>
        <w:t>10</w:t>
      </w:r>
      <w:r>
        <w:rPr>
          <w:noProof/>
        </w:rPr>
        <w:fldChar w:fldCharType="end"/>
      </w:r>
    </w:p>
    <w:p w14:paraId="65DF92D6" w14:textId="3068FB48"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4.1</w:t>
      </w:r>
      <w:r w:rsidRPr="00641BB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_Toc191028074 \h </w:instrText>
      </w:r>
      <w:r>
        <w:rPr>
          <w:noProof/>
        </w:rPr>
      </w:r>
      <w:r>
        <w:rPr>
          <w:noProof/>
        </w:rPr>
        <w:fldChar w:fldCharType="separate"/>
      </w:r>
      <w:r>
        <w:rPr>
          <w:noProof/>
        </w:rPr>
        <w:t>10</w:t>
      </w:r>
      <w:r>
        <w:rPr>
          <w:noProof/>
        </w:rPr>
        <w:fldChar w:fldCharType="end"/>
      </w:r>
    </w:p>
    <w:p w14:paraId="4D1111C1" w14:textId="044046F5"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4.2</w:t>
      </w:r>
      <w:r w:rsidRPr="00641BB3">
        <w:rPr>
          <w:rFonts w:asciiTheme="minorHAnsi" w:eastAsiaTheme="minorEastAsia" w:hAnsiTheme="minorHAnsi" w:cstheme="minorBidi"/>
          <w:noProof/>
          <w:kern w:val="2"/>
          <w:sz w:val="24"/>
          <w:szCs w:val="24"/>
          <w:lang w:val="en-US" w:eastAsia="fr-FR"/>
          <w14:ligatures w14:val="standardContextual"/>
        </w:rPr>
        <w:tab/>
      </w:r>
      <w:r>
        <w:rPr>
          <w:noProof/>
        </w:rPr>
        <w:t>Definition of Haptics Media</w:t>
      </w:r>
      <w:r>
        <w:rPr>
          <w:noProof/>
        </w:rPr>
        <w:tab/>
      </w:r>
      <w:r>
        <w:rPr>
          <w:noProof/>
        </w:rPr>
        <w:fldChar w:fldCharType="begin"/>
      </w:r>
      <w:r>
        <w:rPr>
          <w:noProof/>
        </w:rPr>
        <w:instrText xml:space="preserve"> PAGEREF _Toc191028075 \h </w:instrText>
      </w:r>
      <w:r>
        <w:rPr>
          <w:noProof/>
        </w:rPr>
      </w:r>
      <w:r>
        <w:rPr>
          <w:noProof/>
        </w:rPr>
        <w:fldChar w:fldCharType="separate"/>
      </w:r>
      <w:r>
        <w:rPr>
          <w:noProof/>
        </w:rPr>
        <w:t>11</w:t>
      </w:r>
      <w:r>
        <w:rPr>
          <w:noProof/>
        </w:rPr>
        <w:fldChar w:fldCharType="end"/>
      </w:r>
    </w:p>
    <w:p w14:paraId="22E2F62D" w14:textId="48BB8FC7"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4.3</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media pipeline</w:t>
      </w:r>
      <w:r>
        <w:rPr>
          <w:noProof/>
        </w:rPr>
        <w:tab/>
      </w:r>
      <w:r>
        <w:rPr>
          <w:noProof/>
        </w:rPr>
        <w:fldChar w:fldCharType="begin"/>
      </w:r>
      <w:r>
        <w:rPr>
          <w:noProof/>
        </w:rPr>
        <w:instrText xml:space="preserve"> PAGEREF _Toc191028076 \h </w:instrText>
      </w:r>
      <w:r>
        <w:rPr>
          <w:noProof/>
        </w:rPr>
      </w:r>
      <w:r>
        <w:rPr>
          <w:noProof/>
        </w:rPr>
        <w:fldChar w:fldCharType="separate"/>
      </w:r>
      <w:r>
        <w:rPr>
          <w:noProof/>
        </w:rPr>
        <w:t>11</w:t>
      </w:r>
      <w:r>
        <w:rPr>
          <w:noProof/>
        </w:rPr>
        <w:fldChar w:fldCharType="end"/>
      </w:r>
    </w:p>
    <w:p w14:paraId="780AE6C0" w14:textId="306CA42B"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4.3.1</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media creation</w:t>
      </w:r>
      <w:r>
        <w:rPr>
          <w:noProof/>
        </w:rPr>
        <w:tab/>
      </w:r>
      <w:r>
        <w:rPr>
          <w:noProof/>
        </w:rPr>
        <w:fldChar w:fldCharType="begin"/>
      </w:r>
      <w:r>
        <w:rPr>
          <w:noProof/>
        </w:rPr>
        <w:instrText xml:space="preserve"> PAGEREF _Toc191028077 \h </w:instrText>
      </w:r>
      <w:r>
        <w:rPr>
          <w:noProof/>
        </w:rPr>
      </w:r>
      <w:r>
        <w:rPr>
          <w:noProof/>
        </w:rPr>
        <w:fldChar w:fldCharType="separate"/>
      </w:r>
      <w:r>
        <w:rPr>
          <w:noProof/>
        </w:rPr>
        <w:t>12</w:t>
      </w:r>
      <w:r>
        <w:rPr>
          <w:noProof/>
        </w:rPr>
        <w:fldChar w:fldCharType="end"/>
      </w:r>
    </w:p>
    <w:p w14:paraId="55433BC0" w14:textId="30CE7373"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4.3.2</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 media rendering</w:t>
      </w:r>
      <w:r>
        <w:rPr>
          <w:noProof/>
        </w:rPr>
        <w:tab/>
      </w:r>
      <w:r>
        <w:rPr>
          <w:noProof/>
        </w:rPr>
        <w:fldChar w:fldCharType="begin"/>
      </w:r>
      <w:r>
        <w:rPr>
          <w:noProof/>
        </w:rPr>
        <w:instrText xml:space="preserve"> PAGEREF _Toc191028078 \h </w:instrText>
      </w:r>
      <w:r>
        <w:rPr>
          <w:noProof/>
        </w:rPr>
      </w:r>
      <w:r>
        <w:rPr>
          <w:noProof/>
        </w:rPr>
        <w:fldChar w:fldCharType="separate"/>
      </w:r>
      <w:r>
        <w:rPr>
          <w:noProof/>
        </w:rPr>
        <w:t>13</w:t>
      </w:r>
      <w:r>
        <w:rPr>
          <w:noProof/>
        </w:rPr>
        <w:fldChar w:fldCharType="end"/>
      </w:r>
    </w:p>
    <w:p w14:paraId="0F581317" w14:textId="06DB2EA3"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4.4</w:t>
      </w:r>
      <w:r w:rsidRPr="00641BB3">
        <w:rPr>
          <w:rFonts w:asciiTheme="minorHAnsi" w:eastAsiaTheme="minorEastAsia" w:hAnsiTheme="minorHAnsi" w:cstheme="minorBidi"/>
          <w:noProof/>
          <w:kern w:val="2"/>
          <w:sz w:val="24"/>
          <w:szCs w:val="24"/>
          <w:lang w:val="en-US" w:eastAsia="fr-FR"/>
          <w14:ligatures w14:val="standardContextual"/>
        </w:rPr>
        <w:tab/>
      </w:r>
      <w:r>
        <w:rPr>
          <w:noProof/>
        </w:rPr>
        <w:t>Example of Haptics media devices</w:t>
      </w:r>
      <w:r>
        <w:rPr>
          <w:noProof/>
        </w:rPr>
        <w:tab/>
      </w:r>
      <w:r>
        <w:rPr>
          <w:noProof/>
        </w:rPr>
        <w:fldChar w:fldCharType="begin"/>
      </w:r>
      <w:r>
        <w:rPr>
          <w:noProof/>
        </w:rPr>
        <w:instrText xml:space="preserve"> PAGEREF _Toc191028079 \h </w:instrText>
      </w:r>
      <w:r>
        <w:rPr>
          <w:noProof/>
        </w:rPr>
      </w:r>
      <w:r>
        <w:rPr>
          <w:noProof/>
        </w:rPr>
        <w:fldChar w:fldCharType="separate"/>
      </w:r>
      <w:r>
        <w:rPr>
          <w:noProof/>
        </w:rPr>
        <w:t>13</w:t>
      </w:r>
      <w:r>
        <w:rPr>
          <w:noProof/>
        </w:rPr>
        <w:fldChar w:fldCharType="end"/>
      </w:r>
    </w:p>
    <w:p w14:paraId="40E100C5" w14:textId="50486927"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5</w:t>
      </w:r>
      <w:r w:rsidRPr="00641BB3">
        <w:rPr>
          <w:rFonts w:asciiTheme="minorHAnsi" w:eastAsiaTheme="minorEastAsia" w:hAnsiTheme="minorHAnsi" w:cstheme="minorBidi"/>
          <w:noProof/>
          <w:kern w:val="2"/>
          <w:sz w:val="24"/>
          <w:szCs w:val="24"/>
          <w:lang w:val="en-US" w:eastAsia="fr-FR"/>
          <w14:ligatures w14:val="standardContextual"/>
        </w:rPr>
        <w:tab/>
      </w:r>
      <w:r>
        <w:rPr>
          <w:noProof/>
        </w:rPr>
        <w:t>Use cases and requirements</w:t>
      </w:r>
      <w:r>
        <w:rPr>
          <w:noProof/>
        </w:rPr>
        <w:tab/>
      </w:r>
      <w:r>
        <w:rPr>
          <w:noProof/>
        </w:rPr>
        <w:fldChar w:fldCharType="begin"/>
      </w:r>
      <w:r>
        <w:rPr>
          <w:noProof/>
        </w:rPr>
        <w:instrText xml:space="preserve"> PAGEREF _Toc191028080 \h </w:instrText>
      </w:r>
      <w:r>
        <w:rPr>
          <w:noProof/>
        </w:rPr>
      </w:r>
      <w:r>
        <w:rPr>
          <w:noProof/>
        </w:rPr>
        <w:fldChar w:fldCharType="separate"/>
      </w:r>
      <w:r>
        <w:rPr>
          <w:noProof/>
        </w:rPr>
        <w:t>13</w:t>
      </w:r>
      <w:r>
        <w:rPr>
          <w:noProof/>
        </w:rPr>
        <w:fldChar w:fldCharType="end"/>
      </w:r>
    </w:p>
    <w:p w14:paraId="12E74DE0" w14:textId="4F9BCBD8"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5.1</w:t>
      </w:r>
      <w:r w:rsidRPr="00641BB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_Toc191028081 \h </w:instrText>
      </w:r>
      <w:r>
        <w:rPr>
          <w:noProof/>
        </w:rPr>
      </w:r>
      <w:r>
        <w:rPr>
          <w:noProof/>
        </w:rPr>
        <w:fldChar w:fldCharType="separate"/>
      </w:r>
      <w:r>
        <w:rPr>
          <w:noProof/>
        </w:rPr>
        <w:t>13</w:t>
      </w:r>
      <w:r>
        <w:rPr>
          <w:noProof/>
        </w:rPr>
        <w:fldChar w:fldCharType="end"/>
      </w:r>
    </w:p>
    <w:p w14:paraId="4EA348B7" w14:textId="753745E3"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5.2</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enhanced media distribution</w:t>
      </w:r>
      <w:r>
        <w:rPr>
          <w:noProof/>
        </w:rPr>
        <w:tab/>
      </w:r>
      <w:r>
        <w:rPr>
          <w:noProof/>
        </w:rPr>
        <w:fldChar w:fldCharType="begin"/>
      </w:r>
      <w:r>
        <w:rPr>
          <w:noProof/>
        </w:rPr>
        <w:instrText xml:space="preserve"> PAGEREF _Toc191028082 \h </w:instrText>
      </w:r>
      <w:r>
        <w:rPr>
          <w:noProof/>
        </w:rPr>
      </w:r>
      <w:r>
        <w:rPr>
          <w:noProof/>
        </w:rPr>
        <w:fldChar w:fldCharType="separate"/>
      </w:r>
      <w:r>
        <w:rPr>
          <w:noProof/>
        </w:rPr>
        <w:t>13</w:t>
      </w:r>
      <w:r>
        <w:rPr>
          <w:noProof/>
        </w:rPr>
        <w:fldChar w:fldCharType="end"/>
      </w:r>
    </w:p>
    <w:p w14:paraId="6929731D" w14:textId="09F7E6E2"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5.3</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Haptic-enhanced Communication</w:t>
      </w:r>
      <w:r>
        <w:rPr>
          <w:noProof/>
        </w:rPr>
        <w:tab/>
      </w:r>
      <w:r>
        <w:rPr>
          <w:noProof/>
        </w:rPr>
        <w:fldChar w:fldCharType="begin"/>
      </w:r>
      <w:r>
        <w:rPr>
          <w:noProof/>
        </w:rPr>
        <w:instrText xml:space="preserve"> PAGEREF _Toc191028083 \h </w:instrText>
      </w:r>
      <w:r>
        <w:rPr>
          <w:noProof/>
        </w:rPr>
      </w:r>
      <w:r>
        <w:rPr>
          <w:noProof/>
        </w:rPr>
        <w:fldChar w:fldCharType="separate"/>
      </w:r>
      <w:r>
        <w:rPr>
          <w:noProof/>
        </w:rPr>
        <w:t>15</w:t>
      </w:r>
      <w:r>
        <w:rPr>
          <w:noProof/>
        </w:rPr>
        <w:fldChar w:fldCharType="end"/>
      </w:r>
    </w:p>
    <w:p w14:paraId="7632092E" w14:textId="03DE9E6C"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5.4</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Immersive Entertainment</w:t>
      </w:r>
      <w:r>
        <w:rPr>
          <w:noProof/>
        </w:rPr>
        <w:tab/>
      </w:r>
      <w:r>
        <w:rPr>
          <w:noProof/>
        </w:rPr>
        <w:fldChar w:fldCharType="begin"/>
      </w:r>
      <w:r>
        <w:rPr>
          <w:noProof/>
        </w:rPr>
        <w:instrText xml:space="preserve"> PAGEREF _Toc191028084 \h </w:instrText>
      </w:r>
      <w:r>
        <w:rPr>
          <w:noProof/>
        </w:rPr>
      </w:r>
      <w:r>
        <w:rPr>
          <w:noProof/>
        </w:rPr>
        <w:fldChar w:fldCharType="separate"/>
      </w:r>
      <w:r>
        <w:rPr>
          <w:noProof/>
        </w:rPr>
        <w:t>16</w:t>
      </w:r>
      <w:r>
        <w:rPr>
          <w:noProof/>
        </w:rPr>
        <w:fldChar w:fldCharType="end"/>
      </w:r>
    </w:p>
    <w:p w14:paraId="78972E42" w14:textId="3BE3B873"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5.5</w:t>
      </w:r>
      <w:r w:rsidRPr="00641BB3">
        <w:rPr>
          <w:rFonts w:asciiTheme="minorHAnsi" w:eastAsiaTheme="minorEastAsia" w:hAnsiTheme="minorHAnsi" w:cstheme="minorBidi"/>
          <w:noProof/>
          <w:kern w:val="2"/>
          <w:sz w:val="24"/>
          <w:szCs w:val="24"/>
          <w:lang w:val="en-US" w:eastAsia="fr-FR"/>
          <w14:ligatures w14:val="standardContextual"/>
        </w:rPr>
        <w:tab/>
      </w:r>
      <w:r>
        <w:rPr>
          <w:noProof/>
        </w:rPr>
        <w:t>Immersive multi-modal XR and metaverse</w:t>
      </w:r>
      <w:r>
        <w:rPr>
          <w:noProof/>
        </w:rPr>
        <w:tab/>
      </w:r>
      <w:r>
        <w:rPr>
          <w:noProof/>
        </w:rPr>
        <w:fldChar w:fldCharType="begin"/>
      </w:r>
      <w:r>
        <w:rPr>
          <w:noProof/>
        </w:rPr>
        <w:instrText xml:space="preserve"> PAGEREF _Toc191028085 \h </w:instrText>
      </w:r>
      <w:r>
        <w:rPr>
          <w:noProof/>
        </w:rPr>
      </w:r>
      <w:r>
        <w:rPr>
          <w:noProof/>
        </w:rPr>
        <w:fldChar w:fldCharType="separate"/>
      </w:r>
      <w:r>
        <w:rPr>
          <w:noProof/>
        </w:rPr>
        <w:t>18</w:t>
      </w:r>
      <w:r>
        <w:rPr>
          <w:noProof/>
        </w:rPr>
        <w:fldChar w:fldCharType="end"/>
      </w:r>
    </w:p>
    <w:p w14:paraId="5AD68041" w14:textId="452C703A"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6</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signals, media formats and device types</w:t>
      </w:r>
      <w:r>
        <w:rPr>
          <w:noProof/>
        </w:rPr>
        <w:tab/>
      </w:r>
      <w:r>
        <w:rPr>
          <w:noProof/>
        </w:rPr>
        <w:fldChar w:fldCharType="begin"/>
      </w:r>
      <w:r>
        <w:rPr>
          <w:noProof/>
        </w:rPr>
        <w:instrText xml:space="preserve"> PAGEREF _Toc191028086 \h </w:instrText>
      </w:r>
      <w:r>
        <w:rPr>
          <w:noProof/>
        </w:rPr>
      </w:r>
      <w:r>
        <w:rPr>
          <w:noProof/>
        </w:rPr>
        <w:fldChar w:fldCharType="separate"/>
      </w:r>
      <w:r>
        <w:rPr>
          <w:noProof/>
        </w:rPr>
        <w:t>20</w:t>
      </w:r>
      <w:r>
        <w:rPr>
          <w:noProof/>
        </w:rPr>
        <w:fldChar w:fldCharType="end"/>
      </w:r>
    </w:p>
    <w:p w14:paraId="72031534" w14:textId="71983356"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6.1</w:t>
      </w:r>
      <w:r w:rsidRPr="00641BB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_Toc191028087 \h </w:instrText>
      </w:r>
      <w:r>
        <w:rPr>
          <w:noProof/>
        </w:rPr>
      </w:r>
      <w:r>
        <w:rPr>
          <w:noProof/>
        </w:rPr>
        <w:fldChar w:fldCharType="separate"/>
      </w:r>
      <w:r>
        <w:rPr>
          <w:noProof/>
        </w:rPr>
        <w:t>20</w:t>
      </w:r>
      <w:r>
        <w:rPr>
          <w:noProof/>
        </w:rPr>
        <w:fldChar w:fldCharType="end"/>
      </w:r>
    </w:p>
    <w:p w14:paraId="7B5152B0" w14:textId="471B5FDC"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6.2</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signals</w:t>
      </w:r>
      <w:r>
        <w:rPr>
          <w:noProof/>
        </w:rPr>
        <w:tab/>
      </w:r>
      <w:r>
        <w:rPr>
          <w:noProof/>
        </w:rPr>
        <w:fldChar w:fldCharType="begin"/>
      </w:r>
      <w:r>
        <w:rPr>
          <w:noProof/>
        </w:rPr>
        <w:instrText xml:space="preserve"> PAGEREF _Toc191028088 \h </w:instrText>
      </w:r>
      <w:r>
        <w:rPr>
          <w:noProof/>
        </w:rPr>
      </w:r>
      <w:r>
        <w:rPr>
          <w:noProof/>
        </w:rPr>
        <w:fldChar w:fldCharType="separate"/>
      </w:r>
      <w:r>
        <w:rPr>
          <w:noProof/>
        </w:rPr>
        <w:t>20</w:t>
      </w:r>
      <w:r>
        <w:rPr>
          <w:noProof/>
        </w:rPr>
        <w:fldChar w:fldCharType="end"/>
      </w:r>
    </w:p>
    <w:p w14:paraId="79DE323B" w14:textId="5579B76D"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6.2.1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Introduction</w:t>
      </w:r>
      <w:r>
        <w:rPr>
          <w:noProof/>
        </w:rPr>
        <w:tab/>
      </w:r>
      <w:r>
        <w:rPr>
          <w:noProof/>
        </w:rPr>
        <w:fldChar w:fldCharType="begin"/>
      </w:r>
      <w:r>
        <w:rPr>
          <w:noProof/>
        </w:rPr>
        <w:instrText xml:space="preserve"> PAGEREF _Toc191028089 \h </w:instrText>
      </w:r>
      <w:r>
        <w:rPr>
          <w:noProof/>
        </w:rPr>
      </w:r>
      <w:r>
        <w:rPr>
          <w:noProof/>
        </w:rPr>
        <w:fldChar w:fldCharType="separate"/>
      </w:r>
      <w:r>
        <w:rPr>
          <w:noProof/>
        </w:rPr>
        <w:t>20</w:t>
      </w:r>
      <w:r>
        <w:rPr>
          <w:noProof/>
        </w:rPr>
        <w:fldChar w:fldCharType="end"/>
      </w:r>
    </w:p>
    <w:p w14:paraId="5C39EADB" w14:textId="1E552D0A"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6.2.2</w:t>
      </w:r>
      <w:r w:rsidRPr="00641BB3">
        <w:rPr>
          <w:rFonts w:asciiTheme="minorHAnsi" w:eastAsiaTheme="minorEastAsia" w:hAnsiTheme="minorHAnsi" w:cstheme="minorBidi"/>
          <w:noProof/>
          <w:kern w:val="2"/>
          <w:sz w:val="24"/>
          <w:szCs w:val="24"/>
          <w:lang w:val="en-US" w:eastAsia="fr-FR"/>
          <w14:ligatures w14:val="standardContextual"/>
        </w:rPr>
        <w:tab/>
      </w:r>
      <w:r>
        <w:rPr>
          <w:noProof/>
        </w:rPr>
        <w:t xml:space="preserve"> </w:t>
      </w:r>
      <w:r w:rsidRPr="009650C2">
        <w:rPr>
          <w:noProof/>
          <w:lang w:val="en-US"/>
        </w:rPr>
        <w:t>Time-sampled signals</w:t>
      </w:r>
      <w:r>
        <w:rPr>
          <w:noProof/>
        </w:rPr>
        <w:tab/>
      </w:r>
      <w:r>
        <w:rPr>
          <w:noProof/>
        </w:rPr>
        <w:fldChar w:fldCharType="begin"/>
      </w:r>
      <w:r>
        <w:rPr>
          <w:noProof/>
        </w:rPr>
        <w:instrText xml:space="preserve"> PAGEREF _Toc191028090 \h </w:instrText>
      </w:r>
      <w:r>
        <w:rPr>
          <w:noProof/>
        </w:rPr>
      </w:r>
      <w:r>
        <w:rPr>
          <w:noProof/>
        </w:rPr>
        <w:fldChar w:fldCharType="separate"/>
      </w:r>
      <w:r>
        <w:rPr>
          <w:noProof/>
        </w:rPr>
        <w:t>20</w:t>
      </w:r>
      <w:r>
        <w:rPr>
          <w:noProof/>
        </w:rPr>
        <w:fldChar w:fldCharType="end"/>
      </w:r>
    </w:p>
    <w:p w14:paraId="34F3C347" w14:textId="073EECE8"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6.2.3</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Synthetic signals</w:t>
      </w:r>
      <w:r>
        <w:rPr>
          <w:noProof/>
        </w:rPr>
        <w:tab/>
      </w:r>
      <w:r>
        <w:rPr>
          <w:noProof/>
        </w:rPr>
        <w:fldChar w:fldCharType="begin"/>
      </w:r>
      <w:r>
        <w:rPr>
          <w:noProof/>
        </w:rPr>
        <w:instrText xml:space="preserve"> PAGEREF _Toc191028091 \h </w:instrText>
      </w:r>
      <w:r>
        <w:rPr>
          <w:noProof/>
        </w:rPr>
      </w:r>
      <w:r>
        <w:rPr>
          <w:noProof/>
        </w:rPr>
        <w:fldChar w:fldCharType="separate"/>
      </w:r>
      <w:r>
        <w:rPr>
          <w:noProof/>
        </w:rPr>
        <w:t>21</w:t>
      </w:r>
      <w:r>
        <w:rPr>
          <w:noProof/>
        </w:rPr>
        <w:fldChar w:fldCharType="end"/>
      </w:r>
    </w:p>
    <w:p w14:paraId="06974DF8" w14:textId="452B8F63"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6.2.4</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 xml:space="preserve"> Comparison and applications</w:t>
      </w:r>
      <w:r>
        <w:rPr>
          <w:noProof/>
        </w:rPr>
        <w:tab/>
      </w:r>
      <w:r>
        <w:rPr>
          <w:noProof/>
        </w:rPr>
        <w:fldChar w:fldCharType="begin"/>
      </w:r>
      <w:r>
        <w:rPr>
          <w:noProof/>
        </w:rPr>
        <w:instrText xml:space="preserve"> PAGEREF _Toc191028092 \h </w:instrText>
      </w:r>
      <w:r>
        <w:rPr>
          <w:noProof/>
        </w:rPr>
      </w:r>
      <w:r>
        <w:rPr>
          <w:noProof/>
        </w:rPr>
        <w:fldChar w:fldCharType="separate"/>
      </w:r>
      <w:r>
        <w:rPr>
          <w:noProof/>
        </w:rPr>
        <w:t>21</w:t>
      </w:r>
      <w:r>
        <w:rPr>
          <w:noProof/>
        </w:rPr>
        <w:fldChar w:fldCharType="end"/>
      </w:r>
    </w:p>
    <w:p w14:paraId="7596C808" w14:textId="21B64B84"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6.3</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 media formats</w:t>
      </w:r>
      <w:r>
        <w:rPr>
          <w:noProof/>
        </w:rPr>
        <w:tab/>
      </w:r>
      <w:r>
        <w:rPr>
          <w:noProof/>
        </w:rPr>
        <w:fldChar w:fldCharType="begin"/>
      </w:r>
      <w:r>
        <w:rPr>
          <w:noProof/>
        </w:rPr>
        <w:instrText xml:space="preserve"> PAGEREF _Toc191028093 \h </w:instrText>
      </w:r>
      <w:r>
        <w:rPr>
          <w:noProof/>
        </w:rPr>
      </w:r>
      <w:r>
        <w:rPr>
          <w:noProof/>
        </w:rPr>
        <w:fldChar w:fldCharType="separate"/>
      </w:r>
      <w:r>
        <w:rPr>
          <w:noProof/>
        </w:rPr>
        <w:t>22</w:t>
      </w:r>
      <w:r>
        <w:rPr>
          <w:noProof/>
        </w:rPr>
        <w:fldChar w:fldCharType="end"/>
      </w:r>
    </w:p>
    <w:p w14:paraId="3484C9CD" w14:textId="1CA666A9"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6.3.1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Introduction</w:t>
      </w:r>
      <w:r>
        <w:rPr>
          <w:noProof/>
        </w:rPr>
        <w:tab/>
      </w:r>
      <w:r>
        <w:rPr>
          <w:noProof/>
        </w:rPr>
        <w:fldChar w:fldCharType="begin"/>
      </w:r>
      <w:r>
        <w:rPr>
          <w:noProof/>
        </w:rPr>
        <w:instrText xml:space="preserve"> PAGEREF _Toc191028094 \h </w:instrText>
      </w:r>
      <w:r>
        <w:rPr>
          <w:noProof/>
        </w:rPr>
      </w:r>
      <w:r>
        <w:rPr>
          <w:noProof/>
        </w:rPr>
        <w:fldChar w:fldCharType="separate"/>
      </w:r>
      <w:r>
        <w:rPr>
          <w:noProof/>
        </w:rPr>
        <w:t>22</w:t>
      </w:r>
      <w:r>
        <w:rPr>
          <w:noProof/>
        </w:rPr>
        <w:fldChar w:fldCharType="end"/>
      </w:r>
    </w:p>
    <w:p w14:paraId="653E90B7" w14:textId="4D9E36F6"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6.3.2</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PCM format</w:t>
      </w:r>
      <w:r>
        <w:rPr>
          <w:noProof/>
        </w:rPr>
        <w:tab/>
      </w:r>
      <w:r>
        <w:rPr>
          <w:noProof/>
        </w:rPr>
        <w:fldChar w:fldCharType="begin"/>
      </w:r>
      <w:r>
        <w:rPr>
          <w:noProof/>
        </w:rPr>
        <w:instrText xml:space="preserve"> PAGEREF _Toc191028095 \h </w:instrText>
      </w:r>
      <w:r>
        <w:rPr>
          <w:noProof/>
        </w:rPr>
      </w:r>
      <w:r>
        <w:rPr>
          <w:noProof/>
        </w:rPr>
        <w:fldChar w:fldCharType="separate"/>
      </w:r>
      <w:r>
        <w:rPr>
          <w:noProof/>
        </w:rPr>
        <w:t>22</w:t>
      </w:r>
      <w:r>
        <w:rPr>
          <w:noProof/>
        </w:rPr>
        <w:fldChar w:fldCharType="end"/>
      </w:r>
    </w:p>
    <w:p w14:paraId="2C42B51E" w14:textId="2889535C"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6.3.4</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Proprietary parametric formats</w:t>
      </w:r>
      <w:r>
        <w:rPr>
          <w:noProof/>
        </w:rPr>
        <w:tab/>
      </w:r>
      <w:r>
        <w:rPr>
          <w:noProof/>
        </w:rPr>
        <w:fldChar w:fldCharType="begin"/>
      </w:r>
      <w:r>
        <w:rPr>
          <w:noProof/>
        </w:rPr>
        <w:instrText xml:space="preserve"> PAGEREF _Toc191028096 \h </w:instrText>
      </w:r>
      <w:r>
        <w:rPr>
          <w:noProof/>
        </w:rPr>
      </w:r>
      <w:r>
        <w:rPr>
          <w:noProof/>
        </w:rPr>
        <w:fldChar w:fldCharType="separate"/>
      </w:r>
      <w:r>
        <w:rPr>
          <w:noProof/>
        </w:rPr>
        <w:t>22</w:t>
      </w:r>
      <w:r>
        <w:rPr>
          <w:noProof/>
        </w:rPr>
        <w:fldChar w:fldCharType="end"/>
      </w:r>
    </w:p>
    <w:p w14:paraId="162B0450" w14:textId="3FF337CC"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6.3.5</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Standardized and Interchangeable parametric formats</w:t>
      </w:r>
      <w:r>
        <w:rPr>
          <w:noProof/>
        </w:rPr>
        <w:tab/>
      </w:r>
      <w:r>
        <w:rPr>
          <w:noProof/>
        </w:rPr>
        <w:fldChar w:fldCharType="begin"/>
      </w:r>
      <w:r>
        <w:rPr>
          <w:noProof/>
        </w:rPr>
        <w:instrText xml:space="preserve"> PAGEREF _Toc191028097 \h </w:instrText>
      </w:r>
      <w:r>
        <w:rPr>
          <w:noProof/>
        </w:rPr>
      </w:r>
      <w:r>
        <w:rPr>
          <w:noProof/>
        </w:rPr>
        <w:fldChar w:fldCharType="separate"/>
      </w:r>
      <w:r>
        <w:rPr>
          <w:noProof/>
        </w:rPr>
        <w:t>22</w:t>
      </w:r>
      <w:r>
        <w:rPr>
          <w:noProof/>
        </w:rPr>
        <w:fldChar w:fldCharType="end"/>
      </w:r>
    </w:p>
    <w:p w14:paraId="0B511E53" w14:textId="4E46FE40"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6.4</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device types</w:t>
      </w:r>
      <w:r>
        <w:rPr>
          <w:noProof/>
        </w:rPr>
        <w:tab/>
      </w:r>
      <w:r>
        <w:rPr>
          <w:noProof/>
        </w:rPr>
        <w:fldChar w:fldCharType="begin"/>
      </w:r>
      <w:r>
        <w:rPr>
          <w:noProof/>
        </w:rPr>
        <w:instrText xml:space="preserve"> PAGEREF _Toc191028098 \h </w:instrText>
      </w:r>
      <w:r>
        <w:rPr>
          <w:noProof/>
        </w:rPr>
      </w:r>
      <w:r>
        <w:rPr>
          <w:noProof/>
        </w:rPr>
        <w:fldChar w:fldCharType="separate"/>
      </w:r>
      <w:r>
        <w:rPr>
          <w:noProof/>
        </w:rPr>
        <w:t>23</w:t>
      </w:r>
      <w:r>
        <w:rPr>
          <w:noProof/>
        </w:rPr>
        <w:fldChar w:fldCharType="end"/>
      </w:r>
    </w:p>
    <w:p w14:paraId="4204FE8A" w14:textId="3AF68FDD"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6.4.1</w:t>
      </w:r>
      <w:r w:rsidRPr="00641BB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_Toc191028099 \h </w:instrText>
      </w:r>
      <w:r>
        <w:rPr>
          <w:noProof/>
        </w:rPr>
      </w:r>
      <w:r>
        <w:rPr>
          <w:noProof/>
        </w:rPr>
        <w:fldChar w:fldCharType="separate"/>
      </w:r>
      <w:r>
        <w:rPr>
          <w:noProof/>
        </w:rPr>
        <w:t>23</w:t>
      </w:r>
      <w:r>
        <w:rPr>
          <w:noProof/>
        </w:rPr>
        <w:fldChar w:fldCharType="end"/>
      </w:r>
    </w:p>
    <w:p w14:paraId="54A5CA4D" w14:textId="16697E8F"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6.4.2</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device type 1: Basic sensory feedback</w:t>
      </w:r>
      <w:r>
        <w:rPr>
          <w:noProof/>
        </w:rPr>
        <w:tab/>
      </w:r>
      <w:r>
        <w:rPr>
          <w:noProof/>
        </w:rPr>
        <w:fldChar w:fldCharType="begin"/>
      </w:r>
      <w:r>
        <w:rPr>
          <w:noProof/>
        </w:rPr>
        <w:instrText xml:space="preserve"> PAGEREF _Toc191028100 \h </w:instrText>
      </w:r>
      <w:r>
        <w:rPr>
          <w:noProof/>
        </w:rPr>
      </w:r>
      <w:r>
        <w:rPr>
          <w:noProof/>
        </w:rPr>
        <w:fldChar w:fldCharType="separate"/>
      </w:r>
      <w:r>
        <w:rPr>
          <w:noProof/>
        </w:rPr>
        <w:t>23</w:t>
      </w:r>
      <w:r>
        <w:rPr>
          <w:noProof/>
        </w:rPr>
        <w:fldChar w:fldCharType="end"/>
      </w:r>
    </w:p>
    <w:p w14:paraId="774EC176" w14:textId="5E9DB93B"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6.4.3</w:t>
      </w:r>
      <w:r w:rsidRPr="00641BB3">
        <w:rPr>
          <w:rFonts w:asciiTheme="minorHAnsi" w:eastAsiaTheme="minorEastAsia" w:hAnsiTheme="minorHAnsi" w:cstheme="minorBidi"/>
          <w:noProof/>
          <w:kern w:val="2"/>
          <w:sz w:val="24"/>
          <w:szCs w:val="24"/>
          <w:lang w:val="en-US" w:eastAsia="fr-FR"/>
          <w14:ligatures w14:val="standardContextual"/>
        </w:rPr>
        <w:tab/>
      </w:r>
      <w:r>
        <w:rPr>
          <w:noProof/>
        </w:rPr>
        <w:t xml:space="preserve">Haptics device type 2: </w:t>
      </w:r>
      <w:r w:rsidRPr="009650C2">
        <w:rPr>
          <w:noProof/>
          <w:lang w:val="en-US"/>
        </w:rPr>
        <w:t xml:space="preserve">Sensorial texture feedback or Spatial </w:t>
      </w:r>
      <w:r>
        <w:rPr>
          <w:noProof/>
        </w:rPr>
        <w:t>sensory feedback</w:t>
      </w:r>
      <w:r>
        <w:rPr>
          <w:noProof/>
        </w:rPr>
        <w:tab/>
      </w:r>
      <w:r>
        <w:rPr>
          <w:noProof/>
        </w:rPr>
        <w:fldChar w:fldCharType="begin"/>
      </w:r>
      <w:r>
        <w:rPr>
          <w:noProof/>
        </w:rPr>
        <w:instrText xml:space="preserve"> PAGEREF _Toc191028101 \h </w:instrText>
      </w:r>
      <w:r>
        <w:rPr>
          <w:noProof/>
        </w:rPr>
      </w:r>
      <w:r>
        <w:rPr>
          <w:noProof/>
        </w:rPr>
        <w:fldChar w:fldCharType="separate"/>
      </w:r>
      <w:r>
        <w:rPr>
          <w:noProof/>
        </w:rPr>
        <w:t>23</w:t>
      </w:r>
      <w:r>
        <w:rPr>
          <w:noProof/>
        </w:rPr>
        <w:fldChar w:fldCharType="end"/>
      </w:r>
    </w:p>
    <w:p w14:paraId="2360D5BD" w14:textId="39BB549F"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6.4.4</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device type 3: Full-body and complex motion feedback</w:t>
      </w:r>
      <w:r>
        <w:rPr>
          <w:noProof/>
        </w:rPr>
        <w:tab/>
      </w:r>
      <w:r>
        <w:rPr>
          <w:noProof/>
        </w:rPr>
        <w:fldChar w:fldCharType="begin"/>
      </w:r>
      <w:r>
        <w:rPr>
          <w:noProof/>
        </w:rPr>
        <w:instrText xml:space="preserve"> PAGEREF _Toc191028102 \h </w:instrText>
      </w:r>
      <w:r>
        <w:rPr>
          <w:noProof/>
        </w:rPr>
      </w:r>
      <w:r>
        <w:rPr>
          <w:noProof/>
        </w:rPr>
        <w:fldChar w:fldCharType="separate"/>
      </w:r>
      <w:r>
        <w:rPr>
          <w:noProof/>
        </w:rPr>
        <w:t>23</w:t>
      </w:r>
      <w:r>
        <w:rPr>
          <w:noProof/>
        </w:rPr>
        <w:fldChar w:fldCharType="end"/>
      </w:r>
    </w:p>
    <w:p w14:paraId="54F46F87" w14:textId="3B8F3587"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6.4.5</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device type 4: Interactive and spatialised feedback</w:t>
      </w:r>
      <w:r>
        <w:rPr>
          <w:noProof/>
        </w:rPr>
        <w:tab/>
      </w:r>
      <w:r>
        <w:rPr>
          <w:noProof/>
        </w:rPr>
        <w:fldChar w:fldCharType="begin"/>
      </w:r>
      <w:r>
        <w:rPr>
          <w:noProof/>
        </w:rPr>
        <w:instrText xml:space="preserve"> PAGEREF _Toc191028103 \h </w:instrText>
      </w:r>
      <w:r>
        <w:rPr>
          <w:noProof/>
        </w:rPr>
      </w:r>
      <w:r>
        <w:rPr>
          <w:noProof/>
        </w:rPr>
        <w:fldChar w:fldCharType="separate"/>
      </w:r>
      <w:r>
        <w:rPr>
          <w:noProof/>
        </w:rPr>
        <w:t>24</w:t>
      </w:r>
      <w:r>
        <w:rPr>
          <w:noProof/>
        </w:rPr>
        <w:fldChar w:fldCharType="end"/>
      </w:r>
    </w:p>
    <w:p w14:paraId="40676CE7" w14:textId="7BCD2802" w:rsidR="00026B22" w:rsidRDefault="00026B22">
      <w:pPr>
        <w:pStyle w:val="TOC1"/>
        <w:rPr>
          <w:rFonts w:asciiTheme="minorHAnsi" w:eastAsiaTheme="minorEastAsia" w:hAnsiTheme="minorHAnsi" w:cstheme="minorBidi"/>
          <w:noProof/>
          <w:kern w:val="2"/>
          <w:sz w:val="24"/>
          <w:szCs w:val="24"/>
          <w:lang w:val="fr-FR" w:eastAsia="fr-FR"/>
          <w14:ligatures w14:val="standardContextual"/>
        </w:rPr>
      </w:pPr>
      <w:r w:rsidRPr="009650C2">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fr-FR"/>
        </w:rPr>
        <w:t>Candidate technologies</w:t>
      </w:r>
      <w:r w:rsidRPr="00641BB3">
        <w:rPr>
          <w:noProof/>
          <w:lang w:val="fr-FR"/>
        </w:rPr>
        <w:tab/>
      </w:r>
      <w:r>
        <w:rPr>
          <w:noProof/>
        </w:rPr>
        <w:fldChar w:fldCharType="begin"/>
      </w:r>
      <w:r w:rsidRPr="00641BB3">
        <w:rPr>
          <w:noProof/>
          <w:lang w:val="fr-FR"/>
        </w:rPr>
        <w:instrText xml:space="preserve"> PAGEREF _Toc191028104 \h </w:instrText>
      </w:r>
      <w:r>
        <w:rPr>
          <w:noProof/>
        </w:rPr>
      </w:r>
      <w:r>
        <w:rPr>
          <w:noProof/>
        </w:rPr>
        <w:fldChar w:fldCharType="separate"/>
      </w:r>
      <w:r w:rsidRPr="00641BB3">
        <w:rPr>
          <w:noProof/>
          <w:lang w:val="fr-FR"/>
        </w:rPr>
        <w:t>24</w:t>
      </w:r>
      <w:r>
        <w:rPr>
          <w:noProof/>
        </w:rPr>
        <w:fldChar w:fldCharType="end"/>
      </w:r>
    </w:p>
    <w:p w14:paraId="5AC9B21B" w14:textId="30728FB9" w:rsidR="00026B22" w:rsidRDefault="00026B22">
      <w:pPr>
        <w:pStyle w:val="TOC2"/>
        <w:rPr>
          <w:rFonts w:asciiTheme="minorHAnsi" w:eastAsiaTheme="minorEastAsia" w:hAnsiTheme="minorHAnsi" w:cstheme="minorBidi"/>
          <w:noProof/>
          <w:kern w:val="2"/>
          <w:sz w:val="24"/>
          <w:szCs w:val="24"/>
          <w:lang w:val="fr-FR" w:eastAsia="fr-FR"/>
          <w14:ligatures w14:val="standardContextual"/>
        </w:rPr>
      </w:pPr>
      <w:r w:rsidRPr="00641BB3">
        <w:rPr>
          <w:noProof/>
          <w:lang w:val="fr-FR"/>
        </w:rPr>
        <w:t>7.1</w:t>
      </w:r>
      <w:r>
        <w:rPr>
          <w:rFonts w:asciiTheme="minorHAnsi" w:eastAsiaTheme="minorEastAsia" w:hAnsiTheme="minorHAnsi" w:cstheme="minorBidi"/>
          <w:noProof/>
          <w:kern w:val="2"/>
          <w:sz w:val="24"/>
          <w:szCs w:val="24"/>
          <w:lang w:val="fr-FR" w:eastAsia="fr-FR"/>
          <w14:ligatures w14:val="standardContextual"/>
        </w:rPr>
        <w:tab/>
      </w:r>
      <w:r w:rsidRPr="00641BB3">
        <w:rPr>
          <w:noProof/>
          <w:lang w:val="fr-FR"/>
        </w:rPr>
        <w:t>Codecs</w:t>
      </w:r>
      <w:r w:rsidRPr="00641BB3">
        <w:rPr>
          <w:noProof/>
          <w:lang w:val="fr-FR"/>
        </w:rPr>
        <w:tab/>
      </w:r>
      <w:r>
        <w:rPr>
          <w:noProof/>
        </w:rPr>
        <w:fldChar w:fldCharType="begin"/>
      </w:r>
      <w:r w:rsidRPr="00641BB3">
        <w:rPr>
          <w:noProof/>
          <w:lang w:val="fr-FR"/>
        </w:rPr>
        <w:instrText xml:space="preserve"> PAGEREF _Toc191028105 \h </w:instrText>
      </w:r>
      <w:r>
        <w:rPr>
          <w:noProof/>
        </w:rPr>
      </w:r>
      <w:r>
        <w:rPr>
          <w:noProof/>
        </w:rPr>
        <w:fldChar w:fldCharType="separate"/>
      </w:r>
      <w:r w:rsidRPr="00641BB3">
        <w:rPr>
          <w:noProof/>
          <w:lang w:val="fr-FR"/>
        </w:rPr>
        <w:t>24</w:t>
      </w:r>
      <w:r>
        <w:rPr>
          <w:noProof/>
        </w:rPr>
        <w:fldChar w:fldCharType="end"/>
      </w:r>
    </w:p>
    <w:p w14:paraId="06C2ADFF" w14:textId="72A2EE37" w:rsidR="00026B22" w:rsidRDefault="00026B22">
      <w:pPr>
        <w:pStyle w:val="TOC3"/>
        <w:rPr>
          <w:rFonts w:asciiTheme="minorHAnsi" w:eastAsiaTheme="minorEastAsia" w:hAnsiTheme="minorHAnsi" w:cstheme="minorBidi"/>
          <w:noProof/>
          <w:kern w:val="2"/>
          <w:sz w:val="24"/>
          <w:szCs w:val="24"/>
          <w:lang w:val="fr-FR" w:eastAsia="fr-FR"/>
          <w14:ligatures w14:val="standardContextual"/>
        </w:rPr>
      </w:pPr>
      <w:r w:rsidRPr="00641BB3">
        <w:rPr>
          <w:noProof/>
          <w:lang w:val="fr-FR"/>
        </w:rPr>
        <w:t>7.1.1</w:t>
      </w:r>
      <w:r>
        <w:rPr>
          <w:rFonts w:asciiTheme="minorHAnsi" w:eastAsiaTheme="minorEastAsia" w:hAnsiTheme="minorHAnsi" w:cstheme="minorBidi"/>
          <w:noProof/>
          <w:kern w:val="2"/>
          <w:sz w:val="24"/>
          <w:szCs w:val="24"/>
          <w:lang w:val="fr-FR" w:eastAsia="fr-FR"/>
          <w14:ligatures w14:val="standardContextual"/>
        </w:rPr>
        <w:tab/>
      </w:r>
      <w:r w:rsidRPr="00641BB3">
        <w:rPr>
          <w:noProof/>
          <w:lang w:val="fr-FR"/>
        </w:rPr>
        <w:t>MPEG Haptics Coding</w:t>
      </w:r>
      <w:r w:rsidRPr="00641BB3">
        <w:rPr>
          <w:noProof/>
          <w:lang w:val="fr-FR"/>
        </w:rPr>
        <w:tab/>
      </w:r>
      <w:r>
        <w:rPr>
          <w:noProof/>
        </w:rPr>
        <w:fldChar w:fldCharType="begin"/>
      </w:r>
      <w:r w:rsidRPr="00641BB3">
        <w:rPr>
          <w:noProof/>
          <w:lang w:val="fr-FR"/>
        </w:rPr>
        <w:instrText xml:space="preserve"> PAGEREF _Toc191028106 \h </w:instrText>
      </w:r>
      <w:r>
        <w:rPr>
          <w:noProof/>
        </w:rPr>
      </w:r>
      <w:r>
        <w:rPr>
          <w:noProof/>
        </w:rPr>
        <w:fldChar w:fldCharType="separate"/>
      </w:r>
      <w:r w:rsidRPr="00641BB3">
        <w:rPr>
          <w:noProof/>
          <w:lang w:val="fr-FR"/>
        </w:rPr>
        <w:t>24</w:t>
      </w:r>
      <w:r>
        <w:rPr>
          <w:noProof/>
        </w:rPr>
        <w:fldChar w:fldCharType="end"/>
      </w:r>
    </w:p>
    <w:p w14:paraId="7599D099" w14:textId="1EAB197C"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7.1.1.1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Overview</w:t>
      </w:r>
      <w:r>
        <w:rPr>
          <w:noProof/>
        </w:rPr>
        <w:tab/>
      </w:r>
      <w:r>
        <w:rPr>
          <w:noProof/>
        </w:rPr>
        <w:fldChar w:fldCharType="begin"/>
      </w:r>
      <w:r>
        <w:rPr>
          <w:noProof/>
        </w:rPr>
        <w:instrText xml:space="preserve"> PAGEREF _Toc191028107 \h </w:instrText>
      </w:r>
      <w:r>
        <w:rPr>
          <w:noProof/>
        </w:rPr>
      </w:r>
      <w:r>
        <w:rPr>
          <w:noProof/>
        </w:rPr>
        <w:fldChar w:fldCharType="separate"/>
      </w:r>
      <w:r>
        <w:rPr>
          <w:noProof/>
        </w:rPr>
        <w:t>24</w:t>
      </w:r>
      <w:r>
        <w:rPr>
          <w:noProof/>
        </w:rPr>
        <w:fldChar w:fldCharType="end"/>
      </w:r>
    </w:p>
    <w:p w14:paraId="28E469EE" w14:textId="5CCEE8FA"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7.1.1.2</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MPEG Haptics Codec Architecture</w:t>
      </w:r>
      <w:r>
        <w:rPr>
          <w:noProof/>
        </w:rPr>
        <w:tab/>
      </w:r>
      <w:r>
        <w:rPr>
          <w:noProof/>
        </w:rPr>
        <w:fldChar w:fldCharType="begin"/>
      </w:r>
      <w:r>
        <w:rPr>
          <w:noProof/>
        </w:rPr>
        <w:instrText xml:space="preserve"> PAGEREF _Toc191028108 \h </w:instrText>
      </w:r>
      <w:r>
        <w:rPr>
          <w:noProof/>
        </w:rPr>
      </w:r>
      <w:r>
        <w:rPr>
          <w:noProof/>
        </w:rPr>
        <w:fldChar w:fldCharType="separate"/>
      </w:r>
      <w:r>
        <w:rPr>
          <w:noProof/>
        </w:rPr>
        <w:t>25</w:t>
      </w:r>
      <w:r>
        <w:rPr>
          <w:noProof/>
        </w:rPr>
        <w:fldChar w:fldCharType="end"/>
      </w:r>
    </w:p>
    <w:p w14:paraId="5DC09C1C" w14:textId="3370F0E5"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7.1.1.3</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Integration in MPEG Scene Description</w:t>
      </w:r>
      <w:r>
        <w:rPr>
          <w:noProof/>
        </w:rPr>
        <w:tab/>
      </w:r>
      <w:r>
        <w:rPr>
          <w:noProof/>
        </w:rPr>
        <w:fldChar w:fldCharType="begin"/>
      </w:r>
      <w:r>
        <w:rPr>
          <w:noProof/>
        </w:rPr>
        <w:instrText xml:space="preserve"> PAGEREF _Toc191028109 \h </w:instrText>
      </w:r>
      <w:r>
        <w:rPr>
          <w:noProof/>
        </w:rPr>
      </w:r>
      <w:r>
        <w:rPr>
          <w:noProof/>
        </w:rPr>
        <w:fldChar w:fldCharType="separate"/>
      </w:r>
      <w:r>
        <w:rPr>
          <w:noProof/>
        </w:rPr>
        <w:t>26</w:t>
      </w:r>
      <w:r>
        <w:rPr>
          <w:noProof/>
        </w:rPr>
        <w:fldChar w:fldCharType="end"/>
      </w:r>
    </w:p>
    <w:p w14:paraId="4131D768" w14:textId="158C9CBF"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7.1.2</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IEEE</w:t>
      </w:r>
      <w:r>
        <w:rPr>
          <w:noProof/>
        </w:rPr>
        <w:tab/>
      </w:r>
      <w:r>
        <w:rPr>
          <w:noProof/>
        </w:rPr>
        <w:fldChar w:fldCharType="begin"/>
      </w:r>
      <w:r>
        <w:rPr>
          <w:noProof/>
        </w:rPr>
        <w:instrText xml:space="preserve"> PAGEREF _Toc191028110 \h </w:instrText>
      </w:r>
      <w:r>
        <w:rPr>
          <w:noProof/>
        </w:rPr>
      </w:r>
      <w:r>
        <w:rPr>
          <w:noProof/>
        </w:rPr>
        <w:fldChar w:fldCharType="separate"/>
      </w:r>
      <w:r>
        <w:rPr>
          <w:noProof/>
        </w:rPr>
        <w:t>26</w:t>
      </w:r>
      <w:r>
        <w:rPr>
          <w:noProof/>
        </w:rPr>
        <w:fldChar w:fldCharType="end"/>
      </w:r>
    </w:p>
    <w:p w14:paraId="30218693" w14:textId="582FAD51"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7.1.2.1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Overview</w:t>
      </w:r>
      <w:r>
        <w:rPr>
          <w:noProof/>
        </w:rPr>
        <w:tab/>
      </w:r>
      <w:r>
        <w:rPr>
          <w:noProof/>
        </w:rPr>
        <w:fldChar w:fldCharType="begin"/>
      </w:r>
      <w:r>
        <w:rPr>
          <w:noProof/>
        </w:rPr>
        <w:instrText xml:space="preserve"> PAGEREF _Toc191028111 \h </w:instrText>
      </w:r>
      <w:r>
        <w:rPr>
          <w:noProof/>
        </w:rPr>
      </w:r>
      <w:r>
        <w:rPr>
          <w:noProof/>
        </w:rPr>
        <w:fldChar w:fldCharType="separate"/>
      </w:r>
      <w:r>
        <w:rPr>
          <w:noProof/>
        </w:rPr>
        <w:t>26</w:t>
      </w:r>
      <w:r>
        <w:rPr>
          <w:noProof/>
        </w:rPr>
        <w:fldChar w:fldCharType="end"/>
      </w:r>
    </w:p>
    <w:p w14:paraId="11348E6C" w14:textId="0FC02AD4"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7.2</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Storage format</w:t>
      </w:r>
      <w:r>
        <w:rPr>
          <w:noProof/>
        </w:rPr>
        <w:tab/>
      </w:r>
      <w:r>
        <w:rPr>
          <w:noProof/>
        </w:rPr>
        <w:fldChar w:fldCharType="begin"/>
      </w:r>
      <w:r>
        <w:rPr>
          <w:noProof/>
        </w:rPr>
        <w:instrText xml:space="preserve"> PAGEREF _Toc191028112 \h </w:instrText>
      </w:r>
      <w:r>
        <w:rPr>
          <w:noProof/>
        </w:rPr>
      </w:r>
      <w:r>
        <w:rPr>
          <w:noProof/>
        </w:rPr>
        <w:fldChar w:fldCharType="separate"/>
      </w:r>
      <w:r>
        <w:rPr>
          <w:noProof/>
        </w:rPr>
        <w:t>26</w:t>
      </w:r>
      <w:r>
        <w:rPr>
          <w:noProof/>
        </w:rPr>
        <w:fldChar w:fldCharType="end"/>
      </w:r>
    </w:p>
    <w:p w14:paraId="2848709F" w14:textId="77F49391"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7.3</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Transport protocols</w:t>
      </w:r>
      <w:r>
        <w:rPr>
          <w:noProof/>
        </w:rPr>
        <w:tab/>
      </w:r>
      <w:r>
        <w:rPr>
          <w:noProof/>
        </w:rPr>
        <w:fldChar w:fldCharType="begin"/>
      </w:r>
      <w:r>
        <w:rPr>
          <w:noProof/>
        </w:rPr>
        <w:instrText xml:space="preserve"> PAGEREF _Toc191028113 \h </w:instrText>
      </w:r>
      <w:r>
        <w:rPr>
          <w:noProof/>
        </w:rPr>
      </w:r>
      <w:r>
        <w:rPr>
          <w:noProof/>
        </w:rPr>
        <w:fldChar w:fldCharType="separate"/>
      </w:r>
      <w:r>
        <w:rPr>
          <w:noProof/>
        </w:rPr>
        <w:t>26</w:t>
      </w:r>
      <w:r>
        <w:rPr>
          <w:noProof/>
        </w:rPr>
        <w:fldChar w:fldCharType="end"/>
      </w:r>
    </w:p>
    <w:p w14:paraId="7E153DC1" w14:textId="2E53E944"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7.3.1</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media delivery over DASH</w:t>
      </w:r>
      <w:r>
        <w:rPr>
          <w:noProof/>
        </w:rPr>
        <w:tab/>
      </w:r>
      <w:r>
        <w:rPr>
          <w:noProof/>
        </w:rPr>
        <w:fldChar w:fldCharType="begin"/>
      </w:r>
      <w:r>
        <w:rPr>
          <w:noProof/>
        </w:rPr>
        <w:instrText xml:space="preserve"> PAGEREF _Toc191028114 \h </w:instrText>
      </w:r>
      <w:r>
        <w:rPr>
          <w:noProof/>
        </w:rPr>
      </w:r>
      <w:r>
        <w:rPr>
          <w:noProof/>
        </w:rPr>
        <w:fldChar w:fldCharType="separate"/>
      </w:r>
      <w:r>
        <w:rPr>
          <w:noProof/>
        </w:rPr>
        <w:t>26</w:t>
      </w:r>
      <w:r>
        <w:rPr>
          <w:noProof/>
        </w:rPr>
        <w:fldChar w:fldCharType="end"/>
      </w:r>
    </w:p>
    <w:p w14:paraId="0FEF0595" w14:textId="3EDBAFB7"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7.3.2</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Haptics top-level media type and subtypes</w:t>
      </w:r>
      <w:r>
        <w:rPr>
          <w:noProof/>
        </w:rPr>
        <w:tab/>
      </w:r>
      <w:r>
        <w:rPr>
          <w:noProof/>
        </w:rPr>
        <w:fldChar w:fldCharType="begin"/>
      </w:r>
      <w:r>
        <w:rPr>
          <w:noProof/>
        </w:rPr>
        <w:instrText xml:space="preserve"> PAGEREF _Toc191028115 \h </w:instrText>
      </w:r>
      <w:r>
        <w:rPr>
          <w:noProof/>
        </w:rPr>
      </w:r>
      <w:r>
        <w:rPr>
          <w:noProof/>
        </w:rPr>
        <w:fldChar w:fldCharType="separate"/>
      </w:r>
      <w:r>
        <w:rPr>
          <w:noProof/>
        </w:rPr>
        <w:t>26</w:t>
      </w:r>
      <w:r>
        <w:rPr>
          <w:noProof/>
        </w:rPr>
        <w:fldChar w:fldCharType="end"/>
      </w:r>
    </w:p>
    <w:p w14:paraId="5FB5F154" w14:textId="03CE09BA"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7.3.3</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Haptics media RTP payload</w:t>
      </w:r>
      <w:r>
        <w:rPr>
          <w:noProof/>
        </w:rPr>
        <w:tab/>
      </w:r>
      <w:r>
        <w:rPr>
          <w:noProof/>
        </w:rPr>
        <w:fldChar w:fldCharType="begin"/>
      </w:r>
      <w:r>
        <w:rPr>
          <w:noProof/>
        </w:rPr>
        <w:instrText xml:space="preserve"> PAGEREF _Toc191028116 \h </w:instrText>
      </w:r>
      <w:r>
        <w:rPr>
          <w:noProof/>
        </w:rPr>
      </w:r>
      <w:r>
        <w:rPr>
          <w:noProof/>
        </w:rPr>
        <w:fldChar w:fldCharType="separate"/>
      </w:r>
      <w:r>
        <w:rPr>
          <w:noProof/>
        </w:rPr>
        <w:t>27</w:t>
      </w:r>
      <w:r>
        <w:rPr>
          <w:noProof/>
        </w:rPr>
        <w:fldChar w:fldCharType="end"/>
      </w:r>
    </w:p>
    <w:p w14:paraId="61F8194D" w14:textId="1BB04C99"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7.3.4</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OpenXR APIs</w:t>
      </w:r>
      <w:r>
        <w:rPr>
          <w:noProof/>
        </w:rPr>
        <w:tab/>
      </w:r>
      <w:r>
        <w:rPr>
          <w:noProof/>
        </w:rPr>
        <w:fldChar w:fldCharType="begin"/>
      </w:r>
      <w:r>
        <w:rPr>
          <w:noProof/>
        </w:rPr>
        <w:instrText xml:space="preserve"> PAGEREF _Toc191028117 \h </w:instrText>
      </w:r>
      <w:r>
        <w:rPr>
          <w:noProof/>
        </w:rPr>
      </w:r>
      <w:r>
        <w:rPr>
          <w:noProof/>
        </w:rPr>
        <w:fldChar w:fldCharType="separate"/>
      </w:r>
      <w:r>
        <w:rPr>
          <w:noProof/>
        </w:rPr>
        <w:t>27</w:t>
      </w:r>
      <w:r>
        <w:rPr>
          <w:noProof/>
        </w:rPr>
        <w:fldChar w:fldCharType="end"/>
      </w:r>
    </w:p>
    <w:p w14:paraId="05EF8D7F" w14:textId="023DBF1B"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lastRenderedPageBreak/>
        <w:t>8</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3GPP services</w:t>
      </w:r>
      <w:r>
        <w:rPr>
          <w:noProof/>
        </w:rPr>
        <w:tab/>
      </w:r>
      <w:r>
        <w:rPr>
          <w:noProof/>
        </w:rPr>
        <w:fldChar w:fldCharType="begin"/>
      </w:r>
      <w:r>
        <w:rPr>
          <w:noProof/>
        </w:rPr>
        <w:instrText xml:space="preserve"> PAGEREF _Toc191028118 \h </w:instrText>
      </w:r>
      <w:r>
        <w:rPr>
          <w:noProof/>
        </w:rPr>
      </w:r>
      <w:r>
        <w:rPr>
          <w:noProof/>
        </w:rPr>
        <w:fldChar w:fldCharType="separate"/>
      </w:r>
      <w:r>
        <w:rPr>
          <w:noProof/>
        </w:rPr>
        <w:t>28</w:t>
      </w:r>
      <w:r>
        <w:rPr>
          <w:noProof/>
        </w:rPr>
        <w:fldChar w:fldCharType="end"/>
      </w:r>
    </w:p>
    <w:p w14:paraId="5213F18A" w14:textId="5493E757"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 xml:space="preserve">Haptics media integration in the </w:t>
      </w:r>
      <w:r>
        <w:rPr>
          <w:noProof/>
        </w:rPr>
        <w:t>Generalized Media Delivery architecture</w:t>
      </w:r>
      <w:r>
        <w:rPr>
          <w:noProof/>
        </w:rPr>
        <w:tab/>
      </w:r>
      <w:r>
        <w:rPr>
          <w:noProof/>
        </w:rPr>
        <w:fldChar w:fldCharType="begin"/>
      </w:r>
      <w:r>
        <w:rPr>
          <w:noProof/>
        </w:rPr>
        <w:instrText xml:space="preserve"> PAGEREF _Toc191028119 \h </w:instrText>
      </w:r>
      <w:r>
        <w:rPr>
          <w:noProof/>
        </w:rPr>
      </w:r>
      <w:r>
        <w:rPr>
          <w:noProof/>
        </w:rPr>
        <w:fldChar w:fldCharType="separate"/>
      </w:r>
      <w:r>
        <w:rPr>
          <w:noProof/>
        </w:rPr>
        <w:t>28</w:t>
      </w:r>
      <w:r>
        <w:rPr>
          <w:noProof/>
        </w:rPr>
        <w:fldChar w:fldCharType="end"/>
      </w:r>
    </w:p>
    <w:p w14:paraId="62262202" w14:textId="732D1C47"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8.1.1</w:t>
      </w:r>
      <w:r w:rsidRPr="00641BB3">
        <w:rPr>
          <w:rFonts w:asciiTheme="minorHAnsi" w:eastAsiaTheme="minorEastAsia" w:hAnsiTheme="minorHAnsi" w:cstheme="minorBidi"/>
          <w:noProof/>
          <w:kern w:val="2"/>
          <w:sz w:val="24"/>
          <w:szCs w:val="24"/>
          <w:lang w:val="en-US" w:eastAsia="fr-FR"/>
          <w14:ligatures w14:val="standardContextual"/>
        </w:rPr>
        <w:tab/>
      </w:r>
      <w:r>
        <w:rPr>
          <w:noProof/>
        </w:rPr>
        <w:t>Overview</w:t>
      </w:r>
      <w:r>
        <w:rPr>
          <w:noProof/>
        </w:rPr>
        <w:tab/>
      </w:r>
      <w:r>
        <w:rPr>
          <w:noProof/>
        </w:rPr>
        <w:fldChar w:fldCharType="begin"/>
      </w:r>
      <w:r>
        <w:rPr>
          <w:noProof/>
        </w:rPr>
        <w:instrText xml:space="preserve"> PAGEREF _Toc191028120 \h </w:instrText>
      </w:r>
      <w:r>
        <w:rPr>
          <w:noProof/>
        </w:rPr>
      </w:r>
      <w:r>
        <w:rPr>
          <w:noProof/>
        </w:rPr>
        <w:fldChar w:fldCharType="separate"/>
      </w:r>
      <w:r>
        <w:rPr>
          <w:noProof/>
        </w:rPr>
        <w:t>28</w:t>
      </w:r>
      <w:r>
        <w:rPr>
          <w:noProof/>
        </w:rPr>
        <w:fldChar w:fldCharType="end"/>
      </w:r>
    </w:p>
    <w:p w14:paraId="6BF38FA0" w14:textId="20A4D75F"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8.1.2</w:t>
      </w:r>
      <w:r w:rsidRPr="00641BB3">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_Toc191028121 \h </w:instrText>
      </w:r>
      <w:r>
        <w:rPr>
          <w:noProof/>
        </w:rPr>
      </w:r>
      <w:r>
        <w:rPr>
          <w:noProof/>
        </w:rPr>
        <w:fldChar w:fldCharType="separate"/>
      </w:r>
      <w:r>
        <w:rPr>
          <w:noProof/>
        </w:rPr>
        <w:t>28</w:t>
      </w:r>
      <w:r>
        <w:rPr>
          <w:noProof/>
        </w:rPr>
        <w:fldChar w:fldCharType="end"/>
      </w:r>
    </w:p>
    <w:p w14:paraId="79D9D25A" w14:textId="782053AD"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8.1.3</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Haptics media integration in XR Split rendering architecture</w:t>
      </w:r>
      <w:r>
        <w:rPr>
          <w:noProof/>
        </w:rPr>
        <w:tab/>
      </w:r>
      <w:r>
        <w:rPr>
          <w:noProof/>
        </w:rPr>
        <w:fldChar w:fldCharType="begin"/>
      </w:r>
      <w:r>
        <w:rPr>
          <w:noProof/>
        </w:rPr>
        <w:instrText xml:space="preserve"> PAGEREF _Toc191028122 \h </w:instrText>
      </w:r>
      <w:r>
        <w:rPr>
          <w:noProof/>
        </w:rPr>
      </w:r>
      <w:r>
        <w:rPr>
          <w:noProof/>
        </w:rPr>
        <w:fldChar w:fldCharType="separate"/>
      </w:r>
      <w:r>
        <w:rPr>
          <w:noProof/>
        </w:rPr>
        <w:t>29</w:t>
      </w:r>
      <w:r>
        <w:rPr>
          <w:noProof/>
        </w:rPr>
        <w:fldChar w:fldCharType="end"/>
      </w:r>
    </w:p>
    <w:p w14:paraId="3467AFD2" w14:textId="70BAEF6F"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8.1.3.1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Overview</w:t>
      </w:r>
      <w:r>
        <w:rPr>
          <w:noProof/>
        </w:rPr>
        <w:tab/>
      </w:r>
      <w:r>
        <w:rPr>
          <w:noProof/>
        </w:rPr>
        <w:fldChar w:fldCharType="begin"/>
      </w:r>
      <w:r>
        <w:rPr>
          <w:noProof/>
        </w:rPr>
        <w:instrText xml:space="preserve"> PAGEREF _Toc191028123 \h </w:instrText>
      </w:r>
      <w:r>
        <w:rPr>
          <w:noProof/>
        </w:rPr>
      </w:r>
      <w:r>
        <w:rPr>
          <w:noProof/>
        </w:rPr>
        <w:fldChar w:fldCharType="separate"/>
      </w:r>
      <w:r>
        <w:rPr>
          <w:noProof/>
        </w:rPr>
        <w:t>29</w:t>
      </w:r>
      <w:r>
        <w:rPr>
          <w:noProof/>
        </w:rPr>
        <w:fldChar w:fldCharType="end"/>
      </w:r>
    </w:p>
    <w:p w14:paraId="08D0DF23" w14:textId="0B2073C4"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Pr>
          <w:noProof/>
        </w:rPr>
        <w:t>8.1.3.2</w:t>
      </w:r>
      <w:r w:rsidRPr="00641BB3">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_Toc191028124 \h </w:instrText>
      </w:r>
      <w:r>
        <w:rPr>
          <w:noProof/>
        </w:rPr>
      </w:r>
      <w:r>
        <w:rPr>
          <w:noProof/>
        </w:rPr>
        <w:fldChar w:fldCharType="separate"/>
      </w:r>
      <w:r>
        <w:rPr>
          <w:noProof/>
        </w:rPr>
        <w:t>30</w:t>
      </w:r>
      <w:r>
        <w:rPr>
          <w:noProof/>
        </w:rPr>
        <w:fldChar w:fldCharType="end"/>
      </w:r>
    </w:p>
    <w:p w14:paraId="500CFF01" w14:textId="2757D0C3"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Pr>
          <w:noProof/>
        </w:rPr>
        <w:t>8.1.3.3</w:t>
      </w:r>
      <w:r w:rsidRPr="00641BB3">
        <w:rPr>
          <w:rFonts w:asciiTheme="minorHAnsi" w:eastAsiaTheme="minorEastAsia" w:hAnsiTheme="minorHAnsi" w:cstheme="minorBidi"/>
          <w:noProof/>
          <w:kern w:val="2"/>
          <w:sz w:val="24"/>
          <w:szCs w:val="24"/>
          <w:lang w:val="en-US" w:eastAsia="fr-FR"/>
          <w14:ligatures w14:val="standardContextual"/>
        </w:rPr>
        <w:tab/>
      </w:r>
      <w:r>
        <w:rPr>
          <w:noProof/>
        </w:rPr>
        <w:t xml:space="preserve"> Split haptics media operations</w:t>
      </w:r>
      <w:r>
        <w:rPr>
          <w:noProof/>
        </w:rPr>
        <w:tab/>
      </w:r>
      <w:r>
        <w:rPr>
          <w:noProof/>
        </w:rPr>
        <w:fldChar w:fldCharType="begin"/>
      </w:r>
      <w:r>
        <w:rPr>
          <w:noProof/>
        </w:rPr>
        <w:instrText xml:space="preserve"> PAGEREF _Toc191028125 \h </w:instrText>
      </w:r>
      <w:r>
        <w:rPr>
          <w:noProof/>
        </w:rPr>
      </w:r>
      <w:r>
        <w:rPr>
          <w:noProof/>
        </w:rPr>
        <w:fldChar w:fldCharType="separate"/>
      </w:r>
      <w:r>
        <w:rPr>
          <w:noProof/>
        </w:rPr>
        <w:t>30</w:t>
      </w:r>
      <w:r>
        <w:rPr>
          <w:noProof/>
        </w:rPr>
        <w:fldChar w:fldCharType="end"/>
      </w:r>
    </w:p>
    <w:p w14:paraId="1D9FB989" w14:textId="78FECCC8"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8.2</w:t>
      </w:r>
      <w:r w:rsidRPr="00641BB3">
        <w:rPr>
          <w:rFonts w:asciiTheme="minorHAnsi" w:eastAsiaTheme="minorEastAsia" w:hAnsiTheme="minorHAnsi" w:cstheme="minorBidi"/>
          <w:noProof/>
          <w:kern w:val="2"/>
          <w:sz w:val="24"/>
          <w:szCs w:val="24"/>
          <w:lang w:val="en-US" w:eastAsia="fr-FR"/>
          <w14:ligatures w14:val="standardContextual"/>
        </w:rPr>
        <w:tab/>
      </w:r>
      <w:r>
        <w:rPr>
          <w:noProof/>
        </w:rPr>
        <w:t>Haptics media integration in IMS architecture.</w:t>
      </w:r>
      <w:r>
        <w:rPr>
          <w:noProof/>
        </w:rPr>
        <w:tab/>
      </w:r>
      <w:r>
        <w:rPr>
          <w:noProof/>
        </w:rPr>
        <w:fldChar w:fldCharType="begin"/>
      </w:r>
      <w:r>
        <w:rPr>
          <w:noProof/>
        </w:rPr>
        <w:instrText xml:space="preserve"> PAGEREF _Toc191028126 \h </w:instrText>
      </w:r>
      <w:r>
        <w:rPr>
          <w:noProof/>
        </w:rPr>
      </w:r>
      <w:r>
        <w:rPr>
          <w:noProof/>
        </w:rPr>
        <w:fldChar w:fldCharType="separate"/>
      </w:r>
      <w:r>
        <w:rPr>
          <w:noProof/>
        </w:rPr>
        <w:t>30</w:t>
      </w:r>
      <w:r>
        <w:rPr>
          <w:noProof/>
        </w:rPr>
        <w:fldChar w:fldCharType="end"/>
      </w:r>
    </w:p>
    <w:p w14:paraId="139D6D07" w14:textId="6E922090"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8.2.1</w:t>
      </w:r>
      <w:r w:rsidRPr="00641BB3">
        <w:rPr>
          <w:rFonts w:asciiTheme="minorHAnsi" w:eastAsiaTheme="minorEastAsia" w:hAnsiTheme="minorHAnsi" w:cstheme="minorBidi"/>
          <w:noProof/>
          <w:kern w:val="2"/>
          <w:sz w:val="24"/>
          <w:szCs w:val="24"/>
          <w:lang w:val="en-US" w:eastAsia="fr-FR"/>
          <w14:ligatures w14:val="standardContextual"/>
        </w:rPr>
        <w:tab/>
      </w:r>
      <w:r>
        <w:rPr>
          <w:noProof/>
        </w:rPr>
        <w:t>Overview.</w:t>
      </w:r>
      <w:r>
        <w:rPr>
          <w:noProof/>
        </w:rPr>
        <w:tab/>
      </w:r>
      <w:r>
        <w:rPr>
          <w:noProof/>
        </w:rPr>
        <w:fldChar w:fldCharType="begin"/>
      </w:r>
      <w:r>
        <w:rPr>
          <w:noProof/>
        </w:rPr>
        <w:instrText xml:space="preserve"> PAGEREF _Toc191028127 \h </w:instrText>
      </w:r>
      <w:r>
        <w:rPr>
          <w:noProof/>
        </w:rPr>
      </w:r>
      <w:r>
        <w:rPr>
          <w:noProof/>
        </w:rPr>
        <w:fldChar w:fldCharType="separate"/>
      </w:r>
      <w:r>
        <w:rPr>
          <w:noProof/>
        </w:rPr>
        <w:t>30</w:t>
      </w:r>
      <w:r>
        <w:rPr>
          <w:noProof/>
        </w:rPr>
        <w:fldChar w:fldCharType="end"/>
      </w:r>
    </w:p>
    <w:p w14:paraId="196C581F" w14:textId="776B1A2B"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Pr>
          <w:noProof/>
        </w:rPr>
        <w:t>8.2.2</w:t>
      </w:r>
      <w:r w:rsidRPr="00641BB3">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_Toc191028128 \h </w:instrText>
      </w:r>
      <w:r>
        <w:rPr>
          <w:noProof/>
        </w:rPr>
      </w:r>
      <w:r>
        <w:rPr>
          <w:noProof/>
        </w:rPr>
        <w:fldChar w:fldCharType="separate"/>
      </w:r>
      <w:r>
        <w:rPr>
          <w:noProof/>
        </w:rPr>
        <w:t>31</w:t>
      </w:r>
      <w:r>
        <w:rPr>
          <w:noProof/>
        </w:rPr>
        <w:fldChar w:fldCharType="end"/>
      </w:r>
    </w:p>
    <w:p w14:paraId="6C7D680A" w14:textId="36A453F0"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8.3</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Haptics media integration in 3GPP services</w:t>
      </w:r>
      <w:r>
        <w:rPr>
          <w:noProof/>
        </w:rPr>
        <w:tab/>
      </w:r>
      <w:r>
        <w:rPr>
          <w:noProof/>
        </w:rPr>
        <w:fldChar w:fldCharType="begin"/>
      </w:r>
      <w:r>
        <w:rPr>
          <w:noProof/>
        </w:rPr>
        <w:instrText xml:space="preserve"> PAGEREF _Toc191028129 \h </w:instrText>
      </w:r>
      <w:r>
        <w:rPr>
          <w:noProof/>
        </w:rPr>
      </w:r>
      <w:r>
        <w:rPr>
          <w:noProof/>
        </w:rPr>
        <w:fldChar w:fldCharType="separate"/>
      </w:r>
      <w:r>
        <w:rPr>
          <w:noProof/>
        </w:rPr>
        <w:t>31</w:t>
      </w:r>
      <w:r>
        <w:rPr>
          <w:noProof/>
        </w:rPr>
        <w:fldChar w:fldCharType="end"/>
      </w:r>
    </w:p>
    <w:p w14:paraId="220D2C1D" w14:textId="45B22D45"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8.3.1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5G Media Streaming services</w:t>
      </w:r>
      <w:r>
        <w:rPr>
          <w:noProof/>
        </w:rPr>
        <w:tab/>
      </w:r>
      <w:r>
        <w:rPr>
          <w:noProof/>
        </w:rPr>
        <w:fldChar w:fldCharType="begin"/>
      </w:r>
      <w:r>
        <w:rPr>
          <w:noProof/>
        </w:rPr>
        <w:instrText xml:space="preserve"> PAGEREF _Toc191028130 \h </w:instrText>
      </w:r>
      <w:r>
        <w:rPr>
          <w:noProof/>
        </w:rPr>
      </w:r>
      <w:r>
        <w:rPr>
          <w:noProof/>
        </w:rPr>
        <w:fldChar w:fldCharType="separate"/>
      </w:r>
      <w:r>
        <w:rPr>
          <w:noProof/>
        </w:rPr>
        <w:t>31</w:t>
      </w:r>
      <w:r>
        <w:rPr>
          <w:noProof/>
        </w:rPr>
        <w:fldChar w:fldCharType="end"/>
      </w:r>
    </w:p>
    <w:p w14:paraId="6E621E56" w14:textId="3C992683"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8.3.2</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Broadcast services</w:t>
      </w:r>
      <w:r>
        <w:rPr>
          <w:noProof/>
        </w:rPr>
        <w:tab/>
      </w:r>
      <w:r>
        <w:rPr>
          <w:noProof/>
        </w:rPr>
        <w:fldChar w:fldCharType="begin"/>
      </w:r>
      <w:r>
        <w:rPr>
          <w:noProof/>
        </w:rPr>
        <w:instrText xml:space="preserve"> PAGEREF _Toc191028131 \h </w:instrText>
      </w:r>
      <w:r>
        <w:rPr>
          <w:noProof/>
        </w:rPr>
      </w:r>
      <w:r>
        <w:rPr>
          <w:noProof/>
        </w:rPr>
        <w:fldChar w:fldCharType="separate"/>
      </w:r>
      <w:r>
        <w:rPr>
          <w:noProof/>
        </w:rPr>
        <w:t>32</w:t>
      </w:r>
      <w:r>
        <w:rPr>
          <w:noProof/>
        </w:rPr>
        <w:fldChar w:fldCharType="end"/>
      </w:r>
    </w:p>
    <w:p w14:paraId="4532C639" w14:textId="7B04499E"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8.3.3</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Real time media communication</w:t>
      </w:r>
      <w:r>
        <w:rPr>
          <w:noProof/>
        </w:rPr>
        <w:tab/>
      </w:r>
      <w:r>
        <w:rPr>
          <w:noProof/>
        </w:rPr>
        <w:fldChar w:fldCharType="begin"/>
      </w:r>
      <w:r>
        <w:rPr>
          <w:noProof/>
        </w:rPr>
        <w:instrText xml:space="preserve"> PAGEREF _Toc191028132 \h </w:instrText>
      </w:r>
      <w:r>
        <w:rPr>
          <w:noProof/>
        </w:rPr>
      </w:r>
      <w:r>
        <w:rPr>
          <w:noProof/>
        </w:rPr>
        <w:fldChar w:fldCharType="separate"/>
      </w:r>
      <w:r>
        <w:rPr>
          <w:noProof/>
        </w:rPr>
        <w:t>33</w:t>
      </w:r>
      <w:r>
        <w:rPr>
          <w:noProof/>
        </w:rPr>
        <w:fldChar w:fldCharType="end"/>
      </w:r>
    </w:p>
    <w:p w14:paraId="47EB51A6" w14:textId="3C6371B2"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8.3.3.1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WebRTC services</w:t>
      </w:r>
      <w:r>
        <w:rPr>
          <w:noProof/>
        </w:rPr>
        <w:tab/>
      </w:r>
      <w:r>
        <w:rPr>
          <w:noProof/>
        </w:rPr>
        <w:fldChar w:fldCharType="begin"/>
      </w:r>
      <w:r>
        <w:rPr>
          <w:noProof/>
        </w:rPr>
        <w:instrText xml:space="preserve"> PAGEREF _Toc191028133 \h </w:instrText>
      </w:r>
      <w:r>
        <w:rPr>
          <w:noProof/>
        </w:rPr>
      </w:r>
      <w:r>
        <w:rPr>
          <w:noProof/>
        </w:rPr>
        <w:fldChar w:fldCharType="separate"/>
      </w:r>
      <w:r>
        <w:rPr>
          <w:noProof/>
        </w:rPr>
        <w:t>33</w:t>
      </w:r>
      <w:r>
        <w:rPr>
          <w:noProof/>
        </w:rPr>
        <w:fldChar w:fldCharType="end"/>
      </w:r>
    </w:p>
    <w:p w14:paraId="29A81816" w14:textId="42A78414"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8.3.3.2</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IMS based RTC services</w:t>
      </w:r>
      <w:r>
        <w:rPr>
          <w:noProof/>
        </w:rPr>
        <w:tab/>
      </w:r>
      <w:r>
        <w:rPr>
          <w:noProof/>
        </w:rPr>
        <w:fldChar w:fldCharType="begin"/>
      </w:r>
      <w:r>
        <w:rPr>
          <w:noProof/>
        </w:rPr>
        <w:instrText xml:space="preserve"> PAGEREF _Toc191028134 \h </w:instrText>
      </w:r>
      <w:r>
        <w:rPr>
          <w:noProof/>
        </w:rPr>
      </w:r>
      <w:r>
        <w:rPr>
          <w:noProof/>
        </w:rPr>
        <w:fldChar w:fldCharType="separate"/>
      </w:r>
      <w:r>
        <w:rPr>
          <w:noProof/>
        </w:rPr>
        <w:t>33</w:t>
      </w:r>
      <w:r>
        <w:rPr>
          <w:noProof/>
        </w:rPr>
        <w:fldChar w:fldCharType="end"/>
      </w:r>
    </w:p>
    <w:p w14:paraId="30B0C21C" w14:textId="4763C2A1"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8.4</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Messaging Media services</w:t>
      </w:r>
      <w:r>
        <w:rPr>
          <w:noProof/>
        </w:rPr>
        <w:tab/>
      </w:r>
      <w:r>
        <w:rPr>
          <w:noProof/>
        </w:rPr>
        <w:fldChar w:fldCharType="begin"/>
      </w:r>
      <w:r>
        <w:rPr>
          <w:noProof/>
        </w:rPr>
        <w:instrText xml:space="preserve"> PAGEREF _Toc191028135 \h </w:instrText>
      </w:r>
      <w:r>
        <w:rPr>
          <w:noProof/>
        </w:rPr>
      </w:r>
      <w:r>
        <w:rPr>
          <w:noProof/>
        </w:rPr>
        <w:fldChar w:fldCharType="separate"/>
      </w:r>
      <w:r>
        <w:rPr>
          <w:noProof/>
        </w:rPr>
        <w:t>34</w:t>
      </w:r>
      <w:r>
        <w:rPr>
          <w:noProof/>
        </w:rPr>
        <w:fldChar w:fldCharType="end"/>
      </w:r>
    </w:p>
    <w:p w14:paraId="081375E8" w14:textId="00548898" w:rsidR="00026B22" w:rsidRDefault="00026B22">
      <w:pPr>
        <w:pStyle w:val="TOC4"/>
        <w:rPr>
          <w:rFonts w:asciiTheme="minorHAnsi" w:eastAsiaTheme="minorEastAsia" w:hAnsiTheme="minorHAnsi" w:cstheme="minorBidi"/>
          <w:noProof/>
          <w:kern w:val="2"/>
          <w:sz w:val="24"/>
          <w:szCs w:val="24"/>
          <w:lang w:val="fr-FR" w:eastAsia="fr-FR"/>
          <w14:ligatures w14:val="standardContextual"/>
        </w:rPr>
      </w:pPr>
      <w:r>
        <w:rPr>
          <w:noProof/>
        </w:rPr>
        <w:t xml:space="preserve">8.3.4.1 </w:t>
      </w:r>
      <w:r>
        <w:rPr>
          <w:rFonts w:asciiTheme="minorHAnsi" w:eastAsiaTheme="minorEastAsia" w:hAnsiTheme="minorHAnsi" w:cstheme="minorBidi"/>
          <w:noProof/>
          <w:kern w:val="2"/>
          <w:sz w:val="24"/>
          <w:szCs w:val="24"/>
          <w:lang w:val="fr-FR" w:eastAsia="fr-FR"/>
          <w14:ligatures w14:val="standardContextual"/>
        </w:rPr>
        <w:tab/>
      </w:r>
      <w:r>
        <w:rPr>
          <w:noProof/>
        </w:rPr>
        <w:t>System description</w:t>
      </w:r>
      <w:r>
        <w:rPr>
          <w:noProof/>
        </w:rPr>
        <w:tab/>
      </w:r>
      <w:r>
        <w:rPr>
          <w:noProof/>
        </w:rPr>
        <w:fldChar w:fldCharType="begin"/>
      </w:r>
      <w:r>
        <w:rPr>
          <w:noProof/>
        </w:rPr>
        <w:instrText xml:space="preserve"> PAGEREF _Toc191028136 \h </w:instrText>
      </w:r>
      <w:r>
        <w:rPr>
          <w:noProof/>
        </w:rPr>
      </w:r>
      <w:r>
        <w:rPr>
          <w:noProof/>
        </w:rPr>
        <w:fldChar w:fldCharType="separate"/>
      </w:r>
      <w:r>
        <w:rPr>
          <w:noProof/>
        </w:rPr>
        <w:t>34</w:t>
      </w:r>
      <w:r>
        <w:rPr>
          <w:noProof/>
        </w:rPr>
        <w:fldChar w:fldCharType="end"/>
      </w:r>
    </w:p>
    <w:p w14:paraId="6D9EEE90" w14:textId="5B86D6CC" w:rsidR="00026B22" w:rsidRPr="00641BB3" w:rsidRDefault="00026B22">
      <w:pPr>
        <w:pStyle w:val="TOC4"/>
        <w:rPr>
          <w:rFonts w:asciiTheme="minorHAnsi" w:eastAsiaTheme="minorEastAsia" w:hAnsiTheme="minorHAnsi" w:cstheme="minorBidi"/>
          <w:noProof/>
          <w:kern w:val="2"/>
          <w:sz w:val="24"/>
          <w:szCs w:val="24"/>
          <w:lang w:val="en-US" w:eastAsia="fr-FR"/>
          <w14:ligatures w14:val="standardContextual"/>
        </w:rPr>
      </w:pPr>
      <w:r>
        <w:rPr>
          <w:noProof/>
        </w:rPr>
        <w:t xml:space="preserve">8.3.4.2 </w:t>
      </w:r>
      <w:r w:rsidRPr="00641BB3">
        <w:rPr>
          <w:rFonts w:asciiTheme="minorHAnsi" w:eastAsiaTheme="minorEastAsia" w:hAnsiTheme="minorHAnsi" w:cstheme="minorBidi"/>
          <w:noProof/>
          <w:kern w:val="2"/>
          <w:sz w:val="24"/>
          <w:szCs w:val="24"/>
          <w:lang w:val="en-US" w:eastAsia="fr-FR"/>
          <w14:ligatures w14:val="standardContextual"/>
        </w:rPr>
        <w:tab/>
      </w:r>
      <w:r>
        <w:rPr>
          <w:noProof/>
        </w:rPr>
        <w:t>Media Capabilities and Profiles</w:t>
      </w:r>
      <w:r>
        <w:rPr>
          <w:noProof/>
        </w:rPr>
        <w:tab/>
      </w:r>
      <w:r>
        <w:rPr>
          <w:noProof/>
        </w:rPr>
        <w:fldChar w:fldCharType="begin"/>
      </w:r>
      <w:r>
        <w:rPr>
          <w:noProof/>
        </w:rPr>
        <w:instrText xml:space="preserve"> PAGEREF _Toc191028137 \h </w:instrText>
      </w:r>
      <w:r>
        <w:rPr>
          <w:noProof/>
        </w:rPr>
      </w:r>
      <w:r>
        <w:rPr>
          <w:noProof/>
        </w:rPr>
        <w:fldChar w:fldCharType="separate"/>
      </w:r>
      <w:r>
        <w:rPr>
          <w:noProof/>
        </w:rPr>
        <w:t>35</w:t>
      </w:r>
      <w:r>
        <w:rPr>
          <w:noProof/>
        </w:rPr>
        <w:fldChar w:fldCharType="end"/>
      </w:r>
    </w:p>
    <w:p w14:paraId="05330DBE" w14:textId="0B15388B" w:rsidR="00026B22" w:rsidRPr="00641BB3" w:rsidRDefault="00026B22">
      <w:pPr>
        <w:pStyle w:val="TOC5"/>
        <w:rPr>
          <w:rFonts w:asciiTheme="minorHAnsi" w:eastAsiaTheme="minorEastAsia" w:hAnsiTheme="minorHAnsi" w:cstheme="minorBidi"/>
          <w:noProof/>
          <w:kern w:val="2"/>
          <w:sz w:val="24"/>
          <w:szCs w:val="24"/>
          <w:lang w:val="en-US" w:eastAsia="fr-FR"/>
          <w14:ligatures w14:val="standardContextual"/>
        </w:rPr>
      </w:pPr>
      <w:r>
        <w:rPr>
          <w:noProof/>
        </w:rPr>
        <w:t xml:space="preserve">8.3.4.2.1 </w:t>
      </w:r>
      <w:r w:rsidRPr="00641BB3">
        <w:rPr>
          <w:rFonts w:asciiTheme="minorHAnsi" w:eastAsiaTheme="minorEastAsia" w:hAnsiTheme="minorHAnsi" w:cstheme="minorBidi"/>
          <w:noProof/>
          <w:kern w:val="2"/>
          <w:sz w:val="24"/>
          <w:szCs w:val="24"/>
          <w:lang w:val="en-US" w:eastAsia="fr-FR"/>
          <w14:ligatures w14:val="standardContextual"/>
        </w:rPr>
        <w:tab/>
      </w:r>
      <w:r>
        <w:rPr>
          <w:noProof/>
        </w:rPr>
        <w:t>Player and Decoding capabilities</w:t>
      </w:r>
      <w:r>
        <w:rPr>
          <w:noProof/>
        </w:rPr>
        <w:tab/>
      </w:r>
      <w:r>
        <w:rPr>
          <w:noProof/>
        </w:rPr>
        <w:fldChar w:fldCharType="begin"/>
      </w:r>
      <w:r>
        <w:rPr>
          <w:noProof/>
        </w:rPr>
        <w:instrText xml:space="preserve"> PAGEREF _Toc191028138 \h </w:instrText>
      </w:r>
      <w:r>
        <w:rPr>
          <w:noProof/>
        </w:rPr>
      </w:r>
      <w:r>
        <w:rPr>
          <w:noProof/>
        </w:rPr>
        <w:fldChar w:fldCharType="separate"/>
      </w:r>
      <w:r>
        <w:rPr>
          <w:noProof/>
        </w:rPr>
        <w:t>35</w:t>
      </w:r>
      <w:r>
        <w:rPr>
          <w:noProof/>
        </w:rPr>
        <w:fldChar w:fldCharType="end"/>
      </w:r>
    </w:p>
    <w:p w14:paraId="12A2D638" w14:textId="5A858BE8" w:rsidR="00026B22" w:rsidRPr="00641BB3" w:rsidRDefault="00026B22">
      <w:pPr>
        <w:pStyle w:val="TOC5"/>
        <w:rPr>
          <w:rFonts w:asciiTheme="minorHAnsi" w:eastAsiaTheme="minorEastAsia" w:hAnsiTheme="minorHAnsi" w:cstheme="minorBidi"/>
          <w:noProof/>
          <w:kern w:val="2"/>
          <w:sz w:val="24"/>
          <w:szCs w:val="24"/>
          <w:lang w:val="en-US" w:eastAsia="fr-FR"/>
          <w14:ligatures w14:val="standardContextual"/>
        </w:rPr>
      </w:pPr>
      <w:r>
        <w:rPr>
          <w:noProof/>
        </w:rPr>
        <w:t xml:space="preserve">8.3.4.2.2 </w:t>
      </w:r>
      <w:r w:rsidRPr="00641BB3">
        <w:rPr>
          <w:rFonts w:asciiTheme="minorHAnsi" w:eastAsiaTheme="minorEastAsia" w:hAnsiTheme="minorHAnsi" w:cstheme="minorBidi"/>
          <w:noProof/>
          <w:kern w:val="2"/>
          <w:sz w:val="24"/>
          <w:szCs w:val="24"/>
          <w:lang w:val="en-US" w:eastAsia="fr-FR"/>
          <w14:ligatures w14:val="standardContextual"/>
        </w:rPr>
        <w:tab/>
      </w:r>
      <w:r>
        <w:rPr>
          <w:noProof/>
        </w:rPr>
        <w:t>MMBP content generator capabilities:</w:t>
      </w:r>
      <w:r>
        <w:rPr>
          <w:noProof/>
        </w:rPr>
        <w:tab/>
      </w:r>
      <w:r>
        <w:rPr>
          <w:noProof/>
        </w:rPr>
        <w:fldChar w:fldCharType="begin"/>
      </w:r>
      <w:r>
        <w:rPr>
          <w:noProof/>
        </w:rPr>
        <w:instrText xml:space="preserve"> PAGEREF _Toc191028139 \h </w:instrText>
      </w:r>
      <w:r>
        <w:rPr>
          <w:noProof/>
        </w:rPr>
      </w:r>
      <w:r>
        <w:rPr>
          <w:noProof/>
        </w:rPr>
        <w:fldChar w:fldCharType="separate"/>
      </w:r>
      <w:r>
        <w:rPr>
          <w:noProof/>
        </w:rPr>
        <w:t>35</w:t>
      </w:r>
      <w:r>
        <w:rPr>
          <w:noProof/>
        </w:rPr>
        <w:fldChar w:fldCharType="end"/>
      </w:r>
    </w:p>
    <w:p w14:paraId="0C00CB8F" w14:textId="0495B847"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9</w:t>
      </w:r>
      <w:r w:rsidRPr="00641BB3">
        <w:rPr>
          <w:rFonts w:asciiTheme="minorHAnsi" w:eastAsiaTheme="minorEastAsia" w:hAnsiTheme="minorHAnsi" w:cstheme="minorBidi"/>
          <w:noProof/>
          <w:kern w:val="2"/>
          <w:sz w:val="24"/>
          <w:szCs w:val="24"/>
          <w:lang w:val="en-US" w:eastAsia="fr-FR"/>
          <w14:ligatures w14:val="standardContextual"/>
        </w:rPr>
        <w:tab/>
      </w:r>
      <w:r>
        <w:rPr>
          <w:noProof/>
        </w:rPr>
        <w:t>Typical haptics media traffic characteristics</w:t>
      </w:r>
      <w:r>
        <w:rPr>
          <w:noProof/>
        </w:rPr>
        <w:tab/>
      </w:r>
      <w:r>
        <w:rPr>
          <w:noProof/>
        </w:rPr>
        <w:fldChar w:fldCharType="begin"/>
      </w:r>
      <w:r>
        <w:rPr>
          <w:noProof/>
        </w:rPr>
        <w:instrText xml:space="preserve"> PAGEREF _Toc191028140 \h </w:instrText>
      </w:r>
      <w:r>
        <w:rPr>
          <w:noProof/>
        </w:rPr>
      </w:r>
      <w:r>
        <w:rPr>
          <w:noProof/>
        </w:rPr>
        <w:fldChar w:fldCharType="separate"/>
      </w:r>
      <w:r>
        <w:rPr>
          <w:noProof/>
        </w:rPr>
        <w:t>36</w:t>
      </w:r>
      <w:r>
        <w:rPr>
          <w:noProof/>
        </w:rPr>
        <w:fldChar w:fldCharType="end"/>
      </w:r>
    </w:p>
    <w:p w14:paraId="158DDCAE" w14:textId="6AB3C736"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9.1</w:t>
      </w:r>
      <w:r w:rsidRPr="00641BB3">
        <w:rPr>
          <w:rFonts w:asciiTheme="minorHAnsi" w:eastAsiaTheme="minorEastAsia" w:hAnsiTheme="minorHAnsi" w:cstheme="minorBidi"/>
          <w:noProof/>
          <w:kern w:val="2"/>
          <w:sz w:val="24"/>
          <w:szCs w:val="24"/>
          <w:lang w:val="en-US" w:eastAsia="fr-FR"/>
          <w14:ligatures w14:val="standardContextual"/>
        </w:rPr>
        <w:tab/>
      </w:r>
      <w:r>
        <w:rPr>
          <w:noProof/>
        </w:rPr>
        <w:t>Typical traffic characteristics summarized per use cases and formats.</w:t>
      </w:r>
      <w:r>
        <w:rPr>
          <w:noProof/>
        </w:rPr>
        <w:tab/>
      </w:r>
      <w:r>
        <w:rPr>
          <w:noProof/>
        </w:rPr>
        <w:fldChar w:fldCharType="begin"/>
      </w:r>
      <w:r>
        <w:rPr>
          <w:noProof/>
        </w:rPr>
        <w:instrText xml:space="preserve"> PAGEREF _Toc191028141 \h </w:instrText>
      </w:r>
      <w:r>
        <w:rPr>
          <w:noProof/>
        </w:rPr>
      </w:r>
      <w:r>
        <w:rPr>
          <w:noProof/>
        </w:rPr>
        <w:fldChar w:fldCharType="separate"/>
      </w:r>
      <w:r>
        <w:rPr>
          <w:noProof/>
        </w:rPr>
        <w:t>36</w:t>
      </w:r>
      <w:r>
        <w:rPr>
          <w:noProof/>
        </w:rPr>
        <w:fldChar w:fldCharType="end"/>
      </w:r>
    </w:p>
    <w:p w14:paraId="7E57CDBB" w14:textId="43285D7D"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10</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QoS and QoE</w:t>
      </w:r>
      <w:r>
        <w:rPr>
          <w:noProof/>
        </w:rPr>
        <w:tab/>
      </w:r>
      <w:r>
        <w:rPr>
          <w:noProof/>
        </w:rPr>
        <w:fldChar w:fldCharType="begin"/>
      </w:r>
      <w:r>
        <w:rPr>
          <w:noProof/>
        </w:rPr>
        <w:instrText xml:space="preserve"> PAGEREF _Toc191028142 \h </w:instrText>
      </w:r>
      <w:r>
        <w:rPr>
          <w:noProof/>
        </w:rPr>
      </w:r>
      <w:r>
        <w:rPr>
          <w:noProof/>
        </w:rPr>
        <w:fldChar w:fldCharType="separate"/>
      </w:r>
      <w:r>
        <w:rPr>
          <w:noProof/>
        </w:rPr>
        <w:t>37</w:t>
      </w:r>
      <w:r>
        <w:rPr>
          <w:noProof/>
        </w:rPr>
        <w:fldChar w:fldCharType="end"/>
      </w:r>
    </w:p>
    <w:p w14:paraId="097C8CED" w14:textId="24CE66E6"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10.1</w:t>
      </w:r>
      <w:r w:rsidRPr="00641BB3">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_Toc191028143 \h </w:instrText>
      </w:r>
      <w:r>
        <w:rPr>
          <w:noProof/>
        </w:rPr>
      </w:r>
      <w:r>
        <w:rPr>
          <w:noProof/>
        </w:rPr>
        <w:fldChar w:fldCharType="separate"/>
      </w:r>
      <w:r>
        <w:rPr>
          <w:noProof/>
        </w:rPr>
        <w:t>37</w:t>
      </w:r>
      <w:r>
        <w:rPr>
          <w:noProof/>
        </w:rPr>
        <w:fldChar w:fldCharType="end"/>
      </w:r>
    </w:p>
    <w:p w14:paraId="0A371BAB" w14:textId="2BA6D6E5"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 xml:space="preserve">10.2 </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Asynchronicity between haptics and other media</w:t>
      </w:r>
      <w:r>
        <w:rPr>
          <w:noProof/>
        </w:rPr>
        <w:tab/>
      </w:r>
      <w:r>
        <w:rPr>
          <w:noProof/>
        </w:rPr>
        <w:fldChar w:fldCharType="begin"/>
      </w:r>
      <w:r>
        <w:rPr>
          <w:noProof/>
        </w:rPr>
        <w:instrText xml:space="preserve"> PAGEREF _Toc191028144 \h </w:instrText>
      </w:r>
      <w:r>
        <w:rPr>
          <w:noProof/>
        </w:rPr>
      </w:r>
      <w:r>
        <w:rPr>
          <w:noProof/>
        </w:rPr>
        <w:fldChar w:fldCharType="separate"/>
      </w:r>
      <w:r>
        <w:rPr>
          <w:noProof/>
        </w:rPr>
        <w:t>37</w:t>
      </w:r>
      <w:r>
        <w:rPr>
          <w:noProof/>
        </w:rPr>
        <w:fldChar w:fldCharType="end"/>
      </w:r>
    </w:p>
    <w:p w14:paraId="7F2D321A" w14:textId="5D3D8CC6"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 xml:space="preserve">10.3 </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QoS requirements for haptic media enhanced services</w:t>
      </w:r>
      <w:r>
        <w:rPr>
          <w:noProof/>
        </w:rPr>
        <w:tab/>
      </w:r>
      <w:r>
        <w:rPr>
          <w:noProof/>
        </w:rPr>
        <w:fldChar w:fldCharType="begin"/>
      </w:r>
      <w:r>
        <w:rPr>
          <w:noProof/>
        </w:rPr>
        <w:instrText xml:space="preserve"> PAGEREF _Toc191028145 \h </w:instrText>
      </w:r>
      <w:r>
        <w:rPr>
          <w:noProof/>
        </w:rPr>
      </w:r>
      <w:r>
        <w:rPr>
          <w:noProof/>
        </w:rPr>
        <w:fldChar w:fldCharType="separate"/>
      </w:r>
      <w:r>
        <w:rPr>
          <w:noProof/>
        </w:rPr>
        <w:t>38</w:t>
      </w:r>
      <w:r>
        <w:rPr>
          <w:noProof/>
        </w:rPr>
        <w:fldChar w:fldCharType="end"/>
      </w:r>
    </w:p>
    <w:p w14:paraId="03E81E7D" w14:textId="7583D7A1"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 xml:space="preserve">10.4 </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PDU Set Guidelines for haptics media</w:t>
      </w:r>
      <w:r>
        <w:rPr>
          <w:noProof/>
        </w:rPr>
        <w:tab/>
      </w:r>
      <w:r>
        <w:rPr>
          <w:noProof/>
        </w:rPr>
        <w:fldChar w:fldCharType="begin"/>
      </w:r>
      <w:r>
        <w:rPr>
          <w:noProof/>
        </w:rPr>
        <w:instrText xml:space="preserve"> PAGEREF _Toc191028146 \h </w:instrText>
      </w:r>
      <w:r>
        <w:rPr>
          <w:noProof/>
        </w:rPr>
      </w:r>
      <w:r>
        <w:rPr>
          <w:noProof/>
        </w:rPr>
        <w:fldChar w:fldCharType="separate"/>
      </w:r>
      <w:r>
        <w:rPr>
          <w:noProof/>
        </w:rPr>
        <w:t>39</w:t>
      </w:r>
      <w:r>
        <w:rPr>
          <w:noProof/>
        </w:rPr>
        <w:fldChar w:fldCharType="end"/>
      </w:r>
    </w:p>
    <w:p w14:paraId="7AE64B71" w14:textId="5B2C810E"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 xml:space="preserve">10.4.1 </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PDU Set Importance (PSI)</w:t>
      </w:r>
      <w:r>
        <w:rPr>
          <w:noProof/>
        </w:rPr>
        <w:tab/>
      </w:r>
      <w:r>
        <w:rPr>
          <w:noProof/>
        </w:rPr>
        <w:fldChar w:fldCharType="begin"/>
      </w:r>
      <w:r>
        <w:rPr>
          <w:noProof/>
        </w:rPr>
        <w:instrText xml:space="preserve"> PAGEREF _Toc191028147 \h </w:instrText>
      </w:r>
      <w:r>
        <w:rPr>
          <w:noProof/>
        </w:rPr>
      </w:r>
      <w:r>
        <w:rPr>
          <w:noProof/>
        </w:rPr>
        <w:fldChar w:fldCharType="separate"/>
      </w:r>
      <w:r>
        <w:rPr>
          <w:noProof/>
        </w:rPr>
        <w:t>39</w:t>
      </w:r>
      <w:r>
        <w:rPr>
          <w:noProof/>
        </w:rPr>
        <w:fldChar w:fldCharType="end"/>
      </w:r>
    </w:p>
    <w:p w14:paraId="6FE92A6E" w14:textId="3D8028A7" w:rsidR="00026B22" w:rsidRPr="00641BB3" w:rsidRDefault="00026B22">
      <w:pPr>
        <w:pStyle w:val="TOC3"/>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 xml:space="preserve">10.4.2 </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IP packet filtering</w:t>
      </w:r>
      <w:r>
        <w:rPr>
          <w:noProof/>
        </w:rPr>
        <w:tab/>
      </w:r>
      <w:r>
        <w:rPr>
          <w:noProof/>
        </w:rPr>
        <w:fldChar w:fldCharType="begin"/>
      </w:r>
      <w:r>
        <w:rPr>
          <w:noProof/>
        </w:rPr>
        <w:instrText xml:space="preserve"> PAGEREF _Toc191028148 \h </w:instrText>
      </w:r>
      <w:r>
        <w:rPr>
          <w:noProof/>
        </w:rPr>
      </w:r>
      <w:r>
        <w:rPr>
          <w:noProof/>
        </w:rPr>
        <w:fldChar w:fldCharType="separate"/>
      </w:r>
      <w:r>
        <w:rPr>
          <w:noProof/>
        </w:rPr>
        <w:t>40</w:t>
      </w:r>
      <w:r>
        <w:rPr>
          <w:noProof/>
        </w:rPr>
        <w:fldChar w:fldCharType="end"/>
      </w:r>
    </w:p>
    <w:p w14:paraId="5F0DABE1" w14:textId="7554D067"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11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Identified characteristics, gaps and potential requirements</w:t>
      </w:r>
      <w:r>
        <w:rPr>
          <w:noProof/>
        </w:rPr>
        <w:tab/>
      </w:r>
      <w:r>
        <w:rPr>
          <w:noProof/>
        </w:rPr>
        <w:fldChar w:fldCharType="begin"/>
      </w:r>
      <w:r>
        <w:rPr>
          <w:noProof/>
        </w:rPr>
        <w:instrText xml:space="preserve"> PAGEREF _Toc191028149 \h </w:instrText>
      </w:r>
      <w:r>
        <w:rPr>
          <w:noProof/>
        </w:rPr>
      </w:r>
      <w:r>
        <w:rPr>
          <w:noProof/>
        </w:rPr>
        <w:fldChar w:fldCharType="separate"/>
      </w:r>
      <w:r>
        <w:rPr>
          <w:noProof/>
        </w:rPr>
        <w:t>41</w:t>
      </w:r>
      <w:r>
        <w:rPr>
          <w:noProof/>
        </w:rPr>
        <w:fldChar w:fldCharType="end"/>
      </w:r>
    </w:p>
    <w:p w14:paraId="2A87C290" w14:textId="607AAF2D"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sidRPr="009650C2">
        <w:rPr>
          <w:noProof/>
          <w:lang w:val="en-US"/>
        </w:rPr>
        <w:t>11.1</w:t>
      </w:r>
      <w:r w:rsidRPr="00641BB3">
        <w:rPr>
          <w:rFonts w:asciiTheme="minorHAnsi" w:eastAsiaTheme="minorEastAsia" w:hAnsiTheme="minorHAnsi" w:cstheme="minorBidi"/>
          <w:noProof/>
          <w:kern w:val="2"/>
          <w:sz w:val="24"/>
          <w:szCs w:val="24"/>
          <w:lang w:val="en-US" w:eastAsia="fr-FR"/>
          <w14:ligatures w14:val="standardContextual"/>
        </w:rPr>
        <w:tab/>
      </w:r>
      <w:r w:rsidRPr="009650C2">
        <w:rPr>
          <w:noProof/>
          <w:lang w:val="en-US"/>
        </w:rPr>
        <w:t>Identified characteristics and gaps in scenarios and services</w:t>
      </w:r>
      <w:r>
        <w:rPr>
          <w:noProof/>
        </w:rPr>
        <w:tab/>
      </w:r>
      <w:r>
        <w:rPr>
          <w:noProof/>
        </w:rPr>
        <w:fldChar w:fldCharType="begin"/>
      </w:r>
      <w:r>
        <w:rPr>
          <w:noProof/>
        </w:rPr>
        <w:instrText xml:space="preserve"> PAGEREF _Toc191028150 \h </w:instrText>
      </w:r>
      <w:r>
        <w:rPr>
          <w:noProof/>
        </w:rPr>
      </w:r>
      <w:r>
        <w:rPr>
          <w:noProof/>
        </w:rPr>
        <w:fldChar w:fldCharType="separate"/>
      </w:r>
      <w:r>
        <w:rPr>
          <w:noProof/>
        </w:rPr>
        <w:t>41</w:t>
      </w:r>
      <w:r>
        <w:rPr>
          <w:noProof/>
        </w:rPr>
        <w:fldChar w:fldCharType="end"/>
      </w:r>
    </w:p>
    <w:p w14:paraId="353FD066" w14:textId="7F73E337" w:rsidR="00026B22" w:rsidRPr="00641BB3" w:rsidRDefault="00026B22">
      <w:pPr>
        <w:pStyle w:val="TOC2"/>
        <w:rPr>
          <w:rFonts w:asciiTheme="minorHAnsi" w:eastAsiaTheme="minorEastAsia" w:hAnsiTheme="minorHAnsi" w:cstheme="minorBidi"/>
          <w:noProof/>
          <w:kern w:val="2"/>
          <w:sz w:val="24"/>
          <w:szCs w:val="24"/>
          <w:lang w:val="en-US" w:eastAsia="fr-FR"/>
          <w14:ligatures w14:val="standardContextual"/>
        </w:rPr>
      </w:pPr>
      <w:r>
        <w:rPr>
          <w:noProof/>
        </w:rPr>
        <w:t>11.2</w:t>
      </w:r>
      <w:r w:rsidRPr="00641BB3">
        <w:rPr>
          <w:rFonts w:asciiTheme="minorHAnsi" w:eastAsiaTheme="minorEastAsia" w:hAnsiTheme="minorHAnsi" w:cstheme="minorBidi"/>
          <w:noProof/>
          <w:kern w:val="2"/>
          <w:sz w:val="24"/>
          <w:szCs w:val="24"/>
          <w:lang w:val="en-US" w:eastAsia="fr-FR"/>
          <w14:ligatures w14:val="standardContextual"/>
        </w:rPr>
        <w:tab/>
      </w:r>
      <w:r>
        <w:rPr>
          <w:noProof/>
        </w:rPr>
        <w:t>Potential requirements for a haptics media codec and its support</w:t>
      </w:r>
      <w:r>
        <w:rPr>
          <w:noProof/>
        </w:rPr>
        <w:tab/>
      </w:r>
      <w:r>
        <w:rPr>
          <w:noProof/>
        </w:rPr>
        <w:fldChar w:fldCharType="begin"/>
      </w:r>
      <w:r>
        <w:rPr>
          <w:noProof/>
        </w:rPr>
        <w:instrText xml:space="preserve"> PAGEREF _Toc191028151 \h </w:instrText>
      </w:r>
      <w:r>
        <w:rPr>
          <w:noProof/>
        </w:rPr>
      </w:r>
      <w:r>
        <w:rPr>
          <w:noProof/>
        </w:rPr>
        <w:fldChar w:fldCharType="separate"/>
      </w:r>
      <w:r>
        <w:rPr>
          <w:noProof/>
        </w:rPr>
        <w:t>42</w:t>
      </w:r>
      <w:r>
        <w:rPr>
          <w:noProof/>
        </w:rPr>
        <w:fldChar w:fldCharType="end"/>
      </w:r>
    </w:p>
    <w:p w14:paraId="6C2ABAD5" w14:textId="5F3F18C1" w:rsidR="00026B22" w:rsidRPr="00641BB3" w:rsidRDefault="00026B22">
      <w:pPr>
        <w:pStyle w:val="TOC1"/>
        <w:rPr>
          <w:rFonts w:asciiTheme="minorHAnsi" w:eastAsiaTheme="minorEastAsia" w:hAnsiTheme="minorHAnsi" w:cstheme="minorBidi"/>
          <w:noProof/>
          <w:kern w:val="2"/>
          <w:sz w:val="24"/>
          <w:szCs w:val="24"/>
          <w:lang w:val="en-US" w:eastAsia="fr-FR"/>
          <w14:ligatures w14:val="standardContextual"/>
        </w:rPr>
      </w:pPr>
      <w:r>
        <w:rPr>
          <w:noProof/>
        </w:rPr>
        <w:t>12</w:t>
      </w:r>
      <w:r w:rsidRPr="00641BB3">
        <w:rPr>
          <w:rFonts w:asciiTheme="minorHAnsi" w:eastAsiaTheme="minorEastAsia" w:hAnsiTheme="minorHAnsi" w:cstheme="minorBidi"/>
          <w:noProof/>
          <w:kern w:val="2"/>
          <w:sz w:val="24"/>
          <w:szCs w:val="24"/>
          <w:lang w:val="en-US" w:eastAsia="fr-FR"/>
          <w14:ligatures w14:val="standardContextual"/>
        </w:rPr>
        <w:tab/>
      </w:r>
      <w:r>
        <w:rPr>
          <w:noProof/>
        </w:rPr>
        <w:t>Conclusions and proposed next steps</w:t>
      </w:r>
      <w:r>
        <w:rPr>
          <w:noProof/>
        </w:rPr>
        <w:tab/>
      </w:r>
      <w:r>
        <w:rPr>
          <w:noProof/>
        </w:rPr>
        <w:fldChar w:fldCharType="begin"/>
      </w:r>
      <w:r>
        <w:rPr>
          <w:noProof/>
        </w:rPr>
        <w:instrText xml:space="preserve"> PAGEREF _Toc191028152 \h </w:instrText>
      </w:r>
      <w:r>
        <w:rPr>
          <w:noProof/>
        </w:rPr>
      </w:r>
      <w:r>
        <w:rPr>
          <w:noProof/>
        </w:rPr>
        <w:fldChar w:fldCharType="separate"/>
      </w:r>
      <w:r>
        <w:rPr>
          <w:noProof/>
        </w:rPr>
        <w:t>42</w:t>
      </w:r>
      <w:r>
        <w:rPr>
          <w:noProof/>
        </w:rPr>
        <w:fldChar w:fldCharType="end"/>
      </w:r>
    </w:p>
    <w:p w14:paraId="3E4E7F28" w14:textId="01932CA1" w:rsidR="00026B22" w:rsidRPr="00641BB3" w:rsidRDefault="00026B22">
      <w:pPr>
        <w:pStyle w:val="TOC8"/>
        <w:rPr>
          <w:rFonts w:asciiTheme="minorHAnsi" w:eastAsiaTheme="minorEastAsia" w:hAnsiTheme="minorHAnsi" w:cstheme="minorBidi"/>
          <w:b w:val="0"/>
          <w:noProof/>
          <w:kern w:val="2"/>
          <w:sz w:val="24"/>
          <w:szCs w:val="24"/>
          <w:lang w:val="en-US" w:eastAsia="fr-FR"/>
          <w14:ligatures w14:val="standardContextual"/>
        </w:rPr>
      </w:pPr>
      <w:r>
        <w:rPr>
          <w:noProof/>
        </w:rPr>
        <w:t>Annex A (informative): Example of a JSON HJIF file</w:t>
      </w:r>
      <w:r>
        <w:rPr>
          <w:noProof/>
        </w:rPr>
        <w:tab/>
      </w:r>
      <w:r>
        <w:rPr>
          <w:noProof/>
        </w:rPr>
        <w:fldChar w:fldCharType="begin"/>
      </w:r>
      <w:r>
        <w:rPr>
          <w:noProof/>
        </w:rPr>
        <w:instrText xml:space="preserve"> PAGEREF _Toc191028153 \h </w:instrText>
      </w:r>
      <w:r>
        <w:rPr>
          <w:noProof/>
        </w:rPr>
      </w:r>
      <w:r>
        <w:rPr>
          <w:noProof/>
        </w:rPr>
        <w:fldChar w:fldCharType="separate"/>
      </w:r>
      <w:r>
        <w:rPr>
          <w:noProof/>
        </w:rPr>
        <w:t>43</w:t>
      </w:r>
      <w:r>
        <w:rPr>
          <w:noProof/>
        </w:rPr>
        <w:fldChar w:fldCharType="end"/>
      </w:r>
    </w:p>
    <w:p w14:paraId="6470EC15" w14:textId="4F21264A" w:rsidR="00026B22" w:rsidRPr="00641BB3" w:rsidRDefault="00026B22">
      <w:pPr>
        <w:pStyle w:val="TOC8"/>
        <w:rPr>
          <w:rFonts w:asciiTheme="minorHAnsi" w:eastAsiaTheme="minorEastAsia" w:hAnsiTheme="minorHAnsi" w:cstheme="minorBidi"/>
          <w:b w:val="0"/>
          <w:noProof/>
          <w:kern w:val="2"/>
          <w:sz w:val="24"/>
          <w:szCs w:val="24"/>
          <w:lang w:val="en-US" w:eastAsia="fr-FR"/>
          <w14:ligatures w14:val="standardContextual"/>
        </w:rPr>
      </w:pPr>
      <w:r>
        <w:rPr>
          <w:noProof/>
        </w:rPr>
        <w:t>Annex B (informative):</w:t>
      </w:r>
      <w:r w:rsidRPr="00026B22">
        <w:rPr>
          <w:noProof/>
        </w:rPr>
        <w:t xml:space="preserve"> </w:t>
      </w:r>
      <w:r>
        <w:rPr>
          <w:noProof/>
        </w:rPr>
        <w:t>Change history</w:t>
      </w:r>
      <w:r>
        <w:rPr>
          <w:noProof/>
        </w:rPr>
        <w:tab/>
      </w:r>
      <w:r>
        <w:rPr>
          <w:noProof/>
        </w:rPr>
        <w:fldChar w:fldCharType="begin"/>
      </w:r>
      <w:r>
        <w:rPr>
          <w:noProof/>
        </w:rPr>
        <w:instrText xml:space="preserve"> PAGEREF _Toc191028154 \h </w:instrText>
      </w:r>
      <w:r>
        <w:rPr>
          <w:noProof/>
        </w:rPr>
      </w:r>
      <w:r>
        <w:rPr>
          <w:noProof/>
        </w:rPr>
        <w:fldChar w:fldCharType="separate"/>
      </w:r>
      <w:r>
        <w:rPr>
          <w:noProof/>
        </w:rPr>
        <w:t>56</w:t>
      </w:r>
      <w:r>
        <w:rPr>
          <w:noProof/>
        </w:rPr>
        <w:fldChar w:fldCharType="end"/>
      </w:r>
    </w:p>
    <w:p w14:paraId="5B1DD791" w14:textId="660EB1D1" w:rsidR="00026B22" w:rsidRPr="00641BB3" w:rsidRDefault="00026B22" w:rsidP="00641BB3">
      <w:pPr>
        <w:pStyle w:val="TOC8"/>
        <w:ind w:left="0" w:firstLine="0"/>
        <w:rPr>
          <w:rFonts w:asciiTheme="minorHAnsi" w:eastAsiaTheme="minorEastAsia" w:hAnsiTheme="minorHAnsi" w:cstheme="minorBidi"/>
          <w:b w:val="0"/>
          <w:noProof/>
          <w:kern w:val="2"/>
          <w:sz w:val="24"/>
          <w:szCs w:val="24"/>
          <w:lang w:val="en-US" w:eastAsia="fr-FR"/>
          <w14:ligatures w14:val="standardContextual"/>
        </w:rPr>
      </w:pPr>
    </w:p>
    <w:p w14:paraId="0B9E3498" w14:textId="22E3ABC5" w:rsidR="00080512" w:rsidRPr="004D3578" w:rsidRDefault="00775399" w:rsidP="00641BB3">
      <w:pPr>
        <w:pStyle w:val="TOC1"/>
        <w:ind w:left="0" w:firstLine="0"/>
      </w:pPr>
      <w:r>
        <w:fldChar w:fldCharType="end"/>
      </w:r>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14" w:name="foreword"/>
      <w:bookmarkStart w:id="15" w:name="_Toc184113674"/>
      <w:bookmarkStart w:id="16" w:name="_Toc189812284"/>
      <w:bookmarkStart w:id="17" w:name="_Toc190105048"/>
      <w:bookmarkStart w:id="18" w:name="_Toc191028067"/>
      <w:bookmarkEnd w:id="14"/>
      <w:r w:rsidRPr="004D3578">
        <w:lastRenderedPageBreak/>
        <w:t>Foreword</w:t>
      </w:r>
      <w:bookmarkEnd w:id="15"/>
      <w:bookmarkEnd w:id="16"/>
      <w:bookmarkEnd w:id="17"/>
      <w:bookmarkEnd w:id="18"/>
    </w:p>
    <w:p w14:paraId="2511FBFA" w14:textId="69CB5AF0" w:rsidR="00080512" w:rsidRPr="004D3578" w:rsidRDefault="00080512">
      <w:r w:rsidRPr="004D3578">
        <w:t xml:space="preserve">This </w:t>
      </w:r>
      <w:r w:rsidRPr="000A0F82">
        <w:t xml:space="preserve">Technical </w:t>
      </w:r>
      <w:bookmarkStart w:id="19" w:name="spectype3"/>
      <w:r w:rsidR="00602AEA" w:rsidRPr="000A0F82">
        <w:t>Report</w:t>
      </w:r>
      <w:bookmarkEnd w:id="19"/>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E93E31E" w14:textId="3131F8AD" w:rsidR="00080512" w:rsidRPr="004D3578" w:rsidRDefault="00647114" w:rsidP="00641BB3">
      <w:r>
        <w:t>The constructions "is" and "is not" do not indicate requirements.</w:t>
      </w:r>
      <w:bookmarkStart w:id="20" w:name="introduction"/>
      <w:bookmarkEnd w:id="20"/>
    </w:p>
    <w:p w14:paraId="548A512E" w14:textId="77777777" w:rsidR="00080512" w:rsidRPr="004D3578" w:rsidRDefault="00080512">
      <w:pPr>
        <w:pStyle w:val="Heading1"/>
      </w:pPr>
      <w:r w:rsidRPr="004D3578">
        <w:br w:type="page"/>
      </w:r>
      <w:bookmarkStart w:id="21" w:name="scope"/>
      <w:bookmarkStart w:id="22" w:name="_Toc184113676"/>
      <w:bookmarkStart w:id="23" w:name="_Toc189812286"/>
      <w:bookmarkStart w:id="24" w:name="_Toc190105050"/>
      <w:bookmarkStart w:id="25" w:name="_Toc191028068"/>
      <w:bookmarkEnd w:id="21"/>
      <w:r w:rsidRPr="004D3578">
        <w:lastRenderedPageBreak/>
        <w:t>1</w:t>
      </w:r>
      <w:r w:rsidRPr="004D3578">
        <w:tab/>
        <w:t>Scope</w:t>
      </w:r>
      <w:bookmarkEnd w:id="22"/>
      <w:bookmarkEnd w:id="23"/>
      <w:bookmarkEnd w:id="24"/>
      <w:bookmarkEnd w:id="25"/>
    </w:p>
    <w:p w14:paraId="74ABEFA8" w14:textId="5C7D8885" w:rsidR="00706F3A" w:rsidRDefault="00080512" w:rsidP="00706F3A">
      <w:r w:rsidRPr="004D3578">
        <w:t xml:space="preserve">The present </w:t>
      </w:r>
      <w:r w:rsidR="00706F3A">
        <w:t xml:space="preserve">technical report </w:t>
      </w:r>
      <w:r w:rsidR="00706F3A" w:rsidRPr="004D3578">
        <w:t>document</w:t>
      </w:r>
      <w:r w:rsidR="00706F3A">
        <w:t>s</w:t>
      </w:r>
      <w:r w:rsidR="00535ED5" w:rsidRPr="00136A85">
        <w:t xml:space="preserve"> relevant use</w:t>
      </w:r>
      <w:r w:rsidR="00706F3A">
        <w:t>-</w:t>
      </w:r>
      <w:r w:rsidR="00535ED5" w:rsidRPr="00136A85">
        <w:t>cases</w:t>
      </w:r>
      <w:r w:rsidR="00706F3A">
        <w:t xml:space="preserve">, interoperability </w:t>
      </w:r>
      <w:r w:rsidR="00535ED5" w:rsidRPr="00136A85">
        <w:t>requirements</w:t>
      </w:r>
      <w:r w:rsidR="00706F3A">
        <w:t>, performance characteristics of haptics formats and codecs</w:t>
      </w:r>
      <w:r w:rsidR="00535ED5" w:rsidRPr="00136A85">
        <w:t xml:space="preserve"> to </w:t>
      </w:r>
      <w:r w:rsidR="00706F3A">
        <w:t>enable</w:t>
      </w:r>
      <w:r w:rsidR="00535ED5" w:rsidRPr="00136A85">
        <w:t xml:space="preserve"> haptics </w:t>
      </w:r>
      <w:r w:rsidR="00706F3A">
        <w:t>enhanced</w:t>
      </w:r>
      <w:r w:rsidR="00535ED5" w:rsidRPr="00136A85">
        <w:t xml:space="preserve"> media streaming and communication services</w:t>
      </w:r>
      <w:r w:rsidR="00706F3A">
        <w:t xml:space="preserve">. This report documents the </w:t>
      </w:r>
      <w:r w:rsidR="00706F3A" w:rsidRPr="00BF3502">
        <w:t xml:space="preserve">integration of haptics media in 3GPP </w:t>
      </w:r>
      <w:r w:rsidR="00706F3A">
        <w:t xml:space="preserve">media </w:t>
      </w:r>
      <w:r w:rsidR="00535ED5" w:rsidRPr="00136A85">
        <w:t xml:space="preserve">streaming and communication services </w:t>
      </w:r>
      <w:r w:rsidR="00706F3A">
        <w:t>to support</w:t>
      </w:r>
      <w:r w:rsidR="00535ED5" w:rsidRPr="00136A85">
        <w:t xml:space="preserve"> the </w:t>
      </w:r>
      <w:r w:rsidR="00706F3A">
        <w:t>addition of a Haptics</w:t>
      </w:r>
      <w:r w:rsidR="00535ED5" w:rsidRPr="00136A85">
        <w:t xml:space="preserve"> media type </w:t>
      </w:r>
      <w:r w:rsidR="00706F3A">
        <w:t xml:space="preserve">at the same level than audio and video in 3GPP media services. </w:t>
      </w:r>
    </w:p>
    <w:p w14:paraId="0315EFC1" w14:textId="77777777" w:rsidR="00706F3A" w:rsidRDefault="00706F3A" w:rsidP="00706F3A">
      <w:pPr>
        <w:pStyle w:val="B1"/>
      </w:pPr>
      <w:r>
        <w:t>-</w:t>
      </w:r>
      <w:r>
        <w:tab/>
        <w:t>Clause 4 provides some background information on haptics systems as wells as a definition of haptics media and media pipeline.</w:t>
      </w:r>
    </w:p>
    <w:p w14:paraId="7B9B6BFE" w14:textId="77777777" w:rsidR="00706F3A" w:rsidRDefault="00706F3A" w:rsidP="00706F3A">
      <w:pPr>
        <w:pStyle w:val="B1"/>
      </w:pPr>
      <w:r>
        <w:t>-</w:t>
      </w:r>
      <w:r>
        <w:tab/>
        <w:t>Clause 5 lists use cases illustrating the added value of haptics in 3GPP scenarios, identifies haptics characteristics and introduces interoperability considerations.</w:t>
      </w:r>
    </w:p>
    <w:p w14:paraId="148AE7EA" w14:textId="56EB3DB7" w:rsidR="00706F3A" w:rsidRDefault="00706F3A" w:rsidP="00706F3A">
      <w:pPr>
        <w:pStyle w:val="B1"/>
      </w:pPr>
      <w:r>
        <w:t>-</w:t>
      </w:r>
      <w:r>
        <w:tab/>
        <w:t>Clause 6 presents</w:t>
      </w:r>
      <w:r w:rsidR="00535ED5" w:rsidRPr="00136A85">
        <w:t xml:space="preserve"> the </w:t>
      </w:r>
      <w:r>
        <w:t>different types of haptics signals, the existing media formats and categorizes the different types of devices and their haptics specificities.</w:t>
      </w:r>
    </w:p>
    <w:p w14:paraId="2FEFB122" w14:textId="77777777" w:rsidR="00706F3A" w:rsidRDefault="00706F3A" w:rsidP="00706F3A">
      <w:pPr>
        <w:pStyle w:val="B1"/>
        <w:rPr>
          <w:lang w:val="en-US"/>
        </w:rPr>
      </w:pPr>
      <w:r w:rsidRPr="003F6E3F">
        <w:rPr>
          <w:lang w:val="en-US"/>
        </w:rPr>
        <w:t>-</w:t>
      </w:r>
      <w:r w:rsidRPr="003F6E3F">
        <w:rPr>
          <w:lang w:val="en-US"/>
        </w:rPr>
        <w:tab/>
        <w:t>Clause 7 documents the candidate technologies</w:t>
      </w:r>
      <w:r>
        <w:rPr>
          <w:lang w:val="en-US"/>
        </w:rPr>
        <w:t xml:space="preserve">, in particular </w:t>
      </w:r>
      <w:r w:rsidRPr="003F6E3F">
        <w:rPr>
          <w:lang w:val="en-US"/>
        </w:rPr>
        <w:t>codecs</w:t>
      </w:r>
      <w:r>
        <w:rPr>
          <w:lang w:val="en-US"/>
        </w:rPr>
        <w:t>, storage formats and transport protocols.</w:t>
      </w:r>
    </w:p>
    <w:p w14:paraId="196B36E0" w14:textId="77777777" w:rsidR="00706F3A" w:rsidRDefault="00706F3A" w:rsidP="00706F3A">
      <w:pPr>
        <w:pStyle w:val="B1"/>
        <w:rPr>
          <w:lang w:val="en-US"/>
        </w:rPr>
      </w:pPr>
      <w:r>
        <w:rPr>
          <w:lang w:val="en-US"/>
        </w:rPr>
        <w:t>-</w:t>
      </w:r>
      <w:r>
        <w:rPr>
          <w:lang w:val="en-US"/>
        </w:rPr>
        <w:tab/>
        <w:t>Clause 8 focuses on the integration of haptics into 3GPP services and architectures including IMS, RTC, Messaging and XR device.</w:t>
      </w:r>
    </w:p>
    <w:p w14:paraId="4124FAD4" w14:textId="77777777" w:rsidR="00706F3A" w:rsidRDefault="00706F3A" w:rsidP="00706F3A">
      <w:pPr>
        <w:pStyle w:val="B1"/>
        <w:rPr>
          <w:lang w:val="en-US"/>
        </w:rPr>
      </w:pPr>
      <w:r>
        <w:rPr>
          <w:lang w:val="en-US"/>
        </w:rPr>
        <w:t>-</w:t>
      </w:r>
      <w:r>
        <w:rPr>
          <w:lang w:val="en-US"/>
        </w:rPr>
        <w:tab/>
        <w:t>Clause 9 summarizes the typical traffic characteristics of haptics media depending on the use cases and formats under consideration.</w:t>
      </w:r>
    </w:p>
    <w:p w14:paraId="42B76D7C" w14:textId="77777777" w:rsidR="00706F3A" w:rsidRDefault="00706F3A" w:rsidP="00706F3A">
      <w:pPr>
        <w:pStyle w:val="B1"/>
        <w:rPr>
          <w:lang w:val="en-US"/>
        </w:rPr>
      </w:pPr>
      <w:r>
        <w:rPr>
          <w:lang w:val="en-US"/>
        </w:rPr>
        <w:t>-</w:t>
      </w:r>
      <w:r>
        <w:rPr>
          <w:lang w:val="en-US"/>
        </w:rPr>
        <w:tab/>
        <w:t>Clause 10 addresses the QoS and QoE aspects.</w:t>
      </w:r>
    </w:p>
    <w:p w14:paraId="6697586D" w14:textId="19AB88CC" w:rsidR="00535ED5" w:rsidRPr="00641BB3" w:rsidRDefault="00057C70" w:rsidP="00641BB3">
      <w:pPr>
        <w:pStyle w:val="B1"/>
        <w:rPr>
          <w:lang w:val="en-US"/>
        </w:rPr>
      </w:pPr>
      <w:r>
        <w:rPr>
          <w:lang w:val="en-US"/>
        </w:rPr>
        <w:t>-</w:t>
      </w:r>
      <w:r>
        <w:rPr>
          <w:lang w:val="en-US"/>
        </w:rPr>
        <w:tab/>
        <w:t>Clause 11 summarizes the i</w:t>
      </w:r>
      <w:r w:rsidRPr="006007EA">
        <w:rPr>
          <w:lang w:val="en-US"/>
        </w:rPr>
        <w:t xml:space="preserve">dentified </w:t>
      </w:r>
      <w:r>
        <w:rPr>
          <w:lang w:val="en-US"/>
        </w:rPr>
        <w:t xml:space="preserve">characteristics, </w:t>
      </w:r>
      <w:r w:rsidR="00535ED5" w:rsidRPr="00641BB3">
        <w:rPr>
          <w:lang w:val="en-US"/>
        </w:rPr>
        <w:t xml:space="preserve">gaps and </w:t>
      </w:r>
      <w:r>
        <w:rPr>
          <w:lang w:val="en-US"/>
        </w:rPr>
        <w:t xml:space="preserve">potential </w:t>
      </w:r>
      <w:r w:rsidR="00535ED5" w:rsidRPr="00641BB3">
        <w:rPr>
          <w:lang w:val="en-US"/>
        </w:rPr>
        <w:t>requirements</w:t>
      </w:r>
    </w:p>
    <w:p w14:paraId="11EFF90E" w14:textId="1D0160AD" w:rsidR="00706F3A" w:rsidRPr="003F6E3F" w:rsidRDefault="00706F3A" w:rsidP="00706F3A">
      <w:pPr>
        <w:pStyle w:val="B1"/>
        <w:rPr>
          <w:lang w:val="en-US"/>
        </w:rPr>
      </w:pPr>
      <w:r>
        <w:rPr>
          <w:lang w:val="en-US"/>
        </w:rPr>
        <w:t>-</w:t>
      </w:r>
      <w:r>
        <w:rPr>
          <w:lang w:val="en-US"/>
        </w:rPr>
        <w:tab/>
        <w:t>Finally</w:t>
      </w:r>
      <w:r w:rsidRPr="00057C70">
        <w:rPr>
          <w:lang w:val="en-US"/>
        </w:rPr>
        <w:t>, clause 1</w:t>
      </w:r>
      <w:r w:rsidR="00057C70" w:rsidRPr="00057C70">
        <w:rPr>
          <w:lang w:val="en-US"/>
        </w:rPr>
        <w:t>2</w:t>
      </w:r>
      <w:r>
        <w:rPr>
          <w:lang w:val="en-US"/>
        </w:rPr>
        <w:t xml:space="preserve"> provides a conclusion and addresses the potential next steps.</w:t>
      </w:r>
    </w:p>
    <w:p w14:paraId="25104AC0" w14:textId="77777777" w:rsidR="00EA0FF5" w:rsidRPr="00EA0FF5" w:rsidRDefault="00EA0FF5">
      <w:pPr>
        <w:rPr>
          <w:lang w:val="en-US"/>
        </w:rPr>
      </w:pPr>
    </w:p>
    <w:p w14:paraId="794720D9" w14:textId="77777777" w:rsidR="00080512" w:rsidRPr="004D3578" w:rsidRDefault="00080512">
      <w:pPr>
        <w:pStyle w:val="Heading1"/>
      </w:pPr>
      <w:bookmarkStart w:id="26" w:name="references"/>
      <w:bookmarkStart w:id="27" w:name="_Toc184113677"/>
      <w:bookmarkStart w:id="28" w:name="_Toc189812287"/>
      <w:bookmarkStart w:id="29" w:name="_Toc190105051"/>
      <w:bookmarkStart w:id="30" w:name="_Toc191028069"/>
      <w:bookmarkEnd w:id="26"/>
      <w:r w:rsidRPr="004D3578">
        <w:t>2</w:t>
      </w:r>
      <w:r w:rsidRPr="004D3578">
        <w:tab/>
        <w:t>References</w:t>
      </w:r>
      <w:bookmarkEnd w:id="27"/>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582C46FD" w:rsidR="00E71601" w:rsidRDefault="00E71601" w:rsidP="00E71601">
      <w:pPr>
        <w:pStyle w:val="EX"/>
      </w:pPr>
      <w:r>
        <w:t>[2]</w:t>
      </w:r>
      <w:r>
        <w:tab/>
        <w:t>3GPP</w:t>
      </w:r>
      <w:r w:rsidR="001D0AC6" w:rsidRPr="004D3578">
        <w:t> </w:t>
      </w:r>
      <w:r w:rsidRPr="000E7F25">
        <w:t>TR</w:t>
      </w:r>
      <w:r w:rsidR="001D0AC6" w:rsidRPr="004D3578">
        <w:t> </w:t>
      </w:r>
      <w:r w:rsidRPr="000E7F25">
        <w:t>22.847</w:t>
      </w:r>
      <w:r>
        <w:t xml:space="preserve">: </w:t>
      </w:r>
      <w:r w:rsidR="00C45077" w:rsidRPr="004D3578">
        <w:t>"</w:t>
      </w:r>
      <w:r w:rsidRPr="006B342D">
        <w:t>Study on supporting tactile and multi-modality communication services</w:t>
      </w:r>
      <w:r w:rsidR="00C45077" w:rsidRPr="004D3578">
        <w:t>"</w:t>
      </w:r>
    </w:p>
    <w:p w14:paraId="2F23E634" w14:textId="20D8E013" w:rsidR="00CC55F9" w:rsidRDefault="00CC55F9" w:rsidP="00CC55F9">
      <w:pPr>
        <w:pStyle w:val="EX"/>
      </w:pPr>
      <w:r>
        <w:t>[3]</w:t>
      </w:r>
      <w:r>
        <w:tab/>
        <w:t>3GPP</w:t>
      </w:r>
      <w:r w:rsidR="001D0AC6" w:rsidRPr="004D3578">
        <w:t> </w:t>
      </w:r>
      <w:r w:rsidRPr="000E7F25">
        <w:t>TR</w:t>
      </w:r>
      <w:r w:rsidR="001D0AC6" w:rsidRPr="004D3578">
        <w:t> </w:t>
      </w:r>
      <w:r w:rsidRPr="000E7F25">
        <w:t>26.813</w:t>
      </w:r>
      <w:r>
        <w:t xml:space="preserve">: </w:t>
      </w:r>
      <w:r w:rsidR="00C45077" w:rsidRPr="004D3578">
        <w:t>"</w:t>
      </w:r>
      <w:r w:rsidRPr="00E83C78">
        <w:t>Study of Avatars in Real-Time Communication Services</w:t>
      </w:r>
      <w:r w:rsidR="00C45077" w:rsidRPr="004D3578">
        <w:t>"</w:t>
      </w:r>
    </w:p>
    <w:p w14:paraId="0F431E0E" w14:textId="324AF5D9" w:rsidR="00CC55F9" w:rsidRPr="001130A1" w:rsidRDefault="00CC55F9" w:rsidP="00CC55F9">
      <w:pPr>
        <w:pStyle w:val="EX"/>
        <w:rPr>
          <w:lang w:val="en-US"/>
        </w:rPr>
      </w:pPr>
      <w:r>
        <w:t>[4]</w:t>
      </w:r>
      <w:r>
        <w:tab/>
        <w:t>3GPP</w:t>
      </w:r>
      <w:r w:rsidR="001D0AC6" w:rsidRPr="004D3578">
        <w:t> </w:t>
      </w:r>
      <w:r w:rsidRPr="000E7F25">
        <w:t>TR</w:t>
      </w:r>
      <w:r w:rsidR="001D0AC6" w:rsidRPr="004D3578">
        <w:t> </w:t>
      </w:r>
      <w:r w:rsidRPr="000E7F25">
        <w:t>22.856</w:t>
      </w:r>
      <w:r>
        <w:t xml:space="preserve">: </w:t>
      </w:r>
      <w:r w:rsidR="00B71629" w:rsidRPr="004D3578">
        <w:t>"</w:t>
      </w:r>
      <w:r w:rsidRPr="00184E97">
        <w:t>Study on Localized Mobile Metaverse Services</w:t>
      </w:r>
      <w:r w:rsidR="00B71629" w:rsidRPr="004D3578">
        <w:t>"</w:t>
      </w:r>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4D6E2DF9" w:rsidR="00C622AE" w:rsidRDefault="00C622AE" w:rsidP="00C622AE">
      <w:pPr>
        <w:pStyle w:val="EX"/>
      </w:pPr>
      <w:r w:rsidRPr="00D67716">
        <w:t>[</w:t>
      </w:r>
      <w:r w:rsidR="00937C19" w:rsidRPr="00D67716">
        <w:t>6</w:t>
      </w:r>
      <w:r w:rsidRPr="00D67716">
        <w:t>]</w:t>
      </w:r>
      <w:r>
        <w:tab/>
      </w:r>
      <w:r w:rsidR="001F27EE">
        <w:t>Khronos</w:t>
      </w:r>
      <w:r w:rsidR="00F66C35">
        <w:t xml:space="preserve">: </w:t>
      </w:r>
      <w:r w:rsidR="001D0AC6" w:rsidRPr="004D3578">
        <w:t>"</w:t>
      </w:r>
      <w:r w:rsidR="001F27EE" w:rsidRPr="001F27EE">
        <w:t>OpenX</w:t>
      </w:r>
      <w:r w:rsidR="00A135E1">
        <w:t>R</w:t>
      </w:r>
      <w:r w:rsidR="001F27EE" w:rsidRPr="001F27EE">
        <w:t xml:space="preserve"> 1.1.40 Specification (with all registered extensions)</w:t>
      </w:r>
      <w:r w:rsidR="001D0AC6" w:rsidRPr="001D0AC6">
        <w:t xml:space="preserve"> </w:t>
      </w:r>
      <w:r w:rsidR="001D0AC6" w:rsidRPr="004D3578">
        <w:t>"</w:t>
      </w:r>
    </w:p>
    <w:p w14:paraId="4A4A9D71" w14:textId="258F7D8A"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w:t>
      </w:r>
      <w:r w:rsidR="00B5786E" w:rsidRPr="004D3578">
        <w:t> </w:t>
      </w:r>
      <w:r w:rsidR="00984E2A" w:rsidRPr="002062F8">
        <w:rPr>
          <w:lang w:val="en-US"/>
        </w:rPr>
        <w:t>23090-31</w:t>
      </w:r>
      <w:r w:rsidR="00D33835">
        <w:rPr>
          <w:lang w:val="en-US"/>
        </w:rPr>
        <w:t>:</w:t>
      </w:r>
      <w:r w:rsidR="00F5386A" w:rsidRPr="00F5386A">
        <w:t xml:space="preserve"> </w:t>
      </w:r>
      <w:r w:rsidR="00F5386A" w:rsidRPr="004D3578">
        <w:t>"</w:t>
      </w:r>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r w:rsidR="00F5386A" w:rsidRPr="004D3578">
        <w:t>"</w:t>
      </w:r>
    </w:p>
    <w:p w14:paraId="247F9BD5" w14:textId="7F681AFB" w:rsidR="00614823" w:rsidRPr="00E87D61" w:rsidRDefault="00614823" w:rsidP="00EC4A25">
      <w:pPr>
        <w:pStyle w:val="EX"/>
        <w:rPr>
          <w:rStyle w:val="Hyperlink"/>
          <w:highlight w:val="yellow"/>
        </w:rPr>
      </w:pPr>
      <w:r w:rsidRPr="00641BB3">
        <w:rPr>
          <w:rStyle w:val="Hyperlink"/>
          <w:color w:val="auto"/>
          <w:u w:val="none"/>
        </w:rPr>
        <w:t>[</w:t>
      </w:r>
      <w:r w:rsidR="001C3432" w:rsidRPr="00641BB3">
        <w:rPr>
          <w:rStyle w:val="Hyperlink"/>
          <w:color w:val="auto"/>
          <w:u w:val="none"/>
        </w:rPr>
        <w:t>8</w:t>
      </w:r>
      <w:r w:rsidRPr="00641BB3">
        <w:rPr>
          <w:rStyle w:val="Hyperlink"/>
          <w:color w:val="auto"/>
          <w:u w:val="none"/>
        </w:rPr>
        <w:t>]</w:t>
      </w:r>
      <w:r w:rsidRPr="00641BB3">
        <w:rPr>
          <w:rStyle w:val="Hyperlink"/>
          <w:color w:val="auto"/>
          <w:u w:val="none"/>
        </w:rPr>
        <w:tab/>
      </w:r>
      <w:r w:rsidR="001711BE" w:rsidRPr="00E87D61">
        <w:t xml:space="preserve">bHaptics </w:t>
      </w:r>
      <w:r w:rsidR="00B670D6" w:rsidRPr="00E87D61">
        <w:t>Designer</w:t>
      </w:r>
      <w:r w:rsidR="00295D61" w:rsidRPr="00E87D61">
        <w:rPr>
          <w:rStyle w:val="Hyperlink"/>
        </w:rPr>
        <w:t xml:space="preserve">: </w:t>
      </w:r>
      <w:hyperlink r:id="rId16"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641BB3" w:rsidRDefault="001E2376" w:rsidP="00EC4A25">
      <w:pPr>
        <w:pStyle w:val="EX"/>
        <w:rPr>
          <w:rStyle w:val="Hyperlink"/>
          <w:highlight w:val="yellow"/>
          <w:u w:val="none"/>
        </w:rPr>
      </w:pPr>
      <w:r w:rsidRPr="00641BB3">
        <w:rPr>
          <w:rStyle w:val="Hyperlink"/>
          <w:color w:val="auto"/>
          <w:u w:val="none"/>
        </w:rPr>
        <w:lastRenderedPageBreak/>
        <w:t>[</w:t>
      </w:r>
      <w:r w:rsidR="001C3432" w:rsidRPr="00641BB3">
        <w:rPr>
          <w:rStyle w:val="Hyperlink"/>
          <w:color w:val="auto"/>
          <w:u w:val="none"/>
        </w:rPr>
        <w:t>9</w:t>
      </w:r>
      <w:r w:rsidRPr="00641BB3">
        <w:rPr>
          <w:rStyle w:val="Hyperlink"/>
          <w:color w:val="auto"/>
          <w:u w:val="none"/>
        </w:rPr>
        <w:t>]</w:t>
      </w:r>
      <w:r w:rsidRPr="00641BB3">
        <w:rPr>
          <w:rStyle w:val="Hyperlink"/>
          <w:u w:val="none"/>
        </w:rPr>
        <w:tab/>
      </w:r>
      <w:r w:rsidR="00703E23" w:rsidRPr="00E87D61">
        <w:t xml:space="preserve">Meta Haptics Studio </w:t>
      </w:r>
      <w:r w:rsidR="00892484" w:rsidRPr="00E87D61">
        <w:t xml:space="preserve">: </w:t>
      </w:r>
      <w:hyperlink r:id="rId17" w:history="1">
        <w:r w:rsidR="00DD7BEB" w:rsidRPr="00641BB3">
          <w:rPr>
            <w:rStyle w:val="Hyperlink"/>
            <w:i/>
            <w:u w:val="none"/>
          </w:rPr>
          <w:t>https://www.meta.com/experiences/meta-haptics-studio/6759764157450104</w:t>
        </w:r>
        <w:r w:rsidR="00DD7BEB" w:rsidRPr="00641BB3">
          <w:rPr>
            <w:rStyle w:val="Hyperlink"/>
            <w:u w:val="none"/>
          </w:rPr>
          <w:t>/</w:t>
        </w:r>
      </w:hyperlink>
      <w:r w:rsidR="00DD7BEB">
        <w:t xml:space="preserve"> </w:t>
      </w:r>
      <w:r w:rsidR="00DD7BEB" w:rsidRPr="00FD1967">
        <w:rPr>
          <w:rStyle w:val="Hyperlink"/>
          <w:color w:val="auto"/>
          <w:u w:val="none"/>
        </w:rPr>
        <w:t>retrieved Sept 15</w:t>
      </w:r>
      <w:r w:rsidR="00DD7BEB" w:rsidRPr="00FD1967">
        <w:rPr>
          <w:rStyle w:val="Hyperlink"/>
          <w:color w:val="auto"/>
          <w:u w:val="none"/>
          <w:vertAlign w:val="superscript"/>
        </w:rPr>
        <w:t>th</w:t>
      </w:r>
      <w:r w:rsidR="00DD7BEB" w:rsidRPr="00FD1967">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641BB3">
        <w:rPr>
          <w:rStyle w:val="Hyperlink"/>
          <w:color w:val="auto"/>
          <w:u w:val="none"/>
        </w:rPr>
        <w:t>[</w:t>
      </w:r>
      <w:r w:rsidR="001F047A" w:rsidRPr="00641BB3">
        <w:rPr>
          <w:rStyle w:val="Hyperlink"/>
          <w:color w:val="auto"/>
          <w:u w:val="none"/>
        </w:rPr>
        <w:t>10</w:t>
      </w:r>
      <w:r w:rsidRPr="00641BB3">
        <w:rPr>
          <w:rStyle w:val="Hyperlink"/>
          <w:color w:val="auto"/>
          <w:u w:val="none"/>
        </w:rPr>
        <w:t>]</w:t>
      </w:r>
      <w:r w:rsidRPr="00641BB3">
        <w:rPr>
          <w:rStyle w:val="Hyperlink"/>
          <w:color w:val="auto"/>
          <w:u w:val="none"/>
        </w:rPr>
        <w:tab/>
      </w:r>
      <w:r w:rsidR="0036386E" w:rsidRPr="00641BB3">
        <w:rPr>
          <w:rStyle w:val="Hyperlink"/>
          <w:color w:val="auto"/>
          <w:u w:val="none"/>
        </w:rPr>
        <w:t>Interhaptic</w:t>
      </w:r>
      <w:r w:rsidR="00350512" w:rsidRPr="00641BB3">
        <w:rPr>
          <w:rStyle w:val="Hyperlink"/>
          <w:color w:val="auto"/>
          <w:u w:val="none"/>
        </w:rPr>
        <w:t>s</w:t>
      </w:r>
      <w:r w:rsidR="00350512" w:rsidRPr="00D67716">
        <w:rPr>
          <w:rStyle w:val="Hyperlink"/>
          <w:color w:val="auto"/>
        </w:rPr>
        <w:t xml:space="preserve"> </w:t>
      </w:r>
      <w:r w:rsidR="00912CC1" w:rsidRPr="00E87D61">
        <w:t>Haptic Composer</w:t>
      </w:r>
      <w:r w:rsidR="0036386E" w:rsidRPr="00E87D61">
        <w:rPr>
          <w:rStyle w:val="Hyperlink"/>
        </w:rPr>
        <w:t xml:space="preserve">: </w:t>
      </w:r>
      <w:hyperlink r:id="rId18"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0CCFE716" w:rsidR="00D163C2" w:rsidRPr="00E87D61" w:rsidRDefault="00D163C2" w:rsidP="00D67716">
      <w:pPr>
        <w:pStyle w:val="EX"/>
        <w:ind w:hanging="1402"/>
        <w:rPr>
          <w:i/>
          <w:iCs/>
          <w:highlight w:val="yellow"/>
        </w:rPr>
      </w:pPr>
      <w:r w:rsidRPr="00D67716">
        <w:t>[</w:t>
      </w:r>
      <w:r w:rsidR="001F047A" w:rsidRPr="00641BB3">
        <w:rPr>
          <w:rStyle w:val="Hyperlink"/>
          <w:color w:val="auto"/>
          <w:u w:val="none"/>
        </w:rPr>
        <w:t>11</w:t>
      </w:r>
      <w:r w:rsidRPr="00D67716">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hyperlink r:id="rId19" w:history="1">
        <w:r w:rsidR="00252E85" w:rsidRPr="00E87D61">
          <w:rPr>
            <w:rStyle w:val="Hyperlink"/>
            <w:i/>
            <w:iCs/>
          </w:rPr>
          <w:t>//developers.meta.com/horizon/documentation/unity/unity-haptic</w:t>
        </w:r>
      </w:hyperlink>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20"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3478FBD0" w:rsidR="00912CC1" w:rsidRPr="00E87D61" w:rsidRDefault="00BE2610" w:rsidP="00641BB3">
      <w:pPr>
        <w:pStyle w:val="EX"/>
        <w:rPr>
          <w:highlight w:val="yellow"/>
        </w:rPr>
      </w:pPr>
      <w:r w:rsidRPr="00D67716">
        <w:t xml:space="preserve"> </w:t>
      </w:r>
      <w:r w:rsidR="00C14BA4" w:rsidRPr="00D67716">
        <w:t>[</w:t>
      </w:r>
      <w:r w:rsidR="00E12750" w:rsidRPr="00D67716">
        <w:t>13</w:t>
      </w:r>
      <w:r w:rsidR="00C14BA4" w:rsidRPr="00D67716">
        <w:t>]</w:t>
      </w:r>
      <w:r w:rsidR="00916E38" w:rsidRPr="00916E38">
        <w:t xml:space="preserve"> </w:t>
      </w:r>
      <w:r w:rsidR="00865695" w:rsidRPr="00D67716">
        <w:tab/>
      </w:r>
      <w:r w:rsidR="00865695" w:rsidRPr="00E87D61">
        <w:t>bHaptics SDK</w:t>
      </w:r>
      <w:r w:rsidRPr="00E87D61">
        <w:rPr>
          <w:rStyle w:val="Hyperlink"/>
        </w:rPr>
        <w:t xml:space="preserve">: </w:t>
      </w:r>
      <w:hyperlink r:id="rId21" w:history="1">
        <w:r w:rsidRPr="00E87D61">
          <w:rPr>
            <w:rStyle w:val="Hyperlink"/>
            <w:i/>
            <w:iCs/>
          </w:rPr>
          <w:t>https://docs.bhaptics.com/sdk/</w:t>
        </w:r>
      </w:hyperlink>
      <w:r>
        <w:rPr>
          <w:rStyle w:val="Hyperlink"/>
        </w:rPr>
        <w:t xml:space="preserve"> </w:t>
      </w:r>
      <w:r w:rsidRPr="00DE0104">
        <w:rPr>
          <w:i/>
          <w:iCs/>
        </w:rPr>
        <w:t>,</w:t>
      </w:r>
      <w:r>
        <w:t xml:space="preserve"> </w:t>
      </w:r>
      <w:r w:rsidRPr="00FB7815">
        <w:t>r</w:t>
      </w:r>
      <w:r w:rsidRPr="00FD1967">
        <w:rPr>
          <w:rStyle w:val="Hyperlink"/>
          <w:color w:val="auto"/>
          <w:u w:val="none"/>
        </w:rPr>
        <w:t>etrieved Sept 15</w:t>
      </w:r>
      <w:r w:rsidRPr="00FD1967">
        <w:rPr>
          <w:rStyle w:val="Hyperlink"/>
          <w:color w:val="auto"/>
          <w:u w:val="none"/>
          <w:vertAlign w:val="superscript"/>
        </w:rPr>
        <w:t>th</w:t>
      </w:r>
      <w:r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22"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20611DB3" w:rsidR="006D7A9A" w:rsidRDefault="00CB5C14" w:rsidP="00641BB3">
      <w:pPr>
        <w:pStyle w:val="EX"/>
        <w:rPr>
          <w:rStyle w:val="Hyperlink"/>
          <w:i/>
          <w:iCs/>
          <w:highlight w:val="yellow"/>
        </w:rPr>
      </w:pPr>
      <w:r w:rsidRPr="00D67716">
        <w:t>[</w:t>
      </w:r>
      <w:r w:rsidR="00E56BC6" w:rsidRPr="00D67716">
        <w:t>15</w:t>
      </w:r>
      <w:r w:rsidRPr="00D67716">
        <w:t xml:space="preserve">] </w:t>
      </w:r>
      <w:r w:rsidR="00EE3469" w:rsidRPr="00D67716">
        <w:tab/>
      </w:r>
      <w:r w:rsidR="006D7A9A" w:rsidRPr="00E56BC6">
        <w:t>Interhaptics</w:t>
      </w:r>
      <w:r w:rsidR="006D7A9A" w:rsidRPr="00E87D61">
        <w:t xml:space="preserve"> Platfor</w:t>
      </w:r>
      <w:r w:rsidR="001D29C9" w:rsidRPr="001D29C9">
        <w:rPr>
          <w:lang w:val="en-US"/>
        </w:rPr>
        <w:t>m</w:t>
      </w:r>
      <w:r w:rsidR="001D29C9">
        <w:rPr>
          <w:lang w:val="en-US"/>
        </w:rPr>
        <w:t xml:space="preserve">: </w:t>
      </w:r>
      <w:hyperlink r:id="rId23" w:history="1">
        <w:r w:rsidR="001D29C9" w:rsidRPr="001D29C9">
          <w:rPr>
            <w:rStyle w:val="Hyperlink"/>
            <w:lang w:val="en-US"/>
          </w:rPr>
          <w:t>https://www.interhaptics.com/platform-partner/</w:t>
        </w:r>
      </w:hyperlink>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sidRPr="00641BB3">
        <w:rPr>
          <w:rStyle w:val="Hyperlink"/>
          <w:u w:val="none"/>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4"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48BD2C46"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w:t>
      </w:r>
      <w:r w:rsidR="00F274C7" w:rsidRPr="004D3578">
        <w:t> </w:t>
      </w:r>
      <w:r w:rsidRPr="00903326">
        <w:rPr>
          <w:lang w:val="en-US"/>
        </w:rPr>
        <w:t>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5" w:history="1">
        <w:r w:rsidRPr="00140998">
          <w:rPr>
            <w:rStyle w:val="Hyperlink"/>
            <w:lang w:val="en-US"/>
          </w:rPr>
          <w:t>https://developer.apple.com/documentation/corehaptics/representing_haptic_patterns_in_ahap_files</w:t>
        </w:r>
      </w:hyperlink>
      <w:r>
        <w:rPr>
          <w:lang w:val="en-US"/>
        </w:rPr>
        <w:t>, retrieved Sept. 2024.</w:t>
      </w:r>
    </w:p>
    <w:p w14:paraId="63A42B70" w14:textId="6D6FC98E"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r w:rsidR="00D33835">
        <w:rPr>
          <w:lang w:val="en-US"/>
        </w:rPr>
        <w:t xml:space="preserve">Immersion: </w:t>
      </w:r>
      <w:r w:rsidRPr="00BC5D44">
        <w:rPr>
          <w:lang w:val="en-US"/>
        </w:rPr>
        <w:t>https://www.immersion.com/technology/ retrieve</w:t>
      </w:r>
      <w:r w:rsidRPr="00BC5D44">
        <w:t>d Sept. 15th. 2024.</w:t>
      </w:r>
    </w:p>
    <w:p w14:paraId="6E391F31" w14:textId="0695CC2D" w:rsidR="00845348" w:rsidRDefault="00845348" w:rsidP="00641BB3">
      <w:pPr>
        <w:pStyle w:val="EX"/>
        <w:rPr>
          <w:lang w:val="en-US"/>
        </w:rPr>
      </w:pPr>
      <w:r>
        <w:rPr>
          <w:lang w:val="en-US"/>
        </w:rPr>
        <w:t>[</w:t>
      </w:r>
      <w:r w:rsidR="00267271">
        <w:rPr>
          <w:lang w:val="en-US"/>
        </w:rPr>
        <w:t>20</w:t>
      </w:r>
      <w:r>
        <w:rPr>
          <w:lang w:val="en-US"/>
        </w:rPr>
        <w:t>]</w:t>
      </w:r>
      <w:r>
        <w:rPr>
          <w:lang w:val="en-US"/>
        </w:rPr>
        <w:tab/>
      </w:r>
      <w:r>
        <w:rPr>
          <w:lang w:val="en-US"/>
        </w:rPr>
        <w:tab/>
      </w:r>
      <w:r w:rsidRPr="00D62999">
        <w:rPr>
          <w:lang w:val="en-US"/>
        </w:rPr>
        <w:t xml:space="preserve">I. M. Vogels, </w:t>
      </w:r>
      <w:r w:rsidR="00F5386A" w:rsidRPr="004D3578">
        <w:t>"</w:t>
      </w:r>
      <w:r w:rsidR="00F5386A" w:rsidRPr="00D62999" w:rsidDel="00F5386A">
        <w:rPr>
          <w:lang w:val="en-US"/>
        </w:rPr>
        <w:t xml:space="preserve"> </w:t>
      </w:r>
      <w:r w:rsidRPr="00D62999">
        <w:rPr>
          <w:lang w:val="en-US"/>
        </w:rPr>
        <w:t>Detection of temporal delays in visual-haptic interfaces</w:t>
      </w:r>
      <w:r w:rsidR="00F5386A" w:rsidRPr="00F5386A">
        <w:t xml:space="preserve"> </w:t>
      </w:r>
      <w:r w:rsidR="00F5386A" w:rsidRPr="004D3578">
        <w:t>"</w:t>
      </w:r>
      <w:r>
        <w:rPr>
          <w:lang w:val="en-US"/>
        </w:rPr>
        <w:t xml:space="preserve"> </w:t>
      </w:r>
      <w:r w:rsidRPr="00D62999">
        <w:rPr>
          <w:lang w:val="en-US"/>
        </w:rPr>
        <w:t>Human Factors, vol. 46, no. 1, pp. 118–134, 2004</w:t>
      </w:r>
    </w:p>
    <w:p w14:paraId="206E855A" w14:textId="4DCDEBB5" w:rsidR="00845348" w:rsidRDefault="00845348" w:rsidP="00641BB3">
      <w:pPr>
        <w:pStyle w:val="EX"/>
        <w:rPr>
          <w:lang w:val="en-US"/>
        </w:rPr>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t xml:space="preserve">https://dl.acm.org/doi/pdf/10.1145/3625468.3647626 </w:t>
      </w:r>
      <w:r>
        <w:rPr>
          <w:lang w:val="en-US"/>
        </w:rPr>
        <w:t xml:space="preserve">; </w:t>
      </w:r>
      <w:r w:rsidR="003C483A" w:rsidRPr="004D3578">
        <w:t>"</w:t>
      </w:r>
      <w:r w:rsidR="00292A02">
        <w:rPr>
          <w:lang w:val="en-US"/>
        </w:rPr>
        <w:t>H</w:t>
      </w:r>
      <w:r w:rsidR="00292A02" w:rsidRPr="00292A02">
        <w:rPr>
          <w:lang w:val="en-US"/>
        </w:rPr>
        <w:t>ow do Users Experience Asynchrony between</w:t>
      </w:r>
      <w:r w:rsidR="00292A02">
        <w:rPr>
          <w:lang w:val="en-US"/>
        </w:rPr>
        <w:t xml:space="preserve"> </w:t>
      </w:r>
      <w:r w:rsidR="00292A02" w:rsidRPr="00292A02">
        <w:rPr>
          <w:lang w:val="en-US"/>
        </w:rPr>
        <w:t>Visual and Haptic Information?</w:t>
      </w:r>
      <w:r w:rsidR="003C483A" w:rsidRPr="003C483A">
        <w:t xml:space="preserve"> </w:t>
      </w:r>
      <w:r w:rsidR="003C483A" w:rsidRPr="004D3578">
        <w:t>"</w:t>
      </w:r>
      <w:r w:rsidR="003965A4">
        <w:rPr>
          <w:lang w:val="en-US"/>
        </w:rPr>
        <w:t xml:space="preserve"> </w:t>
      </w:r>
      <w:r w:rsidRPr="006E7392">
        <w:rPr>
          <w:lang w:val="en-US"/>
        </w:rPr>
        <w:t>retrieved nov.11</w:t>
      </w:r>
      <w:r>
        <w:rPr>
          <w:lang w:val="en-US"/>
        </w:rPr>
        <w:t xml:space="preserve"> 2024.</w:t>
      </w:r>
    </w:p>
    <w:p w14:paraId="68377BB8" w14:textId="5C079727" w:rsidR="003923F5" w:rsidRDefault="003923F5" w:rsidP="00641BB3">
      <w:pPr>
        <w:pStyle w:val="EX"/>
      </w:pPr>
      <w:r w:rsidRPr="00D67716">
        <w:t>[</w:t>
      </w:r>
      <w:r w:rsidR="005A189C" w:rsidRPr="00D67716">
        <w:t>22</w:t>
      </w:r>
      <w:r w:rsidRPr="00D67716">
        <w:t>]</w:t>
      </w:r>
      <w:r>
        <w:tab/>
      </w:r>
      <w:r w:rsidRPr="001E376F">
        <w:t>3GPP</w:t>
      </w:r>
      <w:r w:rsidR="00F274C7" w:rsidRPr="004D3578">
        <w:t> </w:t>
      </w:r>
      <w:r w:rsidRPr="001E376F">
        <w:t>TS</w:t>
      </w:r>
      <w:r w:rsidR="00F274C7" w:rsidRPr="004D3578">
        <w:t> </w:t>
      </w:r>
      <w:r w:rsidRPr="001E376F">
        <w:t>26.114: "IP Multimedia Subsystem (IMS); Multimedia telephony; Media handling and interaction".</w:t>
      </w:r>
    </w:p>
    <w:p w14:paraId="33922247" w14:textId="0F9C087B" w:rsidR="003923F5" w:rsidRDefault="003923F5" w:rsidP="00641BB3">
      <w:pPr>
        <w:pStyle w:val="EX"/>
      </w:pPr>
      <w:r w:rsidRPr="00D67716">
        <w:t>[</w:t>
      </w:r>
      <w:r w:rsidR="00EA47C1" w:rsidRPr="00D67716">
        <w:t>23</w:t>
      </w:r>
      <w:r w:rsidRPr="00D67716">
        <w:t>]</w:t>
      </w:r>
      <w:r w:rsidR="00EA47C1">
        <w:tab/>
      </w:r>
      <w:r>
        <w:t>3GPP</w:t>
      </w:r>
      <w:r w:rsidR="00F274C7" w:rsidRPr="004D3578">
        <w:t> </w:t>
      </w:r>
      <w:r>
        <w:t>TS</w:t>
      </w:r>
      <w:r w:rsidR="00F274C7" w:rsidRPr="004D3578">
        <w:t> </w:t>
      </w:r>
      <w:r>
        <w:t xml:space="preserve">26.264: </w:t>
      </w:r>
      <w:r w:rsidR="003C483A" w:rsidRPr="004D3578">
        <w:t>"</w:t>
      </w:r>
      <w:r w:rsidRPr="00102424">
        <w:t>IMS-based AR Real-Time Communication</w:t>
      </w:r>
      <w:r w:rsidR="003C483A" w:rsidRPr="004D3578">
        <w:t>"</w:t>
      </w:r>
    </w:p>
    <w:p w14:paraId="0839CEDE" w14:textId="28DC1D72" w:rsidR="003923F5" w:rsidRPr="00747733" w:rsidRDefault="003923F5" w:rsidP="00641BB3">
      <w:pPr>
        <w:pStyle w:val="EX"/>
      </w:pPr>
      <w:r w:rsidRPr="00D67716">
        <w:rPr>
          <w:lang w:val="en-US"/>
        </w:rPr>
        <w:t>[</w:t>
      </w:r>
      <w:r w:rsidR="00A15FFD" w:rsidRPr="00D67716">
        <w:rPr>
          <w:lang w:val="en-US"/>
        </w:rPr>
        <w:t>24</w:t>
      </w:r>
      <w:r w:rsidRPr="00D67716">
        <w:rPr>
          <w:lang w:val="en-US"/>
        </w:rPr>
        <w:t>]</w:t>
      </w:r>
      <w:r>
        <w:rPr>
          <w:lang w:val="en-US"/>
        </w:rPr>
        <w:tab/>
      </w:r>
      <w:r w:rsidRPr="00747733">
        <w:t>3GPP</w:t>
      </w:r>
      <w:r w:rsidR="00F274C7" w:rsidRPr="004D3578">
        <w:t> </w:t>
      </w:r>
      <w:r w:rsidRPr="00747733">
        <w:t>TS</w:t>
      </w:r>
      <w:r w:rsidR="00F274C7" w:rsidRPr="004D3578">
        <w:t> </w:t>
      </w:r>
      <w:r w:rsidRPr="00747733">
        <w:t>26.565: "Split Rendering Media Service Enabler".</w:t>
      </w:r>
    </w:p>
    <w:p w14:paraId="26EA08A2" w14:textId="5A2FDB47"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w:t>
      </w:r>
      <w:r w:rsidR="00F274C7" w:rsidRPr="004D3578">
        <w:t> </w:t>
      </w:r>
      <w:r>
        <w:rPr>
          <w:lang w:val="en-US"/>
        </w:rPr>
        <w:t>23090-32</w:t>
      </w:r>
      <w:r w:rsidR="007925FF">
        <w:rPr>
          <w:lang w:val="en-US"/>
        </w:rPr>
        <w:t>:</w:t>
      </w:r>
      <w:r>
        <w:rPr>
          <w:lang w:val="en-US"/>
        </w:rPr>
        <w:t xml:space="preserve"> </w:t>
      </w:r>
      <w:r w:rsidR="00BF4C60" w:rsidRPr="004D3578">
        <w:t>"</w:t>
      </w:r>
      <w:r w:rsidRPr="00A41E6F">
        <w:rPr>
          <w:lang w:eastAsia="ko-KR"/>
        </w:rPr>
        <w:t xml:space="preserve">Information technology — Coded representation of immersive media — </w:t>
      </w:r>
      <w:r>
        <w:rPr>
          <w:lang w:eastAsia="ko-KR"/>
        </w:rPr>
        <w:t xml:space="preserve">Part 32: </w:t>
      </w:r>
      <w:r>
        <w:rPr>
          <w:lang w:val="en-US"/>
        </w:rPr>
        <w:t>Carriage of Haptics Data</w:t>
      </w:r>
      <w:r w:rsidR="00BF4C60" w:rsidRPr="004D3578">
        <w:t>"</w:t>
      </w:r>
    </w:p>
    <w:p w14:paraId="7B5A071D" w14:textId="035C82F5"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w:t>
      </w:r>
      <w:r w:rsidR="00F274C7" w:rsidRPr="004D3578">
        <w:t> </w:t>
      </w:r>
      <w:r>
        <w:rPr>
          <w:lang w:val="en-US"/>
        </w:rPr>
        <w:t>23090-37</w:t>
      </w:r>
      <w:r w:rsidR="007925FF">
        <w:rPr>
          <w:lang w:val="en-US"/>
        </w:rPr>
        <w:t>:</w:t>
      </w:r>
      <w:r>
        <w:rPr>
          <w:lang w:val="en-US"/>
        </w:rPr>
        <w:t xml:space="preserve"> </w:t>
      </w:r>
      <w:r w:rsidR="00BF4C60" w:rsidRPr="004D3578">
        <w:t>"</w:t>
      </w:r>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r w:rsidR="00BF4C60" w:rsidRPr="004D3578">
        <w:t>"</w:t>
      </w:r>
    </w:p>
    <w:p w14:paraId="47CFE2B0" w14:textId="10AEEEE4"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r w:rsidR="00172213">
        <w:rPr>
          <w:lang w:val="en-US"/>
        </w:rPr>
        <w:t>I</w:t>
      </w:r>
      <w:r w:rsidR="00192789">
        <w:rPr>
          <w:lang w:val="en-US"/>
        </w:rPr>
        <w:t xml:space="preserve">ANA: </w:t>
      </w:r>
      <w:hyperlink r:id="rId26" w:anchor="haptics" w:history="1">
        <w:r w:rsidRPr="00140998">
          <w:rPr>
            <w:rStyle w:val="Hyperlink"/>
            <w:lang w:val="en-US"/>
          </w:rPr>
          <w:t>https://www.iana.org/assignments/media-types/media-types.xhtml#haptics</w:t>
        </w:r>
      </w:hyperlink>
      <w:r w:rsidR="00E4735A">
        <w:rPr>
          <w:lang w:val="en-US"/>
        </w:rPr>
        <w:t xml:space="preserve">, </w:t>
      </w:r>
      <w:r w:rsidR="00BF4C60" w:rsidRPr="004D3578">
        <w:t>"</w:t>
      </w:r>
      <w:r w:rsidR="00E4735A">
        <w:rPr>
          <w:lang w:val="en-US"/>
        </w:rPr>
        <w:t>Media Types</w:t>
      </w:r>
      <w:r w:rsidR="00BF4C60" w:rsidRPr="004D3578">
        <w:t>"</w:t>
      </w:r>
      <w:r w:rsidRPr="005D65B0">
        <w:rPr>
          <w:lang w:val="en-US"/>
        </w:rPr>
        <w:t xml:space="preserve"> retrieve</w:t>
      </w:r>
      <w:r>
        <w:rPr>
          <w:lang w:val="en-US"/>
        </w:rPr>
        <w:t>d Oct 24</w:t>
      </w:r>
      <w:r w:rsidRPr="005D65B0">
        <w:rPr>
          <w:vertAlign w:val="superscript"/>
          <w:lang w:val="en-US"/>
        </w:rPr>
        <w:t>th</w:t>
      </w:r>
      <w:r>
        <w:rPr>
          <w:lang w:val="en-US"/>
        </w:rPr>
        <w:t>.2024</w:t>
      </w:r>
    </w:p>
    <w:p w14:paraId="0D385D39" w14:textId="3956C0B1" w:rsidR="00196B2F" w:rsidRDefault="00196B2F" w:rsidP="00196B2F">
      <w:pPr>
        <w:pStyle w:val="EX"/>
        <w:rPr>
          <w:lang w:val="en-US"/>
        </w:rPr>
      </w:pPr>
      <w:r w:rsidRPr="0056350C">
        <w:rPr>
          <w:lang w:val="en-US"/>
        </w:rPr>
        <w:t>[</w:t>
      </w:r>
      <w:r w:rsidR="0056350C" w:rsidRPr="00D67716">
        <w:rPr>
          <w:lang w:val="en-US"/>
        </w:rPr>
        <w:t>28</w:t>
      </w:r>
      <w:r w:rsidRPr="0056350C">
        <w:rPr>
          <w:lang w:val="en-US"/>
        </w:rPr>
        <w:t>]</w:t>
      </w:r>
      <w:r w:rsidRPr="00875C91">
        <w:rPr>
          <w:lang w:val="en-US"/>
        </w:rPr>
        <w:tab/>
      </w:r>
      <w:r w:rsidR="00192789">
        <w:rPr>
          <w:lang w:val="en-US"/>
        </w:rPr>
        <w:t>IETF:</w:t>
      </w:r>
      <w:r w:rsidRPr="00875C91">
        <w:rPr>
          <w:lang w:val="en-US"/>
        </w:rPr>
        <w:tab/>
      </w:r>
      <w:hyperlink r:id="rId27" w:history="1">
        <w:r w:rsidRPr="00875C91">
          <w:rPr>
            <w:rStyle w:val="Hyperlink"/>
            <w:lang w:val="en-US"/>
          </w:rPr>
          <w:t>https://datatracker.ietf.org/doc/draft-ietf-mediaman-haptics/</w:t>
        </w:r>
      </w:hyperlink>
      <w:r w:rsidRPr="00875C91">
        <w:rPr>
          <w:lang w:val="en-US"/>
        </w:rPr>
        <w:t xml:space="preserve">, </w:t>
      </w:r>
      <w:r w:rsidR="00BF4C60" w:rsidRPr="004D3578">
        <w:t>"</w:t>
      </w:r>
      <w:r w:rsidR="004E1376" w:rsidRPr="006A48FC">
        <w:rPr>
          <w:lang w:val="en-US"/>
        </w:rPr>
        <w:t>The 'haptics' Top-level Media Type</w:t>
      </w:r>
      <w:r w:rsidR="00BF4C60" w:rsidRPr="004D3578">
        <w:t>"</w:t>
      </w:r>
      <w:r w:rsidR="00192789">
        <w:rPr>
          <w:lang w:val="en-US"/>
        </w:rPr>
        <w:t xml:space="preserve">, </w:t>
      </w:r>
      <w:r w:rsidRPr="00875C91">
        <w:rPr>
          <w:lang w:val="en-US"/>
        </w:rPr>
        <w:t>retrieve</w:t>
      </w:r>
      <w:r>
        <w:rPr>
          <w:lang w:val="en-US"/>
        </w:rPr>
        <w:t>d Oct 24</w:t>
      </w:r>
      <w:r w:rsidRPr="00875C91">
        <w:rPr>
          <w:vertAlign w:val="superscript"/>
          <w:lang w:val="en-US"/>
        </w:rPr>
        <w:t>th</w:t>
      </w:r>
      <w:r>
        <w:rPr>
          <w:lang w:val="en-US"/>
        </w:rPr>
        <w:t>, 2024.</w:t>
      </w:r>
    </w:p>
    <w:p w14:paraId="465CFAAB" w14:textId="66626BF4"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r w:rsidR="00192789">
        <w:rPr>
          <w:lang w:val="en-US"/>
        </w:rPr>
        <w:t>IETF:</w:t>
      </w:r>
      <w:r w:rsidRPr="00347D7F">
        <w:rPr>
          <w:lang w:val="en-US"/>
        </w:rPr>
        <w:tab/>
      </w:r>
      <w:hyperlink r:id="rId28" w:history="1">
        <w:r w:rsidRPr="00347D7F">
          <w:rPr>
            <w:rStyle w:val="Hyperlink"/>
            <w:lang w:val="en-US"/>
          </w:rPr>
          <w:t>https://datatracker.ietf.org/doc/html/draft-ietf-avtcore-rtp-haptics</w:t>
        </w:r>
      </w:hyperlink>
      <w:r w:rsidRPr="00347D7F">
        <w:rPr>
          <w:lang w:val="en-US"/>
        </w:rPr>
        <w:t xml:space="preserve">, </w:t>
      </w:r>
      <w:r w:rsidR="00BF4C60" w:rsidRPr="004D3578">
        <w:t>"</w:t>
      </w:r>
      <w:r w:rsidR="004E1376" w:rsidRPr="004E1376">
        <w:rPr>
          <w:lang w:val="en-US"/>
        </w:rPr>
        <w:t>RTP Payload for Haptics</w:t>
      </w:r>
      <w:r w:rsidR="00BF4C60" w:rsidRPr="004D3578">
        <w:t>"</w:t>
      </w:r>
      <w:r w:rsidR="002833A4" w:rsidRPr="00347D7F">
        <w:rPr>
          <w:lang w:val="en-US"/>
        </w:rPr>
        <w:t xml:space="preserve"> </w:t>
      </w:r>
      <w:r w:rsidRPr="00347D7F">
        <w:rPr>
          <w:lang w:val="en-US"/>
        </w:rPr>
        <w:t>retrieve</w:t>
      </w:r>
      <w:r>
        <w:rPr>
          <w:lang w:val="en-US"/>
        </w:rPr>
        <w:t>d Oct 24</w:t>
      </w:r>
      <w:r w:rsidRPr="00347D7F">
        <w:rPr>
          <w:vertAlign w:val="superscript"/>
          <w:lang w:val="en-US"/>
        </w:rPr>
        <w:t>th</w:t>
      </w:r>
      <w:r>
        <w:rPr>
          <w:lang w:val="en-US"/>
        </w:rPr>
        <w:t>, 2024.</w:t>
      </w:r>
    </w:p>
    <w:p w14:paraId="78095D57" w14:textId="3C79B63D"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r>
      <w:r w:rsidR="00185382">
        <w:rPr>
          <w:lang w:val="en-US"/>
        </w:rPr>
        <w:t>IEEE</w:t>
      </w:r>
      <w:r w:rsidR="004015A4" w:rsidRPr="004D3578">
        <w:t> </w:t>
      </w:r>
      <w:r>
        <w:rPr>
          <w:lang w:val="en-US"/>
        </w:rPr>
        <w:t>1918.1.1-2024</w:t>
      </w:r>
      <w:r w:rsidR="00185382">
        <w:rPr>
          <w:lang w:val="en-US"/>
        </w:rPr>
        <w:t>:</w:t>
      </w:r>
      <w:r>
        <w:rPr>
          <w:lang w:val="en-US"/>
        </w:rPr>
        <w:t xml:space="preserve"> </w:t>
      </w:r>
      <w:r w:rsidR="00BF4C60" w:rsidRPr="004D3578">
        <w:t>"</w:t>
      </w:r>
      <w:r w:rsidRPr="00AD35CC">
        <w:rPr>
          <w:lang w:val="en-US"/>
        </w:rPr>
        <w:t>IEEE Standard for Haptic Codecs for the Tactile Internet</w:t>
      </w:r>
      <w:r w:rsidR="00BF4C60" w:rsidRPr="004D3578">
        <w:t>"</w:t>
      </w:r>
    </w:p>
    <w:p w14:paraId="1A4ED00A" w14:textId="69E3A970"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w:t>
      </w:r>
      <w:r w:rsidR="004015A4" w:rsidRPr="004D3578">
        <w:t> </w:t>
      </w:r>
      <w:r w:rsidRPr="00D73B2F">
        <w:t>23090-14</w:t>
      </w:r>
      <w:r w:rsidR="007925FF">
        <w:t>:</w:t>
      </w:r>
      <w:r>
        <w:t xml:space="preserve"> </w:t>
      </w:r>
      <w:r w:rsidR="00BF4C60" w:rsidRPr="004D3578">
        <w:t>"</w:t>
      </w:r>
      <w:r w:rsidRPr="008F5B4B">
        <w:t>Information technology — Coded representation of immersive media</w:t>
      </w:r>
      <w:r>
        <w:t xml:space="preserve"> </w:t>
      </w:r>
      <w:r w:rsidRPr="008F5B4B">
        <w:t>Part 14: Scene description</w:t>
      </w:r>
      <w:r w:rsidR="00BF4C60" w:rsidRPr="004D3578">
        <w:t>"</w:t>
      </w:r>
    </w:p>
    <w:p w14:paraId="458B4DEC" w14:textId="5C01CEBF"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w:t>
      </w:r>
      <w:r w:rsidR="004015A4" w:rsidRPr="004D3578">
        <w:t> </w:t>
      </w:r>
      <w:r>
        <w:rPr>
          <w:lang w:val="en-US"/>
        </w:rPr>
        <w:t>TS</w:t>
      </w:r>
      <w:r w:rsidR="004015A4" w:rsidRPr="004D3578">
        <w:t> </w:t>
      </w:r>
      <w:r>
        <w:rPr>
          <w:lang w:val="en-US"/>
        </w:rPr>
        <w:t>26.119</w:t>
      </w:r>
      <w:r w:rsidR="005E05B4">
        <w:rPr>
          <w:lang w:val="en-US"/>
        </w:rPr>
        <w:t>:</w:t>
      </w:r>
      <w:r>
        <w:rPr>
          <w:lang w:val="en-US"/>
        </w:rPr>
        <w:t xml:space="preserve"> </w:t>
      </w:r>
      <w:r w:rsidR="00554920" w:rsidRPr="004D3578">
        <w:t>"</w:t>
      </w:r>
      <w:r>
        <w:rPr>
          <w:lang w:val="en-US"/>
        </w:rPr>
        <w:t>Media Capabilities for Augmented Reality</w:t>
      </w:r>
      <w:r w:rsidR="00554920" w:rsidRPr="004D3578">
        <w:t>"</w:t>
      </w:r>
    </w:p>
    <w:p w14:paraId="6D42D3AE" w14:textId="491F6B41" w:rsidR="004F0FEF" w:rsidRDefault="004F0FEF" w:rsidP="00196B2F">
      <w:pPr>
        <w:pStyle w:val="EX"/>
        <w:rPr>
          <w:lang w:val="en-US"/>
        </w:rPr>
      </w:pPr>
      <w:r>
        <w:rPr>
          <w:lang w:val="en-US"/>
        </w:rPr>
        <w:lastRenderedPageBreak/>
        <w:t>[33]</w:t>
      </w:r>
      <w:r>
        <w:rPr>
          <w:lang w:val="en-US"/>
        </w:rPr>
        <w:tab/>
        <w:t>3GPP</w:t>
      </w:r>
      <w:r w:rsidR="004015A4" w:rsidRPr="004D3578">
        <w:t> </w:t>
      </w:r>
      <w:r>
        <w:rPr>
          <w:lang w:val="en-US"/>
        </w:rPr>
        <w:t>TS</w:t>
      </w:r>
      <w:r w:rsidR="004015A4" w:rsidRPr="004D3578">
        <w:t> </w:t>
      </w:r>
      <w:r>
        <w:rPr>
          <w:lang w:val="en-US"/>
        </w:rPr>
        <w:t>26.501</w:t>
      </w:r>
      <w:r w:rsidR="005E05B4">
        <w:rPr>
          <w:lang w:val="en-US"/>
        </w:rPr>
        <w:t>:</w:t>
      </w:r>
      <w:r>
        <w:rPr>
          <w:lang w:val="en-US"/>
        </w:rPr>
        <w:t xml:space="preserve"> </w:t>
      </w:r>
      <w:r w:rsidR="00554920" w:rsidRPr="004D3578">
        <w:t>"</w:t>
      </w:r>
      <w:r w:rsidR="00D54995" w:rsidRPr="00D54995">
        <w:rPr>
          <w:lang w:val="en-US"/>
        </w:rPr>
        <w:t>5G Media Streaming (5GMS); General description and architecture</w:t>
      </w:r>
      <w:r w:rsidR="00554920" w:rsidRPr="004D3578">
        <w:t>"</w:t>
      </w:r>
    </w:p>
    <w:p w14:paraId="6D323B64" w14:textId="6C16828E" w:rsidR="00271112" w:rsidRDefault="00271112" w:rsidP="00C05DD0">
      <w:pPr>
        <w:pStyle w:val="EX"/>
        <w:rPr>
          <w:lang w:val="en-US"/>
        </w:rPr>
      </w:pPr>
      <w:r w:rsidRPr="00D67716">
        <w:rPr>
          <w:lang w:val="en-US"/>
        </w:rPr>
        <w:t>[34]</w:t>
      </w:r>
      <w:r w:rsidRPr="00D67716">
        <w:rPr>
          <w:lang w:val="en-US"/>
        </w:rPr>
        <w:tab/>
        <w:t>3GPP</w:t>
      </w:r>
      <w:r w:rsidR="004015A4" w:rsidRPr="004D3578">
        <w:t> </w:t>
      </w:r>
      <w:r w:rsidRPr="00D67716">
        <w:rPr>
          <w:lang w:val="en-US"/>
        </w:rPr>
        <w:t>TS</w:t>
      </w:r>
      <w:r w:rsidR="004015A4" w:rsidRPr="004D3578">
        <w:t> </w:t>
      </w:r>
      <w:r w:rsidRPr="00D67716">
        <w:rPr>
          <w:lang w:val="en-US"/>
        </w:rPr>
        <w:t>26.506</w:t>
      </w:r>
      <w:r w:rsidR="005E05B4">
        <w:rPr>
          <w:lang w:val="en-US"/>
        </w:rPr>
        <w:t>:</w:t>
      </w:r>
      <w:r w:rsidRPr="00D67716">
        <w:rPr>
          <w:lang w:val="en-US"/>
        </w:rPr>
        <w:t xml:space="preserve"> </w:t>
      </w:r>
      <w:r w:rsidR="00554920" w:rsidRPr="004D3578">
        <w:t>"</w:t>
      </w:r>
      <w:r w:rsidR="00FC0FC4" w:rsidRPr="00FC0FC4">
        <w:rPr>
          <w:lang w:val="en-US"/>
        </w:rPr>
        <w:t>5G Real-time Media Communication Architecture</w:t>
      </w:r>
      <w:r w:rsidR="00554920" w:rsidRPr="004D3578">
        <w:t>"</w:t>
      </w:r>
    </w:p>
    <w:p w14:paraId="5CA3FF4B" w14:textId="2A29B57B" w:rsidR="005E05B4" w:rsidRPr="00D67716" w:rsidRDefault="005E05B4" w:rsidP="00C05DD0">
      <w:pPr>
        <w:pStyle w:val="EX"/>
        <w:rPr>
          <w:lang w:val="en-US"/>
        </w:rPr>
      </w:pPr>
      <w:r>
        <w:rPr>
          <w:lang w:val="en-US"/>
        </w:rPr>
        <w:t>[35]</w:t>
      </w:r>
      <w:r>
        <w:rPr>
          <w:lang w:val="en-US"/>
        </w:rPr>
        <w:tab/>
        <w:t>3GPP</w:t>
      </w:r>
      <w:r w:rsidR="004015A4" w:rsidRPr="004D3578">
        <w:t> </w:t>
      </w:r>
      <w:r>
        <w:rPr>
          <w:lang w:val="en-US"/>
        </w:rPr>
        <w:t>TS</w:t>
      </w:r>
      <w:r w:rsidR="004015A4" w:rsidRPr="004D3578">
        <w:t> </w:t>
      </w:r>
      <w:r>
        <w:rPr>
          <w:lang w:val="en-US"/>
        </w:rPr>
        <w:t xml:space="preserve">26.113: </w:t>
      </w:r>
      <w:r w:rsidR="00554920" w:rsidRPr="004D3578">
        <w:t>"</w:t>
      </w:r>
      <w:r w:rsidR="00DD3BB4" w:rsidRPr="00DD3BB4">
        <w:rPr>
          <w:lang w:val="en-US"/>
        </w:rPr>
        <w:t>Real-Time Media Communication; Protocols and APIs</w:t>
      </w:r>
      <w:r w:rsidR="00554920" w:rsidRPr="004D3578">
        <w:t>"</w:t>
      </w:r>
    </w:p>
    <w:p w14:paraId="01F971FD" w14:textId="46C00564" w:rsidR="0043167F" w:rsidRPr="006A48FC" w:rsidRDefault="00DB267A" w:rsidP="00C05DD0">
      <w:pPr>
        <w:pStyle w:val="EX"/>
        <w:rPr>
          <w:lang w:val="en-US"/>
        </w:rPr>
      </w:pPr>
      <w:r w:rsidRPr="006A48FC">
        <w:rPr>
          <w:lang w:val="en-US"/>
        </w:rPr>
        <w:t>[</w:t>
      </w:r>
      <w:r w:rsidR="0043167F" w:rsidRPr="006A48FC">
        <w:rPr>
          <w:lang w:val="en-US"/>
        </w:rPr>
        <w:t>36]</w:t>
      </w:r>
      <w:r w:rsidR="0043167F" w:rsidRPr="006A48FC">
        <w:rPr>
          <w:lang w:val="en-US"/>
        </w:rPr>
        <w:tab/>
        <w:t>3GPP</w:t>
      </w:r>
      <w:r w:rsidR="004015A4" w:rsidRPr="004D3578">
        <w:t> </w:t>
      </w:r>
      <w:r w:rsidR="0043167F" w:rsidRPr="006A48FC">
        <w:rPr>
          <w:lang w:val="en-US"/>
        </w:rPr>
        <w:t>TS</w:t>
      </w:r>
      <w:r w:rsidR="004015A4" w:rsidRPr="004D3578">
        <w:t> </w:t>
      </w:r>
      <w:r w:rsidR="0043167F" w:rsidRPr="006A48FC">
        <w:rPr>
          <w:lang w:val="en-US"/>
        </w:rPr>
        <w:t xml:space="preserve">26.143: </w:t>
      </w:r>
      <w:r w:rsidR="00554920" w:rsidRPr="004D3578">
        <w:t>"</w:t>
      </w:r>
      <w:r w:rsidR="00757431" w:rsidRPr="00757431">
        <w:rPr>
          <w:lang w:val="en-US"/>
        </w:rPr>
        <w:t>Messaging Media profiles</w:t>
      </w:r>
      <w:r w:rsidR="00554920" w:rsidRPr="004D3578">
        <w:t>"</w:t>
      </w:r>
    </w:p>
    <w:p w14:paraId="1A5AD62D" w14:textId="6CB238B6" w:rsidR="005F7673" w:rsidRPr="006A48FC" w:rsidRDefault="005F7673" w:rsidP="00C05DD0">
      <w:pPr>
        <w:pStyle w:val="EX"/>
        <w:rPr>
          <w:lang w:val="en-US"/>
        </w:rPr>
      </w:pPr>
      <w:r w:rsidRPr="006A48FC">
        <w:rPr>
          <w:lang w:val="en-US"/>
        </w:rPr>
        <w:t>[37]</w:t>
      </w:r>
      <w:r w:rsidRPr="006A48FC">
        <w:rPr>
          <w:lang w:val="en-US"/>
        </w:rPr>
        <w:tab/>
        <w:t>3GPP</w:t>
      </w:r>
      <w:r w:rsidR="004015A4" w:rsidRPr="004D3578">
        <w:t> </w:t>
      </w:r>
      <w:r w:rsidRPr="006A48FC">
        <w:rPr>
          <w:lang w:val="en-US"/>
        </w:rPr>
        <w:t>TS</w:t>
      </w:r>
      <w:r w:rsidR="004015A4" w:rsidRPr="004D3578">
        <w:t> </w:t>
      </w:r>
      <w:r w:rsidRPr="006A48FC">
        <w:rPr>
          <w:lang w:val="en-US"/>
        </w:rPr>
        <w:t>26.244:</w:t>
      </w:r>
      <w:r w:rsidR="00D13B54">
        <w:rPr>
          <w:lang w:val="en-US"/>
        </w:rPr>
        <w:t xml:space="preserve"> </w:t>
      </w:r>
      <w:r w:rsidR="00554920" w:rsidRPr="004D3578">
        <w:t>"</w:t>
      </w:r>
      <w:r w:rsidR="00D13B54" w:rsidRPr="00D13B54">
        <w:t>Transparent end-to-end packet switched streaming service (PSS); 3GPP file format (3GP)</w:t>
      </w:r>
      <w:r w:rsidR="00554920" w:rsidRPr="00554920">
        <w:t xml:space="preserve"> </w:t>
      </w:r>
      <w:r w:rsidR="00554920" w:rsidRPr="004D3578">
        <w:t>"</w:t>
      </w:r>
    </w:p>
    <w:p w14:paraId="3069A3D8" w14:textId="143F0758" w:rsidR="00106B2B" w:rsidRPr="006A48FC" w:rsidRDefault="00106B2B" w:rsidP="00C05DD0">
      <w:pPr>
        <w:pStyle w:val="EX"/>
        <w:rPr>
          <w:lang w:val="en-US"/>
        </w:rPr>
      </w:pPr>
      <w:r w:rsidRPr="006A48FC">
        <w:rPr>
          <w:lang w:val="en-US"/>
        </w:rPr>
        <w:t>[38]</w:t>
      </w:r>
      <w:r w:rsidRPr="006A48FC">
        <w:rPr>
          <w:lang w:val="en-US"/>
        </w:rPr>
        <w:tab/>
        <w:t>3GPP</w:t>
      </w:r>
      <w:r w:rsidR="004015A4" w:rsidRPr="004D3578">
        <w:t> </w:t>
      </w:r>
      <w:r w:rsidRPr="00106B2B">
        <w:rPr>
          <w:lang w:val="en-US"/>
        </w:rPr>
        <w:t>TR</w:t>
      </w:r>
      <w:r w:rsidR="004015A4" w:rsidRPr="004D3578">
        <w:t> </w:t>
      </w:r>
      <w:r w:rsidRPr="00106B2B">
        <w:rPr>
          <w:lang w:val="en-US"/>
        </w:rPr>
        <w:t>26.841:</w:t>
      </w:r>
      <w:r w:rsidR="000A1398">
        <w:rPr>
          <w:lang w:val="en-US"/>
        </w:rPr>
        <w:t xml:space="preserve"> </w:t>
      </w:r>
      <w:r w:rsidR="00AB27F0" w:rsidRPr="004D3578">
        <w:t>"</w:t>
      </w:r>
      <w:r w:rsidR="000A1398" w:rsidRPr="000A1398">
        <w:t>Study on Media Messaging</w:t>
      </w:r>
      <w:r w:rsidR="00AB27F0" w:rsidRPr="004D3578">
        <w:t>"</w:t>
      </w:r>
    </w:p>
    <w:p w14:paraId="33B51288" w14:textId="7323AE78" w:rsidR="005F7673" w:rsidRPr="006A48FC" w:rsidRDefault="00581D9D" w:rsidP="002929D6">
      <w:pPr>
        <w:pStyle w:val="EX"/>
        <w:rPr>
          <w:lang w:val="en-US"/>
        </w:rPr>
      </w:pPr>
      <w:r w:rsidRPr="006A48FC">
        <w:rPr>
          <w:lang w:val="en-US"/>
        </w:rPr>
        <w:t>[39]</w:t>
      </w:r>
      <w:r w:rsidRPr="006A48FC">
        <w:rPr>
          <w:lang w:val="en-US"/>
        </w:rPr>
        <w:tab/>
      </w:r>
      <w:r w:rsidRPr="00F1074D">
        <w:t>IETF</w:t>
      </w:r>
      <w:r>
        <w:t xml:space="preserve"> </w:t>
      </w:r>
      <w:r w:rsidR="002929D6" w:rsidRPr="006A48FC">
        <w:rPr>
          <w:lang w:val="en-US"/>
        </w:rPr>
        <w:t>More Instant Messaging Interoperability</w:t>
      </w:r>
      <w:r w:rsidR="001C0C2F">
        <w:rPr>
          <w:lang w:val="en-US"/>
        </w:rPr>
        <w:t>:</w:t>
      </w:r>
      <w:r w:rsidR="00F56E36" w:rsidRPr="00F56E36">
        <w:t xml:space="preserve"> </w:t>
      </w:r>
      <w:hyperlink r:id="rId29" w:history="1">
        <w:r w:rsidR="00261061" w:rsidRPr="004917A5">
          <w:rPr>
            <w:rStyle w:val="Hyperlink"/>
          </w:rPr>
          <w:t>https://datatracker.ietf.org/doc/draft-ietf-mimi-content/</w:t>
        </w:r>
      </w:hyperlink>
      <w:r w:rsidR="00261061">
        <w:t xml:space="preserve"> </w:t>
      </w:r>
      <w:r w:rsidR="00811B91" w:rsidRPr="004D3578">
        <w:t>"</w:t>
      </w:r>
      <w:r w:rsidR="00F1074D" w:rsidRPr="006A48FC">
        <w:rPr>
          <w:lang w:val="en-US"/>
        </w:rPr>
        <w:t>(MIMI) message content</w:t>
      </w:r>
      <w:r w:rsidR="00811B91" w:rsidRPr="004D3578">
        <w:t>"</w:t>
      </w:r>
      <w:r w:rsidR="00F1074D">
        <w:rPr>
          <w:lang w:val="en-US"/>
        </w:rPr>
        <w:t>, retrieved Feb. 03 2025.</w:t>
      </w:r>
    </w:p>
    <w:p w14:paraId="49FE600D" w14:textId="05E7F91C" w:rsidR="00A27F37" w:rsidRDefault="00A27F37" w:rsidP="00C05DD0">
      <w:pPr>
        <w:pStyle w:val="EX"/>
        <w:rPr>
          <w:lang w:val="en-US"/>
        </w:rPr>
      </w:pPr>
      <w:r w:rsidRPr="006A48FC">
        <w:rPr>
          <w:lang w:val="en-US"/>
        </w:rPr>
        <w:t>[40]</w:t>
      </w:r>
      <w:r w:rsidRPr="006A48FC">
        <w:rPr>
          <w:lang w:val="en-US"/>
        </w:rPr>
        <w:tab/>
      </w:r>
      <w:r w:rsidR="00AB27F0" w:rsidRPr="004D3578">
        <w:t>"</w:t>
      </w:r>
      <w:r w:rsidR="003F07F1" w:rsidRPr="003F07F1">
        <w:rPr>
          <w:lang w:val="en-US"/>
        </w:rPr>
        <w:t>Timestamp-independent Haptic-Visual Synchronization</w:t>
      </w:r>
      <w:r w:rsidR="00AB27F0" w:rsidRPr="004D3578">
        <w:t>"</w:t>
      </w:r>
      <w:r w:rsidR="002C202A">
        <w:rPr>
          <w:lang w:val="en-US"/>
        </w:rPr>
        <w:t>,</w:t>
      </w:r>
      <w:r w:rsidR="002833A4" w:rsidRPr="003965A4">
        <w:rPr>
          <w:lang w:val="en-US"/>
        </w:rPr>
        <w:t xml:space="preserve"> </w:t>
      </w:r>
      <w:hyperlink r:id="rId30" w:history="1">
        <w:r w:rsidR="002C202A" w:rsidRPr="007D187D">
          <w:rPr>
            <w:rStyle w:val="Hyperlink"/>
            <w:lang w:val="en-US"/>
          </w:rPr>
          <w:t>https://arxiv.org/abs/2205.03684</w:t>
        </w:r>
      </w:hyperlink>
      <w:r w:rsidR="002C202A">
        <w:rPr>
          <w:lang w:val="en-US"/>
        </w:rPr>
        <w:t xml:space="preserve">, </w:t>
      </w:r>
      <w:r w:rsidR="003965A4" w:rsidRPr="003965A4">
        <w:rPr>
          <w:lang w:val="en-US"/>
        </w:rPr>
        <w:t>retr</w:t>
      </w:r>
      <w:r w:rsidR="003965A4" w:rsidRPr="006A48FC">
        <w:rPr>
          <w:lang w:val="en-US"/>
        </w:rPr>
        <w:t>ieved</w:t>
      </w:r>
      <w:r w:rsidR="003965A4">
        <w:rPr>
          <w:lang w:val="en-US"/>
        </w:rPr>
        <w:t xml:space="preserve"> Jan 14th 2025</w:t>
      </w:r>
    </w:p>
    <w:p w14:paraId="6464B3D0" w14:textId="5F995F16" w:rsidR="004D6A29" w:rsidRDefault="004D6A29" w:rsidP="00C05DD0">
      <w:pPr>
        <w:pStyle w:val="EX"/>
        <w:rPr>
          <w:highlight w:val="yellow"/>
        </w:rPr>
      </w:pPr>
      <w:r>
        <w:rPr>
          <w:lang w:val="en-US"/>
        </w:rPr>
        <w:t>[41]</w:t>
      </w:r>
      <w:r>
        <w:rPr>
          <w:lang w:val="en-US"/>
        </w:rPr>
        <w:tab/>
      </w:r>
      <w:r w:rsidRPr="008B3FA3">
        <w:rPr>
          <w:lang w:val="en-US"/>
        </w:rPr>
        <w:t>3GPP</w:t>
      </w:r>
      <w:r w:rsidR="004015A4" w:rsidRPr="004D3578">
        <w:t> </w:t>
      </w:r>
      <w:r w:rsidR="008B3FA3" w:rsidRPr="008B3FA3">
        <w:rPr>
          <w:lang w:val="en-US"/>
        </w:rPr>
        <w:t>TS</w:t>
      </w:r>
      <w:r w:rsidR="004015A4" w:rsidRPr="004D3578">
        <w:t> </w:t>
      </w:r>
      <w:r w:rsidRPr="006A48FC">
        <w:t>26</w:t>
      </w:r>
      <w:r w:rsidR="008B3FA3" w:rsidRPr="006A48FC">
        <w:t>.</w:t>
      </w:r>
      <w:r w:rsidRPr="006A48FC">
        <w:t>522</w:t>
      </w:r>
      <w:r w:rsidR="008B3FA3" w:rsidRPr="006A48FC">
        <w:t xml:space="preserve">: </w:t>
      </w:r>
      <w:r w:rsidR="00A37DAA" w:rsidRPr="004D3578">
        <w:t>"</w:t>
      </w:r>
      <w:r w:rsidR="008B3FA3" w:rsidRPr="006A48FC">
        <w:t>5G Real-time Media Transport Protocol Configurations</w:t>
      </w:r>
      <w:r w:rsidR="00A37DAA" w:rsidRPr="004D3578">
        <w:t>"</w:t>
      </w:r>
    </w:p>
    <w:p w14:paraId="4D139B08" w14:textId="46D7A1EB" w:rsidR="005C518B" w:rsidRDefault="005C518B" w:rsidP="00C05DD0">
      <w:pPr>
        <w:pStyle w:val="EX"/>
      </w:pPr>
      <w:r w:rsidRPr="006A48FC">
        <w:t>[42]</w:t>
      </w:r>
      <w:r w:rsidRPr="006A48FC">
        <w:tab/>
      </w:r>
      <w:r w:rsidRPr="000B5F03">
        <w:t>3GPP</w:t>
      </w:r>
      <w:r w:rsidR="004015A4" w:rsidRPr="004D3578">
        <w:t> </w:t>
      </w:r>
      <w:r w:rsidRPr="006A48FC">
        <w:t>TS</w:t>
      </w:r>
      <w:r w:rsidR="004015A4" w:rsidRPr="004D3578">
        <w:t> </w:t>
      </w:r>
      <w:r w:rsidRPr="006A48FC">
        <w:t>29.514</w:t>
      </w:r>
      <w:r w:rsidR="000B5F03" w:rsidRPr="006A48FC">
        <w:t xml:space="preserve">: </w:t>
      </w:r>
      <w:r w:rsidR="00A37DAA" w:rsidRPr="004D3578">
        <w:t>"</w:t>
      </w:r>
      <w:r w:rsidR="00824B22">
        <w:t>5</w:t>
      </w:r>
      <w:r w:rsidR="000B5F03" w:rsidRPr="006A48FC">
        <w:t>G System; Policy Authorization Service; Stage 3</w:t>
      </w:r>
      <w:r w:rsidR="00A37DAA" w:rsidRPr="004D3578">
        <w:t>"</w:t>
      </w:r>
    </w:p>
    <w:p w14:paraId="03167BBE" w14:textId="065E7D6D" w:rsidR="00BA1954" w:rsidRDefault="00BA1954" w:rsidP="00C05DD0">
      <w:pPr>
        <w:pStyle w:val="EX"/>
      </w:pPr>
      <w:r>
        <w:t>[43]</w:t>
      </w:r>
      <w:r>
        <w:tab/>
        <w:t>ITU-R</w:t>
      </w:r>
      <w:r w:rsidR="004015A4" w:rsidRPr="004D3578">
        <w:t> </w:t>
      </w:r>
      <w:r w:rsidRPr="00E73B99">
        <w:t>BS.1534</w:t>
      </w:r>
      <w:r>
        <w:t>-3</w:t>
      </w:r>
      <w:r w:rsidRPr="00E73B99">
        <w:t xml:space="preserve">: </w:t>
      </w:r>
      <w:r w:rsidR="00A37DAA" w:rsidRPr="004D3578">
        <w:t>"</w:t>
      </w:r>
      <w:r w:rsidRPr="00E73B99">
        <w:t>Method for the subjective assessment of intermediate quality level of audio systems</w:t>
      </w:r>
      <w:r w:rsidR="00A37DAA" w:rsidRPr="004D3578">
        <w:t>"</w:t>
      </w:r>
    </w:p>
    <w:p w14:paraId="2CFEE066" w14:textId="13A5F28F" w:rsidR="002A0786" w:rsidRDefault="002A0786" w:rsidP="002A0786">
      <w:pPr>
        <w:pStyle w:val="EX"/>
      </w:pPr>
      <w:r>
        <w:t>[44]</w:t>
      </w:r>
      <w:r>
        <w:tab/>
      </w:r>
      <w:r w:rsidR="002C202A">
        <w:t xml:space="preserve">MPEG: </w:t>
      </w:r>
      <w:r w:rsidRPr="00E8082D">
        <w:t>S/N 24923</w:t>
      </w:r>
      <w:r>
        <w:t xml:space="preserve"> </w:t>
      </w:r>
      <w:r w:rsidR="00AB2CB3" w:rsidRPr="004D3578">
        <w:t>"</w:t>
      </w:r>
      <w:r w:rsidRPr="00E8082D">
        <w:t>Report on the MPEG Haptics Phase 1 Performances, Jan’25, Geneva</w:t>
      </w:r>
      <w:r w:rsidR="00AB2CB3" w:rsidRPr="004D3578">
        <w:t>"</w:t>
      </w:r>
    </w:p>
    <w:p w14:paraId="0B70B19B" w14:textId="3FFEF670" w:rsidR="001D5CDD" w:rsidRDefault="001D5CDD" w:rsidP="002A0786">
      <w:pPr>
        <w:pStyle w:val="EX"/>
      </w:pPr>
      <w:r>
        <w:t>[45]</w:t>
      </w:r>
      <w:r>
        <w:tab/>
      </w:r>
      <w:r w:rsidRPr="005F45A8">
        <w:t>ISO/IEC</w:t>
      </w:r>
      <w:r w:rsidR="00B71629" w:rsidRPr="004D3578">
        <w:t> </w:t>
      </w:r>
      <w:r w:rsidRPr="005F45A8">
        <w:t>23090-33</w:t>
      </w:r>
      <w:r w:rsidR="005F45A8" w:rsidRPr="005F45A8">
        <w:t xml:space="preserve">: </w:t>
      </w:r>
      <w:r w:rsidR="00A37DAA" w:rsidRPr="004D3578">
        <w:t>"</w:t>
      </w:r>
      <w:r w:rsidR="005F45A8" w:rsidRPr="005F45A8">
        <w:t>Information technology — Coded representation of immersive media — Part 33: Conformance and reference software for haptics coding</w:t>
      </w:r>
      <w:r w:rsidR="00A37DAA" w:rsidRPr="004D3578">
        <w:t>"</w:t>
      </w:r>
    </w:p>
    <w:p w14:paraId="03C22A9F" w14:textId="5CDB4DF3" w:rsidR="00B849B3" w:rsidRDefault="00B849B3" w:rsidP="00B849B3">
      <w:pPr>
        <w:pStyle w:val="EX"/>
      </w:pPr>
      <w:r w:rsidRPr="003A27C2">
        <w:t>[46]</w:t>
      </w:r>
      <w:r>
        <w:tab/>
        <w:t>3GPP</w:t>
      </w:r>
      <w:r w:rsidRPr="004D3578">
        <w:t> </w:t>
      </w:r>
      <w:r>
        <w:t>TS</w:t>
      </w:r>
      <w:r w:rsidRPr="004D3578">
        <w:t> </w:t>
      </w:r>
      <w:r>
        <w:t xml:space="preserve">23.501: </w:t>
      </w:r>
      <w:r w:rsidRPr="004D3578">
        <w:t>"</w:t>
      </w:r>
      <w:r w:rsidRPr="00372484">
        <w:t>System architecture for the 5G System (5GS)</w:t>
      </w:r>
      <w:r w:rsidRPr="004D3578">
        <w:t>"</w:t>
      </w:r>
    </w:p>
    <w:p w14:paraId="61ED8C49" w14:textId="1C31B1D8" w:rsidR="00AD5841" w:rsidRDefault="00AD5841" w:rsidP="00B849B3">
      <w:pPr>
        <w:pStyle w:val="EX"/>
      </w:pPr>
      <w:r>
        <w:t>[47]</w:t>
      </w:r>
      <w:r>
        <w:tab/>
        <w:t>3GPP</w:t>
      </w:r>
      <w:r w:rsidRPr="004D3578">
        <w:t> </w:t>
      </w:r>
      <w:r>
        <w:t>TS</w:t>
      </w:r>
      <w:r w:rsidRPr="004D3578">
        <w:t> </w:t>
      </w:r>
      <w:r>
        <w:t xml:space="preserve">26.511: </w:t>
      </w:r>
      <w:r w:rsidRPr="004D3578">
        <w:t>"</w:t>
      </w:r>
      <w:r w:rsidR="000F6386" w:rsidRPr="000F6386">
        <w:t>5G Media Streaming (5GMS); Profiles, codecs and format</w:t>
      </w:r>
      <w:r w:rsidR="000F6386">
        <w:t>s</w:t>
      </w:r>
      <w:r w:rsidR="000F6386" w:rsidRPr="004D3578">
        <w:t>"</w:t>
      </w:r>
    </w:p>
    <w:p w14:paraId="3AB5B547" w14:textId="75DF928D" w:rsidR="00224C7B" w:rsidRDefault="00224C7B" w:rsidP="00B849B3">
      <w:pPr>
        <w:pStyle w:val="EX"/>
      </w:pPr>
      <w:r>
        <w:t>[48]</w:t>
      </w:r>
      <w:r>
        <w:tab/>
        <w:t>3GPP</w:t>
      </w:r>
      <w:r w:rsidRPr="004D3578">
        <w:t> </w:t>
      </w:r>
      <w:r>
        <w:t>TS</w:t>
      </w:r>
      <w:r w:rsidRPr="004D3578">
        <w:t> </w:t>
      </w:r>
      <w:r>
        <w:t xml:space="preserve">26.567: </w:t>
      </w:r>
      <w:r w:rsidRPr="004D3578">
        <w:t>"</w:t>
      </w:r>
      <w:r w:rsidR="006E7883" w:rsidRPr="006E7883">
        <w:t>Split rendering over IMS</w:t>
      </w:r>
      <w:r w:rsidR="006E7883" w:rsidRPr="004D3578">
        <w:t>"</w:t>
      </w:r>
    </w:p>
    <w:p w14:paraId="293CAC24" w14:textId="2E07440F" w:rsidR="00824B22" w:rsidRPr="006A48FC" w:rsidRDefault="00824B22" w:rsidP="00B849B3">
      <w:pPr>
        <w:pStyle w:val="EX"/>
      </w:pPr>
      <w:r>
        <w:t>[49]</w:t>
      </w:r>
      <w:r>
        <w:tab/>
        <w:t>3GPP</w:t>
      </w:r>
      <w:r w:rsidRPr="004D3578">
        <w:t> </w:t>
      </w:r>
      <w:r>
        <w:t>TR</w:t>
      </w:r>
      <w:r w:rsidRPr="004D3578">
        <w:t> </w:t>
      </w:r>
      <w:r>
        <w:t xml:space="preserve">26.925: </w:t>
      </w:r>
      <w:r w:rsidRPr="004D3578">
        <w:t>"</w:t>
      </w:r>
      <w:r w:rsidRPr="00824B22">
        <w:t>Typical traffic characteristics of media services on 3GPP networks</w:t>
      </w:r>
      <w:r w:rsidRPr="004D3578">
        <w:t>"</w:t>
      </w:r>
    </w:p>
    <w:p w14:paraId="7B67A614" w14:textId="119F61BA" w:rsidR="001D7315" w:rsidRDefault="001D7315" w:rsidP="00641BB3">
      <w:pPr>
        <w:pStyle w:val="EX"/>
        <w:ind w:left="0" w:firstLine="0"/>
        <w:rPr>
          <w:rStyle w:val="Hyperlink"/>
        </w:rPr>
      </w:pPr>
    </w:p>
    <w:p w14:paraId="24ACB616" w14:textId="77777777" w:rsidR="00080512" w:rsidRPr="004D3578" w:rsidRDefault="00080512">
      <w:pPr>
        <w:pStyle w:val="Heading1"/>
      </w:pPr>
      <w:bookmarkStart w:id="31" w:name="definitions"/>
      <w:bookmarkStart w:id="32" w:name="_Toc184113678"/>
      <w:bookmarkStart w:id="33" w:name="_Toc189812288"/>
      <w:bookmarkStart w:id="34" w:name="_Toc190105052"/>
      <w:bookmarkStart w:id="35" w:name="_Toc191028070"/>
      <w:bookmarkEnd w:id="31"/>
      <w:r w:rsidRPr="004D3578">
        <w:t>3</w:t>
      </w:r>
      <w:r w:rsidRPr="004D3578">
        <w:tab/>
        <w:t>Definitions</w:t>
      </w:r>
      <w:r w:rsidR="00602AEA">
        <w:t xml:space="preserve"> of terms, symbols and abbreviations</w:t>
      </w:r>
      <w:bookmarkEnd w:id="32"/>
      <w:bookmarkEnd w:id="33"/>
      <w:bookmarkEnd w:id="34"/>
      <w:bookmarkEnd w:id="35"/>
    </w:p>
    <w:p w14:paraId="6CBABCF9" w14:textId="77777777" w:rsidR="00080512" w:rsidRPr="004D3578" w:rsidRDefault="00080512">
      <w:pPr>
        <w:pStyle w:val="Heading2"/>
      </w:pPr>
      <w:bookmarkStart w:id="36" w:name="_Toc184113679"/>
      <w:bookmarkStart w:id="37" w:name="_Toc189812289"/>
      <w:bookmarkStart w:id="38" w:name="_Toc190105053"/>
      <w:bookmarkStart w:id="39" w:name="_Toc191028071"/>
      <w:r w:rsidRPr="004D3578">
        <w:t>3.1</w:t>
      </w:r>
      <w:r w:rsidRPr="004D3578">
        <w:tab/>
      </w:r>
      <w:r w:rsidR="002B6339">
        <w:t>Terms</w:t>
      </w:r>
      <w:bookmarkEnd w:id="36"/>
      <w:bookmarkEnd w:id="37"/>
      <w:bookmarkEnd w:id="38"/>
      <w:bookmarkEnd w:id="3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F83E7B" w14:textId="77777777" w:rsidR="00080512" w:rsidRPr="004D3578" w:rsidRDefault="00080512">
      <w:pPr>
        <w:pStyle w:val="EW"/>
      </w:pPr>
    </w:p>
    <w:p w14:paraId="5E81C5C1" w14:textId="37854A76" w:rsidR="00080512" w:rsidRPr="004D3578" w:rsidRDefault="00080512">
      <w:pPr>
        <w:pStyle w:val="Heading2"/>
      </w:pPr>
      <w:bookmarkStart w:id="40" w:name="_Toc184113681"/>
      <w:bookmarkStart w:id="41" w:name="_Toc189812291"/>
      <w:bookmarkStart w:id="42" w:name="_Toc190105054"/>
      <w:bookmarkStart w:id="43" w:name="_Toc191028072"/>
      <w:r w:rsidRPr="004D3578">
        <w:t>3.</w:t>
      </w:r>
      <w:r w:rsidR="009935F4">
        <w:t>2</w:t>
      </w:r>
      <w:r w:rsidRPr="004D3578">
        <w:tab/>
        <w:t>Abbreviations</w:t>
      </w:r>
      <w:bookmarkEnd w:id="40"/>
      <w:bookmarkEnd w:id="41"/>
      <w:bookmarkEnd w:id="42"/>
      <w:bookmarkEnd w:id="43"/>
    </w:p>
    <w:p w14:paraId="16A04C7F" w14:textId="61273A3E" w:rsidR="00080512" w:rsidRPr="00641BB3" w:rsidRDefault="00080512" w:rsidP="00641BB3">
      <w:pPr>
        <w:keepNext/>
        <w:rPr>
          <w:lang w:val="en-US"/>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CE6C386" w14:textId="4DD68D03" w:rsidR="00334413" w:rsidRPr="00641BB3" w:rsidRDefault="00334413" w:rsidP="002C63CB">
      <w:pPr>
        <w:pStyle w:val="EW"/>
        <w:rPr>
          <w:lang w:val="en-US"/>
        </w:rPr>
      </w:pPr>
      <w:r w:rsidRPr="00641BB3">
        <w:rPr>
          <w:lang w:val="en-US"/>
        </w:rPr>
        <w:t>AI</w:t>
      </w:r>
      <w:r w:rsidRPr="00641BB3">
        <w:rPr>
          <w:lang w:val="en-US"/>
        </w:rPr>
        <w:tab/>
      </w:r>
      <w:r w:rsidR="00C876AA" w:rsidRPr="00641BB3">
        <w:rPr>
          <w:lang w:val="en-US"/>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pPr>
      <w:r>
        <w:t>AVH</w:t>
      </w:r>
      <w:r>
        <w:tab/>
        <w:t>Audio Video Haptics</w:t>
      </w:r>
    </w:p>
    <w:p w14:paraId="26D59922" w14:textId="2EA117BE" w:rsidR="005D02AA" w:rsidRDefault="005D02AA" w:rsidP="002C63CB">
      <w:pPr>
        <w:pStyle w:val="EW"/>
      </w:pPr>
      <w:r>
        <w:t>DASH</w:t>
      </w:r>
      <w:r>
        <w:tab/>
      </w:r>
      <w:r w:rsidR="00997113" w:rsidRPr="00997113">
        <w:t>Dynamic Adaptive Streaming over HTTP</w:t>
      </w:r>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lastRenderedPageBreak/>
        <w:t>JSON</w:t>
      </w:r>
      <w:r w:rsidRPr="00640BCA">
        <w:rPr>
          <w:lang w:val="en-US"/>
        </w:rPr>
        <w:tab/>
        <w:t>JavaScript Object Notation</w:t>
      </w:r>
    </w:p>
    <w:p w14:paraId="2B698A5F" w14:textId="77777777" w:rsidR="00FC6EC0" w:rsidRDefault="00FC6EC0" w:rsidP="00FC6EC0">
      <w:pPr>
        <w:pStyle w:val="EW"/>
        <w:rPr>
          <w:lang w:val="en-US"/>
        </w:rPr>
      </w:pPr>
      <w:r>
        <w:rPr>
          <w:lang w:val="en-US"/>
        </w:rPr>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136D8FCB" w14:textId="39B69A5C" w:rsidR="00A67411" w:rsidRDefault="00A67411" w:rsidP="00FC6EC0">
      <w:pPr>
        <w:pStyle w:val="EW"/>
        <w:rPr>
          <w:lang w:val="en-US"/>
        </w:rPr>
      </w:pPr>
      <w:r>
        <w:rPr>
          <w:lang w:val="en-US"/>
        </w:rPr>
        <w:t>MAF</w:t>
      </w:r>
      <w:r w:rsidR="008D67BA">
        <w:rPr>
          <w:lang w:val="en-US"/>
        </w:rPr>
        <w:tab/>
        <w:t>Media Access Function</w:t>
      </w:r>
    </w:p>
    <w:p w14:paraId="0AEE331C" w14:textId="38F24E44" w:rsidR="00FC6EC0" w:rsidRPr="00641BB3" w:rsidRDefault="00933673" w:rsidP="00FC6EC0">
      <w:pPr>
        <w:pStyle w:val="EW"/>
      </w:pPr>
      <w:r w:rsidRPr="5E404541">
        <w:rPr>
          <w:rFonts w:eastAsiaTheme="minorEastAsia"/>
          <w:lang w:eastAsia="ko-KR"/>
        </w:rPr>
        <w:t>MIHS</w:t>
      </w:r>
      <w:r w:rsidR="00C32634">
        <w:rPr>
          <w:rFonts w:eastAsiaTheme="minorEastAsia"/>
          <w:lang w:eastAsia="ko-KR"/>
        </w:rPr>
        <w:tab/>
      </w:r>
      <w:r w:rsidR="00FC6EC0" w:rsidRPr="00641BB3">
        <w:t>MPEG</w:t>
      </w:r>
      <w:r w:rsidR="00822B9A" w:rsidRPr="00822B9A">
        <w:rPr>
          <w:rFonts w:eastAsiaTheme="minorEastAsia"/>
          <w:lang w:eastAsia="ko-KR"/>
        </w:rPr>
        <w:t>-I Haptic Stream</w:t>
      </w:r>
    </w:p>
    <w:p w14:paraId="4370D354" w14:textId="4E3991EE" w:rsidR="00587A93" w:rsidRDefault="00587A93" w:rsidP="00FC6EC0">
      <w:pPr>
        <w:pStyle w:val="EW"/>
        <w:rPr>
          <w:lang w:val="en-US"/>
        </w:rPr>
      </w:pPr>
      <w:r>
        <w:rPr>
          <w:rFonts w:eastAsiaTheme="minorEastAsia"/>
          <w:lang w:eastAsia="ko-KR"/>
        </w:rPr>
        <w:t>MIMI</w:t>
      </w:r>
      <w:r>
        <w:rPr>
          <w:rFonts w:eastAsiaTheme="minorEastAsia"/>
          <w:lang w:eastAsia="ko-KR"/>
        </w:rPr>
        <w:tab/>
      </w:r>
      <w:r w:rsidR="000C4F51" w:rsidRPr="00CF408B">
        <w:t>More Instant Messaging Interoperability</w:t>
      </w:r>
    </w:p>
    <w:p w14:paraId="2D4560EA" w14:textId="121A0404" w:rsidR="004D5599" w:rsidRDefault="0020427D" w:rsidP="009935F4">
      <w:pPr>
        <w:pStyle w:val="EW"/>
        <w:rPr>
          <w:lang w:val="en-US"/>
        </w:rPr>
      </w:pPr>
      <w:r>
        <w:rPr>
          <w:lang w:val="en-US"/>
        </w:rPr>
        <w:t>MMBP</w:t>
      </w:r>
      <w:r w:rsidR="00C32634">
        <w:rPr>
          <w:lang w:val="en-US"/>
        </w:rPr>
        <w:tab/>
      </w:r>
      <w:r w:rsidR="00F215C8" w:rsidRPr="00F755A3">
        <w:t>multimedia messaging body part</w:t>
      </w:r>
    </w:p>
    <w:p w14:paraId="78A6A46A" w14:textId="0BDEBFB1" w:rsidR="000648DE" w:rsidRDefault="000648DE" w:rsidP="00FC6EC0">
      <w:pPr>
        <w:pStyle w:val="EW"/>
      </w:pPr>
      <w:r>
        <w:t>MPD</w:t>
      </w:r>
      <w:r w:rsidR="00C32634">
        <w:tab/>
      </w:r>
      <w:r w:rsidR="005619D8">
        <w:t>M</w:t>
      </w:r>
      <w:r w:rsidR="005619D8" w:rsidRPr="005619D8">
        <w:t xml:space="preserve">edia </w:t>
      </w:r>
      <w:r w:rsidR="005619D8">
        <w:t>P</w:t>
      </w:r>
      <w:r w:rsidR="005619D8" w:rsidRPr="005619D8">
        <w:t xml:space="preserve">resentation </w:t>
      </w:r>
      <w:r w:rsidR="005619D8">
        <w:t>D</w:t>
      </w:r>
      <w:r w:rsidR="005619D8" w:rsidRPr="005619D8">
        <w:t>escription</w:t>
      </w:r>
    </w:p>
    <w:p w14:paraId="45E7AC5A" w14:textId="6F826697" w:rsidR="001C7BA0" w:rsidRDefault="001C7BA0" w:rsidP="00FC6EC0">
      <w:pPr>
        <w:pStyle w:val="EW"/>
        <w:rPr>
          <w:lang w:val="en-US"/>
        </w:rPr>
      </w:pPr>
      <w:r>
        <w:t xml:space="preserve">MRFP </w:t>
      </w:r>
      <w:r w:rsidR="000353C6">
        <w:tab/>
        <w:t>M</w:t>
      </w:r>
      <w:r w:rsidR="000353C6" w:rsidRPr="000353C6">
        <w:t>ultimedia Resource Function Processor</w:t>
      </w:r>
    </w:p>
    <w:p w14:paraId="5C7EBE11" w14:textId="77777777" w:rsidR="004B7F3D" w:rsidRDefault="00A67411" w:rsidP="00FC6EC0">
      <w:pPr>
        <w:pStyle w:val="EW"/>
      </w:pPr>
      <w:r>
        <w:rPr>
          <w:lang w:val="en-US"/>
        </w:rPr>
        <w:t>MTSI</w:t>
      </w:r>
      <w:r w:rsidR="00C32634">
        <w:rPr>
          <w:lang w:val="en-US"/>
        </w:rPr>
        <w:tab/>
      </w:r>
      <w:r w:rsidR="006B744B" w:rsidRPr="006B744B">
        <w:t>Multimedia Telephony Service for IMS</w:t>
      </w:r>
    </w:p>
    <w:p w14:paraId="6F2B6F6B" w14:textId="42B15634" w:rsidR="00FC6EC0" w:rsidRDefault="00FC6EC0" w:rsidP="00FC6EC0">
      <w:pPr>
        <w:pStyle w:val="EW"/>
        <w:rPr>
          <w:lang w:val="en-US"/>
        </w:rPr>
      </w:pPr>
      <w:r>
        <w:rPr>
          <w:lang w:val="en-US"/>
        </w:rPr>
        <w:t>PCM</w:t>
      </w:r>
      <w:r>
        <w:rPr>
          <w:lang w:val="en-US"/>
        </w:rPr>
        <w:tab/>
        <w:t>Pulse-Code Modulation</w:t>
      </w:r>
    </w:p>
    <w:p w14:paraId="7D496C92" w14:textId="4D04D7C2" w:rsidR="005E5B18" w:rsidRDefault="005E5B18" w:rsidP="00FC6EC0">
      <w:pPr>
        <w:pStyle w:val="EW"/>
      </w:pPr>
      <w:r w:rsidRPr="00A95F1F">
        <w:t>PDU</w:t>
      </w:r>
      <w:r w:rsidR="00375929">
        <w:tab/>
        <w:t>Protocol Data Unit</w:t>
      </w:r>
    </w:p>
    <w:p w14:paraId="4EBE3288" w14:textId="133CBED6" w:rsidR="005E5B18" w:rsidRPr="006A48FC" w:rsidRDefault="004D5599" w:rsidP="00FC6EC0">
      <w:pPr>
        <w:pStyle w:val="EW"/>
      </w:pPr>
      <w:r w:rsidRPr="0096116A">
        <w:t>PSI</w:t>
      </w:r>
      <w:r w:rsidRPr="0096116A">
        <w:tab/>
      </w:r>
      <w:r w:rsidR="005E5B18" w:rsidRPr="0096116A">
        <w:t xml:space="preserve">PDU Set Importance </w:t>
      </w:r>
    </w:p>
    <w:p w14:paraId="705E4930" w14:textId="77777777" w:rsidR="00FC6EC0" w:rsidRDefault="00FC6EC0" w:rsidP="00FC6EC0">
      <w:pPr>
        <w:pStyle w:val="EW"/>
        <w:rPr>
          <w:lang w:val="en-US"/>
        </w:rPr>
      </w:pPr>
      <w:r>
        <w:rPr>
          <w:lang w:val="en-US"/>
        </w:rPr>
        <w:t>SMPTE</w:t>
      </w:r>
      <w:r>
        <w:rPr>
          <w:lang w:val="en-US"/>
        </w:rPr>
        <w:tab/>
        <w:t>Society of Motion Picture Television Experts</w:t>
      </w:r>
    </w:p>
    <w:p w14:paraId="20B2E5B5" w14:textId="2A9BC211" w:rsidR="00A67411" w:rsidRDefault="00A67411" w:rsidP="00FC6EC0">
      <w:pPr>
        <w:pStyle w:val="EW"/>
        <w:rPr>
          <w:lang w:val="en-US"/>
        </w:rPr>
      </w:pPr>
      <w:r>
        <w:rPr>
          <w:lang w:val="en-US"/>
        </w:rPr>
        <w:t>SRC</w:t>
      </w:r>
      <w:r w:rsidR="00C32634">
        <w:rPr>
          <w:lang w:val="en-US"/>
        </w:rPr>
        <w:tab/>
      </w:r>
      <w:r w:rsidR="00802A63">
        <w:rPr>
          <w:lang w:val="en-US"/>
        </w:rPr>
        <w:t>Split Rendering Client</w:t>
      </w:r>
    </w:p>
    <w:p w14:paraId="1D63F1C7" w14:textId="19D03ECC" w:rsidR="00802A63" w:rsidRDefault="00802A63" w:rsidP="00FC6EC0">
      <w:pPr>
        <w:pStyle w:val="EW"/>
        <w:rPr>
          <w:lang w:val="en-US"/>
        </w:rPr>
      </w:pPr>
      <w:r>
        <w:rPr>
          <w:lang w:val="en-US"/>
        </w:rPr>
        <w:t>SRS</w:t>
      </w:r>
      <w:r>
        <w:rPr>
          <w:lang w:val="en-US"/>
        </w:rPr>
        <w:tab/>
        <w:t>Split rendering Server</w:t>
      </w:r>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1EA365ED" w14:textId="73FD722F" w:rsidR="00080512" w:rsidRDefault="002C63CB">
      <w:pPr>
        <w:pStyle w:val="EW"/>
        <w:rPr>
          <w:lang w:val="en-US"/>
        </w:rPr>
      </w:pPr>
      <w:r w:rsidRPr="00641BB3">
        <w:rPr>
          <w:lang w:val="en-US"/>
        </w:rPr>
        <w:t>XR</w:t>
      </w:r>
      <w:r w:rsidRPr="00641BB3">
        <w:rPr>
          <w:lang w:val="en-US"/>
        </w:rPr>
        <w:tab/>
        <w:t>Extended Reality</w:t>
      </w:r>
    </w:p>
    <w:p w14:paraId="52C6F6E4" w14:textId="77777777" w:rsidR="00154F50" w:rsidRPr="00641BB3" w:rsidRDefault="00154F50">
      <w:pPr>
        <w:pStyle w:val="EW"/>
        <w:rPr>
          <w:lang w:val="en-US"/>
        </w:rPr>
      </w:pPr>
    </w:p>
    <w:p w14:paraId="73E89163" w14:textId="77777777" w:rsidR="006F6786" w:rsidRDefault="00080512">
      <w:pPr>
        <w:pStyle w:val="Heading1"/>
      </w:pPr>
      <w:bookmarkStart w:id="44" w:name="clause4"/>
      <w:bookmarkStart w:id="45" w:name="_Toc184113682"/>
      <w:bookmarkStart w:id="46" w:name="_Toc189812292"/>
      <w:bookmarkStart w:id="47" w:name="_Toc190105055"/>
      <w:bookmarkStart w:id="48" w:name="_Toc191028073"/>
      <w:bookmarkEnd w:id="44"/>
      <w:r w:rsidRPr="004D3578">
        <w:t>4</w:t>
      </w:r>
      <w:r w:rsidRPr="004D3578">
        <w:tab/>
      </w:r>
      <w:r w:rsidR="006F6786">
        <w:t>Background</w:t>
      </w:r>
      <w:bookmarkEnd w:id="45"/>
      <w:bookmarkEnd w:id="46"/>
      <w:bookmarkEnd w:id="47"/>
      <w:bookmarkEnd w:id="48"/>
    </w:p>
    <w:p w14:paraId="12015FC1" w14:textId="77777777" w:rsidR="000D0188" w:rsidRDefault="000D0188" w:rsidP="000D0188">
      <w:pPr>
        <w:pStyle w:val="Heading2"/>
      </w:pPr>
      <w:bookmarkStart w:id="49" w:name="_Toc184113683"/>
      <w:bookmarkStart w:id="50" w:name="_Toc189812293"/>
      <w:bookmarkStart w:id="51" w:name="_Toc190105056"/>
      <w:bookmarkStart w:id="52" w:name="_Toc191028074"/>
      <w:r>
        <w:t>4.1</w:t>
      </w:r>
      <w:r>
        <w:tab/>
        <w:t>Introduction</w:t>
      </w:r>
      <w:bookmarkEnd w:id="49"/>
      <w:bookmarkEnd w:id="50"/>
      <w:bookmarkEnd w:id="51"/>
      <w:bookmarkEnd w:id="52"/>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53"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48pt" o:ole="">
            <v:imagedata r:id="rId31" o:title=""/>
          </v:shape>
          <o:OLEObject Type="Embed" ProgID="Visio.Drawing.15" ShapeID="_x0000_i1025" DrawAspect="Content" ObjectID="_1801641952" r:id="rId32"/>
        </w:object>
      </w:r>
      <w:r>
        <w:object w:dxaOrig="8341" w:dyaOrig="1538" w14:anchorId="7505EED4">
          <v:shape id="_x0000_i1026" type="#_x0000_t75" style="width:420pt;height:78pt" o:ole="">
            <v:imagedata r:id="rId33" o:title=""/>
          </v:shape>
          <o:OLEObject Type="Embed" ProgID="Visio.Drawing.15" ShapeID="_x0000_i1026" DrawAspect="Content" ObjectID="_1801641953" r:id="rId34"/>
        </w:object>
      </w:r>
    </w:p>
    <w:bookmarkEnd w:id="53"/>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3D2AA449"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w:t>
      </w:r>
      <w:r w:rsidRPr="001314E7">
        <w:lastRenderedPageBreak/>
        <w:t xml:space="preserve">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and tactile feedback in wearable devices like smartwatches. The different haptic modalities (including both tactile and kin</w:t>
      </w:r>
      <w:r w:rsidR="00100180">
        <w:t>a</w:t>
      </w:r>
      <w:r w:rsidRPr="001314E7">
        <w:t>esthetic)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027" type="#_x0000_t75" style="width:480pt;height:48pt" o:ole="">
            <v:imagedata r:id="rId35" o:title=""/>
          </v:shape>
          <o:OLEObject Type="Embed" ProgID="Visio.Drawing.15" ShapeID="_x0000_i1027" DrawAspect="Content" ObjectID="_1801641954" r:id="rId36"/>
        </w:object>
      </w:r>
    </w:p>
    <w:bookmarkStart w:id="54" w:name="MCCQCTEMPBM_00000064"/>
    <w:p w14:paraId="2CCEFAFA" w14:textId="77777777" w:rsidR="001D3444" w:rsidRDefault="001D3444" w:rsidP="00D845E7">
      <w:pPr>
        <w:pStyle w:val="TH"/>
      </w:pPr>
      <w:r>
        <w:object w:dxaOrig="12877" w:dyaOrig="1141" w14:anchorId="7184E13A">
          <v:shape id="_x0000_i1028" type="#_x0000_t75" style="width:480.4pt;height:42pt" o:ole="">
            <v:imagedata r:id="rId37" o:title=""/>
          </v:shape>
          <o:OLEObject Type="Embed" ProgID="Visio.Drawing.15" ShapeID="_x0000_i1028" DrawAspect="Content" ObjectID="_1801641955" r:id="rId38"/>
        </w:object>
      </w:r>
    </w:p>
    <w:bookmarkEnd w:id="54"/>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27ED66D4" w:rsidR="001D3444" w:rsidRDefault="001D3444" w:rsidP="00641BB3">
      <w:pPr>
        <w:pStyle w:val="NO"/>
        <w:rPr>
          <w:lang w:val="en-US"/>
        </w:rPr>
      </w:pPr>
      <w:r>
        <w:rPr>
          <w:lang w:val="en-US"/>
        </w:rPr>
        <w:t>N</w:t>
      </w:r>
      <w:r w:rsidR="0022784F">
        <w:rPr>
          <w:lang w:val="en-US"/>
        </w:rPr>
        <w:t>OTE</w:t>
      </w:r>
      <w:r>
        <w:rPr>
          <w:lang w:val="en-US"/>
        </w:rPr>
        <w:t>:</w:t>
      </w:r>
      <w:r w:rsidR="00486824">
        <w:rPr>
          <w:lang w:val="en-US"/>
        </w:rPr>
        <w:tab/>
      </w:r>
      <w:r>
        <w:rPr>
          <w:lang w:val="en-US"/>
        </w:rPr>
        <w:t xml:space="preserve">When a local open-loop system is in place, the Network and Remote system elements in figure 4-2 are not used.  </w:t>
      </w:r>
    </w:p>
    <w:p w14:paraId="0906D93B" w14:textId="7CB600EE" w:rsidR="006D428E" w:rsidRPr="0095631B" w:rsidRDefault="006D428E" w:rsidP="00E87D61">
      <w:pPr>
        <w:pStyle w:val="Heading2"/>
      </w:pPr>
      <w:bookmarkStart w:id="55" w:name="_Toc184113684"/>
      <w:bookmarkStart w:id="56" w:name="_Toc189812294"/>
      <w:bookmarkStart w:id="57" w:name="_Toc190105057"/>
      <w:bookmarkStart w:id="58" w:name="_Toc191028075"/>
      <w:r>
        <w:t>4.2</w:t>
      </w:r>
      <w:r>
        <w:tab/>
      </w:r>
      <w:r w:rsidRPr="0095631B">
        <w:t>Definition of Haptic</w:t>
      </w:r>
      <w:r>
        <w:t>s</w:t>
      </w:r>
      <w:r w:rsidRPr="0095631B">
        <w:t xml:space="preserve"> Media</w:t>
      </w:r>
      <w:bookmarkEnd w:id="55"/>
      <w:bookmarkEnd w:id="56"/>
      <w:bookmarkEnd w:id="57"/>
      <w:bookmarkEnd w:id="58"/>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59" w:name="_Toc184113685"/>
      <w:bookmarkStart w:id="60" w:name="_Toc189812295"/>
      <w:bookmarkStart w:id="61" w:name="_Toc190105058"/>
      <w:bookmarkStart w:id="62" w:name="_Toc191028076"/>
      <w:r>
        <w:t>4.3</w:t>
      </w:r>
      <w:r w:rsidR="00DE544B">
        <w:tab/>
      </w:r>
      <w:r>
        <w:t>Haptics media pipeline</w:t>
      </w:r>
      <w:bookmarkEnd w:id="59"/>
      <w:bookmarkEnd w:id="60"/>
      <w:bookmarkEnd w:id="61"/>
      <w:bookmarkEnd w:id="62"/>
    </w:p>
    <w:p w14:paraId="5498E474" w14:textId="1913689B" w:rsidR="00871B93" w:rsidRPr="007F7F18" w:rsidRDefault="00871B93" w:rsidP="005B291B">
      <w:r>
        <w:t xml:space="preserve">Haptics </w:t>
      </w:r>
      <w:r w:rsidR="00DD6353">
        <w:t>may</w:t>
      </w:r>
      <w:r>
        <w:t xml:space="preserve"> 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63" w:name="_Ref176938133"/>
      <w:r w:rsidRPr="00E87D61">
        <w:t>Figure 4.3</w:t>
      </w:r>
      <w:bookmarkEnd w:id="63"/>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lastRenderedPageBreak/>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40"/>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64" w:name="_Toc184113686"/>
      <w:bookmarkStart w:id="65" w:name="_Toc189812296"/>
      <w:bookmarkStart w:id="66" w:name="_Toc190105059"/>
      <w:bookmarkStart w:id="67" w:name="_Toc191028077"/>
      <w:r>
        <w:t>4.3.1</w:t>
      </w:r>
      <w:r w:rsidR="00DE544B">
        <w:tab/>
      </w:r>
      <w:r>
        <w:t>Haptics media creation</w:t>
      </w:r>
      <w:bookmarkEnd w:id="64"/>
      <w:bookmarkEnd w:id="65"/>
      <w:bookmarkEnd w:id="66"/>
      <w:bookmarkEnd w:id="67"/>
    </w:p>
    <w:p w14:paraId="4F88C171" w14:textId="74FA4F93" w:rsidR="00AF3C30" w:rsidRDefault="00AF3C30" w:rsidP="00641BB3">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68" w:name="_Ref176939782"/>
      <w:r w:rsidRPr="00E87D61">
        <w:t xml:space="preserve">Figure </w:t>
      </w:r>
      <w:bookmarkEnd w:id="68"/>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3D8C579C" w:rsidR="00AF3C30" w:rsidRPr="00E87D61" w:rsidRDefault="00E76C76" w:rsidP="00641BB3">
      <w:pPr>
        <w:pStyle w:val="B1"/>
        <w:numPr>
          <w:ilvl w:val="0"/>
          <w:numId w:val="45"/>
        </w:numPr>
      </w:pPr>
      <w:r w:rsidRPr="00E87D61">
        <w:t xml:space="preserve">bHaptics </w:t>
      </w:r>
      <w:r w:rsidR="00BF1EA5" w:rsidRPr="00F70112">
        <w:t>Designer</w:t>
      </w:r>
      <w:r w:rsidR="00AF3C30" w:rsidRPr="00FD1967">
        <w:rPr>
          <w:rStyle w:val="Hyperlink"/>
          <w:color w:val="auto"/>
          <w:u w:val="none"/>
        </w:rPr>
        <w:t xml:space="preserve"> </w:t>
      </w:r>
      <w:r w:rsidR="00614823" w:rsidRPr="00641BB3">
        <w:rPr>
          <w:rStyle w:val="Hyperlink"/>
          <w:color w:val="auto"/>
          <w:u w:val="none"/>
        </w:rPr>
        <w:t>[</w:t>
      </w:r>
      <w:r w:rsidR="001C3432" w:rsidRPr="00641BB3">
        <w:rPr>
          <w:rStyle w:val="Hyperlink"/>
          <w:color w:val="auto"/>
          <w:u w:val="none"/>
        </w:rPr>
        <w:t>8</w:t>
      </w:r>
      <w:r w:rsidR="00614823" w:rsidRPr="00641BB3">
        <w:rPr>
          <w:rStyle w:val="Hyperlink"/>
          <w:color w:val="auto"/>
          <w:u w:val="none"/>
        </w:rPr>
        <w:t>]</w:t>
      </w:r>
    </w:p>
    <w:p w14:paraId="3997A51D" w14:textId="4C09C2DA" w:rsidR="00AF3C30" w:rsidRPr="00E87D61" w:rsidRDefault="00E76C76" w:rsidP="00641BB3">
      <w:pPr>
        <w:pStyle w:val="B1"/>
        <w:numPr>
          <w:ilvl w:val="0"/>
          <w:numId w:val="45"/>
        </w:numPr>
      </w:pPr>
      <w:r w:rsidRPr="00E87D61">
        <w:lastRenderedPageBreak/>
        <w:t xml:space="preserve">Meta Haptics </w:t>
      </w:r>
      <w:r w:rsidRPr="00587597">
        <w:t xml:space="preserve">Studio </w:t>
      </w:r>
      <w:r w:rsidR="001E2376" w:rsidRPr="00641BB3">
        <w:rPr>
          <w:rStyle w:val="Hyperlink"/>
          <w:color w:val="auto"/>
          <w:u w:val="none"/>
        </w:rPr>
        <w:t>[</w:t>
      </w:r>
      <w:r w:rsidR="00587597" w:rsidRPr="00641BB3">
        <w:rPr>
          <w:rStyle w:val="Hyperlink"/>
          <w:color w:val="auto"/>
          <w:u w:val="none"/>
        </w:rPr>
        <w:t>9</w:t>
      </w:r>
      <w:r w:rsidR="001E2376" w:rsidRPr="00641BB3">
        <w:rPr>
          <w:rStyle w:val="Hyperlink"/>
          <w:color w:val="auto"/>
          <w:u w:val="none"/>
        </w:rPr>
        <w:t>]</w:t>
      </w:r>
    </w:p>
    <w:p w14:paraId="09A613CB" w14:textId="2D851477" w:rsidR="00AF3C30" w:rsidRPr="00E87D61" w:rsidRDefault="00E76C76" w:rsidP="00641BB3">
      <w:pPr>
        <w:pStyle w:val="B1"/>
        <w:numPr>
          <w:ilvl w:val="0"/>
          <w:numId w:val="45"/>
        </w:numPr>
      </w:pPr>
      <w:r w:rsidRPr="00E87D61">
        <w:t xml:space="preserve">Haptic Composer - Design, Test, &amp; Play </w:t>
      </w:r>
      <w:r w:rsidRPr="001F047A">
        <w:t>Haptics</w:t>
      </w:r>
      <w:r w:rsidR="00AF3C30" w:rsidRPr="001F047A">
        <w:rPr>
          <w:rStyle w:val="Hyperlink"/>
          <w:color w:val="auto"/>
          <w:u w:val="none"/>
        </w:rPr>
        <w:t xml:space="preserve"> </w:t>
      </w:r>
      <w:r w:rsidR="001E2376" w:rsidRPr="00641BB3">
        <w:rPr>
          <w:rStyle w:val="Hyperlink"/>
          <w:color w:val="auto"/>
          <w:u w:val="none"/>
        </w:rPr>
        <w:t>[</w:t>
      </w:r>
      <w:r w:rsidR="001F047A" w:rsidRPr="00641BB3">
        <w:rPr>
          <w:rStyle w:val="Hyperlink"/>
          <w:color w:val="auto"/>
          <w:u w:val="none"/>
        </w:rPr>
        <w:t>10</w:t>
      </w:r>
      <w:r w:rsidR="001E2376" w:rsidRPr="00641BB3">
        <w:rPr>
          <w:rStyle w:val="Hyperlink"/>
          <w:color w:val="auto"/>
          <w:u w:val="none"/>
        </w:rPr>
        <w:t>]</w:t>
      </w:r>
    </w:p>
    <w:p w14:paraId="43520672" w14:textId="77777777" w:rsidR="00AF3C30" w:rsidRDefault="00AF3C30" w:rsidP="00AF3C30">
      <w:pPr>
        <w:spacing w:after="0"/>
      </w:pPr>
    </w:p>
    <w:p w14:paraId="5577C25E" w14:textId="4E4AEDFC" w:rsidR="00E86BEA" w:rsidRDefault="00E86BEA" w:rsidP="00E87D61">
      <w:pPr>
        <w:pStyle w:val="Heading3"/>
      </w:pPr>
      <w:bookmarkStart w:id="69" w:name="_Toc184113687"/>
      <w:bookmarkStart w:id="70" w:name="_Toc189812297"/>
      <w:bookmarkStart w:id="71" w:name="_Toc190105060"/>
      <w:bookmarkStart w:id="72" w:name="_Toc191028078"/>
      <w:r>
        <w:t>4.3.2</w:t>
      </w:r>
      <w:r w:rsidR="00DE544B">
        <w:tab/>
      </w:r>
      <w:r>
        <w:t>Haptic media rendering</w:t>
      </w:r>
      <w:bookmarkEnd w:id="69"/>
      <w:bookmarkEnd w:id="70"/>
      <w:bookmarkEnd w:id="71"/>
      <w:bookmarkEnd w:id="72"/>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2EB9B31A" w14:textId="18A0D0B0" w:rsidR="00E86BEA" w:rsidRPr="003A1B3F" w:rsidRDefault="00E86BEA" w:rsidP="00641BB3">
      <w:pPr>
        <w:rPr>
          <w:rStyle w:val="Hyperlink"/>
          <w:lang w:val="en-US"/>
        </w:rPr>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1321D6F7" w14:textId="6C72A343" w:rsidR="00EB30C9" w:rsidRDefault="00E86BEA" w:rsidP="00641BB3">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650B5BFA" w14:textId="2C99E528" w:rsidR="00034350" w:rsidRDefault="00034350" w:rsidP="00E87D61">
      <w:pPr>
        <w:pStyle w:val="Heading2"/>
      </w:pPr>
      <w:bookmarkStart w:id="73" w:name="_Toc184113688"/>
      <w:bookmarkStart w:id="74" w:name="_Toc189812298"/>
      <w:bookmarkStart w:id="75" w:name="_Toc190105061"/>
      <w:bookmarkStart w:id="76" w:name="_Toc191028079"/>
      <w:r>
        <w:t>4.</w:t>
      </w:r>
      <w:r w:rsidR="00B179E0">
        <w:t>4</w:t>
      </w:r>
      <w:r w:rsidR="00B179E0">
        <w:tab/>
      </w:r>
      <w:r>
        <w:t>Example of Haptics media devices</w:t>
      </w:r>
      <w:bookmarkEnd w:id="73"/>
      <w:bookmarkEnd w:id="74"/>
      <w:bookmarkEnd w:id="75"/>
      <w:bookmarkEnd w:id="76"/>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77" w:name="_Toc184113689"/>
      <w:bookmarkStart w:id="78" w:name="_Toc189812299"/>
      <w:bookmarkStart w:id="79" w:name="_Toc190105062"/>
      <w:bookmarkStart w:id="80" w:name="_Toc191028080"/>
      <w:r>
        <w:t>5</w:t>
      </w:r>
      <w:r w:rsidRPr="004D3578">
        <w:tab/>
      </w:r>
      <w:r w:rsidR="00E70392">
        <w:t>Use cases and requirements</w:t>
      </w:r>
      <w:bookmarkEnd w:id="77"/>
      <w:bookmarkEnd w:id="78"/>
      <w:bookmarkEnd w:id="79"/>
      <w:bookmarkEnd w:id="80"/>
    </w:p>
    <w:p w14:paraId="566F3B5C" w14:textId="7C203B71" w:rsidR="00532D26" w:rsidRDefault="00532D26" w:rsidP="00532D26">
      <w:pPr>
        <w:pStyle w:val="Heading2"/>
      </w:pPr>
      <w:bookmarkStart w:id="81" w:name="_Toc184113690"/>
      <w:bookmarkStart w:id="82" w:name="_Toc189812300"/>
      <w:bookmarkStart w:id="83" w:name="_Toc190105063"/>
      <w:bookmarkStart w:id="84" w:name="_Toc191028081"/>
      <w:r>
        <w:t>5.1</w:t>
      </w:r>
      <w:r>
        <w:tab/>
        <w:t>Introduction</w:t>
      </w:r>
      <w:bookmarkEnd w:id="81"/>
      <w:bookmarkEnd w:id="82"/>
      <w:bookmarkEnd w:id="83"/>
      <w:bookmarkEnd w:id="84"/>
    </w:p>
    <w:p w14:paraId="0445103E" w14:textId="51252E7E"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r w:rsidR="00E916DD">
        <w:t>Similar u</w:t>
      </w:r>
      <w:r w:rsidRPr="000E7F25">
        <w:t xml:space="preserve">se cases have been grouped into </w:t>
      </w:r>
      <w:r>
        <w:t>one</w:t>
      </w:r>
      <w:r w:rsidRPr="000E7F25">
        <w:t>.</w:t>
      </w:r>
    </w:p>
    <w:p w14:paraId="688CC980" w14:textId="1A75767C" w:rsidR="00532D26" w:rsidRDefault="00532D26" w:rsidP="00641BB3">
      <w:pPr>
        <w:pStyle w:val="NO"/>
      </w:pPr>
      <w:r w:rsidRPr="00743749">
        <w:t>NOTE:</w:t>
      </w:r>
      <w:r w:rsidR="00D76990">
        <w:tab/>
      </w:r>
      <w:r>
        <w:t>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108F08C5" w14:textId="611537C1" w:rsidR="00486C33" w:rsidRDefault="006F6786" w:rsidP="00321B86">
      <w:pPr>
        <w:pStyle w:val="Heading2"/>
      </w:pPr>
      <w:bookmarkStart w:id="85" w:name="_Toc184113691"/>
      <w:bookmarkStart w:id="86" w:name="_Toc189812301"/>
      <w:bookmarkStart w:id="87" w:name="_Toc190105064"/>
      <w:bookmarkStart w:id="88" w:name="_Toc191028082"/>
      <w:r>
        <w:t>5</w:t>
      </w:r>
      <w:r w:rsidR="00080512" w:rsidRPr="004D3578">
        <w:t>.</w:t>
      </w:r>
      <w:r w:rsidR="00532D26">
        <w:t>2</w:t>
      </w:r>
      <w:r w:rsidR="00976726">
        <w:tab/>
      </w:r>
      <w:r w:rsidR="003C47D4">
        <w:t>Haptics enhanced medi</w:t>
      </w:r>
      <w:r w:rsidR="003C47D4" w:rsidRPr="009D3445">
        <w:t>a distribution</w:t>
      </w:r>
      <w:bookmarkEnd w:id="85"/>
      <w:bookmarkEnd w:id="86"/>
      <w:bookmarkEnd w:id="87"/>
      <w:bookmarkEnd w:id="88"/>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20A05958" w:rsidR="003823EA" w:rsidRPr="0056298F" w:rsidRDefault="003823EA" w:rsidP="0090298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902984">
            <w:pPr>
              <w:spacing w:after="0"/>
              <w:rPr>
                <w:lang w:val="en-US"/>
              </w:rPr>
            </w:pPr>
            <w:r>
              <w:rPr>
                <w:lang w:val="en-US"/>
              </w:rPr>
              <w:t>The Haptics-enhanced media distribution is the basic scenario extending the delivery of audio-visual media with additional channel(s) for haptics.</w:t>
            </w:r>
          </w:p>
          <w:p w14:paraId="5032E2FA" w14:textId="3264D87E" w:rsidR="003823EA" w:rsidRDefault="005F4092" w:rsidP="00641BB3">
            <w:pPr>
              <w:pStyle w:val="NO"/>
              <w:rPr>
                <w:lang w:val="en-US"/>
              </w:rPr>
            </w:pPr>
            <w:r w:rsidRPr="005F4092">
              <w:t>NOTE:</w:t>
            </w:r>
            <w:r w:rsidRPr="005F4092">
              <w:tab/>
            </w:r>
            <w:r w:rsidR="003823EA" w:rsidRPr="001A0ADA">
              <w:rPr>
                <w:lang w:val="en-US"/>
              </w:rPr>
              <w:t>this use-case is not listed in TR</w:t>
            </w:r>
            <w:r w:rsidR="003823EA" w:rsidRPr="000A71C0">
              <w:rPr>
                <w:lang w:val="en-US"/>
              </w:rPr>
              <w:t xml:space="preserve"> 22.847</w:t>
            </w:r>
            <w:r w:rsidR="00733B00">
              <w:t>[2]</w:t>
            </w:r>
            <w:r w:rsidR="003823EA">
              <w:rPr>
                <w:lang w:val="en-US"/>
              </w:rPr>
              <w:t xml:space="preserve">, </w:t>
            </w:r>
            <w:r w:rsidR="003823EA" w:rsidRPr="000A71C0">
              <w:rPr>
                <w:lang w:val="en-US"/>
              </w:rPr>
              <w:t>TR 22.856</w:t>
            </w:r>
            <w:r w:rsidR="00733B00">
              <w:t>[4]</w:t>
            </w:r>
            <w:r w:rsidR="00733B00" w:rsidRPr="000E7F25">
              <w:t xml:space="preserve"> </w:t>
            </w:r>
            <w:r w:rsidR="003823EA">
              <w:rPr>
                <w:lang w:val="en-US"/>
              </w:rPr>
              <w:t xml:space="preserve"> and </w:t>
            </w:r>
            <w:r w:rsidR="003823EA" w:rsidRPr="00BE457B">
              <w:rPr>
                <w:rFonts w:eastAsiaTheme="minorHAnsi"/>
                <w:lang w:val="en-US"/>
              </w:rPr>
              <w:t>TR 26.813</w:t>
            </w:r>
            <w:r w:rsidR="00733B00">
              <w:t>[3]</w:t>
            </w:r>
          </w:p>
          <w:p w14:paraId="4B3A7C6B" w14:textId="77777777" w:rsidR="003823EA" w:rsidRPr="000E7F25" w:rsidRDefault="003823EA" w:rsidP="00902984">
            <w:pPr>
              <w:spacing w:after="0"/>
              <w:rPr>
                <w:lang w:val="en-US"/>
              </w:rPr>
            </w:pPr>
          </w:p>
        </w:tc>
      </w:tr>
      <w:tr w:rsidR="003823EA" w:rsidRPr="0056298F" w14:paraId="549698F5"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90298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90298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902984">
            <w:pPr>
              <w:spacing w:after="0"/>
              <w:rPr>
                <w:lang w:val="en-US"/>
              </w:rPr>
            </w:pPr>
          </w:p>
          <w:p w14:paraId="72F47B3F" w14:textId="5541602B" w:rsidR="003823EA" w:rsidRDefault="003823EA" w:rsidP="00902984">
            <w:pPr>
              <w:spacing w:after="0"/>
              <w:rPr>
                <w:lang w:val="en-US"/>
              </w:rPr>
            </w:pPr>
            <w:r>
              <w:rPr>
                <w:lang w:val="en-US"/>
              </w:rPr>
              <w:t>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w:t>
            </w:r>
            <w:r w:rsidR="002950B0">
              <w:rPr>
                <w:lang w:val="en-US"/>
              </w:rPr>
              <w:t xml:space="preserve">. This adaptation may include, </w:t>
            </w:r>
            <w:r w:rsidR="002950B0">
              <w:rPr>
                <w:lang w:val="en-US"/>
              </w:rPr>
              <w:lastRenderedPageBreak/>
              <w:t xml:space="preserve">modifying the sampling rate, limiting the number of channels, converting a force feedback signal to a vibration signal, etc. </w:t>
            </w:r>
          </w:p>
          <w:p w14:paraId="28290651" w14:textId="77777777" w:rsidR="003823EA" w:rsidRDefault="003823EA" w:rsidP="00902984">
            <w:pPr>
              <w:spacing w:after="0"/>
              <w:rPr>
                <w:lang w:val="en-US"/>
              </w:rPr>
            </w:pPr>
          </w:p>
          <w:p w14:paraId="48E41097" w14:textId="77777777" w:rsidR="003823EA" w:rsidRPr="00867A36" w:rsidRDefault="003823EA" w:rsidP="00902984">
            <w:pPr>
              <w:spacing w:after="0"/>
              <w:rPr>
                <w:lang w:val="en-US"/>
              </w:rPr>
            </w:pPr>
            <w:r w:rsidRPr="00867A36">
              <w:rPr>
                <w:lang w:val="en-US"/>
              </w:rPr>
              <w:t>Haptic modalities included here: motion, thermal and vibrotactile. </w:t>
            </w:r>
          </w:p>
          <w:p w14:paraId="46BC7830" w14:textId="48132996" w:rsidR="003823EA" w:rsidRDefault="003823EA" w:rsidP="0090298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 xml:space="preserve">-user, low </w:t>
            </w:r>
            <w:r w:rsidR="00236AE9">
              <w:rPr>
                <w:lang w:val="en-US"/>
              </w:rPr>
              <w:t>density and</w:t>
            </w:r>
            <w:r w:rsidRPr="00867A36">
              <w:rPr>
                <w:lang w:val="en-US"/>
              </w:rPr>
              <w:t xml:space="preserve"> data-rates</w:t>
            </w:r>
            <w:r>
              <w:rPr>
                <w:lang w:val="en-US"/>
              </w:rPr>
              <w:t xml:space="preserve"> per channel but several channels</w:t>
            </w:r>
            <w:r w:rsidRPr="00867A36">
              <w:rPr>
                <w:lang w:val="en-US"/>
              </w:rPr>
              <w:t>.</w:t>
            </w:r>
            <w:r w:rsidRPr="000E7F25">
              <w:rPr>
                <w:lang w:val="en-US"/>
              </w:rPr>
              <w:t> </w:t>
            </w:r>
            <w:r w:rsidR="00410A6F">
              <w:rPr>
                <w:lang w:val="en-US"/>
              </w:rPr>
              <w:t>A channel may contain one or more haptic modalities.</w:t>
            </w:r>
          </w:p>
          <w:p w14:paraId="475BABD1" w14:textId="77777777" w:rsidR="003823EA" w:rsidRPr="000E7F25" w:rsidRDefault="003823EA" w:rsidP="00902984">
            <w:pPr>
              <w:spacing w:after="0"/>
              <w:rPr>
                <w:lang w:val="en-US"/>
              </w:rPr>
            </w:pPr>
          </w:p>
        </w:tc>
      </w:tr>
      <w:tr w:rsidR="003823EA" w:rsidRPr="0056298F" w14:paraId="32079B1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902984">
            <w:pPr>
              <w:spacing w:after="0"/>
              <w:rPr>
                <w:rFonts w:eastAsiaTheme="minorHAnsi"/>
                <w:b/>
                <w:lang w:val="en-US"/>
              </w:rPr>
            </w:pPr>
            <w:r w:rsidRPr="0056298F">
              <w:rPr>
                <w:rFonts w:eastAsiaTheme="minorHAnsi"/>
                <w:b/>
                <w:lang w:val="en-US"/>
              </w:rPr>
              <w:t>Categorization </w:t>
            </w:r>
          </w:p>
        </w:tc>
      </w:tr>
      <w:tr w:rsidR="003823EA" w:rsidRPr="000E7F25" w14:paraId="568090E6"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90298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902984">
            <w:pPr>
              <w:spacing w:after="0"/>
              <w:rPr>
                <w:lang w:val="en-US"/>
              </w:rPr>
            </w:pPr>
            <w:r w:rsidRPr="7A18C1A1">
              <w:rPr>
                <w:b/>
                <w:bCs/>
                <w:lang w:val="en-US"/>
              </w:rPr>
              <w:t>Delivery: </w:t>
            </w:r>
            <w:r w:rsidRPr="7A18C1A1">
              <w:rPr>
                <w:lang w:val="en-US"/>
              </w:rPr>
              <w:t>broadcast, http streaming </w:t>
            </w:r>
          </w:p>
          <w:p w14:paraId="4F903BC9" w14:textId="222F42C6" w:rsidR="003823EA" w:rsidRDefault="003823EA" w:rsidP="00902984">
            <w:pPr>
              <w:spacing w:after="0"/>
              <w:rPr>
                <w:lang w:val="en-US"/>
              </w:rPr>
            </w:pPr>
            <w:r w:rsidRPr="0056298F">
              <w:rPr>
                <w:b/>
                <w:bCs/>
                <w:lang w:val="en-US"/>
              </w:rPr>
              <w:t xml:space="preserve">Device: </w:t>
            </w:r>
            <w:r w:rsidRPr="0065020E">
              <w:rPr>
                <w:lang w:val="en-US"/>
              </w:rPr>
              <w:t>smartphones, wearables</w:t>
            </w:r>
            <w:r w:rsidRPr="0056298F">
              <w:rPr>
                <w:lang w:val="en-US"/>
              </w:rPr>
              <w:t>, seats, suits.</w:t>
            </w:r>
          </w:p>
          <w:p w14:paraId="6B527C89" w14:textId="77777777" w:rsidR="003823EA" w:rsidRPr="0056298F" w:rsidRDefault="003823EA" w:rsidP="00902984">
            <w:pPr>
              <w:spacing w:after="0"/>
              <w:rPr>
                <w:lang w:val="en-US"/>
              </w:rPr>
            </w:pPr>
          </w:p>
        </w:tc>
      </w:tr>
      <w:tr w:rsidR="003823EA" w:rsidRPr="0056298F" w14:paraId="488D5A9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90298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202EC61A" w14:textId="0A217342" w:rsidR="003823EA" w:rsidRDefault="0017676A" w:rsidP="00641BB3">
            <w:pPr>
              <w:pStyle w:val="B1"/>
              <w:rPr>
                <w:lang w:val="en-US"/>
              </w:rPr>
            </w:pPr>
            <w:r w:rsidRPr="00CA1CE8">
              <w:t>-</w:t>
            </w:r>
            <w:r w:rsidRPr="00CA1CE8">
              <w:tab/>
            </w:r>
            <w:r w:rsidR="003823EA">
              <w:rPr>
                <w:lang w:val="en-US"/>
              </w:rPr>
              <w:t>haptic effects associated to the media content to be delivered</w:t>
            </w:r>
          </w:p>
          <w:p w14:paraId="3D728B0B" w14:textId="77777777" w:rsidR="003823EA" w:rsidRPr="000E7F25" w:rsidRDefault="003823EA" w:rsidP="00902984">
            <w:pPr>
              <w:spacing w:after="0"/>
              <w:ind w:left="720"/>
              <w:rPr>
                <w:lang w:val="en-US"/>
              </w:rPr>
            </w:pPr>
          </w:p>
        </w:tc>
      </w:tr>
      <w:tr w:rsidR="003823EA" w:rsidRPr="0056298F" w14:paraId="7CBB795C"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3B838B0" w:rsidR="003823EA" w:rsidRPr="0056298F" w:rsidRDefault="00CA49E5" w:rsidP="00902984">
            <w:pPr>
              <w:spacing w:after="0"/>
              <w:rPr>
                <w:rFonts w:eastAsiaTheme="minorHAnsi"/>
                <w:b/>
                <w:lang w:val="en-US"/>
              </w:rPr>
            </w:pPr>
            <w:r>
              <w:rPr>
                <w:rFonts w:eastAsiaTheme="minorHAnsi"/>
                <w:b/>
                <w:lang w:val="en-US"/>
              </w:rPr>
              <w:t>Characteristics</w:t>
            </w:r>
          </w:p>
        </w:tc>
      </w:tr>
      <w:tr w:rsidR="003823EA" w:rsidRPr="000E7F25" w14:paraId="7A7BB02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7D63A58E" w:rsidR="003823EA" w:rsidRPr="00B41785" w:rsidRDefault="003823EA" w:rsidP="00902984">
            <w:pPr>
              <w:spacing w:after="0"/>
              <w:rPr>
                <w:lang w:val="en-US"/>
              </w:rPr>
            </w:pPr>
            <w:r w:rsidRPr="00B41785">
              <w:rPr>
                <w:lang w:val="en-US"/>
              </w:rPr>
              <w:t xml:space="preserve">Bit-rates = </w:t>
            </w:r>
            <w:r w:rsidR="00722337">
              <w:rPr>
                <w:lang w:val="en-US"/>
              </w:rPr>
              <w:t xml:space="preserve">p to </w:t>
            </w:r>
            <w:r w:rsidRPr="00B41785">
              <w:rPr>
                <w:lang w:val="en-US"/>
              </w:rPr>
              <w:t>8kbit/s per channel</w:t>
            </w:r>
            <w:r w:rsidR="0099590F">
              <w:rPr>
                <w:lang w:val="en-US"/>
              </w:rPr>
              <w:t xml:space="preserve"> for compressed parametric signals, up to 64</w:t>
            </w:r>
            <w:r w:rsidRPr="00B41785">
              <w:rPr>
                <w:lang w:val="en-US"/>
              </w:rPr>
              <w:t xml:space="preserve"> kbit/s per channel</w:t>
            </w:r>
            <w:r w:rsidR="0099590F">
              <w:rPr>
                <w:lang w:val="en-US"/>
              </w:rPr>
              <w:t xml:space="preserve"> for time sampled signals, depending on the density of the signal.</w:t>
            </w:r>
          </w:p>
          <w:p w14:paraId="0F11CBA3" w14:textId="322421B5" w:rsidR="00E26E18" w:rsidRPr="007B1ACA" w:rsidRDefault="003823EA" w:rsidP="00E26E18">
            <w:pPr>
              <w:spacing w:after="0"/>
              <w:rPr>
                <w:lang w:val="en-US"/>
              </w:rPr>
            </w:pPr>
            <w:r w:rsidRPr="00B41785">
              <w:rPr>
                <w:lang w:val="en-US"/>
              </w:rPr>
              <w:t xml:space="preserve">Message size = </w:t>
            </w:r>
            <w:r w:rsidR="00E26E18">
              <w:rPr>
                <w:lang w:val="en-US"/>
              </w:rPr>
              <w:t>For parametric compressed signals, the burst metadata message size is, in average</w:t>
            </w:r>
            <w:r w:rsidR="00E26E18" w:rsidRPr="007B1ACA">
              <w:rPr>
                <w:lang w:val="en-US"/>
              </w:rPr>
              <w:t>, up to 5</w:t>
            </w:r>
            <w:r w:rsidR="00E26E18">
              <w:rPr>
                <w:lang w:val="en-US"/>
              </w:rPr>
              <w:t>50</w:t>
            </w:r>
            <w:r w:rsidR="00E26E18" w:rsidRPr="007B1ACA">
              <w:rPr>
                <w:lang w:val="en-US"/>
              </w:rPr>
              <w:t xml:space="preserve"> bits per channel, while data packets are up to 2</w:t>
            </w:r>
            <w:r w:rsidR="00E26E18">
              <w:rPr>
                <w:lang w:val="en-US"/>
              </w:rPr>
              <w:t>500</w:t>
            </w:r>
            <w:r w:rsidR="00E26E18" w:rsidRPr="007B1ACA">
              <w:rPr>
                <w:lang w:val="en-US"/>
              </w:rPr>
              <w:t xml:space="preserve"> bits. with many silent units per channel.</w:t>
            </w:r>
          </w:p>
          <w:p w14:paraId="38BDE264" w14:textId="581B630C" w:rsidR="00E26E18" w:rsidRDefault="00E26E18" w:rsidP="00E26E18">
            <w:pPr>
              <w:spacing w:after="0"/>
              <w:rPr>
                <w:lang w:val="en-US"/>
              </w:rPr>
            </w:pPr>
            <w:r w:rsidRPr="007B1ACA">
              <w:rPr>
                <w:lang w:val="en-US"/>
              </w:rPr>
              <w:t>For time sample signal, the signal is continuous (no silent unit, or burst) with metadata message</w:t>
            </w:r>
            <w:r>
              <w:rPr>
                <w:lang w:val="en-US"/>
              </w:rPr>
              <w:t xml:space="preserve"> size, in average, up to 400 and the message size is, in average, up to 11600bits per channel</w:t>
            </w:r>
          </w:p>
          <w:p w14:paraId="09D88D7F" w14:textId="2ABB0034" w:rsidR="003823EA" w:rsidRPr="00B41785" w:rsidRDefault="005F4092" w:rsidP="00902984">
            <w:pPr>
              <w:spacing w:after="0"/>
              <w:rPr>
                <w:lang w:val="en-US"/>
              </w:rPr>
            </w:pPr>
            <w:r w:rsidRPr="005F4092">
              <w:t>NOTE:</w:t>
            </w:r>
            <w:r w:rsidRPr="005F4092">
              <w:tab/>
            </w:r>
            <w:r w:rsidR="00E26E18">
              <w:rPr>
                <w:lang w:val="en-US"/>
              </w:rPr>
              <w:t>these numbers are based on analysis of MPEG Haptics sequence</w:t>
            </w:r>
            <w:r w:rsidR="00C21B79">
              <w:rPr>
                <w:lang w:val="en-US"/>
              </w:rPr>
              <w:t xml:space="preserve"> </w:t>
            </w:r>
            <w:r w:rsidR="00387DEC">
              <w:rPr>
                <w:lang w:val="en-US"/>
              </w:rPr>
              <w:t xml:space="preserve">and </w:t>
            </w:r>
            <w:r w:rsidR="00E26E18">
              <w:rPr>
                <w:lang w:val="en-US"/>
              </w:rPr>
              <w:t>traces</w:t>
            </w:r>
            <w:r w:rsidR="00C21B79">
              <w:rPr>
                <w:lang w:val="en-US"/>
              </w:rPr>
              <w:t>.</w:t>
            </w:r>
          </w:p>
          <w:p w14:paraId="53B8FD87" w14:textId="77777777" w:rsidR="003823EA" w:rsidRPr="00B41785" w:rsidRDefault="003823EA" w:rsidP="00902984">
            <w:pPr>
              <w:spacing w:after="0"/>
              <w:rPr>
                <w:lang w:val="en-US"/>
              </w:rPr>
            </w:pPr>
            <w:r w:rsidRPr="00B41785">
              <w:rPr>
                <w:lang w:val="en-US"/>
              </w:rPr>
              <w:t>Number of Channels = low to high, typically 1 to 32 with non-continuous packets or continuous signal (depending on the format)</w:t>
            </w:r>
          </w:p>
          <w:p w14:paraId="7AE30D50" w14:textId="1A19168B" w:rsidR="003823EA" w:rsidRPr="00B41785" w:rsidRDefault="003823EA" w:rsidP="00902984">
            <w:pPr>
              <w:spacing w:after="0"/>
              <w:rPr>
                <w:lang w:val="en-US"/>
              </w:rPr>
            </w:pPr>
            <w:r w:rsidRPr="00B41785">
              <w:rPr>
                <w:lang w:val="en-US"/>
              </w:rPr>
              <w:t xml:space="preserve">Delay = </w:t>
            </w:r>
            <w:r w:rsidR="00B4151F">
              <w:rPr>
                <w:lang w:val="en-US"/>
              </w:rPr>
              <w:t>The haptic media streams is synchronized with the AV media. The perceived delay or asynchronicity between Haptic media and Video or Audio needs to be within the tolerable delay for passive experience.</w:t>
            </w:r>
          </w:p>
          <w:p w14:paraId="79C4F2CB" w14:textId="51DDB9DC" w:rsidR="003823EA" w:rsidRDefault="003823EA" w:rsidP="00641BB3">
            <w:pPr>
              <w:spacing w:after="0"/>
              <w:rPr>
                <w:lang w:val="en-US"/>
              </w:rPr>
            </w:pPr>
            <w:r w:rsidRPr="00B41785">
              <w:t>Format: both signal (time samples) and parametric</w:t>
            </w:r>
            <w:r w:rsidR="006C6C7E">
              <w:t>.</w:t>
            </w:r>
          </w:p>
          <w:p w14:paraId="13A34ADD" w14:textId="77777777" w:rsidR="003823EA" w:rsidRPr="000E7F25" w:rsidRDefault="003823EA" w:rsidP="00902984">
            <w:pPr>
              <w:spacing w:after="0"/>
              <w:rPr>
                <w:lang w:val="en-US"/>
              </w:rPr>
            </w:pPr>
          </w:p>
        </w:tc>
      </w:tr>
      <w:tr w:rsidR="003823EA" w:rsidRPr="0056298F" w14:paraId="14F4CD6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90298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90298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47F2E70A" w14:textId="42300530" w:rsidR="003823EA" w:rsidRDefault="003823EA" w:rsidP="0090298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C96570E" w14:textId="77777777" w:rsidR="003823EA" w:rsidRPr="000E7F25" w:rsidRDefault="003823EA" w:rsidP="00902984">
            <w:pPr>
              <w:spacing w:after="0"/>
              <w:rPr>
                <w:lang w:val="en-US"/>
              </w:rPr>
            </w:pPr>
          </w:p>
        </w:tc>
      </w:tr>
      <w:tr w:rsidR="003823EA" w:rsidRPr="0056298F" w14:paraId="0843CC4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4743DB3A" w:rsidR="003823EA" w:rsidRPr="0056298F" w:rsidRDefault="003823EA" w:rsidP="00902984">
            <w:pPr>
              <w:spacing w:after="0"/>
              <w:rPr>
                <w:rFonts w:eastAsiaTheme="minorHAnsi"/>
                <w:b/>
                <w:lang w:val="en-US"/>
              </w:rPr>
            </w:pPr>
            <w:r w:rsidRPr="0056298F">
              <w:rPr>
                <w:rFonts w:eastAsiaTheme="minorHAnsi"/>
                <w:b/>
                <w:lang w:val="en-US"/>
              </w:rPr>
              <w:t>Requirements</w:t>
            </w:r>
            <w:r w:rsidR="00B4151F">
              <w:rPr>
                <w:rFonts w:eastAsiaTheme="minorHAnsi"/>
                <w:b/>
                <w:lang w:val="en-US"/>
              </w:rPr>
              <w:t xml:space="preserve"> and </w:t>
            </w:r>
            <w:r w:rsidR="00546633">
              <w:rPr>
                <w:rFonts w:eastAsiaTheme="minorHAnsi"/>
                <w:b/>
                <w:lang w:val="en-US"/>
              </w:rPr>
              <w:t>i</w:t>
            </w:r>
            <w:r w:rsidRPr="0056298F">
              <w:rPr>
                <w:rFonts w:eastAsiaTheme="minorHAnsi"/>
                <w:b/>
                <w:lang w:val="en-US"/>
              </w:rPr>
              <w:t>nteroperability considerations </w:t>
            </w:r>
          </w:p>
        </w:tc>
      </w:tr>
      <w:tr w:rsidR="003823EA" w:rsidRPr="000E7F25" w14:paraId="72ACB16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902984">
            <w:pPr>
              <w:spacing w:after="0"/>
              <w:rPr>
                <w:lang w:val="en-US"/>
              </w:rPr>
            </w:pPr>
            <w:r w:rsidRPr="003F25A6">
              <w:rPr>
                <w:lang w:val="en-US"/>
              </w:rPr>
              <w:t>Haptic data should be able to be transmitted and rendered with various applications, environments and devices. </w:t>
            </w:r>
          </w:p>
          <w:p w14:paraId="051105D3" w14:textId="769D5E1E" w:rsidR="003823EA" w:rsidRDefault="003823EA" w:rsidP="00902984">
            <w:pPr>
              <w:spacing w:after="0"/>
              <w:rPr>
                <w:lang w:val="en-US"/>
              </w:rPr>
            </w:pPr>
            <w:r>
              <w:rPr>
                <w:lang w:val="en-US"/>
              </w:rPr>
              <w:t>Support for a haptics media type is considered with one to several data channels.</w:t>
            </w:r>
          </w:p>
          <w:p w14:paraId="79192E5D" w14:textId="79661D32" w:rsidR="003823EA" w:rsidRPr="00AC49C8" w:rsidRDefault="003823EA" w:rsidP="00902984">
            <w:pPr>
              <w:spacing w:after="0"/>
              <w:rPr>
                <w:lang w:val="en-US"/>
              </w:rPr>
            </w:pPr>
            <w:r>
              <w:rPr>
                <w:lang w:val="en-US"/>
              </w:rPr>
              <w:t xml:space="preserve">RTP, ISOBMFF </w:t>
            </w:r>
            <w:r w:rsidR="00546633">
              <w:rPr>
                <w:lang w:val="en-US"/>
              </w:rPr>
              <w:t>or</w:t>
            </w:r>
            <w:r>
              <w:rPr>
                <w:lang w:val="en-US"/>
              </w:rPr>
              <w:t xml:space="preserve"> DASH support for haptics media</w:t>
            </w:r>
            <w:r w:rsidR="00546633">
              <w:rPr>
                <w:lang w:val="en-US"/>
              </w:rPr>
              <w:t xml:space="preserve"> is needed</w:t>
            </w:r>
            <w:r>
              <w:rPr>
                <w:lang w:val="en-US"/>
              </w:rPr>
              <w:t>.</w:t>
            </w:r>
          </w:p>
          <w:p w14:paraId="5614A743" w14:textId="77777777" w:rsidR="003823EA" w:rsidRPr="003F25A6" w:rsidRDefault="003823EA" w:rsidP="00902984">
            <w:pPr>
              <w:spacing w:after="0"/>
              <w:rPr>
                <w:lang w:val="en-US"/>
              </w:rPr>
            </w:pPr>
          </w:p>
          <w:p w14:paraId="71618A61" w14:textId="77777777" w:rsidR="003823EA" w:rsidRPr="003F25A6" w:rsidRDefault="003823EA" w:rsidP="00902984">
            <w:pPr>
              <w:spacing w:after="0"/>
              <w:rPr>
                <w:lang w:val="en-US"/>
              </w:rPr>
            </w:pPr>
            <w:r w:rsidRPr="003F25A6">
              <w:rPr>
                <w:lang w:val="en-US"/>
              </w:rPr>
              <w:t>Adaptation to the rendering capabilities should be supported. </w:t>
            </w:r>
          </w:p>
          <w:p w14:paraId="09DA7524" w14:textId="5D7AF41C" w:rsidR="003823EA" w:rsidRDefault="003823EA" w:rsidP="00902984">
            <w:pPr>
              <w:spacing w:after="0"/>
              <w:rPr>
                <w:lang w:val="en-US"/>
              </w:rPr>
            </w:pPr>
            <w:r w:rsidRPr="003F25A6">
              <w:rPr>
                <w:lang w:val="en-US"/>
              </w:rPr>
              <w:t>User adaptation could be provided.</w:t>
            </w:r>
            <w:r w:rsidRPr="000E7F25">
              <w:rPr>
                <w:lang w:val="en-US"/>
              </w:rPr>
              <w:t> </w:t>
            </w:r>
          </w:p>
          <w:p w14:paraId="1CCCAA44" w14:textId="77777777" w:rsidR="003823EA" w:rsidRPr="000E7F25" w:rsidRDefault="003823EA" w:rsidP="00902984">
            <w:pPr>
              <w:spacing w:after="0"/>
              <w:rPr>
                <w:lang w:val="en-US"/>
              </w:rPr>
            </w:pPr>
          </w:p>
        </w:tc>
      </w:tr>
      <w:tr w:rsidR="003823EA" w:rsidRPr="0056298F" w14:paraId="55A70897"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902984">
            <w:pPr>
              <w:spacing w:after="0"/>
              <w:rPr>
                <w:rFonts w:eastAsiaTheme="minorHAnsi"/>
                <w:b/>
                <w:lang w:val="en-US"/>
              </w:rPr>
            </w:pPr>
            <w:r w:rsidRPr="0056298F">
              <w:rPr>
                <w:rFonts w:eastAsiaTheme="minorHAnsi"/>
                <w:b/>
                <w:lang w:val="en-US"/>
              </w:rPr>
              <w:t>Potential Standardization Status and Needs </w:t>
            </w:r>
          </w:p>
        </w:tc>
      </w:tr>
      <w:tr w:rsidR="003823EA" w:rsidRPr="000E7F25" w14:paraId="41C339E8"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lastRenderedPageBreak/>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89" w:name="_Toc184113692"/>
      <w:bookmarkStart w:id="90" w:name="_Toc189812302"/>
      <w:bookmarkStart w:id="91" w:name="_Toc190105065"/>
      <w:bookmarkStart w:id="92" w:name="_Toc191028083"/>
      <w:r>
        <w:t>5.3</w:t>
      </w:r>
      <w:r>
        <w:tab/>
      </w:r>
      <w:r w:rsidR="00976726" w:rsidRPr="00541BBB">
        <w:rPr>
          <w:lang w:val="en-US"/>
        </w:rPr>
        <w:t>Haptic-enhanced Communication</w:t>
      </w:r>
      <w:bookmarkEnd w:id="89"/>
      <w:bookmarkEnd w:id="90"/>
      <w:bookmarkEnd w:id="91"/>
      <w:bookmarkEnd w:id="92"/>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7204C7">
        <w:tc>
          <w:tcPr>
            <w:tcW w:w="9634" w:type="dxa"/>
            <w:shd w:val="clear" w:color="auto" w:fill="A6A6A6" w:themeFill="background1" w:themeFillShade="A6"/>
          </w:tcPr>
          <w:p w14:paraId="4026C13A"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7204C7">
        <w:tc>
          <w:tcPr>
            <w:tcW w:w="9634" w:type="dxa"/>
            <w:shd w:val="clear" w:color="auto" w:fill="auto"/>
          </w:tcPr>
          <w:p w14:paraId="1D5573BC" w14:textId="77777777" w:rsidR="00122E8A" w:rsidRPr="005A3761" w:rsidRDefault="00122E8A" w:rsidP="007204C7">
            <w:pPr>
              <w:spacing w:after="0"/>
              <w:rPr>
                <w:rFonts w:eastAsiaTheme="minorHAnsi"/>
                <w:lang w:val="en-US" w:eastAsia="zh-CN"/>
              </w:rPr>
            </w:pPr>
            <w:bookmarkStart w:id="93" w:name="_Hlk172810522"/>
            <w:r w:rsidRPr="005A3761">
              <w:rPr>
                <w:rFonts w:eastAsiaTheme="minorHAnsi"/>
                <w:lang w:val="en-US" w:eastAsia="zh-CN"/>
              </w:rPr>
              <w:t>Haptic-enhanced Communication</w:t>
            </w:r>
          </w:p>
          <w:bookmarkEnd w:id="93"/>
          <w:p w14:paraId="7245B24F" w14:textId="77777777" w:rsidR="00122E8A" w:rsidRPr="005A3761" w:rsidRDefault="00122E8A" w:rsidP="007204C7">
            <w:pPr>
              <w:spacing w:after="0"/>
              <w:rPr>
                <w:rFonts w:eastAsiaTheme="minorHAnsi"/>
                <w:lang w:val="en-US"/>
              </w:rPr>
            </w:pPr>
          </w:p>
          <w:p w14:paraId="76D677AF" w14:textId="46ADCE34" w:rsidR="00122E8A" w:rsidRPr="005A3761" w:rsidRDefault="00425872" w:rsidP="007204C7">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7204C7">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7204C7">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7204C7">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7204C7">
            <w:pPr>
              <w:spacing w:after="0"/>
              <w:rPr>
                <w:rFonts w:eastAsiaTheme="minorHAnsi"/>
                <w:sz w:val="22"/>
                <w:szCs w:val="22"/>
                <w:lang w:val="en-US"/>
              </w:rPr>
            </w:pPr>
          </w:p>
        </w:tc>
      </w:tr>
      <w:tr w:rsidR="00122E8A" w:rsidRPr="001D00E1" w14:paraId="75AE36B8" w14:textId="77777777" w:rsidTr="007204C7">
        <w:tc>
          <w:tcPr>
            <w:tcW w:w="9634" w:type="dxa"/>
            <w:shd w:val="clear" w:color="auto" w:fill="A6A6A6" w:themeFill="background1" w:themeFillShade="A6"/>
          </w:tcPr>
          <w:p w14:paraId="7F2CD32C"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7204C7">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0551F95A" w14:textId="50F3B435" w:rsidR="00A30F78" w:rsidRDefault="00A30F78" w:rsidP="007204C7">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54E22E7C" w14:textId="77777777" w:rsidR="00122E8A" w:rsidRPr="005A3761" w:rsidRDefault="00122E8A" w:rsidP="007204C7">
            <w:pPr>
              <w:spacing w:after="0"/>
              <w:rPr>
                <w:rFonts w:eastAsiaTheme="minorHAnsi"/>
              </w:rPr>
            </w:pPr>
          </w:p>
          <w:p w14:paraId="1462CE0D" w14:textId="30552D85" w:rsidR="00122E8A" w:rsidRPr="005A3761" w:rsidRDefault="002B4772" w:rsidP="007204C7">
            <w:pPr>
              <w:spacing w:after="0"/>
              <w:rPr>
                <w:rFonts w:eastAsiaTheme="minorHAnsi"/>
                <w:sz w:val="22"/>
                <w:szCs w:val="22"/>
                <w:lang w:val="en-US"/>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42A31777" w14:textId="77777777" w:rsidR="00122E8A" w:rsidRPr="005A3761" w:rsidRDefault="00122E8A" w:rsidP="007204C7">
            <w:pPr>
              <w:spacing w:after="0"/>
              <w:rPr>
                <w:rFonts w:eastAsiaTheme="minorHAnsi"/>
                <w:lang w:val="en-US"/>
              </w:rPr>
            </w:pPr>
          </w:p>
          <w:p w14:paraId="05C80CD9" w14:textId="3B9C8F04" w:rsidR="00122E8A" w:rsidRPr="005A3761" w:rsidRDefault="005F4092" w:rsidP="007204C7">
            <w:pPr>
              <w:spacing w:after="0"/>
              <w:rPr>
                <w:rFonts w:eastAsiaTheme="minorHAnsi"/>
                <w:lang w:val="en-US"/>
              </w:rPr>
            </w:pPr>
            <w:r w:rsidRPr="005F4092">
              <w:rPr>
                <w:rFonts w:eastAsiaTheme="minorHAnsi"/>
              </w:rPr>
              <w:t>NOTE </w:t>
            </w:r>
            <w:r w:rsidR="00122E8A" w:rsidRPr="00641BB3">
              <w:rPr>
                <w:rFonts w:eastAsiaTheme="minorHAnsi"/>
              </w:rPr>
              <w:t>1:</w:t>
            </w:r>
            <w:r w:rsidRPr="005F4092">
              <w:rPr>
                <w:rFonts w:eastAsiaTheme="minorHAnsi"/>
              </w:rPr>
              <w:tab/>
            </w:r>
            <w:r w:rsidR="003714EC">
              <w:rPr>
                <w:rFonts w:eastAsiaTheme="minorHAnsi"/>
                <w:lang w:val="en-US"/>
              </w:rPr>
              <w:t>T</w:t>
            </w:r>
            <w:r w:rsidR="00122E8A" w:rsidRPr="005A3761">
              <w:rPr>
                <w:rFonts w:eastAsiaTheme="minorHAnsi"/>
                <w:lang w:val="en-US"/>
              </w:rPr>
              <w:t>his can include help to people with disabilities.</w:t>
            </w:r>
          </w:p>
          <w:p w14:paraId="66A1816C" w14:textId="7FA0BE8A" w:rsidR="00122E8A" w:rsidRPr="005A3761" w:rsidRDefault="005F4092" w:rsidP="007204C7">
            <w:pPr>
              <w:spacing w:after="0"/>
              <w:rPr>
                <w:rFonts w:eastAsiaTheme="minorHAnsi"/>
                <w:lang w:val="en-US"/>
              </w:rPr>
            </w:pPr>
            <w:r w:rsidRPr="005F4092">
              <w:rPr>
                <w:rFonts w:eastAsiaTheme="minorHAnsi"/>
              </w:rPr>
              <w:t>NOTE </w:t>
            </w:r>
            <w:r w:rsidR="00122E8A" w:rsidRPr="00641BB3">
              <w:rPr>
                <w:rFonts w:eastAsiaTheme="minorHAnsi"/>
              </w:rPr>
              <w:t>2:</w:t>
            </w:r>
            <w:r w:rsidRPr="005F4092">
              <w:rPr>
                <w:rFonts w:eastAsiaTheme="minorHAnsi"/>
              </w:rPr>
              <w:tab/>
            </w:r>
            <w:r w:rsidR="00122E8A" w:rsidRPr="005A3761">
              <w:rPr>
                <w:rFonts w:eastAsiaTheme="minorHAnsi"/>
                <w:lang w:val="en-US"/>
              </w:rPr>
              <w:t>Emotional haptic is relevant in this use case.</w:t>
            </w:r>
          </w:p>
          <w:p w14:paraId="5CEF0CF6" w14:textId="77777777" w:rsidR="00122E8A" w:rsidRPr="005A3761" w:rsidRDefault="00122E8A" w:rsidP="007204C7">
            <w:pPr>
              <w:spacing w:after="0"/>
              <w:rPr>
                <w:rFonts w:eastAsiaTheme="minorHAnsi"/>
                <w:lang w:val="en-US"/>
              </w:rPr>
            </w:pPr>
          </w:p>
          <w:p w14:paraId="59D11574" w14:textId="77777777" w:rsidR="00122E8A" w:rsidRPr="005A3761" w:rsidRDefault="00122E8A" w:rsidP="007204C7">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7204C7">
            <w:pPr>
              <w:spacing w:after="0"/>
              <w:rPr>
                <w:rFonts w:eastAsiaTheme="minorHAnsi"/>
                <w:sz w:val="22"/>
                <w:szCs w:val="22"/>
                <w:lang w:val="en-US"/>
              </w:rPr>
            </w:pPr>
          </w:p>
        </w:tc>
      </w:tr>
      <w:tr w:rsidR="00122E8A" w:rsidRPr="001D00E1" w14:paraId="52B88D30" w14:textId="77777777" w:rsidTr="007204C7">
        <w:tc>
          <w:tcPr>
            <w:tcW w:w="9634" w:type="dxa"/>
            <w:shd w:val="clear" w:color="auto" w:fill="A6A6A6" w:themeFill="background1" w:themeFillShade="A6"/>
          </w:tcPr>
          <w:p w14:paraId="21E469B8" w14:textId="54BAB130" w:rsidR="00122E8A" w:rsidRPr="005A3761" w:rsidRDefault="00BF4AC2" w:rsidP="007204C7">
            <w:pPr>
              <w:spacing w:after="0"/>
              <w:rPr>
                <w:rFonts w:eastAsiaTheme="minorHAnsi"/>
                <w:b/>
                <w:color w:val="FFFFFF"/>
                <w:sz w:val="22"/>
                <w:szCs w:val="22"/>
                <w:lang w:val="en-US"/>
              </w:rPr>
            </w:pPr>
            <w:r>
              <w:tab/>
            </w:r>
          </w:p>
        </w:tc>
      </w:tr>
      <w:tr w:rsidR="00122E8A" w:rsidRPr="001D00E1" w14:paraId="534E2D6E" w14:textId="77777777" w:rsidTr="007204C7">
        <w:tc>
          <w:tcPr>
            <w:tcW w:w="9634" w:type="dxa"/>
            <w:shd w:val="clear" w:color="auto" w:fill="auto"/>
          </w:tcPr>
          <w:p w14:paraId="0D0D4002" w14:textId="77777777" w:rsidR="00122E8A" w:rsidRPr="005A3761" w:rsidRDefault="00122E8A" w:rsidP="007204C7">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7204C7">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7204C7">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7204C7">
        <w:tc>
          <w:tcPr>
            <w:tcW w:w="9634" w:type="dxa"/>
            <w:shd w:val="clear" w:color="auto" w:fill="A6A6A6" w:themeFill="background1" w:themeFillShade="A6"/>
          </w:tcPr>
          <w:p w14:paraId="7931A9A0"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7204C7">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7204C7">
        <w:tc>
          <w:tcPr>
            <w:tcW w:w="9634" w:type="dxa"/>
            <w:shd w:val="clear" w:color="auto" w:fill="A6A6A6" w:themeFill="background1" w:themeFillShade="A6"/>
          </w:tcPr>
          <w:p w14:paraId="4E53003F" w14:textId="719374C4" w:rsidR="00122E8A" w:rsidRPr="005A3761" w:rsidRDefault="002D37F9" w:rsidP="007204C7">
            <w:pPr>
              <w:spacing w:after="0"/>
              <w:rPr>
                <w:rFonts w:eastAsiaTheme="minorHAnsi"/>
                <w:b/>
                <w:sz w:val="22"/>
                <w:szCs w:val="22"/>
                <w:lang w:val="en-US"/>
              </w:rPr>
            </w:pPr>
            <w:r>
              <w:rPr>
                <w:rFonts w:eastAsiaTheme="minorHAnsi"/>
                <w:b/>
                <w:sz w:val="22"/>
                <w:szCs w:val="22"/>
                <w:lang w:val="en-US"/>
              </w:rPr>
              <w:t>Characteristics</w:t>
            </w:r>
          </w:p>
        </w:tc>
      </w:tr>
      <w:tr w:rsidR="00122E8A" w:rsidRPr="001D00E1" w14:paraId="307036A2" w14:textId="77777777" w:rsidTr="007204C7">
        <w:tc>
          <w:tcPr>
            <w:tcW w:w="9634" w:type="dxa"/>
            <w:shd w:val="clear" w:color="auto" w:fill="auto"/>
          </w:tcPr>
          <w:p w14:paraId="4B0894BE" w14:textId="40F36F1A"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 xml:space="preserve">Bit-rates = </w:t>
            </w:r>
            <w:r w:rsidR="00721332">
              <w:rPr>
                <w:lang w:val="en-US"/>
              </w:rPr>
              <w:t>up to 5</w:t>
            </w:r>
            <w:r w:rsidR="003E053E" w:rsidRPr="00736DA9">
              <w:rPr>
                <w:lang w:val="en-US"/>
              </w:rPr>
              <w:t>kbit/s per channel</w:t>
            </w:r>
            <w:r w:rsidR="00294597">
              <w:rPr>
                <w:lang w:val="en-US"/>
              </w:rPr>
              <w:t xml:space="preserve"> depending on density. Uplink and downlink.</w:t>
            </w:r>
          </w:p>
          <w:p w14:paraId="103DF994" w14:textId="32439B98" w:rsidR="001D467D" w:rsidRPr="00495EBE" w:rsidRDefault="003E053E" w:rsidP="001D467D">
            <w:pPr>
              <w:spacing w:after="0"/>
              <w:rPr>
                <w:lang w:val="en-US"/>
              </w:rPr>
            </w:pPr>
            <w:r w:rsidRPr="00736DA9">
              <w:rPr>
                <w:lang w:val="en-US"/>
              </w:rPr>
              <w:t>Message size =</w:t>
            </w:r>
            <w:r w:rsidRPr="003F25A6">
              <w:rPr>
                <w:lang w:val="en-US"/>
              </w:rPr>
              <w:t xml:space="preserve"> </w:t>
            </w:r>
            <w:r w:rsidR="001D467D" w:rsidRPr="00495EBE">
              <w:rPr>
                <w:lang w:val="en-US"/>
              </w:rPr>
              <w:t xml:space="preserve">For parametric compressed signals, the burst metadata message size is, </w:t>
            </w:r>
            <w:r w:rsidR="001D467D">
              <w:rPr>
                <w:lang w:val="en-US"/>
              </w:rPr>
              <w:t>o</w:t>
            </w:r>
            <w:r w:rsidR="001D467D" w:rsidRPr="00495EBE">
              <w:rPr>
                <w:lang w:val="en-US"/>
              </w:rPr>
              <w:t>n average, up to 5</w:t>
            </w:r>
            <w:r w:rsidR="001D467D">
              <w:rPr>
                <w:lang w:val="en-US"/>
              </w:rPr>
              <w:t>50</w:t>
            </w:r>
            <w:r w:rsidR="001D467D" w:rsidRPr="00495EBE">
              <w:rPr>
                <w:lang w:val="en-US"/>
              </w:rPr>
              <w:t xml:space="preserve"> bits per channel, while data packets are, in average, up to 2</w:t>
            </w:r>
            <w:r w:rsidR="001D467D">
              <w:rPr>
                <w:lang w:val="en-US"/>
              </w:rPr>
              <w:t>500</w:t>
            </w:r>
            <w:r w:rsidR="001D467D" w:rsidRPr="00495EBE">
              <w:rPr>
                <w:lang w:val="en-US"/>
              </w:rPr>
              <w:t xml:space="preserve"> bits. with many silent units per channel.</w:t>
            </w:r>
          </w:p>
          <w:p w14:paraId="349C5C29" w14:textId="77777777" w:rsidR="001D467D" w:rsidRPr="00B41785" w:rsidRDefault="001D467D" w:rsidP="001D467D">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p>
          <w:p w14:paraId="233F2C25" w14:textId="0A8725AF" w:rsidR="003E053E" w:rsidRDefault="005F4092" w:rsidP="003E053E">
            <w:pPr>
              <w:spacing w:after="0"/>
              <w:rPr>
                <w:lang w:val="en-US"/>
              </w:rPr>
            </w:pPr>
            <w:r w:rsidRPr="005F4092">
              <w:t>NOTE:</w:t>
            </w:r>
            <w:r w:rsidRPr="005F4092">
              <w:tab/>
            </w:r>
            <w:r w:rsidR="00387DEC">
              <w:rPr>
                <w:lang w:val="en-US"/>
              </w:rPr>
              <w:t>these numbers are based on analysis of MPEG sequences and traces</w:t>
            </w:r>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7DBD71AD" w:rsidR="003E053E" w:rsidRPr="00736DA9" w:rsidRDefault="003E053E" w:rsidP="003E053E">
            <w:pPr>
              <w:spacing w:after="0"/>
              <w:rPr>
                <w:lang w:val="en-US"/>
              </w:rPr>
            </w:pPr>
            <w:r w:rsidRPr="00736DA9">
              <w:rPr>
                <w:lang w:val="en-US"/>
              </w:rPr>
              <w:lastRenderedPageBreak/>
              <w:t xml:space="preserve">Delay = </w:t>
            </w:r>
            <w:r w:rsidR="002D37F9">
              <w:rPr>
                <w:lang w:val="en-US"/>
              </w:rPr>
              <w:t xml:space="preserve">The haptic media streams is synchronized with the AV media. The perceived delay or asynchronicity between Haptic media and Audio needs to be </w:t>
            </w:r>
            <w:r w:rsidRPr="00736DA9">
              <w:rPr>
                <w:lang w:val="en-US"/>
              </w:rPr>
              <w:t xml:space="preserve">lower than 1 audio frame </w:t>
            </w:r>
          </w:p>
          <w:p w14:paraId="2D154F81" w14:textId="77777777" w:rsidR="003E053E" w:rsidRDefault="003E053E" w:rsidP="003E053E">
            <w:pPr>
              <w:spacing w:after="0"/>
              <w:rPr>
                <w:lang w:val="en-US"/>
              </w:rPr>
            </w:pPr>
            <w:r w:rsidRPr="00736DA9">
              <w:t>Format: parametric</w:t>
            </w:r>
          </w:p>
          <w:p w14:paraId="0C8A4B1C" w14:textId="67BF0882" w:rsidR="00122E8A" w:rsidRPr="005A3761" w:rsidRDefault="00122E8A" w:rsidP="003E053E">
            <w:pPr>
              <w:spacing w:after="0"/>
              <w:rPr>
                <w:sz w:val="22"/>
                <w:szCs w:val="22"/>
                <w:highlight w:val="yellow"/>
                <w:u w:val="single"/>
                <w:lang w:val="en-US"/>
              </w:rPr>
            </w:pPr>
          </w:p>
        </w:tc>
      </w:tr>
      <w:tr w:rsidR="00122E8A" w:rsidRPr="001D00E1" w14:paraId="20CD26F9" w14:textId="77777777" w:rsidTr="007204C7">
        <w:tc>
          <w:tcPr>
            <w:tcW w:w="9634" w:type="dxa"/>
            <w:shd w:val="clear" w:color="auto" w:fill="A6A6A6" w:themeFill="background1" w:themeFillShade="A6"/>
          </w:tcPr>
          <w:p w14:paraId="5BECA6F0"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lastRenderedPageBreak/>
              <w:t>Feasibility</w:t>
            </w:r>
          </w:p>
        </w:tc>
      </w:tr>
      <w:tr w:rsidR="00122E8A" w:rsidRPr="001D00E1" w14:paraId="06880D4C" w14:textId="77777777" w:rsidTr="007204C7">
        <w:tc>
          <w:tcPr>
            <w:tcW w:w="9634" w:type="dxa"/>
            <w:shd w:val="clear" w:color="auto" w:fill="auto"/>
          </w:tcPr>
          <w:p w14:paraId="795CD381" w14:textId="77777777" w:rsidR="00122E8A" w:rsidRPr="005A3761" w:rsidRDefault="00122E8A" w:rsidP="007204C7">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7204C7">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7204C7">
        <w:tc>
          <w:tcPr>
            <w:tcW w:w="9634" w:type="dxa"/>
            <w:shd w:val="clear" w:color="auto" w:fill="A6A6A6" w:themeFill="background1" w:themeFillShade="A6"/>
          </w:tcPr>
          <w:p w14:paraId="2C72C0E0" w14:textId="26B65D70"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Requirements</w:t>
            </w:r>
            <w:r w:rsidR="002D37F9">
              <w:rPr>
                <w:rFonts w:eastAsiaTheme="minorHAnsi"/>
                <w:b/>
                <w:sz w:val="22"/>
                <w:szCs w:val="22"/>
                <w:lang w:val="en-US"/>
              </w:rPr>
              <w:t xml:space="preserve"> and i</w:t>
            </w:r>
            <w:r w:rsidRPr="005A3761">
              <w:rPr>
                <w:rFonts w:eastAsiaTheme="minorHAnsi"/>
                <w:b/>
                <w:sz w:val="22"/>
                <w:szCs w:val="22"/>
                <w:lang w:val="en-US"/>
              </w:rPr>
              <w:t>nteroperability considerations</w:t>
            </w:r>
          </w:p>
        </w:tc>
      </w:tr>
      <w:tr w:rsidR="00122E8A" w:rsidRPr="001D00E1" w14:paraId="7053B35D" w14:textId="77777777" w:rsidTr="007204C7">
        <w:tc>
          <w:tcPr>
            <w:tcW w:w="9634" w:type="dxa"/>
            <w:shd w:val="clear" w:color="auto" w:fill="auto"/>
          </w:tcPr>
          <w:p w14:paraId="3C2E3458" w14:textId="77777777" w:rsidR="00122E8A" w:rsidRPr="005A3761" w:rsidRDefault="00122E8A" w:rsidP="007204C7">
            <w:pPr>
              <w:spacing w:after="0"/>
              <w:rPr>
                <w:rFonts w:eastAsiaTheme="minorHAnsi"/>
                <w:bCs/>
                <w:lang w:val="en-US"/>
              </w:rPr>
            </w:pPr>
            <w:r w:rsidRPr="005A3761">
              <w:rPr>
                <w:rFonts w:eastAsiaTheme="minorHAnsi"/>
                <w:bCs/>
                <w:lang w:val="en-US"/>
              </w:rPr>
              <w:t xml:space="preserve">Haptic data should be distributed </w:t>
            </w:r>
            <w:r w:rsidR="001327B3">
              <w:rPr>
                <w:rFonts w:eastAsiaTheme="minorHAnsi"/>
                <w:bCs/>
                <w:lang w:val="en-US"/>
              </w:rPr>
              <w:t xml:space="preserve">with low latency </w:t>
            </w:r>
            <w:r w:rsidRPr="005A3761">
              <w:rPr>
                <w:rFonts w:eastAsiaTheme="minorHAnsi"/>
                <w:bCs/>
                <w:lang w:val="en-US"/>
              </w:rPr>
              <w:t>and rendered with various applications, environments and devices.</w:t>
            </w:r>
          </w:p>
          <w:p w14:paraId="131B893B" w14:textId="77777777" w:rsidR="00A260C0" w:rsidRPr="005A3761" w:rsidRDefault="00A260C0" w:rsidP="00A260C0">
            <w:pPr>
              <w:spacing w:after="0"/>
              <w:rPr>
                <w:rFonts w:eastAsiaTheme="minorHAnsi"/>
                <w:bCs/>
                <w:lang w:val="en-US"/>
              </w:rPr>
            </w:pPr>
            <w:r>
              <w:rPr>
                <w:lang w:val="en-US"/>
              </w:rPr>
              <w:t>RTP or ISOBMFF and DASH support for haptics media is needed.</w:t>
            </w:r>
          </w:p>
          <w:p w14:paraId="539AE2DE" w14:textId="77777777" w:rsidR="00122E8A" w:rsidRPr="005A3761" w:rsidRDefault="00122E8A" w:rsidP="007204C7">
            <w:pPr>
              <w:spacing w:after="0"/>
              <w:rPr>
                <w:rFonts w:eastAsiaTheme="minorHAnsi"/>
                <w:bCs/>
                <w:lang w:val="en-US"/>
              </w:rPr>
            </w:pPr>
            <w:r w:rsidRPr="005A3761">
              <w:rPr>
                <w:rFonts w:eastAsiaTheme="minorHAnsi"/>
                <w:bCs/>
                <w:lang w:val="en-US"/>
              </w:rPr>
              <w:t>Adaptation to the rendering capabilities should be supported.</w:t>
            </w:r>
          </w:p>
          <w:p w14:paraId="77FE42C0" w14:textId="70F2813F" w:rsidR="00122E8A" w:rsidRPr="005A3761" w:rsidRDefault="00AC26BB" w:rsidP="007204C7">
            <w:pPr>
              <w:spacing w:after="0"/>
              <w:rPr>
                <w:rFonts w:eastAsiaTheme="minorHAnsi"/>
                <w:bCs/>
                <w:sz w:val="22"/>
                <w:szCs w:val="22"/>
                <w:lang w:val="en-US"/>
              </w:rPr>
            </w:pPr>
            <w:r w:rsidRPr="00093E7D">
              <w:rPr>
                <w:rFonts w:eastAsiaTheme="minorHAnsi"/>
                <w:bCs/>
                <w:lang w:val="en-US"/>
              </w:rPr>
              <w:t>QoS parameters needs to be developed</w:t>
            </w:r>
            <w:r>
              <w:rPr>
                <w:rFonts w:eastAsiaTheme="minorHAnsi"/>
                <w:bCs/>
                <w:lang w:val="en-US"/>
              </w:rPr>
              <w:t xml:space="preserve"> and address asynchronicity threshold.</w:t>
            </w:r>
          </w:p>
        </w:tc>
      </w:tr>
      <w:tr w:rsidR="00122E8A" w:rsidRPr="001D00E1" w14:paraId="7926C9C3" w14:textId="77777777" w:rsidTr="007204C7">
        <w:tc>
          <w:tcPr>
            <w:tcW w:w="9634" w:type="dxa"/>
            <w:shd w:val="clear" w:color="auto" w:fill="A6A6A6" w:themeFill="background1" w:themeFillShade="A6"/>
          </w:tcPr>
          <w:p w14:paraId="5614DB1D"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7204C7">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02E60CE4" w14:textId="77777777" w:rsidR="00122E8A" w:rsidRDefault="0017676A" w:rsidP="009B0F78">
            <w:pPr>
              <w:pStyle w:val="B1"/>
              <w:rPr>
                <w:lang w:val="en-US"/>
              </w:rPr>
            </w:pPr>
            <w:r w:rsidRPr="00CA1CE8">
              <w:t>-</w:t>
            </w:r>
            <w:r w:rsidRPr="00CA1CE8">
              <w:tab/>
            </w:r>
            <w:r w:rsidR="00122E8A" w:rsidRPr="005A3761">
              <w:rPr>
                <w:lang w:val="en-US"/>
              </w:rPr>
              <w:t>Integration in 5G architecture and services. (Section 8)</w:t>
            </w:r>
            <w:r w:rsidR="00122E8A" w:rsidRPr="005B291B">
              <w:rPr>
                <w:lang w:val="en-US"/>
              </w:rPr>
              <w:t> </w:t>
            </w:r>
          </w:p>
          <w:p w14:paraId="4E8AD8ED" w14:textId="1416E4B0" w:rsidR="00122E8A" w:rsidRPr="005A3761" w:rsidRDefault="00D8149C" w:rsidP="009B0F78">
            <w:pPr>
              <w:pStyle w:val="B1"/>
              <w:rPr>
                <w:sz w:val="22"/>
                <w:lang w:val="en-US"/>
              </w:rPr>
            </w:pPr>
            <w:r>
              <w:rPr>
                <w:lang w:val="en-US"/>
              </w:rPr>
              <w:t>-</w:t>
            </w:r>
            <w:r w:rsidR="005F4092" w:rsidRPr="00CA1CE8">
              <w:tab/>
            </w:r>
            <w:r>
              <w:rPr>
                <w:lang w:val="en-US"/>
              </w:rPr>
              <w:t>QoS support for haptic media along with AV stream. (Section 10)</w:t>
            </w:r>
          </w:p>
        </w:tc>
      </w:tr>
    </w:tbl>
    <w:p w14:paraId="650F675B" w14:textId="0809E154" w:rsidR="00976726" w:rsidRPr="009E4FC0" w:rsidRDefault="00976726" w:rsidP="00641BB3">
      <w:pPr>
        <w:rPr>
          <w:lang w:val="en-US"/>
        </w:rPr>
      </w:pPr>
    </w:p>
    <w:p w14:paraId="5FAD3323" w14:textId="6B1AB4AB" w:rsidR="00321B86" w:rsidRPr="00DD2A87" w:rsidRDefault="00976726" w:rsidP="00321B86">
      <w:pPr>
        <w:pStyle w:val="Heading2"/>
        <w:rPr>
          <w:lang w:val="en-US"/>
        </w:rPr>
      </w:pPr>
      <w:bookmarkStart w:id="94" w:name="_Toc184113693"/>
      <w:bookmarkStart w:id="95" w:name="_Toc189812303"/>
      <w:bookmarkStart w:id="96" w:name="_Toc190105066"/>
      <w:bookmarkStart w:id="97" w:name="_Toc191028084"/>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94"/>
      <w:bookmarkEnd w:id="95"/>
      <w:bookmarkEnd w:id="96"/>
      <w:bookmarkEnd w:id="97"/>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32E62EFC"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7204C7">
            <w:pPr>
              <w:spacing w:after="0"/>
              <w:rPr>
                <w:lang w:val="en-US"/>
              </w:rPr>
            </w:pPr>
            <w:bookmarkStart w:id="98" w:name="_Hlk173224298"/>
            <w:r w:rsidRPr="005A3761">
              <w:rPr>
                <w:lang w:val="en-US"/>
              </w:rPr>
              <w:t xml:space="preserve">Immersive entertainment </w:t>
            </w:r>
            <w:bookmarkEnd w:id="98"/>
            <w:r w:rsidRPr="005A3761">
              <w:rPr>
                <w:lang w:val="en-US"/>
              </w:rPr>
              <w:t>(live events, sport, gaming, movies, music)</w:t>
            </w:r>
          </w:p>
          <w:p w14:paraId="21FEA1BA" w14:textId="77777777" w:rsidR="00321B86" w:rsidRPr="005A3761" w:rsidRDefault="00321B86" w:rsidP="007204C7">
            <w:pPr>
              <w:spacing w:after="0"/>
              <w:rPr>
                <w:lang w:val="en-US"/>
              </w:rPr>
            </w:pPr>
          </w:p>
          <w:p w14:paraId="408F1E22" w14:textId="6D920A06" w:rsidR="00321B86" w:rsidRPr="005A3761" w:rsidRDefault="00057444" w:rsidP="007204C7">
            <w:pPr>
              <w:spacing w:after="0"/>
              <w:rPr>
                <w:lang w:val="en-US"/>
              </w:rPr>
            </w:pPr>
            <w:r>
              <w:rPr>
                <w:lang w:val="en-US"/>
              </w:rPr>
              <w:t>Including:</w:t>
            </w:r>
          </w:p>
          <w:p w14:paraId="4D83D5B8" w14:textId="77777777" w:rsidR="00321B86" w:rsidRPr="005A3761" w:rsidRDefault="00321B86" w:rsidP="007204C7">
            <w:pPr>
              <w:spacing w:after="0"/>
              <w:rPr>
                <w:lang w:val="en-US"/>
              </w:rPr>
            </w:pPr>
            <w:r w:rsidRPr="005A3761">
              <w:rPr>
                <w:lang w:val="en-US"/>
              </w:rPr>
              <w:t>TR 22.847 5.6 “Live Event Selective Immersion” </w:t>
            </w:r>
          </w:p>
          <w:p w14:paraId="55AAC5BD" w14:textId="77777777" w:rsidR="00321B86" w:rsidRPr="005A3761" w:rsidRDefault="00321B86" w:rsidP="007204C7">
            <w:pPr>
              <w:spacing w:after="0"/>
              <w:rPr>
                <w:lang w:val="en-US"/>
              </w:rPr>
            </w:pPr>
            <w:r w:rsidRPr="005A3761">
              <w:rPr>
                <w:lang w:val="en-US"/>
              </w:rPr>
              <w:t>TR 22.856 5.6 “Mobile Metaverse for Immersive Gaming and Live Shows” </w:t>
            </w:r>
          </w:p>
          <w:p w14:paraId="1370D1F5" w14:textId="77777777" w:rsidR="00321B86" w:rsidRPr="00845DED" w:rsidRDefault="00321B86" w:rsidP="007204C7">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Description: </w:t>
            </w:r>
          </w:p>
        </w:tc>
      </w:tr>
      <w:tr w:rsidR="00321B86" w:rsidRPr="00753C75" w14:paraId="3E3003B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7204C7">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7204C7">
            <w:pPr>
              <w:spacing w:after="0"/>
              <w:rPr>
                <w:lang w:val="en-US"/>
              </w:rPr>
            </w:pPr>
          </w:p>
          <w:p w14:paraId="5D232FEF" w14:textId="43A53916" w:rsidR="00321B86" w:rsidRPr="005A3761" w:rsidRDefault="00FC23F6" w:rsidP="007204C7">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17D010E6" w14:textId="77777777" w:rsidR="00321B86" w:rsidRPr="005A3761" w:rsidRDefault="00321B86" w:rsidP="007204C7">
            <w:pPr>
              <w:spacing w:after="0"/>
              <w:rPr>
                <w:lang w:val="en-US"/>
              </w:rPr>
            </w:pPr>
          </w:p>
          <w:p w14:paraId="2424F5DD" w14:textId="348BDC08" w:rsidR="00321B86" w:rsidRPr="005A3761" w:rsidRDefault="00321B86" w:rsidP="007204C7">
            <w:pPr>
              <w:spacing w:after="0"/>
              <w:rPr>
                <w:lang w:val="en-US"/>
              </w:rPr>
            </w:pPr>
            <w:r w:rsidRPr="005A3761">
              <w:rPr>
                <w:lang w:val="en-US"/>
              </w:rPr>
              <w:t>Haptic modalities included here: thermal, kin</w:t>
            </w:r>
            <w:r w:rsidR="005E3632">
              <w:rPr>
                <w:lang w:val="en-US"/>
              </w:rPr>
              <w:t>a</w:t>
            </w:r>
            <w:r w:rsidRPr="005A3761">
              <w:rPr>
                <w:lang w:val="en-US"/>
              </w:rPr>
              <w:t>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7204C7">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7204C7">
            <w:pPr>
              <w:rPr>
                <w:sz w:val="22"/>
                <w:szCs w:val="22"/>
                <w:lang w:val="fr-FR"/>
              </w:rPr>
            </w:pPr>
            <w:r w:rsidRPr="00FD1967">
              <w:rPr>
                <w:b/>
                <w:bCs/>
                <w:sz w:val="22"/>
                <w:szCs w:val="22"/>
                <w:lang w:val="en-US"/>
              </w:rPr>
              <w:lastRenderedPageBreak/>
              <w:t>Categorization</w:t>
            </w:r>
            <w:r w:rsidRPr="00A330F5">
              <w:rPr>
                <w:sz w:val="22"/>
                <w:szCs w:val="22"/>
                <w:lang w:val="fr-FR"/>
              </w:rPr>
              <w:t> </w:t>
            </w:r>
          </w:p>
        </w:tc>
      </w:tr>
      <w:tr w:rsidR="00321B86" w:rsidRPr="00753C75" w14:paraId="09D974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7204C7">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7204C7">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7484ECFB" w:rsidR="00321B86" w:rsidRPr="00845DED" w:rsidRDefault="00321B86" w:rsidP="007204C7">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suits, 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7204C7">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110F61F7" w:rsidR="00321B86" w:rsidRPr="00A330F5" w:rsidRDefault="00FE5711" w:rsidP="007204C7">
            <w:pPr>
              <w:rPr>
                <w:sz w:val="22"/>
                <w:szCs w:val="22"/>
                <w:lang w:val="fr-FR"/>
              </w:rPr>
            </w:pPr>
            <w:r>
              <w:rPr>
                <w:b/>
                <w:bCs/>
                <w:sz w:val="22"/>
                <w:szCs w:val="22"/>
                <w:lang w:val="en-US"/>
              </w:rPr>
              <w:t>Characteristics</w:t>
            </w:r>
            <w:r w:rsidRPr="00A330F5">
              <w:rPr>
                <w:sz w:val="22"/>
                <w:szCs w:val="22"/>
                <w:lang w:val="fr-FR"/>
              </w:rPr>
              <w:t> </w:t>
            </w:r>
          </w:p>
        </w:tc>
      </w:tr>
      <w:tr w:rsidR="00321B86" w:rsidRPr="00753C75" w14:paraId="263EAA18"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76990848" w:rsidR="005F2E8E" w:rsidRPr="0056258F" w:rsidRDefault="005F2E8E" w:rsidP="005F2E8E">
            <w:pPr>
              <w:spacing w:after="0"/>
              <w:rPr>
                <w:lang w:val="en-US"/>
              </w:rPr>
            </w:pPr>
            <w:r w:rsidRPr="0056258F">
              <w:rPr>
                <w:lang w:val="en-US"/>
              </w:rPr>
              <w:t xml:space="preserve">Bit-rates = </w:t>
            </w:r>
            <w:r w:rsidR="00D1296F">
              <w:rPr>
                <w:lang w:val="en-US"/>
              </w:rPr>
              <w:t xml:space="preserve">up to </w:t>
            </w:r>
            <w:r w:rsidRPr="0056258F">
              <w:rPr>
                <w:lang w:val="en-US"/>
              </w:rPr>
              <w:t xml:space="preserve">8kbit/s for </w:t>
            </w:r>
            <w:r w:rsidR="00386E9F">
              <w:rPr>
                <w:lang w:val="en-US"/>
              </w:rPr>
              <w:t>high density compressed parametric signal per channel.</w:t>
            </w:r>
            <w:r w:rsidR="00386E9F" w:rsidRPr="0056258F">
              <w:rPr>
                <w:lang w:val="en-US"/>
              </w:rPr>
              <w:t xml:space="preserve"> </w:t>
            </w:r>
            <w:r w:rsidR="00386E9F">
              <w:rPr>
                <w:lang w:val="en-US"/>
              </w:rPr>
              <w:t xml:space="preserve">Up to </w:t>
            </w:r>
            <w:r w:rsidRPr="0056258F">
              <w:rPr>
                <w:lang w:val="en-US"/>
              </w:rPr>
              <w:t xml:space="preserve">64 kbps for high </w:t>
            </w:r>
            <w:r w:rsidR="00F20216">
              <w:rPr>
                <w:lang w:val="en-US"/>
              </w:rPr>
              <w:t>density time sample signal</w:t>
            </w:r>
            <w:r w:rsidRPr="0056258F">
              <w:rPr>
                <w:lang w:val="en-US"/>
              </w:rPr>
              <w:t xml:space="preserve"> per channel</w:t>
            </w:r>
          </w:p>
          <w:p w14:paraId="7A0F0828" w14:textId="77777777" w:rsidR="00ED2FD5" w:rsidRPr="00495EBE" w:rsidRDefault="005F2E8E" w:rsidP="00ED2FD5">
            <w:pPr>
              <w:spacing w:after="0"/>
              <w:rPr>
                <w:lang w:val="en-US"/>
              </w:rPr>
            </w:pPr>
            <w:r w:rsidRPr="0056258F">
              <w:rPr>
                <w:lang w:val="en-US"/>
              </w:rPr>
              <w:t xml:space="preserve">Message size = </w:t>
            </w:r>
            <w:r w:rsidR="00ED2FD5">
              <w:rPr>
                <w:lang w:val="en-US"/>
              </w:rPr>
              <w:t xml:space="preserve">For parametric compressed </w:t>
            </w:r>
            <w:r w:rsidR="00ED2FD5" w:rsidRPr="00495EBE">
              <w:rPr>
                <w:lang w:val="en-US"/>
              </w:rPr>
              <w:t>signals, the burst metadata message size is, in average, up to 5</w:t>
            </w:r>
            <w:r w:rsidR="00ED2FD5">
              <w:rPr>
                <w:lang w:val="en-US"/>
              </w:rPr>
              <w:t>50</w:t>
            </w:r>
            <w:r w:rsidR="00ED2FD5" w:rsidRPr="00495EBE">
              <w:rPr>
                <w:lang w:val="en-US"/>
              </w:rPr>
              <w:t xml:space="preserve"> bits per channel, while data packets are in average up to 2</w:t>
            </w:r>
            <w:r w:rsidR="00ED2FD5">
              <w:rPr>
                <w:lang w:val="en-US"/>
              </w:rPr>
              <w:t>500</w:t>
            </w:r>
            <w:r w:rsidR="00ED2FD5" w:rsidRPr="00495EBE">
              <w:rPr>
                <w:lang w:val="en-US"/>
              </w:rPr>
              <w:t xml:space="preserve"> bits. with many silent units per channel.</w:t>
            </w:r>
          </w:p>
          <w:p w14:paraId="2DB8E2EA" w14:textId="15671639" w:rsidR="00ED2FD5" w:rsidRDefault="00ED2FD5" w:rsidP="00ED2FD5">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r>
              <w:rPr>
                <w:lang w:val="en-US"/>
              </w:rPr>
              <w:t>.</w:t>
            </w:r>
          </w:p>
          <w:p w14:paraId="28E5F291" w14:textId="2CAC1D41" w:rsidR="00ED2FD5" w:rsidRPr="00B41785" w:rsidRDefault="004F3051" w:rsidP="00ED2FD5">
            <w:pPr>
              <w:spacing w:after="0"/>
              <w:rPr>
                <w:lang w:val="en-US"/>
              </w:rPr>
            </w:pPr>
            <w:r w:rsidRPr="004F3051">
              <w:t>NOTE:</w:t>
            </w:r>
            <w:r w:rsidRPr="004F3051">
              <w:tab/>
            </w:r>
            <w:r w:rsidR="00ED2FD5">
              <w:rPr>
                <w:lang w:val="en-US"/>
              </w:rPr>
              <w:t>this numbers are based on MPEG sequences traces analysis.</w:t>
            </w:r>
          </w:p>
          <w:p w14:paraId="27C6C8D4" w14:textId="0C23613D" w:rsidR="005F2E8E" w:rsidRPr="003B4943" w:rsidRDefault="005F2E8E" w:rsidP="005F2E8E">
            <w:pPr>
              <w:spacing w:after="0"/>
              <w:rPr>
                <w:highlight w:val="yellow"/>
                <w:lang w:val="en-US"/>
              </w:rPr>
            </w:pPr>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5C4AA4A6" w:rsidR="005F2E8E" w:rsidRPr="0056258F" w:rsidRDefault="005F2E8E" w:rsidP="005F2E8E">
            <w:pPr>
              <w:spacing w:after="0"/>
              <w:rPr>
                <w:lang w:val="en-US"/>
              </w:rPr>
            </w:pPr>
            <w:r w:rsidRPr="0056258F">
              <w:rPr>
                <w:lang w:val="en-US"/>
              </w:rPr>
              <w:t xml:space="preserve">Delay = </w:t>
            </w:r>
            <w:r w:rsidR="007F662E">
              <w:rPr>
                <w:lang w:val="en-US"/>
              </w:rPr>
              <w:t xml:space="preserve">The haptic media is synchronized with the AV stream. The perceived delay should be </w:t>
            </w:r>
            <w:r w:rsidRPr="0056258F">
              <w:rPr>
                <w:lang w:val="en-US"/>
              </w:rPr>
              <w:t>lower than 1 video frame (&lt; 25 ms), except for gaming (&lt; 1</w:t>
            </w:r>
            <w:r w:rsidR="007F662E">
              <w:rPr>
                <w:lang w:val="en-US"/>
              </w:rPr>
              <w:t>5</w:t>
            </w:r>
            <w:r w:rsidRPr="0056258F">
              <w:rPr>
                <w:lang w:val="en-US"/>
              </w:rPr>
              <w:t>ms)</w:t>
            </w:r>
          </w:p>
          <w:p w14:paraId="0B10EEC6" w14:textId="77777777" w:rsidR="00321B86" w:rsidRDefault="00321B86" w:rsidP="007204C7">
            <w:pPr>
              <w:spacing w:after="0"/>
            </w:pPr>
            <w:r w:rsidRPr="005A3761">
              <w:t>Format: both signal (time samples) and parametric.</w:t>
            </w:r>
          </w:p>
          <w:p w14:paraId="7DB51049" w14:textId="03B1FDD6" w:rsidR="00E73EC2" w:rsidRPr="00421624" w:rsidRDefault="00E73EC2" w:rsidP="007204C7">
            <w:pPr>
              <w:spacing w:after="0"/>
              <w:rPr>
                <w:sz w:val="22"/>
                <w:szCs w:val="22"/>
                <w:lang w:val="en-US"/>
              </w:rPr>
            </w:pPr>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7204C7">
            <w:pPr>
              <w:rPr>
                <w:sz w:val="22"/>
                <w:szCs w:val="22"/>
                <w:lang w:val="fr-FR"/>
              </w:rPr>
            </w:pPr>
            <w:r w:rsidRPr="00FD1967">
              <w:rPr>
                <w:b/>
                <w:bCs/>
                <w:sz w:val="22"/>
                <w:szCs w:val="22"/>
                <w:lang w:val="en-US"/>
              </w:rPr>
              <w:t>Feasibility</w:t>
            </w:r>
            <w:r w:rsidRPr="00A330F5">
              <w:rPr>
                <w:sz w:val="22"/>
                <w:szCs w:val="22"/>
                <w:lang w:val="fr-FR"/>
              </w:rPr>
              <w:t> </w:t>
            </w:r>
          </w:p>
        </w:tc>
      </w:tr>
      <w:tr w:rsidR="00321B86" w:rsidRPr="00753C75" w14:paraId="638467A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7204C7">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7204C7">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7204C7">
            <w:pPr>
              <w:spacing w:after="0"/>
              <w:rPr>
                <w:sz w:val="22"/>
                <w:szCs w:val="22"/>
                <w:u w:val="single"/>
                <w:lang w:val="en-US"/>
              </w:rPr>
            </w:pPr>
            <w:r w:rsidRPr="005A3761">
              <w:rPr>
                <w:lang w:val="en-US"/>
              </w:rPr>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5E63A3E0" w:rsidR="00321B86" w:rsidRPr="00A330F5" w:rsidRDefault="00321B86" w:rsidP="007204C7">
            <w:pPr>
              <w:rPr>
                <w:sz w:val="22"/>
                <w:szCs w:val="22"/>
                <w:lang w:val="fr-FR"/>
              </w:rPr>
            </w:pPr>
            <w:r w:rsidRPr="00FD1967">
              <w:rPr>
                <w:b/>
                <w:bCs/>
                <w:sz w:val="22"/>
                <w:szCs w:val="22"/>
                <w:lang w:val="en-US"/>
              </w:rPr>
              <w:t>Requirements</w:t>
            </w:r>
            <w:r w:rsidR="007F662E">
              <w:rPr>
                <w:b/>
                <w:bCs/>
                <w:sz w:val="22"/>
                <w:szCs w:val="22"/>
                <w:lang w:val="en-US"/>
              </w:rPr>
              <w:t xml:space="preserve"> and i</w:t>
            </w:r>
            <w:r w:rsidRPr="00FD1967">
              <w:rPr>
                <w:b/>
                <w:bCs/>
                <w:sz w:val="22"/>
                <w:szCs w:val="22"/>
                <w:lang w:val="en-US"/>
              </w:rPr>
              <w:t>nteroperability considerations</w:t>
            </w:r>
            <w:r w:rsidRPr="00A330F5">
              <w:rPr>
                <w:sz w:val="22"/>
                <w:szCs w:val="22"/>
                <w:lang w:val="fr-FR"/>
              </w:rPr>
              <w:t> </w:t>
            </w:r>
          </w:p>
        </w:tc>
      </w:tr>
      <w:tr w:rsidR="00321B86" w:rsidRPr="00753C75" w14:paraId="3CB814F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7777777" w:rsidR="00321B86" w:rsidRPr="005A3761" w:rsidRDefault="00321B86" w:rsidP="007204C7">
            <w:pPr>
              <w:spacing w:after="0"/>
              <w:rPr>
                <w:lang w:val="en-US"/>
              </w:rPr>
            </w:pPr>
            <w:r w:rsidRPr="005A3761">
              <w:rPr>
                <w:lang w:val="en-US"/>
              </w:rPr>
              <w:t xml:space="preserve">Haptic data should be delivered </w:t>
            </w:r>
            <w:r w:rsidR="00890CA5">
              <w:rPr>
                <w:lang w:val="en-US"/>
              </w:rPr>
              <w:t xml:space="preserve">with low delay and low latency </w:t>
            </w:r>
            <w:r w:rsidRPr="005A3761">
              <w:rPr>
                <w:lang w:val="en-US"/>
              </w:rPr>
              <w:t>and rendered with various applications, environments and devices. </w:t>
            </w:r>
          </w:p>
          <w:p w14:paraId="7D6D63B6" w14:textId="570673CD" w:rsidR="000B1146" w:rsidRPr="005A3761" w:rsidRDefault="000B1146" w:rsidP="005474E4">
            <w:pPr>
              <w:spacing w:after="0"/>
              <w:rPr>
                <w:lang w:val="en-US"/>
              </w:rPr>
            </w:pPr>
            <w:r>
              <w:rPr>
                <w:lang w:val="en-US"/>
              </w:rPr>
              <w:t>RTP, ISOBMFF or DASH support for haptics media is needed.</w:t>
            </w:r>
          </w:p>
          <w:p w14:paraId="12F8CD3E" w14:textId="77777777" w:rsidR="00321B86" w:rsidRPr="005A3761" w:rsidRDefault="00321B86" w:rsidP="007204C7">
            <w:pPr>
              <w:spacing w:after="0"/>
              <w:rPr>
                <w:lang w:val="en-US"/>
              </w:rPr>
            </w:pPr>
            <w:r w:rsidRPr="005A3761">
              <w:rPr>
                <w:lang w:val="en-US"/>
              </w:rPr>
              <w:t>Adaptation to the rendering capabilities should be supported. </w:t>
            </w:r>
          </w:p>
          <w:p w14:paraId="6DE67234" w14:textId="77777777" w:rsidR="00321B86" w:rsidRPr="00845DED" w:rsidRDefault="00321B86" w:rsidP="007204C7">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7204C7">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321B86" w:rsidRPr="00753C75" w14:paraId="4B9557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0E854DD6"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representation and coding: (Section 6 and 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Integration in 5G architecture and services. (Section 8) </w:t>
            </w:r>
          </w:p>
          <w:p w14:paraId="6F1DAD53" w14:textId="09C50027" w:rsidR="00724F4D" w:rsidRPr="005A3761" w:rsidRDefault="00724F4D" w:rsidP="009B0F78">
            <w:pPr>
              <w:pStyle w:val="B1"/>
              <w:rPr>
                <w:lang w:val="en-US"/>
              </w:rPr>
            </w:pPr>
            <w:r>
              <w:rPr>
                <w:lang w:val="en-US"/>
              </w:rPr>
              <w:t>-</w:t>
            </w:r>
            <w:r w:rsidR="006C6C7E" w:rsidRPr="00CA1CE8">
              <w:tab/>
            </w:r>
            <w:r>
              <w:rPr>
                <w:lang w:val="en-US"/>
              </w:rPr>
              <w:t>QoS support for haptics media along with AV stream. (Section 10)</w:t>
            </w:r>
          </w:p>
          <w:p w14:paraId="500ADB8C" w14:textId="77777777" w:rsidR="00321B86" w:rsidRPr="00845DED" w:rsidRDefault="00321B86" w:rsidP="007204C7">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99" w:name="_Toc184113694"/>
      <w:bookmarkStart w:id="100" w:name="_Toc189812304"/>
      <w:bookmarkStart w:id="101" w:name="_Toc190105067"/>
      <w:bookmarkStart w:id="102" w:name="_Toc191028085"/>
      <w:r>
        <w:t>5.</w:t>
      </w:r>
      <w:r w:rsidR="00C4381C">
        <w:t>5</w:t>
      </w:r>
      <w:r w:rsidR="00EA784E">
        <w:tab/>
      </w:r>
      <w:r w:rsidR="00D42526" w:rsidRPr="00F60E79">
        <w:t>Immersive multi-modal XR and metaverse</w:t>
      </w:r>
      <w:bookmarkEnd w:id="99"/>
      <w:bookmarkEnd w:id="100"/>
      <w:bookmarkEnd w:id="101"/>
      <w:bookmarkEnd w:id="102"/>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7204C7">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7204C7">
            <w:pPr>
              <w:spacing w:after="0"/>
              <w:rPr>
                <w:lang w:val="en-US"/>
              </w:rPr>
            </w:pPr>
            <w:r w:rsidRPr="005A3761">
              <w:rPr>
                <w:lang w:val="en-US"/>
              </w:rPr>
              <w:t>Immersive multi-modal XR and metaverse (VR, AR, multi-users gaming) </w:t>
            </w:r>
          </w:p>
          <w:p w14:paraId="061E445B" w14:textId="77777777" w:rsidR="0012364B" w:rsidRPr="005A3761" w:rsidRDefault="0012364B" w:rsidP="007204C7">
            <w:pPr>
              <w:spacing w:after="0"/>
              <w:rPr>
                <w:lang w:val="en-US"/>
              </w:rPr>
            </w:pPr>
          </w:p>
          <w:p w14:paraId="5231092F" w14:textId="77777777" w:rsidR="0012364B" w:rsidRPr="005A3761" w:rsidRDefault="0012364B" w:rsidP="007204C7">
            <w:pPr>
              <w:spacing w:after="0"/>
              <w:rPr>
                <w:lang w:val="en-US"/>
              </w:rPr>
            </w:pPr>
            <w:r w:rsidRPr="005A3761">
              <w:rPr>
                <w:lang w:val="en-US"/>
              </w:rPr>
              <w:t>From:  </w:t>
            </w:r>
          </w:p>
          <w:p w14:paraId="3E3A3DC5" w14:textId="77777777" w:rsidR="0012364B" w:rsidRPr="005A3761" w:rsidRDefault="0012364B" w:rsidP="007204C7">
            <w:pPr>
              <w:spacing w:after="0"/>
              <w:rPr>
                <w:lang w:val="en-US"/>
              </w:rPr>
            </w:pPr>
            <w:r w:rsidRPr="005A3761">
              <w:rPr>
                <w:lang w:val="en-US"/>
              </w:rPr>
              <w:t>TR 22.847 5.1 “Immersive multi-modal Virtual Reality (VR) application” </w:t>
            </w:r>
          </w:p>
          <w:p w14:paraId="5B608568" w14:textId="77777777" w:rsidR="0012364B" w:rsidRPr="005A3761" w:rsidRDefault="0012364B" w:rsidP="007204C7">
            <w:pPr>
              <w:spacing w:after="0"/>
              <w:rPr>
                <w:lang w:val="en-US"/>
              </w:rPr>
            </w:pPr>
            <w:r w:rsidRPr="005A3761">
              <w:rPr>
                <w:lang w:val="en-US"/>
              </w:rPr>
              <w:t>TR 26.813 UC3 “Multi-user Gaming” </w:t>
            </w:r>
          </w:p>
          <w:p w14:paraId="20EAD4A1" w14:textId="77777777" w:rsidR="0012364B" w:rsidRPr="005A3761" w:rsidRDefault="0012364B" w:rsidP="007204C7">
            <w:pPr>
              <w:spacing w:after="0"/>
              <w:rPr>
                <w:lang w:val="en-US"/>
              </w:rPr>
            </w:pPr>
            <w:r w:rsidRPr="005A3761">
              <w:rPr>
                <w:lang w:val="en-US"/>
              </w:rPr>
              <w:t>TR 22.856 5.7 “AR Enabled Immersive Experience” </w:t>
            </w:r>
          </w:p>
          <w:p w14:paraId="6BEBE2E7" w14:textId="77777777" w:rsidR="0012364B" w:rsidRPr="00205F31" w:rsidRDefault="0012364B" w:rsidP="007204C7">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7204C7">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7204C7">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7204C7">
            <w:pPr>
              <w:spacing w:after="0"/>
              <w:rPr>
                <w:lang w:val="en-US"/>
              </w:rPr>
            </w:pPr>
          </w:p>
          <w:p w14:paraId="0E7C65EC" w14:textId="77777777" w:rsidR="0012364B" w:rsidRPr="005A3761" w:rsidRDefault="0012364B" w:rsidP="007204C7">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7204C7">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7204C7">
            <w:pPr>
              <w:spacing w:after="0"/>
              <w:rPr>
                <w:lang w:val="en-US"/>
              </w:rPr>
            </w:pPr>
          </w:p>
          <w:p w14:paraId="1BB90DB2" w14:textId="77777777" w:rsidR="0012364B" w:rsidRPr="005A3761" w:rsidRDefault="0012364B" w:rsidP="007204C7">
            <w:pPr>
              <w:spacing w:after="0"/>
              <w:rPr>
                <w:lang w:val="en-US"/>
              </w:rPr>
            </w:pPr>
            <w:r w:rsidRPr="005A3761">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7204C7">
            <w:pPr>
              <w:spacing w:after="0"/>
              <w:rPr>
                <w:u w:val="single"/>
                <w:lang w:val="en-US"/>
              </w:rPr>
            </w:pPr>
          </w:p>
          <w:p w14:paraId="3AB76959" w14:textId="66B3F280" w:rsidR="00E97383" w:rsidRPr="005A3761" w:rsidRDefault="004F3051" w:rsidP="007204C7">
            <w:pPr>
              <w:spacing w:after="0"/>
              <w:rPr>
                <w:lang w:val="en-US"/>
              </w:rPr>
            </w:pPr>
            <w:r w:rsidRPr="004F3051">
              <w:t>NOTE:</w:t>
            </w:r>
            <w:r w:rsidRPr="004F3051">
              <w:tab/>
            </w:r>
            <w:r w:rsidR="00E97383">
              <w:rPr>
                <w:lang w:val="en-US"/>
              </w:rPr>
              <w:t>This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7204C7">
            <w:pPr>
              <w:spacing w:after="0"/>
              <w:rPr>
                <w:u w:val="single"/>
                <w:lang w:val="en-US"/>
              </w:rPr>
            </w:pPr>
          </w:p>
          <w:p w14:paraId="68B013A0" w14:textId="77777777" w:rsidR="0012364B" w:rsidRPr="005A3761" w:rsidRDefault="0012364B" w:rsidP="007204C7">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7204C7">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7204C7">
            <w:pPr>
              <w:rPr>
                <w:sz w:val="22"/>
                <w:szCs w:val="22"/>
                <w:lang w:val="fr-FR"/>
              </w:rPr>
            </w:pPr>
            <w:r w:rsidRPr="00FD1967">
              <w:rPr>
                <w:b/>
                <w:bCs/>
                <w:sz w:val="22"/>
                <w:szCs w:val="22"/>
                <w:lang w:val="en-US"/>
              </w:rPr>
              <w:t>Categorization</w:t>
            </w:r>
            <w:r w:rsidRPr="00A330F5">
              <w:rPr>
                <w:sz w:val="22"/>
                <w:szCs w:val="22"/>
                <w:lang w:val="fr-FR"/>
              </w:rPr>
              <w:t> </w:t>
            </w:r>
          </w:p>
        </w:tc>
      </w:tr>
      <w:tr w:rsidR="0012364B" w:rsidRPr="000E7F25" w14:paraId="6A47668F"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7204C7">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7204C7">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7204C7">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7204C7">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7EDE450" w:rsidR="0012364B" w:rsidRPr="00A330F5" w:rsidRDefault="00724F4D" w:rsidP="007204C7">
            <w:pPr>
              <w:rPr>
                <w:sz w:val="22"/>
                <w:szCs w:val="22"/>
                <w:lang w:val="fr-FR"/>
              </w:rPr>
            </w:pPr>
            <w:r>
              <w:rPr>
                <w:b/>
                <w:bCs/>
                <w:sz w:val="22"/>
                <w:szCs w:val="22"/>
                <w:lang w:val="en-US"/>
              </w:rPr>
              <w:lastRenderedPageBreak/>
              <w:t>Characteristics</w:t>
            </w:r>
          </w:p>
        </w:tc>
      </w:tr>
      <w:tr w:rsidR="0012364B" w:rsidRPr="000E7F25" w14:paraId="390CED02"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C5CCAD1" w:rsidR="0071152E" w:rsidRPr="00A66D57" w:rsidRDefault="0071152E" w:rsidP="0071152E">
            <w:pPr>
              <w:spacing w:after="0"/>
              <w:rPr>
                <w:lang w:val="en-US"/>
              </w:rPr>
            </w:pPr>
            <w:r w:rsidRPr="00A66D57">
              <w:rPr>
                <w:lang w:val="en-US"/>
              </w:rPr>
              <w:t xml:space="preserve">Bit-rates = </w:t>
            </w:r>
            <w:r w:rsidR="002F3171">
              <w:rPr>
                <w:lang w:val="en-US"/>
              </w:rPr>
              <w:t xml:space="preserve">up to </w:t>
            </w:r>
            <w:r w:rsidRPr="00A66D57">
              <w:rPr>
                <w:lang w:val="en-US"/>
              </w:rPr>
              <w:t>8 kbit/s per channel</w:t>
            </w:r>
            <w:r w:rsidR="002F3171">
              <w:rPr>
                <w:lang w:val="en-US"/>
              </w:rPr>
              <w:t xml:space="preserve"> for compressed parametric signals.</w:t>
            </w:r>
          </w:p>
          <w:p w14:paraId="6C9CEB83" w14:textId="71B91D2C" w:rsidR="00D74C9D" w:rsidRPr="00717469" w:rsidRDefault="0071152E" w:rsidP="00D74C9D">
            <w:pPr>
              <w:spacing w:after="0"/>
              <w:rPr>
                <w:lang w:val="en-US"/>
              </w:rPr>
            </w:pPr>
            <w:r w:rsidRPr="00A66D57">
              <w:rPr>
                <w:lang w:val="en-US"/>
              </w:rPr>
              <w:t xml:space="preserve">Message size = </w:t>
            </w:r>
            <w:r w:rsidR="00D74C9D">
              <w:rPr>
                <w:lang w:val="en-US"/>
              </w:rPr>
              <w:t xml:space="preserve">For parametric compressed signals, the burst metadata </w:t>
            </w:r>
            <w:r w:rsidR="00D74C9D" w:rsidRPr="00717469">
              <w:rPr>
                <w:lang w:val="en-US"/>
              </w:rPr>
              <w:t>message size is, in average, up to 5</w:t>
            </w:r>
            <w:r w:rsidR="00D74C9D">
              <w:rPr>
                <w:lang w:val="en-US"/>
              </w:rPr>
              <w:t>50</w:t>
            </w:r>
            <w:r w:rsidR="00D74C9D" w:rsidRPr="00717469">
              <w:rPr>
                <w:lang w:val="en-US"/>
              </w:rPr>
              <w:t xml:space="preserve"> bits per channel, while data packets are in average, up to 2</w:t>
            </w:r>
            <w:r w:rsidR="00D74C9D">
              <w:rPr>
                <w:lang w:val="en-US"/>
              </w:rPr>
              <w:t>500</w:t>
            </w:r>
            <w:r w:rsidR="00D74C9D" w:rsidRPr="00717469">
              <w:rPr>
                <w:lang w:val="en-US"/>
              </w:rPr>
              <w:t xml:space="preserve"> bits. with many silent units per channel.</w:t>
            </w:r>
          </w:p>
          <w:p w14:paraId="5B03F5C7" w14:textId="77777777" w:rsidR="00D74C9D" w:rsidRPr="00B41785" w:rsidRDefault="00D74C9D" w:rsidP="00D74C9D">
            <w:pPr>
              <w:spacing w:after="0"/>
              <w:rPr>
                <w:lang w:val="en-US"/>
              </w:rPr>
            </w:pPr>
            <w:r w:rsidRPr="00717469">
              <w:rPr>
                <w:lang w:val="en-US"/>
              </w:rPr>
              <w:t xml:space="preserve">For time sample signal, the signal is continuous (no silent unit, or burst) with metadata message size, in average, up to </w:t>
            </w:r>
            <w:r>
              <w:rPr>
                <w:lang w:val="en-US"/>
              </w:rPr>
              <w:t>400</w:t>
            </w:r>
            <w:r w:rsidRPr="00717469">
              <w:rPr>
                <w:lang w:val="en-US"/>
              </w:rPr>
              <w:t xml:space="preserve"> and the message size is, in average, up to 1</w:t>
            </w:r>
            <w:r>
              <w:rPr>
                <w:lang w:val="en-US"/>
              </w:rPr>
              <w:t xml:space="preserve">600 </w:t>
            </w:r>
            <w:r w:rsidRPr="00717469">
              <w:rPr>
                <w:lang w:val="en-US"/>
              </w:rPr>
              <w:t>bits per channel</w:t>
            </w:r>
          </w:p>
          <w:p w14:paraId="0FB90194" w14:textId="6B4B5C9C" w:rsidR="0071152E" w:rsidRPr="00A66D57" w:rsidRDefault="004F3051" w:rsidP="0071152E">
            <w:pPr>
              <w:spacing w:after="0"/>
              <w:rPr>
                <w:lang w:val="en-US"/>
              </w:rPr>
            </w:pPr>
            <w:r w:rsidRPr="004F3051">
              <w:t>NOTE:</w:t>
            </w:r>
            <w:r w:rsidRPr="004F3051">
              <w:tab/>
            </w:r>
            <w:r w:rsidR="00D74C9D">
              <w:rPr>
                <w:lang w:val="en-US"/>
              </w:rPr>
              <w:t>this numbers are based on MPEG sequences traces analysis</w:t>
            </w:r>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194D44E2" w:rsidR="0071152E" w:rsidRPr="00A66D57" w:rsidRDefault="0071152E" w:rsidP="0071152E">
            <w:pPr>
              <w:spacing w:after="0"/>
              <w:rPr>
                <w:lang w:val="en-US"/>
              </w:rPr>
            </w:pPr>
            <w:r w:rsidRPr="00A66D57">
              <w:rPr>
                <w:lang w:val="en-US"/>
              </w:rPr>
              <w:t xml:space="preserve">Delay = </w:t>
            </w:r>
            <w:r w:rsidR="00043C69">
              <w:rPr>
                <w:lang w:val="en-US"/>
              </w:rPr>
              <w:t xml:space="preserve">The haptic media streams is synchronized with the AV media for rendering. The perceived delay or asynchronicity between Haptic media and Video or Audio needs to be </w:t>
            </w:r>
            <w:r w:rsidR="00043C69" w:rsidRPr="00736DA9">
              <w:rPr>
                <w:lang w:val="en-US"/>
              </w:rPr>
              <w:t xml:space="preserve">lower than </w:t>
            </w:r>
            <w:r w:rsidR="00043C69" w:rsidRPr="00264A8A">
              <w:rPr>
                <w:lang w:val="en-US"/>
              </w:rPr>
              <w:t>1 audio frame</w:t>
            </w:r>
            <w:r w:rsidR="00043C69">
              <w:rPr>
                <w:lang w:val="en-US"/>
              </w:rPr>
              <w:t>?</w:t>
            </w:r>
          </w:p>
          <w:p w14:paraId="190CBA5F" w14:textId="44583FA8" w:rsidR="0071152E" w:rsidRPr="00A66D57" w:rsidRDefault="0071152E" w:rsidP="0071152E">
            <w:pPr>
              <w:spacing w:after="0"/>
            </w:pPr>
            <w:r w:rsidRPr="00A66D57">
              <w:t>Format: mostly parametric (esp. virtual scenes)</w:t>
            </w:r>
          </w:p>
          <w:p w14:paraId="6E6BCFB9" w14:textId="77777777" w:rsidR="0012364B" w:rsidRPr="00E87D61" w:rsidRDefault="0012364B" w:rsidP="0012364B">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7204C7">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032C4B6" w:rsidR="0012364B" w:rsidRPr="005A3761" w:rsidRDefault="0012364B" w:rsidP="007204C7">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41413273" w:rsidR="0012364B" w:rsidRPr="00205F31" w:rsidRDefault="0012364B" w:rsidP="00641BB3">
            <w:pPr>
              <w:pStyle w:val="B1"/>
              <w:ind w:left="284" w:firstLine="0"/>
              <w:rPr>
                <w:sz w:val="22"/>
                <w:szCs w:val="22"/>
                <w:lang w:val="en-US"/>
              </w:rPr>
            </w:pPr>
            <w:r w:rsidRPr="005A3761">
              <w:rPr>
                <w:lang w:val="en-US"/>
              </w:rPr>
              <w:t>Connected devices in various form factors exist that are capable of decoding and rendering haptics (HMD, gloves, controllers, suits…).</w:t>
            </w:r>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7D394947" w:rsidR="0012364B" w:rsidRPr="00A330F5" w:rsidRDefault="0012364B" w:rsidP="007204C7">
            <w:pPr>
              <w:rPr>
                <w:sz w:val="22"/>
                <w:szCs w:val="22"/>
                <w:lang w:val="fr-FR"/>
              </w:rPr>
            </w:pPr>
            <w:r w:rsidRPr="00FD1967">
              <w:rPr>
                <w:b/>
                <w:bCs/>
                <w:sz w:val="22"/>
                <w:szCs w:val="22"/>
                <w:lang w:val="en-US"/>
              </w:rPr>
              <w:t>Requirements</w:t>
            </w:r>
            <w:r w:rsidR="00043C69">
              <w:rPr>
                <w:b/>
                <w:bCs/>
                <w:sz w:val="22"/>
                <w:szCs w:val="22"/>
                <w:lang w:val="en-US"/>
              </w:rPr>
              <w:t xml:space="preserve"> and i</w:t>
            </w:r>
            <w:r w:rsidRPr="00FD1967">
              <w:rPr>
                <w:b/>
                <w:bCs/>
                <w:sz w:val="22"/>
                <w:szCs w:val="22"/>
                <w:lang w:val="en-US"/>
              </w:rPr>
              <w:t>nteroperability considerations</w:t>
            </w:r>
            <w:r w:rsidRPr="00A330F5">
              <w:rPr>
                <w:sz w:val="22"/>
                <w:szCs w:val="22"/>
                <w:lang w:val="fr-FR"/>
              </w:rPr>
              <w:t> </w:t>
            </w:r>
          </w:p>
        </w:tc>
      </w:tr>
      <w:tr w:rsidR="0012364B" w:rsidRPr="000E7F25" w14:paraId="691D29E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77777777" w:rsidR="0012364B" w:rsidRPr="005A3761" w:rsidRDefault="0012364B" w:rsidP="007204C7">
            <w:pPr>
              <w:spacing w:after="0"/>
              <w:rPr>
                <w:lang w:val="en-US"/>
              </w:rPr>
            </w:pPr>
            <w:r w:rsidRPr="005A3761">
              <w:rPr>
                <w:lang w:val="en-US"/>
              </w:rPr>
              <w:t xml:space="preserve">Haptic data should be able to be transmitted </w:t>
            </w:r>
            <w:r w:rsidR="0008036F">
              <w:rPr>
                <w:lang w:val="en-US"/>
              </w:rPr>
              <w:t xml:space="preserve">with low delay and low latency </w:t>
            </w:r>
            <w:r w:rsidRPr="005A3761">
              <w:rPr>
                <w:lang w:val="en-US"/>
              </w:rPr>
              <w:t>and rendered with various applications, environments and devices. </w:t>
            </w:r>
          </w:p>
          <w:p w14:paraId="77B27D1B" w14:textId="51AFA8D0" w:rsidR="008F0A74" w:rsidRPr="005A3761" w:rsidRDefault="008F0A74" w:rsidP="005474E4">
            <w:pPr>
              <w:spacing w:after="0"/>
              <w:rPr>
                <w:lang w:val="en-US"/>
              </w:rPr>
            </w:pPr>
            <w:r>
              <w:rPr>
                <w:lang w:val="en-US"/>
              </w:rPr>
              <w:t>RTP, ISOBMFF or DASH support for haptics media is needed</w:t>
            </w:r>
          </w:p>
          <w:p w14:paraId="63ECD489" w14:textId="77777777" w:rsidR="0012364B" w:rsidRPr="005A3761" w:rsidRDefault="0012364B" w:rsidP="007204C7">
            <w:pPr>
              <w:spacing w:after="0"/>
              <w:rPr>
                <w:lang w:val="en-US"/>
              </w:rPr>
            </w:pPr>
            <w:r w:rsidRPr="005A3761">
              <w:rPr>
                <w:lang w:val="en-US"/>
              </w:rPr>
              <w:t>Adaptation to the rendering capabilities should be supported. </w:t>
            </w:r>
          </w:p>
          <w:p w14:paraId="0FA286E1" w14:textId="77777777" w:rsidR="0012364B" w:rsidRPr="00205F31" w:rsidRDefault="0012364B" w:rsidP="007204C7">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7204C7">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12364B" w:rsidRPr="000E7F25" w14:paraId="38CD9110"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060305A8" w:rsidR="006B2757" w:rsidRPr="006B2757" w:rsidRDefault="0017676A" w:rsidP="009B0F78">
            <w:pPr>
              <w:pStyle w:val="B1"/>
              <w:rPr>
                <w:lang w:val="en-US"/>
              </w:rPr>
            </w:pPr>
            <w:r w:rsidRPr="00CA1CE8">
              <w:t>-</w:t>
            </w:r>
            <w:r w:rsidRPr="00CA1CE8">
              <w:tab/>
            </w:r>
            <w:r>
              <w:rPr>
                <w:lang w:val="en-US"/>
              </w:rPr>
              <w:t xml:space="preserve"> </w:t>
            </w:r>
            <w:r w:rsidR="006B2757" w:rsidRPr="00410409">
              <w:rPr>
                <w:lang w:val="en-US"/>
              </w:rPr>
              <w:t>Haptic data integration into scenes and with avatar representations</w:t>
            </w:r>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7C8B72D5" w14:textId="77777777" w:rsidR="0012364B" w:rsidRDefault="0017676A" w:rsidP="009B0F78">
            <w:pPr>
              <w:pStyle w:val="B1"/>
              <w:rPr>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p w14:paraId="3746F90F" w14:textId="3D1994AA" w:rsidR="0012364B" w:rsidRPr="00205F31" w:rsidRDefault="0075167F" w:rsidP="009B0F78">
            <w:pPr>
              <w:pStyle w:val="B1"/>
              <w:rPr>
                <w:sz w:val="22"/>
                <w:szCs w:val="22"/>
                <w:lang w:val="en-US"/>
              </w:rPr>
            </w:pPr>
            <w:r>
              <w:rPr>
                <w:lang w:val="en-US"/>
              </w:rPr>
              <w:t>-</w:t>
            </w:r>
            <w:r w:rsidR="004F3051" w:rsidRPr="00CA1CE8">
              <w:tab/>
            </w:r>
            <w:r>
              <w:rPr>
                <w:lang w:val="en-US"/>
              </w:rPr>
              <w:t>QoS support for haptics media along with AV stream. (Section 10)</w:t>
            </w:r>
          </w:p>
        </w:tc>
      </w:tr>
    </w:tbl>
    <w:p w14:paraId="762E336F" w14:textId="0337A158" w:rsidR="002C2689" w:rsidRPr="005A3761" w:rsidRDefault="002C2689" w:rsidP="0017676A">
      <w:pPr>
        <w:rPr>
          <w:lang w:val="en-US"/>
        </w:rPr>
      </w:pPr>
    </w:p>
    <w:p w14:paraId="3CC0D989" w14:textId="2C308972" w:rsidR="00080512" w:rsidRDefault="00080512" w:rsidP="009775B8">
      <w:pPr>
        <w:pStyle w:val="Heading1"/>
      </w:pPr>
      <w:r w:rsidRPr="004D3578">
        <w:rPr>
          <w:i/>
        </w:rPr>
        <w:br w:type="page"/>
      </w:r>
      <w:bookmarkStart w:id="103" w:name="_Toc184113696"/>
      <w:bookmarkStart w:id="104" w:name="_Toc189812305"/>
      <w:bookmarkStart w:id="105" w:name="_Toc190105068"/>
      <w:bookmarkStart w:id="106" w:name="_Toc191028086"/>
      <w:r w:rsidR="009775B8">
        <w:lastRenderedPageBreak/>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103"/>
      <w:bookmarkEnd w:id="104"/>
      <w:bookmarkEnd w:id="105"/>
      <w:bookmarkEnd w:id="106"/>
    </w:p>
    <w:p w14:paraId="7AA08EB5" w14:textId="77777777" w:rsidR="00D237DA" w:rsidRDefault="00D237DA" w:rsidP="00D237DA">
      <w:pPr>
        <w:pStyle w:val="Heading2"/>
      </w:pPr>
      <w:bookmarkStart w:id="107" w:name="_Toc169871221"/>
      <w:bookmarkStart w:id="108" w:name="_Toc184113697"/>
      <w:bookmarkStart w:id="109" w:name="_Toc189812306"/>
      <w:bookmarkStart w:id="110" w:name="_Toc190105069"/>
      <w:bookmarkStart w:id="111" w:name="_Toc191028087"/>
      <w:r>
        <w:t>6.1</w:t>
      </w:r>
      <w:r>
        <w:tab/>
        <w:t>Introduction</w:t>
      </w:r>
      <w:bookmarkEnd w:id="107"/>
      <w:bookmarkEnd w:id="108"/>
      <w:bookmarkEnd w:id="109"/>
      <w:bookmarkEnd w:id="110"/>
      <w:bookmarkEnd w:id="111"/>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4055597C" w:rsidR="00295DC1" w:rsidRPr="001477CB" w:rsidRDefault="00295DC1" w:rsidP="00295DC1">
      <w:r w:rsidRPr="001477CB">
        <w:rPr>
          <w:lang w:val="en-US"/>
        </w:rPr>
        <w:t>In general, three types of modalities are considered, tactile (vibration, temperature, pression), kin</w:t>
      </w:r>
      <w:r w:rsidR="007130F7">
        <w:rPr>
          <w:lang w:val="en-US"/>
        </w:rPr>
        <w:t>a</w:t>
      </w:r>
      <w:r w:rsidRPr="001477CB">
        <w:rPr>
          <w:lang w:val="en-US"/>
        </w:rPr>
        <w:t>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2556B3A1"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 devices.</w:t>
      </w:r>
    </w:p>
    <w:p w14:paraId="6B0D2448" w14:textId="0A35E934" w:rsidR="00617062" w:rsidRDefault="00617062" w:rsidP="00617062">
      <w:pPr>
        <w:rPr>
          <w:lang w:val="en-US"/>
        </w:rPr>
      </w:pPr>
      <w:r>
        <w:rPr>
          <w:lang w:val="en-US"/>
        </w:rPr>
        <w:t xml:space="preserve">Haptics signals correspond to the raw haptics data at the output of the sensors or authoring tools, described in </w:t>
      </w:r>
      <w:r w:rsidR="007130F7">
        <w:rPr>
          <w:lang w:val="en-US"/>
        </w:rPr>
        <w:t>clause</w:t>
      </w:r>
      <w:r>
        <w:rPr>
          <w:lang w:val="en-US"/>
        </w:rPr>
        <w:t xml:space="preserve"> 6.2</w:t>
      </w:r>
      <w:r w:rsidR="00153734">
        <w:rPr>
          <w:lang w:val="en-US"/>
        </w:rPr>
        <w:t>.</w:t>
      </w:r>
    </w:p>
    <w:p w14:paraId="7235D836" w14:textId="18D92D98"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r w:rsidR="00153734">
        <w:t>.</w:t>
      </w:r>
    </w:p>
    <w:p w14:paraId="22C64405" w14:textId="38D4816F" w:rsidR="00673B81" w:rsidRDefault="00673B81" w:rsidP="00673B81">
      <w:pPr>
        <w:pStyle w:val="Heading2"/>
      </w:pPr>
      <w:bookmarkStart w:id="112" w:name="_Toc169871222"/>
      <w:bookmarkStart w:id="113" w:name="_Toc184113698"/>
      <w:bookmarkStart w:id="114" w:name="_Toc189812307"/>
      <w:bookmarkStart w:id="115" w:name="_Toc190105070"/>
      <w:bookmarkStart w:id="116" w:name="_Toc191028088"/>
      <w:r>
        <w:t>6.2</w:t>
      </w:r>
      <w:r>
        <w:tab/>
        <w:t>Haptics</w:t>
      </w:r>
      <w:r w:rsidR="00351124">
        <w:t xml:space="preserve"> </w:t>
      </w:r>
      <w:bookmarkEnd w:id="112"/>
      <w:r w:rsidR="005F7072">
        <w:t>signals</w:t>
      </w:r>
      <w:bookmarkEnd w:id="113"/>
      <w:bookmarkEnd w:id="114"/>
      <w:bookmarkEnd w:id="115"/>
      <w:bookmarkEnd w:id="116"/>
    </w:p>
    <w:p w14:paraId="68C54129" w14:textId="77777777" w:rsidR="00211641" w:rsidRDefault="00211641" w:rsidP="00211641">
      <w:pPr>
        <w:pStyle w:val="Heading3"/>
        <w:rPr>
          <w:lang w:val="en-US"/>
        </w:rPr>
      </w:pPr>
      <w:bookmarkStart w:id="117" w:name="_Toc184113699"/>
      <w:bookmarkStart w:id="118" w:name="_Toc189812308"/>
      <w:bookmarkStart w:id="119" w:name="_Toc190105071"/>
      <w:bookmarkStart w:id="120" w:name="_Toc191028089"/>
      <w:r>
        <w:rPr>
          <w:lang w:val="en-US"/>
        </w:rPr>
        <w:t>6.2.1</w:t>
      </w:r>
      <w:r>
        <w:rPr>
          <w:lang w:val="en-US"/>
        </w:rPr>
        <w:tab/>
        <w:t>Introduction</w:t>
      </w:r>
      <w:bookmarkEnd w:id="117"/>
      <w:bookmarkEnd w:id="118"/>
      <w:bookmarkEnd w:id="119"/>
      <w:bookmarkEnd w:id="120"/>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121" w:name="_Toc184113700"/>
      <w:bookmarkStart w:id="122" w:name="_Toc189812309"/>
      <w:bookmarkStart w:id="123" w:name="_Toc190105072"/>
      <w:bookmarkStart w:id="124" w:name="_Toc191028090"/>
      <w:r w:rsidRPr="001477CB">
        <w:t>6.2</w:t>
      </w:r>
      <w:r>
        <w:t>.2</w:t>
      </w:r>
      <w:r w:rsidRPr="001477CB">
        <w:tab/>
      </w:r>
      <w:r w:rsidRPr="001477CB">
        <w:tab/>
      </w:r>
      <w:r>
        <w:rPr>
          <w:lang w:val="en-US"/>
        </w:rPr>
        <w:t>Time-sampled signals</w:t>
      </w:r>
      <w:bookmarkEnd w:id="121"/>
      <w:bookmarkEnd w:id="122"/>
      <w:bookmarkEnd w:id="123"/>
      <w:bookmarkEnd w:id="124"/>
    </w:p>
    <w:p w14:paraId="52D749E5" w14:textId="77777777" w:rsidR="00A22A18" w:rsidRPr="00641BB3" w:rsidRDefault="00A22A18" w:rsidP="00641BB3">
      <w:r w:rsidRPr="00641BB3">
        <w:t>In Figure 6.2-1, two examples of time-sampled signals are provided. The left side shows the samples of 3D angular orientations and linear accelerations</w:t>
      </w:r>
      <w:r w:rsidRPr="00641BB3" w:rsidDel="002C4F33">
        <w:t xml:space="preserve"> </w:t>
      </w:r>
      <w:r w:rsidRPr="00641BB3">
        <w:t>of a horse captured with an accelerometer positioned on the horseman. The right side illustrates the haptic signal of a texture (here a carpet) captured from the sound of a pen moving on the surface of the carpet in one direction.</w:t>
      </w: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125" w:name="MCCQCTEMPBM_00000065"/>
      <w:r>
        <w:rPr>
          <w:noProof/>
          <w:lang w:val="en-US"/>
        </w:rPr>
        <w:lastRenderedPageBreak/>
        <w:drawing>
          <wp:inline distT="0" distB="0" distL="0" distR="0" wp14:anchorId="47ECB312" wp14:editId="7409B94F">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412643F4">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125"/>
    <w:p w14:paraId="02BAC01F" w14:textId="51402ED4" w:rsidR="00A22A18" w:rsidRDefault="00A22A18" w:rsidP="00641BB3">
      <w:pPr>
        <w:pStyle w:val="TF"/>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26516B09" w:rsidR="000B1284" w:rsidRPr="001477CB" w:rsidRDefault="000B1284" w:rsidP="000B1284">
      <w:pPr>
        <w:pStyle w:val="Heading3"/>
      </w:pPr>
      <w:bookmarkStart w:id="126" w:name="_Toc184113701"/>
      <w:bookmarkStart w:id="127" w:name="_Toc189812310"/>
      <w:bookmarkStart w:id="128" w:name="_Toc190105073"/>
      <w:bookmarkStart w:id="129" w:name="_Toc191028091"/>
      <w:r w:rsidRPr="001477CB">
        <w:t>6.2</w:t>
      </w:r>
      <w:r>
        <w:t>.3</w:t>
      </w:r>
      <w:r w:rsidRPr="001477CB">
        <w:tab/>
      </w:r>
      <w:r>
        <w:rPr>
          <w:lang w:val="en-US"/>
        </w:rPr>
        <w:t>Synthetic</w:t>
      </w:r>
      <w:r w:rsidR="00E7611A">
        <w:rPr>
          <w:lang w:val="en-US"/>
        </w:rPr>
        <w:t xml:space="preserve"> </w:t>
      </w:r>
      <w:r>
        <w:rPr>
          <w:lang w:val="en-US"/>
        </w:rPr>
        <w:t>signals</w:t>
      </w:r>
      <w:bookmarkEnd w:id="126"/>
      <w:bookmarkEnd w:id="127"/>
      <w:bookmarkEnd w:id="128"/>
      <w:bookmarkEnd w:id="129"/>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130" w:name="MCCQCTEMPBM_00000066"/>
      <w:r>
        <w:rPr>
          <w:noProof/>
          <w:lang w:val="en-US"/>
        </w:rPr>
        <w:drawing>
          <wp:inline distT="0" distB="0" distL="0" distR="0" wp14:anchorId="2E2E49B9" wp14:editId="116A96C2">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712772C3">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3774958F" w14:textId="1C8400F4" w:rsidR="000B1284" w:rsidRPr="005B6260" w:rsidRDefault="000B1284" w:rsidP="00641BB3">
      <w:pPr>
        <w:pStyle w:val="TF"/>
        <w:rPr>
          <w:lang w:val="en-US"/>
        </w:rPr>
      </w:pPr>
      <w:bookmarkStart w:id="131" w:name="_Ref176965924"/>
      <w:bookmarkEnd w:id="130"/>
      <w:r w:rsidRPr="00287E88">
        <w:rPr>
          <w:lang w:val="en-US"/>
        </w:rPr>
        <w:t>Figure 6.2-2</w:t>
      </w:r>
      <w:bookmarkEnd w:id="131"/>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132" w:name="_Toc184113702"/>
      <w:bookmarkStart w:id="133" w:name="_Toc189812311"/>
      <w:bookmarkStart w:id="134" w:name="_Toc190105074"/>
      <w:bookmarkStart w:id="135" w:name="_Toc191028092"/>
      <w:r w:rsidRPr="00D67716">
        <w:rPr>
          <w:lang w:val="en-US"/>
        </w:rPr>
        <w:t>6.2.4</w:t>
      </w:r>
      <w:r w:rsidRPr="00D67716">
        <w:rPr>
          <w:lang w:val="en-US"/>
        </w:rPr>
        <w:tab/>
      </w:r>
      <w:r w:rsidRPr="00D67716">
        <w:rPr>
          <w:lang w:val="en-US"/>
        </w:rPr>
        <w:tab/>
        <w:t>Comparison and applications</w:t>
      </w:r>
      <w:bookmarkEnd w:id="132"/>
      <w:bookmarkEnd w:id="133"/>
      <w:bookmarkEnd w:id="134"/>
      <w:bookmarkEnd w:id="135"/>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w:t>
      </w:r>
      <w:r w:rsidRPr="00FB62BA">
        <w:rPr>
          <w:lang w:val="en-US"/>
        </w:rPr>
        <w:lastRenderedPageBreak/>
        <w:t>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136" w:name="_Toc184113703"/>
      <w:bookmarkStart w:id="137" w:name="_Toc189812312"/>
      <w:bookmarkStart w:id="138" w:name="_Toc190105075"/>
      <w:bookmarkStart w:id="139" w:name="_Toc169871223"/>
      <w:bookmarkStart w:id="140" w:name="_Toc191028093"/>
      <w:r>
        <w:t>6.3</w:t>
      </w:r>
      <w:r>
        <w:tab/>
      </w:r>
      <w:r w:rsidR="007B7FF6" w:rsidRPr="005E0BD2">
        <w:t xml:space="preserve">Haptic </w:t>
      </w:r>
      <w:r w:rsidR="007B7FF6">
        <w:t>media</w:t>
      </w:r>
      <w:r w:rsidR="007B7FF6" w:rsidRPr="005E0BD2">
        <w:t xml:space="preserve"> formats</w:t>
      </w:r>
      <w:bookmarkEnd w:id="136"/>
      <w:bookmarkEnd w:id="137"/>
      <w:bookmarkEnd w:id="138"/>
      <w:bookmarkEnd w:id="140"/>
    </w:p>
    <w:p w14:paraId="2ADDAF0F" w14:textId="0F254B76" w:rsidR="00DB1EE5" w:rsidRPr="00D95579" w:rsidRDefault="00DB1EE5" w:rsidP="00D845E7">
      <w:pPr>
        <w:pStyle w:val="Heading3"/>
        <w:rPr>
          <w:lang w:val="en-US"/>
        </w:rPr>
      </w:pPr>
      <w:bookmarkStart w:id="141" w:name="_Toc184113704"/>
      <w:bookmarkStart w:id="142" w:name="_Toc189812313"/>
      <w:bookmarkStart w:id="143" w:name="_Toc190105076"/>
      <w:bookmarkStart w:id="144" w:name="_Toc191028094"/>
      <w:r w:rsidRPr="00D95579">
        <w:rPr>
          <w:lang w:val="en-US"/>
        </w:rPr>
        <w:t>6.3.1</w:t>
      </w:r>
      <w:r>
        <w:rPr>
          <w:lang w:val="en-US"/>
        </w:rPr>
        <w:tab/>
        <w:t>I</w:t>
      </w:r>
      <w:r w:rsidRPr="00D95579">
        <w:rPr>
          <w:lang w:val="en-US"/>
        </w:rPr>
        <w:t>ntroduction</w:t>
      </w:r>
      <w:bookmarkEnd w:id="141"/>
      <w:bookmarkEnd w:id="142"/>
      <w:bookmarkEnd w:id="143"/>
      <w:bookmarkEnd w:id="144"/>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145" w:name="_Toc184113705"/>
      <w:bookmarkStart w:id="146" w:name="_Toc189812314"/>
      <w:bookmarkStart w:id="147" w:name="_Toc190105077"/>
      <w:bookmarkStart w:id="148" w:name="_Toc191028095"/>
      <w:r>
        <w:t>6.3.2</w:t>
      </w:r>
      <w:r w:rsidRPr="001477CB">
        <w:tab/>
      </w:r>
      <w:r>
        <w:rPr>
          <w:lang w:val="en-US"/>
        </w:rPr>
        <w:t>PCM format</w:t>
      </w:r>
      <w:bookmarkEnd w:id="145"/>
      <w:bookmarkEnd w:id="146"/>
      <w:bookmarkEnd w:id="147"/>
      <w:bookmarkEnd w:id="148"/>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149" w:name="_Toc184113706"/>
      <w:bookmarkStart w:id="150" w:name="_Toc189812315"/>
      <w:bookmarkStart w:id="151" w:name="_Toc190105078"/>
      <w:bookmarkStart w:id="152" w:name="_Toc191028096"/>
      <w:r>
        <w:t>6.3.4</w:t>
      </w:r>
      <w:r w:rsidRPr="001477CB">
        <w:tab/>
      </w:r>
      <w:r>
        <w:rPr>
          <w:lang w:val="en-US"/>
        </w:rPr>
        <w:t>Proprietary parametric formats</w:t>
      </w:r>
      <w:bookmarkEnd w:id="149"/>
      <w:bookmarkEnd w:id="150"/>
      <w:bookmarkEnd w:id="151"/>
      <w:bookmarkEnd w:id="152"/>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153" w:name="_Hlk180241459"/>
    </w:p>
    <w:bookmarkEnd w:id="153"/>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5CB7B7B6"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Pr>
          <w:lang w:val="en-US"/>
        </w:rPr>
        <w:t xml:space="preserve"> </w:t>
      </w:r>
      <w:r w:rsidRPr="00641BB3">
        <w:rPr>
          <w:lang w:val="en-US"/>
        </w:rPr>
        <w:t>HAPT</w:t>
      </w:r>
      <w:r w:rsidR="00FB1F7F">
        <w:rPr>
          <w:lang w:val="en-US"/>
        </w:rPr>
        <w:t xml:space="preserve"> is integrated in Immersion’s </w:t>
      </w:r>
      <w:r w:rsidR="00FB1F7F" w:rsidRPr="00AF1FD5">
        <w:rPr>
          <w:lang w:val="en-US"/>
        </w:rPr>
        <w:t>SD</w:t>
      </w:r>
      <w:r w:rsidR="00AF1FD5" w:rsidRPr="00AF1FD5">
        <w:rPr>
          <w:lang w:val="en-US"/>
        </w:rPr>
        <w:t>K</w:t>
      </w:r>
      <w:r w:rsidRPr="00AF1FD5">
        <w:rPr>
          <w:lang w:val="en-US"/>
        </w:rPr>
        <w:t xml:space="preserve"> </w:t>
      </w:r>
      <w:r w:rsidRPr="003A27C2">
        <w:rPr>
          <w:lang w:val="en-US"/>
        </w:rPr>
        <w:t>[</w:t>
      </w:r>
      <w:r w:rsidR="00AF1FD5" w:rsidRPr="003A27C2">
        <w:rPr>
          <w:lang w:val="en-US"/>
        </w:rPr>
        <w:t>15</w:t>
      </w:r>
      <w:r w:rsidRPr="003A27C2">
        <w:rPr>
          <w:lang w:val="en-US"/>
        </w:rPr>
        <w:t>]</w:t>
      </w:r>
      <w:r w:rsidR="00AF1FD5" w:rsidRPr="00AF1FD5">
        <w:rPr>
          <w:lang w:val="en-US"/>
        </w:rPr>
        <w:t>.</w:t>
      </w:r>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687B6F59" w:rsidR="00DB1EE5" w:rsidRPr="00F77D63" w:rsidRDefault="00DB1EE5" w:rsidP="00D845E7">
      <w:pPr>
        <w:pStyle w:val="Heading3"/>
        <w:rPr>
          <w:lang w:val="en-US"/>
        </w:rPr>
      </w:pPr>
      <w:bookmarkStart w:id="154" w:name="_Toc184113707"/>
      <w:bookmarkStart w:id="155" w:name="_Toc189812316"/>
      <w:bookmarkStart w:id="156" w:name="_Toc190105079"/>
      <w:bookmarkStart w:id="157" w:name="_Toc191028097"/>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154"/>
      <w:bookmarkEnd w:id="155"/>
      <w:bookmarkEnd w:id="156"/>
      <w:bookmarkEnd w:id="157"/>
    </w:p>
    <w:p w14:paraId="16F22C2E" w14:textId="00B5B751" w:rsidR="00DB1EE5" w:rsidRDefault="00DB1EE5" w:rsidP="00641BB3">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lastRenderedPageBreak/>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626BA99C" w:rsidR="00DB1EE5" w:rsidRPr="001B640B" w:rsidRDefault="00DB1EE5" w:rsidP="00DB1EE5">
      <w:pPr>
        <w:rPr>
          <w:lang w:val="en-US"/>
        </w:rPr>
      </w:pPr>
      <w:r>
        <w:rPr>
          <w:lang w:val="en-US"/>
        </w:rPr>
        <w:t>The main advantage of MPEG HJIF</w:t>
      </w:r>
      <w:r w:rsidDel="00D827A3">
        <w:rPr>
          <w:lang w:val="en-US"/>
        </w:rPr>
        <w:t xml:space="preserve"> </w:t>
      </w:r>
      <w:r>
        <w:rPr>
          <w:lang w:val="en-US"/>
        </w:rPr>
        <w:t>is its flexibility to support various haptic modalities, various parametric formats and its flexibility for heterogeneous end-user devices and experiences. Thanks to its JSON formatting, it is also easy to edit and modify the file.</w:t>
      </w:r>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158" w:name="_Toc184113708"/>
      <w:bookmarkStart w:id="159" w:name="_Toc189812317"/>
      <w:bookmarkStart w:id="160" w:name="_Toc190105080"/>
      <w:bookmarkStart w:id="161" w:name="_Toc191028098"/>
      <w:r>
        <w:t>6.4</w:t>
      </w:r>
      <w:r>
        <w:tab/>
      </w:r>
      <w:r w:rsidR="006D1880">
        <w:t>Haptics device types</w:t>
      </w:r>
      <w:bookmarkEnd w:id="139"/>
      <w:bookmarkEnd w:id="158"/>
      <w:bookmarkEnd w:id="159"/>
      <w:bookmarkEnd w:id="160"/>
      <w:bookmarkEnd w:id="161"/>
    </w:p>
    <w:p w14:paraId="7AEA1790" w14:textId="0DFAE218" w:rsidR="00843447" w:rsidRPr="00843447" w:rsidRDefault="00843447" w:rsidP="00211641">
      <w:pPr>
        <w:pStyle w:val="Heading3"/>
      </w:pPr>
      <w:bookmarkStart w:id="162" w:name="_Toc184113709"/>
      <w:bookmarkStart w:id="163" w:name="_Toc189812318"/>
      <w:bookmarkStart w:id="164" w:name="_Toc190105081"/>
      <w:bookmarkStart w:id="165" w:name="_Toc191028099"/>
      <w:r w:rsidRPr="00843447">
        <w:t>6.</w:t>
      </w:r>
      <w:r w:rsidR="003460A5">
        <w:t>4</w:t>
      </w:r>
      <w:r w:rsidRPr="00843447">
        <w:t>.1</w:t>
      </w:r>
      <w:r w:rsidRPr="00843447">
        <w:tab/>
        <w:t>Introduction</w:t>
      </w:r>
      <w:bookmarkEnd w:id="162"/>
      <w:bookmarkEnd w:id="163"/>
      <w:bookmarkEnd w:id="164"/>
      <w:bookmarkEnd w:id="165"/>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7C7B1848" w14:textId="6C9FA6DF" w:rsidR="000D2A6B" w:rsidRPr="000D2A6B" w:rsidRDefault="000D2A6B" w:rsidP="00211641">
      <w:pPr>
        <w:pStyle w:val="Heading3"/>
      </w:pPr>
      <w:bookmarkStart w:id="166" w:name="_Toc184113710"/>
      <w:bookmarkStart w:id="167" w:name="_Toc189812319"/>
      <w:bookmarkStart w:id="168" w:name="_Toc190105082"/>
      <w:bookmarkStart w:id="169" w:name="_Toc191028100"/>
      <w:r w:rsidRPr="000D2A6B">
        <w:t>6.</w:t>
      </w:r>
      <w:r w:rsidR="003460A5">
        <w:t>4</w:t>
      </w:r>
      <w:r w:rsidRPr="000D2A6B">
        <w:t>.2</w:t>
      </w:r>
      <w:r w:rsidRPr="000D2A6B">
        <w:tab/>
        <w:t>Haptics device type 1: Basic sensory feedback</w:t>
      </w:r>
      <w:bookmarkEnd w:id="166"/>
      <w:bookmarkEnd w:id="167"/>
      <w:bookmarkEnd w:id="168"/>
      <w:bookmarkEnd w:id="169"/>
    </w:p>
    <w:p w14:paraId="2F6FB80B" w14:textId="5372D0AC" w:rsidR="008D7600" w:rsidRDefault="000D2A6B" w:rsidP="000D2A6B">
      <w:r w:rsidRPr="000D2A6B">
        <w:t>Devices in this category are designed to provide passive, non-spatialised sensory feedback, in applications such as simple mobile game and entertainment, alerting, or communication.</w:t>
      </w:r>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76BC2C93" w:rsidR="00E44B32" w:rsidRDefault="00E44B32" w:rsidP="00E44B32">
      <w:r>
        <w:t>In this category it is anticipated that the haptic signals are synthetic haptic effects created by a designer.</w:t>
      </w:r>
    </w:p>
    <w:p w14:paraId="0A968D45" w14:textId="2C06F84B" w:rsidR="005915E7" w:rsidRPr="00D67716" w:rsidRDefault="00E44B32" w:rsidP="000D2A6B">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2974740C" w14:textId="61929CE1" w:rsidR="00AD5611" w:rsidRPr="00AD5611" w:rsidRDefault="00AD5611" w:rsidP="00211641">
      <w:pPr>
        <w:pStyle w:val="Heading3"/>
      </w:pPr>
      <w:bookmarkStart w:id="170" w:name="_Toc184113711"/>
      <w:bookmarkStart w:id="171" w:name="_Toc189812320"/>
      <w:bookmarkStart w:id="172" w:name="_Toc190105083"/>
      <w:bookmarkStart w:id="173" w:name="_Toc191028101"/>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170"/>
      <w:bookmarkEnd w:id="171"/>
      <w:bookmarkEnd w:id="172"/>
      <w:bookmarkEnd w:id="173"/>
    </w:p>
    <w:p w14:paraId="0585A9F0" w14:textId="6088A8A0" w:rsidR="008B6A3C" w:rsidRDefault="00AD5611" w:rsidP="00142D70">
      <w:r w:rsidRPr="00AD5611">
        <w:t>Devices in this category are designed to deliver highly detailed and precise haptics (e.g., tactile, kin</w:t>
      </w:r>
      <w:r w:rsidR="00544B42">
        <w:t>a</w:t>
      </w:r>
      <w:r w:rsidRPr="00AD5611">
        <w:t>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r w:rsidR="00135133" w:rsidRPr="00AA266E">
        <w:t>.</w:t>
      </w:r>
    </w:p>
    <w:p w14:paraId="1A01F024" w14:textId="7AE14EBB"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Haptic modalities here are not restricted to vibrotactile, kin</w:t>
      </w:r>
      <w:r w:rsidR="00544B42">
        <w:t>a</w:t>
      </w:r>
      <w:r w:rsidR="00142D70">
        <w:t>esthetic and mid-air feedback is also considered.</w:t>
      </w:r>
    </w:p>
    <w:p w14:paraId="576648B4" w14:textId="30964582" w:rsidR="00142D70" w:rsidRDefault="00142D70" w:rsidP="00142D70">
      <w:r>
        <w:t xml:space="preserve">For the capture, sensors in this category capture sensory information related to objects surfaces physical properties. It consists of more complex systems combining tracking and measurement to get the localization and physics. The tracking measures </w:t>
      </w:r>
      <w:r w:rsidR="007345CF">
        <w:t xml:space="preserve">the </w:t>
      </w:r>
      <w:r>
        <w:t xml:space="preserve">location and speed of the sensors, the measurement unit captures </w:t>
      </w:r>
      <w:r w:rsidR="007345CF">
        <w:t xml:space="preserve">the </w:t>
      </w:r>
      <w:r>
        <w:t>pressure, force feedback and motion to infer smoothness, roughness, relief and other physical properties of a 2D surface.</w:t>
      </w:r>
    </w:p>
    <w:p w14:paraId="4B96DA49" w14:textId="29C79567" w:rsidR="00823B86" w:rsidRPr="00823B86" w:rsidRDefault="00823B86" w:rsidP="00211641">
      <w:pPr>
        <w:pStyle w:val="Heading3"/>
      </w:pPr>
      <w:bookmarkStart w:id="174" w:name="_Toc184113712"/>
      <w:bookmarkStart w:id="175" w:name="_Toc189812321"/>
      <w:bookmarkStart w:id="176" w:name="_Toc190105084"/>
      <w:bookmarkStart w:id="177" w:name="_Toc191028102"/>
      <w:r w:rsidRPr="00823B86">
        <w:t>6.</w:t>
      </w:r>
      <w:r w:rsidR="003460A5">
        <w:t>4</w:t>
      </w:r>
      <w:r w:rsidRPr="00823B86">
        <w:t>.4</w:t>
      </w:r>
      <w:r w:rsidRPr="00823B86">
        <w:tab/>
        <w:t>Haptics device type 3: Full-body and complex motion feedback</w:t>
      </w:r>
      <w:bookmarkEnd w:id="174"/>
      <w:bookmarkEnd w:id="175"/>
      <w:bookmarkEnd w:id="176"/>
      <w:bookmarkEnd w:id="177"/>
    </w:p>
    <w:p w14:paraId="4E5CBE51" w14:textId="0FF56385"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w:t>
      </w:r>
    </w:p>
    <w:p w14:paraId="5D2C953C" w14:textId="60312CF0" w:rsidR="00081121" w:rsidRDefault="00823B86" w:rsidP="00081121">
      <w:r w:rsidRPr="00823B86">
        <w:t xml:space="preserve">These </w:t>
      </w:r>
      <w:r w:rsidR="00195DED">
        <w:t xml:space="preserve">rendering </w:t>
      </w:r>
      <w:r w:rsidRPr="00823B86">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t>Multiple modalities are also provided ranging from vibrations, wind, water spray, heat or motion.</w:t>
      </w:r>
    </w:p>
    <w:p w14:paraId="1266053A" w14:textId="5995DB09" w:rsidR="00081121" w:rsidRDefault="00081121" w:rsidP="00081121">
      <w:r>
        <w:lastRenderedPageBreak/>
        <w:t>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w:t>
      </w:r>
    </w:p>
    <w:p w14:paraId="3A417E95" w14:textId="3B3D379F" w:rsidR="0076503C" w:rsidRPr="0076503C" w:rsidRDefault="0076503C" w:rsidP="00211641">
      <w:pPr>
        <w:pStyle w:val="Heading3"/>
      </w:pPr>
      <w:bookmarkStart w:id="178" w:name="_Toc184113713"/>
      <w:bookmarkStart w:id="179" w:name="_Toc189812322"/>
      <w:bookmarkStart w:id="180" w:name="_Toc190105085"/>
      <w:bookmarkStart w:id="181" w:name="_Toc191028103"/>
      <w:r w:rsidRPr="0076503C">
        <w:t>6.</w:t>
      </w:r>
      <w:r w:rsidR="003460A5">
        <w:t>4</w:t>
      </w:r>
      <w:r w:rsidRPr="0076503C">
        <w:t>.5</w:t>
      </w:r>
      <w:r w:rsidRPr="0076503C">
        <w:tab/>
        <w:t>Haptics device type 4: Interactive and spatialised feedback</w:t>
      </w:r>
      <w:bookmarkEnd w:id="178"/>
      <w:bookmarkEnd w:id="179"/>
      <w:bookmarkEnd w:id="180"/>
      <w:bookmarkEnd w:id="181"/>
    </w:p>
    <w:p w14:paraId="7DA1F90F" w14:textId="6500DF07"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r w:rsidR="00F61A7B">
        <w:t>Usually</w:t>
      </w:r>
      <w:r w:rsidR="00170697">
        <w:t>,</w:t>
      </w:r>
      <w:r w:rsidR="00F61A7B">
        <w:t xml:space="preserve">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Pr="00641BB3" w:rsidRDefault="005915E7" w:rsidP="005915E7">
      <w:pPr>
        <w:pStyle w:val="Heading1"/>
        <w:rPr>
          <w:highlight w:val="yellow"/>
          <w:lang w:val="fr-FR"/>
        </w:rPr>
      </w:pPr>
      <w:bookmarkStart w:id="182" w:name="_Toc184113714"/>
      <w:bookmarkStart w:id="183" w:name="_Toc189812323"/>
      <w:bookmarkStart w:id="184" w:name="_Toc190105086"/>
      <w:bookmarkStart w:id="185" w:name="_Toc191028104"/>
      <w:r w:rsidRPr="00641BB3">
        <w:rPr>
          <w:lang w:val="fr-FR"/>
        </w:rPr>
        <w:t>7</w:t>
      </w:r>
      <w:r w:rsidRPr="00641BB3">
        <w:rPr>
          <w:lang w:val="fr-FR"/>
        </w:rPr>
        <w:tab/>
      </w:r>
      <w:r w:rsidR="008257A4" w:rsidRPr="00641BB3">
        <w:rPr>
          <w:lang w:val="fr-FR"/>
        </w:rPr>
        <w:t>Candidate technologies</w:t>
      </w:r>
      <w:bookmarkEnd w:id="182"/>
      <w:bookmarkEnd w:id="183"/>
      <w:bookmarkEnd w:id="184"/>
      <w:bookmarkEnd w:id="185"/>
    </w:p>
    <w:p w14:paraId="149176CA" w14:textId="640E22AD" w:rsidR="00C7763A" w:rsidRPr="007857A0" w:rsidRDefault="00C7763A" w:rsidP="00C7763A">
      <w:pPr>
        <w:pStyle w:val="Heading2"/>
        <w:rPr>
          <w:lang w:val="en-US"/>
        </w:rPr>
      </w:pPr>
      <w:bookmarkStart w:id="186" w:name="_Toc184113715"/>
      <w:bookmarkStart w:id="187" w:name="_Toc189812324"/>
      <w:bookmarkStart w:id="188" w:name="_Toc190105087"/>
      <w:bookmarkStart w:id="189" w:name="_Toc191028105"/>
      <w:r w:rsidRPr="007857A0">
        <w:rPr>
          <w:lang w:val="en-US"/>
        </w:rPr>
        <w:t>7.1</w:t>
      </w:r>
      <w:r w:rsidRPr="007857A0">
        <w:rPr>
          <w:lang w:val="en-US"/>
        </w:rPr>
        <w:tab/>
      </w:r>
      <w:r w:rsidR="00912604" w:rsidRPr="007857A0">
        <w:rPr>
          <w:lang w:val="en-US"/>
        </w:rPr>
        <w:t>Codec</w:t>
      </w:r>
      <w:r w:rsidR="00137156" w:rsidRPr="007857A0">
        <w:rPr>
          <w:lang w:val="en-US"/>
        </w:rPr>
        <w:t>s</w:t>
      </w:r>
      <w:bookmarkEnd w:id="186"/>
      <w:bookmarkEnd w:id="187"/>
      <w:bookmarkEnd w:id="188"/>
      <w:bookmarkEnd w:id="189"/>
    </w:p>
    <w:p w14:paraId="20CDDEA8" w14:textId="77777777" w:rsidR="000144BD" w:rsidRPr="007857A0" w:rsidRDefault="000144BD" w:rsidP="000144BD">
      <w:pPr>
        <w:pStyle w:val="Heading3"/>
        <w:rPr>
          <w:lang w:val="en-US"/>
        </w:rPr>
      </w:pPr>
      <w:bookmarkStart w:id="190" w:name="_Toc184113716"/>
      <w:bookmarkStart w:id="191" w:name="_Toc189812325"/>
      <w:bookmarkStart w:id="192" w:name="_Toc190105088"/>
      <w:bookmarkStart w:id="193" w:name="_Toc191028106"/>
      <w:r w:rsidRPr="007857A0">
        <w:rPr>
          <w:lang w:val="en-US"/>
        </w:rPr>
        <w:t>7.1.1</w:t>
      </w:r>
      <w:r w:rsidRPr="007857A0">
        <w:rPr>
          <w:lang w:val="en-US"/>
        </w:rPr>
        <w:tab/>
        <w:t>MPEG Haptics Coding</w:t>
      </w:r>
      <w:bookmarkEnd w:id="190"/>
      <w:bookmarkEnd w:id="191"/>
      <w:bookmarkEnd w:id="192"/>
      <w:bookmarkEnd w:id="193"/>
    </w:p>
    <w:p w14:paraId="14E393C6" w14:textId="77777777" w:rsidR="000144BD" w:rsidRPr="008F5055" w:rsidRDefault="000144BD" w:rsidP="000144BD">
      <w:pPr>
        <w:pStyle w:val="Heading4"/>
        <w:rPr>
          <w:lang w:val="en-US"/>
        </w:rPr>
      </w:pPr>
      <w:bookmarkStart w:id="194" w:name="_Toc184113717"/>
      <w:bookmarkStart w:id="195" w:name="_Toc191028107"/>
      <w:r w:rsidRPr="008F5055">
        <w:rPr>
          <w:lang w:val="en-US"/>
        </w:rPr>
        <w:t>7.1.1.1</w:t>
      </w:r>
      <w:r w:rsidRPr="008F5055">
        <w:rPr>
          <w:lang w:val="en-US"/>
        </w:rPr>
        <w:tab/>
        <w:t>Overview</w:t>
      </w:r>
      <w:bookmarkEnd w:id="194"/>
      <w:bookmarkEnd w:id="195"/>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782739D5" w:rsidR="000144BD" w:rsidRDefault="000144BD" w:rsidP="000144BD">
      <w:r>
        <w:t xml:space="preserve">During the standardization process, MPEG also worked on a reference and conformance software </w:t>
      </w:r>
      <w:r w:rsidR="00AD0B31">
        <w:t xml:space="preserve">available in </w:t>
      </w:r>
      <w:r>
        <w:t xml:space="preserve">ISO/IEC 23090-33 </w:t>
      </w:r>
      <w:r w:rsidR="00AD0B31">
        <w:t>[45</w:t>
      </w:r>
      <w:r>
        <w:t xml:space="preserve">] that was publicly released. </w:t>
      </w:r>
    </w:p>
    <w:p w14:paraId="330D86B0" w14:textId="74C7AD72" w:rsidR="000978E2" w:rsidRDefault="000144BD" w:rsidP="000144BD">
      <w:r>
        <w:t xml:space="preserve">An in-depth evaluation of the performances of this reference codec was conducted with both objective metrics (PSNR) and subjective tests </w:t>
      </w:r>
      <w:r w:rsidR="001451EF" w:rsidRPr="00257A17">
        <w:t xml:space="preserve">MUlti Stimulus test with Hidden Reference and Anchor </w:t>
      </w:r>
      <w:r>
        <w:t xml:space="preserve">(MUSHRA) </w:t>
      </w:r>
      <w:r w:rsidR="005D2568">
        <w:t xml:space="preserve">as defined in </w:t>
      </w:r>
      <w:r w:rsidR="005D2568" w:rsidRPr="00624F9C">
        <w:t xml:space="preserve">ITU-R recommendation </w:t>
      </w:r>
      <w:r w:rsidR="005D2568" w:rsidRPr="006A48FC">
        <w:t>BS.1534-3</w:t>
      </w:r>
      <w:r w:rsidR="006901A9" w:rsidRPr="006A48FC">
        <w:t xml:space="preserve"> [43</w:t>
      </w:r>
      <w:r w:rsidR="005D2568" w:rsidRPr="006A48FC">
        <w:t>]</w:t>
      </w:r>
      <w:r>
        <w:t xml:space="preserve"> for different target bitrates and different input test streams. </w:t>
      </w:r>
    </w:p>
    <w:p w14:paraId="64C53423" w14:textId="2C3A58ED" w:rsidR="000978E2" w:rsidRDefault="000978E2" w:rsidP="000978E2">
      <w:r>
        <w:t>Three representative sets of test streams were provided by different companies and corresponded to market needs: two sets for vibrotactile signals (short effects and long effects) and one set for kin</w:t>
      </w:r>
      <w:r w:rsidR="00170697">
        <w:t>a</w:t>
      </w:r>
      <w:r>
        <w:t>esthetic signals (including force signals, acceleration, or movement). For a total of 43 test streams.</w:t>
      </w:r>
    </w:p>
    <w:p w14:paraId="7C6E14D4" w14:textId="1F6C109D" w:rsidR="000978E2" w:rsidRDefault="000144BD" w:rsidP="000978E2">
      <w:r>
        <w:t xml:space="preserve">The </w:t>
      </w:r>
      <w:r w:rsidR="000978E2">
        <w:t xml:space="preserve">objectives performances reported by MPEG </w:t>
      </w:r>
      <w:r w:rsidR="000978E2" w:rsidRPr="002A0786">
        <w:t xml:space="preserve">in </w:t>
      </w:r>
      <w:r w:rsidR="000978E2" w:rsidRPr="006A48FC">
        <w:t>[</w:t>
      </w:r>
      <w:r w:rsidR="002A0786" w:rsidRPr="006A48FC">
        <w:t>44</w:t>
      </w:r>
      <w:r w:rsidR="000978E2" w:rsidRPr="006A48FC">
        <w:t xml:space="preserve">] </w:t>
      </w:r>
      <w:r w:rsidR="000978E2">
        <w:t xml:space="preserve">are given in </w:t>
      </w:r>
      <w:r w:rsidR="007B5219">
        <w:t>Figure 7.1.1.1-1</w:t>
      </w:r>
      <w:r w:rsidR="000978E2">
        <w:t xml:space="preserve">. On the left the PSNR is given for three configurations of the MPEG encoder CRM3.2 considering PCM input signals (C2V: vectorial </w:t>
      </w:r>
      <w:r>
        <w:t>encoding</w:t>
      </w:r>
      <w:r w:rsidR="000978E2">
        <w:t>, C2W: wavelet encoding, C2VWR: hybrid encoding). On the right the histogram of the bit-rate is depicted for parametric transcoding of the .ivs and .ahap parametric input streams.</w:t>
      </w:r>
    </w:p>
    <w:p w14:paraId="2621FB5C" w14:textId="5541CF51" w:rsidR="000978E2" w:rsidRDefault="000978E2" w:rsidP="003A27C2">
      <w:pPr>
        <w:pStyle w:val="TH"/>
      </w:pPr>
      <w:r w:rsidRPr="000A02AD">
        <w:rPr>
          <w:noProof/>
          <w:lang w:val="en-US" w:eastAsia="zh-CN"/>
        </w:rPr>
        <w:lastRenderedPageBreak/>
        <mc:AlternateContent>
          <mc:Choice Requires="wps">
            <w:drawing>
              <wp:anchor distT="45720" distB="45720" distL="114300" distR="114300" simplePos="0" relativeHeight="251676672"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6D39BD">
        <w:rPr>
          <w:noProof/>
        </w:rPr>
        <w:t xml:space="preserve"> </w:t>
      </w:r>
      <w:r w:rsidRPr="003370C5">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7"/>
                    <a:stretch>
                      <a:fillRect/>
                    </a:stretch>
                  </pic:blipFill>
                  <pic:spPr>
                    <a:xfrm>
                      <a:off x="0" y="0"/>
                      <a:ext cx="2989383" cy="1643101"/>
                    </a:xfrm>
                    <a:prstGeom prst="rect">
                      <a:avLst/>
                    </a:prstGeom>
                  </pic:spPr>
                </pic:pic>
              </a:graphicData>
            </a:graphic>
          </wp:inline>
        </w:drawing>
      </w:r>
    </w:p>
    <w:p w14:paraId="00B4B318" w14:textId="25ADD5BF" w:rsidR="000978E2" w:rsidRDefault="000978E2" w:rsidP="003A27C2">
      <w:pPr>
        <w:pStyle w:val="TF"/>
      </w:pPr>
      <w:bookmarkStart w:id="196" w:name="_Ref185946314"/>
      <w:r>
        <w:t xml:space="preserve">Figure </w:t>
      </w:r>
      <w:r w:rsidR="006F5798">
        <w:t>7.</w:t>
      </w:r>
      <w:r>
        <w:fldChar w:fldCharType="begin"/>
      </w:r>
      <w:r>
        <w:instrText xml:space="preserve"> SEQ Figure \* ARABIC </w:instrText>
      </w:r>
      <w:r>
        <w:fldChar w:fldCharType="separate"/>
      </w:r>
      <w:r>
        <w:rPr>
          <w:noProof/>
        </w:rPr>
        <w:t>1</w:t>
      </w:r>
      <w:r>
        <w:fldChar w:fldCharType="end"/>
      </w:r>
      <w:bookmarkEnd w:id="196"/>
      <w:r w:rsidR="006F5798">
        <w:t>.1.1-1</w:t>
      </w:r>
      <w:r>
        <w:t>Objective performances (left: PCM signals, right: parametric signals).</w:t>
      </w:r>
    </w:p>
    <w:p w14:paraId="046D37B0" w14:textId="18EDC2DA" w:rsidR="00A33CFC" w:rsidRDefault="000144BD" w:rsidP="000144BD">
      <w:r>
        <w:t xml:space="preserve">The </w:t>
      </w:r>
      <w:r w:rsidR="0070584B">
        <w:t>transcoding</w:t>
      </w:r>
      <w:r>
        <w:t xml:space="preserve"> of parametric input content is usually around 1-4 kbps </w:t>
      </w:r>
      <w:r w:rsidR="00AF5636">
        <w:t xml:space="preserve">(It consists in transcoding </w:t>
      </w:r>
      <w:r>
        <w:t>with</w:t>
      </w:r>
      <w:r w:rsidR="00F869A3">
        <w:t>out</w:t>
      </w:r>
      <w:r>
        <w:t xml:space="preserve"> loss </w:t>
      </w:r>
      <w:r w:rsidR="00A33CFC">
        <w:t>the input parametric file to the MPEG parametric format which is then binarized)</w:t>
      </w:r>
      <w:r>
        <w:t>.</w:t>
      </w:r>
    </w:p>
    <w:p w14:paraId="3C9DE02E" w14:textId="2C2CCA4A" w:rsidR="000144BD" w:rsidRDefault="000144BD" w:rsidP="000144BD">
      <w:r>
        <w:t xml:space="preserve">The results on PCM input data show that signals </w:t>
      </w:r>
      <w:r w:rsidR="00A33CFC">
        <w:t xml:space="preserve">lossy </w:t>
      </w:r>
      <w:r>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5AE1754E" w14:textId="361C0F8C" w:rsidR="00275268" w:rsidRDefault="00275268" w:rsidP="00275268">
      <w:r>
        <w:t>Thus</w:t>
      </w:r>
      <w:r w:rsidR="00C6138C">
        <w:t>,</w:t>
      </w:r>
      <w:r>
        <w:t xml:space="preserve"> 8kbps is considered as a reasonable average bitrate for MPEG-Haptic encoding. Considering an average input bitrate being 128kbp (8kHz sampling for 16bits samples), it leads to a compression ratio of 16 per channel.</w:t>
      </w:r>
    </w:p>
    <w:p w14:paraId="165E17EA" w14:textId="6D8D32CA" w:rsidR="00275268" w:rsidRDefault="00FD3725" w:rsidP="00275268">
      <w:r w:rsidRPr="00FD3725">
        <w:t>NOTE:</w:t>
      </w:r>
      <w:r w:rsidRPr="00FD3725">
        <w:tab/>
      </w:r>
      <w:r w:rsidR="00275268">
        <w:t>For PCM, both lossy and near lossless compression can be achieved; however the use case of section 5 do not require lossless or near lossless compression.</w:t>
      </w:r>
    </w:p>
    <w:p w14:paraId="5F315921" w14:textId="768097FE" w:rsidR="00275268" w:rsidRDefault="00275268" w:rsidP="000144BD">
      <w:r>
        <w:t>Subjective performances, performed by three independent laboratories and two reference haptic devices, confirmed the above results. The MUSHRA score was higher than 94 (maximum is 100) for bitrates of 8kbps and higher.</w:t>
      </w:r>
    </w:p>
    <w:p w14:paraId="24640994" w14:textId="77777777" w:rsidR="000144BD" w:rsidRDefault="000144BD" w:rsidP="000144BD">
      <w:pPr>
        <w:pStyle w:val="Heading4"/>
        <w:rPr>
          <w:lang w:val="en-US"/>
        </w:rPr>
      </w:pPr>
      <w:bookmarkStart w:id="197" w:name="_Toc184113718"/>
      <w:bookmarkStart w:id="198" w:name="_Toc191028108"/>
      <w:r>
        <w:rPr>
          <w:lang w:val="en-US"/>
        </w:rPr>
        <w:t>7.1.1.2</w:t>
      </w:r>
      <w:r>
        <w:rPr>
          <w:lang w:val="en-US"/>
        </w:rPr>
        <w:tab/>
        <w:t>MPEG Haptics Codec Architecture</w:t>
      </w:r>
      <w:bookmarkEnd w:id="197"/>
      <w:bookmarkEnd w:id="198"/>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8"/>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53AEF95B" w:rsidR="000144BD" w:rsidRDefault="000144BD" w:rsidP="000144BD">
      <w:pPr>
        <w:pStyle w:val="Heading4"/>
        <w:rPr>
          <w:lang w:val="en-US"/>
        </w:rPr>
      </w:pPr>
      <w:bookmarkStart w:id="199" w:name="_Toc184113719"/>
      <w:bookmarkStart w:id="200" w:name="_Toc191028109"/>
      <w:r>
        <w:rPr>
          <w:lang w:val="en-US"/>
        </w:rPr>
        <w:lastRenderedPageBreak/>
        <w:t>7.1.1.3</w:t>
      </w:r>
      <w:r w:rsidR="00D845E7">
        <w:rPr>
          <w:lang w:val="en-US"/>
        </w:rPr>
        <w:tab/>
      </w:r>
      <w:r>
        <w:rPr>
          <w:lang w:val="en-US"/>
        </w:rPr>
        <w:t>Integration in MPEG</w:t>
      </w:r>
      <w:r w:rsidR="008304A2">
        <w:rPr>
          <w:lang w:val="en-US"/>
        </w:rPr>
        <w:t xml:space="preserve"> </w:t>
      </w:r>
      <w:r>
        <w:rPr>
          <w:lang w:val="en-US"/>
        </w:rPr>
        <w:t>S</w:t>
      </w:r>
      <w:r w:rsidR="008304A2">
        <w:rPr>
          <w:lang w:val="en-US"/>
        </w:rPr>
        <w:t xml:space="preserve">cene </w:t>
      </w:r>
      <w:r>
        <w:rPr>
          <w:lang w:val="en-US"/>
        </w:rPr>
        <w:t>D</w:t>
      </w:r>
      <w:r w:rsidR="008304A2">
        <w:rPr>
          <w:lang w:val="en-US"/>
        </w:rPr>
        <w:t>escription</w:t>
      </w:r>
      <w:bookmarkEnd w:id="199"/>
      <w:bookmarkEnd w:id="200"/>
    </w:p>
    <w:p w14:paraId="6742EEC3" w14:textId="6254058C" w:rsidR="000144BD" w:rsidRPr="00AC36AB" w:rsidRDefault="000144BD" w:rsidP="000144BD">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508466C8" w14:textId="7A085FA5" w:rsidR="00F27294" w:rsidRPr="00AC36AB" w:rsidRDefault="000144BD" w:rsidP="003A27C2">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r w:rsidR="00F27294">
        <w:rPr>
          <w:rFonts w:cs="Arial"/>
          <w:szCs w:val="22"/>
        </w:rPr>
        <w:t xml:space="preserve"> </w:t>
      </w:r>
      <w:r w:rsidR="00F27294" w:rsidRPr="00E944F7">
        <w:rPr>
          <w:rFonts w:cs="Arial"/>
          <w:szCs w:val="22"/>
        </w:rPr>
        <w:t>defined in</w:t>
      </w:r>
      <w:r w:rsidR="00F27294">
        <w:rPr>
          <w:rFonts w:cs="Arial"/>
          <w:szCs w:val="22"/>
        </w:rPr>
        <w:t xml:space="preserve"> [7]</w:t>
      </w:r>
      <w:r w:rsidR="00F27294" w:rsidRPr="00AC36AB">
        <w:rPr>
          <w:lang w:val="en-US"/>
        </w:rPr>
        <w:t>.</w:t>
      </w:r>
      <w:r w:rsidR="00F27294">
        <w:rPr>
          <w:lang w:val="en-US"/>
        </w:rPr>
        <w:t xml:space="preserve"> Two extensions have been defined </w:t>
      </w:r>
      <w:r w:rsidR="00F27294" w:rsidRPr="007273EA">
        <w:rPr>
          <w:i/>
          <w:iCs/>
          <w:lang w:val="en-US"/>
        </w:rPr>
        <w:t>MPEG_haptic</w:t>
      </w:r>
      <w:r w:rsidR="00F27294" w:rsidRPr="003A27C2">
        <w:rPr>
          <w:lang w:val="en-US"/>
        </w:rPr>
        <w:t xml:space="preserve"> </w:t>
      </w:r>
      <w:r w:rsidR="00F27294">
        <w:rPr>
          <w:lang w:val="en-US"/>
        </w:rPr>
        <w:t xml:space="preserve">and </w:t>
      </w:r>
      <w:r w:rsidR="00F27294" w:rsidRPr="007273EA">
        <w:rPr>
          <w:i/>
          <w:iCs/>
          <w:lang w:val="en-US"/>
        </w:rPr>
        <w:t>MPEG_haptic_material</w:t>
      </w:r>
      <w:r w:rsidR="00F27294">
        <w:rPr>
          <w:lang w:val="en-US"/>
        </w:rPr>
        <w:t>. The first one associates a haptic media stream on a set of nodes and defines every haptic media object. The second describes the texture-based haptic media data when used (as a 2D map associated to an object).</w:t>
      </w:r>
    </w:p>
    <w:p w14:paraId="0DCE9113" w14:textId="37AFADF6" w:rsidR="000144BD" w:rsidRPr="00AC36AB" w:rsidRDefault="00F27294" w:rsidP="000144BD">
      <w:pPr>
        <w:rPr>
          <w:lang w:val="en-US"/>
        </w:rPr>
      </w:pPr>
      <w:r>
        <w:rPr>
          <w:lang w:val="en-US"/>
        </w:rPr>
        <w:t>The trigger/action mechanism of MPEG Scene Description can be used to associate and play haptic media effects on objects and/or avatars with specified location and playback type. In particular, t</w:t>
      </w:r>
      <w:r w:rsidRPr="00C50191">
        <w:rPr>
          <w:lang w:val="en-US"/>
        </w:rPr>
        <w:t>he relation between a node in the scene and haptic</w:t>
      </w:r>
      <w:r>
        <w:rPr>
          <w:lang w:val="en-US"/>
        </w:rPr>
        <w:t xml:space="preserve"> media</w:t>
      </w:r>
      <w:r w:rsidRPr="00C50191">
        <w:rPr>
          <w:lang w:val="en-US"/>
        </w:rPr>
        <w:t xml:space="preserve"> data is established through haptic</w:t>
      </w:r>
      <w:r>
        <w:rPr>
          <w:lang w:val="en-US"/>
        </w:rPr>
        <w:t xml:space="preserve"> </w:t>
      </w:r>
      <w:r w:rsidRPr="00C50191">
        <w:rPr>
          <w:lang w:val="en-US"/>
        </w:rPr>
        <w:t>actions. Interactive haptic</w:t>
      </w:r>
      <w:r>
        <w:rPr>
          <w:lang w:val="en-US"/>
        </w:rPr>
        <w:t xml:space="preserve"> media</w:t>
      </w:r>
      <w:r w:rsidRPr="00C50191">
        <w:rPr>
          <w:lang w:val="en-US"/>
        </w:rPr>
        <w:t xml:space="preserve"> feedback is produced by defining behaviors with triggers (e.g collisions, proximity, etc.) and haptic</w:t>
      </w:r>
      <w:r>
        <w:rPr>
          <w:lang w:val="en-US"/>
        </w:rPr>
        <w:t xml:space="preserve"> </w:t>
      </w:r>
      <w:r w:rsidRPr="00C50191">
        <w:rPr>
          <w:lang w:val="en-US"/>
        </w:rPr>
        <w:t xml:space="preserve">actions. For each node in a haptic action, the associated Haptic </w:t>
      </w:r>
      <w:r>
        <w:rPr>
          <w:lang w:val="en-US"/>
        </w:rPr>
        <w:t xml:space="preserve">media </w:t>
      </w:r>
      <w:r w:rsidRPr="00C50191">
        <w:rPr>
          <w:lang w:val="en-US"/>
        </w:rPr>
        <w:t xml:space="preserve">data is defined either through a reference to an element or through a </w:t>
      </w:r>
      <w:r w:rsidRPr="007C5D9B">
        <w:rPr>
          <w:i/>
          <w:lang w:val="en-US"/>
        </w:rPr>
        <w:t>MPEG_haptic_material</w:t>
      </w:r>
      <w:r w:rsidRPr="00C50191">
        <w:rPr>
          <w:lang w:val="en-US"/>
        </w:rPr>
        <w:t xml:space="preserve"> attached to a mesh of the node. When a haptic action is triggered, the associated haptic </w:t>
      </w:r>
      <w:r>
        <w:rPr>
          <w:lang w:val="en-US"/>
        </w:rPr>
        <w:t xml:space="preserve">media </w:t>
      </w:r>
      <w:r w:rsidRPr="00C50191">
        <w:rPr>
          <w:lang w:val="en-US"/>
        </w:rPr>
        <w:t xml:space="preserve">data </w:t>
      </w:r>
      <w:r>
        <w:rPr>
          <w:lang w:val="en-US"/>
        </w:rPr>
        <w:t>is</w:t>
      </w:r>
      <w:r w:rsidRPr="00C50191">
        <w:rPr>
          <w:lang w:val="en-US"/>
        </w:rPr>
        <w:t xml:space="preserve"> rendered according to the properties specified in the action.</w:t>
      </w:r>
    </w:p>
    <w:p w14:paraId="4686A73F" w14:textId="77777777" w:rsidR="000144BD" w:rsidRDefault="000144BD" w:rsidP="000144BD">
      <w:pPr>
        <w:pStyle w:val="Heading3"/>
        <w:rPr>
          <w:lang w:val="en-US"/>
        </w:rPr>
      </w:pPr>
      <w:bookmarkStart w:id="201" w:name="_Toc184113720"/>
      <w:bookmarkStart w:id="202" w:name="_Toc189812326"/>
      <w:bookmarkStart w:id="203" w:name="_Toc190105089"/>
      <w:bookmarkStart w:id="204" w:name="_Toc191028110"/>
      <w:r w:rsidRPr="240D6D7A">
        <w:rPr>
          <w:lang w:val="en-US"/>
        </w:rPr>
        <w:t>7.1.2</w:t>
      </w:r>
      <w:r>
        <w:tab/>
      </w:r>
      <w:r w:rsidRPr="240D6D7A">
        <w:rPr>
          <w:lang w:val="en-US"/>
        </w:rPr>
        <w:t>IEEE</w:t>
      </w:r>
      <w:bookmarkEnd w:id="201"/>
      <w:bookmarkEnd w:id="202"/>
      <w:bookmarkEnd w:id="203"/>
      <w:bookmarkEnd w:id="204"/>
    </w:p>
    <w:p w14:paraId="36CAEDB6" w14:textId="248DC7C4" w:rsidR="000144BD" w:rsidRDefault="000144BD" w:rsidP="000144BD">
      <w:pPr>
        <w:pStyle w:val="Heading4"/>
        <w:rPr>
          <w:lang w:val="en-US"/>
        </w:rPr>
      </w:pPr>
      <w:r>
        <w:rPr>
          <w:lang w:val="en-US"/>
        </w:rPr>
        <w:t xml:space="preserve"> </w:t>
      </w:r>
      <w:bookmarkStart w:id="205" w:name="_Toc184113721"/>
      <w:bookmarkStart w:id="206" w:name="_Toc191028111"/>
      <w:r>
        <w:rPr>
          <w:lang w:val="en-US"/>
        </w:rPr>
        <w:t>7.1.2.1</w:t>
      </w:r>
      <w:r w:rsidR="00D845E7">
        <w:rPr>
          <w:lang w:val="en-US"/>
        </w:rPr>
        <w:tab/>
      </w:r>
      <w:r>
        <w:rPr>
          <w:lang w:val="en-US"/>
        </w:rPr>
        <w:t>Overview</w:t>
      </w:r>
      <w:bookmarkEnd w:id="205"/>
      <w:bookmarkEnd w:id="206"/>
    </w:p>
    <w:p w14:paraId="220E2015" w14:textId="519C2F7A" w:rsidR="000144BD" w:rsidRDefault="000144BD" w:rsidP="000144BD">
      <w:pPr>
        <w:rPr>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no-delay kin</w:t>
      </w:r>
      <w:r w:rsidR="00F63A1D">
        <w:t>a</w:t>
      </w:r>
      <w:r w:rsidRPr="00523256">
        <w:t>esthetic codec, delay-robust kin</w:t>
      </w:r>
      <w:r w:rsidR="00F63A1D">
        <w:t>a</w:t>
      </w:r>
      <w:r w:rsidRPr="00523256">
        <w:t xml:space="preserve">esthetic codec, and </w:t>
      </w:r>
      <w:r>
        <w:t>a</w:t>
      </w:r>
      <w:r w:rsidRPr="00523256">
        <w:t xml:space="preserve"> tactile codec</w:t>
      </w:r>
      <w:r>
        <w:t>) supporting only a time-sampled media format (PCM) and no parametric media formats.</w:t>
      </w:r>
    </w:p>
    <w:p w14:paraId="6905C57E" w14:textId="4C6FB8C8" w:rsidR="00330B07" w:rsidRDefault="00330B07" w:rsidP="00224A8D">
      <w:pPr>
        <w:rPr>
          <w:lang w:val="en-US"/>
        </w:rPr>
      </w:pPr>
      <w:r>
        <w:rPr>
          <w:lang w:val="en-US"/>
        </w:rPr>
        <w:t xml:space="preserve">Some performances of the IEEE Haptic Codecs were documented </w:t>
      </w:r>
      <w:r w:rsidRPr="0020170A">
        <w:rPr>
          <w:lang w:val="en-US"/>
        </w:rPr>
        <w:t>in [2]</w:t>
      </w:r>
      <w:r>
        <w:rPr>
          <w:lang w:val="en-US"/>
        </w:rPr>
        <w:t xml:space="preserve"> in relation to closed loop haptic systems (with a reliability of 99,999%), which are out of scope of this study. Performance of the IEEE Haptic Codecs for open loop haptic system are </w:t>
      </w:r>
      <w:r w:rsidR="00F63A1D">
        <w:rPr>
          <w:lang w:val="en-US"/>
        </w:rPr>
        <w:t>for further study</w:t>
      </w:r>
      <w:r>
        <w:rPr>
          <w:lang w:val="en-US"/>
        </w:rPr>
        <w:t>.</w:t>
      </w:r>
    </w:p>
    <w:p w14:paraId="4F0BDA9A" w14:textId="1DB6E14D" w:rsidR="00330B07" w:rsidRDefault="00222DF2" w:rsidP="00224A8D">
      <w:pPr>
        <w:rPr>
          <w:lang w:val="en-US"/>
        </w:rPr>
      </w:pPr>
      <w:r>
        <w:rPr>
          <w:lang w:val="en-US"/>
        </w:rPr>
        <w:t>Further, with no support for parametric media formats, these codecs could not be used as mezzanine format nor interoperable formats with parametric haptics media source content widely used in use cases of section 5.</w:t>
      </w:r>
    </w:p>
    <w:p w14:paraId="0CBD0C1D" w14:textId="41CF8A58" w:rsidR="00912604" w:rsidRPr="00AB12B6" w:rsidRDefault="001A037D" w:rsidP="001A037D">
      <w:pPr>
        <w:pStyle w:val="Heading2"/>
        <w:rPr>
          <w:lang w:val="en-US"/>
        </w:rPr>
      </w:pPr>
      <w:bookmarkStart w:id="207" w:name="_Toc184113722"/>
      <w:bookmarkStart w:id="208" w:name="_Toc189812327"/>
      <w:bookmarkStart w:id="209" w:name="_Toc190105090"/>
      <w:bookmarkStart w:id="210" w:name="_Toc191028112"/>
      <w:r w:rsidRPr="00AB12B6">
        <w:rPr>
          <w:lang w:val="en-US"/>
        </w:rPr>
        <w:t>7.2</w:t>
      </w:r>
      <w:r w:rsidRPr="00AB12B6">
        <w:rPr>
          <w:lang w:val="en-US"/>
        </w:rPr>
        <w:tab/>
        <w:t>Storage format</w:t>
      </w:r>
      <w:bookmarkEnd w:id="207"/>
      <w:bookmarkEnd w:id="208"/>
      <w:bookmarkEnd w:id="209"/>
      <w:bookmarkEnd w:id="210"/>
    </w:p>
    <w:p w14:paraId="64B8111F" w14:textId="6AB28F2F" w:rsidR="00F179DA" w:rsidRDefault="00F179DA" w:rsidP="00F179DA">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defines how a haptics MIHS bitstream can be encapsulated in ISOBMFF media containers. The specification supports single and multi-track encapsulation, where different channels or bands of the haptics media can be stored in separate tracks to enable selective access.</w:t>
      </w:r>
    </w:p>
    <w:p w14:paraId="48FC134C" w14:textId="343A0D50" w:rsidR="009A1A71" w:rsidRPr="00D67716" w:rsidRDefault="00F179DA" w:rsidP="00D67716">
      <w:pPr>
        <w:rPr>
          <w:lang w:val="en-US"/>
        </w:rPr>
      </w:pPr>
      <w:r>
        <w:rPr>
          <w:lang w:val="en-US"/>
        </w:rPr>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w:t>
      </w:r>
    </w:p>
    <w:p w14:paraId="621FAC71" w14:textId="79210DB4" w:rsidR="001A037D" w:rsidRPr="00AB12B6" w:rsidRDefault="001A037D" w:rsidP="001A037D">
      <w:pPr>
        <w:pStyle w:val="Heading2"/>
        <w:rPr>
          <w:lang w:val="en-US"/>
        </w:rPr>
      </w:pPr>
      <w:bookmarkStart w:id="211" w:name="_Toc184113723"/>
      <w:bookmarkStart w:id="212" w:name="_Toc189812328"/>
      <w:bookmarkStart w:id="213" w:name="_Toc190105091"/>
      <w:bookmarkStart w:id="214" w:name="_Toc191028113"/>
      <w:r w:rsidRPr="00AB12B6">
        <w:rPr>
          <w:lang w:val="en-US"/>
        </w:rPr>
        <w:t>7.3</w:t>
      </w:r>
      <w:r w:rsidRPr="00AB12B6">
        <w:rPr>
          <w:lang w:val="en-US"/>
        </w:rPr>
        <w:tab/>
        <w:t>Transport protocols</w:t>
      </w:r>
      <w:bookmarkEnd w:id="211"/>
      <w:bookmarkEnd w:id="212"/>
      <w:bookmarkEnd w:id="213"/>
      <w:bookmarkEnd w:id="214"/>
    </w:p>
    <w:p w14:paraId="72FC7170" w14:textId="041304E6" w:rsidR="00095C34" w:rsidRDefault="00166007" w:rsidP="00095C34">
      <w:pPr>
        <w:pStyle w:val="Heading3"/>
      </w:pPr>
      <w:bookmarkStart w:id="215" w:name="_Toc184113724"/>
      <w:bookmarkStart w:id="216" w:name="_Toc189812329"/>
      <w:bookmarkStart w:id="217" w:name="_Toc190105092"/>
      <w:bookmarkStart w:id="218" w:name="_Toc191028114"/>
      <w:r>
        <w:t>7.3.1</w:t>
      </w:r>
      <w:r>
        <w:tab/>
      </w:r>
      <w:r w:rsidR="00095C34" w:rsidRPr="00E05AC7">
        <w:t xml:space="preserve">Haptics </w:t>
      </w:r>
      <w:r w:rsidR="00095C34">
        <w:t>media delivery</w:t>
      </w:r>
      <w:r w:rsidR="00095C34" w:rsidDel="008F66CD">
        <w:t xml:space="preserve"> </w:t>
      </w:r>
      <w:r w:rsidR="00095C34" w:rsidRPr="00E05AC7">
        <w:t>over DASH</w:t>
      </w:r>
      <w:bookmarkEnd w:id="215"/>
      <w:bookmarkEnd w:id="216"/>
      <w:bookmarkEnd w:id="217"/>
      <w:bookmarkEnd w:id="218"/>
    </w:p>
    <w:p w14:paraId="5998D032" w14:textId="77777777" w:rsidR="00095C34" w:rsidRPr="00E05AC7" w:rsidRDefault="00095C34" w:rsidP="00095C34">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219" w:name="_Toc184113725"/>
      <w:bookmarkStart w:id="220" w:name="_Toc189812330"/>
      <w:bookmarkStart w:id="221" w:name="_Toc190105093"/>
      <w:bookmarkStart w:id="222" w:name="_Toc191028115"/>
      <w:r>
        <w:rPr>
          <w:lang w:val="en-US"/>
        </w:rPr>
        <w:t>7.3.2</w:t>
      </w:r>
      <w:r>
        <w:rPr>
          <w:lang w:val="en-US"/>
        </w:rPr>
        <w:tab/>
        <w:t>Haptics top-level media type and subtypes</w:t>
      </w:r>
      <w:bookmarkEnd w:id="219"/>
      <w:bookmarkEnd w:id="220"/>
      <w:bookmarkEnd w:id="221"/>
      <w:bookmarkEnd w:id="222"/>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rsidP="00641BB3">
      <w:pPr>
        <w:pStyle w:val="B1"/>
        <w:numPr>
          <w:ilvl w:val="0"/>
          <w:numId w:val="43"/>
        </w:numPr>
        <w:ind w:left="568" w:hanging="284"/>
      </w:pPr>
      <w:bookmarkStart w:id="223" w:name="MCCQCTEMPBM_00000089"/>
      <w:bookmarkStart w:id="224" w:name="MCCQCTEMPBM_00000070"/>
      <w:r w:rsidRPr="00166007">
        <w:lastRenderedPageBreak/>
        <w:t>ivs, haptics/ivs</w:t>
      </w:r>
    </w:p>
    <w:p w14:paraId="5A2A6390" w14:textId="45B47384" w:rsidR="00095C34" w:rsidRPr="00166007" w:rsidRDefault="00095C34" w:rsidP="00641BB3">
      <w:pPr>
        <w:pStyle w:val="B1"/>
        <w:numPr>
          <w:ilvl w:val="0"/>
          <w:numId w:val="43"/>
        </w:numPr>
        <w:ind w:left="568" w:hanging="284"/>
      </w:pPr>
      <w:bookmarkStart w:id="225" w:name="MCCQCTEMPBM_00000090"/>
      <w:bookmarkStart w:id="226" w:name="MCCQCTEMPBM_00000071"/>
      <w:bookmarkEnd w:id="223"/>
      <w:bookmarkEnd w:id="224"/>
      <w:r w:rsidRPr="00166007">
        <w:t>hjif, haptics/hjif</w:t>
      </w:r>
    </w:p>
    <w:p w14:paraId="273A62AE" w14:textId="72179694" w:rsidR="00095C34" w:rsidRPr="00166007" w:rsidRDefault="00095C34" w:rsidP="00641BB3">
      <w:pPr>
        <w:pStyle w:val="B1"/>
        <w:numPr>
          <w:ilvl w:val="0"/>
          <w:numId w:val="43"/>
        </w:numPr>
        <w:ind w:left="568" w:hanging="284"/>
      </w:pPr>
      <w:bookmarkStart w:id="227" w:name="MCCQCTEMPBM_00000091"/>
      <w:bookmarkStart w:id="228" w:name="MCCQCTEMPBM_00000072"/>
      <w:bookmarkEnd w:id="225"/>
      <w:bookmarkEnd w:id="226"/>
      <w:r w:rsidRPr="00166007">
        <w:t>hmpg, haptics/hmpg</w:t>
      </w:r>
    </w:p>
    <w:bookmarkEnd w:id="227"/>
    <w:bookmarkEnd w:id="228"/>
    <w:p w14:paraId="05E87F1D" w14:textId="4810BAD7"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r>
        <w:rPr>
          <w:lang w:val="en-US"/>
        </w:rPr>
        <w:t>]</w:t>
      </w:r>
      <w:r w:rsidR="002D7FEC">
        <w:rPr>
          <w:lang w:val="en-US"/>
        </w:rPr>
        <w:t>.</w:t>
      </w:r>
    </w:p>
    <w:p w14:paraId="43611D1A" w14:textId="77777777" w:rsidR="00095C34" w:rsidRDefault="00095C34" w:rsidP="00095C34">
      <w:pPr>
        <w:pStyle w:val="Heading3"/>
        <w:rPr>
          <w:lang w:val="en-US"/>
        </w:rPr>
      </w:pPr>
      <w:bookmarkStart w:id="229" w:name="_Toc184113726"/>
      <w:bookmarkStart w:id="230" w:name="_Toc189812331"/>
      <w:bookmarkStart w:id="231" w:name="_Toc190105094"/>
      <w:bookmarkStart w:id="232" w:name="_Toc191028116"/>
      <w:r>
        <w:rPr>
          <w:lang w:val="en-US"/>
        </w:rPr>
        <w:t>7.3.3</w:t>
      </w:r>
      <w:r>
        <w:rPr>
          <w:lang w:val="en-US"/>
        </w:rPr>
        <w:tab/>
        <w:t>Haptics media RTP payload</w:t>
      </w:r>
      <w:bookmarkEnd w:id="229"/>
      <w:bookmarkEnd w:id="230"/>
      <w:bookmarkEnd w:id="231"/>
      <w:bookmarkEnd w:id="232"/>
    </w:p>
    <w:p w14:paraId="7FA656AB" w14:textId="44DCB6FA" w:rsidR="00095C34" w:rsidRDefault="00095C34" w:rsidP="00095C34">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w:t>
      </w:r>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62646BBC" w:rsidR="00D845E7" w:rsidRPr="00D845E7" w:rsidRDefault="00D845E7" w:rsidP="00D845E7">
      <w:pPr>
        <w:pStyle w:val="B1"/>
        <w:rPr>
          <w:lang w:val="en-US"/>
        </w:rPr>
      </w:pPr>
      <w:r w:rsidRPr="00D845E7">
        <w:rPr>
          <w:lang w:val="en-US"/>
        </w:rPr>
        <w:t>-</w:t>
      </w:r>
      <w:r w:rsidRPr="00D845E7">
        <w:rPr>
          <w:lang w:val="en-US"/>
        </w:rPr>
        <w:tab/>
        <w:t>In case of congestion control, the draft recommends prioritizing initialization units, to treat silent units as less important, and to use the MIHS unit layer information present in the RTP payload header to prioritize packets.</w:t>
      </w:r>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233" w:name="_Toc184113727"/>
      <w:bookmarkStart w:id="234" w:name="_Toc189812332"/>
      <w:bookmarkStart w:id="235" w:name="_Toc190105095"/>
      <w:bookmarkStart w:id="236" w:name="_Toc191028117"/>
      <w:r w:rsidRPr="00351BBD">
        <w:rPr>
          <w:lang w:val="en-US"/>
        </w:rPr>
        <w:t>7.</w:t>
      </w:r>
      <w:r>
        <w:rPr>
          <w:lang w:val="en-US"/>
        </w:rPr>
        <w:t>3.4</w:t>
      </w:r>
      <w:r w:rsidRPr="00351BBD">
        <w:rPr>
          <w:lang w:val="en-US"/>
        </w:rPr>
        <w:tab/>
      </w:r>
      <w:r>
        <w:rPr>
          <w:lang w:val="en-US"/>
        </w:rPr>
        <w:t>OpenXR APIs</w:t>
      </w:r>
      <w:bookmarkEnd w:id="233"/>
      <w:bookmarkEnd w:id="234"/>
      <w:bookmarkEnd w:id="235"/>
      <w:bookmarkEnd w:id="236"/>
    </w:p>
    <w:p w14:paraId="62A40950" w14:textId="1090CB29" w:rsidR="00014B68" w:rsidRDefault="00014B68" w:rsidP="003A27C2">
      <w:r>
        <w:t xml:space="preserve">The </w:t>
      </w:r>
      <w:r w:rsidRPr="00025EAF">
        <w:t>OpenXR</w:t>
      </w:r>
      <w:r>
        <w:t xml:space="preserve"> API [6]</w:t>
      </w:r>
      <w:r w:rsidRPr="00025EAF">
        <w:t xml:space="preserve"> standardizes the use of cross-platform XR device capabilities, including</w:t>
      </w:r>
      <w:r>
        <w:t xml:space="preserve"> haptic devices. Current support mainly addresses XR and game controllers handled by the user hands </w:t>
      </w:r>
      <w:r w:rsidR="00015179">
        <w:t xml:space="preserve">and </w:t>
      </w:r>
      <w:r>
        <w:t xml:space="preserve">most commercial controllers are supported. Functions such as trigger, click, touch, squeeze, grip are input actions with a potential haptic output specified by an </w:t>
      </w:r>
      <w:r w:rsidRPr="003809E0">
        <w:rPr>
          <w:i/>
          <w:iCs/>
        </w:rPr>
        <w:t>hapticsAction</w:t>
      </w:r>
      <w:r>
        <w:t xml:space="preserve"> and </w:t>
      </w:r>
      <w:r w:rsidRPr="003809E0">
        <w:rPr>
          <w:i/>
          <w:iCs/>
        </w:rPr>
        <w:t>hapticPath</w:t>
      </w:r>
      <w:r>
        <w:t xml:space="preserve">. The </w:t>
      </w:r>
      <w:r w:rsidRPr="003809E0">
        <w:rPr>
          <w:i/>
          <w:iCs/>
        </w:rPr>
        <w:t>hapticsAction</w:t>
      </w:r>
      <w:r>
        <w:t xml:space="preserve"> specifies the type of haptic feedback (e.g. vibrations) and </w:t>
      </w:r>
      <w:r w:rsidRPr="003809E0">
        <w:rPr>
          <w:i/>
          <w:iCs/>
        </w:rPr>
        <w:t>hapticPath</w:t>
      </w:r>
      <w:r>
        <w:t xml:space="preserve"> specifies where the effect is applied (e.g. left hand). </w:t>
      </w:r>
      <w:r w:rsidRPr="009F4CD2">
        <w:t xml:space="preserve">Haptic feedback is sent to a device using the </w:t>
      </w:r>
      <w:r w:rsidRPr="009F4CD2">
        <w:rPr>
          <w:i/>
          <w:iCs/>
        </w:rPr>
        <w:t>ApplyHapticFeedback</w:t>
      </w:r>
      <w:r w:rsidRPr="009F4CD2">
        <w:t xml:space="preserve"> </w:t>
      </w:r>
      <w:r>
        <w:t xml:space="preserve">and </w:t>
      </w:r>
      <w:r w:rsidRPr="00CF3BDE">
        <w:rPr>
          <w:i/>
          <w:iCs/>
        </w:rPr>
        <w:t>StopHapticFeedback</w:t>
      </w:r>
      <w:r>
        <w:t xml:space="preserve"> </w:t>
      </w:r>
      <w:r w:rsidRPr="009F4CD2">
        <w:t>function</w:t>
      </w:r>
      <w:r>
        <w:t>s.</w:t>
      </w:r>
    </w:p>
    <w:p w14:paraId="4A062305" w14:textId="5A183D20" w:rsidR="00014B68" w:rsidRDefault="00014B68" w:rsidP="003A27C2">
      <w:pPr>
        <w:rPr>
          <w:lang w:val="en-US"/>
        </w:rPr>
      </w:pPr>
      <w:r>
        <w:t xml:space="preserve">The </w:t>
      </w:r>
      <w:r w:rsidR="00015179">
        <w:t xml:space="preserve">only </w:t>
      </w:r>
      <w:r w:rsidR="00BC5312" w:rsidRPr="005D3273">
        <w:t>haptics type</w:t>
      </w:r>
      <w:r w:rsidR="00BC5312">
        <w:t xml:space="preserve"> supported by the</w:t>
      </w:r>
      <w:r w:rsidR="00BC5312" w:rsidRPr="005D3273">
        <w:t xml:space="preserve"> </w:t>
      </w:r>
      <w:r w:rsidRPr="005D3273">
        <w:t xml:space="preserve">OpenXR </w:t>
      </w:r>
      <w:r>
        <w:t>API v</w:t>
      </w:r>
      <w:r w:rsidRPr="00126734">
        <w:t xml:space="preserve"> 1.1.43</w:t>
      </w:r>
      <w:r>
        <w:t xml:space="preserve"> </w:t>
      </w:r>
      <w:r w:rsidR="00BC5312">
        <w:t>is</w:t>
      </w:r>
      <w:r w:rsidRPr="005D3273">
        <w:t xml:space="preserve"> </w:t>
      </w:r>
      <w:r w:rsidRPr="005D3273">
        <w:rPr>
          <w:i/>
          <w:iCs/>
        </w:rPr>
        <w:t>XrHapticVibration</w:t>
      </w:r>
      <w:r>
        <w:rPr>
          <w:i/>
          <w:iCs/>
        </w:rPr>
        <w:t xml:space="preserve">, </w:t>
      </w:r>
      <w:r>
        <w:t>for haptic vibrations (vibration amplitude, duration, frequency)</w:t>
      </w:r>
      <w:r w:rsidRPr="005D3273">
        <w:t xml:space="preserve">. </w:t>
      </w:r>
      <w:r>
        <w:t>Some proprietary extensions also provide support for vibrations described by a haptic amplitude envelope or PCM signal (</w:t>
      </w:r>
      <w:r w:rsidRPr="00CC4028">
        <w:rPr>
          <w:i/>
          <w:iCs/>
        </w:rPr>
        <w:t>XrHapticAmplitudeEnvelopeVibrationFB</w:t>
      </w:r>
      <w:r w:rsidRPr="00CC4028">
        <w:t xml:space="preserve">, </w:t>
      </w:r>
      <w:r w:rsidRPr="00CC4028">
        <w:rPr>
          <w:i/>
          <w:iCs/>
        </w:rPr>
        <w:t>XrHapticPcmVibrationFB</w:t>
      </w:r>
      <w:r>
        <w:t>).</w:t>
      </w:r>
    </w:p>
    <w:p w14:paraId="118D667E" w14:textId="594234FE" w:rsidR="00B26BE3" w:rsidRPr="00641BB3" w:rsidRDefault="00014B68" w:rsidP="001A037D">
      <w:r w:rsidRPr="008A7326">
        <w:t xml:space="preserve">In 2022, the HIF (Haptic Industry Forum) submitted a high-level proposal for advanced haptics APIs to the OpenXR consortium. The advanced haptics APIs </w:t>
      </w:r>
      <w:r w:rsidR="00BC5312">
        <w:t>are</w:t>
      </w:r>
      <w:r w:rsidRPr="008A7326">
        <w:t xml:space="preserve"> designed to </w:t>
      </w:r>
      <w:r>
        <w:t>extend</w:t>
      </w:r>
      <w:r w:rsidRPr="00E27B28">
        <w:t xml:space="preserve"> </w:t>
      </w:r>
      <w:r w:rsidRPr="008A7326">
        <w:t>the OpenXR</w:t>
      </w:r>
      <w:r>
        <w:t xml:space="preserve"> API to other haptic</w:t>
      </w:r>
      <w:r w:rsidR="00C05C14">
        <w:t>s</w:t>
      </w:r>
      <w:r>
        <w:t xml:space="preserve"> modalities and </w:t>
      </w:r>
      <w:r w:rsidRPr="008A7326">
        <w:t>process several haptics standard</w:t>
      </w:r>
      <w:r>
        <w:t>s</w:t>
      </w:r>
      <w:r w:rsidRPr="008A7326">
        <w:t xml:space="preserve"> among which the MPEG HJIF, IEEE P2861.3 standards </w:t>
      </w:r>
      <w:r>
        <w:t>as well as</w:t>
      </w:r>
      <w:r w:rsidRPr="008A7326">
        <w:t xml:space="preserve"> other proprietary formats (AHAP, IVS).</w:t>
      </w:r>
    </w:p>
    <w:p w14:paraId="4CFA379D" w14:textId="00C4D840" w:rsidR="0015252B" w:rsidRPr="00AB12B6" w:rsidRDefault="00B26BE3" w:rsidP="0015252B">
      <w:pPr>
        <w:pStyle w:val="Heading1"/>
        <w:rPr>
          <w:lang w:val="en-US"/>
        </w:rPr>
      </w:pPr>
      <w:bookmarkStart w:id="237" w:name="_Toc184113728"/>
      <w:bookmarkStart w:id="238" w:name="_Toc189812333"/>
      <w:bookmarkStart w:id="239" w:name="_Toc190105096"/>
      <w:bookmarkStart w:id="240" w:name="_Toc191028118"/>
      <w:r w:rsidRPr="00AB12B6">
        <w:rPr>
          <w:lang w:val="en-US"/>
        </w:rPr>
        <w:lastRenderedPageBreak/>
        <w:t>8</w:t>
      </w:r>
      <w:r w:rsidRPr="00AB12B6">
        <w:rPr>
          <w:lang w:val="en-US"/>
        </w:rPr>
        <w:tab/>
        <w:t>3</w:t>
      </w:r>
      <w:r w:rsidR="00391156" w:rsidRPr="00AB12B6">
        <w:rPr>
          <w:lang w:val="en-US"/>
        </w:rPr>
        <w:t xml:space="preserve">GPP </w:t>
      </w:r>
      <w:r w:rsidR="009E758E" w:rsidRPr="00AB12B6">
        <w:rPr>
          <w:lang w:val="en-US"/>
        </w:rPr>
        <w:t>services</w:t>
      </w:r>
      <w:bookmarkEnd w:id="237"/>
      <w:bookmarkEnd w:id="238"/>
      <w:bookmarkEnd w:id="239"/>
      <w:bookmarkEnd w:id="240"/>
    </w:p>
    <w:p w14:paraId="2E9F2003" w14:textId="45638EA8" w:rsidR="00C52142" w:rsidRPr="003A4145" w:rsidRDefault="00391156" w:rsidP="00C52142">
      <w:pPr>
        <w:pStyle w:val="Heading2"/>
        <w:rPr>
          <w:lang w:val="en-US"/>
        </w:rPr>
      </w:pPr>
      <w:bookmarkStart w:id="241" w:name="_Toc184113729"/>
      <w:bookmarkStart w:id="242" w:name="_Toc189812334"/>
      <w:bookmarkStart w:id="243" w:name="_Toc190105097"/>
      <w:bookmarkStart w:id="244" w:name="_Toc191028119"/>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241"/>
      <w:bookmarkEnd w:id="242"/>
      <w:bookmarkEnd w:id="243"/>
      <w:bookmarkEnd w:id="244"/>
    </w:p>
    <w:p w14:paraId="299BDBB2" w14:textId="176489EB" w:rsidR="00C52142" w:rsidRDefault="00C52142" w:rsidP="00C52142">
      <w:pPr>
        <w:pStyle w:val="Heading3"/>
      </w:pPr>
      <w:bookmarkStart w:id="245" w:name="_Toc175315391"/>
      <w:bookmarkStart w:id="246" w:name="_Toc189812335"/>
      <w:bookmarkStart w:id="247" w:name="_Toc190105098"/>
      <w:bookmarkStart w:id="248" w:name="_Toc184113730"/>
      <w:bookmarkStart w:id="249" w:name="_Toc175315387"/>
      <w:bookmarkStart w:id="250" w:name="_Toc191028120"/>
      <w:r>
        <w:t>8.1.1</w:t>
      </w:r>
      <w:r>
        <w:tab/>
      </w:r>
      <w:bookmarkEnd w:id="245"/>
      <w:r w:rsidR="00426A18">
        <w:t>O</w:t>
      </w:r>
      <w:r>
        <w:t>verview</w:t>
      </w:r>
      <w:bookmarkEnd w:id="246"/>
      <w:bookmarkEnd w:id="247"/>
      <w:bookmarkEnd w:id="248"/>
      <w:bookmarkEnd w:id="250"/>
    </w:p>
    <w:p w14:paraId="618264C0" w14:textId="070BA968" w:rsidR="005E4161" w:rsidRDefault="00C52142" w:rsidP="00C52142">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to address the use-cases of section 5.</w:t>
      </w:r>
    </w:p>
    <w:p w14:paraId="777C26E3" w14:textId="656EB4A0" w:rsidR="00C52142" w:rsidRPr="000B719A" w:rsidRDefault="00BF0092" w:rsidP="00C52142">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0ECBD9C" w14:textId="242D2ACD" w:rsidR="00C52142" w:rsidRDefault="00C166A2" w:rsidP="00D845E7">
      <w:pPr>
        <w:pStyle w:val="TH"/>
      </w:pPr>
      <w:r>
        <w:object w:dxaOrig="22465" w:dyaOrig="12745" w14:anchorId="749C10A3">
          <v:shape id="_x0000_i1029" type="#_x0000_t75" style="width:479.6pt;height:276pt" o:ole="">
            <v:imagedata r:id="rId49" o:title=""/>
          </v:shape>
          <o:OLEObject Type="Embed" ProgID="Visio.Drawing.15" ShapeID="_x0000_i1029" DrawAspect="Content" ObjectID="_1801641956" r:id="rId50"/>
        </w:object>
      </w:r>
    </w:p>
    <w:p w14:paraId="45330049" w14:textId="631440A7" w:rsidR="00C52142" w:rsidRDefault="00C52142" w:rsidP="00C52142">
      <w:pPr>
        <w:pStyle w:val="TF"/>
      </w:pPr>
      <w:r w:rsidRPr="00E12216">
        <w:rPr>
          <w:noProof/>
        </w:rPr>
        <mc:AlternateContent>
          <mc:Choice Requires="wps">
            <w:drawing>
              <wp:anchor distT="0" distB="0" distL="114300" distR="114300" simplePos="0" relativeHeight="251659264"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EF0F81B" id="AutoShape 3" o:spid="_x0000_s1026" style="position:absolute;margin-left:0;margin-top:.1pt;width:770.4pt;height:411.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251" w:name="_Toc175315392"/>
      <w:bookmarkStart w:id="252" w:name="_Toc184113731"/>
      <w:bookmarkStart w:id="253" w:name="_Toc189812336"/>
      <w:bookmarkStart w:id="254" w:name="_Toc190105099"/>
      <w:bookmarkStart w:id="255" w:name="_Toc191028121"/>
      <w:bookmarkEnd w:id="249"/>
      <w:r>
        <w:t>8.1.2</w:t>
      </w:r>
      <w:r>
        <w:tab/>
      </w:r>
      <w:r w:rsidRPr="00585F47">
        <w:t xml:space="preserve">Network </w:t>
      </w:r>
      <w:r>
        <w:t>f</w:t>
      </w:r>
      <w:r w:rsidRPr="00585F47">
        <w:t>unctions and UE entities</w:t>
      </w:r>
      <w:bookmarkEnd w:id="251"/>
      <w:bookmarkEnd w:id="252"/>
      <w:bookmarkEnd w:id="253"/>
      <w:bookmarkEnd w:id="254"/>
      <w:bookmarkEnd w:id="255"/>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72FF4148" w:rsidR="00C52142" w:rsidRPr="00B430A1" w:rsidRDefault="00C52142" w:rsidP="00641BB3">
      <w:pPr>
        <w:pStyle w:val="B1"/>
      </w:pPr>
      <w:r w:rsidRPr="00B430A1">
        <w:t>-</w:t>
      </w:r>
      <w:r w:rsidRPr="00B430A1">
        <w:tab/>
      </w:r>
      <w:r w:rsidRPr="00B430A1">
        <w:rPr>
          <w:b/>
          <w:bCs/>
        </w:rPr>
        <w:t>Media AF</w:t>
      </w:r>
      <w:r w:rsidRPr="00641BB3">
        <w:t>:</w:t>
      </w:r>
      <w:r w:rsidRPr="00B430A1">
        <w:t xml:space="preserve"> An Application Function as defined in clause 6.2.10 of </w:t>
      </w:r>
      <w:r w:rsidRPr="00FF1467">
        <w:t>[</w:t>
      </w:r>
      <w:r w:rsidR="00B849B3">
        <w:t>46</w:t>
      </w:r>
      <w:r w:rsidRPr="00D67716">
        <w:t>]</w:t>
      </w:r>
      <w:r w:rsidRPr="00FF1467">
        <w:t xml:space="preserve"> dedicated</w:t>
      </w:r>
      <w:r w:rsidRPr="00B430A1">
        <w:t xml:space="preserve"> to Media Delivery, including haptics media delivery.</w:t>
      </w:r>
    </w:p>
    <w:p w14:paraId="529EDCAB" w14:textId="7777777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r w:rsidR="00F61A3C">
        <w:t>.</w:t>
      </w:r>
    </w:p>
    <w:p w14:paraId="33847805" w14:textId="457858D3" w:rsidR="00C52142" w:rsidRPr="00B430A1" w:rsidRDefault="00C52142" w:rsidP="00C52142">
      <w:pPr>
        <w:pStyle w:val="B1"/>
        <w:spacing w:after="240"/>
      </w:pPr>
      <w:r w:rsidRPr="00B430A1">
        <w:t>-</w:t>
      </w:r>
      <w:r w:rsidRPr="00B430A1">
        <w:tab/>
      </w:r>
      <w:r w:rsidRPr="00B430A1">
        <w:rPr>
          <w:b/>
          <w:bCs/>
        </w:rPr>
        <w:t>Media</w:t>
      </w:r>
      <w:r w:rsidR="00726F71" w:rsidRPr="00B430A1">
        <w:rPr>
          <w:b/>
          <w:bCs/>
        </w:rPr>
        <w:t> </w:t>
      </w:r>
      <w:r w:rsidRPr="00B430A1">
        <w:rPr>
          <w:b/>
          <w:bCs/>
        </w:rPr>
        <w:t>Client:</w:t>
      </w:r>
      <w:r w:rsidRPr="00B430A1">
        <w:t xml:space="preserve"> A UE internal function dedicated to Media Delivery comprising:</w:t>
      </w:r>
    </w:p>
    <w:p w14:paraId="7BFD20DE" w14:textId="1DF74131" w:rsidR="00C52142" w:rsidRPr="00B430A1" w:rsidRDefault="00C52142" w:rsidP="00C52142">
      <w:pPr>
        <w:pStyle w:val="B2"/>
      </w:pPr>
      <w:r w:rsidRPr="00B430A1">
        <w:t>-</w:t>
      </w:r>
      <w:r w:rsidRPr="00B430A1">
        <w:tab/>
      </w:r>
      <w:r w:rsidRPr="00B430A1">
        <w:rPr>
          <w:b/>
          <w:bCs/>
        </w:rPr>
        <w:t>Media</w:t>
      </w:r>
      <w:r w:rsidR="00726F71" w:rsidRPr="00B430A1">
        <w:rPr>
          <w:b/>
          <w:bCs/>
        </w:rPr>
        <w:t> </w:t>
      </w:r>
      <w:r w:rsidRPr="00B430A1">
        <w:rPr>
          <w:b/>
          <w:bCs/>
        </w:rPr>
        <w:t>Session</w:t>
      </w:r>
      <w:r w:rsidR="00726F71" w:rsidRPr="00B430A1">
        <w:rPr>
          <w:b/>
          <w:bCs/>
        </w:rPr>
        <w:t> </w:t>
      </w:r>
      <w:r w:rsidRPr="00B430A1">
        <w:rPr>
          <w:b/>
          <w:bCs/>
        </w:rPr>
        <w:t>Handler:</w:t>
      </w:r>
      <w:r w:rsidRPr="00B430A1">
        <w:t xml:space="preserve"> An entity on the UE that communicates with the Media AF in order to establish, control and support the delivery of a media session. The media session includes delivery of Haptics media.</w:t>
      </w:r>
    </w:p>
    <w:p w14:paraId="38E2E8AC" w14:textId="001FCF6E" w:rsidR="00C52142" w:rsidRPr="00B430A1" w:rsidRDefault="00C52142" w:rsidP="00C52142">
      <w:pPr>
        <w:pStyle w:val="B2"/>
      </w:pPr>
      <w:r w:rsidRPr="00B430A1">
        <w:lastRenderedPageBreak/>
        <w:t>-</w:t>
      </w:r>
      <w:r w:rsidRPr="00B430A1">
        <w:tab/>
      </w:r>
      <w:r w:rsidRPr="00B430A1">
        <w:rPr>
          <w:b/>
          <w:bCs/>
        </w:rPr>
        <w:t>Media</w:t>
      </w:r>
      <w:r w:rsidR="00726F71" w:rsidRPr="00B430A1">
        <w:rPr>
          <w:b/>
          <w:bCs/>
        </w:rPr>
        <w:t> </w:t>
      </w:r>
      <w:r w:rsidRPr="00B430A1">
        <w:rPr>
          <w:b/>
          <w:bCs/>
        </w:rPr>
        <w:t>Access</w:t>
      </w:r>
      <w:r w:rsidR="00726F71" w:rsidRPr="00B430A1">
        <w:rPr>
          <w:b/>
          <w:bCs/>
        </w:rPr>
        <w:t> </w:t>
      </w:r>
      <w:r w:rsidRPr="00B430A1">
        <w:rPr>
          <w:b/>
          <w:bCs/>
        </w:rPr>
        <w:t>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5F6558B2" w:rsidR="00C52142" w:rsidRDefault="00C52142" w:rsidP="00C52142">
      <w:pPr>
        <w:pStyle w:val="B1"/>
      </w:pPr>
      <w:r w:rsidRPr="00B430A1">
        <w:t>-</w:t>
      </w:r>
      <w:r w:rsidRPr="00B430A1">
        <w:tab/>
      </w:r>
      <w:r w:rsidRPr="00B430A1">
        <w:rPr>
          <w:b/>
          <w:bCs/>
        </w:rPr>
        <w:t>Media-aware</w:t>
      </w:r>
      <w:r w:rsidR="00726F71" w:rsidRPr="00B430A1">
        <w:rPr>
          <w:b/>
          <w:bCs/>
        </w:rPr>
        <w:t> </w:t>
      </w:r>
      <w:r w:rsidRPr="00B430A1">
        <w:rPr>
          <w:b/>
          <w:bCs/>
        </w:rPr>
        <w:t>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256" w:name="_Toc184113732"/>
      <w:bookmarkStart w:id="257" w:name="_Toc189812337"/>
      <w:bookmarkStart w:id="258" w:name="_Toc190105100"/>
      <w:bookmarkStart w:id="259" w:name="_Toc191028122"/>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256"/>
      <w:bookmarkEnd w:id="257"/>
      <w:bookmarkEnd w:id="258"/>
      <w:bookmarkEnd w:id="259"/>
    </w:p>
    <w:p w14:paraId="11D4D222" w14:textId="1227B022" w:rsidR="00C52142" w:rsidRDefault="00C52142" w:rsidP="00C52142">
      <w:pPr>
        <w:pStyle w:val="Heading4"/>
        <w:rPr>
          <w:lang w:val="en-US"/>
        </w:rPr>
      </w:pPr>
      <w:bookmarkStart w:id="260" w:name="_Toc184113733"/>
      <w:bookmarkStart w:id="261" w:name="_Toc191028123"/>
      <w:r>
        <w:rPr>
          <w:lang w:val="en-US"/>
        </w:rPr>
        <w:t>8.1.3.1</w:t>
      </w:r>
      <w:r w:rsidR="00166007">
        <w:rPr>
          <w:lang w:val="en-US"/>
        </w:rPr>
        <w:tab/>
      </w:r>
      <w:r>
        <w:rPr>
          <w:lang w:val="en-US"/>
        </w:rPr>
        <w:t>Overview</w:t>
      </w:r>
      <w:bookmarkEnd w:id="260"/>
      <w:bookmarkEnd w:id="261"/>
    </w:p>
    <w:p w14:paraId="2C8E22B7" w14:textId="4E08852C" w:rsidR="00C52142" w:rsidRDefault="00C52142" w:rsidP="00C52142">
      <w:pPr>
        <w:rPr>
          <w:lang w:val="en-US"/>
        </w:rPr>
      </w:pPr>
      <w:r>
        <w:rPr>
          <w:lang w:val="en-US"/>
        </w:rPr>
        <w:t>As expressed in [</w:t>
      </w:r>
      <w:r w:rsidR="004D5BBC">
        <w:rPr>
          <w:lang w:val="en-US"/>
        </w:rPr>
        <w:t>24</w:t>
      </w:r>
      <w:r>
        <w:rPr>
          <w:lang w:val="en-US"/>
        </w:rPr>
        <w:t>], typical use cases for split rendering includes immersive gaming and immersive communication. These use cases, haptic enabled, are also described in section 5 of this document.</w:t>
      </w:r>
    </w:p>
    <w:p w14:paraId="63D6A171" w14:textId="07136627" w:rsidR="00C52142" w:rsidRDefault="00C52142" w:rsidP="00C52142">
      <w:pPr>
        <w:rPr>
          <w:lang w:val="en-US"/>
        </w:rPr>
      </w:pPr>
      <w:r>
        <w:rPr>
          <w:lang w:val="en-US"/>
        </w:rPr>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433EF527" w14:textId="37E9CF6A" w:rsidR="00625D12" w:rsidRDefault="00C52142" w:rsidP="00641BB3">
      <w:pPr>
        <w:pStyle w:val="TF"/>
      </w:pPr>
      <w:r w:rsidRPr="00D25480">
        <w:t xml:space="preserve">Figure </w:t>
      </w:r>
      <w:r>
        <w:t>8.1.3.1-1</w:t>
      </w:r>
      <w:r w:rsidRPr="00D25480">
        <w:t xml:space="preserve">: </w:t>
      </w:r>
      <w:r>
        <w:t xml:space="preserve">Haptic media functions in the </w:t>
      </w:r>
      <w:r w:rsidRPr="00742EDC">
        <w:t>User Plane Architecture for Split management architecture</w:t>
      </w:r>
    </w:p>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lastRenderedPageBreak/>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495DD190" w14:textId="1FC6D49A" w:rsidR="000627A7" w:rsidRPr="00D67716" w:rsidRDefault="00C52142" w:rsidP="00641BB3">
      <w:pPr>
        <w:pStyle w:val="TF"/>
      </w:pPr>
      <w:r>
        <w:rPr>
          <w:lang w:val="en-US"/>
        </w:rPr>
        <w:t>Figure 8.</w:t>
      </w:r>
      <w:r w:rsidR="00286E5C">
        <w:rPr>
          <w:lang w:val="en-US"/>
        </w:rPr>
        <w:t>1.3</w:t>
      </w:r>
      <w:r>
        <w:rPr>
          <w:lang w:val="en-US"/>
        </w:rPr>
        <w:t>.1-2 Haptic media entities in the XR Baseline Client architecture</w:t>
      </w:r>
    </w:p>
    <w:p w14:paraId="3C437433" w14:textId="5259C003" w:rsidR="00C52142" w:rsidRDefault="00166007" w:rsidP="00166007">
      <w:pPr>
        <w:pStyle w:val="Heading4"/>
      </w:pPr>
      <w:bookmarkStart w:id="262" w:name="_Toc184113734"/>
      <w:bookmarkStart w:id="263" w:name="_Toc191028124"/>
      <w:r>
        <w:t>8.1.3</w:t>
      </w:r>
      <w:r w:rsidR="00C52142" w:rsidRPr="00166007">
        <w:t>.2</w:t>
      </w:r>
      <w:r w:rsidR="00C52142">
        <w:tab/>
      </w:r>
      <w:r w:rsidR="00C52142" w:rsidRPr="00585F47">
        <w:t xml:space="preserve">Network </w:t>
      </w:r>
      <w:r w:rsidR="00C52142">
        <w:t>f</w:t>
      </w:r>
      <w:r w:rsidR="00C52142" w:rsidRPr="00585F47">
        <w:t>unctions and UE entities</w:t>
      </w:r>
      <w:bookmarkEnd w:id="262"/>
      <w:bookmarkEnd w:id="263"/>
    </w:p>
    <w:p w14:paraId="02CD8E97" w14:textId="77777777" w:rsidR="00C52142" w:rsidRDefault="00C52142" w:rsidP="00C52142">
      <w:r>
        <w:t>The haptics media related network functions in the XR end to end split rendering architecture are similar to the one described in section 8.1.2</w:t>
      </w:r>
      <w:r w:rsidR="00385BFF">
        <w:t>.</w:t>
      </w:r>
      <w:r w:rsidR="00623472">
        <w:t xml:space="preserve"> The haptics media engines in the Media AS and in the UE need to make sure that the format of the haptics media sent by the Media AS is understandable to the UE. Negotiating the split of haptic media capabilities is for further studies. </w:t>
      </w:r>
      <w:bookmarkStart w:id="264" w:name="_Hlk190935057"/>
      <w:r w:rsidR="00623472">
        <w:t xml:space="preserve">Use of </w:t>
      </w:r>
      <w:r w:rsidR="006B4549">
        <w:t>n</w:t>
      </w:r>
      <w:r w:rsidR="00623472">
        <w:t xml:space="preserve">on-3GPP codecs </w:t>
      </w:r>
      <w:r w:rsidR="006B4549">
        <w:t>is</w:t>
      </w:r>
      <w:r w:rsidR="00623472">
        <w:t xml:space="preserve"> out of scope of this document.</w:t>
      </w:r>
      <w:bookmarkEnd w:id="264"/>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4CEFCFF3" w:rsidR="00C52142" w:rsidRDefault="00C52142" w:rsidP="00166007">
      <w:pPr>
        <w:pStyle w:val="B1"/>
      </w:pPr>
      <w:r>
        <w:t>-</w:t>
      </w:r>
      <w:r w:rsidR="00166007">
        <w:tab/>
      </w:r>
      <w:r>
        <w:t>the haptic renderer, handling the rendering of haptics effects using the targeted actuators is illustrated in the presentation engine function of the SRC.</w:t>
      </w:r>
    </w:p>
    <w:p w14:paraId="54ACA494" w14:textId="77777777" w:rsidR="00B027AC" w:rsidRDefault="00B027AC" w:rsidP="00B027AC">
      <w:pPr>
        <w:pStyle w:val="Heading4"/>
      </w:pPr>
      <w:bookmarkStart w:id="265" w:name="_Toc191028125"/>
      <w:r w:rsidRPr="00E534AD">
        <w:t>8.1.3.3</w:t>
      </w:r>
      <w:r w:rsidRPr="00E534AD">
        <w:tab/>
      </w:r>
      <w:r w:rsidRPr="00E534AD">
        <w:tab/>
        <w:t>Split haptics media</w:t>
      </w:r>
      <w:r>
        <w:t xml:space="preserve"> operations</w:t>
      </w:r>
      <w:bookmarkEnd w:id="265"/>
    </w:p>
    <w:p w14:paraId="7E32B454" w14:textId="77777777" w:rsidR="00B027AC" w:rsidRDefault="00B027AC" w:rsidP="00B027AC">
      <w:r>
        <w:rPr>
          <w:lang w:val="en-US"/>
        </w:rPr>
        <w:t>W</w:t>
      </w:r>
      <w:r w:rsidRPr="006C03AD">
        <w:rPr>
          <w:lang w:val="en-US"/>
        </w:rPr>
        <w:t xml:space="preserve">hen a UE intends to offload part of its </w:t>
      </w:r>
      <w:r>
        <w:rPr>
          <w:lang w:val="en-US"/>
        </w:rPr>
        <w:t xml:space="preserve">haptics media </w:t>
      </w:r>
      <w:r w:rsidRPr="006C03AD">
        <w:rPr>
          <w:lang w:val="en-US"/>
        </w:rPr>
        <w:t>processing to the SRS:</w:t>
      </w:r>
    </w:p>
    <w:p w14:paraId="0EDBA87F" w14:textId="35BE27AA" w:rsidR="00B027AC" w:rsidRDefault="00B027AC" w:rsidP="003A27C2">
      <w:pPr>
        <w:numPr>
          <w:ilvl w:val="0"/>
          <w:numId w:val="46"/>
        </w:numPr>
      </w:pPr>
      <w:r>
        <w:t>The SRC and the SRS negotiate the desired haptics media capabilities (or profile) on the M4 interface</w:t>
      </w:r>
      <w:r w:rsidRPr="00952E0A">
        <w:t xml:space="preserve"> </w:t>
      </w:r>
      <w:r>
        <w:t>using a SWAP (Simple WebRTC Application Protocol) message or a data channel message.</w:t>
      </w:r>
    </w:p>
    <w:p w14:paraId="1BDBC09E" w14:textId="0E60DD17" w:rsidR="00B027AC" w:rsidRDefault="00B027AC" w:rsidP="00B027AC">
      <w:pPr>
        <w:numPr>
          <w:ilvl w:val="0"/>
          <w:numId w:val="46"/>
        </w:numPr>
      </w:pPr>
      <w:r>
        <w:t>The SRS processes and renders the haptics media content and may use pose or interaction information to spatialised the rendered haptics media content</w:t>
      </w:r>
      <w:r w:rsidRPr="00EE425A">
        <w:t xml:space="preserve"> </w:t>
      </w:r>
      <w:r>
        <w:t>in correlation with other rendered media stream (scene, video, objects, audio).</w:t>
      </w:r>
    </w:p>
    <w:p w14:paraId="587934E1" w14:textId="21DB9957" w:rsidR="00B027AC" w:rsidRDefault="00B027AC" w:rsidP="00B027AC">
      <w:pPr>
        <w:numPr>
          <w:ilvl w:val="0"/>
          <w:numId w:val="46"/>
        </w:numPr>
      </w:pPr>
      <w:r>
        <w:t>The SRS transmits to the UE the resulting haptics media streams.</w:t>
      </w:r>
    </w:p>
    <w:p w14:paraId="3CEE8084" w14:textId="71C4169F" w:rsidR="00B027AC" w:rsidRPr="00E534AD" w:rsidRDefault="00B027AC" w:rsidP="00B027AC">
      <w:pPr>
        <w:numPr>
          <w:ilvl w:val="0"/>
          <w:numId w:val="46"/>
        </w:numPr>
      </w:pPr>
      <w:r>
        <w:t>The UE decodes and renders the haptics media stream.</w:t>
      </w:r>
    </w:p>
    <w:p w14:paraId="7970220E" w14:textId="77777777" w:rsidR="00B027AC" w:rsidRDefault="00B027AC" w:rsidP="00166007">
      <w:pPr>
        <w:pStyle w:val="B1"/>
      </w:pPr>
    </w:p>
    <w:p w14:paraId="05DD5627" w14:textId="47585840" w:rsidR="00936E2E" w:rsidRPr="00C444A4" w:rsidRDefault="00391156" w:rsidP="00936E2E">
      <w:pPr>
        <w:pStyle w:val="Heading2"/>
      </w:pPr>
      <w:bookmarkStart w:id="266" w:name="_Toc184113735"/>
      <w:bookmarkStart w:id="267" w:name="_Toc189812338"/>
      <w:bookmarkStart w:id="268" w:name="_Toc190105101"/>
      <w:bookmarkStart w:id="269" w:name="_Toc191028126"/>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266"/>
      <w:bookmarkEnd w:id="267"/>
      <w:bookmarkEnd w:id="268"/>
      <w:bookmarkEnd w:id="269"/>
    </w:p>
    <w:p w14:paraId="173ECD18" w14:textId="7FA35444" w:rsidR="00936E2E" w:rsidRDefault="00936E2E" w:rsidP="00936E2E">
      <w:pPr>
        <w:pStyle w:val="Heading3"/>
      </w:pPr>
      <w:bookmarkStart w:id="270" w:name="_Toc184113736"/>
      <w:bookmarkStart w:id="271" w:name="_Toc189812339"/>
      <w:bookmarkStart w:id="272" w:name="_Toc190105102"/>
      <w:bookmarkStart w:id="273" w:name="_Toc191028127"/>
      <w:r>
        <w:t>8.2.1</w:t>
      </w:r>
      <w:r w:rsidR="00166007">
        <w:tab/>
      </w:r>
      <w:r>
        <w:t>Overview.</w:t>
      </w:r>
      <w:bookmarkEnd w:id="270"/>
      <w:bookmarkEnd w:id="271"/>
      <w:bookmarkEnd w:id="272"/>
      <w:bookmarkEnd w:id="273"/>
    </w:p>
    <w:p w14:paraId="5F4ECAAA" w14:textId="3DFDA54E"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real time communication.</w:t>
      </w:r>
    </w:p>
    <w:p w14:paraId="6CC1B765" w14:textId="20F2C4B6" w:rsidR="00936E2E" w:rsidRPr="009246E3" w:rsidRDefault="00936E2E" w:rsidP="00936E2E">
      <w:r w:rsidRPr="009246E3">
        <w:lastRenderedPageBreak/>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r w:rsidRPr="00D67716">
        <w:t>]</w:t>
      </w:r>
      <w:r w:rsidR="00413EAF">
        <w:t>.</w:t>
      </w:r>
    </w:p>
    <w:p w14:paraId="5EA57D26" w14:textId="13349059" w:rsidR="00936E2E" w:rsidRDefault="00936E2E" w:rsidP="00936E2E"/>
    <w:p w14:paraId="0DBF0488" w14:textId="1C714905" w:rsidR="00936E2E" w:rsidRDefault="00501A82" w:rsidP="00B96A60">
      <w:pPr>
        <w:pStyle w:val="TH"/>
      </w:pPr>
      <w:r>
        <w:object w:dxaOrig="7981" w:dyaOrig="9241" w14:anchorId="20963FBF">
          <v:shape id="_x0000_i1030" type="#_x0000_t75" style="width:366pt;height:420pt" o:ole="">
            <v:imagedata r:id="rId53" o:title=""/>
          </v:shape>
          <o:OLEObject Type="Embed" ProgID="Visio.Drawing.15" ShapeID="_x0000_i1030" DrawAspect="Content" ObjectID="_1801641957" r:id="rId54"/>
        </w:object>
      </w:r>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274" w:name="_Toc184113737"/>
      <w:bookmarkStart w:id="275" w:name="_Toc189812340"/>
      <w:bookmarkStart w:id="276" w:name="_Toc190105103"/>
      <w:bookmarkStart w:id="277" w:name="MCCQCTEMPBM_00000057"/>
      <w:bookmarkStart w:id="278" w:name="_Toc191028128"/>
      <w:r>
        <w:t>8.2.2</w:t>
      </w:r>
      <w:r w:rsidR="00232319">
        <w:tab/>
      </w:r>
      <w:r>
        <w:t xml:space="preserve">Network functions and </w:t>
      </w:r>
      <w:r w:rsidRPr="00585F47">
        <w:t>UE entities</w:t>
      </w:r>
      <w:bookmarkEnd w:id="274"/>
      <w:bookmarkEnd w:id="275"/>
      <w:bookmarkEnd w:id="276"/>
      <w:bookmarkEnd w:id="278"/>
    </w:p>
    <w:bookmarkEnd w:id="277"/>
    <w:p w14:paraId="09FDA682" w14:textId="2F8EB49F" w:rsidR="00936E2E" w:rsidRDefault="00936E2E" w:rsidP="00936E2E">
      <w:r>
        <w:t>For MTSI, [</w:t>
      </w:r>
      <w:r w:rsidR="006877FF">
        <w:t>22</w:t>
      </w:r>
      <w:r>
        <w:t>] the network functions such as the MRFP and MGW may handle haptics media similarly to other media for supplemental services.</w:t>
      </w:r>
    </w:p>
    <w:p w14:paraId="62E96FD0" w14:textId="6DACAAC5" w:rsidR="00936E2E" w:rsidRPr="006613A2" w:rsidRDefault="00936E2E" w:rsidP="00936E2E">
      <w:pPr>
        <w:rPr>
          <w:lang w:val="en-US"/>
        </w:rPr>
      </w:pPr>
      <w:r w:rsidRPr="00366BF5">
        <w:t>Referring to</w:t>
      </w:r>
      <w:bookmarkStart w:id="279" w:name="_CRFigure4_3_1"/>
      <w:r w:rsidRPr="00366BF5">
        <w:t xml:space="preserve"> </w:t>
      </w:r>
      <w:r w:rsidRPr="006613A2">
        <w:rPr>
          <w:lang w:val="en-US"/>
        </w:rPr>
        <w:t xml:space="preserve">Figure </w:t>
      </w:r>
      <w:bookmarkEnd w:id="279"/>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280" w:name="_Toc184113738"/>
      <w:bookmarkStart w:id="281" w:name="_Toc189812341"/>
      <w:bookmarkStart w:id="282" w:name="_Toc190105104"/>
      <w:bookmarkStart w:id="283" w:name="_Toc191028129"/>
      <w:r w:rsidRPr="00D67716">
        <w:rPr>
          <w:lang w:val="en-US"/>
        </w:rPr>
        <w:t>8.3</w:t>
      </w:r>
      <w:r w:rsidRPr="00D67716">
        <w:rPr>
          <w:lang w:val="en-US"/>
        </w:rPr>
        <w:tab/>
      </w:r>
      <w:r w:rsidR="00D96288">
        <w:rPr>
          <w:lang w:val="en-US"/>
        </w:rPr>
        <w:t>Haptics media integration in 3GPP services</w:t>
      </w:r>
      <w:bookmarkEnd w:id="280"/>
      <w:bookmarkEnd w:id="281"/>
      <w:bookmarkEnd w:id="282"/>
      <w:bookmarkEnd w:id="283"/>
    </w:p>
    <w:p w14:paraId="0E081D92" w14:textId="10B40CBC" w:rsidR="00D96288" w:rsidRDefault="00D96288" w:rsidP="00D96288">
      <w:pPr>
        <w:pStyle w:val="Heading3"/>
        <w:rPr>
          <w:lang w:val="en-US"/>
        </w:rPr>
      </w:pPr>
      <w:bookmarkStart w:id="284" w:name="_Toc184113739"/>
      <w:bookmarkStart w:id="285" w:name="_Toc189812342"/>
      <w:bookmarkStart w:id="286" w:name="_Toc190105105"/>
      <w:bookmarkStart w:id="287" w:name="_Toc191028130"/>
      <w:r>
        <w:rPr>
          <w:lang w:val="en-US"/>
        </w:rPr>
        <w:t>8.3.1</w:t>
      </w:r>
      <w:r>
        <w:rPr>
          <w:lang w:val="en-US"/>
        </w:rPr>
        <w:tab/>
        <w:t>5G Media Streaming services</w:t>
      </w:r>
      <w:bookmarkEnd w:id="284"/>
      <w:bookmarkEnd w:id="285"/>
      <w:bookmarkEnd w:id="286"/>
      <w:bookmarkEnd w:id="287"/>
    </w:p>
    <w:p w14:paraId="68631BDD" w14:textId="66593B05" w:rsidR="00D96288" w:rsidRDefault="00D96288" w:rsidP="00D96288">
      <w:pPr>
        <w:rPr>
          <w:lang w:val="en-US"/>
        </w:rPr>
      </w:pPr>
      <w:r>
        <w:rPr>
          <w:lang w:val="en-US"/>
        </w:rPr>
        <w:t>The support of Haptic media streaming over 5G would enable the use-cases defined in section 5, particularly those for on demand and live streaming.</w:t>
      </w:r>
    </w:p>
    <w:p w14:paraId="494EE5CF" w14:textId="083A2DE6" w:rsidR="00D96288" w:rsidRDefault="00D96288" w:rsidP="00D96288">
      <w:pPr>
        <w:rPr>
          <w:lang w:val="en-US"/>
        </w:rPr>
      </w:pPr>
      <w:r>
        <w:rPr>
          <w:lang w:val="en-US"/>
        </w:rPr>
        <w:lastRenderedPageBreak/>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.1-1.</w:t>
      </w:r>
    </w:p>
    <w:p w14:paraId="17E013EC" w14:textId="039F067F" w:rsidR="00D96288" w:rsidRPr="00641BB3" w:rsidRDefault="00D96288" w:rsidP="00D96288">
      <w:pPr>
        <w:jc w:val="center"/>
        <w:rPr>
          <w:rFonts w:ascii="Arial" w:hAnsi="Arial" w:cs="Arial"/>
          <w:b/>
          <w:bCs/>
          <w:lang w:val="en-US"/>
        </w:rPr>
      </w:pPr>
      <w:bookmarkStart w:id="288" w:name="MCCQCTEMPBM_00000062"/>
      <w:r w:rsidRPr="00641BB3">
        <w:rPr>
          <w:rFonts w:ascii="Arial" w:hAnsi="Arial" w:cs="Arial"/>
          <w:b/>
          <w:bCs/>
          <w:lang w:val="en-US"/>
        </w:rPr>
        <w:t>Table 8.</w:t>
      </w:r>
      <w:r w:rsidR="00B676E0" w:rsidRPr="00641BB3">
        <w:rPr>
          <w:rFonts w:ascii="Arial" w:hAnsi="Arial" w:cs="Arial"/>
          <w:b/>
          <w:bCs/>
          <w:lang w:val="en-US"/>
        </w:rPr>
        <w:t>3</w:t>
      </w:r>
      <w:r w:rsidRPr="00641BB3">
        <w:rPr>
          <w:rFonts w:ascii="Arial" w:hAnsi="Arial" w:cs="Arial"/>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305C73">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4B7F3D" w:rsidRDefault="00D96288" w:rsidP="00641BB3">
            <w:pPr>
              <w:pStyle w:val="TAH"/>
            </w:pPr>
            <w:bookmarkStart w:id="289" w:name="MCCQCTEMPBM_00000086"/>
            <w:bookmarkStart w:id="290" w:name="MCCQCTEMPBM_00000067"/>
            <w:bookmarkEnd w:id="288"/>
            <w:r w:rsidRPr="004B7F3D">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4B7F3D" w:rsidRDefault="00D96288" w:rsidP="00641BB3">
            <w:pPr>
              <w:pStyle w:val="TAH"/>
            </w:pPr>
            <w:r w:rsidRPr="004B7F3D">
              <w:t>Procedures applicable for haptics media</w:t>
            </w:r>
          </w:p>
        </w:tc>
      </w:tr>
      <w:tr w:rsidR="00D96288" w:rsidRPr="006A38FB" w14:paraId="36D28BBF" w14:textId="77777777" w:rsidTr="00305C73">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4B7F3D" w:rsidRDefault="00D96288" w:rsidP="00641BB3">
            <w:pPr>
              <w:pStyle w:val="TAH"/>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4B7F3D" w:rsidRDefault="00D96288" w:rsidP="00641BB3">
            <w:pPr>
              <w:pStyle w:val="TAH"/>
            </w:pPr>
            <w:r w:rsidRPr="004B7F3D">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4B7F3D" w:rsidRDefault="00D96288" w:rsidP="00641BB3">
            <w:pPr>
              <w:pStyle w:val="TAH"/>
            </w:pPr>
            <w:r w:rsidRPr="004B7F3D">
              <w:t>Uplink media streaming</w:t>
            </w:r>
          </w:p>
        </w:tc>
      </w:tr>
      <w:tr w:rsidR="00D96288" w:rsidRPr="006A38FB" w14:paraId="188812E0"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305C73">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305C73">
            <w:r w:rsidRPr="006A38FB">
              <w:t>Not applicable</w:t>
            </w:r>
          </w:p>
        </w:tc>
      </w:tr>
      <w:tr w:rsidR="00D96288" w:rsidRPr="006A38FB" w14:paraId="4337A228"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305C73">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305C73">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305C73">
            <w:r>
              <w:t xml:space="preserve">Yes </w:t>
            </w:r>
          </w:p>
        </w:tc>
      </w:tr>
      <w:tr w:rsidR="00D96288" w:rsidRPr="006A38FB" w14:paraId="2CD6447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305C73">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305C73">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305C73">
            <w:r w:rsidRPr="006A38FB">
              <w:t>Not defined</w:t>
            </w:r>
          </w:p>
        </w:tc>
      </w:tr>
      <w:tr w:rsidR="00D96288" w:rsidRPr="006A38FB" w14:paraId="5349496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305C73">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305C73">
            <w:r>
              <w:t>Yes</w:t>
            </w:r>
          </w:p>
        </w:tc>
      </w:tr>
      <w:tr w:rsidR="00D96288" w:rsidRPr="006A38FB" w14:paraId="160D8917"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305C73">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305C73">
            <w:r>
              <w:t>Yes</w:t>
            </w:r>
          </w:p>
        </w:tc>
      </w:tr>
      <w:tr w:rsidR="00D96288" w:rsidRPr="006A38FB" w14:paraId="62DBDBD3"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305C73">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305C73">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305C73">
            <w:r>
              <w:t>Yes</w:t>
            </w:r>
          </w:p>
        </w:tc>
      </w:tr>
      <w:tr w:rsidR="00D96288" w:rsidRPr="006A38FB" w14:paraId="42D4A6F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305C73">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305C73">
            <w:r w:rsidRPr="006A38FB">
              <w:t>Not applicable</w:t>
            </w:r>
          </w:p>
        </w:tc>
      </w:tr>
      <w:tr w:rsidR="00D96288" w:rsidRPr="006A38FB" w14:paraId="3574602E"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305C73">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305C73">
            <w:r w:rsidRPr="006A38FB">
              <w:t>Not applicable</w:t>
            </w:r>
          </w:p>
        </w:tc>
      </w:tr>
      <w:tr w:rsidR="00D96288" w:rsidRPr="006A38FB" w14:paraId="0F5332EC"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305C73">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305C73">
            <w:pPr>
              <w:jc w:val="center"/>
            </w:pPr>
            <w:r>
              <w:t>Yes</w:t>
            </w:r>
          </w:p>
        </w:tc>
      </w:tr>
      <w:tr w:rsidR="00D96288" w:rsidRPr="006A38FB" w14:paraId="15EC774A"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305C73">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305C73">
            <w:r w:rsidRPr="006A38FB">
              <w:t>Not applicable</w:t>
            </w:r>
          </w:p>
        </w:tc>
      </w:tr>
      <w:tr w:rsidR="00D96288" w:rsidRPr="006A38FB" w14:paraId="7FF77E8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305C73">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305C73">
            <w:r>
              <w:t>Yes</w:t>
            </w:r>
          </w:p>
        </w:tc>
      </w:tr>
      <w:tr w:rsidR="00D96288" w:rsidRPr="006A38FB" w14:paraId="57511DE5"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305C73">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305C73">
            <w:r>
              <w:t>Yes</w:t>
            </w:r>
          </w:p>
        </w:tc>
      </w:tr>
      <w:bookmarkEnd w:id="289"/>
      <w:bookmarkEnd w:id="290"/>
    </w:tbl>
    <w:p w14:paraId="5DF4BCCC" w14:textId="77777777" w:rsidR="00D96288" w:rsidRDefault="00D96288" w:rsidP="00D96288">
      <w:pPr>
        <w:rPr>
          <w:lang w:val="en-US"/>
        </w:rPr>
      </w:pPr>
    </w:p>
    <w:p w14:paraId="10FBC4EA" w14:textId="3D9E017C"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details the UE functions of the 5GMSd client for downlink, in section 4.2.2 and uplink in section 4.2.3.</w:t>
      </w:r>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71ABCFA1"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 xml:space="preserve">if any are </w:t>
      </w:r>
      <w:r w:rsidR="004B51F8">
        <w:rPr>
          <w:lang w:val="en-US"/>
        </w:rPr>
        <w:t>for further study</w:t>
      </w:r>
      <w:r w:rsidRPr="001F0356">
        <w:rPr>
          <w:lang w:val="en-US"/>
        </w:rPr>
        <w:t>.</w:t>
      </w:r>
      <w:r>
        <w:rPr>
          <w:lang w:val="en-US"/>
        </w:rPr>
        <w:t xml:space="preserve"> </w:t>
      </w:r>
    </w:p>
    <w:p w14:paraId="0A74FCE9" w14:textId="24D5C48C" w:rsidR="00D96288" w:rsidRDefault="00D96288" w:rsidP="00D96288">
      <w:pPr>
        <w:pStyle w:val="Heading3"/>
        <w:rPr>
          <w:lang w:val="en-US"/>
        </w:rPr>
      </w:pPr>
      <w:bookmarkStart w:id="291" w:name="_Toc184113740"/>
      <w:bookmarkStart w:id="292" w:name="_Toc189812343"/>
      <w:bookmarkStart w:id="293" w:name="_Toc190105106"/>
      <w:bookmarkStart w:id="294" w:name="_Toc191028131"/>
      <w:r>
        <w:rPr>
          <w:lang w:val="en-US"/>
        </w:rPr>
        <w:t>8.</w:t>
      </w:r>
      <w:r w:rsidR="00B676E0">
        <w:rPr>
          <w:lang w:val="en-US"/>
        </w:rPr>
        <w:t>3</w:t>
      </w:r>
      <w:r>
        <w:rPr>
          <w:lang w:val="en-US"/>
        </w:rPr>
        <w:t>.2</w:t>
      </w:r>
      <w:r>
        <w:rPr>
          <w:lang w:val="en-US"/>
        </w:rPr>
        <w:tab/>
        <w:t>Broadcast services</w:t>
      </w:r>
      <w:bookmarkEnd w:id="291"/>
      <w:bookmarkEnd w:id="292"/>
      <w:bookmarkEnd w:id="293"/>
      <w:bookmarkEnd w:id="294"/>
    </w:p>
    <w:p w14:paraId="25C5ECC7" w14:textId="0DE8287A" w:rsidR="00D96288" w:rsidRPr="007B61AB" w:rsidRDefault="00421B51" w:rsidP="00D96288">
      <w:pPr>
        <w:rPr>
          <w:lang w:val="en-US"/>
        </w:rPr>
      </w:pPr>
      <w:r w:rsidRPr="001C2CA1">
        <w:t xml:space="preserve">The analysis of haptic </w:t>
      </w:r>
      <w:r>
        <w:t xml:space="preserve">media </w:t>
      </w:r>
      <w:r w:rsidRPr="001C2CA1">
        <w:t xml:space="preserve">formats for broadcast services remains an area for further study. </w:t>
      </w:r>
      <w:r>
        <w:t xml:space="preserve">The </w:t>
      </w:r>
      <w:r w:rsidRPr="001C2CA1">
        <w:t>integration</w:t>
      </w:r>
      <w:r>
        <w:t xml:space="preserve"> of haptics</w:t>
      </w:r>
      <w:r w:rsidRPr="001C2CA1">
        <w:t xml:space="preserve"> </w:t>
      </w:r>
      <w:r>
        <w:t xml:space="preserve">media </w:t>
      </w:r>
      <w:r w:rsidRPr="001C2CA1">
        <w:t>into broadcast services presents challenges that require deeper investigation</w:t>
      </w:r>
      <w:r>
        <w:t xml:space="preserve"> such as</w:t>
      </w:r>
      <w:r w:rsidRPr="001C2CA1">
        <w:t xml:space="preserve"> transmission methods</w:t>
      </w:r>
      <w:r>
        <w:t xml:space="preserve"> </w:t>
      </w:r>
      <w:r w:rsidRPr="001C2CA1">
        <w:t>and user experience considerations to ensure seamless and effective implementation.</w:t>
      </w:r>
    </w:p>
    <w:p w14:paraId="351963F0" w14:textId="1944EEFF" w:rsidR="00D96288" w:rsidRDefault="00D96288" w:rsidP="00D96288">
      <w:pPr>
        <w:pStyle w:val="Heading3"/>
        <w:rPr>
          <w:lang w:val="en-US"/>
        </w:rPr>
      </w:pPr>
      <w:bookmarkStart w:id="295" w:name="_Toc184113741"/>
      <w:bookmarkStart w:id="296" w:name="_Toc189812344"/>
      <w:bookmarkStart w:id="297" w:name="_Toc190105107"/>
      <w:bookmarkStart w:id="298" w:name="_Toc191028132"/>
      <w:r>
        <w:rPr>
          <w:lang w:val="en-US"/>
        </w:rPr>
        <w:lastRenderedPageBreak/>
        <w:t>8.</w:t>
      </w:r>
      <w:r w:rsidR="00B676E0">
        <w:rPr>
          <w:lang w:val="en-US"/>
        </w:rPr>
        <w:t>3</w:t>
      </w:r>
      <w:r>
        <w:rPr>
          <w:lang w:val="en-US"/>
        </w:rPr>
        <w:t>.3</w:t>
      </w:r>
      <w:r>
        <w:rPr>
          <w:lang w:val="en-US"/>
        </w:rPr>
        <w:tab/>
        <w:t>Real time media communication</w:t>
      </w:r>
      <w:bookmarkEnd w:id="295"/>
      <w:bookmarkEnd w:id="296"/>
      <w:bookmarkEnd w:id="297"/>
      <w:bookmarkEnd w:id="298"/>
    </w:p>
    <w:p w14:paraId="2A1BB944" w14:textId="079B2433" w:rsidR="00D96288" w:rsidRDefault="00D96288" w:rsidP="00D96288">
      <w:pPr>
        <w:pStyle w:val="Heading4"/>
        <w:rPr>
          <w:lang w:val="en-US"/>
        </w:rPr>
      </w:pPr>
      <w:bookmarkStart w:id="299" w:name="_Toc184113742"/>
      <w:bookmarkStart w:id="300" w:name="MCCQCTEMPBM_00000059"/>
      <w:bookmarkStart w:id="301" w:name="_Toc191028133"/>
      <w:r>
        <w:rPr>
          <w:lang w:val="en-US"/>
        </w:rPr>
        <w:t>8.</w:t>
      </w:r>
      <w:r w:rsidR="00B676E0">
        <w:rPr>
          <w:lang w:val="en-US"/>
        </w:rPr>
        <w:t>3</w:t>
      </w:r>
      <w:r>
        <w:rPr>
          <w:lang w:val="en-US"/>
        </w:rPr>
        <w:t>.3.1</w:t>
      </w:r>
      <w:r w:rsidR="00166007">
        <w:rPr>
          <w:lang w:val="en-US"/>
        </w:rPr>
        <w:tab/>
      </w:r>
      <w:r>
        <w:rPr>
          <w:lang w:val="en-US"/>
        </w:rPr>
        <w:t>WebRTC services</w:t>
      </w:r>
      <w:bookmarkEnd w:id="299"/>
      <w:bookmarkEnd w:id="301"/>
    </w:p>
    <w:bookmarkEnd w:id="300"/>
    <w:p w14:paraId="049F3FB2" w14:textId="1E65927C"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p>
    <w:p w14:paraId="6C5B48E8" w14:textId="39B1616F"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w:t>
      </w:r>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031" type="#_x0000_t75" style="width:450pt;height:186pt" o:ole="">
            <v:imagedata r:id="rId55" o:title=""/>
          </v:shape>
          <o:OLEObject Type="Embed" ProgID="Visio.Drawing.15" ShapeID="_x0000_i1031" DrawAspect="Content" ObjectID="_1801641958" r:id="rId56"/>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302" w:name="_Toc184113743"/>
      <w:bookmarkStart w:id="303" w:name="MCCQCTEMPBM_00000060"/>
      <w:bookmarkStart w:id="304" w:name="_Toc191028134"/>
      <w:r>
        <w:rPr>
          <w:lang w:val="en-US"/>
        </w:rPr>
        <w:t>8.</w:t>
      </w:r>
      <w:r w:rsidR="00B676E0">
        <w:rPr>
          <w:lang w:val="en-US"/>
        </w:rPr>
        <w:t>3</w:t>
      </w:r>
      <w:r>
        <w:rPr>
          <w:lang w:val="en-US"/>
        </w:rPr>
        <w:t>.3.2</w:t>
      </w:r>
      <w:r w:rsidR="00166007">
        <w:rPr>
          <w:lang w:val="en-US"/>
        </w:rPr>
        <w:tab/>
      </w:r>
      <w:r>
        <w:rPr>
          <w:lang w:val="en-US"/>
        </w:rPr>
        <w:t>IMS based RTC services</w:t>
      </w:r>
      <w:bookmarkEnd w:id="302"/>
      <w:bookmarkEnd w:id="304"/>
    </w:p>
    <w:bookmarkEnd w:id="303"/>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032" type="#_x0000_t75" style="width:450pt;height:198pt" o:ole="">
            <v:imagedata r:id="rId57" o:title=""/>
          </v:shape>
          <o:OLEObject Type="Embed" ProgID="Visio.Drawing.15" ShapeID="_x0000_i1032" DrawAspect="Content" ObjectID="_1801641959" r:id="rId58"/>
        </w:object>
      </w:r>
    </w:p>
    <w:p w14:paraId="08F8DCEE" w14:textId="64F3B69D" w:rsidR="00D96288" w:rsidRDefault="00D96288" w:rsidP="00641BB3">
      <w:pPr>
        <w:pStyle w:val="TF"/>
        <w:rPr>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7993A19A" w14:textId="636F084C" w:rsidR="00D96288" w:rsidRPr="006007EA" w:rsidRDefault="00D96288" w:rsidP="00D96288">
      <w:pPr>
        <w:pStyle w:val="Heading2"/>
        <w:rPr>
          <w:lang w:val="en-US"/>
        </w:rPr>
      </w:pPr>
      <w:bookmarkStart w:id="305" w:name="_Toc189812345"/>
      <w:bookmarkStart w:id="306" w:name="_Toc190105108"/>
      <w:bookmarkStart w:id="307" w:name="_Toc184113744"/>
      <w:bookmarkStart w:id="308" w:name="_Toc191028135"/>
      <w:r w:rsidRPr="006007EA">
        <w:rPr>
          <w:lang w:val="en-US"/>
        </w:rPr>
        <w:t>8.</w:t>
      </w:r>
      <w:r w:rsidR="00B21DA9">
        <w:rPr>
          <w:lang w:val="en-US"/>
        </w:rPr>
        <w:t>4</w:t>
      </w:r>
      <w:r w:rsidR="00B96A60">
        <w:rPr>
          <w:lang w:val="en-US"/>
        </w:rPr>
        <w:tab/>
      </w:r>
      <w:r w:rsidR="00C270B9">
        <w:rPr>
          <w:lang w:val="en-US"/>
        </w:rPr>
        <w:t>Messaging Media services</w:t>
      </w:r>
      <w:bookmarkEnd w:id="305"/>
      <w:bookmarkEnd w:id="306"/>
      <w:bookmarkEnd w:id="307"/>
      <w:bookmarkEnd w:id="308"/>
    </w:p>
    <w:p w14:paraId="4A760F33" w14:textId="1D8DC391" w:rsidR="00380F0F" w:rsidRDefault="00380F0F" w:rsidP="00380F0F">
      <w:pPr>
        <w:pStyle w:val="Heading4"/>
      </w:pPr>
      <w:bookmarkStart w:id="309" w:name="_Toc191028136"/>
      <w:r>
        <w:t xml:space="preserve">8.3.4.1 </w:t>
      </w:r>
      <w:r>
        <w:tab/>
        <w:t>System description</w:t>
      </w:r>
      <w:bookmarkEnd w:id="309"/>
    </w:p>
    <w:p w14:paraId="2E31E1B5" w14:textId="1CB962DA" w:rsidR="00380F0F" w:rsidRDefault="00380F0F" w:rsidP="00380F0F">
      <w:r w:rsidRPr="00141FCD">
        <w:t xml:space="preserve">To support the use-cases in section 5 for </w:t>
      </w:r>
      <w:r>
        <w:t>haptics media enhanced messaging</w:t>
      </w:r>
      <w:r w:rsidRPr="00141FCD">
        <w:t xml:space="preserve"> services</w:t>
      </w:r>
      <w:r>
        <w:t xml:space="preserve">, the following figures from TS 26.143 </w:t>
      </w:r>
      <w:r w:rsidRPr="006A48FC">
        <w:t>[</w:t>
      </w:r>
      <w:r w:rsidR="00767759" w:rsidRPr="006A48FC">
        <w:t>36</w:t>
      </w:r>
      <w:r w:rsidRPr="006A48FC">
        <w:t>]</w:t>
      </w:r>
      <w:r>
        <w:t xml:space="preserve"> are modified to illustrate haptics media functionalities in the overall Messaging Media system, Figure 8.3.4-1, and in the Messaging Media player model, Figure 8.3.4.-2.</w:t>
      </w:r>
    </w:p>
    <w:p w14:paraId="4AACAFD9" w14:textId="77777777" w:rsidR="00380F0F" w:rsidRDefault="00380F0F" w:rsidP="00380F0F"/>
    <w:p w14:paraId="5DE30287" w14:textId="77777777" w:rsidR="00380F0F" w:rsidRDefault="00380F0F" w:rsidP="00380F0F">
      <w:r>
        <w:rPr>
          <w:noProof/>
          <w:lang w:val="en-US" w:eastAsia="zh-CN"/>
        </w:rPr>
        <mc:AlternateContent>
          <mc:Choice Requires="wps">
            <w:drawing>
              <wp:anchor distT="0" distB="0" distL="114300" distR="114300" simplePos="0" relativeHeight="251680768"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Pr>
          <w:noProof/>
          <w:lang w:val="en-US" w:eastAsia="zh-CN"/>
        </w:rPr>
        <mc:AlternateContent>
          <mc:Choice Requires="wps">
            <w:drawing>
              <wp:anchor distT="0" distB="0" distL="114300" distR="114300" simplePos="0" relativeHeight="251681792"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object w:dxaOrig="15360" w:dyaOrig="5280" w14:anchorId="3AEA9F0A">
          <v:shape id="_x0000_i1033" type="#_x0000_t75" style="width:467.6pt;height:165.6pt" o:ole="">
            <v:imagedata r:id="rId59" o:title=""/>
          </v:shape>
          <o:OLEObject Type="Embed" ProgID="Visio.Drawing.15" ShapeID="_x0000_i1033" DrawAspect="Content" ObjectID="_1801641960" r:id="rId60"/>
        </w:object>
      </w:r>
    </w:p>
    <w:p w14:paraId="68E4E80E" w14:textId="77777777" w:rsidR="00380F0F" w:rsidRDefault="00380F0F" w:rsidP="00380F0F">
      <w:pPr>
        <w:pStyle w:val="TF"/>
      </w:pPr>
      <w:bookmarkStart w:id="310" w:name="_Ref150140369"/>
      <w:r>
        <w:t>Figure 8.</w:t>
      </w:r>
      <w:r w:rsidRPr="00FF5ED7">
        <w:t>3.4-1</w:t>
      </w:r>
      <w:r>
        <w:t xml:space="preserve"> </w:t>
      </w:r>
      <w:r w:rsidRPr="009D6165">
        <w:t xml:space="preserve">Example system for </w:t>
      </w:r>
      <w:r>
        <w:t xml:space="preserve">Haptics media enhanced </w:t>
      </w:r>
      <w:r w:rsidRPr="009D6165">
        <w:t>Messa</w:t>
      </w:r>
      <w:r>
        <w:t>g</w:t>
      </w:r>
      <w:r w:rsidRPr="009D6165">
        <w:t>ing multimedia message exchange</w:t>
      </w:r>
    </w:p>
    <w:bookmarkEnd w:id="310"/>
    <w:p w14:paraId="1A8C0496" w14:textId="77777777" w:rsidR="00EE70CF" w:rsidRDefault="00B96A60" w:rsidP="003A27C2">
      <w:pPr>
        <w:pStyle w:val="TH"/>
      </w:pPr>
      <w:r>
        <w:rPr>
          <w:lang w:val="en-US"/>
        </w:rPr>
        <w:lastRenderedPageBreak/>
        <w:tab/>
      </w:r>
      <w:r w:rsidR="00EE70CF">
        <w:rPr>
          <w:noProof/>
          <w:lang w:val="en-US" w:eastAsia="zh-CN"/>
        </w:rPr>
        <mc:AlternateContent>
          <mc:Choice Requires="wps">
            <w:drawing>
              <wp:anchor distT="0" distB="0" distL="114300" distR="114300" simplePos="0" relativeHeight="251683840"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left:0;text-align:left;margin-left:368.65pt;margin-top:172.75pt;width:72.65pt;height:24.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v:textbox>
              </v:rect>
            </w:pict>
          </mc:Fallback>
        </mc:AlternateContent>
      </w:r>
      <w:r w:rsidR="00EE70CF">
        <w:rPr>
          <w:noProof/>
          <w:lang w:val="en-US" w:eastAsia="zh-CN"/>
        </w:rPr>
        <mc:AlternateContent>
          <mc:Choice Requires="wps">
            <w:drawing>
              <wp:anchor distT="0" distB="0" distL="114300" distR="114300" simplePos="0" relativeHeight="251682816"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left:0;text-align:left;margin-left:276.3pt;margin-top:170.4pt;width:70.65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v:textbox>
              </v:rect>
            </w:pict>
          </mc:Fallback>
        </mc:AlternateContent>
      </w:r>
      <w:r w:rsidR="00EE70CF">
        <w:rPr>
          <w:noProof/>
        </w:rPr>
        <w:object w:dxaOrig="16845" w:dyaOrig="7155" w14:anchorId="228512C4">
          <v:shape id="_x0000_i1034" type="#_x0000_t75" style="width:468.4pt;height:201.6pt" o:ole="">
            <v:imagedata r:id="rId61" o:title=""/>
          </v:shape>
          <o:OLEObject Type="Embed" ProgID="Visio.Drawing.15" ShapeID="_x0000_i1034" DrawAspect="Content" ObjectID="_1801641961" r:id="rId62"/>
        </w:object>
      </w:r>
    </w:p>
    <w:p w14:paraId="0898B6CD" w14:textId="77777777" w:rsidR="00EE70CF" w:rsidRPr="00BF6B90" w:rsidRDefault="00EE70CF" w:rsidP="003A27C2">
      <w:pPr>
        <w:pStyle w:val="TF"/>
        <w:rPr>
          <w:bCs/>
        </w:rPr>
      </w:pPr>
      <w:r w:rsidRPr="00FF5ED7">
        <w:rPr>
          <w:bCs/>
        </w:rPr>
        <w:t>Figure 8.3.4-2</w:t>
      </w:r>
      <w:r w:rsidRPr="00BF6B90">
        <w:rPr>
          <w:bCs/>
        </w:rPr>
        <w:t xml:space="preserve"> </w:t>
      </w:r>
      <w:r>
        <w:rPr>
          <w:bCs/>
        </w:rPr>
        <w:t xml:space="preserve">Haptics media enhanced </w:t>
      </w:r>
      <w:r w:rsidRPr="00BF6B90">
        <w:rPr>
          <w:bCs/>
        </w:rPr>
        <w:t>MMBP Player Model</w:t>
      </w:r>
    </w:p>
    <w:p w14:paraId="6A0FA9AC" w14:textId="7A750386" w:rsidR="00B0149B" w:rsidRDefault="00B0149B" w:rsidP="006A48FC">
      <w:pPr>
        <w:pStyle w:val="Heading4"/>
      </w:pPr>
      <w:bookmarkStart w:id="311" w:name="_Toc191028137"/>
      <w:r>
        <w:t xml:space="preserve">8.3.4.2 </w:t>
      </w:r>
      <w:r w:rsidR="000D6389">
        <w:tab/>
      </w:r>
      <w:r>
        <w:t>Media Capabilities and Profiles</w:t>
      </w:r>
      <w:bookmarkEnd w:id="311"/>
    </w:p>
    <w:p w14:paraId="33BF4B09" w14:textId="6BEC85FD" w:rsidR="009654EF" w:rsidRDefault="00B0149B" w:rsidP="00B0149B">
      <w:r>
        <w:t xml:space="preserve">The MMBP media capabilities </w:t>
      </w:r>
      <w:r w:rsidR="00443014">
        <w:t xml:space="preserve">defined </w:t>
      </w:r>
      <w:r>
        <w:t>in</w:t>
      </w:r>
      <w:r w:rsidR="00767759">
        <w:t xml:space="preserve"> TS 26.143</w:t>
      </w:r>
      <w:r>
        <w:t xml:space="preserve"> </w:t>
      </w:r>
      <w:r w:rsidRPr="00767759">
        <w:t>[</w:t>
      </w:r>
      <w:r w:rsidR="00767759" w:rsidRPr="006A48FC">
        <w:t>36</w:t>
      </w:r>
      <w:r w:rsidRPr="00767759">
        <w:t>] currently</w:t>
      </w:r>
      <w:r>
        <w:t xml:space="preserve">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w:t>
      </w:r>
      <w:r w:rsidRPr="001B6316">
        <w:t>in TS 26.244 [</w:t>
      </w:r>
      <w:r w:rsidR="001B6316" w:rsidRPr="006A48FC">
        <w:t>37</w:t>
      </w:r>
      <w:r w:rsidRPr="001B6316">
        <w:t>].  For Messaging services, it is expected that a single File Format track is used for haptic media.</w:t>
      </w:r>
    </w:p>
    <w:p w14:paraId="1474C1D0" w14:textId="0D539AC7" w:rsidR="000D6389" w:rsidRPr="007D3A3F" w:rsidRDefault="000D6389" w:rsidP="000D6389">
      <w:r>
        <w:t xml:space="preserve">In addition, when the haptic media effect is included in a scene description in association with a particular node, the scene description capabilities of the messaging service need to be extended to support </w:t>
      </w:r>
      <w:r w:rsidRPr="17319A7B">
        <w:rPr>
          <w:i/>
          <w:iCs/>
          <w:lang w:val="en-US"/>
        </w:rPr>
        <w:t xml:space="preserve">MPEG_haptic </w:t>
      </w:r>
      <w:r w:rsidRPr="17319A7B">
        <w:rPr>
          <w:lang w:val="en-US"/>
        </w:rPr>
        <w:t xml:space="preserve">and </w:t>
      </w:r>
      <w:r w:rsidRPr="17319A7B">
        <w:rPr>
          <w:i/>
          <w:iCs/>
          <w:lang w:val="en-US"/>
        </w:rPr>
        <w:t>MPEG_haptic_material</w:t>
      </w:r>
      <w:r>
        <w:rPr>
          <w:lang w:val="en-US"/>
        </w:rPr>
        <w:t xml:space="preserve"> as well as </w:t>
      </w:r>
      <w:r w:rsidRPr="009A0A6B">
        <w:rPr>
          <w:i/>
          <w:iCs/>
          <w:lang w:val="en-US"/>
        </w:rPr>
        <w:t>SD-Rendering-glTF-</w:t>
      </w:r>
      <w:r w:rsidRPr="00183429">
        <w:rPr>
          <w:i/>
          <w:iCs/>
          <w:lang w:val="en-US"/>
        </w:rPr>
        <w:t xml:space="preserve">Interactive </w:t>
      </w:r>
      <w:r w:rsidRPr="006A48FC">
        <w:rPr>
          <w:lang w:val="en-US"/>
        </w:rPr>
        <w:t>[</w:t>
      </w:r>
      <w:r w:rsidR="00183429" w:rsidRPr="006A48FC">
        <w:rPr>
          <w:lang w:val="en-US"/>
        </w:rPr>
        <w:t>32</w:t>
      </w:r>
      <w:r w:rsidRPr="006A48FC">
        <w:rPr>
          <w:lang w:val="en-US"/>
        </w:rPr>
        <w:t>]</w:t>
      </w:r>
      <w:r w:rsidR="0001614B">
        <w:rPr>
          <w:lang w:val="en-US"/>
        </w:rPr>
        <w:t>.</w:t>
      </w:r>
    </w:p>
    <w:p w14:paraId="5E3BF7B1" w14:textId="082926FD" w:rsidR="000D6389" w:rsidRDefault="000D6389" w:rsidP="006A48FC">
      <w:pPr>
        <w:pStyle w:val="Heading5"/>
      </w:pPr>
      <w:bookmarkStart w:id="312" w:name="_Toc191028138"/>
      <w:r>
        <w:t xml:space="preserve">8.3.4.2.1 </w:t>
      </w:r>
      <w:r w:rsidR="0001614B">
        <w:tab/>
      </w:r>
      <w:r>
        <w:t>Player and Decoding capabilities</w:t>
      </w:r>
      <w:bookmarkEnd w:id="312"/>
    </w:p>
    <w:p w14:paraId="3D9A24CE" w14:textId="77777777" w:rsidR="000D6389" w:rsidRDefault="000D6389" w:rsidP="000D6389">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can be defined as the capability of playing back (decoding and rendering) a file that:</w:t>
      </w:r>
    </w:p>
    <w:p w14:paraId="5D82D511" w14:textId="031374E1" w:rsidR="000D6389" w:rsidRPr="006A48FC" w:rsidRDefault="000D6389" w:rsidP="003A27C2">
      <w:pPr>
        <w:pStyle w:val="B1"/>
        <w:numPr>
          <w:ilvl w:val="0"/>
          <w:numId w:val="44"/>
        </w:numPr>
        <w:ind w:left="568" w:hanging="284"/>
      </w:pPr>
      <w:r w:rsidRPr="006A48FC">
        <w:t>is decodable by a decoder capable of the MIHS decoding and rendering capabilities as defined in [7],</w:t>
      </w:r>
    </w:p>
    <w:p w14:paraId="7F34CC08" w14:textId="344A854C" w:rsidR="000D6389" w:rsidRPr="006A48FC" w:rsidRDefault="000D6389" w:rsidP="003A27C2">
      <w:pPr>
        <w:pStyle w:val="B1"/>
        <w:numPr>
          <w:ilvl w:val="0"/>
          <w:numId w:val="44"/>
        </w:numPr>
        <w:ind w:left="568" w:hanging="284"/>
      </w:pPr>
      <w:r w:rsidRPr="006A48FC">
        <w:t>is encapsulated in an ISO BMFF track with the sample entry ‘mih1’ as defined in [25]</w:t>
      </w:r>
    </w:p>
    <w:p w14:paraId="27844D76" w14:textId="29E8963E" w:rsidR="000D6389" w:rsidRDefault="000D6389" w:rsidP="003A27C2">
      <w:pPr>
        <w:pStyle w:val="B1"/>
        <w:numPr>
          <w:ilvl w:val="0"/>
          <w:numId w:val="44"/>
        </w:numPr>
        <w:ind w:left="568" w:hanging="284"/>
      </w:pPr>
      <w:r>
        <w:t xml:space="preserve">is </w:t>
      </w:r>
      <w:r w:rsidRPr="00EF158E">
        <w:t xml:space="preserve">contained in a 3GP file that conforms to the </w:t>
      </w:r>
      <w:r w:rsidRPr="00EF158E">
        <w:rPr>
          <w:rFonts w:ascii="Courier New" w:hAnsi="Courier New" w:cs="Courier New"/>
        </w:rPr>
        <w:t>26143_CONTAINER_MP4_3GP9</w:t>
      </w:r>
      <w:r w:rsidRPr="00EF158E">
        <w:t xml:space="preserve"> capability defined in clause 5.2 </w:t>
      </w:r>
      <w:r w:rsidRPr="00767759">
        <w:t>of [</w:t>
      </w:r>
      <w:r w:rsidR="00767759" w:rsidRPr="006A48FC">
        <w:t>36</w:t>
      </w:r>
      <w:r w:rsidRPr="00767759">
        <w:t>]</w:t>
      </w:r>
      <w:r w:rsidRPr="00EF158E">
        <w:t xml:space="preserve"> </w:t>
      </w:r>
      <w:r w:rsidRPr="00C92F26">
        <w:t>and extended with haptics media</w:t>
      </w:r>
      <w:r>
        <w:t xml:space="preserve"> capabilities</w:t>
      </w:r>
      <w:r w:rsidRPr="00EF158E">
        <w:t>.</w:t>
      </w:r>
    </w:p>
    <w:p w14:paraId="199C79C4" w14:textId="5AD895FF" w:rsidR="000D6389" w:rsidRDefault="000D6389" w:rsidP="003A27C2">
      <w:r>
        <w:t xml:space="preserve">The media type for files with this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w:t>
      </w:r>
      <w:r w:rsidR="00646E93">
        <w:t>is</w:t>
      </w:r>
      <w:r>
        <w:t xml:space="preserve"> signalled with </w:t>
      </w:r>
      <w:r w:rsidRPr="00235FB4">
        <w:rPr>
          <w:rFonts w:ascii="Courier New" w:hAnsi="Courier New" w:cs="Courier New"/>
        </w:rPr>
        <w:t>haptics/mp4, profile="3gp9" codecs="mih1</w:t>
      </w:r>
      <w:r w:rsidRPr="00B030BF">
        <w:rPr>
          <w:rFonts w:ascii="Courier New" w:hAnsi="Courier New" w:cs="Courier New"/>
        </w:rPr>
        <w:t>"</w:t>
      </w:r>
      <w:r>
        <w:t xml:space="preserve"> or an equivalently compatible media type.</w:t>
      </w:r>
    </w:p>
    <w:p w14:paraId="5603CEAC" w14:textId="20ED120D" w:rsidR="006870A8" w:rsidRDefault="006870A8" w:rsidP="003A27C2">
      <w:r w:rsidRPr="0000122A">
        <w:t>Multiple media files may be handled by creating multiple instances of the player or combining the files to output a single haptic signal for rendering through the on</w:t>
      </w:r>
      <w:r>
        <w:t>board</w:t>
      </w:r>
      <w:r w:rsidRPr="0000122A">
        <w:t xml:space="preserve"> or connected actuator. Multi-technology feedback (e.g., thermal+vibrotactile) can be played simultaneously through different onboard or connected </w:t>
      </w:r>
      <w:r w:rsidRPr="008526B7">
        <w:t>devices [</w:t>
      </w:r>
      <w:r w:rsidR="008526B7" w:rsidRPr="006A48FC">
        <w:t>7</w:t>
      </w:r>
      <w:r w:rsidRPr="008526B7">
        <w:t>].</w:t>
      </w:r>
    </w:p>
    <w:p w14:paraId="0AC14871" w14:textId="49DBEBC3" w:rsidR="00510A3E" w:rsidRDefault="00510A3E" w:rsidP="00510A3E">
      <w:pPr>
        <w:pStyle w:val="Heading5"/>
      </w:pPr>
      <w:bookmarkStart w:id="313" w:name="_Toc191028139"/>
      <w:r>
        <w:t xml:space="preserve">8.3.4.2.2 </w:t>
      </w:r>
      <w:r w:rsidR="0001614B">
        <w:tab/>
      </w:r>
      <w:r>
        <w:t>MMBP content generator capabilities:</w:t>
      </w:r>
      <w:bookmarkEnd w:id="313"/>
    </w:p>
    <w:p w14:paraId="3404C19C" w14:textId="77777777" w:rsidR="00510A3E" w:rsidRDefault="00510A3E" w:rsidP="00510A3E">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 xml:space="preserve">_ENC_MIHS </w:t>
      </w:r>
      <w:r w:rsidRPr="00550DA8">
        <w:t xml:space="preserve">for a content generator </w:t>
      </w:r>
      <w:r>
        <w:t>can be defined as the capability of:</w:t>
      </w:r>
    </w:p>
    <w:p w14:paraId="35845E1B" w14:textId="77777777" w:rsidR="00510A3E" w:rsidRPr="006A48FC" w:rsidRDefault="00510A3E" w:rsidP="003A27C2">
      <w:pPr>
        <w:pStyle w:val="B1"/>
        <w:numPr>
          <w:ilvl w:val="0"/>
          <w:numId w:val="44"/>
        </w:numPr>
        <w:ind w:left="568" w:hanging="284"/>
      </w:pPr>
      <w:r w:rsidRPr="006A48FC">
        <w:t xml:space="preserve">Generate a haptics media file from an actuator or from a local stored file, such that the file can be played back by a player with the capability </w:t>
      </w:r>
      <w:r w:rsidRPr="006A48FC">
        <w:rPr>
          <w:rFonts w:ascii="Courier New" w:hAnsi="Courier New" w:cs="Courier New"/>
        </w:rPr>
        <w:t>26143_HAPTICSMEDIA_MIHS</w:t>
      </w:r>
    </w:p>
    <w:p w14:paraId="321B02E2" w14:textId="77777777" w:rsidR="00510A3E" w:rsidRPr="00510A3E" w:rsidRDefault="00510A3E" w:rsidP="003A27C2">
      <w:pPr>
        <w:pStyle w:val="B1"/>
        <w:numPr>
          <w:ilvl w:val="0"/>
          <w:numId w:val="44"/>
        </w:numPr>
        <w:ind w:left="568" w:hanging="284"/>
      </w:pPr>
      <w:r w:rsidRPr="00510A3E">
        <w:t xml:space="preserve">Generate an ISO BMFF track that conforms with the requirements of the sample entry </w:t>
      </w:r>
      <w:r w:rsidRPr="00510A3E">
        <w:rPr>
          <w:rFonts w:ascii="Courier New" w:hAnsi="Courier New" w:cs="Courier New"/>
        </w:rPr>
        <w:t>'mih1'</w:t>
      </w:r>
      <w:r w:rsidRPr="00510A3E">
        <w:t xml:space="preserve"> as defined in [7].</w:t>
      </w:r>
    </w:p>
    <w:p w14:paraId="514A601B" w14:textId="77777777" w:rsidR="00510A3E" w:rsidRPr="00510A3E" w:rsidRDefault="00510A3E" w:rsidP="003A27C2">
      <w:pPr>
        <w:pStyle w:val="B1"/>
        <w:numPr>
          <w:ilvl w:val="0"/>
          <w:numId w:val="44"/>
        </w:numPr>
        <w:ind w:left="568" w:hanging="284"/>
      </w:pPr>
      <w:r w:rsidRPr="00510A3E">
        <w:lastRenderedPageBreak/>
        <w:t xml:space="preserve">Generate a 3GP file from the ISO BMFF track that conforms to the </w:t>
      </w:r>
      <w:r w:rsidRPr="00510A3E">
        <w:rPr>
          <w:rFonts w:ascii="Courier New" w:hAnsi="Courier New" w:cs="Courier New"/>
        </w:rPr>
        <w:t>26143_CONTAINER_MP4_3GP9</w:t>
      </w:r>
      <w:r w:rsidRPr="00510A3E">
        <w:t xml:space="preserve"> capability extended with haptics media capabilities</w:t>
      </w:r>
    </w:p>
    <w:p w14:paraId="3D7A2CE3" w14:textId="1F1E03BC" w:rsidR="007A3907" w:rsidRDefault="00510A3E">
      <w:pPr>
        <w:pStyle w:val="B1"/>
        <w:numPr>
          <w:ilvl w:val="0"/>
          <w:numId w:val="44"/>
        </w:numPr>
        <w:ind w:left="568" w:hanging="284"/>
      </w:pPr>
      <w:r w:rsidRPr="006A48FC">
        <w:t xml:space="preserve">Signal the haptic media capability with the generated file </w:t>
      </w:r>
      <w:r w:rsidRPr="006A48FC">
        <w:rPr>
          <w:rFonts w:ascii="Courier New" w:hAnsi="Courier New" w:cs="Courier New"/>
        </w:rPr>
        <w:t>haptics/mp4, profile="3gp9" codecs="mih1"</w:t>
      </w:r>
      <w:r w:rsidRPr="006A48FC">
        <w:t xml:space="preserve"> or an equivalently compatible media type</w:t>
      </w:r>
    </w:p>
    <w:p w14:paraId="51BF7E1E" w14:textId="6B5DBA9A" w:rsidR="00510A3E" w:rsidRDefault="007A3907" w:rsidP="003A27C2">
      <w:pPr>
        <w:pStyle w:val="B1"/>
        <w:ind w:left="284" w:firstLine="0"/>
      </w:pPr>
      <w:r w:rsidRPr="00FD3725">
        <w:t>NOTE:</w:t>
      </w:r>
      <w:r w:rsidRPr="00FD3725">
        <w:tab/>
      </w:r>
      <w:r>
        <w:t xml:space="preserve">TR 26.841 </w:t>
      </w:r>
      <w:r w:rsidRPr="006A48FC">
        <w:t>[38]</w:t>
      </w:r>
      <w:r>
        <w:t xml:space="preserve"> studies media messaging enhancement, evaluation of haptics media as part of MMBP media capabilities in IETF </w:t>
      </w:r>
      <w:r w:rsidRPr="00581D9D">
        <w:t xml:space="preserve">MIMI </w:t>
      </w:r>
      <w:r w:rsidRPr="006A48FC">
        <w:t>[39],</w:t>
      </w:r>
      <w:r w:rsidRPr="00581D9D">
        <w:t xml:space="preserve"> and</w:t>
      </w:r>
      <w:r>
        <w:t xml:space="preserve"> in the advance file format would need to be done.</w:t>
      </w:r>
    </w:p>
    <w:p w14:paraId="138B2D7C" w14:textId="04EF2012" w:rsidR="00CD26A0" w:rsidRDefault="00C8782D" w:rsidP="00B96A60">
      <w:pPr>
        <w:pStyle w:val="Heading1"/>
      </w:pPr>
      <w:bookmarkStart w:id="314" w:name="_Toc184113745"/>
      <w:bookmarkStart w:id="315" w:name="_Toc189812347"/>
      <w:bookmarkStart w:id="316" w:name="_Toc190105110"/>
      <w:bookmarkStart w:id="317" w:name="_Toc191028140"/>
      <w:r>
        <w:t>9</w:t>
      </w:r>
      <w:r w:rsidR="00B96A60">
        <w:tab/>
      </w:r>
      <w:r w:rsidR="00CD26A0" w:rsidRPr="00F66AF8">
        <w:t xml:space="preserve">Typical </w:t>
      </w:r>
      <w:r w:rsidR="00CD26A0">
        <w:t>haptics media traffic</w:t>
      </w:r>
      <w:r w:rsidR="00CD26A0" w:rsidRPr="00F66AF8">
        <w:t xml:space="preserve"> characteristics</w:t>
      </w:r>
      <w:bookmarkEnd w:id="314"/>
      <w:bookmarkEnd w:id="315"/>
      <w:bookmarkEnd w:id="316"/>
      <w:bookmarkEnd w:id="317"/>
    </w:p>
    <w:p w14:paraId="5D5CA7E4" w14:textId="35AFC8CE" w:rsidR="00CD26A0" w:rsidRDefault="00B21DA9" w:rsidP="00B96A60">
      <w:pPr>
        <w:pStyle w:val="Heading2"/>
      </w:pPr>
      <w:bookmarkStart w:id="318" w:name="_Toc184113746"/>
      <w:bookmarkStart w:id="319" w:name="_Toc189812348"/>
      <w:bookmarkStart w:id="320" w:name="_Toc190105111"/>
      <w:bookmarkStart w:id="321" w:name="_Toc191028141"/>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318"/>
      <w:bookmarkEnd w:id="319"/>
      <w:bookmarkEnd w:id="320"/>
      <w:bookmarkEnd w:id="321"/>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3A82A570" w:rsidR="00CD26A0" w:rsidRDefault="00CD26A0" w:rsidP="00CD26A0">
      <w:r>
        <w:t xml:space="preserve">When coding repetitive haptics media effect, a key difference between a parametric </w:t>
      </w:r>
      <w:r w:rsidR="00876F2C">
        <w:t xml:space="preserve">coded </w:t>
      </w:r>
      <w:r>
        <w:t xml:space="preserve">bitstream and a </w:t>
      </w:r>
      <w:r w:rsidR="00443014">
        <w:t>PCM</w:t>
      </w:r>
      <w:r>
        <w:t xml:space="preserve"> </w:t>
      </w:r>
      <w:r w:rsidR="00876F2C">
        <w:t xml:space="preserve">coded </w:t>
      </w:r>
      <w:r>
        <w:t>bitstream on the traffic characteristic is the following:</w:t>
      </w:r>
    </w:p>
    <w:p w14:paraId="08F5B475" w14:textId="411190C1" w:rsidR="00CD26A0" w:rsidRDefault="00CD26A0" w:rsidP="00CD26A0">
      <w:pPr>
        <w:ind w:left="568" w:hanging="284"/>
      </w:pPr>
      <w:r>
        <w:t>-</w:t>
      </w:r>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r w:rsidR="00EF3AA2">
        <w:t>.</w:t>
      </w:r>
    </w:p>
    <w:p w14:paraId="55189976" w14:textId="2B17BEEB" w:rsidR="00CD26A0" w:rsidRDefault="00CD26A0" w:rsidP="00CD26A0">
      <w:pPr>
        <w:ind w:left="568" w:hanging="284"/>
      </w:pPr>
      <w:r>
        <w:t>-</w:t>
      </w:r>
      <w:r>
        <w:tab/>
        <w:t xml:space="preserve">In a </w:t>
      </w:r>
      <w:r w:rsidR="0081535F">
        <w:t>PCM</w:t>
      </w:r>
      <w:r>
        <w:t xml:space="preserve"> </w:t>
      </w:r>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997"/>
        <w:gridCol w:w="1701"/>
        <w:gridCol w:w="1418"/>
        <w:gridCol w:w="3402"/>
      </w:tblGrid>
      <w:tr w:rsidR="00CD26A0" w14:paraId="6977FCDF" w14:textId="77777777" w:rsidTr="00305C73">
        <w:tc>
          <w:tcPr>
            <w:tcW w:w="1838" w:type="dxa"/>
          </w:tcPr>
          <w:p w14:paraId="4603B683" w14:textId="77777777" w:rsidR="00CD26A0" w:rsidRPr="00641BB3" w:rsidRDefault="00CD26A0" w:rsidP="00641BB3">
            <w:pPr>
              <w:pStyle w:val="TH"/>
              <w:rPr>
                <w:sz w:val="18"/>
                <w:szCs w:val="18"/>
                <w:lang w:val="en-US"/>
              </w:rPr>
            </w:pPr>
            <w:bookmarkStart w:id="322" w:name="MCCQCTEMPBM_00000087"/>
            <w:bookmarkStart w:id="323" w:name="MCCQCTEMPBM_00000068"/>
            <w:r w:rsidRPr="00641BB3">
              <w:rPr>
                <w:sz w:val="18"/>
                <w:szCs w:val="18"/>
                <w:lang w:val="en-US"/>
              </w:rPr>
              <w:t>Use case</w:t>
            </w:r>
          </w:p>
        </w:tc>
        <w:tc>
          <w:tcPr>
            <w:tcW w:w="992" w:type="dxa"/>
          </w:tcPr>
          <w:p w14:paraId="177DA785" w14:textId="77777777" w:rsidR="00CD26A0" w:rsidRPr="00641BB3" w:rsidRDefault="00CD26A0" w:rsidP="00641BB3">
            <w:pPr>
              <w:pStyle w:val="TH"/>
              <w:rPr>
                <w:sz w:val="18"/>
                <w:szCs w:val="18"/>
                <w:lang w:val="en-US"/>
              </w:rPr>
            </w:pPr>
            <w:r w:rsidRPr="00641BB3">
              <w:rPr>
                <w:sz w:val="18"/>
                <w:szCs w:val="18"/>
                <w:lang w:val="en-US"/>
              </w:rPr>
              <w:t>Nb of channels</w:t>
            </w:r>
          </w:p>
        </w:tc>
        <w:tc>
          <w:tcPr>
            <w:tcW w:w="1701" w:type="dxa"/>
          </w:tcPr>
          <w:p w14:paraId="4A904A52" w14:textId="77777777" w:rsidR="00CD26A0" w:rsidRPr="00641BB3" w:rsidRDefault="00CD26A0" w:rsidP="00641BB3">
            <w:pPr>
              <w:pStyle w:val="TH"/>
              <w:rPr>
                <w:sz w:val="18"/>
                <w:szCs w:val="18"/>
                <w:lang w:val="en-US"/>
              </w:rPr>
            </w:pPr>
            <w:r w:rsidRPr="00641BB3">
              <w:rPr>
                <w:sz w:val="18"/>
                <w:szCs w:val="18"/>
                <w:lang w:val="en-US"/>
              </w:rPr>
              <w:t>Media Format</w:t>
            </w:r>
          </w:p>
        </w:tc>
        <w:tc>
          <w:tcPr>
            <w:tcW w:w="1418" w:type="dxa"/>
          </w:tcPr>
          <w:p w14:paraId="1C7FFDB0" w14:textId="77777777" w:rsidR="00CD26A0" w:rsidRPr="00641BB3" w:rsidRDefault="00CD26A0" w:rsidP="00641BB3">
            <w:pPr>
              <w:pStyle w:val="TH"/>
              <w:rPr>
                <w:sz w:val="18"/>
                <w:szCs w:val="18"/>
                <w:lang w:val="en-US"/>
              </w:rPr>
            </w:pPr>
            <w:r w:rsidRPr="00641BB3">
              <w:rPr>
                <w:sz w:val="18"/>
                <w:szCs w:val="18"/>
                <w:lang w:val="en-US"/>
              </w:rPr>
              <w:t>Density</w:t>
            </w:r>
          </w:p>
        </w:tc>
        <w:tc>
          <w:tcPr>
            <w:tcW w:w="3402" w:type="dxa"/>
          </w:tcPr>
          <w:p w14:paraId="753410DE" w14:textId="77777777" w:rsidR="00CD26A0" w:rsidRPr="00641BB3" w:rsidRDefault="00CD26A0" w:rsidP="00641BB3">
            <w:pPr>
              <w:pStyle w:val="TH"/>
              <w:rPr>
                <w:sz w:val="18"/>
                <w:szCs w:val="18"/>
                <w:lang w:val="en-US"/>
              </w:rPr>
            </w:pPr>
            <w:r w:rsidRPr="00641BB3">
              <w:rPr>
                <w:sz w:val="18"/>
                <w:szCs w:val="18"/>
                <w:lang w:val="en-US"/>
              </w:rPr>
              <w:t>Average bitrate per channel</w:t>
            </w:r>
          </w:p>
        </w:tc>
      </w:tr>
      <w:tr w:rsidR="00CD26A0" w14:paraId="75CB50C2" w14:textId="77777777" w:rsidTr="00305C73">
        <w:trPr>
          <w:trHeight w:val="204"/>
        </w:trPr>
        <w:tc>
          <w:tcPr>
            <w:tcW w:w="1838" w:type="dxa"/>
            <w:vMerge w:val="restart"/>
          </w:tcPr>
          <w:p w14:paraId="3B2CEA54" w14:textId="77777777" w:rsidR="00CD26A0" w:rsidRDefault="00CD26A0" w:rsidP="00305C73">
            <w:r>
              <w:t>Haptic enhanced media distribution (5.2)</w:t>
            </w:r>
          </w:p>
        </w:tc>
        <w:tc>
          <w:tcPr>
            <w:tcW w:w="992" w:type="dxa"/>
          </w:tcPr>
          <w:p w14:paraId="452660E5" w14:textId="77777777" w:rsidR="00CD26A0" w:rsidRDefault="00CD26A0" w:rsidP="00305C73">
            <w:r>
              <w:t>1 to 32</w:t>
            </w:r>
          </w:p>
        </w:tc>
        <w:tc>
          <w:tcPr>
            <w:tcW w:w="1701" w:type="dxa"/>
          </w:tcPr>
          <w:p w14:paraId="6C601CDC" w14:textId="77777777" w:rsidR="00CD26A0" w:rsidRDefault="00CD26A0" w:rsidP="00305C73">
            <w:r>
              <w:t>Parametric</w:t>
            </w:r>
          </w:p>
        </w:tc>
        <w:tc>
          <w:tcPr>
            <w:tcW w:w="1418" w:type="dxa"/>
          </w:tcPr>
          <w:p w14:paraId="3E4024CD" w14:textId="77777777" w:rsidR="00CD26A0" w:rsidRDefault="00CD26A0" w:rsidP="00305C73">
            <w:r>
              <w:t xml:space="preserve"> Light</w:t>
            </w:r>
          </w:p>
          <w:p w14:paraId="3DD09022" w14:textId="77777777" w:rsidR="00CD26A0" w:rsidRDefault="00CD26A0" w:rsidP="00305C73">
            <w:r>
              <w:t>Medium</w:t>
            </w:r>
          </w:p>
          <w:p w14:paraId="05364305" w14:textId="77777777" w:rsidR="00CD26A0" w:rsidRDefault="00CD26A0" w:rsidP="00305C73">
            <w:r>
              <w:t>High</w:t>
            </w:r>
          </w:p>
        </w:tc>
        <w:tc>
          <w:tcPr>
            <w:tcW w:w="3402" w:type="dxa"/>
          </w:tcPr>
          <w:p w14:paraId="0DB5C20E" w14:textId="77777777" w:rsidR="00CD26A0" w:rsidRDefault="00CD26A0" w:rsidP="00305C73">
            <w:r>
              <w:t>0.25 to 0.75 kbps</w:t>
            </w:r>
          </w:p>
          <w:p w14:paraId="10E23F26" w14:textId="77777777" w:rsidR="00CD26A0" w:rsidRDefault="00CD26A0" w:rsidP="00305C73">
            <w:r>
              <w:t>0. 5 to 1.5 kbps</w:t>
            </w:r>
          </w:p>
          <w:p w14:paraId="529D40C9" w14:textId="77777777" w:rsidR="00CD26A0" w:rsidRDefault="00CD26A0" w:rsidP="00305C73">
            <w:r>
              <w:t>1 to 5 kbps</w:t>
            </w:r>
          </w:p>
        </w:tc>
      </w:tr>
      <w:tr w:rsidR="00CD26A0" w14:paraId="0BEF3FD5" w14:textId="77777777" w:rsidTr="00305C73">
        <w:tc>
          <w:tcPr>
            <w:tcW w:w="1838" w:type="dxa"/>
            <w:vMerge/>
          </w:tcPr>
          <w:p w14:paraId="13E61857" w14:textId="77777777" w:rsidR="00CD26A0" w:rsidRDefault="00CD26A0" w:rsidP="00305C73"/>
        </w:tc>
        <w:tc>
          <w:tcPr>
            <w:tcW w:w="992" w:type="dxa"/>
          </w:tcPr>
          <w:p w14:paraId="7D4090CD" w14:textId="77777777" w:rsidR="00CD26A0" w:rsidRDefault="00CD26A0" w:rsidP="00305C73">
            <w:r>
              <w:t>1 to 32</w:t>
            </w:r>
          </w:p>
        </w:tc>
        <w:tc>
          <w:tcPr>
            <w:tcW w:w="1701" w:type="dxa"/>
          </w:tcPr>
          <w:p w14:paraId="31000874" w14:textId="77777777" w:rsidR="00CD26A0" w:rsidRDefault="00CD26A0" w:rsidP="00305C73">
            <w:r>
              <w:t>Time sampled</w:t>
            </w:r>
          </w:p>
        </w:tc>
        <w:tc>
          <w:tcPr>
            <w:tcW w:w="1418" w:type="dxa"/>
          </w:tcPr>
          <w:p w14:paraId="695106E8" w14:textId="77777777" w:rsidR="00CD26A0" w:rsidRDefault="00CD26A0" w:rsidP="00305C73">
            <w:r>
              <w:t>Light</w:t>
            </w:r>
          </w:p>
          <w:p w14:paraId="6482D808" w14:textId="77777777" w:rsidR="00CD26A0" w:rsidRDefault="00CD26A0" w:rsidP="00305C73">
            <w:r>
              <w:t>Medium</w:t>
            </w:r>
          </w:p>
          <w:p w14:paraId="0AA69E60" w14:textId="77777777" w:rsidR="00CD26A0" w:rsidRPr="00D531D5" w:rsidRDefault="00CD26A0" w:rsidP="00305C73">
            <w:pPr>
              <w:rPr>
                <w:highlight w:val="yellow"/>
              </w:rPr>
            </w:pPr>
            <w:r>
              <w:t>High</w:t>
            </w:r>
          </w:p>
        </w:tc>
        <w:tc>
          <w:tcPr>
            <w:tcW w:w="3402" w:type="dxa"/>
          </w:tcPr>
          <w:p w14:paraId="351678D5" w14:textId="77777777" w:rsidR="00CD26A0" w:rsidRPr="00D27DAA" w:rsidRDefault="00CD26A0" w:rsidP="00305C73">
            <w:r w:rsidRPr="00D27DAA">
              <w:t>From 6 to 64kbps depending on the density and the quality of the desired signal.</w:t>
            </w:r>
          </w:p>
          <w:p w14:paraId="3A264072"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305C73">
            <w:pPr>
              <w:rPr>
                <w:lang w:val="en-US"/>
              </w:rPr>
            </w:pPr>
            <w:r w:rsidRPr="0056258F">
              <w:rPr>
                <w:lang w:val="en-US"/>
              </w:rPr>
              <w:t>32-64 kbps for very high quality</w:t>
            </w:r>
            <w:r>
              <w:rPr>
                <w:lang w:val="en-US"/>
              </w:rPr>
              <w:t xml:space="preserve"> at medium and high density.</w:t>
            </w:r>
          </w:p>
        </w:tc>
      </w:tr>
      <w:tr w:rsidR="00CD26A0" w14:paraId="6BC2D93E" w14:textId="77777777" w:rsidTr="00305C73">
        <w:tc>
          <w:tcPr>
            <w:tcW w:w="1838" w:type="dxa"/>
          </w:tcPr>
          <w:p w14:paraId="74707FD4" w14:textId="77777777" w:rsidR="00CD26A0" w:rsidRDefault="00CD26A0" w:rsidP="00305C73">
            <w:r>
              <w:t>Haptic enhanced communication (5.3)</w:t>
            </w:r>
          </w:p>
        </w:tc>
        <w:tc>
          <w:tcPr>
            <w:tcW w:w="992" w:type="dxa"/>
          </w:tcPr>
          <w:p w14:paraId="1AE4E3BA" w14:textId="77777777" w:rsidR="00CD26A0" w:rsidRDefault="00CD26A0" w:rsidP="00305C73">
            <w:r>
              <w:t>1 to 4</w:t>
            </w:r>
          </w:p>
        </w:tc>
        <w:tc>
          <w:tcPr>
            <w:tcW w:w="1701" w:type="dxa"/>
          </w:tcPr>
          <w:p w14:paraId="5A0105D9" w14:textId="77777777" w:rsidR="00CD26A0" w:rsidRDefault="00CD26A0" w:rsidP="00305C73">
            <w:r>
              <w:t>Parametric</w:t>
            </w:r>
          </w:p>
        </w:tc>
        <w:tc>
          <w:tcPr>
            <w:tcW w:w="1418" w:type="dxa"/>
          </w:tcPr>
          <w:p w14:paraId="744A4745" w14:textId="77777777" w:rsidR="00CD26A0" w:rsidRDefault="00CD26A0" w:rsidP="00305C73">
            <w:r>
              <w:t>Light</w:t>
            </w:r>
          </w:p>
          <w:p w14:paraId="609D226B" w14:textId="77777777" w:rsidR="00CD26A0" w:rsidRDefault="00CD26A0" w:rsidP="00305C73">
            <w:r>
              <w:t>Medium</w:t>
            </w:r>
          </w:p>
        </w:tc>
        <w:tc>
          <w:tcPr>
            <w:tcW w:w="3402" w:type="dxa"/>
          </w:tcPr>
          <w:p w14:paraId="073E428F" w14:textId="77777777" w:rsidR="00CD26A0" w:rsidRDefault="00CD26A0" w:rsidP="00305C73">
            <w:r>
              <w:t>0.25 to 0.75 kbps</w:t>
            </w:r>
          </w:p>
          <w:p w14:paraId="7A8C19B3" w14:textId="4903FDBC" w:rsidR="00CD26A0" w:rsidRDefault="00CD26A0" w:rsidP="00305C73">
            <w:r>
              <w:t>0.5 to 2 kbps</w:t>
            </w:r>
          </w:p>
        </w:tc>
      </w:tr>
      <w:tr w:rsidR="00CD26A0" w14:paraId="3E27B515" w14:textId="77777777" w:rsidTr="00305C73">
        <w:tc>
          <w:tcPr>
            <w:tcW w:w="1838" w:type="dxa"/>
            <w:vMerge w:val="restart"/>
          </w:tcPr>
          <w:p w14:paraId="2D150B0C" w14:textId="77777777" w:rsidR="00CD26A0" w:rsidRDefault="00CD26A0" w:rsidP="00305C73">
            <w:r>
              <w:t>Immersive Entertainment (5.4)</w:t>
            </w:r>
          </w:p>
        </w:tc>
        <w:tc>
          <w:tcPr>
            <w:tcW w:w="992" w:type="dxa"/>
          </w:tcPr>
          <w:p w14:paraId="1B559803" w14:textId="77777777" w:rsidR="00CD26A0" w:rsidRDefault="00CD26A0" w:rsidP="00305C73">
            <w:r>
              <w:t>1 to 32</w:t>
            </w:r>
          </w:p>
        </w:tc>
        <w:tc>
          <w:tcPr>
            <w:tcW w:w="1701" w:type="dxa"/>
          </w:tcPr>
          <w:p w14:paraId="3DB57DF6" w14:textId="77777777" w:rsidR="00CD26A0" w:rsidRDefault="00CD26A0" w:rsidP="00305C73">
            <w:r>
              <w:t>Parametric</w:t>
            </w:r>
          </w:p>
        </w:tc>
        <w:tc>
          <w:tcPr>
            <w:tcW w:w="1418" w:type="dxa"/>
          </w:tcPr>
          <w:p w14:paraId="76AE1C28" w14:textId="77777777" w:rsidR="00CD26A0" w:rsidRDefault="00CD26A0" w:rsidP="00305C73">
            <w:r>
              <w:t>Light</w:t>
            </w:r>
          </w:p>
          <w:p w14:paraId="107B29EA" w14:textId="77777777" w:rsidR="00CD26A0" w:rsidRDefault="00CD26A0" w:rsidP="00305C73">
            <w:r>
              <w:t>Medium</w:t>
            </w:r>
          </w:p>
          <w:p w14:paraId="6003A164" w14:textId="77777777" w:rsidR="00CD26A0" w:rsidRDefault="00CD26A0" w:rsidP="00305C73">
            <w:r>
              <w:lastRenderedPageBreak/>
              <w:t>High</w:t>
            </w:r>
          </w:p>
        </w:tc>
        <w:tc>
          <w:tcPr>
            <w:tcW w:w="3402" w:type="dxa"/>
          </w:tcPr>
          <w:p w14:paraId="065359B1" w14:textId="77777777" w:rsidR="00CD26A0" w:rsidRDefault="00CD26A0" w:rsidP="00305C73">
            <w:r>
              <w:lastRenderedPageBreak/>
              <w:t>0.25 to 0.75 kbps</w:t>
            </w:r>
          </w:p>
          <w:p w14:paraId="46A47F0B" w14:textId="77777777" w:rsidR="00CD26A0" w:rsidRDefault="00CD26A0" w:rsidP="00305C73">
            <w:r>
              <w:t>0. 5 to 1.5 kbps</w:t>
            </w:r>
          </w:p>
          <w:p w14:paraId="2FAA9520" w14:textId="77777777" w:rsidR="00CD26A0" w:rsidRDefault="00CD26A0" w:rsidP="00305C73">
            <w:r>
              <w:lastRenderedPageBreak/>
              <w:t>1 to 5 kbps</w:t>
            </w:r>
          </w:p>
        </w:tc>
      </w:tr>
      <w:tr w:rsidR="00CD26A0" w14:paraId="7D78DD16" w14:textId="77777777" w:rsidTr="00305C73">
        <w:tc>
          <w:tcPr>
            <w:tcW w:w="1838" w:type="dxa"/>
            <w:vMerge/>
          </w:tcPr>
          <w:p w14:paraId="145AB2E9" w14:textId="77777777" w:rsidR="00CD26A0" w:rsidRDefault="00CD26A0" w:rsidP="00305C73"/>
        </w:tc>
        <w:tc>
          <w:tcPr>
            <w:tcW w:w="992" w:type="dxa"/>
          </w:tcPr>
          <w:p w14:paraId="768E44AC" w14:textId="77777777" w:rsidR="00CD26A0" w:rsidRDefault="00CD26A0" w:rsidP="00305C73">
            <w:r>
              <w:t>1 to 32</w:t>
            </w:r>
          </w:p>
        </w:tc>
        <w:tc>
          <w:tcPr>
            <w:tcW w:w="1701" w:type="dxa"/>
          </w:tcPr>
          <w:p w14:paraId="4AED64E2" w14:textId="77777777" w:rsidR="00CD26A0" w:rsidRDefault="00CD26A0" w:rsidP="00305C73">
            <w:r>
              <w:t>Time sampled</w:t>
            </w:r>
          </w:p>
        </w:tc>
        <w:tc>
          <w:tcPr>
            <w:tcW w:w="1418" w:type="dxa"/>
          </w:tcPr>
          <w:p w14:paraId="1044093F" w14:textId="77777777" w:rsidR="00CD26A0" w:rsidRDefault="00CD26A0" w:rsidP="00305C73">
            <w:r>
              <w:t>Light</w:t>
            </w:r>
          </w:p>
          <w:p w14:paraId="1D2372E1" w14:textId="77777777" w:rsidR="00CD26A0" w:rsidRDefault="00CD26A0" w:rsidP="00305C73">
            <w:r>
              <w:t>Medium</w:t>
            </w:r>
          </w:p>
          <w:p w14:paraId="73FAF608" w14:textId="77777777" w:rsidR="00CD26A0" w:rsidRDefault="00CD26A0" w:rsidP="00305C73">
            <w:r>
              <w:t>High</w:t>
            </w:r>
          </w:p>
        </w:tc>
        <w:tc>
          <w:tcPr>
            <w:tcW w:w="3402" w:type="dxa"/>
          </w:tcPr>
          <w:p w14:paraId="7DBD7801" w14:textId="77777777" w:rsidR="00CD26A0" w:rsidRPr="00FE5790" w:rsidRDefault="00CD26A0" w:rsidP="00305C73">
            <w:r w:rsidRPr="00FE5790">
              <w:t>From 6 to 64kbps depending on the density and the quality of the desired signal.</w:t>
            </w:r>
          </w:p>
          <w:p w14:paraId="68B1BC2A"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305C73">
            <w:pPr>
              <w:rPr>
                <w:lang w:val="en-US"/>
              </w:rPr>
            </w:pPr>
            <w:r w:rsidRPr="0056258F">
              <w:rPr>
                <w:lang w:val="en-US"/>
              </w:rPr>
              <w:t>32-64 kbps for very high quality</w:t>
            </w:r>
            <w:r>
              <w:rPr>
                <w:lang w:val="en-US"/>
              </w:rPr>
              <w:t xml:space="preserve"> at medium and high density</w:t>
            </w:r>
          </w:p>
        </w:tc>
      </w:tr>
      <w:tr w:rsidR="00CD26A0" w14:paraId="04992F66" w14:textId="77777777" w:rsidTr="00305C73">
        <w:tc>
          <w:tcPr>
            <w:tcW w:w="1838" w:type="dxa"/>
            <w:vMerge w:val="restart"/>
          </w:tcPr>
          <w:p w14:paraId="20C69FD6" w14:textId="77777777" w:rsidR="00CD26A0" w:rsidRDefault="00CD26A0" w:rsidP="00305C73">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305C73">
            <w:pPr>
              <w:rPr>
                <w:highlight w:val="yellow"/>
              </w:rPr>
            </w:pPr>
            <w:r w:rsidRPr="006F39FE">
              <w:t>6 to 32</w:t>
            </w:r>
          </w:p>
        </w:tc>
        <w:tc>
          <w:tcPr>
            <w:tcW w:w="1701" w:type="dxa"/>
          </w:tcPr>
          <w:p w14:paraId="2345377B" w14:textId="77777777" w:rsidR="00CD26A0" w:rsidRDefault="00CD26A0" w:rsidP="00305C73">
            <w:r>
              <w:t>Parametric</w:t>
            </w:r>
          </w:p>
        </w:tc>
        <w:tc>
          <w:tcPr>
            <w:tcW w:w="1418" w:type="dxa"/>
          </w:tcPr>
          <w:p w14:paraId="316E1C43" w14:textId="77777777" w:rsidR="00CD26A0" w:rsidRDefault="00CD26A0" w:rsidP="00305C73">
            <w:r>
              <w:t>Light</w:t>
            </w:r>
          </w:p>
          <w:p w14:paraId="683F011E" w14:textId="77777777" w:rsidR="00CD26A0" w:rsidRDefault="00CD26A0" w:rsidP="00305C73">
            <w:r>
              <w:t>Medium</w:t>
            </w:r>
          </w:p>
          <w:p w14:paraId="541AC060" w14:textId="77777777" w:rsidR="00CD26A0" w:rsidRDefault="00CD26A0" w:rsidP="00305C73">
            <w:r>
              <w:t>High</w:t>
            </w:r>
          </w:p>
        </w:tc>
        <w:tc>
          <w:tcPr>
            <w:tcW w:w="3402" w:type="dxa"/>
          </w:tcPr>
          <w:p w14:paraId="215312F8" w14:textId="77777777" w:rsidR="00CD26A0" w:rsidRDefault="00CD26A0" w:rsidP="00305C73">
            <w:r>
              <w:t>0.25 to 0.75 kbps</w:t>
            </w:r>
          </w:p>
          <w:p w14:paraId="0B0B83BF" w14:textId="77777777" w:rsidR="00CD26A0" w:rsidRDefault="00CD26A0" w:rsidP="00305C73">
            <w:r>
              <w:t>0. 5 to 1.5 kbps</w:t>
            </w:r>
          </w:p>
          <w:p w14:paraId="53C9ED15" w14:textId="77777777" w:rsidR="00CD26A0" w:rsidRDefault="00CD26A0" w:rsidP="00305C73">
            <w:r>
              <w:t>1 to 5 kbps</w:t>
            </w:r>
          </w:p>
        </w:tc>
      </w:tr>
      <w:tr w:rsidR="00CD26A0" w14:paraId="18D573B8" w14:textId="77777777" w:rsidTr="00305C73">
        <w:tc>
          <w:tcPr>
            <w:tcW w:w="1838" w:type="dxa"/>
            <w:vMerge/>
          </w:tcPr>
          <w:p w14:paraId="03BC1DB2" w14:textId="77777777" w:rsidR="00CD26A0" w:rsidRPr="005A3761" w:rsidRDefault="00CD26A0" w:rsidP="00305C73">
            <w:pPr>
              <w:rPr>
                <w:lang w:val="en-US"/>
              </w:rPr>
            </w:pPr>
          </w:p>
        </w:tc>
        <w:tc>
          <w:tcPr>
            <w:tcW w:w="992" w:type="dxa"/>
          </w:tcPr>
          <w:p w14:paraId="62CBEDA2" w14:textId="77777777" w:rsidR="00CD26A0" w:rsidRPr="006F39FE" w:rsidRDefault="00CD26A0" w:rsidP="00305C73">
            <w:r w:rsidRPr="006F39FE">
              <w:t>6 to 32</w:t>
            </w:r>
          </w:p>
        </w:tc>
        <w:tc>
          <w:tcPr>
            <w:tcW w:w="1701" w:type="dxa"/>
          </w:tcPr>
          <w:p w14:paraId="446853FE" w14:textId="77777777" w:rsidR="00CD26A0" w:rsidRDefault="00CD26A0" w:rsidP="00305C73">
            <w:r>
              <w:t>Time sampled</w:t>
            </w:r>
          </w:p>
        </w:tc>
        <w:tc>
          <w:tcPr>
            <w:tcW w:w="1418" w:type="dxa"/>
          </w:tcPr>
          <w:p w14:paraId="716AFF94" w14:textId="77777777" w:rsidR="00CD26A0" w:rsidRDefault="00CD26A0" w:rsidP="00305C73">
            <w:r>
              <w:t>Light</w:t>
            </w:r>
          </w:p>
          <w:p w14:paraId="30DBB578" w14:textId="77777777" w:rsidR="00CD26A0" w:rsidRDefault="00CD26A0" w:rsidP="00305C73">
            <w:r>
              <w:t>Medium</w:t>
            </w:r>
          </w:p>
          <w:p w14:paraId="77CD9B3A" w14:textId="77777777" w:rsidR="00CD26A0" w:rsidRDefault="00CD26A0" w:rsidP="00305C73">
            <w:r>
              <w:t>High</w:t>
            </w:r>
          </w:p>
        </w:tc>
        <w:tc>
          <w:tcPr>
            <w:tcW w:w="3402" w:type="dxa"/>
          </w:tcPr>
          <w:p w14:paraId="25C8E9B9" w14:textId="77777777" w:rsidR="00CD26A0" w:rsidRPr="00FE5790" w:rsidRDefault="00CD26A0" w:rsidP="00305C73">
            <w:r w:rsidRPr="00FE5790">
              <w:t>From 6 to 64kbps depending on the density and the quality of the desired signal.</w:t>
            </w:r>
          </w:p>
          <w:p w14:paraId="27BB162E"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305C73">
            <w:pPr>
              <w:rPr>
                <w:lang w:val="en-US"/>
              </w:rPr>
            </w:pPr>
            <w:r w:rsidRPr="0056258F">
              <w:rPr>
                <w:lang w:val="en-US"/>
              </w:rPr>
              <w:t>32-64 kbps for very high quality</w:t>
            </w:r>
            <w:r>
              <w:rPr>
                <w:lang w:val="en-US"/>
              </w:rPr>
              <w:t xml:space="preserve"> at medium and high density*</w:t>
            </w:r>
          </w:p>
        </w:tc>
      </w:tr>
    </w:tbl>
    <w:bookmarkEnd w:id="322"/>
    <w:bookmarkEnd w:id="323"/>
    <w:p w14:paraId="4FC5182F" w14:textId="3F93F801" w:rsidR="00CD26A0" w:rsidRDefault="00CD26A0" w:rsidP="00641BB3">
      <w:pPr>
        <w:pStyle w:val="NO"/>
      </w:pPr>
      <w:r>
        <w:rPr>
          <w:lang w:val="en-US"/>
        </w:rPr>
        <w:t>*</w:t>
      </w:r>
      <w:r w:rsidR="00956CB7" w:rsidRPr="00956CB7">
        <w:t>NOTE 1:</w:t>
      </w:r>
      <w:r w:rsidR="00956CB7" w:rsidRPr="00956CB7">
        <w:tab/>
      </w:r>
      <w:r w:rsidR="00956CB7" w:rsidRPr="00956CB7">
        <w:tab/>
      </w:r>
      <w:r w:rsidRPr="00C35911">
        <w:t>TR 22.847</w:t>
      </w:r>
      <w:r>
        <w:t>, mentioned a bitrate of up to 200kpbs, which may be related to use cases for close-loop tactile internet, robotics etc.</w:t>
      </w:r>
    </w:p>
    <w:p w14:paraId="573DA1B5" w14:textId="0D97BA20" w:rsidR="00CD26A0" w:rsidRPr="006A3C40" w:rsidRDefault="00956CB7" w:rsidP="00641BB3">
      <w:pPr>
        <w:pStyle w:val="NO"/>
        <w:rPr>
          <w:lang w:val="en-US"/>
        </w:rPr>
      </w:pPr>
      <w:r w:rsidRPr="00956CB7">
        <w:t>NOTE </w:t>
      </w:r>
      <w:r w:rsidR="00CD26A0">
        <w:t>2:</w:t>
      </w:r>
      <w:r w:rsidRPr="00956CB7">
        <w:tab/>
      </w:r>
      <w:r w:rsidR="00EC3E49">
        <w:t>V</w:t>
      </w:r>
      <w:r w:rsidR="00CD26A0">
        <w:t>alues in the table may be re-evaluated if more tests are done.</w:t>
      </w:r>
    </w:p>
    <w:p w14:paraId="5C396BE8" w14:textId="1CC422F1" w:rsidR="005C174D" w:rsidRDefault="00394CE2" w:rsidP="005C174D">
      <w:pPr>
        <w:pStyle w:val="Heading1"/>
        <w:rPr>
          <w:lang w:val="en-US"/>
        </w:rPr>
      </w:pPr>
      <w:bookmarkStart w:id="324" w:name="_Toc184113747"/>
      <w:bookmarkStart w:id="325" w:name="_Toc189812349"/>
      <w:bookmarkStart w:id="326" w:name="_Toc190105112"/>
      <w:bookmarkStart w:id="327" w:name="_Toc191028142"/>
      <w:r>
        <w:t>10</w:t>
      </w:r>
      <w:r w:rsidR="00B96A60">
        <w:tab/>
      </w:r>
      <w:r w:rsidR="005C174D">
        <w:rPr>
          <w:lang w:val="en-US"/>
        </w:rPr>
        <w:t>QoS</w:t>
      </w:r>
      <w:bookmarkEnd w:id="324"/>
      <w:r w:rsidR="00F33CF3">
        <w:rPr>
          <w:lang w:val="en-US"/>
        </w:rPr>
        <w:t xml:space="preserve"> and QoE</w:t>
      </w:r>
      <w:bookmarkEnd w:id="325"/>
      <w:bookmarkEnd w:id="326"/>
      <w:bookmarkEnd w:id="327"/>
    </w:p>
    <w:p w14:paraId="21ED7F85" w14:textId="1DBB26AE" w:rsidR="005C174D" w:rsidRDefault="005C174D" w:rsidP="005C174D">
      <w:pPr>
        <w:pStyle w:val="Heading2"/>
      </w:pPr>
      <w:bookmarkStart w:id="328" w:name="_Toc184113748"/>
      <w:bookmarkStart w:id="329" w:name="_Toc189812350"/>
      <w:bookmarkStart w:id="330" w:name="_Toc190105113"/>
      <w:bookmarkStart w:id="331" w:name="_Toc191028143"/>
      <w:r>
        <w:t>10.1</w:t>
      </w:r>
      <w:r w:rsidR="00B96A60">
        <w:tab/>
      </w:r>
      <w:r>
        <w:t>Introduction</w:t>
      </w:r>
      <w:bookmarkEnd w:id="328"/>
      <w:bookmarkEnd w:id="329"/>
      <w:bookmarkEnd w:id="330"/>
      <w:bookmarkEnd w:id="331"/>
    </w:p>
    <w:p w14:paraId="1C18E17E" w14:textId="76B4BE64" w:rsidR="002034DD" w:rsidRPr="006A48FC" w:rsidRDefault="002034DD" w:rsidP="003A27C2">
      <w:pPr>
        <w:rPr>
          <w:lang w:val="en-US"/>
        </w:rPr>
      </w:pPr>
      <w:r w:rsidRPr="00C11361">
        <w:rPr>
          <w:lang w:val="en-US"/>
        </w:rPr>
        <w:t xml:space="preserve">The </w:t>
      </w:r>
      <w:r w:rsidR="00D21864">
        <w:rPr>
          <w:lang w:val="en-US"/>
        </w:rPr>
        <w:t xml:space="preserve">QoS </w:t>
      </w:r>
      <w:r w:rsidRPr="00C11361">
        <w:rPr>
          <w:lang w:val="en-US"/>
        </w:rPr>
        <w:t>factors influencing the Qo</w:t>
      </w:r>
      <w:r w:rsidR="00D21864">
        <w:rPr>
          <w:lang w:val="en-US"/>
        </w:rPr>
        <w:t>E</w:t>
      </w:r>
      <w:r w:rsidRPr="00C11361">
        <w:rPr>
          <w:lang w:val="en-US"/>
        </w:rPr>
        <w:t xml:space="preserve"> for haptics media enhanced services</w:t>
      </w:r>
      <w:r>
        <w:rPr>
          <w:lang w:val="en-US"/>
        </w:rPr>
        <w:t xml:space="preserve"> as described in the use-cases of section 5 </w:t>
      </w:r>
      <w:r w:rsidRPr="00C11361">
        <w:rPr>
          <w:lang w:val="en-US"/>
        </w:rPr>
        <w:t xml:space="preserve">are mostly similar to those used for </w:t>
      </w:r>
      <w:r>
        <w:rPr>
          <w:lang w:val="en-US"/>
        </w:rPr>
        <w:t xml:space="preserve">traditional </w:t>
      </w:r>
      <w:r w:rsidRPr="00C11361">
        <w:rPr>
          <w:lang w:val="en-US"/>
        </w:rPr>
        <w:t>AV</w:t>
      </w:r>
      <w:r>
        <w:rPr>
          <w:lang w:val="en-US"/>
        </w:rPr>
        <w:t xml:space="preserve"> and immersive AV</w:t>
      </w:r>
      <w:r w:rsidRPr="00C11361">
        <w:rPr>
          <w:lang w:val="en-US"/>
        </w:rPr>
        <w:t xml:space="preserve"> services</w:t>
      </w:r>
      <w:r>
        <w:rPr>
          <w:lang w:val="en-US"/>
        </w:rPr>
        <w:t xml:space="preserve"> (jitter, delay, packet loss</w:t>
      </w:r>
      <w:r w:rsidR="00ED0D5B">
        <w:rPr>
          <w:lang w:val="en-US"/>
        </w:rPr>
        <w:t>,</w:t>
      </w:r>
      <w:r>
        <w:rPr>
          <w:lang w:val="en-US"/>
        </w:rPr>
        <w:t xml:space="preserve"> etc)</w:t>
      </w:r>
      <w:r w:rsidRPr="00C11361">
        <w:rPr>
          <w:lang w:val="en-US"/>
        </w:rPr>
        <w:t xml:space="preserve">. </w:t>
      </w:r>
      <w:r>
        <w:rPr>
          <w:lang w:val="en-US"/>
        </w:rPr>
        <w:t>Th</w:t>
      </w:r>
      <w:r w:rsidRPr="00C11361">
        <w:rPr>
          <w:lang w:val="en-US"/>
        </w:rPr>
        <w:t>e asynchronicity between haptics and other media is a prevalent parameter to be considered when using haptics along with other media.</w:t>
      </w:r>
      <w:r>
        <w:rPr>
          <w:lang w:val="en-US"/>
        </w:rPr>
        <w:t xml:space="preserve"> Another characteristic of parametric haptics media is the presence of silent units alongside temporal and spatial units; which can be taken in account when setting PDU Set Importance.</w:t>
      </w:r>
    </w:p>
    <w:p w14:paraId="0C99E9B8" w14:textId="5031F6EE" w:rsidR="005C174D" w:rsidRDefault="005C174D" w:rsidP="005C174D">
      <w:pPr>
        <w:pStyle w:val="Heading2"/>
        <w:rPr>
          <w:lang w:val="en-US"/>
        </w:rPr>
      </w:pPr>
      <w:bookmarkStart w:id="332" w:name="_Toc189812351"/>
      <w:bookmarkStart w:id="333" w:name="_Toc190105114"/>
      <w:bookmarkStart w:id="334" w:name="_Toc191028144"/>
      <w:r>
        <w:rPr>
          <w:lang w:val="en-US"/>
        </w:rPr>
        <w:t>10.2</w:t>
      </w:r>
      <w:r w:rsidR="006F5CB1">
        <w:rPr>
          <w:lang w:val="en-US"/>
        </w:rPr>
        <w:t xml:space="preserve"> </w:t>
      </w:r>
      <w:r w:rsidR="00331A64">
        <w:rPr>
          <w:lang w:val="en-US"/>
        </w:rPr>
        <w:tab/>
      </w:r>
      <w:r>
        <w:rPr>
          <w:lang w:val="en-US"/>
        </w:rPr>
        <w:t>A</w:t>
      </w:r>
      <w:r w:rsidR="002034DD">
        <w:rPr>
          <w:lang w:val="en-US"/>
        </w:rPr>
        <w:t>s</w:t>
      </w:r>
      <w:r>
        <w:rPr>
          <w:lang w:val="en-US"/>
        </w:rPr>
        <w:t>ynchronicity between haptics and other media</w:t>
      </w:r>
      <w:bookmarkEnd w:id="332"/>
      <w:bookmarkEnd w:id="333"/>
      <w:bookmarkEnd w:id="334"/>
    </w:p>
    <w:p w14:paraId="07A7EBB3" w14:textId="19FA3152" w:rsidR="005C174D" w:rsidRDefault="005C174D" w:rsidP="005C174D">
      <w:pPr>
        <w:rPr>
          <w:lang w:val="en-US"/>
        </w:rPr>
      </w:pPr>
      <w:r>
        <w:rPr>
          <w:lang w:val="en-US"/>
        </w:rPr>
        <w:t xml:space="preserve">In Haptics enhanced media services, the quality of experience may be impacted by the asynchronicity of the haptics media with either audio, or </w:t>
      </w:r>
      <w:r w:rsidR="000F25DA">
        <w:rPr>
          <w:lang w:val="en-US"/>
        </w:rPr>
        <w:t>video</w:t>
      </w:r>
      <w:r>
        <w:rPr>
          <w:lang w:val="en-US"/>
        </w:rPr>
        <w:t xml:space="preserve">. This asynchronicity may be due to various QoS factors which are </w:t>
      </w:r>
      <w:r w:rsidR="0046338F">
        <w:rPr>
          <w:lang w:val="en-US"/>
        </w:rPr>
        <w:t>for further study</w:t>
      </w:r>
      <w:r>
        <w:rPr>
          <w:lang w:val="en-US"/>
        </w:rPr>
        <w:t>.</w:t>
      </w:r>
    </w:p>
    <w:p w14:paraId="5009D9D0" w14:textId="124CD3AF" w:rsidR="005C174D" w:rsidRDefault="005C174D" w:rsidP="005C174D">
      <w:pPr>
        <w:rPr>
          <w:lang w:val="en-US"/>
        </w:rPr>
      </w:pPr>
      <w:r>
        <w:rPr>
          <w:lang w:val="en-US"/>
        </w:rPr>
        <w:t xml:space="preserve">Studies demonstrate (such </w:t>
      </w:r>
      <w:r w:rsidRPr="00217B2B">
        <w:rPr>
          <w:lang w:val="en-US"/>
        </w:rPr>
        <w:t xml:space="preserve">as </w:t>
      </w:r>
      <w:r w:rsidRPr="00D67716">
        <w:rPr>
          <w:lang w:val="en-US"/>
        </w:rPr>
        <w:t>[</w:t>
      </w:r>
      <w:r w:rsidR="00217B2B" w:rsidRPr="00D67716">
        <w:rPr>
          <w:lang w:val="en-US"/>
        </w:rPr>
        <w:t>21</w:t>
      </w:r>
      <w:r w:rsidRPr="004F6AC3">
        <w:rPr>
          <w:lang w:val="en-US"/>
        </w:rPr>
        <w:t>]</w:t>
      </w:r>
      <w:r w:rsidR="004F6AC3" w:rsidRPr="004F6AC3">
        <w:rPr>
          <w:lang w:val="en-US"/>
        </w:rPr>
        <w:t>,</w:t>
      </w:r>
      <w:r>
        <w:rPr>
          <w:lang w:val="en-US"/>
        </w:rPr>
        <w:t xml:space="preserve"> </w:t>
      </w:r>
      <w:r w:rsidRPr="00D67716">
        <w:rPr>
          <w:lang w:val="en-US"/>
        </w:rPr>
        <w:t>[</w:t>
      </w:r>
      <w:r w:rsidR="00267271" w:rsidRPr="00D67716">
        <w:rPr>
          <w:lang w:val="en-US"/>
        </w:rPr>
        <w:t>20</w:t>
      </w:r>
      <w:r w:rsidRPr="00D67716">
        <w:rPr>
          <w:lang w:val="en-US"/>
        </w:rPr>
        <w:t>]</w:t>
      </w:r>
      <w:r>
        <w:rPr>
          <w:lang w:val="en-US"/>
        </w:rPr>
        <w:t xml:space="preserve"> and </w:t>
      </w:r>
      <w:r w:rsidRPr="00D67716">
        <w:rPr>
          <w:lang w:val="en-US"/>
        </w:rPr>
        <w:t>[</w:t>
      </w:r>
      <w:r w:rsidR="002833A4" w:rsidRPr="006A48FC">
        <w:rPr>
          <w:lang w:val="en-US"/>
        </w:rPr>
        <w:t>40</w:t>
      </w:r>
      <w:r w:rsidRPr="00D67716">
        <w:rPr>
          <w:lang w:val="en-US"/>
        </w:rPr>
        <w:t>])</w:t>
      </w:r>
      <w:r>
        <w:rPr>
          <w:lang w:val="en-US"/>
        </w:rPr>
        <w:t xml:space="preserve"> that haptics effects perceived prior </w:t>
      </w:r>
      <w:r w:rsidR="00671CBD">
        <w:rPr>
          <w:lang w:val="en-US"/>
        </w:rPr>
        <w:t xml:space="preserve">to </w:t>
      </w:r>
      <w:r>
        <w:rPr>
          <w:lang w:val="en-US"/>
        </w:rPr>
        <w:t xml:space="preserve">visual cues is less detrimental to the </w:t>
      </w:r>
      <w:r w:rsidR="002833A4">
        <w:rPr>
          <w:lang w:val="en-US"/>
        </w:rPr>
        <w:t xml:space="preserve">user </w:t>
      </w:r>
      <w:r>
        <w:rPr>
          <w:lang w:val="en-US"/>
        </w:rPr>
        <w:t xml:space="preserve">experience than the reverse and that asynchronicity is more tolerable in </w:t>
      </w:r>
      <w:r w:rsidR="00A02F20">
        <w:rPr>
          <w:lang w:val="en-US"/>
        </w:rPr>
        <w:t xml:space="preserve">scenarios involving </w:t>
      </w:r>
      <w:r>
        <w:rPr>
          <w:lang w:val="en-US"/>
        </w:rPr>
        <w:t xml:space="preserve">passive </w:t>
      </w:r>
      <w:r w:rsidR="00A02F20">
        <w:rPr>
          <w:lang w:val="en-US"/>
        </w:rPr>
        <w:t xml:space="preserve">user involvement </w:t>
      </w:r>
      <w:r>
        <w:rPr>
          <w:lang w:val="en-US"/>
        </w:rPr>
        <w:t>than active user involvement.</w:t>
      </w:r>
    </w:p>
    <w:p w14:paraId="24F5EBB6" w14:textId="42FD0814" w:rsidR="005C174D" w:rsidRDefault="005C174D" w:rsidP="005C174D">
      <w:pPr>
        <w:rPr>
          <w:lang w:val="en-US"/>
        </w:rPr>
      </w:pPr>
      <w:r>
        <w:rPr>
          <w:lang w:val="en-US"/>
        </w:rPr>
        <w:t>The suitable threshold for a</w:t>
      </w:r>
      <w:r w:rsidRPr="00267271">
        <w:rPr>
          <w:lang w:val="en-US"/>
        </w:rPr>
        <w:t xml:space="preserve">synchronicity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w:t>
      </w:r>
      <w:r w:rsidR="002833A4">
        <w:rPr>
          <w:lang w:val="en-US"/>
        </w:rPr>
        <w:t>10</w:t>
      </w:r>
      <w:r>
        <w:rPr>
          <w:lang w:val="en-US"/>
        </w:rPr>
        <w:t>.2-1</w:t>
      </w:r>
    </w:p>
    <w:p w14:paraId="09607538" w14:textId="4A7CD8F2" w:rsidR="005C174D" w:rsidRPr="00E149A5" w:rsidRDefault="005C174D" w:rsidP="005C174D">
      <w:pPr>
        <w:pStyle w:val="TH"/>
        <w:rPr>
          <w:rFonts w:eastAsia="SimSun"/>
          <w:lang w:eastAsia="zh-CN"/>
        </w:rPr>
      </w:pPr>
      <w:r w:rsidRPr="00A6510D">
        <w:t>Table </w:t>
      </w:r>
      <w:r w:rsidR="00B21DA9">
        <w:t>10</w:t>
      </w:r>
      <w:r>
        <w:t>.2-1</w:t>
      </w:r>
      <w:r w:rsidRPr="00A6510D">
        <w:t xml:space="preserve">: </w:t>
      </w:r>
      <w:r w:rsidRPr="00A73A45">
        <w:t>T</w:t>
      </w:r>
      <w:r>
        <w:t>olerable a</w:t>
      </w:r>
      <w:r w:rsidRPr="002F23EF">
        <w:t>synchroni</w:t>
      </w:r>
      <w:r>
        <w:t>city</w:t>
      </w:r>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4D0C2B" w14:paraId="0EA329E7" w14:textId="77777777" w:rsidTr="00305C73">
        <w:tc>
          <w:tcPr>
            <w:tcW w:w="1977" w:type="dxa"/>
          </w:tcPr>
          <w:p w14:paraId="547D9F7D" w14:textId="77777777" w:rsidR="005C174D" w:rsidRPr="00641BB3" w:rsidRDefault="005C174D" w:rsidP="00641BB3">
            <w:pPr>
              <w:pStyle w:val="TAH"/>
              <w:rPr>
                <w:rFonts w:eastAsia="FangSong"/>
                <w:b w:val="0"/>
                <w:lang w:val="en-US"/>
              </w:rPr>
            </w:pPr>
            <w:bookmarkStart w:id="335" w:name="MCCQCTEMPBM_00000088"/>
            <w:bookmarkStart w:id="336" w:name="MCCQCTEMPBM_00000069"/>
            <w:r w:rsidRPr="00641BB3">
              <w:rPr>
                <w:rFonts w:eastAsia="FangSong"/>
                <w:lang w:val="en-US"/>
              </w:rPr>
              <w:t>Use case</w:t>
            </w:r>
          </w:p>
        </w:tc>
        <w:tc>
          <w:tcPr>
            <w:tcW w:w="2088" w:type="dxa"/>
            <w:shd w:val="clear" w:color="auto" w:fill="auto"/>
          </w:tcPr>
          <w:p w14:paraId="725C5673" w14:textId="77777777" w:rsidR="005C174D" w:rsidRPr="00641BB3" w:rsidRDefault="005C174D" w:rsidP="00641BB3">
            <w:pPr>
              <w:pStyle w:val="TAH"/>
              <w:rPr>
                <w:rFonts w:eastAsia="FangSong"/>
                <w:b w:val="0"/>
                <w:lang w:val="en-US"/>
              </w:rPr>
            </w:pPr>
            <w:r w:rsidRPr="00641BB3">
              <w:rPr>
                <w:rFonts w:eastAsia="FangSong"/>
                <w:lang w:val="en-US"/>
              </w:rPr>
              <w:t>Media</w:t>
            </w:r>
          </w:p>
        </w:tc>
        <w:tc>
          <w:tcPr>
            <w:tcW w:w="4747" w:type="dxa"/>
            <w:gridSpan w:val="2"/>
            <w:shd w:val="clear" w:color="auto" w:fill="auto"/>
          </w:tcPr>
          <w:p w14:paraId="5B6D6406" w14:textId="01836EBC" w:rsidR="005C174D" w:rsidRPr="00641BB3" w:rsidRDefault="005C174D" w:rsidP="00641BB3">
            <w:pPr>
              <w:pStyle w:val="TAH"/>
              <w:rPr>
                <w:rFonts w:eastAsia="FangSong"/>
                <w:b w:val="0"/>
                <w:lang w:val="en-US"/>
              </w:rPr>
            </w:pPr>
            <w:r w:rsidRPr="00641BB3">
              <w:rPr>
                <w:rFonts w:eastAsia="FangSong"/>
                <w:lang w:val="en-US"/>
              </w:rPr>
              <w:t xml:space="preserve">Tolerable </w:t>
            </w:r>
            <w:r>
              <w:rPr>
                <w:rFonts w:eastAsia="FangSong"/>
                <w:lang w:val="en-US" w:eastAsia="zh-CN"/>
              </w:rPr>
              <w:t>a</w:t>
            </w:r>
            <w:r w:rsidRPr="00AB6E66">
              <w:rPr>
                <w:rFonts w:eastAsia="FangSong"/>
                <w:lang w:val="en-US" w:eastAsia="zh-CN"/>
              </w:rPr>
              <w:t>synchroni</w:t>
            </w:r>
            <w:r>
              <w:rPr>
                <w:rFonts w:eastAsia="FangSong"/>
                <w:lang w:val="en-US" w:eastAsia="zh-CN"/>
              </w:rPr>
              <w:t>city</w:t>
            </w:r>
            <w:r w:rsidRPr="00641BB3">
              <w:rPr>
                <w:rFonts w:eastAsia="FangSong"/>
                <w:lang w:val="en-US"/>
              </w:rPr>
              <w:t xml:space="preserve"> threshold (note 1)</w:t>
            </w:r>
          </w:p>
        </w:tc>
      </w:tr>
      <w:tr w:rsidR="005C174D" w:rsidRPr="004D0C2B" w14:paraId="4DDF9A5D" w14:textId="77777777" w:rsidTr="00305C73">
        <w:tc>
          <w:tcPr>
            <w:tcW w:w="1977" w:type="dxa"/>
            <w:vMerge w:val="restart"/>
          </w:tcPr>
          <w:p w14:paraId="248B2FBA" w14:textId="2A3BE5CF" w:rsidR="005C174D" w:rsidRPr="0064530D" w:rsidRDefault="005C174D" w:rsidP="00305C73">
            <w:pPr>
              <w:snapToGrid w:val="0"/>
              <w:spacing w:after="0"/>
              <w:rPr>
                <w:rFonts w:eastAsia="FangSong"/>
                <w:bCs/>
                <w:lang w:val="en-US" w:eastAsia="zh-CN"/>
              </w:rPr>
            </w:pPr>
            <w:r w:rsidRPr="0064530D">
              <w:rPr>
                <w:rFonts w:eastAsia="FangSong"/>
                <w:bCs/>
                <w:lang w:val="en-US" w:eastAsia="zh-CN"/>
              </w:rPr>
              <w:t>Haptic enhanced media distribution (5.2)</w:t>
            </w:r>
            <w:r w:rsidR="002833A4">
              <w:rPr>
                <w:rFonts w:eastAsia="FangSong"/>
                <w:bCs/>
                <w:lang w:val="en-US" w:eastAsia="zh-CN"/>
              </w:rPr>
              <w:t>[40]</w:t>
            </w:r>
          </w:p>
        </w:tc>
        <w:tc>
          <w:tcPr>
            <w:tcW w:w="2088" w:type="dxa"/>
            <w:shd w:val="clear" w:color="auto" w:fill="auto"/>
          </w:tcPr>
          <w:p w14:paraId="0AB2BDE0"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56EC02ED" w:rsidR="005C174D" w:rsidRPr="004D0C2B" w:rsidRDefault="002833A4" w:rsidP="00305C73">
            <w:pPr>
              <w:snapToGrid w:val="0"/>
              <w:spacing w:after="0"/>
              <w:rPr>
                <w:rFonts w:eastAsia="FangSong"/>
                <w:lang w:val="en-US" w:eastAsia="zh-CN"/>
              </w:rPr>
            </w:pPr>
            <w:r>
              <w:rPr>
                <w:rFonts w:eastAsia="FangSong"/>
                <w:lang w:val="en-US" w:eastAsia="zh-CN"/>
              </w:rPr>
              <w:t>100ms</w:t>
            </w:r>
          </w:p>
        </w:tc>
        <w:tc>
          <w:tcPr>
            <w:tcW w:w="2427" w:type="dxa"/>
            <w:shd w:val="clear" w:color="auto" w:fill="auto"/>
          </w:tcPr>
          <w:p w14:paraId="22137A51"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37392370" w:rsidR="005C174D" w:rsidRPr="004D0C2B" w:rsidRDefault="002833A4" w:rsidP="00305C73">
            <w:pPr>
              <w:snapToGrid w:val="0"/>
              <w:spacing w:after="0"/>
              <w:rPr>
                <w:rFonts w:eastAsia="FangSong"/>
                <w:lang w:val="en-US" w:eastAsia="zh-CN"/>
              </w:rPr>
            </w:pPr>
            <w:r>
              <w:rPr>
                <w:rFonts w:eastAsia="FangSong"/>
                <w:lang w:val="en-US" w:eastAsia="zh-CN"/>
              </w:rPr>
              <w:t>50</w:t>
            </w:r>
            <w:r w:rsidR="00054322">
              <w:rPr>
                <w:rFonts w:eastAsia="FangSong"/>
                <w:lang w:val="en-US" w:eastAsia="zh-CN"/>
              </w:rPr>
              <w:t>ms</w:t>
            </w:r>
          </w:p>
        </w:tc>
      </w:tr>
      <w:tr w:rsidR="005C174D" w:rsidRPr="004D0C2B" w14:paraId="11414404" w14:textId="77777777" w:rsidTr="00305C73">
        <w:tc>
          <w:tcPr>
            <w:tcW w:w="1977" w:type="dxa"/>
            <w:vMerge/>
          </w:tcPr>
          <w:p w14:paraId="1631B08A"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2611600C" w:rsidR="005C174D" w:rsidRPr="004D0C2B" w:rsidRDefault="00054322" w:rsidP="00305C73">
            <w:pPr>
              <w:snapToGrid w:val="0"/>
              <w:spacing w:after="0"/>
              <w:rPr>
                <w:rFonts w:eastAsia="FangSong"/>
                <w:lang w:val="en-US" w:eastAsia="zh-CN"/>
              </w:rPr>
            </w:pPr>
            <w:r>
              <w:rPr>
                <w:rFonts w:eastAsia="FangSong"/>
                <w:lang w:val="en-US" w:eastAsia="zh-CN"/>
              </w:rPr>
              <w:lastRenderedPageBreak/>
              <w:t>80ms</w:t>
            </w:r>
          </w:p>
        </w:tc>
        <w:tc>
          <w:tcPr>
            <w:tcW w:w="2427" w:type="dxa"/>
            <w:shd w:val="clear" w:color="auto" w:fill="auto"/>
          </w:tcPr>
          <w:p w14:paraId="306F59B6" w14:textId="77777777" w:rsidR="005C174D" w:rsidRPr="004D0C2B" w:rsidRDefault="005C174D" w:rsidP="00305C73">
            <w:pPr>
              <w:snapToGrid w:val="0"/>
              <w:spacing w:after="0"/>
              <w:rPr>
                <w:rFonts w:eastAsia="FangSong"/>
                <w:lang w:val="en-US" w:eastAsia="zh-CN"/>
              </w:rPr>
            </w:pPr>
            <w:r>
              <w:rPr>
                <w:rFonts w:eastAsia="FangSong"/>
                <w:lang w:val="en-US" w:eastAsia="zh-CN"/>
              </w:rPr>
              <w:lastRenderedPageBreak/>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039E7678" w:rsidR="005C174D" w:rsidRDefault="00054322" w:rsidP="00305C73">
            <w:pPr>
              <w:snapToGrid w:val="0"/>
              <w:spacing w:after="0"/>
              <w:rPr>
                <w:rFonts w:eastAsia="FangSong"/>
                <w:lang w:val="en-US" w:eastAsia="zh-CN"/>
              </w:rPr>
            </w:pPr>
            <w:r>
              <w:rPr>
                <w:rFonts w:eastAsia="FangSong"/>
                <w:lang w:val="en-US" w:eastAsia="zh-CN"/>
              </w:rPr>
              <w:lastRenderedPageBreak/>
              <w:t>60ms</w:t>
            </w:r>
          </w:p>
        </w:tc>
      </w:tr>
      <w:tr w:rsidR="005C174D" w:rsidRPr="004D0C2B" w14:paraId="5AF12EF6" w14:textId="77777777" w:rsidTr="00305C73">
        <w:tc>
          <w:tcPr>
            <w:tcW w:w="1977" w:type="dxa"/>
            <w:vMerge w:val="restart"/>
          </w:tcPr>
          <w:p w14:paraId="0FDAF8EA" w14:textId="77777777" w:rsidR="005C174D" w:rsidRPr="0064530D" w:rsidRDefault="005C174D" w:rsidP="00305C73">
            <w:pPr>
              <w:snapToGrid w:val="0"/>
              <w:spacing w:after="0"/>
              <w:rPr>
                <w:rFonts w:eastAsia="FangSong"/>
                <w:bCs/>
                <w:lang w:val="en-US" w:eastAsia="zh-CN"/>
              </w:rPr>
            </w:pPr>
            <w:r w:rsidRPr="0064530D">
              <w:rPr>
                <w:rFonts w:eastAsia="FangSong"/>
                <w:bCs/>
                <w:lang w:val="en-US" w:eastAsia="zh-CN"/>
              </w:rPr>
              <w:lastRenderedPageBreak/>
              <w:t>Haptic enhanced communication (5.</w:t>
            </w:r>
            <w:r>
              <w:rPr>
                <w:rFonts w:eastAsia="FangSong"/>
                <w:bCs/>
                <w:lang w:val="en-US" w:eastAsia="zh-CN"/>
              </w:rPr>
              <w:t>3</w:t>
            </w:r>
            <w:r w:rsidRPr="0064530D">
              <w:rPr>
                <w:rFonts w:eastAsia="FangSong"/>
                <w:bCs/>
                <w:lang w:val="en-US" w:eastAsia="zh-CN"/>
              </w:rPr>
              <w:t>)</w:t>
            </w:r>
            <w:r w:rsidR="00431FE5">
              <w:rPr>
                <w:rFonts w:eastAsia="FangSong"/>
                <w:bCs/>
                <w:lang w:val="en-US" w:eastAsia="zh-CN"/>
              </w:rPr>
              <w:t xml:space="preserve"> [4]</w:t>
            </w:r>
          </w:p>
        </w:tc>
        <w:tc>
          <w:tcPr>
            <w:tcW w:w="2088" w:type="dxa"/>
            <w:shd w:val="clear" w:color="auto" w:fill="auto"/>
          </w:tcPr>
          <w:p w14:paraId="5E8BE9F8"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71337F5B" w:rsidR="005C174D" w:rsidRPr="004D0C2B" w:rsidRDefault="00054322" w:rsidP="00305C73">
            <w:pPr>
              <w:snapToGrid w:val="0"/>
              <w:spacing w:after="0"/>
              <w:rPr>
                <w:rFonts w:eastAsia="FangSong"/>
                <w:lang w:val="en-US" w:eastAsia="zh-CN"/>
              </w:rPr>
            </w:pPr>
            <w:r>
              <w:rPr>
                <w:rFonts w:eastAsia="FangSong"/>
                <w:lang w:val="en-US" w:eastAsia="zh-CN"/>
              </w:rPr>
              <w:t>3 frames (25ms)</w:t>
            </w:r>
          </w:p>
        </w:tc>
        <w:tc>
          <w:tcPr>
            <w:tcW w:w="2427" w:type="dxa"/>
            <w:shd w:val="clear" w:color="auto" w:fill="auto"/>
          </w:tcPr>
          <w:p w14:paraId="4F05CE85"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5FA9B4E0" w:rsidR="005C174D" w:rsidRPr="004D0C2B" w:rsidRDefault="00054322" w:rsidP="00305C73">
            <w:pPr>
              <w:snapToGrid w:val="0"/>
              <w:spacing w:after="0"/>
              <w:rPr>
                <w:rFonts w:eastAsia="FangSong"/>
                <w:lang w:val="en-US" w:eastAsia="zh-CN"/>
              </w:rPr>
            </w:pPr>
            <w:r>
              <w:rPr>
                <w:rFonts w:eastAsia="FangSong"/>
                <w:lang w:val="en-US" w:eastAsia="zh-CN"/>
              </w:rPr>
              <w:t>1 frame (</w:t>
            </w:r>
            <w:r w:rsidR="00431FE5">
              <w:rPr>
                <w:rFonts w:eastAsia="FangSong"/>
                <w:lang w:val="en-US" w:eastAsia="zh-CN"/>
              </w:rPr>
              <w:t>12ms)</w:t>
            </w:r>
          </w:p>
        </w:tc>
      </w:tr>
      <w:tr w:rsidR="005C174D" w:rsidRPr="004D0C2B" w14:paraId="4AEA4042" w14:textId="77777777" w:rsidTr="00305C73">
        <w:tc>
          <w:tcPr>
            <w:tcW w:w="1977" w:type="dxa"/>
            <w:vMerge/>
          </w:tcPr>
          <w:p w14:paraId="71A36C28"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305C73">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305C73">
            <w:pPr>
              <w:snapToGrid w:val="0"/>
              <w:spacing w:after="0"/>
              <w:rPr>
                <w:rFonts w:eastAsia="FangSong"/>
                <w:lang w:val="en-US" w:eastAsia="zh-CN"/>
              </w:rPr>
            </w:pPr>
            <w:r>
              <w:rPr>
                <w:rFonts w:eastAsia="FangSong"/>
                <w:lang w:val="en-US" w:eastAsia="zh-CN"/>
              </w:rPr>
              <w:t xml:space="preserve">Visual delay: </w:t>
            </w:r>
          </w:p>
          <w:p w14:paraId="0C3262CD" w14:textId="0C8CE818" w:rsidR="005C174D" w:rsidRPr="004D0C2B" w:rsidRDefault="00431FE5" w:rsidP="00305C73">
            <w:pPr>
              <w:snapToGrid w:val="0"/>
              <w:spacing w:after="0"/>
              <w:rPr>
                <w:rFonts w:eastAsia="FangSong"/>
                <w:lang w:val="en-US" w:eastAsia="zh-CN"/>
              </w:rPr>
            </w:pPr>
            <w:r>
              <w:rPr>
                <w:rFonts w:eastAsia="FangSong"/>
                <w:lang w:val="en-US" w:eastAsia="zh-CN"/>
              </w:rPr>
              <w:t>20ms</w:t>
            </w:r>
          </w:p>
        </w:tc>
        <w:tc>
          <w:tcPr>
            <w:tcW w:w="2427" w:type="dxa"/>
            <w:shd w:val="clear" w:color="auto" w:fill="auto"/>
          </w:tcPr>
          <w:p w14:paraId="040502CE" w14:textId="77777777" w:rsidR="005C174D" w:rsidRDefault="005C174D" w:rsidP="00305C73">
            <w:pPr>
              <w:snapToGrid w:val="0"/>
              <w:spacing w:after="0"/>
              <w:rPr>
                <w:rFonts w:eastAsia="FangSong"/>
                <w:lang w:val="en-US" w:eastAsia="zh-CN"/>
              </w:rPr>
            </w:pPr>
            <w:r>
              <w:rPr>
                <w:rFonts w:eastAsia="FangSong"/>
                <w:lang w:val="en-US" w:eastAsia="zh-CN"/>
              </w:rPr>
              <w:t>Haptic delay:</w:t>
            </w:r>
          </w:p>
          <w:p w14:paraId="4F495261" w14:textId="14B097B8" w:rsidR="005C174D" w:rsidRDefault="00431FE5" w:rsidP="00305C73">
            <w:pPr>
              <w:snapToGrid w:val="0"/>
              <w:spacing w:after="0"/>
              <w:rPr>
                <w:rFonts w:eastAsia="FangSong"/>
                <w:lang w:val="en-US" w:eastAsia="zh-CN"/>
              </w:rPr>
            </w:pPr>
            <w:r>
              <w:rPr>
                <w:rFonts w:eastAsia="FangSong"/>
                <w:lang w:val="en-US" w:eastAsia="zh-CN"/>
              </w:rPr>
              <w:t>30ms</w:t>
            </w:r>
          </w:p>
        </w:tc>
      </w:tr>
      <w:tr w:rsidR="005C174D" w:rsidRPr="004D0C2B" w14:paraId="10BBF85D" w14:textId="77777777" w:rsidTr="00305C73">
        <w:tc>
          <w:tcPr>
            <w:tcW w:w="1977" w:type="dxa"/>
            <w:vMerge w:val="restart"/>
          </w:tcPr>
          <w:p w14:paraId="17B008D5" w14:textId="557EE6D3" w:rsidR="005C174D" w:rsidRPr="00DF620D" w:rsidRDefault="005C174D" w:rsidP="00305C73">
            <w:pPr>
              <w:snapToGrid w:val="0"/>
              <w:spacing w:after="0"/>
              <w:rPr>
                <w:rFonts w:eastAsia="FangSong"/>
                <w:bCs/>
                <w:lang w:val="en-US" w:eastAsia="zh-CN"/>
              </w:rPr>
            </w:pPr>
            <w:r w:rsidRPr="00DF620D">
              <w:rPr>
                <w:rFonts w:eastAsia="FangSong"/>
                <w:bCs/>
                <w:lang w:val="en-US" w:eastAsia="zh-CN"/>
              </w:rPr>
              <w:t xml:space="preserve">Immersive games </w:t>
            </w:r>
            <w:r w:rsidR="00431FE5">
              <w:rPr>
                <w:rFonts w:eastAsia="FangSong"/>
                <w:bCs/>
                <w:lang w:val="en-US" w:eastAsia="zh-CN"/>
              </w:rPr>
              <w:t xml:space="preserve"> and Immersive multimodal XR and metaverse </w:t>
            </w:r>
            <w:r w:rsidRPr="00DF620D">
              <w:rPr>
                <w:rFonts w:eastAsia="FangSong"/>
                <w:bCs/>
                <w:lang w:val="en-US" w:eastAsia="zh-CN"/>
              </w:rPr>
              <w:t>(5.4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55B92DC2"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sidR="00431FE5">
              <w:rPr>
                <w:rFonts w:eastAsia="FangSong"/>
                <w:lang w:val="en-US" w:eastAsia="zh-CN"/>
              </w:rPr>
              <w:t>delay</w:t>
            </w:r>
            <w:r w:rsidRPr="004D0C2B">
              <w:rPr>
                <w:rFonts w:eastAsia="FangSong"/>
                <w:lang w:val="en-US" w:eastAsia="zh-CN"/>
              </w:rPr>
              <w:t>:</w:t>
            </w:r>
          </w:p>
          <w:p w14:paraId="2EFD867D"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3C1D42FE"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sidR="00431FE5">
              <w:rPr>
                <w:rFonts w:eastAsia="FangSong"/>
                <w:lang w:val="en-US" w:eastAsia="zh-CN"/>
              </w:rPr>
              <w:t>delay</w:t>
            </w:r>
            <w:r w:rsidRPr="004D0C2B">
              <w:rPr>
                <w:rFonts w:eastAsia="FangSong"/>
                <w:lang w:val="en-US" w:eastAsia="zh-CN"/>
              </w:rPr>
              <w:t>:</w:t>
            </w:r>
          </w:p>
          <w:p w14:paraId="3175D6BE"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25 ms</w:t>
            </w:r>
            <w:r w:rsidR="000C5468">
              <w:rPr>
                <w:rFonts w:eastAsia="FangSong"/>
                <w:lang w:val="en-US" w:eastAsia="zh-CN"/>
              </w:rPr>
              <w:t xml:space="preserve"> 1 frame for gaming</w:t>
            </w:r>
          </w:p>
        </w:tc>
      </w:tr>
      <w:tr w:rsidR="005C174D" w:rsidRPr="004D0C2B" w14:paraId="350BE0AE" w14:textId="77777777" w:rsidTr="00305C73">
        <w:tc>
          <w:tcPr>
            <w:tcW w:w="1977" w:type="dxa"/>
            <w:vMerge/>
          </w:tcPr>
          <w:p w14:paraId="1633CA40" w14:textId="77777777" w:rsidR="005C174D" w:rsidRPr="00DF620D" w:rsidRDefault="005C174D" w:rsidP="00305C73">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305C73">
        <w:tc>
          <w:tcPr>
            <w:tcW w:w="1977" w:type="dxa"/>
            <w:vMerge w:val="restart"/>
          </w:tcPr>
          <w:p w14:paraId="23B74F86" w14:textId="44ED4289" w:rsidR="005C174D" w:rsidRPr="0064530D" w:rsidRDefault="005C174D" w:rsidP="00305C73">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305C73">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305C73">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305C73">
        <w:tc>
          <w:tcPr>
            <w:tcW w:w="1977" w:type="dxa"/>
            <w:vMerge/>
          </w:tcPr>
          <w:p w14:paraId="2145CCF0"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305C73">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305C73">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305C73">
        <w:tc>
          <w:tcPr>
            <w:tcW w:w="1977" w:type="dxa"/>
            <w:vMerge w:val="restart"/>
          </w:tcPr>
          <w:p w14:paraId="23586403" w14:textId="499FEA1B" w:rsidR="005C174D" w:rsidRPr="0064530D" w:rsidRDefault="005C174D" w:rsidP="00305C73">
            <w:pPr>
              <w:snapToGrid w:val="0"/>
              <w:spacing w:after="0"/>
              <w:rPr>
                <w:rFonts w:eastAsia="FangSong"/>
                <w:bCs/>
                <w:lang w:val="en-US" w:eastAsia="zh-CN"/>
              </w:rPr>
            </w:pPr>
          </w:p>
        </w:tc>
        <w:tc>
          <w:tcPr>
            <w:tcW w:w="2088" w:type="dxa"/>
            <w:shd w:val="clear" w:color="auto" w:fill="auto"/>
          </w:tcPr>
          <w:p w14:paraId="110179D2" w14:textId="686C27E5" w:rsidR="005C174D" w:rsidRPr="00DF620D" w:rsidRDefault="005C174D" w:rsidP="00305C73">
            <w:pPr>
              <w:snapToGrid w:val="0"/>
              <w:spacing w:after="0"/>
              <w:rPr>
                <w:rFonts w:eastAsia="FangSong"/>
                <w:bCs/>
                <w:lang w:val="en-US" w:eastAsia="zh-CN"/>
              </w:rPr>
            </w:pPr>
          </w:p>
        </w:tc>
        <w:tc>
          <w:tcPr>
            <w:tcW w:w="2320" w:type="dxa"/>
            <w:shd w:val="clear" w:color="auto" w:fill="auto"/>
          </w:tcPr>
          <w:p w14:paraId="3FE9B2D1" w14:textId="5B54EB95" w:rsidR="005C174D" w:rsidRPr="004D0C2B" w:rsidRDefault="005C174D" w:rsidP="00305C73">
            <w:pPr>
              <w:snapToGrid w:val="0"/>
              <w:spacing w:after="0"/>
              <w:rPr>
                <w:rFonts w:eastAsia="FangSong"/>
                <w:lang w:val="en-US" w:eastAsia="zh-CN"/>
              </w:rPr>
            </w:pPr>
          </w:p>
        </w:tc>
        <w:tc>
          <w:tcPr>
            <w:tcW w:w="2427" w:type="dxa"/>
            <w:shd w:val="clear" w:color="auto" w:fill="auto"/>
          </w:tcPr>
          <w:p w14:paraId="0B3157DB" w14:textId="4A1AC8FA" w:rsidR="005C174D" w:rsidRDefault="005C174D" w:rsidP="00305C73">
            <w:pPr>
              <w:snapToGrid w:val="0"/>
              <w:spacing w:after="0"/>
              <w:rPr>
                <w:rFonts w:eastAsia="FangSong"/>
                <w:lang w:val="en-US" w:eastAsia="zh-CN"/>
              </w:rPr>
            </w:pPr>
          </w:p>
        </w:tc>
      </w:tr>
      <w:tr w:rsidR="005C174D" w:rsidRPr="004D0C2B" w14:paraId="186AAEFE" w14:textId="77777777" w:rsidTr="00305C73">
        <w:tc>
          <w:tcPr>
            <w:tcW w:w="1977" w:type="dxa"/>
            <w:vMerge/>
          </w:tcPr>
          <w:p w14:paraId="5B289822" w14:textId="77777777" w:rsidR="005C174D" w:rsidRDefault="005C174D" w:rsidP="00305C73">
            <w:pPr>
              <w:snapToGrid w:val="0"/>
              <w:spacing w:after="0"/>
              <w:rPr>
                <w:rFonts w:eastAsia="FangSong"/>
                <w:bCs/>
                <w:lang w:val="en-US" w:eastAsia="zh-CN"/>
              </w:rPr>
            </w:pPr>
          </w:p>
        </w:tc>
        <w:tc>
          <w:tcPr>
            <w:tcW w:w="2088" w:type="dxa"/>
            <w:shd w:val="clear" w:color="auto" w:fill="auto"/>
          </w:tcPr>
          <w:p w14:paraId="3F612818" w14:textId="204FC4D4" w:rsidR="005C174D" w:rsidRPr="00DF620D" w:rsidRDefault="005C174D" w:rsidP="00305C73">
            <w:pPr>
              <w:snapToGrid w:val="0"/>
              <w:spacing w:after="0"/>
              <w:rPr>
                <w:rFonts w:eastAsia="FangSong"/>
                <w:bCs/>
                <w:lang w:val="en-US" w:eastAsia="zh-CN"/>
              </w:rPr>
            </w:pPr>
          </w:p>
        </w:tc>
        <w:tc>
          <w:tcPr>
            <w:tcW w:w="2320" w:type="dxa"/>
            <w:shd w:val="clear" w:color="auto" w:fill="auto"/>
          </w:tcPr>
          <w:p w14:paraId="35204569" w14:textId="14EA5E3D" w:rsidR="005C174D" w:rsidRPr="004D0C2B" w:rsidRDefault="005C174D" w:rsidP="00305C73">
            <w:pPr>
              <w:snapToGrid w:val="0"/>
              <w:spacing w:after="0"/>
              <w:rPr>
                <w:rFonts w:eastAsia="FangSong"/>
                <w:lang w:val="en-US" w:eastAsia="zh-CN"/>
              </w:rPr>
            </w:pPr>
          </w:p>
        </w:tc>
        <w:tc>
          <w:tcPr>
            <w:tcW w:w="2427" w:type="dxa"/>
            <w:shd w:val="clear" w:color="auto" w:fill="auto"/>
          </w:tcPr>
          <w:p w14:paraId="33A9E95F" w14:textId="0262AEA6" w:rsidR="005C174D" w:rsidRDefault="005C174D" w:rsidP="00305C73">
            <w:pPr>
              <w:snapToGrid w:val="0"/>
              <w:spacing w:after="0"/>
              <w:rPr>
                <w:rFonts w:eastAsia="FangSong"/>
                <w:lang w:val="en-US" w:eastAsia="zh-CN"/>
              </w:rPr>
            </w:pPr>
          </w:p>
        </w:tc>
      </w:tr>
      <w:tr w:rsidR="005C174D" w:rsidRPr="00AB6E66" w14:paraId="359F82E7" w14:textId="77777777" w:rsidTr="00305C73">
        <w:tc>
          <w:tcPr>
            <w:tcW w:w="1977" w:type="dxa"/>
          </w:tcPr>
          <w:p w14:paraId="4FC7F2B5" w14:textId="77777777" w:rsidR="005C174D" w:rsidRPr="00A73A45" w:rsidRDefault="005C174D" w:rsidP="00305C73">
            <w:pPr>
              <w:snapToGrid w:val="0"/>
              <w:spacing w:after="0"/>
              <w:rPr>
                <w:rFonts w:eastAsia="FangSong"/>
                <w:lang w:val="en-US" w:eastAsia="zh-CN"/>
              </w:rPr>
            </w:pPr>
          </w:p>
        </w:tc>
        <w:tc>
          <w:tcPr>
            <w:tcW w:w="6835" w:type="dxa"/>
            <w:gridSpan w:val="3"/>
            <w:shd w:val="clear" w:color="auto" w:fill="auto"/>
          </w:tcPr>
          <w:p w14:paraId="44B6D894" w14:textId="1ED2C5F6" w:rsidR="005C174D" w:rsidRPr="00AB6E66" w:rsidRDefault="005C174D" w:rsidP="00641BB3">
            <w:pPr>
              <w:pStyle w:val="TAN"/>
              <w:rPr>
                <w:rFonts w:eastAsia="FangSong"/>
                <w:lang w:val="en-US" w:eastAsia="zh-CN"/>
              </w:rPr>
            </w:pPr>
            <w:r w:rsidRPr="00641BB3">
              <w:t>NOTE</w:t>
            </w:r>
            <w:r w:rsidR="00343007" w:rsidRPr="00343007">
              <w:t>:</w:t>
            </w:r>
            <w:r w:rsidR="00343007" w:rsidRPr="00343007">
              <w:tab/>
            </w:r>
            <w:r w:rsidRPr="00641BB3">
              <w:t>For each media component, “delay” refers to the case where that media component is delayed compared to the other.</w:t>
            </w:r>
          </w:p>
        </w:tc>
      </w:tr>
      <w:bookmarkEnd w:id="335"/>
      <w:bookmarkEnd w:id="336"/>
    </w:tbl>
    <w:p w14:paraId="436DA94A" w14:textId="77777777" w:rsidR="005C174D" w:rsidRDefault="005C174D" w:rsidP="005C174D">
      <w:pPr>
        <w:rPr>
          <w:lang w:val="en-US"/>
        </w:rPr>
      </w:pPr>
    </w:p>
    <w:p w14:paraId="7A58B7B3" w14:textId="50316051" w:rsidR="00440382" w:rsidRDefault="00440382" w:rsidP="00440382">
      <w:pPr>
        <w:pStyle w:val="Heading2"/>
        <w:rPr>
          <w:lang w:val="en-US"/>
        </w:rPr>
      </w:pPr>
      <w:bookmarkStart w:id="337" w:name="_Toc189812352"/>
      <w:bookmarkStart w:id="338" w:name="_Toc190105115"/>
      <w:bookmarkStart w:id="339" w:name="_Toc191028145"/>
      <w:r>
        <w:rPr>
          <w:lang w:val="en-US"/>
        </w:rPr>
        <w:t xml:space="preserve">10.3 </w:t>
      </w:r>
      <w:r w:rsidR="00331A64">
        <w:rPr>
          <w:lang w:val="en-US"/>
        </w:rPr>
        <w:tab/>
      </w:r>
      <w:r>
        <w:rPr>
          <w:lang w:val="en-US"/>
        </w:rPr>
        <w:t>Qo</w:t>
      </w:r>
      <w:r w:rsidR="00494488">
        <w:rPr>
          <w:lang w:val="en-US"/>
        </w:rPr>
        <w:t>S</w:t>
      </w:r>
      <w:r>
        <w:rPr>
          <w:lang w:val="en-US"/>
        </w:rPr>
        <w:t xml:space="preserve"> requirement</w:t>
      </w:r>
      <w:r w:rsidR="00A01F1E">
        <w:rPr>
          <w:lang w:val="en-US"/>
        </w:rPr>
        <w:t>s</w:t>
      </w:r>
      <w:r>
        <w:rPr>
          <w:lang w:val="en-US"/>
        </w:rPr>
        <w:t xml:space="preserve"> for haptic media enhanced services</w:t>
      </w:r>
      <w:bookmarkEnd w:id="337"/>
      <w:bookmarkEnd w:id="338"/>
      <w:bookmarkEnd w:id="339"/>
    </w:p>
    <w:p w14:paraId="388C3C66" w14:textId="28C21D7C" w:rsidR="00440382" w:rsidRPr="000444CC" w:rsidRDefault="00440382" w:rsidP="00440382">
      <w:pPr>
        <w:rPr>
          <w:lang w:val="en-US"/>
        </w:rPr>
      </w:pPr>
      <w:r>
        <w:rPr>
          <w:lang w:val="en-US"/>
        </w:rPr>
        <w:t>The following from [2] is adjusted</w:t>
      </w:r>
      <w:r w:rsidR="005C174D" w:rsidRPr="00B96A60">
        <w:rPr>
          <w:lang w:val="en-US"/>
        </w:rPr>
        <w:t xml:space="preserve"> to </w:t>
      </w:r>
      <w:r>
        <w:rPr>
          <w:lang w:val="en-US"/>
        </w:rPr>
        <w:t>the use cases in section 5.</w:t>
      </w:r>
    </w:p>
    <w:p w14:paraId="76F5DDF5" w14:textId="39F1E8D3" w:rsidR="00440382" w:rsidRPr="006C1CF3" w:rsidRDefault="00440382" w:rsidP="00440382">
      <w:pPr>
        <w:pStyle w:val="B1"/>
        <w:rPr>
          <w:lang w:val="en-US" w:eastAsia="zh-CN"/>
        </w:rPr>
      </w:pPr>
      <w:r w:rsidRPr="006C1CF3">
        <w:rPr>
          <w:lang w:val="en-US" w:eastAsia="zh-CN"/>
        </w:rPr>
        <w:t>1.</w:t>
      </w:r>
      <w:r w:rsidR="005E1F44">
        <w:tab/>
      </w:r>
      <w:r>
        <w:rPr>
          <w:lang w:eastAsia="zh-CN"/>
        </w:rPr>
        <w:t>Users in an enhanced haptics communication services</w:t>
      </w:r>
      <w:r w:rsidRPr="006C1CF3">
        <w:rPr>
          <w:lang w:eastAsia="zh-CN"/>
        </w:rPr>
        <w:t xml:space="preserve"> are equipped with multiple devices to receive</w:t>
      </w:r>
      <w:r w:rsidR="005C174D" w:rsidRPr="00641BB3">
        <w:t xml:space="preserve"> and</w:t>
      </w:r>
      <w:r>
        <w:rPr>
          <w:lang w:eastAsia="zh-CN"/>
        </w:rPr>
        <w:t>/or capture and transmit</w:t>
      </w:r>
      <w:r w:rsidRPr="006C1CF3">
        <w:rPr>
          <w:lang w:eastAsia="zh-CN"/>
        </w:rPr>
        <w:t xml:space="preserve"> audio, video and haptic</w:t>
      </w:r>
      <w:r>
        <w:rPr>
          <w:lang w:eastAsia="zh-CN"/>
        </w:rPr>
        <w:t>s</w:t>
      </w:r>
      <w:r w:rsidRPr="006C1CF3">
        <w:rPr>
          <w:lang w:eastAsia="zh-CN"/>
        </w:rPr>
        <w:t xml:space="preserve"> </w:t>
      </w:r>
      <w:r>
        <w:rPr>
          <w:lang w:eastAsia="zh-CN"/>
        </w:rPr>
        <w:t>media</w:t>
      </w:r>
      <w:r w:rsidRPr="006C1CF3">
        <w:rPr>
          <w:lang w:eastAsia="zh-CN"/>
        </w:rPr>
        <w:t>.</w:t>
      </w:r>
    </w:p>
    <w:p w14:paraId="5150F617" w14:textId="0FA74E5B" w:rsidR="00440382" w:rsidRPr="006C1CF3" w:rsidRDefault="00440382" w:rsidP="00440382">
      <w:pPr>
        <w:pStyle w:val="B1"/>
        <w:rPr>
          <w:lang w:val="en-US" w:eastAsia="zh-CN"/>
        </w:rPr>
      </w:pPr>
      <w:r w:rsidRPr="006C1CF3">
        <w:rPr>
          <w:lang w:val="en-US" w:eastAsia="zh-CN"/>
        </w:rPr>
        <w:t>2.</w:t>
      </w:r>
      <w:r w:rsidR="005E1F44">
        <w:tab/>
      </w:r>
      <w:r w:rsidRPr="006C1CF3">
        <w:rPr>
          <w:lang w:val="en-US" w:eastAsia="zh-CN"/>
        </w:rPr>
        <w:t xml:space="preserve">When a session starts, multiple streams are established over the </w:t>
      </w:r>
      <w:r>
        <w:rPr>
          <w:lang w:val="en-US" w:eastAsia="zh-CN"/>
        </w:rPr>
        <w:t>wireless</w:t>
      </w:r>
      <w:r w:rsidRPr="006C1CF3">
        <w:rPr>
          <w:lang w:val="en-US" w:eastAsia="zh-CN"/>
        </w:rPr>
        <w:t xml:space="preserve"> network between the corresponding </w:t>
      </w:r>
      <w:r>
        <w:rPr>
          <w:lang w:val="en-US" w:eastAsia="zh-CN"/>
        </w:rPr>
        <w:t xml:space="preserve">UEs. </w:t>
      </w:r>
      <w:r w:rsidRPr="006C1CF3">
        <w:rPr>
          <w:lang w:val="en-US" w:eastAsia="zh-CN"/>
        </w:rPr>
        <w:t xml:space="preserve">Table </w:t>
      </w:r>
      <w:r>
        <w:rPr>
          <w:lang w:val="en-US" w:eastAsia="zh-CN"/>
        </w:rPr>
        <w:t>10.3-1</w:t>
      </w:r>
      <w:r w:rsidRPr="006C1CF3">
        <w:rPr>
          <w:lang w:val="en-US" w:eastAsia="zh-CN"/>
        </w:rPr>
        <w:t xml:space="preserve"> depicts the typical QoS requirements that </w:t>
      </w:r>
      <w:r>
        <w:rPr>
          <w:lang w:val="en-US" w:eastAsia="zh-CN"/>
        </w:rPr>
        <w:t>need</w:t>
      </w:r>
      <w:r w:rsidRPr="006C1CF3">
        <w:rPr>
          <w:lang w:val="en-US" w:eastAsia="zh-CN"/>
        </w:rPr>
        <w:t xml:space="preserve"> be fulfilled for the users’ QoE to be satisfactory.</w:t>
      </w:r>
    </w:p>
    <w:p w14:paraId="29FDB463" w14:textId="77777777" w:rsidR="00440382" w:rsidRPr="006C1CF3" w:rsidRDefault="00440382" w:rsidP="00440382">
      <w:pPr>
        <w:pStyle w:val="TH"/>
        <w:rPr>
          <w:lang w:eastAsia="zh-CN"/>
        </w:rPr>
      </w:pPr>
      <w:r w:rsidRPr="006C1CF3">
        <w:rPr>
          <w:lang w:eastAsia="zh-CN"/>
        </w:rPr>
        <w:t xml:space="preserve">Table </w:t>
      </w:r>
      <w:r>
        <w:rPr>
          <w:lang w:eastAsia="zh-CN"/>
        </w:rPr>
        <w:t>10</w:t>
      </w:r>
      <w:r w:rsidRPr="006C1CF3">
        <w:rPr>
          <w:lang w:eastAsia="zh-CN"/>
        </w:rPr>
        <w:t>.</w:t>
      </w:r>
      <w:r>
        <w:rPr>
          <w:lang w:eastAsia="zh-CN"/>
        </w:rPr>
        <w:t>3</w:t>
      </w:r>
      <w:r w:rsidRPr="006C1CF3">
        <w:rPr>
          <w:lang w:eastAsia="zh-CN"/>
        </w:rPr>
        <w:t xml:space="preserve">-1 Typical QoS requirements for </w:t>
      </w:r>
      <w:r>
        <w:rPr>
          <w:lang w:eastAsia="zh-CN"/>
        </w:rPr>
        <w:t xml:space="preserve">haptic media enhanced </w:t>
      </w:r>
      <w:r w:rsidRPr="006C1CF3">
        <w:rPr>
          <w:lang w:eastAsia="zh-CN"/>
        </w:rPr>
        <w:t>s</w:t>
      </w:r>
      <w:r>
        <w:rPr>
          <w:lang w:eastAsia="zh-CN"/>
        </w:rPr>
        <w:t>ervices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824B22" w:rsidRPr="0042795D" w14:paraId="5C7EC891" w14:textId="77777777" w:rsidTr="002C05D7">
        <w:tc>
          <w:tcPr>
            <w:tcW w:w="2268" w:type="dxa"/>
            <w:shd w:val="clear" w:color="auto" w:fill="auto"/>
            <w:vAlign w:val="center"/>
          </w:tcPr>
          <w:p w14:paraId="04FE0040" w14:textId="77777777" w:rsidR="00440382" w:rsidRPr="00641BB3" w:rsidRDefault="00440382" w:rsidP="002C05D7">
            <w:pPr>
              <w:keepNext/>
              <w:keepLines/>
              <w:spacing w:after="0"/>
              <w:jc w:val="center"/>
              <w:rPr>
                <w:rFonts w:eastAsia="SimSun"/>
                <w:b/>
                <w:lang w:eastAsia="zh-CN"/>
              </w:rPr>
            </w:pPr>
          </w:p>
        </w:tc>
        <w:tc>
          <w:tcPr>
            <w:tcW w:w="2297" w:type="dxa"/>
            <w:shd w:val="clear" w:color="auto" w:fill="auto"/>
            <w:vAlign w:val="center"/>
          </w:tcPr>
          <w:p w14:paraId="1F5C5944" w14:textId="77777777" w:rsidR="00440382" w:rsidRPr="004B7F3D" w:rsidRDefault="00440382" w:rsidP="00641BB3">
            <w:pPr>
              <w:pStyle w:val="TAH"/>
              <w:rPr>
                <w:rFonts w:eastAsia="SimSun"/>
                <w:lang w:eastAsia="zh-CN"/>
              </w:rPr>
            </w:pPr>
            <w:r w:rsidRPr="004B7F3D">
              <w:rPr>
                <w:rFonts w:eastAsia="SimSun"/>
                <w:lang w:eastAsia="zh-CN"/>
              </w:rPr>
              <w:t>Haptics</w:t>
            </w:r>
          </w:p>
        </w:tc>
        <w:tc>
          <w:tcPr>
            <w:tcW w:w="1814" w:type="dxa"/>
            <w:shd w:val="clear" w:color="auto" w:fill="auto"/>
            <w:vAlign w:val="center"/>
          </w:tcPr>
          <w:p w14:paraId="34D93A27" w14:textId="77777777" w:rsidR="00440382" w:rsidRPr="004B7F3D" w:rsidRDefault="00440382" w:rsidP="00641BB3">
            <w:pPr>
              <w:pStyle w:val="TAH"/>
              <w:rPr>
                <w:rFonts w:eastAsia="SimSun"/>
                <w:lang w:eastAsia="zh-CN"/>
              </w:rPr>
            </w:pPr>
            <w:r w:rsidRPr="004B7F3D">
              <w:rPr>
                <w:rFonts w:eastAsia="SimSun"/>
                <w:lang w:eastAsia="zh-CN"/>
              </w:rPr>
              <w:t>Video</w:t>
            </w:r>
          </w:p>
        </w:tc>
        <w:tc>
          <w:tcPr>
            <w:tcW w:w="1985" w:type="dxa"/>
            <w:shd w:val="clear" w:color="auto" w:fill="auto"/>
            <w:vAlign w:val="center"/>
          </w:tcPr>
          <w:p w14:paraId="0C98C9B4" w14:textId="77777777" w:rsidR="00440382" w:rsidRPr="004B7F3D" w:rsidRDefault="00440382" w:rsidP="00641BB3">
            <w:pPr>
              <w:pStyle w:val="TAH"/>
              <w:rPr>
                <w:rFonts w:eastAsia="SimSun"/>
                <w:lang w:eastAsia="zh-CN"/>
              </w:rPr>
            </w:pPr>
            <w:r w:rsidRPr="004B7F3D">
              <w:rPr>
                <w:rFonts w:eastAsia="SimSun"/>
                <w:lang w:eastAsia="zh-CN"/>
              </w:rPr>
              <w:t>Audio</w:t>
            </w:r>
          </w:p>
        </w:tc>
      </w:tr>
      <w:tr w:rsidR="00824B22" w:rsidRPr="0042795D" w14:paraId="7D32D82D" w14:textId="77777777" w:rsidTr="002C05D7">
        <w:tc>
          <w:tcPr>
            <w:tcW w:w="2268" w:type="dxa"/>
            <w:shd w:val="clear" w:color="auto" w:fill="auto"/>
            <w:vAlign w:val="center"/>
          </w:tcPr>
          <w:p w14:paraId="06E15C23" w14:textId="77777777" w:rsidR="00440382" w:rsidRPr="00641BB3" w:rsidRDefault="00440382" w:rsidP="002C05D7">
            <w:pPr>
              <w:keepNext/>
              <w:keepLines/>
              <w:spacing w:after="0"/>
              <w:rPr>
                <w:rFonts w:eastAsia="SimSun"/>
                <w:lang w:eastAsia="zh-CN"/>
              </w:rPr>
            </w:pPr>
            <w:r w:rsidRPr="00641BB3">
              <w:rPr>
                <w:rFonts w:eastAsia="SimSun"/>
                <w:lang w:eastAsia="zh-CN"/>
              </w:rPr>
              <w:t>Jitter (ms)</w:t>
            </w:r>
          </w:p>
        </w:tc>
        <w:tc>
          <w:tcPr>
            <w:tcW w:w="2297" w:type="dxa"/>
            <w:shd w:val="clear" w:color="auto" w:fill="auto"/>
            <w:vAlign w:val="center"/>
          </w:tcPr>
          <w:p w14:paraId="0E986F0E"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2</w:t>
            </w:r>
          </w:p>
        </w:tc>
        <w:tc>
          <w:tcPr>
            <w:tcW w:w="1814" w:type="dxa"/>
            <w:shd w:val="clear" w:color="auto" w:fill="auto"/>
            <w:vAlign w:val="center"/>
          </w:tcPr>
          <w:p w14:paraId="08E91261"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30</w:t>
            </w:r>
          </w:p>
        </w:tc>
        <w:tc>
          <w:tcPr>
            <w:tcW w:w="1985" w:type="dxa"/>
            <w:shd w:val="clear" w:color="auto" w:fill="auto"/>
            <w:vAlign w:val="center"/>
          </w:tcPr>
          <w:p w14:paraId="7072BFBE"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30</w:t>
            </w:r>
          </w:p>
        </w:tc>
      </w:tr>
      <w:tr w:rsidR="00824B22" w:rsidRPr="0042795D" w14:paraId="4CF37966" w14:textId="77777777" w:rsidTr="002C05D7">
        <w:tc>
          <w:tcPr>
            <w:tcW w:w="2268" w:type="dxa"/>
            <w:shd w:val="clear" w:color="auto" w:fill="auto"/>
            <w:vAlign w:val="center"/>
          </w:tcPr>
          <w:p w14:paraId="229C35CE" w14:textId="77777777" w:rsidR="00440382" w:rsidRPr="00641BB3" w:rsidRDefault="00440382" w:rsidP="002C05D7">
            <w:pPr>
              <w:keepNext/>
              <w:keepLines/>
              <w:spacing w:after="0"/>
              <w:rPr>
                <w:rFonts w:eastAsia="SimSun"/>
                <w:lang w:eastAsia="zh-CN"/>
              </w:rPr>
            </w:pPr>
            <w:r w:rsidRPr="00641BB3">
              <w:rPr>
                <w:rFonts w:eastAsia="SimSun"/>
                <w:lang w:eastAsia="zh-CN"/>
              </w:rPr>
              <w:t>Delay (ms)</w:t>
            </w:r>
          </w:p>
        </w:tc>
        <w:tc>
          <w:tcPr>
            <w:tcW w:w="2297" w:type="dxa"/>
            <w:shd w:val="clear" w:color="auto" w:fill="auto"/>
            <w:vAlign w:val="center"/>
          </w:tcPr>
          <w:p w14:paraId="5DC8D243"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50</w:t>
            </w:r>
          </w:p>
        </w:tc>
        <w:tc>
          <w:tcPr>
            <w:tcW w:w="1814" w:type="dxa"/>
            <w:shd w:val="clear" w:color="auto" w:fill="auto"/>
            <w:vAlign w:val="center"/>
          </w:tcPr>
          <w:p w14:paraId="7C37378B"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400</w:t>
            </w:r>
          </w:p>
        </w:tc>
        <w:tc>
          <w:tcPr>
            <w:tcW w:w="1985" w:type="dxa"/>
            <w:shd w:val="clear" w:color="auto" w:fill="auto"/>
            <w:vAlign w:val="center"/>
          </w:tcPr>
          <w:p w14:paraId="6D5ABC37"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150</w:t>
            </w:r>
          </w:p>
        </w:tc>
      </w:tr>
      <w:tr w:rsidR="00824B22" w:rsidRPr="0042795D" w14:paraId="7C65B2D7" w14:textId="77777777" w:rsidTr="002C05D7">
        <w:tc>
          <w:tcPr>
            <w:tcW w:w="2268" w:type="dxa"/>
            <w:shd w:val="clear" w:color="auto" w:fill="auto"/>
            <w:vAlign w:val="center"/>
          </w:tcPr>
          <w:p w14:paraId="33851BCB" w14:textId="77777777" w:rsidR="00440382" w:rsidRPr="00641BB3" w:rsidRDefault="00440382" w:rsidP="002C05D7">
            <w:pPr>
              <w:keepNext/>
              <w:keepLines/>
              <w:spacing w:after="0"/>
              <w:rPr>
                <w:rFonts w:eastAsia="SimSun"/>
                <w:lang w:eastAsia="zh-CN"/>
              </w:rPr>
            </w:pPr>
            <w:r w:rsidRPr="00641BB3">
              <w:rPr>
                <w:rFonts w:eastAsia="SimSun"/>
                <w:lang w:eastAsia="zh-CN"/>
              </w:rPr>
              <w:t>Packet loss (%)</w:t>
            </w:r>
          </w:p>
        </w:tc>
        <w:tc>
          <w:tcPr>
            <w:tcW w:w="2297" w:type="dxa"/>
            <w:shd w:val="clear" w:color="auto" w:fill="auto"/>
            <w:vAlign w:val="center"/>
          </w:tcPr>
          <w:p w14:paraId="1487F724"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10</w:t>
            </w:r>
          </w:p>
        </w:tc>
        <w:tc>
          <w:tcPr>
            <w:tcW w:w="1814" w:type="dxa"/>
            <w:shd w:val="clear" w:color="auto" w:fill="auto"/>
            <w:vAlign w:val="center"/>
          </w:tcPr>
          <w:p w14:paraId="3F20E2FD"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1</w:t>
            </w:r>
          </w:p>
        </w:tc>
        <w:tc>
          <w:tcPr>
            <w:tcW w:w="1985" w:type="dxa"/>
            <w:shd w:val="clear" w:color="auto" w:fill="auto"/>
            <w:vAlign w:val="center"/>
          </w:tcPr>
          <w:p w14:paraId="6BB0E59D"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1</w:t>
            </w:r>
          </w:p>
        </w:tc>
      </w:tr>
      <w:tr w:rsidR="00824B22" w:rsidRPr="0042795D" w14:paraId="1E74A7DD" w14:textId="77777777" w:rsidTr="002C05D7">
        <w:tc>
          <w:tcPr>
            <w:tcW w:w="2268" w:type="dxa"/>
            <w:shd w:val="clear" w:color="auto" w:fill="auto"/>
            <w:vAlign w:val="center"/>
          </w:tcPr>
          <w:p w14:paraId="648AD737" w14:textId="77777777" w:rsidR="00440382" w:rsidRPr="00641BB3" w:rsidRDefault="00440382" w:rsidP="002C05D7">
            <w:pPr>
              <w:keepNext/>
              <w:keepLines/>
              <w:spacing w:after="0"/>
              <w:rPr>
                <w:rFonts w:eastAsia="SimSun"/>
                <w:lang w:eastAsia="zh-CN"/>
              </w:rPr>
            </w:pPr>
            <w:r w:rsidRPr="00641BB3">
              <w:rPr>
                <w:rFonts w:eastAsia="SimSun"/>
                <w:lang w:eastAsia="zh-CN"/>
              </w:rPr>
              <w:t>Update rate (Hz)</w:t>
            </w:r>
          </w:p>
        </w:tc>
        <w:tc>
          <w:tcPr>
            <w:tcW w:w="2297" w:type="dxa"/>
            <w:shd w:val="clear" w:color="auto" w:fill="auto"/>
            <w:vAlign w:val="center"/>
          </w:tcPr>
          <w:p w14:paraId="3D6F5596" w14:textId="77777777" w:rsidR="00440382" w:rsidRPr="00641BB3" w:rsidRDefault="00440382" w:rsidP="002C05D7">
            <w:pPr>
              <w:keepNext/>
              <w:keepLines/>
              <w:spacing w:after="0"/>
              <w:jc w:val="center"/>
              <w:rPr>
                <w:rFonts w:eastAsia="SimSun"/>
                <w:highlight w:val="yellow"/>
                <w:lang w:eastAsia="zh-CN"/>
              </w:rPr>
            </w:pPr>
            <w:r w:rsidRPr="00641BB3">
              <w:rPr>
                <w:rFonts w:eastAsia="SimSun" w:hint="eastAsia"/>
                <w:lang w:eastAsia="zh-CN"/>
              </w:rPr>
              <w:t>≥</w:t>
            </w:r>
            <w:r w:rsidRPr="00641BB3">
              <w:rPr>
                <w:rFonts w:eastAsia="SimSun"/>
                <w:lang w:eastAsia="zh-CN"/>
              </w:rPr>
              <w:t xml:space="preserve"> 2000</w:t>
            </w:r>
          </w:p>
        </w:tc>
        <w:tc>
          <w:tcPr>
            <w:tcW w:w="1814" w:type="dxa"/>
            <w:shd w:val="clear" w:color="auto" w:fill="auto"/>
            <w:vAlign w:val="center"/>
          </w:tcPr>
          <w:p w14:paraId="733337F3"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24</w:t>
            </w:r>
          </w:p>
        </w:tc>
        <w:tc>
          <w:tcPr>
            <w:tcW w:w="1985" w:type="dxa"/>
            <w:shd w:val="clear" w:color="auto" w:fill="auto"/>
            <w:vAlign w:val="center"/>
          </w:tcPr>
          <w:p w14:paraId="0EF66B07"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20k</w:t>
            </w:r>
          </w:p>
        </w:tc>
      </w:tr>
      <w:tr w:rsidR="00824B22" w:rsidRPr="0042795D" w14:paraId="2D26EC0E" w14:textId="77777777" w:rsidTr="002C05D7">
        <w:tc>
          <w:tcPr>
            <w:tcW w:w="2268" w:type="dxa"/>
            <w:shd w:val="clear" w:color="auto" w:fill="auto"/>
            <w:vAlign w:val="center"/>
          </w:tcPr>
          <w:p w14:paraId="7C588539" w14:textId="77777777" w:rsidR="00440382" w:rsidRPr="00641BB3" w:rsidRDefault="00440382" w:rsidP="002C05D7">
            <w:pPr>
              <w:keepNext/>
              <w:keepLines/>
              <w:spacing w:after="0"/>
              <w:rPr>
                <w:rFonts w:eastAsia="SimSun"/>
                <w:lang w:eastAsia="zh-CN"/>
              </w:rPr>
            </w:pPr>
            <w:r w:rsidRPr="00641BB3">
              <w:rPr>
                <w:rFonts w:eastAsia="SimSun"/>
                <w:lang w:eastAsia="zh-CN"/>
              </w:rPr>
              <w:t>Packet size (bytes) per channel</w:t>
            </w:r>
          </w:p>
        </w:tc>
        <w:tc>
          <w:tcPr>
            <w:tcW w:w="2297" w:type="dxa"/>
            <w:shd w:val="clear" w:color="auto" w:fill="auto"/>
            <w:vAlign w:val="center"/>
          </w:tcPr>
          <w:p w14:paraId="6AFBE7E5" w14:textId="77777777" w:rsidR="00440382" w:rsidRPr="00641BB3" w:rsidRDefault="00440382" w:rsidP="002C05D7">
            <w:pPr>
              <w:keepNext/>
              <w:keepLines/>
              <w:spacing w:after="0"/>
              <w:jc w:val="center"/>
              <w:rPr>
                <w:rFonts w:eastAsia="SimSun"/>
                <w:lang w:eastAsia="zh-CN"/>
              </w:rPr>
            </w:pPr>
            <w:r w:rsidRPr="00641BB3">
              <w:rPr>
                <w:rFonts w:eastAsia="SimSun"/>
                <w:lang w:eastAsia="zh-CN"/>
              </w:rPr>
              <w:t>60-350 compressed parametric</w:t>
            </w:r>
          </w:p>
          <w:p w14:paraId="5CFC36B3" w14:textId="77777777" w:rsidR="00440382" w:rsidRPr="00641BB3" w:rsidRDefault="00440382" w:rsidP="002C05D7">
            <w:pPr>
              <w:keepNext/>
              <w:keepLines/>
              <w:spacing w:after="0"/>
              <w:jc w:val="center"/>
              <w:rPr>
                <w:rFonts w:eastAsia="SimSun"/>
                <w:lang w:eastAsia="zh-CN"/>
              </w:rPr>
            </w:pPr>
            <w:r w:rsidRPr="00641BB3">
              <w:rPr>
                <w:rFonts w:eastAsia="SimSun"/>
                <w:lang w:eastAsia="zh-CN"/>
              </w:rPr>
              <w:t>50-1500 time sampled</w:t>
            </w:r>
          </w:p>
        </w:tc>
        <w:tc>
          <w:tcPr>
            <w:tcW w:w="1814" w:type="dxa"/>
            <w:shd w:val="clear" w:color="auto" w:fill="auto"/>
            <w:vAlign w:val="center"/>
          </w:tcPr>
          <w:p w14:paraId="52CB4A44" w14:textId="77777777" w:rsidR="00440382" w:rsidRPr="00641BB3" w:rsidRDefault="00440382" w:rsidP="002C05D7">
            <w:pPr>
              <w:keepNext/>
              <w:keepLines/>
              <w:spacing w:after="0"/>
              <w:jc w:val="center"/>
              <w:rPr>
                <w:rFonts w:eastAsia="SimSun"/>
                <w:lang w:eastAsia="zh-CN"/>
              </w:rPr>
            </w:pPr>
            <w:r w:rsidRPr="00641BB3">
              <w:rPr>
                <w:rFonts w:eastAsia="SimSun" w:hint="eastAsia"/>
                <w:lang w:eastAsia="zh-CN"/>
              </w:rPr>
              <w:t>≤</w:t>
            </w:r>
            <w:r w:rsidRPr="00641BB3">
              <w:rPr>
                <w:rFonts w:eastAsia="SimSun"/>
                <w:lang w:eastAsia="zh-CN"/>
              </w:rPr>
              <w:t xml:space="preserve"> MTU</w:t>
            </w:r>
          </w:p>
        </w:tc>
        <w:tc>
          <w:tcPr>
            <w:tcW w:w="1985" w:type="dxa"/>
            <w:shd w:val="clear" w:color="auto" w:fill="auto"/>
            <w:vAlign w:val="center"/>
          </w:tcPr>
          <w:p w14:paraId="5BECF95A" w14:textId="77777777" w:rsidR="00440382" w:rsidRPr="00641BB3" w:rsidRDefault="00440382" w:rsidP="002C05D7">
            <w:pPr>
              <w:keepNext/>
              <w:keepLines/>
              <w:spacing w:after="0"/>
              <w:jc w:val="center"/>
              <w:rPr>
                <w:rFonts w:eastAsia="SimSun"/>
                <w:lang w:eastAsia="zh-CN"/>
              </w:rPr>
            </w:pPr>
            <w:r w:rsidRPr="00641BB3">
              <w:rPr>
                <w:rFonts w:eastAsia="SimSun"/>
                <w:lang w:eastAsia="zh-CN"/>
              </w:rPr>
              <w:t>160-320</w:t>
            </w:r>
          </w:p>
        </w:tc>
      </w:tr>
      <w:tr w:rsidR="00824B22" w:rsidRPr="0042795D" w14:paraId="7D014F44" w14:textId="77777777" w:rsidTr="002C05D7">
        <w:tc>
          <w:tcPr>
            <w:tcW w:w="2268" w:type="dxa"/>
            <w:shd w:val="clear" w:color="auto" w:fill="auto"/>
            <w:vAlign w:val="center"/>
          </w:tcPr>
          <w:p w14:paraId="493AA050" w14:textId="77777777" w:rsidR="00440382" w:rsidRPr="00641BB3" w:rsidRDefault="00440382" w:rsidP="002C05D7">
            <w:pPr>
              <w:keepNext/>
              <w:keepLines/>
              <w:spacing w:after="0"/>
              <w:rPr>
                <w:rFonts w:eastAsia="SimSun"/>
                <w:lang w:eastAsia="zh-CN"/>
              </w:rPr>
            </w:pPr>
            <w:r w:rsidRPr="00641BB3">
              <w:rPr>
                <w:rFonts w:eastAsia="SimSun"/>
                <w:lang w:eastAsia="zh-CN"/>
              </w:rPr>
              <w:t>Throughput (kbit/s) per channel</w:t>
            </w:r>
          </w:p>
        </w:tc>
        <w:tc>
          <w:tcPr>
            <w:tcW w:w="2297" w:type="dxa"/>
            <w:shd w:val="clear" w:color="auto" w:fill="auto"/>
            <w:vAlign w:val="center"/>
          </w:tcPr>
          <w:p w14:paraId="692504FC" w14:textId="77777777" w:rsidR="00440382" w:rsidRPr="00641BB3" w:rsidRDefault="00440382" w:rsidP="002C05D7">
            <w:pPr>
              <w:keepNext/>
              <w:keepLines/>
              <w:spacing w:after="0"/>
              <w:jc w:val="center"/>
              <w:rPr>
                <w:rFonts w:eastAsia="SimSun"/>
                <w:lang w:val="en-US" w:eastAsia="zh-CN"/>
              </w:rPr>
            </w:pPr>
            <w:r w:rsidRPr="00641BB3">
              <w:rPr>
                <w:rFonts w:eastAsia="SimSun"/>
                <w:lang w:val="en-US" w:eastAsia="zh-CN"/>
              </w:rPr>
              <w:t>n*(fe*16)</w:t>
            </w:r>
            <w:r w:rsidRPr="00641BB3">
              <w:rPr>
                <w:rFonts w:eastAsia="SimSun"/>
                <w:vertAlign w:val="superscript"/>
                <w:lang w:val="en-US" w:eastAsia="zh-CN"/>
              </w:rPr>
              <w:t>1</w:t>
            </w:r>
            <w:r w:rsidRPr="00641BB3">
              <w:rPr>
                <w:rFonts w:eastAsia="SimSun"/>
                <w:lang w:val="en-US" w:eastAsia="zh-CN"/>
              </w:rPr>
              <w:t xml:space="preserve"> bits/s</w:t>
            </w:r>
          </w:p>
          <w:p w14:paraId="4C3D3547" w14:textId="77777777" w:rsidR="00440382" w:rsidRPr="00641BB3" w:rsidRDefault="00440382" w:rsidP="002C05D7">
            <w:pPr>
              <w:keepNext/>
              <w:keepLines/>
              <w:spacing w:after="0"/>
              <w:jc w:val="center"/>
              <w:rPr>
                <w:rFonts w:eastAsia="SimSun"/>
                <w:lang w:val="en-US" w:eastAsia="zh-CN"/>
              </w:rPr>
            </w:pPr>
            <w:r w:rsidRPr="00641BB3">
              <w:rPr>
                <w:rFonts w:eastAsia="SimSun"/>
                <w:lang w:val="en-US" w:eastAsia="zh-CN"/>
              </w:rPr>
              <w:t> time sampled</w:t>
            </w:r>
          </w:p>
          <w:p w14:paraId="6331B6B0" w14:textId="77777777" w:rsidR="00440382" w:rsidRPr="00641BB3" w:rsidRDefault="00440382" w:rsidP="002C05D7">
            <w:pPr>
              <w:keepNext/>
              <w:keepLines/>
              <w:spacing w:after="0"/>
              <w:jc w:val="center"/>
              <w:rPr>
                <w:rFonts w:eastAsia="SimSun"/>
                <w:lang w:val="en-US" w:eastAsia="zh-CN"/>
              </w:rPr>
            </w:pPr>
            <w:r w:rsidRPr="00641BB3">
              <w:rPr>
                <w:rFonts w:eastAsia="SimSun"/>
                <w:lang w:val="en-US" w:eastAsia="zh-CN"/>
              </w:rPr>
              <w:t>16-32kbps for compressed parametric</w:t>
            </w:r>
            <w:r w:rsidRPr="00641BB3">
              <w:rPr>
                <w:rFonts w:eastAsia="SimSun"/>
                <w:vertAlign w:val="superscript"/>
                <w:lang w:val="en-US" w:eastAsia="zh-CN"/>
              </w:rPr>
              <w:t xml:space="preserve">2 </w:t>
            </w:r>
          </w:p>
        </w:tc>
        <w:tc>
          <w:tcPr>
            <w:tcW w:w="1814" w:type="dxa"/>
            <w:shd w:val="clear" w:color="auto" w:fill="auto"/>
            <w:vAlign w:val="center"/>
          </w:tcPr>
          <w:p w14:paraId="053A6C3C" w14:textId="77777777" w:rsidR="00440382" w:rsidRPr="00641BB3" w:rsidRDefault="00440382" w:rsidP="002C05D7">
            <w:pPr>
              <w:keepNext/>
              <w:keepLines/>
              <w:spacing w:after="0"/>
              <w:jc w:val="center"/>
              <w:rPr>
                <w:rFonts w:eastAsia="SimSun"/>
                <w:lang w:eastAsia="zh-CN"/>
              </w:rPr>
            </w:pPr>
            <w:r w:rsidRPr="00641BB3">
              <w:rPr>
                <w:rFonts w:eastAsia="SimSun"/>
                <w:lang w:eastAsia="zh-CN"/>
              </w:rPr>
              <w:t>2500 - 40000</w:t>
            </w:r>
          </w:p>
        </w:tc>
        <w:tc>
          <w:tcPr>
            <w:tcW w:w="1985" w:type="dxa"/>
            <w:shd w:val="clear" w:color="auto" w:fill="auto"/>
            <w:vAlign w:val="center"/>
          </w:tcPr>
          <w:p w14:paraId="2D56FBA9" w14:textId="77777777" w:rsidR="00440382" w:rsidRPr="00641BB3" w:rsidRDefault="00440382" w:rsidP="002C05D7">
            <w:pPr>
              <w:keepNext/>
              <w:keepLines/>
              <w:spacing w:after="0"/>
              <w:jc w:val="center"/>
              <w:rPr>
                <w:rFonts w:eastAsia="SimSun"/>
                <w:lang w:eastAsia="zh-CN"/>
              </w:rPr>
            </w:pPr>
            <w:r w:rsidRPr="00641BB3">
              <w:rPr>
                <w:rFonts w:eastAsia="SimSun"/>
                <w:lang w:eastAsia="zh-CN"/>
              </w:rPr>
              <w:t>64-128</w:t>
            </w:r>
          </w:p>
        </w:tc>
      </w:tr>
    </w:tbl>
    <w:p w14:paraId="364AF1D8" w14:textId="60CA0E83" w:rsidR="00440382" w:rsidRDefault="00440382" w:rsidP="00440382">
      <w:pPr>
        <w:ind w:left="568" w:firstLine="284"/>
        <w:rPr>
          <w:rFonts w:eastAsia="SimSun"/>
          <w:lang w:val="en-US" w:eastAsia="zh-CN"/>
        </w:rPr>
      </w:pPr>
      <w:r w:rsidRPr="001C58D9">
        <w:rPr>
          <w:rFonts w:eastAsia="SimSun"/>
          <w:vertAlign w:val="superscript"/>
          <w:lang w:val="en-US" w:eastAsia="zh-CN"/>
        </w:rPr>
        <w:t>1</w:t>
      </w:r>
      <w:r w:rsidR="00343007" w:rsidRPr="00343007">
        <w:rPr>
          <w:rFonts w:eastAsia="SimSun"/>
          <w:lang w:eastAsia="zh-CN"/>
        </w:rPr>
        <w:t>NOTE:</w:t>
      </w:r>
      <w:r w:rsidR="00343007" w:rsidRPr="00343007">
        <w:rPr>
          <w:rFonts w:eastAsia="SimSun"/>
          <w:lang w:eastAsia="zh-CN"/>
        </w:rPr>
        <w:tab/>
      </w:r>
      <w:r>
        <w:rPr>
          <w:rFonts w:eastAsia="SimSun"/>
          <w:lang w:val="en-US" w:eastAsia="zh-CN"/>
        </w:rPr>
        <w:t xml:space="preserve"> where n is the number of channels and fe the sampling frequency synthetized in 16 bits.</w:t>
      </w:r>
    </w:p>
    <w:p w14:paraId="742CB4F8" w14:textId="718E839C" w:rsidR="00440382" w:rsidRPr="0042795D" w:rsidRDefault="00440382" w:rsidP="00440382">
      <w:pPr>
        <w:ind w:left="568" w:firstLine="284"/>
        <w:rPr>
          <w:rFonts w:eastAsia="SimSun"/>
          <w:lang w:val="en-US" w:eastAsia="zh-CN"/>
        </w:rPr>
      </w:pPr>
      <w:r w:rsidRPr="0064528B">
        <w:rPr>
          <w:rFonts w:eastAsia="SimSun"/>
          <w:vertAlign w:val="superscript"/>
          <w:lang w:val="en-US" w:eastAsia="zh-CN"/>
        </w:rPr>
        <w:t>2</w:t>
      </w:r>
      <w:r w:rsidR="00343007" w:rsidRPr="00343007">
        <w:rPr>
          <w:rFonts w:eastAsia="SimSun"/>
          <w:lang w:eastAsia="zh-CN"/>
        </w:rPr>
        <w:t>NOTE:</w:t>
      </w:r>
      <w:r w:rsidR="00343007" w:rsidRPr="00343007">
        <w:rPr>
          <w:rFonts w:eastAsia="SimSun"/>
          <w:lang w:eastAsia="zh-CN"/>
        </w:rPr>
        <w:tab/>
      </w:r>
      <w:r>
        <w:rPr>
          <w:rFonts w:eastAsia="SimSun"/>
          <w:lang w:val="en-US" w:eastAsia="zh-CN"/>
        </w:rPr>
        <w:t xml:space="preserve"> throughput for compressed parametric vary based on density and placement of keyframe.</w:t>
      </w:r>
    </w:p>
    <w:p w14:paraId="72279590" w14:textId="69AF25CF" w:rsidR="00440382" w:rsidRPr="006C1CF3" w:rsidRDefault="00440382" w:rsidP="00440382">
      <w:pPr>
        <w:pStyle w:val="B1"/>
        <w:rPr>
          <w:lang w:val="en-US" w:eastAsia="zh-CN"/>
        </w:rPr>
      </w:pPr>
      <w:r w:rsidRPr="006C1CF3">
        <w:rPr>
          <w:lang w:val="en-US" w:eastAsia="zh-CN"/>
        </w:rPr>
        <w:t>3</w:t>
      </w:r>
      <w:r w:rsidR="005E1F44" w:rsidRPr="006C1CF3">
        <w:rPr>
          <w:lang w:val="en-US" w:eastAsia="zh-CN"/>
        </w:rPr>
        <w:t>.</w:t>
      </w:r>
      <w:r w:rsidR="0062197D">
        <w:rPr>
          <w:lang w:val="en-US" w:eastAsia="zh-CN"/>
        </w:rPr>
        <w:tab/>
      </w:r>
      <w:r w:rsidR="00180172">
        <w:rPr>
          <w:lang w:val="en-US" w:eastAsia="zh-CN"/>
        </w:rPr>
        <w:t>H</w:t>
      </w:r>
      <w:r w:rsidRPr="006C1CF3">
        <w:rPr>
          <w:lang w:val="en-US" w:eastAsia="zh-CN"/>
        </w:rPr>
        <w:t>aptic</w:t>
      </w:r>
      <w:r>
        <w:rPr>
          <w:lang w:val="en-US" w:eastAsia="zh-CN"/>
        </w:rPr>
        <w:t>s media (M</w:t>
      </w:r>
      <w:r w:rsidR="00A75308">
        <w:rPr>
          <w:lang w:val="en-US" w:eastAsia="zh-CN"/>
        </w:rPr>
        <w:t>IHS)</w:t>
      </w:r>
      <w:r w:rsidRPr="006C1CF3">
        <w:rPr>
          <w:lang w:val="en-US" w:eastAsia="zh-CN"/>
        </w:rPr>
        <w:t>, video and voice</w:t>
      </w:r>
      <w:r>
        <w:rPr>
          <w:lang w:val="en-US" w:eastAsia="zh-CN"/>
        </w:rPr>
        <w:t xml:space="preserve"> or audio</w:t>
      </w:r>
      <w:r w:rsidRPr="006C1CF3">
        <w:rPr>
          <w:lang w:val="en-US" w:eastAsia="zh-CN"/>
        </w:rPr>
        <w:t xml:space="preserve"> </w:t>
      </w:r>
      <w:r>
        <w:rPr>
          <w:lang w:val="en-US" w:eastAsia="zh-CN"/>
        </w:rPr>
        <w:t>are capture</w:t>
      </w:r>
      <w:r w:rsidR="00503D49">
        <w:rPr>
          <w:lang w:val="en-US" w:eastAsia="zh-CN"/>
        </w:rPr>
        <w:t>d</w:t>
      </w:r>
      <w:r>
        <w:rPr>
          <w:lang w:val="en-US" w:eastAsia="zh-CN"/>
        </w:rPr>
        <w:t xml:space="preserve"> </w:t>
      </w:r>
      <w:r w:rsidR="009A2F11">
        <w:rPr>
          <w:lang w:val="en-US" w:eastAsia="zh-CN"/>
        </w:rPr>
        <w:t xml:space="preserve">with different </w:t>
      </w:r>
      <w:r w:rsidRPr="006C1CF3">
        <w:rPr>
          <w:lang w:val="en-US" w:eastAsia="zh-CN"/>
        </w:rPr>
        <w:t>sampling interval</w:t>
      </w:r>
      <w:r w:rsidR="009A2F11">
        <w:rPr>
          <w:lang w:val="en-US" w:eastAsia="zh-CN"/>
        </w:rPr>
        <w:t>s</w:t>
      </w:r>
      <w:r w:rsidR="00201A62">
        <w:rPr>
          <w:lang w:val="en-US" w:eastAsia="zh-CN"/>
        </w:rPr>
        <w:t>.</w:t>
      </w:r>
      <w:r w:rsidR="00936E90" w:rsidRPr="00936E90">
        <w:t xml:space="preserve"> </w:t>
      </w:r>
      <w:r w:rsidR="00936E90">
        <w:t>A</w:t>
      </w:r>
      <w:r w:rsidR="00936E90" w:rsidRPr="006F179B">
        <w:rPr>
          <w:lang w:eastAsia="zh-CN"/>
        </w:rPr>
        <w:t xml:space="preserve"> pacer may be configured to transmit the haptic media</w:t>
      </w:r>
      <w:r w:rsidR="00936E90">
        <w:rPr>
          <w:lang w:eastAsia="zh-CN"/>
        </w:rPr>
        <w:t xml:space="preserve"> unit (MIHS)</w:t>
      </w:r>
      <w:r w:rsidR="00936E90" w:rsidRPr="006F179B">
        <w:rPr>
          <w:lang w:eastAsia="zh-CN"/>
        </w:rPr>
        <w:t xml:space="preserve"> earlier than the </w:t>
      </w:r>
      <w:r w:rsidR="00936E90">
        <w:rPr>
          <w:lang w:eastAsia="zh-CN"/>
        </w:rPr>
        <w:t>media units (</w:t>
      </w:r>
      <w:r w:rsidR="00936E90" w:rsidRPr="006F179B">
        <w:rPr>
          <w:lang w:eastAsia="zh-CN"/>
        </w:rPr>
        <w:t>M</w:t>
      </w:r>
      <w:r w:rsidR="00936E90">
        <w:rPr>
          <w:lang w:eastAsia="zh-CN"/>
        </w:rPr>
        <w:t>U</w:t>
      </w:r>
      <w:r w:rsidR="00936E90" w:rsidRPr="006F179B">
        <w:rPr>
          <w:lang w:eastAsia="zh-CN"/>
        </w:rPr>
        <w:t>s</w:t>
      </w:r>
      <w:r w:rsidR="00936E90">
        <w:rPr>
          <w:lang w:eastAsia="zh-CN"/>
        </w:rPr>
        <w:t>)</w:t>
      </w:r>
      <w:r w:rsidR="00936E90" w:rsidRPr="006F179B">
        <w:rPr>
          <w:lang w:eastAsia="zh-CN"/>
        </w:rPr>
        <w:t xml:space="preserve"> of audio and video</w:t>
      </w:r>
      <w:r w:rsidR="00C346F3">
        <w:rPr>
          <w:lang w:eastAsia="zh-CN"/>
        </w:rPr>
        <w:t>,</w:t>
      </w:r>
      <w:r w:rsidRPr="006C1CF3">
        <w:rPr>
          <w:lang w:val="en-US" w:eastAsia="zh-CN"/>
        </w:rPr>
        <w:t xml:space="preserve"> which may result in differen</w:t>
      </w:r>
      <w:r>
        <w:rPr>
          <w:lang w:val="en-US" w:eastAsia="zh-CN"/>
        </w:rPr>
        <w:t xml:space="preserve">t </w:t>
      </w:r>
      <w:r w:rsidRPr="006C1CF3">
        <w:rPr>
          <w:lang w:val="en-US" w:eastAsia="zh-CN"/>
        </w:rPr>
        <w:t>arrival time of the MUs of different modalities.</w:t>
      </w:r>
      <w:r w:rsidR="00BA3739">
        <w:rPr>
          <w:lang w:val="en-US" w:eastAsia="zh-CN"/>
        </w:rPr>
        <w:t xml:space="preserve"> Conversely,</w:t>
      </w:r>
      <w:r w:rsidRPr="006C1CF3">
        <w:rPr>
          <w:lang w:val="en-US" w:eastAsia="zh-CN"/>
        </w:rPr>
        <w:t xml:space="preserve"> </w:t>
      </w:r>
      <w:r w:rsidR="00BA3739">
        <w:rPr>
          <w:lang w:val="en-US" w:eastAsia="zh-CN"/>
        </w:rPr>
        <w:t>i</w:t>
      </w:r>
      <w:r w:rsidRPr="006C1CF3">
        <w:rPr>
          <w:lang w:val="en-US" w:eastAsia="zh-CN"/>
        </w:rPr>
        <w:t>f the</w:t>
      </w:r>
      <w:r w:rsidR="00971FBE">
        <w:rPr>
          <w:lang w:val="en-US" w:eastAsia="zh-CN"/>
        </w:rPr>
        <w:t xml:space="preserve"> </w:t>
      </w:r>
      <w:r w:rsidR="00BA3739">
        <w:rPr>
          <w:lang w:val="en-US" w:eastAsia="zh-CN"/>
        </w:rPr>
        <w:t>receiver</w:t>
      </w:r>
      <w:r w:rsidRPr="006C1CF3">
        <w:rPr>
          <w:lang w:val="en-US" w:eastAsia="zh-CN"/>
        </w:rPr>
        <w:t xml:space="preserve"> outputs the MUs </w:t>
      </w:r>
      <w:r>
        <w:rPr>
          <w:lang w:val="en-US" w:eastAsia="zh-CN"/>
        </w:rPr>
        <w:t>synchronously</w:t>
      </w:r>
      <w:r w:rsidRPr="006C1CF3">
        <w:rPr>
          <w:lang w:val="en-US" w:eastAsia="zh-CN"/>
        </w:rPr>
        <w:t>, the output of the haptic</w:t>
      </w:r>
      <w:r>
        <w:rPr>
          <w:lang w:val="en-US" w:eastAsia="zh-CN"/>
        </w:rPr>
        <w:t>s media</w:t>
      </w:r>
      <w:r w:rsidRPr="006C1CF3">
        <w:rPr>
          <w:lang w:val="en-US" w:eastAsia="zh-CN"/>
        </w:rPr>
        <w:t xml:space="preserve"> MU </w:t>
      </w:r>
      <w:r w:rsidR="008A0937">
        <w:rPr>
          <w:lang w:val="en-US" w:eastAsia="zh-CN"/>
        </w:rPr>
        <w:t xml:space="preserve">may </w:t>
      </w:r>
      <w:r>
        <w:rPr>
          <w:lang w:val="en-US" w:eastAsia="zh-CN"/>
        </w:rPr>
        <w:t xml:space="preserve">need to be delayed </w:t>
      </w:r>
      <w:r w:rsidRPr="006C1CF3">
        <w:rPr>
          <w:lang w:val="en-US" w:eastAsia="zh-CN"/>
        </w:rPr>
        <w:t>until the voice</w:t>
      </w:r>
      <w:r>
        <w:rPr>
          <w:lang w:val="en-US" w:eastAsia="zh-CN"/>
        </w:rPr>
        <w:t>, audio</w:t>
      </w:r>
      <w:r w:rsidRPr="006C1CF3">
        <w:rPr>
          <w:lang w:val="en-US" w:eastAsia="zh-CN"/>
        </w:rPr>
        <w:t xml:space="preserve"> and</w:t>
      </w:r>
      <w:r>
        <w:rPr>
          <w:lang w:val="en-US" w:eastAsia="zh-CN"/>
        </w:rPr>
        <w:t xml:space="preserve"> or</w:t>
      </w:r>
      <w:r w:rsidRPr="006C1CF3">
        <w:rPr>
          <w:lang w:val="en-US" w:eastAsia="zh-CN"/>
        </w:rPr>
        <w:t xml:space="preserve"> video MUs arrive at the destination.</w:t>
      </w:r>
      <w:r w:rsidR="00971FBE" w:rsidRPr="00971FBE">
        <w:rPr>
          <w:lang w:val="en-US" w:eastAsia="zh-CN"/>
        </w:rPr>
        <w:t xml:space="preserve"> </w:t>
      </w:r>
      <w:r w:rsidR="00971FBE">
        <w:rPr>
          <w:lang w:val="en-US" w:eastAsia="zh-CN"/>
        </w:rPr>
        <w:t>Synchronization at the rendering time may be performed by buffer and jitter management. Other mechanisms are for further study.</w:t>
      </w:r>
    </w:p>
    <w:p w14:paraId="21945C1A" w14:textId="1D5F94EA" w:rsidR="009D72EB" w:rsidRPr="006C1CF3" w:rsidRDefault="00440382" w:rsidP="00440382">
      <w:pPr>
        <w:pStyle w:val="B1"/>
        <w:rPr>
          <w:lang w:val="en-US" w:eastAsia="zh-CN"/>
        </w:rPr>
      </w:pPr>
      <w:r w:rsidRPr="006C1CF3">
        <w:rPr>
          <w:lang w:val="en-US" w:eastAsia="zh-CN"/>
        </w:rPr>
        <w:t>4.</w:t>
      </w:r>
      <w:r w:rsidR="005E1F44">
        <w:tab/>
      </w:r>
      <w:r w:rsidRPr="006C1CF3">
        <w:rPr>
          <w:lang w:val="en-US" w:eastAsia="zh-CN"/>
        </w:rPr>
        <w:t xml:space="preserve">Synchronization </w:t>
      </w:r>
      <w:r w:rsidR="009A09AF">
        <w:rPr>
          <w:lang w:val="en-US" w:eastAsia="zh-CN"/>
        </w:rPr>
        <w:t xml:space="preserve">between the media streams </w:t>
      </w:r>
      <w:r w:rsidRPr="006C1CF3">
        <w:rPr>
          <w:lang w:val="en-US" w:eastAsia="zh-CN"/>
        </w:rPr>
        <w:t>becomes increasingly challenging</w:t>
      </w:r>
      <w:r w:rsidR="008848FF" w:rsidRPr="008848FF">
        <w:rPr>
          <w:lang w:val="en-US" w:eastAsia="zh-CN"/>
        </w:rPr>
        <w:t xml:space="preserve"> </w:t>
      </w:r>
      <w:r w:rsidR="008848FF">
        <w:rPr>
          <w:lang w:val="en-US" w:eastAsia="zh-CN"/>
        </w:rPr>
        <w:t>when considering asynchronicity between two or three media types, and</w:t>
      </w:r>
      <w:r w:rsidRPr="006C1CF3">
        <w:rPr>
          <w:lang w:val="en-US" w:eastAsia="zh-CN"/>
        </w:rPr>
        <w:t xml:space="preserve"> with the increasing demand from the application itself, for example </w:t>
      </w:r>
      <w:r w:rsidR="0077411F">
        <w:rPr>
          <w:lang w:val="en-US" w:eastAsia="zh-CN"/>
        </w:rPr>
        <w:t xml:space="preserve">in an </w:t>
      </w:r>
      <w:r w:rsidRPr="006C1CF3">
        <w:rPr>
          <w:lang w:val="en-US" w:eastAsia="zh-CN"/>
        </w:rPr>
        <w:t>immersive XR experience,</w:t>
      </w:r>
      <w:r w:rsidR="009C26CA" w:rsidRPr="009C26CA">
        <w:rPr>
          <w:lang w:val="en-US" w:eastAsia="zh-CN"/>
        </w:rPr>
        <w:t xml:space="preserve"> </w:t>
      </w:r>
      <w:r w:rsidR="009C26CA">
        <w:rPr>
          <w:lang w:val="en-US" w:eastAsia="zh-CN"/>
        </w:rPr>
        <w:t>or in dense haptics enhanced media services.</w:t>
      </w:r>
      <w:r w:rsidR="009C26CA" w:rsidRPr="006C1CF3">
        <w:rPr>
          <w:lang w:val="en-US" w:eastAsia="zh-CN"/>
        </w:rPr>
        <w:t xml:space="preserve"> </w:t>
      </w:r>
      <w:r w:rsidRPr="006C1CF3">
        <w:rPr>
          <w:lang w:val="en-US" w:eastAsia="zh-CN"/>
        </w:rPr>
        <w:t xml:space="preserve">. </w:t>
      </w:r>
      <w:r w:rsidR="00B45920">
        <w:rPr>
          <w:lang w:val="en-US" w:eastAsia="zh-CN"/>
        </w:rPr>
        <w:t>Whether any additional</w:t>
      </w:r>
      <w:r w:rsidRPr="006C1CF3">
        <w:rPr>
          <w:lang w:val="en-US" w:eastAsia="zh-CN"/>
        </w:rPr>
        <w:t xml:space="preserve"> information </w:t>
      </w:r>
      <w:r w:rsidR="004604BD">
        <w:rPr>
          <w:lang w:val="en-US" w:eastAsia="zh-CN"/>
        </w:rPr>
        <w:t xml:space="preserve">needs to be </w:t>
      </w:r>
      <w:r w:rsidRPr="006C1CF3">
        <w:rPr>
          <w:lang w:val="en-US" w:eastAsia="zh-CN"/>
        </w:rPr>
        <w:t xml:space="preserve">exchanged </w:t>
      </w:r>
      <w:r>
        <w:rPr>
          <w:lang w:val="en-US" w:eastAsia="zh-CN"/>
        </w:rPr>
        <w:t>with the</w:t>
      </w:r>
      <w:r w:rsidRPr="006C1CF3">
        <w:rPr>
          <w:lang w:val="en-US" w:eastAsia="zh-CN"/>
        </w:rPr>
        <w:t xml:space="preserve"> 5G network for the assistance of the synchronization </w:t>
      </w:r>
      <w:r w:rsidR="006D6960">
        <w:rPr>
          <w:lang w:val="en-US" w:eastAsia="zh-CN"/>
        </w:rPr>
        <w:t>at a suitable granularity</w:t>
      </w:r>
      <w:r w:rsidR="00120439">
        <w:rPr>
          <w:lang w:val="en-US" w:eastAsia="zh-CN"/>
        </w:rPr>
        <w:t xml:space="preserve"> needs to be </w:t>
      </w:r>
      <w:r w:rsidR="00B067B7">
        <w:rPr>
          <w:lang w:val="en-US" w:eastAsia="zh-CN"/>
        </w:rPr>
        <w:t>further study.</w:t>
      </w:r>
    </w:p>
    <w:p w14:paraId="5F2CC46A" w14:textId="523ED6F9" w:rsidR="000C5468" w:rsidRDefault="001A7743">
      <w:pPr>
        <w:pStyle w:val="B1"/>
        <w:rPr>
          <w:lang w:val="en-US"/>
        </w:rPr>
      </w:pPr>
      <w:r>
        <w:rPr>
          <w:lang w:val="en-US"/>
        </w:rPr>
        <w:lastRenderedPageBreak/>
        <w:t>NOTE:</w:t>
      </w:r>
      <w:r>
        <w:rPr>
          <w:lang w:val="en-US"/>
        </w:rPr>
        <w:tab/>
      </w:r>
      <w:r w:rsidR="00F263FD">
        <w:rPr>
          <w:lang w:val="en-US"/>
        </w:rPr>
        <w:t xml:space="preserve">Alignment with </w:t>
      </w:r>
      <w:r w:rsidR="004D56AA">
        <w:rPr>
          <w:lang w:val="en-US" w:eastAsia="zh-CN"/>
        </w:rPr>
        <w:t>the work in SA2 and RAN needs to be considered.</w:t>
      </w:r>
    </w:p>
    <w:p w14:paraId="6E3CD6AA" w14:textId="621E7E35" w:rsidR="008B57CC" w:rsidRDefault="008B57CC" w:rsidP="003A27C2">
      <w:pPr>
        <w:rPr>
          <w:lang w:val="en-US"/>
        </w:rPr>
      </w:pPr>
      <w:r>
        <w:rPr>
          <w:lang w:val="en-US"/>
        </w:rPr>
        <w:t xml:space="preserve">Whether the 5QIs defined in </w:t>
      </w:r>
      <w:r w:rsidRPr="00461D3A">
        <w:t>TS 23.501</w:t>
      </w:r>
      <w:r w:rsidR="009A7AE2">
        <w:t>[46]</w:t>
      </w:r>
      <w:r>
        <w:t xml:space="preserve"> </w:t>
      </w:r>
      <w:r>
        <w:rPr>
          <w:lang w:val="en-US"/>
        </w:rPr>
        <w:t>for media streaming and communication services are sufficient to enable haptics media enhanced services may need to be studied further.</w:t>
      </w:r>
    </w:p>
    <w:p w14:paraId="3B049CDC" w14:textId="66B5F360" w:rsidR="00331A64" w:rsidRDefault="00331A64" w:rsidP="00331A64">
      <w:pPr>
        <w:pStyle w:val="Heading2"/>
        <w:rPr>
          <w:lang w:val="en-US"/>
        </w:rPr>
      </w:pPr>
      <w:bookmarkStart w:id="340" w:name="_Toc189812353"/>
      <w:bookmarkStart w:id="341" w:name="_Toc190105116"/>
      <w:bookmarkStart w:id="342" w:name="_Toc191028146"/>
      <w:r>
        <w:rPr>
          <w:lang w:val="en-US"/>
        </w:rPr>
        <w:t xml:space="preserve">10.4 </w:t>
      </w:r>
      <w:r>
        <w:rPr>
          <w:lang w:val="en-US"/>
        </w:rPr>
        <w:tab/>
        <w:t>PDU Set Guidelines for haptics media</w:t>
      </w:r>
      <w:bookmarkEnd w:id="340"/>
      <w:bookmarkEnd w:id="341"/>
      <w:bookmarkEnd w:id="342"/>
    </w:p>
    <w:p w14:paraId="3B0282A2" w14:textId="5C4E35C2" w:rsidR="00331A64" w:rsidRDefault="00331A64" w:rsidP="00331A64">
      <w:pPr>
        <w:pStyle w:val="Heading3"/>
        <w:rPr>
          <w:lang w:val="en-US"/>
        </w:rPr>
      </w:pPr>
      <w:bookmarkStart w:id="343" w:name="_Toc189812354"/>
      <w:bookmarkStart w:id="344" w:name="_Toc190105117"/>
      <w:bookmarkStart w:id="345" w:name="_Toc191028147"/>
      <w:r>
        <w:rPr>
          <w:lang w:val="en-US"/>
        </w:rPr>
        <w:t xml:space="preserve">10.4.1 </w:t>
      </w:r>
      <w:r>
        <w:rPr>
          <w:lang w:val="en-US"/>
        </w:rPr>
        <w:tab/>
        <w:t>PDU Set Importance (PSI)</w:t>
      </w:r>
      <w:bookmarkEnd w:id="343"/>
      <w:bookmarkEnd w:id="344"/>
      <w:bookmarkEnd w:id="345"/>
      <w:r>
        <w:rPr>
          <w:lang w:val="en-US"/>
        </w:rPr>
        <w:t xml:space="preserve"> </w:t>
      </w:r>
    </w:p>
    <w:p w14:paraId="6A5A4B1A" w14:textId="51579991" w:rsidR="00331A64" w:rsidRDefault="00331A64" w:rsidP="00331A64">
      <w:r w:rsidRPr="00A95F1F">
        <w:t>In general, whenever the RAN need</w:t>
      </w:r>
      <w:r>
        <w:t>s to</w:t>
      </w:r>
      <w:r w:rsidRPr="00A95F1F">
        <w:t xml:space="preserve"> discard packets (e.g., under congestion situations), it is better to discard packets of lower importance rather than </w:t>
      </w:r>
      <w:r>
        <w:t>discarding</w:t>
      </w:r>
      <w:r w:rsidRPr="00A95F1F">
        <w:t xml:space="preserve"> packets</w:t>
      </w:r>
      <w:r>
        <w:t xml:space="preserve"> randomly</w:t>
      </w:r>
      <w:r w:rsidRPr="00A95F1F">
        <w:t>. If a discarded packet is critical for the media stream, the QoE may be severely degraded. For this reason, the PDU Set Importan</w:t>
      </w:r>
      <w:r>
        <w:t>ce</w:t>
      </w:r>
      <w:r w:rsidRPr="00A95F1F">
        <w:t xml:space="preserve"> (PSI) field</w:t>
      </w:r>
      <w:r>
        <w:t xml:space="preserve"> [</w:t>
      </w:r>
      <w:r w:rsidR="004121AB">
        <w:t>41</w:t>
      </w:r>
      <w:r>
        <w:t>]</w:t>
      </w:r>
      <w:r w:rsidRPr="00A95F1F">
        <w:t xml:space="preserve"> can be used to mark PDU </w:t>
      </w:r>
      <w:r>
        <w:t>S</w:t>
      </w:r>
      <w:r w:rsidRPr="00A95F1F">
        <w:t xml:space="preserve">ets with their importance level. The </w:t>
      </w:r>
      <w:r>
        <w:t>PSI field can then be used by the RAN to discard PDU sets. In case of congestion, PDU Sets with higher PSI values are more likely to be discarded.</w:t>
      </w:r>
    </w:p>
    <w:p w14:paraId="250024E0" w14:textId="18767D85" w:rsidR="00331A64" w:rsidRPr="0044653D" w:rsidRDefault="00331A64" w:rsidP="00331A64">
      <w:pPr>
        <w:ind w:left="284"/>
      </w:pPr>
      <w:r>
        <w:t>NOTE</w:t>
      </w:r>
      <w:r w:rsidR="005E1F44">
        <w:t>:</w:t>
      </w:r>
      <w:r w:rsidR="005E1F44">
        <w:tab/>
      </w:r>
      <w:r>
        <w:t xml:space="preserve">Whether PDU Set handling for haptics data is beneficial for the network </w:t>
      </w:r>
      <w:r w:rsidR="00AF2234">
        <w:t xml:space="preserve">and the application </w:t>
      </w:r>
      <w:r w:rsidRPr="00126320">
        <w:t xml:space="preserve">is </w:t>
      </w:r>
      <w:r w:rsidR="00065EFE">
        <w:t>for further study</w:t>
      </w:r>
      <w:r w:rsidRPr="00126320">
        <w:t>.</w:t>
      </w:r>
    </w:p>
    <w:p w14:paraId="11936597" w14:textId="407C6516" w:rsidR="00331A64" w:rsidRDefault="00331A64" w:rsidP="00331A64">
      <w:pPr>
        <w:rPr>
          <w:rFonts w:eastAsiaTheme="minorEastAsia"/>
          <w:lang w:eastAsia="ko-KR"/>
        </w:rPr>
      </w:pPr>
      <w:r w:rsidRPr="5E404541">
        <w:rPr>
          <w:rFonts w:eastAsiaTheme="minorEastAsia"/>
          <w:lang w:eastAsia="ko-KR"/>
        </w:rPr>
        <w:t xml:space="preserve">The RTP payload format for the transport of MPEG-I haptic data </w:t>
      </w:r>
      <w:r w:rsidR="00955771">
        <w:rPr>
          <w:rFonts w:eastAsiaTheme="minorEastAsia"/>
          <w:lang w:eastAsia="ko-KR"/>
        </w:rPr>
        <w:t>is</w:t>
      </w:r>
      <w:r w:rsidRPr="5E404541">
        <w:rPr>
          <w:rFonts w:eastAsiaTheme="minorEastAsia"/>
          <w:lang w:eastAsia="ko-KR"/>
        </w:rPr>
        <w:t xml:space="preserve"> defined in </w:t>
      </w:r>
      <w:bookmarkStart w:id="346" w:name="_Hlk188375637"/>
      <w:r w:rsidR="009519BC">
        <w:rPr>
          <w:rFonts w:eastAsiaTheme="minorEastAsia"/>
          <w:lang w:eastAsia="ko-KR"/>
        </w:rPr>
        <w:t xml:space="preserve">IETF </w:t>
      </w:r>
      <w:bookmarkEnd w:id="346"/>
      <w:r w:rsidR="009519BC" w:rsidRPr="003A27C2">
        <w:rPr>
          <w:rFonts w:eastAsiaTheme="minorEastAsia"/>
          <w:lang w:eastAsia="ko-KR"/>
        </w:rPr>
        <w:t>draft-ietf-avtcore-rtp-haptics</w:t>
      </w:r>
      <w:r w:rsidRPr="5E404541">
        <w:rPr>
          <w:rFonts w:eastAsiaTheme="minorEastAsia"/>
          <w:lang w:eastAsia="ko-KR"/>
        </w:rPr>
        <w:t xml:space="preserve"> </w:t>
      </w:r>
      <w:r w:rsidR="00126320" w:rsidRPr="005C518B">
        <w:rPr>
          <w:rFonts w:eastAsiaTheme="minorEastAsia"/>
          <w:lang w:eastAsia="ko-KR"/>
        </w:rPr>
        <w:t>[</w:t>
      </w:r>
      <w:r w:rsidR="006C65AF" w:rsidRPr="006A48FC">
        <w:rPr>
          <w:rFonts w:eastAsiaTheme="minorEastAsia"/>
          <w:lang w:eastAsia="ko-KR"/>
        </w:rPr>
        <w:t>29</w:t>
      </w:r>
      <w:r w:rsidR="00126320" w:rsidRPr="005C518B">
        <w:rPr>
          <w:rFonts w:eastAsiaTheme="minorEastAsia"/>
          <w:lang w:eastAsia="ko-KR"/>
        </w:rPr>
        <w:t>]</w:t>
      </w:r>
      <w:r w:rsidRPr="5E404541">
        <w:rPr>
          <w:rFonts w:eastAsiaTheme="minorEastAsia"/>
          <w:lang w:eastAsia="ko-KR"/>
        </w:rPr>
        <w:t>. The RTP payload header format allows for packetization of MIHS units in an RTP packet payload as well as fragmentation of an MIHS unit into multiple RTP packets.</w:t>
      </w:r>
    </w:p>
    <w:p w14:paraId="5EAD1EE1" w14:textId="3824A755" w:rsidR="00331A64" w:rsidRPr="00914E8D" w:rsidRDefault="00331A64" w:rsidP="00331A64">
      <w:pPr>
        <w:spacing w:after="0"/>
      </w:pPr>
      <w:r w:rsidRPr="00914E8D">
        <w:t xml:space="preserve">The RTP Payload Header </w:t>
      </w:r>
      <w:r>
        <w:t xml:space="preserve">of a haptics media RTP packet </w:t>
      </w:r>
      <w:r w:rsidRPr="00914E8D">
        <w:t>follows the RTP header.</w:t>
      </w:r>
      <w:r>
        <w:t xml:space="preserve"> </w:t>
      </w:r>
      <w:r w:rsidR="005E1F44">
        <w:fldChar w:fldCharType="begin"/>
      </w:r>
      <w:r w:rsidR="005E1F44">
        <w:instrText xml:space="preserve"> REF _Ref188461004 \h  \* MERGEFORMAT </w:instrText>
      </w:r>
      <w:r w:rsidR="005E1F44">
        <w:fldChar w:fldCharType="separate"/>
      </w:r>
      <w:r w:rsidR="005E1F44">
        <w:t>Figure</w:t>
      </w:r>
      <w:r w:rsidR="005E1F44">
        <w:fldChar w:fldCharType="end"/>
      </w:r>
      <w:r w:rsidR="005E1F44">
        <w:t xml:space="preserve"> 10.4.1-1</w:t>
      </w:r>
      <w:r w:rsidR="005E1F44">
        <w:fldChar w:fldCharType="begin"/>
      </w:r>
      <w:r w:rsidR="005E1F44">
        <w:instrText xml:space="preserve"> REF _Ref188283836 \h  \* MERGEFORMAT </w:instrText>
      </w:r>
      <w:r w:rsidR="005E1F44">
        <w:fldChar w:fldCharType="end"/>
      </w:r>
      <w:r w:rsidR="005E1F44">
        <w:t xml:space="preserve"> </w:t>
      </w:r>
      <w:r w:rsidRPr="00914E8D">
        <w:t xml:space="preserve">describes </w:t>
      </w:r>
      <w:r>
        <w:t xml:space="preserve">the </w:t>
      </w:r>
      <w:r w:rsidRPr="00914E8D">
        <w:t>RTP Payload Header</w:t>
      </w:r>
      <w:r>
        <w:t xml:space="preserve"> for Haptics media as described in RTP Payload format for Haptics specification</w:t>
      </w:r>
      <w:r w:rsidRPr="00914E8D">
        <w:t>.</w:t>
      </w:r>
    </w:p>
    <w:p w14:paraId="32869374"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FD38A53"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|0|1|2|3|4|5|6|7|</w:t>
      </w:r>
    </w:p>
    <w:p w14:paraId="216E9368"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2A19BCFF"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|D| UT  |   L   |</w:t>
      </w:r>
    </w:p>
    <w:p w14:paraId="38744FAA"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120FC1B" w14:textId="62A99F75" w:rsidR="00331A64" w:rsidRPr="003A27C2" w:rsidRDefault="00331A64" w:rsidP="003A27C2">
      <w:pPr>
        <w:pStyle w:val="TF"/>
      </w:pPr>
      <w:bookmarkStart w:id="347" w:name="_Ref188461004"/>
      <w:r w:rsidRPr="003A27C2">
        <w:t xml:space="preserve">Figure </w:t>
      </w:r>
      <w:r w:rsidRPr="003A27C2">
        <w:fldChar w:fldCharType="begin"/>
      </w:r>
      <w:r w:rsidRPr="003A27C2">
        <w:instrText xml:space="preserve"> SEQ Figure \* ARABIC </w:instrText>
      </w:r>
      <w:r w:rsidRPr="003A27C2">
        <w:fldChar w:fldCharType="separate"/>
      </w:r>
      <w:r w:rsidRPr="003A27C2">
        <w:t>1</w:t>
      </w:r>
      <w:r w:rsidRPr="003A27C2">
        <w:fldChar w:fldCharType="end"/>
      </w:r>
      <w:bookmarkEnd w:id="347"/>
      <w:r w:rsidR="00E50666">
        <w:t>0.4.1-1</w:t>
      </w:r>
      <w:r w:rsidRPr="003A27C2">
        <w:t>: RTP payload header for Haptics media</w:t>
      </w:r>
    </w:p>
    <w:p w14:paraId="49747F5C" w14:textId="77777777" w:rsidR="00331A64" w:rsidRDefault="00331A64" w:rsidP="003A27C2">
      <w:pPr>
        <w:pStyle w:val="TF"/>
        <w:rPr>
          <w:rFonts w:eastAsiaTheme="minorEastAsia"/>
          <w:lang w:eastAsia="ko-KR"/>
        </w:rPr>
      </w:pPr>
    </w:p>
    <w:p w14:paraId="1546C750" w14:textId="77777777" w:rsidR="00331A64" w:rsidRDefault="00331A64" w:rsidP="00331A64">
      <w:r w:rsidRPr="00413CA2">
        <w:rPr>
          <w:rFonts w:eastAsia="Calibri"/>
          <w:szCs w:val="24"/>
        </w:rPr>
        <w:t>The haptic media characteristics may include a MIHS unit type, a dependent MI</w:t>
      </w:r>
      <w:r>
        <w:rPr>
          <w:rFonts w:eastAsia="Calibri"/>
          <w:szCs w:val="24"/>
        </w:rPr>
        <w:t>H</w:t>
      </w:r>
      <w:r w:rsidRPr="00413CA2">
        <w:rPr>
          <w:rFonts w:eastAsia="Calibri"/>
          <w:szCs w:val="24"/>
        </w:rPr>
        <w:t>S unit</w:t>
      </w:r>
      <w:r>
        <w:rPr>
          <w:rFonts w:eastAsia="Calibri"/>
          <w:szCs w:val="24"/>
        </w:rPr>
        <w:t xml:space="preserve"> and</w:t>
      </w:r>
      <w:r w:rsidRPr="00413CA2">
        <w:rPr>
          <w:rFonts w:eastAsia="Calibri"/>
          <w:szCs w:val="24"/>
        </w:rPr>
        <w:t xml:space="preserve"> a MIHS unit Layer information</w:t>
      </w:r>
      <w:r>
        <w:rPr>
          <w:rFonts w:eastAsia="Calibri"/>
          <w:szCs w:val="24"/>
        </w:rPr>
        <w:t xml:space="preserve">. The </w:t>
      </w:r>
      <w:r w:rsidRPr="00413CA2">
        <w:rPr>
          <w:rFonts w:eastAsia="Calibri"/>
          <w:szCs w:val="24"/>
        </w:rPr>
        <w:t>P</w:t>
      </w:r>
      <w:r>
        <w:rPr>
          <w:rFonts w:eastAsia="Calibri"/>
          <w:szCs w:val="24"/>
        </w:rPr>
        <w:t>SI</w:t>
      </w:r>
      <w:r w:rsidRPr="00413CA2">
        <w:rPr>
          <w:rFonts w:eastAsia="Calibri"/>
          <w:szCs w:val="24"/>
        </w:rPr>
        <w:t xml:space="preserve"> field in a PDU Set Marking RTP HE </w:t>
      </w:r>
      <w:r>
        <w:rPr>
          <w:rFonts w:eastAsia="Calibri"/>
          <w:szCs w:val="24"/>
        </w:rPr>
        <w:t xml:space="preserve">may be assigned </w:t>
      </w:r>
      <w:r w:rsidRPr="00413CA2">
        <w:rPr>
          <w:rFonts w:eastAsia="Calibri"/>
          <w:szCs w:val="24"/>
        </w:rPr>
        <w:t xml:space="preserve">based on </w:t>
      </w:r>
      <w:r>
        <w:rPr>
          <w:rFonts w:eastAsia="Calibri"/>
          <w:szCs w:val="24"/>
        </w:rPr>
        <w:t xml:space="preserve">the </w:t>
      </w:r>
      <w:r w:rsidRPr="00413CA2">
        <w:rPr>
          <w:rFonts w:eastAsia="Calibri"/>
          <w:szCs w:val="24"/>
        </w:rPr>
        <w:t>haptic media characteristics.</w:t>
      </w:r>
    </w:p>
    <w:p w14:paraId="57590833" w14:textId="77777777" w:rsidR="00331A64" w:rsidRDefault="00331A64" w:rsidP="00331A64">
      <w:pPr>
        <w:rPr>
          <w:rFonts w:eastAsiaTheme="minorHAnsi"/>
          <w:lang w:val="en-US"/>
        </w:rPr>
      </w:pPr>
      <w:r>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5E404541">
        <w:rPr>
          <w:rFonts w:ascii="Courier" w:hAnsi="Courier"/>
          <w:color w:val="000000" w:themeColor="text1"/>
        </w:rPr>
        <w:t>unit type</w:t>
      </w:r>
      <w:r>
        <w:t xml:space="preserve"> field of the RTP payload header is set with value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other haptic media data PDUs</w:t>
      </w:r>
      <w:r w:rsidRPr="00A67566">
        <w:rPr>
          <w:rFonts w:eastAsiaTheme="minorHAnsi"/>
          <w:lang w:val="en-US"/>
        </w:rPr>
        <w:t>.</w:t>
      </w:r>
    </w:p>
    <w:p w14:paraId="0D9C78F4" w14:textId="77777777" w:rsidR="00331A64" w:rsidRDefault="00331A64" w:rsidP="00331A64">
      <w:pPr>
        <w:rPr>
          <w:rFonts w:eastAsiaTheme="minorHAnsi"/>
          <w:lang w:val="en-US"/>
        </w:rPr>
      </w:pPr>
      <w:r w:rsidRPr="00E16D65">
        <w:t xml:space="preserve">A spatial MIHS unit </w:t>
      </w:r>
      <w:r>
        <w:t xml:space="preserve">may </w:t>
      </w:r>
      <w:r w:rsidRPr="00E16D65">
        <w:t>contain one or more MIHS packets providing time-independent effects, such as vibrotactile texture, stiffness, and friction.</w:t>
      </w:r>
      <w:r>
        <w:t xml:space="preserve"> The spatial MIHS packets present in a haptics media bitstream are independently decodable by a haptics media decoder. Hence the spatial MIHS units present in a PDU Set may be delivered with higher priority. In a haptic media RTP packet containing the spatial</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3.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3</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temporal and silent haptic media data PDUs and equal or slightly lesser </w:t>
      </w:r>
      <w:r w:rsidRPr="00A67566">
        <w:rPr>
          <w:rFonts w:eastAsiaTheme="minorHAnsi"/>
          <w:lang w:val="en-US"/>
        </w:rPr>
        <w:t>importance</w:t>
      </w:r>
      <w:r>
        <w:rPr>
          <w:rFonts w:eastAsiaTheme="minorHAnsi"/>
          <w:lang w:val="en-US"/>
        </w:rPr>
        <w:t xml:space="preserve"> relative to </w:t>
      </w:r>
      <w:r>
        <w:t>initialization</w:t>
      </w:r>
      <w:r>
        <w:rPr>
          <w:rFonts w:eastAsiaTheme="minorHAnsi"/>
          <w:lang w:val="en-US"/>
        </w:rPr>
        <w:t xml:space="preserve"> haptic media data PDUs</w:t>
      </w:r>
      <w:r w:rsidRPr="00A67566">
        <w:rPr>
          <w:rFonts w:eastAsiaTheme="minorHAnsi"/>
          <w:lang w:val="en-US"/>
        </w:rPr>
        <w:t>.</w:t>
      </w:r>
    </w:p>
    <w:p w14:paraId="46D8D5BF" w14:textId="77777777" w:rsidR="00331A64" w:rsidRDefault="00331A64" w:rsidP="003A27C2">
      <w:r w:rsidRPr="00934F68">
        <w:t xml:space="preserve">A temporal MIHS unit </w:t>
      </w:r>
      <w:r>
        <w:t xml:space="preserve">may </w:t>
      </w:r>
      <w:r w:rsidRPr="00934F68">
        <w:t xml:space="preserve">contain one or more MIHS packets defining time-dependent effects and providing modalities such as pressure, velocity, and acceleration. </w:t>
      </w:r>
      <w:r w:rsidRPr="00092C69">
        <w:t>Temporal MIHS units can be dependent or independent units</w:t>
      </w:r>
      <w:r>
        <w:t>. Independent temporal MIHS units can be decoded independently using a haptics media decoder. Whereas a</w:t>
      </w:r>
      <w:r w:rsidRPr="00284DFB">
        <w:t xml:space="preserve"> dependent </w:t>
      </w:r>
      <w:r>
        <w:t xml:space="preserve">temporal MIHS </w:t>
      </w:r>
      <w:r w:rsidRPr="00284DFB">
        <w:t>unit is the continuation of previous MIHS units and cannot be independently decoded and rendered without having decoded previous MIHS unit(s).</w:t>
      </w:r>
      <w:r>
        <w:t xml:space="preserve">  In a haptic media RTP packet containing the temporal</w:t>
      </w:r>
      <w:r w:rsidRPr="00667E74">
        <w:t xml:space="preserve"> MIHS unit</w:t>
      </w:r>
      <w:r>
        <w:t xml:space="preserve">s, the unit type field of the RTP payload header is set with value 2. When the temporal MIHS unit is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0. When the temporal MIHS unit is not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zero</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sidRPr="00A67566">
        <w:rPr>
          <w:rFonts w:eastAsiaTheme="minorHAnsi"/>
          <w:lang w:val="en-US"/>
        </w:rPr>
        <w:lastRenderedPageBreak/>
        <w:t>higher importance</w:t>
      </w:r>
      <w:r>
        <w:rPr>
          <w:rFonts w:eastAsiaTheme="minorHAnsi"/>
          <w:lang w:val="en-US"/>
        </w:rPr>
        <w:t xml:space="preserve"> relative to dependent temporal haptic media data PDUs and equal </w:t>
      </w:r>
      <w:r w:rsidRPr="00A67566">
        <w:rPr>
          <w:rFonts w:eastAsiaTheme="minorHAnsi"/>
          <w:lang w:val="en-US"/>
        </w:rPr>
        <w:t>importance</w:t>
      </w:r>
      <w:r>
        <w:rPr>
          <w:rFonts w:eastAsiaTheme="minorHAnsi"/>
          <w:lang w:val="en-US"/>
        </w:rPr>
        <w:t xml:space="preserve"> relative to </w:t>
      </w:r>
      <w:r>
        <w:t>spatial</w:t>
      </w:r>
      <w:r>
        <w:rPr>
          <w:rFonts w:eastAsiaTheme="minorHAnsi"/>
          <w:lang w:val="en-US"/>
        </w:rPr>
        <w:t xml:space="preserve"> haptic media data PDUs</w:t>
      </w:r>
      <w:r w:rsidRPr="00A67566">
        <w:rPr>
          <w:rFonts w:eastAsiaTheme="minorHAnsi"/>
          <w:lang w:val="en-US"/>
        </w:rPr>
        <w:t>.</w:t>
      </w:r>
      <w:r>
        <w:rPr>
          <w:rFonts w:eastAsiaTheme="minorHAnsi"/>
          <w:lang w:val="en-US"/>
        </w:rPr>
        <w:t xml:space="preserve">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higher</w:t>
      </w:r>
      <w:r w:rsidRPr="00A67566">
        <w:rPr>
          <w:rFonts w:eastAsiaTheme="minorHAnsi"/>
          <w:lang w:val="en-US"/>
        </w:rPr>
        <w:t xml:space="preserve"> importance</w:t>
      </w:r>
      <w:r>
        <w:rPr>
          <w:rFonts w:eastAsiaTheme="minorHAnsi"/>
          <w:lang w:val="en-US"/>
        </w:rPr>
        <w:t xml:space="preserve"> relative to silent haptic media data PDUs and lesser </w:t>
      </w:r>
      <w:r w:rsidRPr="00A67566">
        <w:rPr>
          <w:rFonts w:eastAsiaTheme="minorHAnsi"/>
          <w:lang w:val="en-US"/>
        </w:rPr>
        <w:t>importance</w:t>
      </w:r>
      <w:r>
        <w:rPr>
          <w:rFonts w:eastAsiaTheme="minorHAnsi"/>
          <w:lang w:val="en-US"/>
        </w:rPr>
        <w:t xml:space="preserve"> relative to initialization, </w:t>
      </w:r>
      <w:r>
        <w:t>spatial and independent temporal</w:t>
      </w:r>
      <w:r>
        <w:rPr>
          <w:rFonts w:eastAsiaTheme="minorHAnsi"/>
          <w:lang w:val="en-US"/>
        </w:rPr>
        <w:t xml:space="preserve"> haptic media data PDUs</w:t>
      </w:r>
      <w:r w:rsidRPr="00A67566">
        <w:rPr>
          <w:rFonts w:eastAsiaTheme="minorHAnsi"/>
          <w:lang w:val="en-US"/>
        </w:rPr>
        <w:t>.</w:t>
      </w:r>
    </w:p>
    <w:p w14:paraId="078CE791" w14:textId="77777777" w:rsidR="00331A64" w:rsidRDefault="00331A64" w:rsidP="003A27C2">
      <w:r w:rsidRPr="005A0B98">
        <w:t>A silent MIHS unit indicates that there is no effect during a time interval.</w:t>
      </w:r>
      <w:r>
        <w:t xml:space="preserve"> The silent packets </w:t>
      </w:r>
      <w:r w:rsidRPr="009B6895">
        <w:t>are of less importance relative to other packets</w:t>
      </w:r>
      <w:r>
        <w:t xml:space="preserve"> as they are transmitted to the receiver to indicate that there is no haptic effect during a period of time. In a haptic media RTP packet containing the silent</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4.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4</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lower</w:t>
      </w:r>
      <w:r w:rsidRPr="00A67566">
        <w:rPr>
          <w:rFonts w:eastAsiaTheme="minorHAnsi"/>
          <w:lang w:val="en-US"/>
        </w:rPr>
        <w:t xml:space="preserve"> importance</w:t>
      </w:r>
      <w:r>
        <w:rPr>
          <w:rFonts w:eastAsiaTheme="minorHAnsi"/>
          <w:lang w:val="en-US"/>
        </w:rPr>
        <w:t xml:space="preserve"> relative to other haptic media data PDUs</w:t>
      </w:r>
      <w:r w:rsidRPr="00A67566">
        <w:rPr>
          <w:rFonts w:eastAsiaTheme="minorHAnsi"/>
          <w:lang w:val="en-US"/>
        </w:rPr>
        <w:t>.</w:t>
      </w:r>
    </w:p>
    <w:p w14:paraId="439C5DB9" w14:textId="77777777" w:rsidR="00331A64" w:rsidRPr="00404CBF" w:rsidRDefault="00331A64" w:rsidP="003A27C2">
      <w:pPr>
        <w:rPr>
          <w:lang w:val="en-US"/>
        </w:rPr>
      </w:pPr>
      <w:r>
        <w:t xml:space="preserve">The </w:t>
      </w:r>
      <w:r w:rsidRPr="00733518">
        <w:rPr>
          <w:rFonts w:ascii="Courier" w:hAnsi="Courier"/>
          <w:color w:val="000000" w:themeColor="text1"/>
        </w:rPr>
        <w:t>MIHS Layer</w:t>
      </w:r>
      <w:r>
        <w:t xml:space="preserve"> field present in the RTP payload header of a haptic RTP packet </w:t>
      </w:r>
      <w:r w:rsidRPr="009A7313">
        <w:t xml:space="preserve">indicates the priority order of the MIHS unit included in the RTP payload, based on application-specific needs. </w:t>
      </w:r>
      <w:r>
        <w:t>The value z</w:t>
      </w:r>
      <w:r w:rsidRPr="009A7313">
        <w:t xml:space="preserve">ero </w:t>
      </w:r>
      <w:r>
        <w:t xml:space="preserve">for the </w:t>
      </w:r>
      <w:r w:rsidRPr="00733518">
        <w:rPr>
          <w:rFonts w:ascii="Courier" w:hAnsi="Courier"/>
          <w:color w:val="000000" w:themeColor="text1"/>
        </w:rPr>
        <w:t>MIHS Layer</w:t>
      </w:r>
      <w:r>
        <w:t xml:space="preserve"> field </w:t>
      </w:r>
      <w:r w:rsidRPr="009A7313">
        <w:t>corresponds to the highest priority.</w:t>
      </w:r>
      <w:r>
        <w:t xml:space="preserve"> </w:t>
      </w:r>
      <w:r w:rsidRPr="00EA4203">
        <w:t xml:space="preserve">When the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 of an RTP packet is </w:t>
      </w:r>
      <w:r>
        <w:t>zero</w:t>
      </w:r>
      <w:r w:rsidRPr="00EA4203">
        <w:t>, then the corresponding PDUs in that PDU Set sh</w:t>
      </w:r>
      <w:r>
        <w:t>all</w:t>
      </w:r>
      <w:r w:rsidRPr="00EA4203">
        <w:t xml:space="preserve"> be set with higher importance</w:t>
      </w:r>
      <w:r>
        <w:t xml:space="preserve"> or with a lower PSI value compared to the PDUs or PDU Sets with </w:t>
      </w:r>
      <w:r w:rsidRPr="00733518">
        <w:rPr>
          <w:rFonts w:ascii="Courier" w:hAnsi="Courier"/>
          <w:color w:val="000000" w:themeColor="text1"/>
        </w:rPr>
        <w:t>MIHS Layer</w:t>
      </w:r>
      <w:r>
        <w:t xml:space="preserve"> field</w:t>
      </w:r>
      <w:r w:rsidRPr="00EA4203">
        <w:t xml:space="preserve"> value</w:t>
      </w:r>
      <w:r>
        <w:t xml:space="preserve"> greater than zero</w:t>
      </w:r>
      <w:r w:rsidRPr="00EA4203">
        <w:t>.</w:t>
      </w:r>
      <w:r>
        <w:t xml:space="preserve"> When a list of PDUs or PDU Sets contain the same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w:t>
      </w:r>
      <w:r>
        <w:t xml:space="preserve">, then the PSI value of such PDUs or PDU Sets are set based on the </w:t>
      </w:r>
      <w:r>
        <w:rPr>
          <w:rFonts w:ascii="Courier" w:hAnsi="Courier"/>
          <w:color w:val="000000" w:themeColor="text1"/>
        </w:rPr>
        <w:t>U</w:t>
      </w:r>
      <w:r w:rsidRPr="008209E1">
        <w:rPr>
          <w:rFonts w:ascii="Courier" w:hAnsi="Courier"/>
          <w:color w:val="000000" w:themeColor="text1"/>
        </w:rPr>
        <w:t xml:space="preserve">nit </w:t>
      </w:r>
      <w:r>
        <w:rPr>
          <w:rFonts w:ascii="Courier" w:hAnsi="Courier"/>
          <w:color w:val="000000" w:themeColor="text1"/>
        </w:rPr>
        <w:t>T</w:t>
      </w:r>
      <w:r w:rsidRPr="008209E1">
        <w:rPr>
          <w:rFonts w:ascii="Courier" w:hAnsi="Courier"/>
          <w:color w:val="000000" w:themeColor="text1"/>
        </w:rPr>
        <w:t>ype</w:t>
      </w:r>
      <w:r>
        <w:t xml:space="preserve"> field and the </w:t>
      </w:r>
      <w:r w:rsidRPr="008209E1">
        <w:rPr>
          <w:rFonts w:ascii="Courier" w:hAnsi="Courier"/>
          <w:color w:val="000000" w:themeColor="text1"/>
        </w:rPr>
        <w:t>dependency</w:t>
      </w:r>
      <w:r>
        <w:t xml:space="preserve"> field values present </w:t>
      </w:r>
      <w:r w:rsidRPr="00EA4203">
        <w:t xml:space="preserve">in the </w:t>
      </w:r>
      <w:r>
        <w:t>RTP</w:t>
      </w:r>
      <w:r w:rsidRPr="00EA4203">
        <w:t xml:space="preserve"> </w:t>
      </w:r>
      <w:r>
        <w:t>payload</w:t>
      </w:r>
      <w:r w:rsidRPr="00EA4203">
        <w:t xml:space="preserve"> header</w:t>
      </w:r>
      <w:r>
        <w:t>.</w:t>
      </w:r>
    </w:p>
    <w:p w14:paraId="60C456F3" w14:textId="47687DC8" w:rsidR="00331A64" w:rsidRDefault="00331A64" w:rsidP="00331A64">
      <w:pPr>
        <w:pStyle w:val="Heading3"/>
        <w:rPr>
          <w:lang w:val="en-US"/>
        </w:rPr>
      </w:pPr>
      <w:bookmarkStart w:id="348" w:name="_Toc189812355"/>
      <w:bookmarkStart w:id="349" w:name="_Toc190105118"/>
      <w:bookmarkStart w:id="350" w:name="_Toc191028148"/>
      <w:r>
        <w:rPr>
          <w:lang w:val="en-US"/>
        </w:rPr>
        <w:t xml:space="preserve">10.4.2 </w:t>
      </w:r>
      <w:r w:rsidR="00667C8D">
        <w:rPr>
          <w:lang w:val="en-US"/>
        </w:rPr>
        <w:tab/>
      </w:r>
      <w:r>
        <w:rPr>
          <w:lang w:val="en-US"/>
        </w:rPr>
        <w:t>IP packet filtering</w:t>
      </w:r>
      <w:bookmarkEnd w:id="348"/>
      <w:bookmarkEnd w:id="349"/>
      <w:bookmarkEnd w:id="350"/>
    </w:p>
    <w:p w14:paraId="674892D3" w14:textId="6E9BD5D3" w:rsidR="00331A64" w:rsidRDefault="00331A64" w:rsidP="00331A64">
      <w:pPr>
        <w:jc w:val="both"/>
      </w:pPr>
      <w:r>
        <w:t xml:space="preserve">The 3GPP </w:t>
      </w:r>
      <w:r w:rsidRPr="006A48FC">
        <w:t>TS 29.514</w:t>
      </w:r>
      <w:r w:rsidRPr="005C518B">
        <w:t xml:space="preserve"> </w:t>
      </w:r>
      <w:r w:rsidRPr="006A48FC">
        <w:t>[</w:t>
      </w:r>
      <w:r w:rsidR="005C518B" w:rsidRPr="006A48FC">
        <w:t>42</w:t>
      </w:r>
      <w:r w:rsidRPr="006A48FC">
        <w:t>]</w:t>
      </w:r>
      <w:r>
        <w:t xml:space="preserve"> specification defines various media types that can be carried by an application flow. The ApplicationFlowDescription data type lists the types of the media content present in a specific application flow.</w:t>
      </w:r>
    </w:p>
    <w:p w14:paraId="66358DBB" w14:textId="5A17373C" w:rsidR="00331A64" w:rsidRDefault="00331A64" w:rsidP="00331A64">
      <w:pPr>
        <w:jc w:val="both"/>
      </w:pPr>
      <w:r>
        <w:t xml:space="preserve">For haptics media, the definition of MediaType present in clause 5.6.3.3 </w:t>
      </w:r>
      <w:r w:rsidRPr="005C518B">
        <w:t xml:space="preserve">of </w:t>
      </w:r>
      <w:r w:rsidRPr="006A48FC">
        <w:t>[</w:t>
      </w:r>
      <w:r w:rsidR="005C518B" w:rsidRPr="006A48FC">
        <w:t>42</w:t>
      </w:r>
      <w:r w:rsidRPr="006A48FC">
        <w:t>]</w:t>
      </w:r>
      <w:r w:rsidRPr="005C518B">
        <w:t xml:space="preserve"> can</w:t>
      </w:r>
      <w:r>
        <w:t xml:space="preserve"> be extended as below.</w:t>
      </w:r>
    </w:p>
    <w:p w14:paraId="2F8B1A0C" w14:textId="73F7D56C" w:rsidR="00331A64" w:rsidRPr="00F9618C" w:rsidRDefault="00331A64" w:rsidP="00331A64">
      <w:pPr>
        <w:pStyle w:val="TH"/>
      </w:pPr>
      <w:r w:rsidRPr="00F9618C">
        <w:t>Table 1</w:t>
      </w:r>
      <w:r w:rsidR="000836BD">
        <w:t>0.4.2-1</w:t>
      </w:r>
      <w:r w:rsidRPr="00F9618C">
        <w:t>: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F9618C" w14:paraId="64497F9E" w14:textId="77777777" w:rsidTr="002C05D7">
        <w:trPr>
          <w:cantSplit/>
          <w:jc w:val="center"/>
        </w:trPr>
        <w:tc>
          <w:tcPr>
            <w:tcW w:w="1398" w:type="pct"/>
            <w:shd w:val="clear" w:color="auto" w:fill="C0C0C0"/>
            <w:tcMar>
              <w:top w:w="0" w:type="dxa"/>
              <w:left w:w="108" w:type="dxa"/>
              <w:bottom w:w="0" w:type="dxa"/>
              <w:right w:w="108" w:type="dxa"/>
            </w:tcMar>
            <w:hideMark/>
          </w:tcPr>
          <w:p w14:paraId="06731368" w14:textId="77777777" w:rsidR="00331A64" w:rsidRPr="00F9618C" w:rsidRDefault="00331A64" w:rsidP="002C05D7">
            <w:pPr>
              <w:pStyle w:val="TAH"/>
            </w:pPr>
            <w:r w:rsidRPr="00F9618C">
              <w:t>Enumeration value</w:t>
            </w:r>
          </w:p>
        </w:tc>
        <w:tc>
          <w:tcPr>
            <w:tcW w:w="2339" w:type="pct"/>
            <w:shd w:val="clear" w:color="auto" w:fill="C0C0C0"/>
            <w:tcMar>
              <w:top w:w="0" w:type="dxa"/>
              <w:left w:w="108" w:type="dxa"/>
              <w:bottom w:w="0" w:type="dxa"/>
              <w:right w:w="108" w:type="dxa"/>
            </w:tcMar>
            <w:hideMark/>
          </w:tcPr>
          <w:p w14:paraId="07BC367B" w14:textId="77777777" w:rsidR="00331A64" w:rsidRPr="00F9618C" w:rsidRDefault="00331A64" w:rsidP="002C05D7">
            <w:pPr>
              <w:pStyle w:val="TAH"/>
            </w:pPr>
            <w:r w:rsidRPr="00F9618C">
              <w:t>Description</w:t>
            </w:r>
          </w:p>
        </w:tc>
        <w:tc>
          <w:tcPr>
            <w:tcW w:w="1263" w:type="pct"/>
            <w:shd w:val="clear" w:color="auto" w:fill="C0C0C0"/>
          </w:tcPr>
          <w:p w14:paraId="5A82BAEA" w14:textId="77777777" w:rsidR="00331A64" w:rsidRPr="00F9618C" w:rsidRDefault="00331A64" w:rsidP="002C05D7">
            <w:pPr>
              <w:pStyle w:val="TAH"/>
            </w:pPr>
            <w:r w:rsidRPr="00F9618C">
              <w:t>Applicability</w:t>
            </w:r>
          </w:p>
        </w:tc>
      </w:tr>
      <w:tr w:rsidR="00331A64" w:rsidRPr="00F9618C" w14:paraId="66736B40" w14:textId="77777777" w:rsidTr="002C05D7">
        <w:trPr>
          <w:cantSplit/>
          <w:jc w:val="center"/>
        </w:trPr>
        <w:tc>
          <w:tcPr>
            <w:tcW w:w="1398" w:type="pct"/>
            <w:tcMar>
              <w:top w:w="0" w:type="dxa"/>
              <w:left w:w="108" w:type="dxa"/>
              <w:bottom w:w="0" w:type="dxa"/>
              <w:right w:w="108" w:type="dxa"/>
            </w:tcMar>
          </w:tcPr>
          <w:p w14:paraId="72B1BDB7" w14:textId="77777777" w:rsidR="00331A64" w:rsidRPr="00641BB3" w:rsidRDefault="00331A64" w:rsidP="002C05D7">
            <w:pPr>
              <w:pStyle w:val="TAL"/>
              <w:rPr>
                <w:rFonts w:ascii="Times New Roman" w:hAnsi="Times New Roman"/>
              </w:rPr>
            </w:pPr>
            <w:r w:rsidRPr="00641BB3">
              <w:rPr>
                <w:rFonts w:ascii="Times New Roman" w:hAnsi="Times New Roman"/>
              </w:rPr>
              <w:t>AUDIO</w:t>
            </w:r>
          </w:p>
        </w:tc>
        <w:tc>
          <w:tcPr>
            <w:tcW w:w="2339" w:type="pct"/>
            <w:tcMar>
              <w:top w:w="0" w:type="dxa"/>
              <w:left w:w="108" w:type="dxa"/>
              <w:bottom w:w="0" w:type="dxa"/>
              <w:right w:w="108" w:type="dxa"/>
            </w:tcMar>
          </w:tcPr>
          <w:p w14:paraId="27C81636" w14:textId="77777777" w:rsidR="00331A64" w:rsidRPr="00641BB3" w:rsidRDefault="00331A64" w:rsidP="002C05D7">
            <w:pPr>
              <w:pStyle w:val="TAL"/>
              <w:rPr>
                <w:rFonts w:ascii="Times New Roman" w:hAnsi="Times New Roman"/>
              </w:rPr>
            </w:pPr>
            <w:r w:rsidRPr="00641BB3">
              <w:rPr>
                <w:rFonts w:ascii="Times New Roman" w:hAnsi="Times New Roman"/>
              </w:rPr>
              <w:t>The type of media is audio.</w:t>
            </w:r>
          </w:p>
        </w:tc>
        <w:tc>
          <w:tcPr>
            <w:tcW w:w="1263" w:type="pct"/>
          </w:tcPr>
          <w:p w14:paraId="4208CB7E" w14:textId="77777777" w:rsidR="00331A64" w:rsidRPr="00641BB3" w:rsidRDefault="00331A64" w:rsidP="002C05D7">
            <w:pPr>
              <w:pStyle w:val="TAL"/>
              <w:rPr>
                <w:rFonts w:ascii="Times New Roman" w:hAnsi="Times New Roman"/>
              </w:rPr>
            </w:pPr>
          </w:p>
        </w:tc>
      </w:tr>
      <w:tr w:rsidR="00331A64" w:rsidRPr="00F9618C" w14:paraId="46441D3B" w14:textId="77777777" w:rsidTr="002C05D7">
        <w:trPr>
          <w:cantSplit/>
          <w:jc w:val="center"/>
        </w:trPr>
        <w:tc>
          <w:tcPr>
            <w:tcW w:w="1398" w:type="pct"/>
            <w:tcMar>
              <w:top w:w="0" w:type="dxa"/>
              <w:left w:w="108" w:type="dxa"/>
              <w:bottom w:w="0" w:type="dxa"/>
              <w:right w:w="108" w:type="dxa"/>
            </w:tcMar>
          </w:tcPr>
          <w:p w14:paraId="74E66537" w14:textId="77777777" w:rsidR="00331A64" w:rsidRPr="00641BB3" w:rsidRDefault="00331A64" w:rsidP="002C05D7">
            <w:pPr>
              <w:pStyle w:val="TAL"/>
              <w:rPr>
                <w:rFonts w:ascii="Times New Roman" w:hAnsi="Times New Roman"/>
              </w:rPr>
            </w:pPr>
            <w:r w:rsidRPr="00641BB3">
              <w:rPr>
                <w:rFonts w:ascii="Times New Roman" w:hAnsi="Times New Roman"/>
              </w:rPr>
              <w:t>VIDEO</w:t>
            </w:r>
          </w:p>
        </w:tc>
        <w:tc>
          <w:tcPr>
            <w:tcW w:w="2339" w:type="pct"/>
            <w:tcMar>
              <w:top w:w="0" w:type="dxa"/>
              <w:left w:w="108" w:type="dxa"/>
              <w:bottom w:w="0" w:type="dxa"/>
              <w:right w:w="108" w:type="dxa"/>
            </w:tcMar>
          </w:tcPr>
          <w:p w14:paraId="45C5EF8F" w14:textId="77777777" w:rsidR="00331A64" w:rsidRPr="00641BB3" w:rsidRDefault="00331A64" w:rsidP="002C05D7">
            <w:pPr>
              <w:pStyle w:val="TAL"/>
              <w:rPr>
                <w:rFonts w:ascii="Times New Roman" w:hAnsi="Times New Roman"/>
              </w:rPr>
            </w:pPr>
            <w:r w:rsidRPr="00641BB3">
              <w:rPr>
                <w:rFonts w:ascii="Times New Roman" w:hAnsi="Times New Roman"/>
              </w:rPr>
              <w:t>The type of media is video.</w:t>
            </w:r>
          </w:p>
        </w:tc>
        <w:tc>
          <w:tcPr>
            <w:tcW w:w="1263" w:type="pct"/>
          </w:tcPr>
          <w:p w14:paraId="55840F19" w14:textId="77777777" w:rsidR="00331A64" w:rsidRPr="00641BB3" w:rsidRDefault="00331A64" w:rsidP="002C05D7">
            <w:pPr>
              <w:pStyle w:val="TAL"/>
              <w:rPr>
                <w:rFonts w:ascii="Times New Roman" w:hAnsi="Times New Roman"/>
              </w:rPr>
            </w:pPr>
          </w:p>
        </w:tc>
      </w:tr>
      <w:tr w:rsidR="00331A64" w:rsidRPr="00F9618C" w14:paraId="6D50549B" w14:textId="77777777" w:rsidTr="002C05D7">
        <w:trPr>
          <w:cantSplit/>
          <w:jc w:val="center"/>
        </w:trPr>
        <w:tc>
          <w:tcPr>
            <w:tcW w:w="1398" w:type="pct"/>
            <w:tcMar>
              <w:top w:w="0" w:type="dxa"/>
              <w:left w:w="108" w:type="dxa"/>
              <w:bottom w:w="0" w:type="dxa"/>
              <w:right w:w="108" w:type="dxa"/>
            </w:tcMar>
          </w:tcPr>
          <w:p w14:paraId="3E223088" w14:textId="77777777" w:rsidR="00331A64" w:rsidRPr="00641BB3" w:rsidRDefault="00331A64" w:rsidP="002C05D7">
            <w:pPr>
              <w:pStyle w:val="TAL"/>
              <w:rPr>
                <w:rFonts w:ascii="Times New Roman" w:hAnsi="Times New Roman"/>
              </w:rPr>
            </w:pPr>
            <w:r w:rsidRPr="00641BB3">
              <w:rPr>
                <w:rFonts w:ascii="Times New Roman" w:hAnsi="Times New Roman"/>
              </w:rPr>
              <w:t>DATA</w:t>
            </w:r>
          </w:p>
        </w:tc>
        <w:tc>
          <w:tcPr>
            <w:tcW w:w="2339" w:type="pct"/>
            <w:tcMar>
              <w:top w:w="0" w:type="dxa"/>
              <w:left w:w="108" w:type="dxa"/>
              <w:bottom w:w="0" w:type="dxa"/>
              <w:right w:w="108" w:type="dxa"/>
            </w:tcMar>
          </w:tcPr>
          <w:p w14:paraId="40ACB1EA" w14:textId="77777777" w:rsidR="00331A64" w:rsidRPr="00641BB3" w:rsidRDefault="00331A64" w:rsidP="002C05D7">
            <w:pPr>
              <w:pStyle w:val="TAL"/>
              <w:rPr>
                <w:rFonts w:ascii="Times New Roman" w:hAnsi="Times New Roman"/>
              </w:rPr>
            </w:pPr>
            <w:r w:rsidRPr="00641BB3">
              <w:rPr>
                <w:rFonts w:ascii="Times New Roman" w:hAnsi="Times New Roman"/>
              </w:rPr>
              <w:t>The type of media is data.</w:t>
            </w:r>
          </w:p>
        </w:tc>
        <w:tc>
          <w:tcPr>
            <w:tcW w:w="1263" w:type="pct"/>
          </w:tcPr>
          <w:p w14:paraId="3C32360D" w14:textId="77777777" w:rsidR="00331A64" w:rsidRPr="00641BB3" w:rsidRDefault="00331A64" w:rsidP="002C05D7">
            <w:pPr>
              <w:pStyle w:val="TAL"/>
              <w:rPr>
                <w:rFonts w:ascii="Times New Roman" w:hAnsi="Times New Roman"/>
              </w:rPr>
            </w:pPr>
          </w:p>
        </w:tc>
      </w:tr>
      <w:tr w:rsidR="00331A64" w:rsidRPr="00F9618C" w14:paraId="2C0B2909" w14:textId="77777777" w:rsidTr="002C05D7">
        <w:trPr>
          <w:cantSplit/>
          <w:jc w:val="center"/>
        </w:trPr>
        <w:tc>
          <w:tcPr>
            <w:tcW w:w="1398" w:type="pct"/>
            <w:tcMar>
              <w:top w:w="0" w:type="dxa"/>
              <w:left w:w="108" w:type="dxa"/>
              <w:bottom w:w="0" w:type="dxa"/>
              <w:right w:w="108" w:type="dxa"/>
            </w:tcMar>
          </w:tcPr>
          <w:p w14:paraId="3DCAADE1" w14:textId="77777777" w:rsidR="00331A64" w:rsidRPr="00641BB3" w:rsidRDefault="00331A64" w:rsidP="002C05D7">
            <w:pPr>
              <w:pStyle w:val="TAL"/>
              <w:rPr>
                <w:rFonts w:ascii="Times New Roman" w:hAnsi="Times New Roman"/>
              </w:rPr>
            </w:pPr>
            <w:r w:rsidRPr="00641BB3">
              <w:rPr>
                <w:rFonts w:ascii="Times New Roman" w:hAnsi="Times New Roman"/>
              </w:rPr>
              <w:t>APPLICATION</w:t>
            </w:r>
          </w:p>
        </w:tc>
        <w:tc>
          <w:tcPr>
            <w:tcW w:w="2339" w:type="pct"/>
            <w:tcMar>
              <w:top w:w="0" w:type="dxa"/>
              <w:left w:w="108" w:type="dxa"/>
              <w:bottom w:w="0" w:type="dxa"/>
              <w:right w:w="108" w:type="dxa"/>
            </w:tcMar>
          </w:tcPr>
          <w:p w14:paraId="237D560D" w14:textId="77777777" w:rsidR="00331A64" w:rsidRPr="00641BB3" w:rsidRDefault="00331A64" w:rsidP="002C05D7">
            <w:pPr>
              <w:pStyle w:val="TAL"/>
              <w:rPr>
                <w:rFonts w:ascii="Times New Roman" w:hAnsi="Times New Roman"/>
              </w:rPr>
            </w:pPr>
            <w:r w:rsidRPr="00641BB3">
              <w:rPr>
                <w:rFonts w:ascii="Times New Roman" w:hAnsi="Times New Roman"/>
              </w:rPr>
              <w:t>The type of media is application data.</w:t>
            </w:r>
          </w:p>
        </w:tc>
        <w:tc>
          <w:tcPr>
            <w:tcW w:w="1263" w:type="pct"/>
          </w:tcPr>
          <w:p w14:paraId="1A5AE4E0" w14:textId="77777777" w:rsidR="00331A64" w:rsidRPr="00641BB3" w:rsidRDefault="00331A64" w:rsidP="002C05D7">
            <w:pPr>
              <w:pStyle w:val="TAL"/>
              <w:rPr>
                <w:rFonts w:ascii="Times New Roman" w:hAnsi="Times New Roman"/>
              </w:rPr>
            </w:pPr>
          </w:p>
        </w:tc>
      </w:tr>
      <w:tr w:rsidR="00331A64" w:rsidRPr="00F9618C" w14:paraId="1C590661" w14:textId="77777777" w:rsidTr="002C05D7">
        <w:trPr>
          <w:cantSplit/>
          <w:jc w:val="center"/>
        </w:trPr>
        <w:tc>
          <w:tcPr>
            <w:tcW w:w="1398" w:type="pct"/>
            <w:tcMar>
              <w:top w:w="0" w:type="dxa"/>
              <w:left w:w="108" w:type="dxa"/>
              <w:bottom w:w="0" w:type="dxa"/>
              <w:right w:w="108" w:type="dxa"/>
            </w:tcMar>
          </w:tcPr>
          <w:p w14:paraId="433218EF" w14:textId="77777777" w:rsidR="00331A64" w:rsidRPr="00641BB3" w:rsidRDefault="00331A64" w:rsidP="002C05D7">
            <w:pPr>
              <w:pStyle w:val="TAL"/>
              <w:rPr>
                <w:rFonts w:ascii="Times New Roman" w:hAnsi="Times New Roman"/>
              </w:rPr>
            </w:pPr>
            <w:r w:rsidRPr="00641BB3">
              <w:rPr>
                <w:rFonts w:ascii="Times New Roman" w:hAnsi="Times New Roman"/>
              </w:rPr>
              <w:t>CONTROL</w:t>
            </w:r>
          </w:p>
        </w:tc>
        <w:tc>
          <w:tcPr>
            <w:tcW w:w="2339" w:type="pct"/>
            <w:tcMar>
              <w:top w:w="0" w:type="dxa"/>
              <w:left w:w="108" w:type="dxa"/>
              <w:bottom w:w="0" w:type="dxa"/>
              <w:right w:w="108" w:type="dxa"/>
            </w:tcMar>
          </w:tcPr>
          <w:p w14:paraId="73F35A6B" w14:textId="77777777" w:rsidR="00331A64" w:rsidRPr="00641BB3" w:rsidRDefault="00331A64" w:rsidP="002C05D7">
            <w:pPr>
              <w:pStyle w:val="TAL"/>
              <w:rPr>
                <w:rFonts w:ascii="Times New Roman" w:hAnsi="Times New Roman"/>
              </w:rPr>
            </w:pPr>
            <w:r w:rsidRPr="00641BB3">
              <w:rPr>
                <w:rFonts w:ascii="Times New Roman" w:hAnsi="Times New Roman"/>
              </w:rPr>
              <w:t>The type of media is control.</w:t>
            </w:r>
          </w:p>
        </w:tc>
        <w:tc>
          <w:tcPr>
            <w:tcW w:w="1263" w:type="pct"/>
          </w:tcPr>
          <w:p w14:paraId="59E0B3A7" w14:textId="77777777" w:rsidR="00331A64" w:rsidRPr="00641BB3" w:rsidRDefault="00331A64" w:rsidP="002C05D7">
            <w:pPr>
              <w:pStyle w:val="TAL"/>
              <w:rPr>
                <w:rFonts w:ascii="Times New Roman" w:hAnsi="Times New Roman"/>
              </w:rPr>
            </w:pPr>
          </w:p>
        </w:tc>
      </w:tr>
      <w:tr w:rsidR="00331A64" w:rsidRPr="00F9618C" w14:paraId="162939DC" w14:textId="77777777" w:rsidTr="002C05D7">
        <w:trPr>
          <w:cantSplit/>
          <w:jc w:val="center"/>
        </w:trPr>
        <w:tc>
          <w:tcPr>
            <w:tcW w:w="1398" w:type="pct"/>
            <w:tcMar>
              <w:top w:w="0" w:type="dxa"/>
              <w:left w:w="108" w:type="dxa"/>
              <w:bottom w:w="0" w:type="dxa"/>
              <w:right w:w="108" w:type="dxa"/>
            </w:tcMar>
          </w:tcPr>
          <w:p w14:paraId="1E56829E" w14:textId="77777777" w:rsidR="00331A64" w:rsidRPr="00641BB3" w:rsidRDefault="00331A64" w:rsidP="002C05D7">
            <w:pPr>
              <w:pStyle w:val="TAL"/>
              <w:rPr>
                <w:rFonts w:ascii="Times New Roman" w:hAnsi="Times New Roman"/>
              </w:rPr>
            </w:pPr>
            <w:r w:rsidRPr="00641BB3">
              <w:rPr>
                <w:rFonts w:ascii="Times New Roman" w:hAnsi="Times New Roman"/>
              </w:rPr>
              <w:t>TEXT</w:t>
            </w:r>
          </w:p>
        </w:tc>
        <w:tc>
          <w:tcPr>
            <w:tcW w:w="2339" w:type="pct"/>
            <w:tcMar>
              <w:top w:w="0" w:type="dxa"/>
              <w:left w:w="108" w:type="dxa"/>
              <w:bottom w:w="0" w:type="dxa"/>
              <w:right w:w="108" w:type="dxa"/>
            </w:tcMar>
          </w:tcPr>
          <w:p w14:paraId="77DDB6E5" w14:textId="77777777" w:rsidR="00331A64" w:rsidRPr="00641BB3" w:rsidRDefault="00331A64" w:rsidP="002C05D7">
            <w:pPr>
              <w:pStyle w:val="TAL"/>
              <w:rPr>
                <w:rFonts w:ascii="Times New Roman" w:hAnsi="Times New Roman"/>
              </w:rPr>
            </w:pPr>
            <w:r w:rsidRPr="00641BB3">
              <w:rPr>
                <w:rFonts w:ascii="Times New Roman" w:hAnsi="Times New Roman"/>
              </w:rPr>
              <w:t>The type of media is text.</w:t>
            </w:r>
          </w:p>
        </w:tc>
        <w:tc>
          <w:tcPr>
            <w:tcW w:w="1263" w:type="pct"/>
          </w:tcPr>
          <w:p w14:paraId="0FBE64AF" w14:textId="77777777" w:rsidR="00331A64" w:rsidRPr="00641BB3" w:rsidRDefault="00331A64" w:rsidP="002C05D7">
            <w:pPr>
              <w:pStyle w:val="TAL"/>
              <w:rPr>
                <w:rFonts w:ascii="Times New Roman" w:hAnsi="Times New Roman"/>
              </w:rPr>
            </w:pPr>
          </w:p>
        </w:tc>
      </w:tr>
      <w:tr w:rsidR="00331A64" w:rsidRPr="00F9618C" w14:paraId="34FDE1E3" w14:textId="77777777" w:rsidTr="002C05D7">
        <w:trPr>
          <w:cantSplit/>
          <w:jc w:val="center"/>
        </w:trPr>
        <w:tc>
          <w:tcPr>
            <w:tcW w:w="1398" w:type="pct"/>
            <w:tcMar>
              <w:top w:w="0" w:type="dxa"/>
              <w:left w:w="108" w:type="dxa"/>
              <w:bottom w:w="0" w:type="dxa"/>
              <w:right w:w="108" w:type="dxa"/>
            </w:tcMar>
          </w:tcPr>
          <w:p w14:paraId="469D6DCF" w14:textId="77777777" w:rsidR="00331A64" w:rsidRPr="00641BB3" w:rsidRDefault="00331A64" w:rsidP="002C05D7">
            <w:pPr>
              <w:pStyle w:val="TAL"/>
              <w:rPr>
                <w:rFonts w:ascii="Times New Roman" w:hAnsi="Times New Roman"/>
              </w:rPr>
            </w:pPr>
            <w:r w:rsidRPr="00641BB3">
              <w:rPr>
                <w:rFonts w:ascii="Times New Roman" w:hAnsi="Times New Roman"/>
              </w:rPr>
              <w:t>MESSAGE</w:t>
            </w:r>
          </w:p>
        </w:tc>
        <w:tc>
          <w:tcPr>
            <w:tcW w:w="2339" w:type="pct"/>
            <w:tcMar>
              <w:top w:w="0" w:type="dxa"/>
              <w:left w:w="108" w:type="dxa"/>
              <w:bottom w:w="0" w:type="dxa"/>
              <w:right w:w="108" w:type="dxa"/>
            </w:tcMar>
          </w:tcPr>
          <w:p w14:paraId="208A8394" w14:textId="77777777" w:rsidR="00331A64" w:rsidRPr="00641BB3" w:rsidRDefault="00331A64" w:rsidP="002C05D7">
            <w:pPr>
              <w:pStyle w:val="TAL"/>
              <w:rPr>
                <w:rFonts w:ascii="Times New Roman" w:hAnsi="Times New Roman"/>
              </w:rPr>
            </w:pPr>
            <w:r w:rsidRPr="00641BB3">
              <w:rPr>
                <w:rFonts w:ascii="Times New Roman" w:hAnsi="Times New Roman"/>
              </w:rPr>
              <w:t>The type of media is message</w:t>
            </w:r>
          </w:p>
        </w:tc>
        <w:tc>
          <w:tcPr>
            <w:tcW w:w="1263" w:type="pct"/>
          </w:tcPr>
          <w:p w14:paraId="7CE69563" w14:textId="77777777" w:rsidR="00331A64" w:rsidRPr="00641BB3" w:rsidRDefault="00331A64" w:rsidP="002C05D7">
            <w:pPr>
              <w:pStyle w:val="TAL"/>
              <w:rPr>
                <w:rFonts w:ascii="Times New Roman" w:hAnsi="Times New Roman"/>
              </w:rPr>
            </w:pPr>
          </w:p>
        </w:tc>
      </w:tr>
      <w:tr w:rsidR="00331A64" w:rsidRPr="00F9618C" w14:paraId="3DDAC936" w14:textId="77777777" w:rsidTr="002C05D7">
        <w:trPr>
          <w:cantSplit/>
          <w:jc w:val="center"/>
        </w:trPr>
        <w:tc>
          <w:tcPr>
            <w:tcW w:w="1398" w:type="pct"/>
            <w:tcMar>
              <w:top w:w="0" w:type="dxa"/>
              <w:left w:w="108" w:type="dxa"/>
              <w:bottom w:w="0" w:type="dxa"/>
              <w:right w:w="108" w:type="dxa"/>
            </w:tcMar>
          </w:tcPr>
          <w:p w14:paraId="0ACFA31A" w14:textId="77777777" w:rsidR="00331A64" w:rsidRPr="00641BB3" w:rsidRDefault="00331A64" w:rsidP="002C05D7">
            <w:pPr>
              <w:pStyle w:val="TAL"/>
              <w:rPr>
                <w:rFonts w:ascii="Times New Roman" w:hAnsi="Times New Roman"/>
              </w:rPr>
            </w:pPr>
            <w:r w:rsidRPr="00641BB3">
              <w:rPr>
                <w:rFonts w:ascii="Times New Roman" w:hAnsi="Times New Roman"/>
              </w:rPr>
              <w:t>HAPTICS</w:t>
            </w:r>
          </w:p>
        </w:tc>
        <w:tc>
          <w:tcPr>
            <w:tcW w:w="2339" w:type="pct"/>
            <w:tcMar>
              <w:top w:w="0" w:type="dxa"/>
              <w:left w:w="108" w:type="dxa"/>
              <w:bottom w:w="0" w:type="dxa"/>
              <w:right w:w="108" w:type="dxa"/>
            </w:tcMar>
          </w:tcPr>
          <w:p w14:paraId="5AB0C38E" w14:textId="77777777" w:rsidR="00331A64" w:rsidRPr="00641BB3" w:rsidRDefault="00331A64" w:rsidP="002C05D7">
            <w:pPr>
              <w:pStyle w:val="TAL"/>
              <w:rPr>
                <w:rFonts w:ascii="Times New Roman" w:hAnsi="Times New Roman"/>
              </w:rPr>
            </w:pPr>
            <w:r w:rsidRPr="00641BB3">
              <w:rPr>
                <w:rFonts w:ascii="Times New Roman" w:hAnsi="Times New Roman"/>
              </w:rPr>
              <w:t>The type of media is haptics</w:t>
            </w:r>
          </w:p>
        </w:tc>
        <w:tc>
          <w:tcPr>
            <w:tcW w:w="1263" w:type="pct"/>
          </w:tcPr>
          <w:p w14:paraId="4A4B17BF" w14:textId="77777777" w:rsidR="00331A64" w:rsidRPr="00641BB3" w:rsidRDefault="00331A64" w:rsidP="002C05D7">
            <w:pPr>
              <w:pStyle w:val="TAL"/>
              <w:rPr>
                <w:rFonts w:ascii="Times New Roman" w:hAnsi="Times New Roman"/>
              </w:rPr>
            </w:pPr>
          </w:p>
        </w:tc>
      </w:tr>
      <w:tr w:rsidR="00331A64" w:rsidRPr="00F9618C" w14:paraId="71433CCE" w14:textId="77777777" w:rsidTr="002C05D7">
        <w:trPr>
          <w:cantSplit/>
          <w:jc w:val="center"/>
        </w:trPr>
        <w:tc>
          <w:tcPr>
            <w:tcW w:w="1398" w:type="pct"/>
            <w:tcMar>
              <w:top w:w="0" w:type="dxa"/>
              <w:left w:w="108" w:type="dxa"/>
              <w:bottom w:w="0" w:type="dxa"/>
              <w:right w:w="108" w:type="dxa"/>
            </w:tcMar>
          </w:tcPr>
          <w:p w14:paraId="0D65F9C2" w14:textId="77777777" w:rsidR="00331A64" w:rsidRPr="00641BB3" w:rsidRDefault="00331A64" w:rsidP="002C05D7">
            <w:pPr>
              <w:pStyle w:val="TAL"/>
              <w:rPr>
                <w:rFonts w:ascii="Times New Roman" w:hAnsi="Times New Roman"/>
              </w:rPr>
            </w:pPr>
            <w:r w:rsidRPr="00641BB3">
              <w:rPr>
                <w:rFonts w:ascii="Times New Roman" w:hAnsi="Times New Roman"/>
              </w:rPr>
              <w:t>OTHER</w:t>
            </w:r>
          </w:p>
        </w:tc>
        <w:tc>
          <w:tcPr>
            <w:tcW w:w="2339" w:type="pct"/>
            <w:tcMar>
              <w:top w:w="0" w:type="dxa"/>
              <w:left w:w="108" w:type="dxa"/>
              <w:bottom w:w="0" w:type="dxa"/>
              <w:right w:w="108" w:type="dxa"/>
            </w:tcMar>
          </w:tcPr>
          <w:p w14:paraId="1C2B327D" w14:textId="77777777" w:rsidR="00331A64" w:rsidRPr="00641BB3" w:rsidRDefault="00331A64" w:rsidP="002C05D7">
            <w:pPr>
              <w:pStyle w:val="TAL"/>
              <w:rPr>
                <w:rFonts w:ascii="Times New Roman" w:hAnsi="Times New Roman"/>
              </w:rPr>
            </w:pPr>
            <w:r w:rsidRPr="00641BB3">
              <w:rPr>
                <w:rFonts w:ascii="Times New Roman" w:hAnsi="Times New Roman"/>
              </w:rPr>
              <w:t>Other type of media.</w:t>
            </w:r>
          </w:p>
        </w:tc>
        <w:tc>
          <w:tcPr>
            <w:tcW w:w="1263" w:type="pct"/>
          </w:tcPr>
          <w:p w14:paraId="403CA2ED" w14:textId="77777777" w:rsidR="00331A64" w:rsidRPr="00641BB3" w:rsidRDefault="00331A64" w:rsidP="002C05D7">
            <w:pPr>
              <w:pStyle w:val="TAL"/>
              <w:rPr>
                <w:rFonts w:ascii="Times New Roman" w:hAnsi="Times New Roman"/>
              </w:rPr>
            </w:pPr>
          </w:p>
        </w:tc>
      </w:tr>
    </w:tbl>
    <w:p w14:paraId="3B809B74" w14:textId="77777777" w:rsidR="00331A64" w:rsidRDefault="00331A64" w:rsidP="00331A64">
      <w:pPr>
        <w:jc w:val="both"/>
      </w:pPr>
    </w:p>
    <w:p w14:paraId="4FD88B47" w14:textId="77777777" w:rsidR="00331A64" w:rsidRDefault="00331A64" w:rsidP="00331A64">
      <w:pPr>
        <w:spacing w:after="0"/>
        <w:jc w:val="both"/>
      </w:pPr>
      <w:r>
        <w:t>When haptics media content is transported using RTP packets, t</w:t>
      </w:r>
      <w:r w:rsidRPr="00544457">
        <w:t xml:space="preserve">he media name in the "m=" line of the SDP message </w:t>
      </w:r>
      <w:r>
        <w:t xml:space="preserve">is set to </w:t>
      </w:r>
      <w:r w:rsidRPr="00544457">
        <w:t>haptics</w:t>
      </w:r>
      <w:r>
        <w:t xml:space="preserve"> as defined in </w:t>
      </w:r>
      <w:r w:rsidRPr="00A85AC3">
        <w:t>RTP Payload format for Haptics specification</w:t>
      </w:r>
      <w:r w:rsidRPr="00544457">
        <w:t>.</w:t>
      </w:r>
    </w:p>
    <w:p w14:paraId="41641057" w14:textId="77777777" w:rsidR="00331A64" w:rsidRDefault="00331A64" w:rsidP="00331A64">
      <w:pPr>
        <w:spacing w:after="0"/>
        <w:jc w:val="both"/>
      </w:pPr>
    </w:p>
    <w:p w14:paraId="36D3A283" w14:textId="77777777" w:rsidR="00331A64" w:rsidRDefault="00331A64" w:rsidP="00331A64">
      <w:pPr>
        <w:spacing w:after="0"/>
        <w:jc w:val="both"/>
      </w:pPr>
      <w:r w:rsidRPr="00CC5E23">
        <w:t xml:space="preserve">An example of media representation corresponding to the hmpg RTP payload in SDP is as follows: </w:t>
      </w:r>
    </w:p>
    <w:p w14:paraId="700E4B50" w14:textId="77777777" w:rsidR="00331A64" w:rsidRPr="00CC5E23" w:rsidRDefault="00331A64" w:rsidP="00331A64">
      <w:pPr>
        <w:spacing w:after="0"/>
        <w:jc w:val="both"/>
      </w:pPr>
    </w:p>
    <w:p w14:paraId="6F6C2017"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m=haptics 43291 UDP/TLS/RTP/SAVPF 115</w:t>
      </w:r>
    </w:p>
    <w:p w14:paraId="2217FF14"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a=rtpmap:115 hmpg/8000</w:t>
      </w:r>
    </w:p>
    <w:p w14:paraId="0DA16B53"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Courier New" w:hAnsi="Courier New" w:cs="Courier New"/>
        </w:rPr>
      </w:pPr>
      <w:r w:rsidRPr="00CC5E23">
        <w:rPr>
          <w:rFonts w:ascii="Courier New" w:hAnsi="Courier New" w:cs="Courier New"/>
        </w:rPr>
        <w:t>a=fmtp:115 hmpg-profile=1;hmpg-lvl=1;hmpg-ver=2023</w:t>
      </w:r>
    </w:p>
    <w:p w14:paraId="049F0674" w14:textId="12081C04" w:rsidR="00331A64" w:rsidRDefault="00331A64" w:rsidP="00331A64">
      <w:pPr>
        <w:jc w:val="both"/>
      </w:pPr>
      <w:r>
        <w:t xml:space="preserve">The Payload Type of the haptics media is identified by parsing the </w:t>
      </w:r>
      <w:r w:rsidRPr="5E404541">
        <w:rPr>
          <w:rFonts w:ascii="Courier New" w:hAnsi="Courier New" w:cs="Courier New"/>
        </w:rPr>
        <w:t xml:space="preserve">m=haptics </w:t>
      </w:r>
      <w:r>
        <w:t xml:space="preserve">line in the SDP message. In the above SDP example, the Payload Type value for haptics media is </w:t>
      </w:r>
      <w:r w:rsidRPr="5E404541">
        <w:rPr>
          <w:rFonts w:ascii="Courier New" w:hAnsi="Courier New" w:cs="Courier New"/>
        </w:rPr>
        <w:t>115</w:t>
      </w:r>
      <w:r>
        <w:t>.</w:t>
      </w:r>
    </w:p>
    <w:p w14:paraId="65418933" w14:textId="5C2783DE" w:rsidR="00AA09FC" w:rsidRDefault="00331A64" w:rsidP="003A27C2">
      <w:pPr>
        <w:jc w:val="both"/>
        <w:rPr>
          <w:lang w:val="en-US"/>
        </w:rPr>
      </w:pPr>
      <w:r>
        <w:t>When an application data flow contains haptics media and other media content, the Payload Type (PT) values in the RTP header of RTP packets may be parsed to detect the PDUs or PDU Sets belonging to haptics media.</w:t>
      </w:r>
    </w:p>
    <w:p w14:paraId="6FF3798D" w14:textId="370F06B2" w:rsidR="00AE3C30" w:rsidRDefault="00664C00" w:rsidP="00664C00">
      <w:pPr>
        <w:pStyle w:val="Heading1"/>
        <w:rPr>
          <w:lang w:val="en-US"/>
        </w:rPr>
      </w:pPr>
      <w:bookmarkStart w:id="351" w:name="_Toc189812356"/>
      <w:bookmarkStart w:id="352" w:name="_Toc190105119"/>
      <w:bookmarkStart w:id="353" w:name="_Toc191028149"/>
      <w:r>
        <w:lastRenderedPageBreak/>
        <w:t>1</w:t>
      </w:r>
      <w:r w:rsidR="00394CE2">
        <w:t>1</w:t>
      </w:r>
      <w:r>
        <w:tab/>
      </w:r>
      <w:r w:rsidR="00AE3C30" w:rsidRPr="006007EA">
        <w:rPr>
          <w:lang w:val="en-US"/>
        </w:rPr>
        <w:t xml:space="preserve">Identified </w:t>
      </w:r>
      <w:r w:rsidR="00AE3C30">
        <w:rPr>
          <w:lang w:val="en-US"/>
        </w:rPr>
        <w:t xml:space="preserve">characteristics, </w:t>
      </w:r>
      <w:r w:rsidR="00AE3C30" w:rsidRPr="006007EA">
        <w:rPr>
          <w:lang w:val="en-US"/>
        </w:rPr>
        <w:t>gaps</w:t>
      </w:r>
      <w:r w:rsidR="00AE3C30">
        <w:rPr>
          <w:lang w:val="en-US"/>
        </w:rPr>
        <w:t xml:space="preserve"> and potential requirements</w:t>
      </w:r>
      <w:bookmarkEnd w:id="353"/>
    </w:p>
    <w:p w14:paraId="4C016359" w14:textId="227BAADA" w:rsidR="00744D27" w:rsidRPr="001E4FB5" w:rsidRDefault="00744D27" w:rsidP="00744D27">
      <w:pPr>
        <w:pStyle w:val="Heading2"/>
        <w:rPr>
          <w:lang w:val="en-US"/>
        </w:rPr>
      </w:pPr>
      <w:bookmarkStart w:id="354" w:name="_Toc191028150"/>
      <w:r>
        <w:rPr>
          <w:lang w:val="en-US"/>
        </w:rPr>
        <w:t>11.1</w:t>
      </w:r>
      <w:r>
        <w:rPr>
          <w:lang w:val="en-US"/>
        </w:rPr>
        <w:tab/>
        <w:t>Identified characteristics and gaps in scenarios and services</w:t>
      </w:r>
      <w:bookmarkEnd w:id="354"/>
    </w:p>
    <w:p w14:paraId="6C4D2213" w14:textId="02BE878F" w:rsidR="00744D27" w:rsidRDefault="00744D27" w:rsidP="00744D27">
      <w:pPr>
        <w:rPr>
          <w:lang w:val="en-US"/>
        </w:rPr>
      </w:pPr>
      <w:r>
        <w:rPr>
          <w:lang w:val="en-US"/>
        </w:rPr>
        <w:t>To enable haptics</w:t>
      </w:r>
      <w:r w:rsidR="00057C70">
        <w:rPr>
          <w:lang w:val="en-US"/>
        </w:rPr>
        <w:t xml:space="preserve"> </w:t>
      </w:r>
      <w:r>
        <w:rPr>
          <w:lang w:val="en-US"/>
        </w:rPr>
        <w:t>enhanced media experiences, the following gaps and characteristics, based on the use-cases and relevant 3GPP services collected in this document, have been identified:</w:t>
      </w:r>
    </w:p>
    <w:p w14:paraId="66211D73" w14:textId="72FAC140" w:rsidR="00744D27" w:rsidRPr="0001395A" w:rsidRDefault="00744D27" w:rsidP="00744D27">
      <w:pPr>
        <w:pStyle w:val="B1"/>
      </w:pPr>
      <w:r w:rsidRPr="0001395A">
        <w:t>-</w:t>
      </w:r>
      <w:r w:rsidRPr="0001395A">
        <w:tab/>
        <w:t>3GPP media services currently do not support an</w:t>
      </w:r>
      <w:r>
        <w:t>y</w:t>
      </w:r>
      <w:r w:rsidRPr="0001395A">
        <w:t xml:space="preserve"> interoperable haptic</w:t>
      </w:r>
      <w:r>
        <w:t>s</w:t>
      </w:r>
      <w:r w:rsidRPr="0001395A">
        <w:t xml:space="preserve"> media format</w:t>
      </w:r>
      <w:r w:rsidR="000C72B0">
        <w:t>s</w:t>
      </w:r>
      <w:r w:rsidRPr="0001395A">
        <w:t xml:space="preserve"> </w:t>
      </w:r>
      <w:r>
        <w:t>or</w:t>
      </w:r>
      <w:r w:rsidRPr="0001395A">
        <w:t xml:space="preserve"> codec</w:t>
      </w:r>
      <w:r w:rsidR="000C72B0">
        <w:t>s</w:t>
      </w:r>
      <w:r w:rsidRPr="0001395A">
        <w:t>.</w:t>
      </w:r>
    </w:p>
    <w:p w14:paraId="1F73AA02" w14:textId="0993CA18" w:rsidR="00744D27" w:rsidRDefault="00744D27" w:rsidP="00744D27">
      <w:pPr>
        <w:pStyle w:val="B1"/>
        <w:rPr>
          <w:lang w:val="en-US"/>
        </w:rPr>
      </w:pPr>
      <w:r>
        <w:rPr>
          <w:lang w:val="en-US"/>
        </w:rPr>
        <w:t>-</w:t>
      </w:r>
      <w:r>
        <w:rPr>
          <w:lang w:val="en-US"/>
        </w:rPr>
        <w:tab/>
        <w:t>Haptic interoperable services are hindered by the current prevalence of proprietary formats.</w:t>
      </w:r>
    </w:p>
    <w:p w14:paraId="334DD16A" w14:textId="0CC4DE1C" w:rsidR="00744D27" w:rsidRDefault="00744D27" w:rsidP="00744D27">
      <w:pPr>
        <w:pStyle w:val="B1"/>
        <w:rPr>
          <w:lang w:val="en-US"/>
        </w:rPr>
      </w:pPr>
      <w:r>
        <w:rPr>
          <w:lang w:val="en-US"/>
        </w:rPr>
        <w:t>-</w:t>
      </w:r>
      <w:r>
        <w:rPr>
          <w:lang w:val="en-US"/>
        </w:rPr>
        <w:tab/>
        <w:t>A codec supporting haptics media in both parametric and PCM formats, as well as providing a parametric mezzanine format to and from which other parametric haptics formats could be converted without loss, would be required to address the use-cases.</w:t>
      </w:r>
    </w:p>
    <w:p w14:paraId="4B679C4F" w14:textId="49F08F08" w:rsidR="00744D27" w:rsidRDefault="00744D27" w:rsidP="00744D27">
      <w:pPr>
        <w:pStyle w:val="B1"/>
        <w:rPr>
          <w:lang w:val="en-US"/>
        </w:rPr>
      </w:pPr>
      <w:r>
        <w:rPr>
          <w:lang w:val="en-US"/>
        </w:rPr>
        <w:t>-</w:t>
      </w:r>
      <w:r>
        <w:rPr>
          <w:lang w:val="en-US"/>
        </w:rPr>
        <w:tab/>
        <w:t>Lossless compression was not identified as a need for open loop haptics enhanced media services.</w:t>
      </w:r>
    </w:p>
    <w:p w14:paraId="60E46381" w14:textId="18D499C8" w:rsidR="00744D27" w:rsidRDefault="00744D27" w:rsidP="00744D27">
      <w:pPr>
        <w:pStyle w:val="B1"/>
        <w:rPr>
          <w:lang w:val="en-US"/>
        </w:rPr>
      </w:pPr>
      <w:r>
        <w:rPr>
          <w:lang w:val="en-US"/>
        </w:rPr>
        <w:t>-</w:t>
      </w:r>
      <w:r>
        <w:rPr>
          <w:lang w:val="en-US"/>
        </w:rPr>
        <w:tab/>
        <w:t>The bandwidth required to support haptics-enhanced media services varies based on the number of haptics channels (up to 32 or 64), the haptics media format (time sampled versus parametric), and on the density of the channel. A compressed format is deemed suitable.</w:t>
      </w:r>
    </w:p>
    <w:p w14:paraId="34CA3FC7" w14:textId="22E350D7" w:rsidR="00744D27" w:rsidRDefault="00744D27" w:rsidP="00744D27">
      <w:pPr>
        <w:pStyle w:val="B1"/>
        <w:rPr>
          <w:lang w:val="en-US"/>
        </w:rPr>
      </w:pPr>
      <w:r>
        <w:rPr>
          <w:lang w:val="en-US"/>
        </w:rPr>
        <w:t xml:space="preserve">- </w:t>
      </w:r>
      <w:r>
        <w:rPr>
          <w:lang w:val="en-US"/>
        </w:rPr>
        <w:tab/>
        <w:t>In addition, the traffic characteristics of a haptics media stream in its parametric form differs substantially from any timed sampled media (haptics, audio, video), with bursts of data being followed by silent unit periods which can be longer than few seconds</w:t>
      </w:r>
      <w:r w:rsidR="007C75D2">
        <w:rPr>
          <w:lang w:val="en-US"/>
        </w:rPr>
        <w:t>.</w:t>
      </w:r>
    </w:p>
    <w:p w14:paraId="1365FD28" w14:textId="3BFD87CC" w:rsidR="00744D27" w:rsidRDefault="00744D27" w:rsidP="00744D27">
      <w:pPr>
        <w:pStyle w:val="B1"/>
        <w:rPr>
          <w:lang w:val="en-US"/>
        </w:rPr>
      </w:pPr>
      <w:r>
        <w:rPr>
          <w:lang w:val="en-US"/>
        </w:rPr>
        <w:t>-</w:t>
      </w:r>
      <w:r>
        <w:rPr>
          <w:lang w:val="en-US"/>
        </w:rPr>
        <w:tab/>
        <w:t>The QoE of haptics-enhanced media services may be substantially impacted by the asynchronicity of haptics with other media and may trigger the end-user to turn-off haptics media rendering. Handling of asynchronicity delays in 3GPP services will need to be carefully considered.</w:t>
      </w:r>
    </w:p>
    <w:p w14:paraId="4AAD9EAE" w14:textId="2F1C45EE" w:rsidR="00744D27" w:rsidRDefault="00744D27" w:rsidP="00744D27">
      <w:pPr>
        <w:rPr>
          <w:lang w:val="en-US"/>
        </w:rPr>
      </w:pPr>
      <w:r>
        <w:rPr>
          <w:lang w:val="en-US"/>
        </w:rPr>
        <w:t>The following technical aspects would need to be addressed to ensure the interoperability of haptics-enhanced media in 3GPP services:</w:t>
      </w:r>
    </w:p>
    <w:p w14:paraId="01AD4711" w14:textId="6AB37EBF" w:rsidR="00744D27" w:rsidRDefault="00744D27" w:rsidP="00744D27">
      <w:pPr>
        <w:pStyle w:val="B1"/>
      </w:pPr>
      <w:r w:rsidRPr="6529B45F">
        <w:rPr>
          <w:lang w:val="en-US"/>
        </w:rPr>
        <w:t>-</w:t>
      </w:r>
      <w:r>
        <w:tab/>
      </w:r>
      <w:r w:rsidRPr="6529B45F">
        <w:rPr>
          <w:lang w:val="en-US"/>
        </w:rPr>
        <w:t xml:space="preserve">Defining the support for a top-level haptics media type and sample entry </w:t>
      </w:r>
      <w:r>
        <w:rPr>
          <w:lang w:val="en-US"/>
        </w:rPr>
        <w:t>(</w:t>
      </w:r>
      <w:r w:rsidRPr="6529B45F">
        <w:rPr>
          <w:lang w:val="en-US"/>
        </w:rPr>
        <w:t>e.g.</w:t>
      </w:r>
      <w:r>
        <w:rPr>
          <w:lang w:val="en-US"/>
        </w:rPr>
        <w:t>, in</w:t>
      </w:r>
      <w:r w:rsidRPr="6529B45F">
        <w:rPr>
          <w:lang w:val="en-US"/>
        </w:rPr>
        <w:t xml:space="preserve"> TS 26.143</w:t>
      </w:r>
      <w:r w:rsidR="00A6388A">
        <w:rPr>
          <w:lang w:val="en-US"/>
        </w:rPr>
        <w:t xml:space="preserve"> [36]</w:t>
      </w:r>
      <w:r w:rsidRPr="6529B45F">
        <w:rPr>
          <w:lang w:val="en-US"/>
        </w:rPr>
        <w:t>,</w:t>
      </w:r>
      <w:r>
        <w:t xml:space="preserve"> TS 26.244</w:t>
      </w:r>
      <w:r w:rsidR="004052AF">
        <w:t xml:space="preserve"> [37]</w:t>
      </w:r>
      <w:r>
        <w:t>, TS 29.514</w:t>
      </w:r>
      <w:r w:rsidR="004052AF">
        <w:t xml:space="preserve"> [42]</w:t>
      </w:r>
      <w:r>
        <w:t>)</w:t>
      </w:r>
      <w:r w:rsidR="00F363C1">
        <w:t>.</w:t>
      </w:r>
    </w:p>
    <w:p w14:paraId="6F8C0016" w14:textId="62A7F6AE" w:rsidR="00744D27" w:rsidRDefault="00744D27" w:rsidP="00744D27">
      <w:pPr>
        <w:pStyle w:val="B1"/>
      </w:pPr>
      <w:r>
        <w:t>-</w:t>
      </w:r>
      <w:r>
        <w:tab/>
        <w:t>Defining the support for an interoperable haptics media formats and codecs in streaming, and real-time communication architecture specifications, along with suitable constraints (e.g. number of channels, number of tracks, parametrics and/or PCM formats) in the service specifications (e.g. TS 26.264</w:t>
      </w:r>
      <w:r w:rsidR="004052AF">
        <w:t xml:space="preserve"> [23]</w:t>
      </w:r>
      <w:r>
        <w:t>, TS 26.511</w:t>
      </w:r>
      <w:r w:rsidR="004052AF">
        <w:t xml:space="preserve"> [47]</w:t>
      </w:r>
      <w:r>
        <w:t>) and in UE capability specifications (e.g. TS 26.119</w:t>
      </w:r>
      <w:r w:rsidR="004052AF">
        <w:t xml:space="preserve"> [32]</w:t>
      </w:r>
      <w:r>
        <w:t>, TS 26.114</w:t>
      </w:r>
      <w:r w:rsidR="004052AF">
        <w:t xml:space="preserve"> [22]</w:t>
      </w:r>
      <w:r>
        <w:t>)</w:t>
      </w:r>
      <w:r w:rsidR="00F363C1">
        <w:t>.</w:t>
      </w:r>
    </w:p>
    <w:p w14:paraId="68EC2C93" w14:textId="02100114" w:rsidR="00744D27" w:rsidRDefault="00744D27" w:rsidP="00744D27">
      <w:pPr>
        <w:pStyle w:val="B1"/>
      </w:pPr>
      <w:r>
        <w:t xml:space="preserve">- </w:t>
      </w:r>
      <w:r>
        <w:tab/>
        <w:t xml:space="preserve">For services based on split rendering architecture (e.g. </w:t>
      </w:r>
      <w:r w:rsidRPr="00B82BDF">
        <w:t xml:space="preserve">TS </w:t>
      </w:r>
      <w:r w:rsidR="009519BC" w:rsidRPr="003A27C2">
        <w:t>26.565</w:t>
      </w:r>
      <w:r w:rsidR="004052AF">
        <w:t xml:space="preserve"> [24]</w:t>
      </w:r>
      <w:r>
        <w:t xml:space="preserve"> and </w:t>
      </w:r>
      <w:r w:rsidRPr="00747B53">
        <w:t xml:space="preserve">TS </w:t>
      </w:r>
      <w:r w:rsidR="009519BC" w:rsidRPr="003A27C2">
        <w:t>26.567</w:t>
      </w:r>
      <w:r w:rsidR="004052AF">
        <w:t xml:space="preserve"> [48]</w:t>
      </w:r>
      <w:r>
        <w:t xml:space="preserve">), in addition to the support for an interoperable haptics media formats and codecs, the support for </w:t>
      </w:r>
      <w:bookmarkStart w:id="355" w:name="_Hlk190934329"/>
      <w:r>
        <w:t xml:space="preserve">negotiating split haptic media capabilities </w:t>
      </w:r>
      <w:bookmarkEnd w:id="355"/>
      <w:r>
        <w:t xml:space="preserve">needs to be defined and are for further study. Use of non-3GPP haptics codecs </w:t>
      </w:r>
      <w:r w:rsidR="006B4549">
        <w:t>is</w:t>
      </w:r>
      <w:r>
        <w:t xml:space="preserve"> out of scope of this document.</w:t>
      </w:r>
    </w:p>
    <w:p w14:paraId="4776F96A" w14:textId="77777777" w:rsidR="00744D27" w:rsidRDefault="00744D27" w:rsidP="00744D27">
      <w:pPr>
        <w:pStyle w:val="B1"/>
        <w:rPr>
          <w:lang w:val="en-US"/>
        </w:rPr>
      </w:pPr>
      <w:r>
        <w:rPr>
          <w:lang w:val="en-US"/>
        </w:rPr>
        <w:t>-</w:t>
      </w:r>
      <w:r>
        <w:rPr>
          <w:lang w:val="en-US"/>
        </w:rPr>
        <w:tab/>
        <w:t>Defining the support in TS 26.119 of the scene description extensions for haptics, and the support of scene description extension for interactivity at the node level, to support haptics media integration within a Scene Description.</w:t>
      </w:r>
    </w:p>
    <w:p w14:paraId="722C8F71" w14:textId="19197C48" w:rsidR="00744D27" w:rsidRDefault="00744D27" w:rsidP="00D867A6">
      <w:pPr>
        <w:pStyle w:val="B1"/>
        <w:rPr>
          <w:lang w:val="en-US"/>
        </w:rPr>
      </w:pPr>
      <w:r>
        <w:rPr>
          <w:lang w:val="en-US"/>
        </w:rPr>
        <w:t>-</w:t>
      </w:r>
      <w:r>
        <w:rPr>
          <w:lang w:val="en-US"/>
        </w:rPr>
        <w:tab/>
        <w:t>Defining the support for haptics media packaging in the file format; in transport protocols such as DASH, RTP, and webRTC, as well as signaling and protocol configurations.</w:t>
      </w:r>
    </w:p>
    <w:p w14:paraId="1E5F330F" w14:textId="3B060A7F" w:rsidR="00744D27" w:rsidRDefault="00744D27" w:rsidP="00744D27">
      <w:pPr>
        <w:pStyle w:val="B1"/>
      </w:pPr>
      <w:r>
        <w:rPr>
          <w:lang w:val="en-US"/>
        </w:rPr>
        <w:t>-</w:t>
      </w:r>
      <w:r>
        <w:rPr>
          <w:lang w:val="en-US"/>
        </w:rPr>
        <w:tab/>
        <w:t>Assessing more precisely if the 5QIs and QoS parameters currently used in media services are sufficient to address the desired QoE in active and passive haptics media enhanced experiences.</w:t>
      </w:r>
    </w:p>
    <w:p w14:paraId="4536943A" w14:textId="77777777" w:rsidR="00744D27" w:rsidRDefault="00744D27" w:rsidP="00744D27">
      <w:pPr>
        <w:pStyle w:val="Heading2"/>
      </w:pPr>
      <w:bookmarkStart w:id="356" w:name="_Toc191028151"/>
      <w:r>
        <w:lastRenderedPageBreak/>
        <w:t>11.2</w:t>
      </w:r>
      <w:r>
        <w:tab/>
        <w:t>Potential requirements for a haptics media codec and its support</w:t>
      </w:r>
      <w:bookmarkEnd w:id="356"/>
    </w:p>
    <w:p w14:paraId="59E13D60" w14:textId="77777777" w:rsidR="00744D27" w:rsidRDefault="00744D27" w:rsidP="00744D27">
      <w:r>
        <w:t xml:space="preserve">From the collected scenarios and analysis of the identified 3GPP services the following requirements for a new haptics media codec have been identified to ensure interoperability across devices and services: </w:t>
      </w:r>
    </w:p>
    <w:p w14:paraId="30FC7094" w14:textId="77777777" w:rsidR="00744D27" w:rsidRDefault="00744D27" w:rsidP="00744D27">
      <w:pPr>
        <w:pStyle w:val="B1"/>
      </w:pPr>
      <w:r>
        <w:t>-</w:t>
      </w:r>
      <w:r>
        <w:tab/>
        <w:t>The support of a standardised compression format to provide haptics enhanced media experience.</w:t>
      </w:r>
    </w:p>
    <w:p w14:paraId="5F77BC66" w14:textId="77777777" w:rsidR="00744D27" w:rsidRDefault="00744D27" w:rsidP="00744D27">
      <w:pPr>
        <w:pStyle w:val="B1"/>
      </w:pPr>
      <w:r>
        <w:t>-</w:t>
      </w:r>
      <w:r>
        <w:tab/>
        <w:t>The support of both parametric and time sampled signals.</w:t>
      </w:r>
    </w:p>
    <w:p w14:paraId="0F837EB5" w14:textId="77777777" w:rsidR="00744D27" w:rsidRDefault="00744D27" w:rsidP="00744D27">
      <w:pPr>
        <w:pStyle w:val="B1"/>
      </w:pPr>
      <w:r>
        <w:t>-</w:t>
      </w:r>
      <w:r>
        <w:tab/>
        <w:t>The provision of a parametric mezzanine format to and from which other parametric formats may be converted without loss.</w:t>
      </w:r>
    </w:p>
    <w:p w14:paraId="42A09D93" w14:textId="77777777" w:rsidR="00744D27" w:rsidRDefault="00744D27" w:rsidP="00744D27">
      <w:pPr>
        <w:pStyle w:val="B1"/>
      </w:pPr>
      <w:r>
        <w:t>-</w:t>
      </w:r>
      <w:r>
        <w:tab/>
        <w:t xml:space="preserve">The support for compression and decompression of one or more haptics channels. </w:t>
      </w:r>
    </w:p>
    <w:p w14:paraId="61045FC3" w14:textId="01E3B6F5" w:rsidR="005C174D" w:rsidRPr="00641BB3" w:rsidRDefault="00744D27" w:rsidP="00641BB3">
      <w:r>
        <w:rPr>
          <w:lang w:val="en-US"/>
        </w:rPr>
        <w:t>From the identified candidate technologies studied in this report, MPEG Haptics defined in [7] fulfills</w:t>
      </w:r>
      <w:r w:rsidR="005C174D" w:rsidRPr="00B96A60">
        <w:rPr>
          <w:lang w:val="en-US"/>
        </w:rPr>
        <w:t xml:space="preserve"> </w:t>
      </w:r>
      <w:r w:rsidR="00BA552D" w:rsidRPr="00B96A60">
        <w:rPr>
          <w:lang w:val="en-US"/>
        </w:rPr>
        <w:t>these</w:t>
      </w:r>
      <w:r w:rsidR="00BA552D">
        <w:rPr>
          <w:lang w:val="en-US"/>
        </w:rPr>
        <w:t xml:space="preserve"> </w:t>
      </w:r>
      <w:r>
        <w:rPr>
          <w:lang w:val="en-US"/>
        </w:rPr>
        <w:t>potential requirements</w:t>
      </w:r>
      <w:r w:rsidR="005C174D" w:rsidRPr="00B96A60">
        <w:rPr>
          <w:lang w:val="en-US"/>
        </w:rPr>
        <w:t>.</w:t>
      </w:r>
    </w:p>
    <w:p w14:paraId="2D0668DC" w14:textId="1B630242" w:rsidR="00744D27" w:rsidRDefault="00744D27" w:rsidP="00744D27">
      <w:r>
        <w:t>The following requirements have also been identified to support a haptics media codec:</w:t>
      </w:r>
    </w:p>
    <w:p w14:paraId="69F17D83" w14:textId="77777777" w:rsidR="00744D27" w:rsidRDefault="00744D27" w:rsidP="00744D27">
      <w:pPr>
        <w:pStyle w:val="B1"/>
      </w:pPr>
      <w:r>
        <w:t>-</w:t>
      </w:r>
      <w:r>
        <w:tab/>
        <w:t>File format, DASH and RTP support for the haptics media content and stream.</w:t>
      </w:r>
    </w:p>
    <w:p w14:paraId="7068F044" w14:textId="3A845C11" w:rsidR="00744D27" w:rsidRDefault="00744D27" w:rsidP="00744D27">
      <w:pPr>
        <w:pStyle w:val="B1"/>
      </w:pPr>
      <w:r>
        <w:t>-</w:t>
      </w:r>
      <w:r>
        <w:tab/>
        <w:t>Further evaluation on the potential need for enhanced handling of asynchronicity and multi</w:t>
      </w:r>
      <w:r w:rsidR="00AD0C0B">
        <w:t>-</w:t>
      </w:r>
      <w:r>
        <w:t xml:space="preserve">flow synchronisation for haptics enhanced media services containing one or more haptics channels or effects </w:t>
      </w:r>
    </w:p>
    <w:p w14:paraId="04D64D34" w14:textId="7156C983" w:rsidR="00744D27" w:rsidRPr="004E3163" w:rsidRDefault="00744D27" w:rsidP="00744D27">
      <w:pPr>
        <w:pStyle w:val="B1"/>
      </w:pPr>
      <w:r>
        <w:t>-</w:t>
      </w:r>
      <w:r>
        <w:tab/>
        <w:t>Definition of QoS requirements for haptics enhanced media services</w:t>
      </w:r>
      <w:r w:rsidR="00AD0C0B">
        <w:t>.</w:t>
      </w:r>
    </w:p>
    <w:p w14:paraId="2C5C77F8" w14:textId="3104D789" w:rsidR="00744D27" w:rsidRPr="007765D2" w:rsidRDefault="00744D27" w:rsidP="00744D27">
      <w:pPr>
        <w:rPr>
          <w:lang w:val="en-US"/>
        </w:rPr>
      </w:pPr>
      <w:r>
        <w:rPr>
          <w:lang w:val="en-US"/>
        </w:rPr>
        <w:t>From the identified candidate technologies studied in this document, ISO/IEC 23090-32 [25], the IETF "</w:t>
      </w:r>
      <w:r w:rsidRPr="004E1376">
        <w:rPr>
          <w:lang w:val="en-US"/>
        </w:rPr>
        <w:t>RTP Payload for Haptics</w:t>
      </w:r>
      <w:r>
        <w:rPr>
          <w:lang w:val="en-US"/>
        </w:rPr>
        <w:t>"[29] fulfill these requirements.</w:t>
      </w:r>
    </w:p>
    <w:p w14:paraId="42D2CCCE" w14:textId="77777777" w:rsidR="00744D27" w:rsidRPr="003A27C2" w:rsidRDefault="00744D27" w:rsidP="003A27C2">
      <w:pPr>
        <w:rPr>
          <w:lang w:val="en-US"/>
        </w:rPr>
      </w:pPr>
    </w:p>
    <w:p w14:paraId="6BB8D10F" w14:textId="26EB1693" w:rsidR="002A2868" w:rsidRPr="002A2868" w:rsidRDefault="006C0E92" w:rsidP="00664C00">
      <w:pPr>
        <w:pStyle w:val="Heading1"/>
      </w:pPr>
      <w:bookmarkStart w:id="357" w:name="_Toc191028152"/>
      <w:r>
        <w:t>12</w:t>
      </w:r>
      <w:bookmarkStart w:id="358" w:name="_Toc184113750"/>
      <w:r w:rsidR="00664C00">
        <w:tab/>
      </w:r>
      <w:r w:rsidR="002D39DD">
        <w:t>Conclusions and proposed next steps</w:t>
      </w:r>
      <w:bookmarkEnd w:id="351"/>
      <w:bookmarkEnd w:id="352"/>
      <w:bookmarkEnd w:id="357"/>
      <w:bookmarkEnd w:id="358"/>
    </w:p>
    <w:p w14:paraId="3A1DBF97" w14:textId="77777777" w:rsidR="00ED7AFF" w:rsidRDefault="00325DD0" w:rsidP="00325DD0">
      <w:r>
        <w:t xml:space="preserve">Haptics </w:t>
      </w:r>
      <w:r>
        <w:rPr>
          <w:lang w:val="en-US"/>
        </w:rPr>
        <w:t>media</w:t>
      </w:r>
      <w:r w:rsidRPr="001477CB">
        <w:rPr>
          <w:lang w:val="en-US"/>
        </w:rPr>
        <w:t xml:space="preserve"> refers to the sense of touch, and encompasses</w:t>
      </w:r>
      <w:r>
        <w:rPr>
          <w:lang w:val="en-US"/>
        </w:rPr>
        <w:t xml:space="preserve"> </w:t>
      </w:r>
      <w:r w:rsidRPr="001477CB">
        <w:rPr>
          <w:lang w:val="en-US"/>
        </w:rPr>
        <w:t>tactile (vibration, temperature, press</w:t>
      </w:r>
      <w:r>
        <w:rPr>
          <w:lang w:val="en-US"/>
        </w:rPr>
        <w:t xml:space="preserve">ure, </w:t>
      </w:r>
      <w:r w:rsidR="00ED7AFF">
        <w:rPr>
          <w:lang w:val="en-US"/>
        </w:rPr>
        <w:t>electro tactile</w:t>
      </w:r>
      <w:r w:rsidRPr="001477CB">
        <w:rPr>
          <w:lang w:val="en-US"/>
        </w:rPr>
        <w:t xml:space="preserve">), kinesthetic (force) and proprioception (motion, acceleration). Those modalities are rendered </w:t>
      </w:r>
      <w:r>
        <w:rPr>
          <w:lang w:val="en-US"/>
        </w:rPr>
        <w:t>to</w:t>
      </w:r>
      <w:r w:rsidRPr="001477CB">
        <w:rPr>
          <w:lang w:val="en-US"/>
        </w:rPr>
        <w:t xml:space="preserve"> the human body through different mechanoreceptors</w:t>
      </w:r>
      <w:r>
        <w:rPr>
          <w:lang w:val="en-US"/>
        </w:rPr>
        <w:t xml:space="preserve"> and thermoreceptors</w:t>
      </w:r>
      <w:r w:rsidRPr="001477CB">
        <w:rPr>
          <w:lang w:val="en-US"/>
        </w:rPr>
        <w:t xml:space="preserve">. </w:t>
      </w:r>
      <w:r>
        <w:t>Haptics media is an additional dimension that complements the sense of sight (video) and hearing (audio) and increases the level of immersion by enabling new user interactions with</w:t>
      </w:r>
      <w:r w:rsidRPr="001477CB">
        <w:rPr>
          <w:lang w:val="en-US"/>
        </w:rPr>
        <w:t xml:space="preserve"> objects and environments</w:t>
      </w:r>
      <w:r>
        <w:t>.  This functionality is currently not supported in 3GPP media services</w:t>
      </w:r>
      <w:r w:rsidR="00ED7AFF">
        <w:t>.</w:t>
      </w:r>
    </w:p>
    <w:p w14:paraId="15272489" w14:textId="31CA54A3" w:rsidR="00325DD0" w:rsidRDefault="00325DD0" w:rsidP="00325DD0">
      <w:r>
        <w:t>The present document provides a detailed review of the relevant use-cases, interoperability requirements, performance characteristics of haptics media formats and codecs to enable haptics enhanced media streaming and communication services.</w:t>
      </w:r>
    </w:p>
    <w:p w14:paraId="19B162CE" w14:textId="77EECDCA" w:rsidR="00325DD0" w:rsidRDefault="00325DD0" w:rsidP="00325DD0">
      <w:r>
        <w:t>This document has identified</w:t>
      </w:r>
      <w:r w:rsidRPr="00C93802">
        <w:t xml:space="preserve"> needs and </w:t>
      </w:r>
      <w:r>
        <w:t>characteristics of haptics media</w:t>
      </w:r>
      <w:r w:rsidRPr="00C93802">
        <w:t xml:space="preserve"> for different scenarios</w:t>
      </w:r>
      <w:r>
        <w:t xml:space="preserve"> as well as gaps in 3GPP specifications and associated requirements for a new haptic media codec</w:t>
      </w:r>
      <w:r w:rsidRPr="00C93802">
        <w:t xml:space="preserve">. </w:t>
      </w:r>
      <w:r>
        <w:t>Candidate technologies have been identified, including those that meet the requirements.</w:t>
      </w:r>
    </w:p>
    <w:p w14:paraId="1747B989" w14:textId="77777777" w:rsidR="00824B22" w:rsidRPr="004D3578" w:rsidRDefault="00824B22" w:rsidP="00824B22">
      <w:r>
        <w:t>It is recommended to document the haptics media traffic characteristics in TR 26.925 [49].</w:t>
      </w:r>
    </w:p>
    <w:p w14:paraId="452833CE" w14:textId="16BD3AF2" w:rsidR="00325DD0" w:rsidRDefault="00325DD0" w:rsidP="00325DD0">
      <w:r w:rsidRPr="00C93802">
        <w:t xml:space="preserve">The addition of any new </w:t>
      </w:r>
      <w:r>
        <w:t xml:space="preserve">haptics </w:t>
      </w:r>
      <w:r w:rsidRPr="00C93802">
        <w:t xml:space="preserve">codec in 3GPP services and specifications </w:t>
      </w:r>
      <w:r>
        <w:t xml:space="preserve">would </w:t>
      </w:r>
      <w:r w:rsidRPr="00C93802">
        <w:t>require diligent preparation</w:t>
      </w:r>
      <w:r>
        <w:t xml:space="preserve">. </w:t>
      </w:r>
      <w:r w:rsidRPr="00C93802">
        <w:t xml:space="preserve">The information in this </w:t>
      </w:r>
      <w:r>
        <w:t>document</w:t>
      </w:r>
      <w:r w:rsidRPr="00C93802">
        <w:t xml:space="preserve"> </w:t>
      </w:r>
      <w:r>
        <w:t>is meant to</w:t>
      </w:r>
      <w:r w:rsidRPr="00C93802">
        <w:t xml:space="preserve"> serve as a baseline for potential addition of a</w:t>
      </w:r>
      <w:r>
        <w:t xml:space="preserve"> haptic media</w:t>
      </w:r>
      <w:r w:rsidRPr="00C93802">
        <w:t xml:space="preserve"> codec in 3GPP services and specifications.</w:t>
      </w:r>
    </w:p>
    <w:p w14:paraId="37796A3E" w14:textId="69B11815" w:rsidR="00080512" w:rsidRDefault="00D9134D" w:rsidP="00B96A60">
      <w:pPr>
        <w:pStyle w:val="Heading8"/>
      </w:pPr>
      <w:bookmarkStart w:id="359" w:name="startOfAnnexes"/>
      <w:bookmarkEnd w:id="359"/>
      <w:r>
        <w:br w:type="page"/>
      </w:r>
      <w:bookmarkStart w:id="360" w:name="_Toc184113751"/>
      <w:bookmarkStart w:id="361" w:name="_Toc191028153"/>
      <w:r w:rsidR="00080512" w:rsidRPr="004D3578">
        <w:lastRenderedPageBreak/>
        <w:t>Annex A (</w:t>
      </w:r>
      <w:r w:rsidR="004878E7">
        <w:t>informative</w:t>
      </w:r>
      <w:r w:rsidR="00080512" w:rsidRPr="004D3578">
        <w:t>):</w:t>
      </w:r>
      <w:r w:rsidR="00080512" w:rsidRPr="004D3578">
        <w:br/>
      </w:r>
      <w:r w:rsidR="004878E7">
        <w:t>Example of a JSON HJIF file</w:t>
      </w:r>
      <w:bookmarkEnd w:id="360"/>
      <w:bookmarkEnd w:id="361"/>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5CA5E6C2" w14:textId="10F3A1A8" w:rsidR="00080512" w:rsidRPr="004D3578" w:rsidRDefault="002675F0">
      <w:pPr>
        <w:pStyle w:val="Heading8"/>
      </w:pPr>
      <w:r>
        <w:br w:type="page"/>
      </w:r>
      <w:bookmarkStart w:id="362" w:name="_Toc184113752"/>
      <w:bookmarkStart w:id="363" w:name="_Toc191028154"/>
      <w:r w:rsidRPr="004D3578">
        <w:lastRenderedPageBreak/>
        <w:t xml:space="preserve">Annex </w:t>
      </w:r>
      <w:r w:rsidR="00B96A60">
        <w:t>B</w:t>
      </w:r>
      <w:r>
        <w:t xml:space="preserve"> (informative)</w:t>
      </w:r>
      <w:r w:rsidRPr="004D3578">
        <w:t>:</w:t>
      </w:r>
      <w:bookmarkEnd w:id="363"/>
      <w:r w:rsidRPr="004D3578">
        <w:br/>
      </w:r>
      <w:bookmarkStart w:id="364" w:name="_Toc184113753"/>
      <w:bookmarkStart w:id="365" w:name="_Toc191026483"/>
      <w:bookmarkStart w:id="366" w:name="_Toc191028155"/>
      <w:bookmarkEnd w:id="362"/>
      <w:r w:rsidR="00080512" w:rsidRPr="004D3578">
        <w:t>Change history</w:t>
      </w:r>
      <w:bookmarkEnd w:id="364"/>
      <w:bookmarkEnd w:id="365"/>
      <w:bookmarkEnd w:id="366"/>
    </w:p>
    <w:p w14:paraId="06FAD520" w14:textId="77777777" w:rsidR="00054A22" w:rsidRPr="00235394" w:rsidRDefault="00054A22" w:rsidP="00054A22">
      <w:pPr>
        <w:pStyle w:val="TH"/>
      </w:pPr>
      <w:bookmarkStart w:id="367" w:name="historyclause"/>
      <w:bookmarkEnd w:id="3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BA552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BA552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BA552D">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BA552D">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BA552D">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BA552D">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BA552D">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BA552D">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r w:rsidR="0035732B" w:rsidRPr="006B0D02" w14:paraId="6B5DD36F" w14:textId="77777777" w:rsidTr="00BA552D">
        <w:tc>
          <w:tcPr>
            <w:tcW w:w="800" w:type="dxa"/>
            <w:shd w:val="solid" w:color="FFFFFF" w:fill="auto"/>
          </w:tcPr>
          <w:p w14:paraId="0FAC578A" w14:textId="551EF13E" w:rsidR="0035732B" w:rsidRDefault="0035732B" w:rsidP="00C72833">
            <w:pPr>
              <w:pStyle w:val="TAC"/>
              <w:rPr>
                <w:sz w:val="16"/>
                <w:szCs w:val="16"/>
              </w:rPr>
            </w:pPr>
            <w:r>
              <w:rPr>
                <w:sz w:val="16"/>
                <w:szCs w:val="16"/>
              </w:rPr>
              <w:t>2024-12</w:t>
            </w:r>
          </w:p>
        </w:tc>
        <w:tc>
          <w:tcPr>
            <w:tcW w:w="800" w:type="dxa"/>
            <w:shd w:val="solid" w:color="FFFFFF" w:fill="auto"/>
          </w:tcPr>
          <w:p w14:paraId="61A7061F" w14:textId="6B268D8D" w:rsidR="0035732B" w:rsidRDefault="0035732B" w:rsidP="00C72833">
            <w:pPr>
              <w:pStyle w:val="TAC"/>
              <w:rPr>
                <w:sz w:val="16"/>
                <w:szCs w:val="16"/>
              </w:rPr>
            </w:pPr>
            <w:r>
              <w:rPr>
                <w:sz w:val="16"/>
                <w:szCs w:val="16"/>
              </w:rPr>
              <w:t>RTC adhoc call Dec 17</w:t>
            </w:r>
            <w:r w:rsidRPr="006A48FC">
              <w:rPr>
                <w:sz w:val="16"/>
                <w:szCs w:val="16"/>
                <w:vertAlign w:val="superscript"/>
              </w:rPr>
              <w:t>th</w:t>
            </w:r>
          </w:p>
        </w:tc>
        <w:tc>
          <w:tcPr>
            <w:tcW w:w="1094" w:type="dxa"/>
            <w:shd w:val="solid" w:color="FFFFFF" w:fill="auto"/>
          </w:tcPr>
          <w:p w14:paraId="5FA2CDEB" w14:textId="04D1CBD1" w:rsidR="0035732B" w:rsidRDefault="00717B56" w:rsidP="00C72833">
            <w:pPr>
              <w:pStyle w:val="TAC"/>
              <w:rPr>
                <w:sz w:val="16"/>
                <w:szCs w:val="16"/>
              </w:rPr>
            </w:pPr>
            <w:r w:rsidRPr="00717B56">
              <w:rPr>
                <w:sz w:val="16"/>
                <w:szCs w:val="16"/>
              </w:rPr>
              <w:t>S4aR250011</w:t>
            </w:r>
          </w:p>
        </w:tc>
        <w:tc>
          <w:tcPr>
            <w:tcW w:w="425" w:type="dxa"/>
            <w:shd w:val="solid" w:color="FFFFFF" w:fill="auto"/>
          </w:tcPr>
          <w:p w14:paraId="03C2977A" w14:textId="77777777" w:rsidR="0035732B" w:rsidRPr="006B0D02" w:rsidRDefault="0035732B" w:rsidP="00C72833">
            <w:pPr>
              <w:pStyle w:val="TAL"/>
              <w:rPr>
                <w:sz w:val="16"/>
                <w:szCs w:val="16"/>
              </w:rPr>
            </w:pPr>
          </w:p>
        </w:tc>
        <w:tc>
          <w:tcPr>
            <w:tcW w:w="425" w:type="dxa"/>
            <w:shd w:val="solid" w:color="FFFFFF" w:fill="auto"/>
          </w:tcPr>
          <w:p w14:paraId="5B39D466" w14:textId="77777777" w:rsidR="0035732B" w:rsidRPr="006B0D02" w:rsidRDefault="0035732B" w:rsidP="00C72833">
            <w:pPr>
              <w:pStyle w:val="TAR"/>
              <w:rPr>
                <w:sz w:val="16"/>
                <w:szCs w:val="16"/>
              </w:rPr>
            </w:pPr>
          </w:p>
        </w:tc>
        <w:tc>
          <w:tcPr>
            <w:tcW w:w="425" w:type="dxa"/>
            <w:shd w:val="solid" w:color="FFFFFF" w:fill="auto"/>
          </w:tcPr>
          <w:p w14:paraId="549625EB" w14:textId="77777777" w:rsidR="0035732B" w:rsidRPr="006B0D02" w:rsidRDefault="0035732B" w:rsidP="00C72833">
            <w:pPr>
              <w:pStyle w:val="TAC"/>
              <w:rPr>
                <w:sz w:val="16"/>
                <w:szCs w:val="16"/>
              </w:rPr>
            </w:pPr>
          </w:p>
        </w:tc>
        <w:tc>
          <w:tcPr>
            <w:tcW w:w="4962" w:type="dxa"/>
            <w:shd w:val="solid" w:color="FFFFFF" w:fill="auto"/>
          </w:tcPr>
          <w:p w14:paraId="1F39928C" w14:textId="6E607DE3" w:rsidR="0035732B" w:rsidRDefault="00717B56" w:rsidP="00C72833">
            <w:pPr>
              <w:pStyle w:val="TAL"/>
              <w:rPr>
                <w:sz w:val="16"/>
                <w:szCs w:val="16"/>
              </w:rPr>
            </w:pPr>
            <w:r>
              <w:rPr>
                <w:sz w:val="16"/>
                <w:szCs w:val="16"/>
              </w:rPr>
              <w:t>Includes: details of Haptics media integration in SD (</w:t>
            </w:r>
            <w:r w:rsidRPr="00717B56">
              <w:rPr>
                <w:sz w:val="16"/>
                <w:szCs w:val="16"/>
              </w:rPr>
              <w:t>S4aR250011</w:t>
            </w:r>
            <w:r>
              <w:rPr>
                <w:sz w:val="16"/>
                <w:szCs w:val="16"/>
              </w:rPr>
              <w:t>)</w:t>
            </w:r>
          </w:p>
        </w:tc>
        <w:tc>
          <w:tcPr>
            <w:tcW w:w="708" w:type="dxa"/>
            <w:shd w:val="solid" w:color="FFFFFF" w:fill="auto"/>
          </w:tcPr>
          <w:p w14:paraId="7EB7C718" w14:textId="159D5D4C" w:rsidR="0035732B" w:rsidRDefault="00717B56" w:rsidP="00C72833">
            <w:pPr>
              <w:pStyle w:val="TAC"/>
              <w:rPr>
                <w:sz w:val="16"/>
                <w:szCs w:val="16"/>
              </w:rPr>
            </w:pPr>
            <w:r>
              <w:rPr>
                <w:sz w:val="16"/>
                <w:szCs w:val="16"/>
              </w:rPr>
              <w:t>1.</w:t>
            </w:r>
            <w:r w:rsidR="00170967">
              <w:rPr>
                <w:sz w:val="16"/>
                <w:szCs w:val="16"/>
              </w:rPr>
              <w:t>0</w:t>
            </w:r>
            <w:r>
              <w:rPr>
                <w:sz w:val="16"/>
                <w:szCs w:val="16"/>
              </w:rPr>
              <w:t>.</w:t>
            </w:r>
            <w:r w:rsidR="00170967">
              <w:rPr>
                <w:sz w:val="16"/>
                <w:szCs w:val="16"/>
              </w:rPr>
              <w:t>1</w:t>
            </w:r>
          </w:p>
        </w:tc>
      </w:tr>
      <w:tr w:rsidR="00C37A1A" w:rsidRPr="006B0D02" w14:paraId="3B7124C4" w14:textId="77777777" w:rsidTr="00BA552D">
        <w:tc>
          <w:tcPr>
            <w:tcW w:w="800" w:type="dxa"/>
            <w:shd w:val="solid" w:color="FFFFFF" w:fill="auto"/>
          </w:tcPr>
          <w:p w14:paraId="2335F048" w14:textId="7DCED23D" w:rsidR="00C37A1A" w:rsidRDefault="00C37A1A" w:rsidP="00C72833">
            <w:pPr>
              <w:pStyle w:val="TAC"/>
              <w:rPr>
                <w:sz w:val="16"/>
                <w:szCs w:val="16"/>
              </w:rPr>
            </w:pPr>
            <w:r>
              <w:rPr>
                <w:sz w:val="16"/>
                <w:szCs w:val="16"/>
              </w:rPr>
              <w:t>2025-01</w:t>
            </w:r>
          </w:p>
        </w:tc>
        <w:tc>
          <w:tcPr>
            <w:tcW w:w="800" w:type="dxa"/>
            <w:shd w:val="solid" w:color="FFFFFF" w:fill="auto"/>
          </w:tcPr>
          <w:p w14:paraId="674FC35C" w14:textId="79555375" w:rsidR="00C37A1A" w:rsidRDefault="00C37A1A" w:rsidP="00C72833">
            <w:pPr>
              <w:pStyle w:val="TAC"/>
              <w:rPr>
                <w:sz w:val="16"/>
                <w:szCs w:val="16"/>
              </w:rPr>
            </w:pPr>
            <w:r>
              <w:rPr>
                <w:sz w:val="16"/>
                <w:szCs w:val="16"/>
              </w:rPr>
              <w:t>RTC adhoc Call Jan 15th</w:t>
            </w:r>
          </w:p>
        </w:tc>
        <w:tc>
          <w:tcPr>
            <w:tcW w:w="1094" w:type="dxa"/>
            <w:shd w:val="solid" w:color="FFFFFF" w:fill="auto"/>
          </w:tcPr>
          <w:p w14:paraId="66551786" w14:textId="77777777" w:rsidR="00C37A1A" w:rsidRDefault="00D4390C" w:rsidP="00C72833">
            <w:pPr>
              <w:pStyle w:val="TAC"/>
              <w:rPr>
                <w:sz w:val="16"/>
                <w:szCs w:val="16"/>
              </w:rPr>
            </w:pPr>
            <w:r w:rsidRPr="00D4390C">
              <w:rPr>
                <w:sz w:val="16"/>
                <w:szCs w:val="16"/>
              </w:rPr>
              <w:t>S4aR250012</w:t>
            </w:r>
          </w:p>
          <w:p w14:paraId="1A03EC11" w14:textId="3842F368" w:rsidR="00586574" w:rsidRDefault="00586574" w:rsidP="00C72833">
            <w:pPr>
              <w:pStyle w:val="TAC"/>
              <w:rPr>
                <w:sz w:val="16"/>
                <w:szCs w:val="16"/>
              </w:rPr>
            </w:pPr>
            <w:r w:rsidRPr="00586574">
              <w:rPr>
                <w:sz w:val="16"/>
                <w:szCs w:val="16"/>
              </w:rPr>
              <w:t>S4aR250016</w:t>
            </w:r>
          </w:p>
          <w:p w14:paraId="7A068C04" w14:textId="1EF5864B" w:rsidR="00D4390C" w:rsidRPr="00717B56" w:rsidRDefault="00D4390C" w:rsidP="00C72833">
            <w:pPr>
              <w:pStyle w:val="TAC"/>
              <w:rPr>
                <w:sz w:val="16"/>
                <w:szCs w:val="16"/>
              </w:rPr>
            </w:pPr>
          </w:p>
        </w:tc>
        <w:tc>
          <w:tcPr>
            <w:tcW w:w="425" w:type="dxa"/>
            <w:shd w:val="solid" w:color="FFFFFF" w:fill="auto"/>
          </w:tcPr>
          <w:p w14:paraId="68366F5C" w14:textId="77777777" w:rsidR="00C37A1A" w:rsidRPr="006B0D02" w:rsidRDefault="00C37A1A" w:rsidP="00C72833">
            <w:pPr>
              <w:pStyle w:val="TAL"/>
              <w:rPr>
                <w:sz w:val="16"/>
                <w:szCs w:val="16"/>
              </w:rPr>
            </w:pPr>
          </w:p>
        </w:tc>
        <w:tc>
          <w:tcPr>
            <w:tcW w:w="425" w:type="dxa"/>
            <w:shd w:val="solid" w:color="FFFFFF" w:fill="auto"/>
          </w:tcPr>
          <w:p w14:paraId="0B5B0AA5" w14:textId="77777777" w:rsidR="00C37A1A" w:rsidRPr="006B0D02" w:rsidRDefault="00C37A1A" w:rsidP="00C72833">
            <w:pPr>
              <w:pStyle w:val="TAR"/>
              <w:rPr>
                <w:sz w:val="16"/>
                <w:szCs w:val="16"/>
              </w:rPr>
            </w:pPr>
          </w:p>
        </w:tc>
        <w:tc>
          <w:tcPr>
            <w:tcW w:w="425" w:type="dxa"/>
            <w:shd w:val="solid" w:color="FFFFFF" w:fill="auto"/>
          </w:tcPr>
          <w:p w14:paraId="3EB416D6" w14:textId="77777777" w:rsidR="00C37A1A" w:rsidRPr="006B0D02" w:rsidRDefault="00C37A1A" w:rsidP="00C72833">
            <w:pPr>
              <w:pStyle w:val="TAC"/>
              <w:rPr>
                <w:sz w:val="16"/>
                <w:szCs w:val="16"/>
              </w:rPr>
            </w:pPr>
          </w:p>
        </w:tc>
        <w:tc>
          <w:tcPr>
            <w:tcW w:w="4962" w:type="dxa"/>
            <w:shd w:val="solid" w:color="FFFFFF" w:fill="auto"/>
          </w:tcPr>
          <w:p w14:paraId="1DDCE0BE" w14:textId="63F177B3" w:rsidR="00C37A1A" w:rsidRDefault="00586574" w:rsidP="00C72833">
            <w:pPr>
              <w:pStyle w:val="TAL"/>
              <w:rPr>
                <w:sz w:val="16"/>
                <w:szCs w:val="16"/>
              </w:rPr>
            </w:pPr>
            <w:r>
              <w:rPr>
                <w:sz w:val="16"/>
                <w:szCs w:val="16"/>
              </w:rPr>
              <w:t>Includes: details for openXR API (</w:t>
            </w:r>
            <w:r w:rsidR="000643CA" w:rsidRPr="000643CA">
              <w:rPr>
                <w:sz w:val="16"/>
                <w:szCs w:val="16"/>
              </w:rPr>
              <w:t>S4aR250012</w:t>
            </w:r>
            <w:r w:rsidR="000643CA">
              <w:rPr>
                <w:sz w:val="16"/>
                <w:szCs w:val="16"/>
              </w:rPr>
              <w:t>) and remove editor’s note in section 6.4 device types (</w:t>
            </w:r>
            <w:r w:rsidR="000643CA" w:rsidRPr="000643CA">
              <w:rPr>
                <w:sz w:val="16"/>
                <w:szCs w:val="16"/>
              </w:rPr>
              <w:t>S4aR25001</w:t>
            </w:r>
            <w:r w:rsidR="000643CA">
              <w:rPr>
                <w:sz w:val="16"/>
                <w:szCs w:val="16"/>
              </w:rPr>
              <w:t>3)</w:t>
            </w:r>
          </w:p>
        </w:tc>
        <w:tc>
          <w:tcPr>
            <w:tcW w:w="708" w:type="dxa"/>
            <w:shd w:val="solid" w:color="FFFFFF" w:fill="auto"/>
          </w:tcPr>
          <w:p w14:paraId="3DA69A10" w14:textId="1E57FBBF" w:rsidR="00C37A1A" w:rsidRDefault="000643CA" w:rsidP="00C72833">
            <w:pPr>
              <w:pStyle w:val="TAC"/>
              <w:rPr>
                <w:sz w:val="16"/>
                <w:szCs w:val="16"/>
              </w:rPr>
            </w:pPr>
            <w:r>
              <w:rPr>
                <w:sz w:val="16"/>
                <w:szCs w:val="16"/>
              </w:rPr>
              <w:t>1.</w:t>
            </w:r>
            <w:r w:rsidR="00170967">
              <w:rPr>
                <w:sz w:val="16"/>
                <w:szCs w:val="16"/>
              </w:rPr>
              <w:t>0</w:t>
            </w:r>
            <w:r>
              <w:rPr>
                <w:sz w:val="16"/>
                <w:szCs w:val="16"/>
              </w:rPr>
              <w:t>.</w:t>
            </w:r>
            <w:r w:rsidR="00170967">
              <w:rPr>
                <w:sz w:val="16"/>
                <w:szCs w:val="16"/>
              </w:rPr>
              <w:t>1</w:t>
            </w:r>
          </w:p>
        </w:tc>
      </w:tr>
      <w:tr w:rsidR="00C05C14" w:rsidRPr="006B0D02" w14:paraId="60FE7D9D" w14:textId="77777777" w:rsidTr="00BA552D">
        <w:tc>
          <w:tcPr>
            <w:tcW w:w="800" w:type="dxa"/>
            <w:shd w:val="solid" w:color="FFFFFF" w:fill="auto"/>
          </w:tcPr>
          <w:p w14:paraId="4DBF10B4" w14:textId="07EDB2C5" w:rsidR="00C05C14" w:rsidRDefault="00C05C14" w:rsidP="00C72833">
            <w:pPr>
              <w:pStyle w:val="TAC"/>
              <w:rPr>
                <w:sz w:val="16"/>
                <w:szCs w:val="16"/>
              </w:rPr>
            </w:pPr>
            <w:r>
              <w:rPr>
                <w:sz w:val="16"/>
                <w:szCs w:val="16"/>
              </w:rPr>
              <w:t>2025-02</w:t>
            </w:r>
          </w:p>
        </w:tc>
        <w:tc>
          <w:tcPr>
            <w:tcW w:w="800" w:type="dxa"/>
            <w:shd w:val="solid" w:color="FFFFFF" w:fill="auto"/>
          </w:tcPr>
          <w:p w14:paraId="35F09F56" w14:textId="3C4E40CC" w:rsidR="00C05C14" w:rsidRDefault="00C05C14" w:rsidP="00C72833">
            <w:pPr>
              <w:pStyle w:val="TAC"/>
              <w:rPr>
                <w:sz w:val="16"/>
                <w:szCs w:val="16"/>
              </w:rPr>
            </w:pPr>
            <w:r>
              <w:rPr>
                <w:sz w:val="16"/>
                <w:szCs w:val="16"/>
              </w:rPr>
              <w:t>RTC adhoc Call Feb 5th</w:t>
            </w:r>
          </w:p>
        </w:tc>
        <w:tc>
          <w:tcPr>
            <w:tcW w:w="1094" w:type="dxa"/>
            <w:shd w:val="solid" w:color="FFFFFF" w:fill="auto"/>
          </w:tcPr>
          <w:p w14:paraId="16924FBE" w14:textId="77777777" w:rsidR="00F04C72" w:rsidRDefault="00F0580A" w:rsidP="00C72833">
            <w:pPr>
              <w:pStyle w:val="TAC"/>
              <w:rPr>
                <w:sz w:val="16"/>
                <w:szCs w:val="16"/>
              </w:rPr>
            </w:pPr>
            <w:r w:rsidRPr="00F0580A">
              <w:rPr>
                <w:sz w:val="16"/>
                <w:szCs w:val="16"/>
              </w:rPr>
              <w:t>S4-250050</w:t>
            </w:r>
          </w:p>
          <w:p w14:paraId="3A0B4CF7" w14:textId="14DD7455" w:rsidR="00F04C72" w:rsidRDefault="00F04C72" w:rsidP="00F04C72">
            <w:pPr>
              <w:pStyle w:val="TAC"/>
              <w:rPr>
                <w:sz w:val="16"/>
                <w:szCs w:val="16"/>
              </w:rPr>
            </w:pPr>
            <w:r w:rsidRPr="00F0580A">
              <w:rPr>
                <w:sz w:val="16"/>
                <w:szCs w:val="16"/>
              </w:rPr>
              <w:t>S4-25005</w:t>
            </w:r>
            <w:r>
              <w:rPr>
                <w:sz w:val="16"/>
                <w:szCs w:val="16"/>
              </w:rPr>
              <w:t>3</w:t>
            </w:r>
          </w:p>
          <w:p w14:paraId="6BE461F8" w14:textId="5FFD10A1" w:rsidR="00CA1D1E" w:rsidRDefault="00CA1D1E" w:rsidP="00CA1D1E">
            <w:pPr>
              <w:pStyle w:val="TAC"/>
              <w:rPr>
                <w:sz w:val="16"/>
                <w:szCs w:val="16"/>
              </w:rPr>
            </w:pPr>
            <w:r w:rsidRPr="00F0580A">
              <w:rPr>
                <w:sz w:val="16"/>
                <w:szCs w:val="16"/>
              </w:rPr>
              <w:t>S4-25005</w:t>
            </w:r>
            <w:r>
              <w:rPr>
                <w:sz w:val="16"/>
                <w:szCs w:val="16"/>
              </w:rPr>
              <w:t>4</w:t>
            </w:r>
          </w:p>
          <w:p w14:paraId="15BDA77E" w14:textId="77777777" w:rsidR="00F56172" w:rsidRDefault="00F56172" w:rsidP="00472844">
            <w:pPr>
              <w:pStyle w:val="TAC"/>
              <w:rPr>
                <w:sz w:val="16"/>
                <w:szCs w:val="16"/>
              </w:rPr>
            </w:pPr>
            <w:r w:rsidRPr="00F56172">
              <w:rPr>
                <w:sz w:val="16"/>
                <w:szCs w:val="16"/>
              </w:rPr>
              <w:t> S4-25005</w:t>
            </w:r>
            <w:r>
              <w:rPr>
                <w:sz w:val="16"/>
                <w:szCs w:val="16"/>
              </w:rPr>
              <w:t>6</w:t>
            </w:r>
          </w:p>
          <w:p w14:paraId="6B1D66D4" w14:textId="530F8712" w:rsidR="0075167F" w:rsidRPr="00D4390C" w:rsidRDefault="00F56172" w:rsidP="00472844">
            <w:pPr>
              <w:pStyle w:val="TAC"/>
              <w:rPr>
                <w:sz w:val="16"/>
                <w:szCs w:val="16"/>
              </w:rPr>
            </w:pPr>
            <w:r w:rsidRPr="00F56172">
              <w:rPr>
                <w:sz w:val="16"/>
                <w:szCs w:val="16"/>
              </w:rPr>
              <w:t> S4-250055</w:t>
            </w:r>
          </w:p>
        </w:tc>
        <w:tc>
          <w:tcPr>
            <w:tcW w:w="425" w:type="dxa"/>
            <w:shd w:val="solid" w:color="FFFFFF" w:fill="auto"/>
          </w:tcPr>
          <w:p w14:paraId="61FEC2E2" w14:textId="77777777" w:rsidR="00C05C14" w:rsidRPr="006B0D02" w:rsidRDefault="00C05C14" w:rsidP="00C72833">
            <w:pPr>
              <w:pStyle w:val="TAL"/>
              <w:rPr>
                <w:sz w:val="16"/>
                <w:szCs w:val="16"/>
              </w:rPr>
            </w:pPr>
          </w:p>
        </w:tc>
        <w:tc>
          <w:tcPr>
            <w:tcW w:w="425" w:type="dxa"/>
            <w:shd w:val="solid" w:color="FFFFFF" w:fill="auto"/>
          </w:tcPr>
          <w:p w14:paraId="0587394A" w14:textId="77777777" w:rsidR="00C05C14" w:rsidRPr="006B0D02" w:rsidRDefault="00C05C14" w:rsidP="00C72833">
            <w:pPr>
              <w:pStyle w:val="TAR"/>
              <w:rPr>
                <w:sz w:val="16"/>
                <w:szCs w:val="16"/>
              </w:rPr>
            </w:pPr>
          </w:p>
        </w:tc>
        <w:tc>
          <w:tcPr>
            <w:tcW w:w="425" w:type="dxa"/>
            <w:shd w:val="solid" w:color="FFFFFF" w:fill="auto"/>
          </w:tcPr>
          <w:p w14:paraId="2FAD6F8D" w14:textId="77777777" w:rsidR="00C05C14" w:rsidRPr="006B0D02" w:rsidRDefault="00C05C14" w:rsidP="00C72833">
            <w:pPr>
              <w:pStyle w:val="TAC"/>
              <w:rPr>
                <w:sz w:val="16"/>
                <w:szCs w:val="16"/>
              </w:rPr>
            </w:pPr>
          </w:p>
        </w:tc>
        <w:tc>
          <w:tcPr>
            <w:tcW w:w="4962" w:type="dxa"/>
            <w:shd w:val="solid" w:color="FFFFFF" w:fill="auto"/>
          </w:tcPr>
          <w:p w14:paraId="5354A491" w14:textId="56370BB8" w:rsidR="00CA1D1E" w:rsidRDefault="00DD5622" w:rsidP="006A48FC">
            <w:pPr>
              <w:pStyle w:val="TAC"/>
              <w:jc w:val="left"/>
              <w:rPr>
                <w:sz w:val="16"/>
                <w:szCs w:val="16"/>
              </w:rPr>
            </w:pPr>
            <w:r>
              <w:rPr>
                <w:sz w:val="16"/>
                <w:szCs w:val="16"/>
              </w:rPr>
              <w:t>I</w:t>
            </w:r>
            <w:r w:rsidR="00B644E4">
              <w:rPr>
                <w:sz w:val="16"/>
                <w:szCs w:val="16"/>
              </w:rPr>
              <w:t>ncludes</w:t>
            </w:r>
            <w:r>
              <w:rPr>
                <w:sz w:val="16"/>
                <w:szCs w:val="16"/>
              </w:rPr>
              <w:t>: refinement of OpenXR API (</w:t>
            </w:r>
            <w:r w:rsidR="00F0580A" w:rsidRPr="00F0580A">
              <w:rPr>
                <w:sz w:val="16"/>
                <w:szCs w:val="16"/>
              </w:rPr>
              <w:t>S4-250050</w:t>
            </w:r>
            <w:r>
              <w:rPr>
                <w:sz w:val="16"/>
                <w:szCs w:val="16"/>
              </w:rPr>
              <w:t>)</w:t>
            </w:r>
            <w:r w:rsidR="00E916DD">
              <w:rPr>
                <w:sz w:val="16"/>
                <w:szCs w:val="16"/>
              </w:rPr>
              <w:t>, use case clean-up (</w:t>
            </w:r>
            <w:r w:rsidR="00F04C72" w:rsidRPr="00F0580A">
              <w:rPr>
                <w:sz w:val="16"/>
                <w:szCs w:val="16"/>
              </w:rPr>
              <w:t>S4-25005</w:t>
            </w:r>
            <w:r w:rsidR="00F04C72">
              <w:rPr>
                <w:sz w:val="16"/>
                <w:szCs w:val="16"/>
              </w:rPr>
              <w:t>3</w:t>
            </w:r>
            <w:r w:rsidR="00E916DD">
              <w:rPr>
                <w:sz w:val="16"/>
                <w:szCs w:val="16"/>
              </w:rPr>
              <w:t>)</w:t>
            </w:r>
            <w:r w:rsidR="00F0041C">
              <w:rPr>
                <w:sz w:val="16"/>
                <w:szCs w:val="16"/>
              </w:rPr>
              <w:t>, haptics in messaging services (</w:t>
            </w:r>
            <w:r w:rsidR="00CA1D1E" w:rsidRPr="00F0580A">
              <w:rPr>
                <w:sz w:val="16"/>
                <w:szCs w:val="16"/>
              </w:rPr>
              <w:t>S4-25005</w:t>
            </w:r>
            <w:r w:rsidR="00CA1D1E">
              <w:rPr>
                <w:sz w:val="16"/>
                <w:szCs w:val="16"/>
              </w:rPr>
              <w:t>3)</w:t>
            </w:r>
          </w:p>
          <w:p w14:paraId="2706E7C0" w14:textId="5090F495" w:rsidR="00245F1D" w:rsidRDefault="00245F1D" w:rsidP="00F56172">
            <w:pPr>
              <w:pStyle w:val="TAC"/>
              <w:jc w:val="left"/>
              <w:rPr>
                <w:sz w:val="16"/>
                <w:szCs w:val="16"/>
              </w:rPr>
            </w:pPr>
            <w:r>
              <w:rPr>
                <w:sz w:val="16"/>
                <w:szCs w:val="16"/>
              </w:rPr>
              <w:t>QoE and PSI (</w:t>
            </w:r>
            <w:r w:rsidR="00F56172" w:rsidRPr="00F56172">
              <w:rPr>
                <w:sz w:val="16"/>
                <w:szCs w:val="16"/>
              </w:rPr>
              <w:t>S4-25005</w:t>
            </w:r>
            <w:r w:rsidR="00F56172">
              <w:rPr>
                <w:sz w:val="16"/>
                <w:szCs w:val="16"/>
              </w:rPr>
              <w:t>6</w:t>
            </w:r>
            <w:r>
              <w:rPr>
                <w:sz w:val="16"/>
                <w:szCs w:val="16"/>
              </w:rPr>
              <w:t>)</w:t>
            </w:r>
            <w:r w:rsidR="00AD0B31">
              <w:rPr>
                <w:sz w:val="16"/>
                <w:szCs w:val="16"/>
              </w:rPr>
              <w:t xml:space="preserve">, </w:t>
            </w:r>
            <w:r w:rsidR="00910307">
              <w:rPr>
                <w:sz w:val="16"/>
                <w:szCs w:val="16"/>
              </w:rPr>
              <w:t>revised text for codec performances (</w:t>
            </w:r>
            <w:r w:rsidR="00F56172" w:rsidRPr="00F56172">
              <w:rPr>
                <w:sz w:val="16"/>
                <w:szCs w:val="16"/>
              </w:rPr>
              <w:t>S4-250055</w:t>
            </w:r>
            <w:r w:rsidR="00402616">
              <w:rPr>
                <w:sz w:val="16"/>
                <w:szCs w:val="16"/>
              </w:rPr>
              <w:t>)</w:t>
            </w:r>
          </w:p>
          <w:p w14:paraId="2F4C55D9" w14:textId="0BB79D8E" w:rsidR="00D55014" w:rsidRDefault="00D55014" w:rsidP="006A48FC">
            <w:pPr>
              <w:pStyle w:val="TAC"/>
              <w:jc w:val="left"/>
              <w:rPr>
                <w:sz w:val="16"/>
                <w:szCs w:val="16"/>
              </w:rPr>
            </w:pPr>
            <w:r>
              <w:rPr>
                <w:sz w:val="16"/>
                <w:szCs w:val="16"/>
              </w:rPr>
              <w:t>Editor’s clean-up</w:t>
            </w:r>
            <w:r w:rsidR="00F56172">
              <w:rPr>
                <w:sz w:val="16"/>
                <w:szCs w:val="16"/>
              </w:rPr>
              <w:t>.</w:t>
            </w:r>
          </w:p>
          <w:p w14:paraId="2B9D3962" w14:textId="4EF5827F" w:rsidR="00C05C14" w:rsidRDefault="00C05C14" w:rsidP="00C72833">
            <w:pPr>
              <w:pStyle w:val="TAL"/>
              <w:rPr>
                <w:sz w:val="16"/>
                <w:szCs w:val="16"/>
              </w:rPr>
            </w:pPr>
          </w:p>
        </w:tc>
        <w:tc>
          <w:tcPr>
            <w:tcW w:w="708" w:type="dxa"/>
            <w:shd w:val="solid" w:color="FFFFFF" w:fill="auto"/>
          </w:tcPr>
          <w:p w14:paraId="49AF312E" w14:textId="64A74750" w:rsidR="00C05C14" w:rsidRDefault="00170967" w:rsidP="00C72833">
            <w:pPr>
              <w:pStyle w:val="TAC"/>
              <w:rPr>
                <w:sz w:val="16"/>
                <w:szCs w:val="16"/>
              </w:rPr>
            </w:pPr>
            <w:r>
              <w:rPr>
                <w:sz w:val="16"/>
                <w:szCs w:val="16"/>
              </w:rPr>
              <w:t>1</w:t>
            </w:r>
            <w:r w:rsidR="00B644E4">
              <w:rPr>
                <w:sz w:val="16"/>
                <w:szCs w:val="16"/>
              </w:rPr>
              <w:t>.0.</w:t>
            </w:r>
            <w:r>
              <w:rPr>
                <w:sz w:val="16"/>
                <w:szCs w:val="16"/>
              </w:rPr>
              <w:t>1</w:t>
            </w:r>
          </w:p>
        </w:tc>
      </w:tr>
      <w:tr w:rsidR="008D3AC4" w:rsidRPr="006B0D02" w14:paraId="22A945F2" w14:textId="77777777" w:rsidTr="00BA552D">
        <w:tc>
          <w:tcPr>
            <w:tcW w:w="800" w:type="dxa"/>
            <w:shd w:val="solid" w:color="FFFFFF" w:fill="auto"/>
          </w:tcPr>
          <w:p w14:paraId="40DFDDEA" w14:textId="7AF6ABBB" w:rsidR="008D3AC4" w:rsidRDefault="008D3AC4" w:rsidP="00C72833">
            <w:pPr>
              <w:pStyle w:val="TAC"/>
              <w:rPr>
                <w:sz w:val="16"/>
                <w:szCs w:val="16"/>
              </w:rPr>
            </w:pPr>
            <w:r>
              <w:rPr>
                <w:sz w:val="16"/>
                <w:szCs w:val="16"/>
              </w:rPr>
              <w:t>2025-02</w:t>
            </w:r>
          </w:p>
        </w:tc>
        <w:tc>
          <w:tcPr>
            <w:tcW w:w="800" w:type="dxa"/>
            <w:shd w:val="solid" w:color="FFFFFF" w:fill="auto"/>
          </w:tcPr>
          <w:p w14:paraId="67512AAB" w14:textId="3CA7ABF2" w:rsidR="008D3AC4" w:rsidRDefault="008D3AC4" w:rsidP="00C72833">
            <w:pPr>
              <w:pStyle w:val="TAC"/>
              <w:rPr>
                <w:sz w:val="16"/>
                <w:szCs w:val="16"/>
              </w:rPr>
            </w:pPr>
            <w:r>
              <w:rPr>
                <w:sz w:val="16"/>
                <w:szCs w:val="16"/>
              </w:rPr>
              <w:t>SA4#131</w:t>
            </w:r>
          </w:p>
        </w:tc>
        <w:tc>
          <w:tcPr>
            <w:tcW w:w="1094" w:type="dxa"/>
            <w:shd w:val="solid" w:color="FFFFFF" w:fill="auto"/>
          </w:tcPr>
          <w:p w14:paraId="0A605306" w14:textId="77777777" w:rsidR="008D3AC4" w:rsidRDefault="00FD3798" w:rsidP="00C72833">
            <w:pPr>
              <w:pStyle w:val="TAC"/>
              <w:rPr>
                <w:sz w:val="16"/>
                <w:szCs w:val="16"/>
              </w:rPr>
            </w:pPr>
            <w:r w:rsidRPr="00FD3798">
              <w:rPr>
                <w:sz w:val="16"/>
                <w:szCs w:val="16"/>
              </w:rPr>
              <w:t>S4-250153</w:t>
            </w:r>
          </w:p>
          <w:p w14:paraId="468B15E7" w14:textId="77777777" w:rsidR="00F8302D" w:rsidRDefault="00F8302D" w:rsidP="00C72833">
            <w:pPr>
              <w:pStyle w:val="TAC"/>
              <w:rPr>
                <w:sz w:val="16"/>
                <w:szCs w:val="16"/>
              </w:rPr>
            </w:pPr>
            <w:r w:rsidRPr="00F8302D">
              <w:rPr>
                <w:sz w:val="16"/>
                <w:szCs w:val="16"/>
              </w:rPr>
              <w:t>S4-250181</w:t>
            </w:r>
          </w:p>
          <w:p w14:paraId="1328AC2D" w14:textId="77777777" w:rsidR="007C48FB" w:rsidRDefault="007C48FB" w:rsidP="00C72833">
            <w:pPr>
              <w:pStyle w:val="TAC"/>
              <w:rPr>
                <w:sz w:val="16"/>
                <w:szCs w:val="16"/>
              </w:rPr>
            </w:pPr>
            <w:r w:rsidRPr="007C48FB">
              <w:rPr>
                <w:sz w:val="16"/>
                <w:szCs w:val="16"/>
              </w:rPr>
              <w:t>S4-250241</w:t>
            </w:r>
          </w:p>
          <w:p w14:paraId="34CBDB0B" w14:textId="77777777" w:rsidR="00623472" w:rsidRDefault="001350D8" w:rsidP="00C72833">
            <w:pPr>
              <w:pStyle w:val="TAC"/>
              <w:rPr>
                <w:sz w:val="16"/>
                <w:szCs w:val="16"/>
              </w:rPr>
            </w:pPr>
            <w:r>
              <w:rPr>
                <w:sz w:val="16"/>
                <w:szCs w:val="16"/>
              </w:rPr>
              <w:t>S4-250334</w:t>
            </w:r>
          </w:p>
          <w:p w14:paraId="77F8DC2D" w14:textId="77777777" w:rsidR="00A667EB" w:rsidRDefault="00A667EB" w:rsidP="00C72833">
            <w:pPr>
              <w:pStyle w:val="TAC"/>
              <w:rPr>
                <w:sz w:val="16"/>
                <w:szCs w:val="16"/>
              </w:rPr>
            </w:pPr>
            <w:r w:rsidRPr="00A667EB">
              <w:rPr>
                <w:sz w:val="16"/>
                <w:szCs w:val="16"/>
              </w:rPr>
              <w:t>S4-250339</w:t>
            </w:r>
          </w:p>
          <w:p w14:paraId="7BA69380" w14:textId="77777777" w:rsidR="00F90C0D" w:rsidRDefault="00F90C0D" w:rsidP="00C72833">
            <w:pPr>
              <w:pStyle w:val="TAC"/>
              <w:rPr>
                <w:sz w:val="16"/>
                <w:szCs w:val="16"/>
              </w:rPr>
            </w:pPr>
            <w:r w:rsidRPr="00F90C0D">
              <w:rPr>
                <w:sz w:val="16"/>
                <w:szCs w:val="16"/>
              </w:rPr>
              <w:t>S4-250337</w:t>
            </w:r>
          </w:p>
          <w:p w14:paraId="2FDEBD63" w14:textId="09DE3000" w:rsidR="00057C70" w:rsidRPr="00F0580A" w:rsidRDefault="00057C70" w:rsidP="00C72833">
            <w:pPr>
              <w:pStyle w:val="TAC"/>
              <w:rPr>
                <w:sz w:val="16"/>
                <w:szCs w:val="16"/>
              </w:rPr>
            </w:pPr>
            <w:r w:rsidRPr="00057C70">
              <w:rPr>
                <w:sz w:val="16"/>
                <w:szCs w:val="16"/>
              </w:rPr>
              <w:t>S4-250340</w:t>
            </w:r>
          </w:p>
        </w:tc>
        <w:tc>
          <w:tcPr>
            <w:tcW w:w="425" w:type="dxa"/>
            <w:shd w:val="solid" w:color="FFFFFF" w:fill="auto"/>
          </w:tcPr>
          <w:p w14:paraId="0F143B96" w14:textId="77777777" w:rsidR="008D3AC4" w:rsidRPr="006B0D02" w:rsidRDefault="008D3AC4" w:rsidP="00C72833">
            <w:pPr>
              <w:pStyle w:val="TAL"/>
              <w:rPr>
                <w:sz w:val="16"/>
                <w:szCs w:val="16"/>
              </w:rPr>
            </w:pPr>
          </w:p>
        </w:tc>
        <w:tc>
          <w:tcPr>
            <w:tcW w:w="425" w:type="dxa"/>
            <w:shd w:val="solid" w:color="FFFFFF" w:fill="auto"/>
          </w:tcPr>
          <w:p w14:paraId="163E9AF3" w14:textId="77777777" w:rsidR="008D3AC4" w:rsidRPr="006B0D02" w:rsidRDefault="008D3AC4" w:rsidP="00C72833">
            <w:pPr>
              <w:pStyle w:val="TAR"/>
              <w:rPr>
                <w:sz w:val="16"/>
                <w:szCs w:val="16"/>
              </w:rPr>
            </w:pPr>
          </w:p>
        </w:tc>
        <w:tc>
          <w:tcPr>
            <w:tcW w:w="425" w:type="dxa"/>
            <w:shd w:val="solid" w:color="FFFFFF" w:fill="auto"/>
          </w:tcPr>
          <w:p w14:paraId="7ACB0B41" w14:textId="77777777" w:rsidR="008D3AC4" w:rsidRPr="006B0D02" w:rsidRDefault="008D3AC4" w:rsidP="00C72833">
            <w:pPr>
              <w:pStyle w:val="TAC"/>
              <w:rPr>
                <w:sz w:val="16"/>
                <w:szCs w:val="16"/>
              </w:rPr>
            </w:pPr>
          </w:p>
        </w:tc>
        <w:tc>
          <w:tcPr>
            <w:tcW w:w="4962" w:type="dxa"/>
            <w:shd w:val="solid" w:color="FFFFFF" w:fill="auto"/>
          </w:tcPr>
          <w:p w14:paraId="5A7BB88B" w14:textId="24A6C9B9" w:rsidR="008D3AC4" w:rsidRDefault="00FD3798" w:rsidP="006A48FC">
            <w:pPr>
              <w:pStyle w:val="TAC"/>
              <w:jc w:val="left"/>
              <w:rPr>
                <w:sz w:val="16"/>
                <w:szCs w:val="16"/>
              </w:rPr>
            </w:pPr>
            <w:r>
              <w:rPr>
                <w:sz w:val="16"/>
                <w:szCs w:val="16"/>
              </w:rPr>
              <w:t>Includes: Editor’s review, scope (</w:t>
            </w:r>
            <w:r w:rsidRPr="00FD3798">
              <w:rPr>
                <w:sz w:val="16"/>
                <w:szCs w:val="16"/>
              </w:rPr>
              <w:t>S4-250153</w:t>
            </w:r>
            <w:r>
              <w:rPr>
                <w:sz w:val="16"/>
                <w:szCs w:val="16"/>
              </w:rPr>
              <w:t>)</w:t>
            </w:r>
            <w:r w:rsidR="00F8302D">
              <w:rPr>
                <w:sz w:val="16"/>
                <w:szCs w:val="16"/>
              </w:rPr>
              <w:t>, revision of use case 5.2 (</w:t>
            </w:r>
            <w:r w:rsidR="00F8302D" w:rsidRPr="00F8302D">
              <w:rPr>
                <w:sz w:val="16"/>
                <w:szCs w:val="16"/>
              </w:rPr>
              <w:t>S4-250181</w:t>
            </w:r>
            <w:r w:rsidR="00F8302D">
              <w:rPr>
                <w:sz w:val="16"/>
                <w:szCs w:val="16"/>
              </w:rPr>
              <w:t>)</w:t>
            </w:r>
            <w:r w:rsidR="007C48FB">
              <w:rPr>
                <w:sz w:val="16"/>
                <w:szCs w:val="16"/>
              </w:rPr>
              <w:t>, split operation (</w:t>
            </w:r>
            <w:r w:rsidR="007C48FB" w:rsidRPr="007C48FB">
              <w:rPr>
                <w:sz w:val="16"/>
                <w:szCs w:val="16"/>
              </w:rPr>
              <w:t>S4-250241</w:t>
            </w:r>
            <w:r w:rsidR="001350D8">
              <w:rPr>
                <w:sz w:val="16"/>
                <w:szCs w:val="16"/>
              </w:rPr>
              <w:t>, S4-250334</w:t>
            </w:r>
            <w:r w:rsidR="007C48FB">
              <w:rPr>
                <w:sz w:val="16"/>
                <w:szCs w:val="16"/>
              </w:rPr>
              <w:t>)</w:t>
            </w:r>
            <w:r w:rsidR="00A667EB">
              <w:rPr>
                <w:sz w:val="16"/>
                <w:szCs w:val="16"/>
              </w:rPr>
              <w:t>, revised QoE/QoS section (</w:t>
            </w:r>
            <w:r w:rsidR="00A667EB" w:rsidRPr="00A667EB">
              <w:rPr>
                <w:sz w:val="16"/>
                <w:szCs w:val="16"/>
              </w:rPr>
              <w:t>S4-250339</w:t>
            </w:r>
            <w:r w:rsidR="00A667EB">
              <w:rPr>
                <w:sz w:val="16"/>
                <w:szCs w:val="16"/>
              </w:rPr>
              <w:t>)</w:t>
            </w:r>
            <w:r w:rsidR="00F90C0D">
              <w:rPr>
                <w:sz w:val="16"/>
                <w:szCs w:val="16"/>
              </w:rPr>
              <w:t>, gap (</w:t>
            </w:r>
            <w:r w:rsidR="00F90C0D" w:rsidRPr="00F90C0D">
              <w:rPr>
                <w:sz w:val="16"/>
                <w:szCs w:val="16"/>
              </w:rPr>
              <w:t>S4-250337</w:t>
            </w:r>
            <w:r w:rsidR="00F90C0D">
              <w:rPr>
                <w:sz w:val="16"/>
                <w:szCs w:val="16"/>
              </w:rPr>
              <w:t>)</w:t>
            </w:r>
            <w:r w:rsidR="00057C70">
              <w:rPr>
                <w:sz w:val="16"/>
                <w:szCs w:val="16"/>
              </w:rPr>
              <w:t>, conclusion (</w:t>
            </w:r>
            <w:r w:rsidR="00057C70" w:rsidRPr="00057C70">
              <w:rPr>
                <w:sz w:val="16"/>
                <w:szCs w:val="16"/>
              </w:rPr>
              <w:t>S4-250340</w:t>
            </w:r>
            <w:r w:rsidR="00057C70">
              <w:rPr>
                <w:sz w:val="16"/>
                <w:szCs w:val="16"/>
              </w:rPr>
              <w:t>)</w:t>
            </w:r>
          </w:p>
        </w:tc>
        <w:tc>
          <w:tcPr>
            <w:tcW w:w="708" w:type="dxa"/>
            <w:shd w:val="solid" w:color="FFFFFF" w:fill="auto"/>
          </w:tcPr>
          <w:p w14:paraId="5763971E" w14:textId="16BFBE1C" w:rsidR="008D3AC4" w:rsidRDefault="00FD3798" w:rsidP="00C72833">
            <w:pPr>
              <w:pStyle w:val="TAC"/>
              <w:rPr>
                <w:sz w:val="16"/>
                <w:szCs w:val="16"/>
              </w:rPr>
            </w:pPr>
            <w:r>
              <w:rPr>
                <w:sz w:val="16"/>
                <w:szCs w:val="16"/>
              </w:rPr>
              <w:t>1.</w:t>
            </w:r>
            <w:r w:rsidR="006B4549">
              <w:rPr>
                <w:sz w:val="16"/>
                <w:szCs w:val="16"/>
              </w:rPr>
              <w:t>1</w:t>
            </w:r>
            <w:r>
              <w:rPr>
                <w:sz w:val="16"/>
                <w:szCs w:val="16"/>
              </w:rPr>
              <w:t>.</w:t>
            </w:r>
            <w:r w:rsidR="006B4549">
              <w:rPr>
                <w:sz w:val="16"/>
                <w:szCs w:val="16"/>
              </w:rPr>
              <w:t>0</w:t>
            </w:r>
          </w:p>
        </w:tc>
      </w:tr>
      <w:tr w:rsidR="00BA552D" w:rsidRPr="006B0D02" w14:paraId="7D830D6E" w14:textId="77777777" w:rsidTr="00BA552D">
        <w:tc>
          <w:tcPr>
            <w:tcW w:w="800" w:type="dxa"/>
            <w:shd w:val="solid" w:color="FFFFFF" w:fill="auto"/>
          </w:tcPr>
          <w:p w14:paraId="41F6C161" w14:textId="328C24CA" w:rsidR="00BA552D" w:rsidRDefault="00BA552D" w:rsidP="00BA552D">
            <w:pPr>
              <w:pStyle w:val="TAC"/>
              <w:rPr>
                <w:sz w:val="16"/>
                <w:szCs w:val="16"/>
              </w:rPr>
            </w:pPr>
            <w:r>
              <w:rPr>
                <w:sz w:val="16"/>
                <w:szCs w:val="16"/>
              </w:rPr>
              <w:t>2025-02</w:t>
            </w:r>
          </w:p>
        </w:tc>
        <w:tc>
          <w:tcPr>
            <w:tcW w:w="800" w:type="dxa"/>
            <w:shd w:val="solid" w:color="FFFFFF" w:fill="auto"/>
          </w:tcPr>
          <w:p w14:paraId="3265773D" w14:textId="456C1912" w:rsidR="00BA552D" w:rsidRDefault="00BA552D" w:rsidP="00BA552D">
            <w:pPr>
              <w:pStyle w:val="TAC"/>
              <w:rPr>
                <w:sz w:val="16"/>
                <w:szCs w:val="16"/>
              </w:rPr>
            </w:pPr>
            <w:r>
              <w:rPr>
                <w:sz w:val="16"/>
                <w:szCs w:val="16"/>
              </w:rPr>
              <w:t>SA4#131</w:t>
            </w:r>
          </w:p>
        </w:tc>
        <w:tc>
          <w:tcPr>
            <w:tcW w:w="1094" w:type="dxa"/>
            <w:shd w:val="solid" w:color="FFFFFF" w:fill="auto"/>
          </w:tcPr>
          <w:p w14:paraId="799C2032" w14:textId="77777777" w:rsidR="00BA552D" w:rsidRPr="00FD3798" w:rsidRDefault="00BA552D" w:rsidP="00BA552D">
            <w:pPr>
              <w:pStyle w:val="TAC"/>
              <w:rPr>
                <w:sz w:val="16"/>
                <w:szCs w:val="16"/>
              </w:rPr>
            </w:pPr>
          </w:p>
        </w:tc>
        <w:tc>
          <w:tcPr>
            <w:tcW w:w="425" w:type="dxa"/>
            <w:shd w:val="solid" w:color="FFFFFF" w:fill="auto"/>
          </w:tcPr>
          <w:p w14:paraId="758C117A" w14:textId="77777777" w:rsidR="00BA552D" w:rsidRPr="006B0D02" w:rsidRDefault="00BA552D" w:rsidP="00BA552D">
            <w:pPr>
              <w:pStyle w:val="TAL"/>
              <w:rPr>
                <w:sz w:val="16"/>
                <w:szCs w:val="16"/>
              </w:rPr>
            </w:pPr>
          </w:p>
        </w:tc>
        <w:tc>
          <w:tcPr>
            <w:tcW w:w="425" w:type="dxa"/>
            <w:shd w:val="solid" w:color="FFFFFF" w:fill="auto"/>
          </w:tcPr>
          <w:p w14:paraId="19876424" w14:textId="77777777" w:rsidR="00BA552D" w:rsidRPr="006B0D02" w:rsidRDefault="00BA552D" w:rsidP="00BA552D">
            <w:pPr>
              <w:pStyle w:val="TAR"/>
              <w:rPr>
                <w:sz w:val="16"/>
                <w:szCs w:val="16"/>
              </w:rPr>
            </w:pPr>
          </w:p>
        </w:tc>
        <w:tc>
          <w:tcPr>
            <w:tcW w:w="425" w:type="dxa"/>
            <w:shd w:val="solid" w:color="FFFFFF" w:fill="auto"/>
          </w:tcPr>
          <w:p w14:paraId="7A19856D" w14:textId="77777777" w:rsidR="00BA552D" w:rsidRPr="006B0D02" w:rsidRDefault="00BA552D" w:rsidP="00BA552D">
            <w:pPr>
              <w:pStyle w:val="TAC"/>
              <w:rPr>
                <w:sz w:val="16"/>
                <w:szCs w:val="16"/>
              </w:rPr>
            </w:pPr>
          </w:p>
        </w:tc>
        <w:tc>
          <w:tcPr>
            <w:tcW w:w="4962" w:type="dxa"/>
            <w:shd w:val="solid" w:color="FFFFFF" w:fill="auto"/>
          </w:tcPr>
          <w:p w14:paraId="4020AA52" w14:textId="0CAAA324" w:rsidR="00BA552D" w:rsidRDefault="00BA552D" w:rsidP="00BA552D">
            <w:pPr>
              <w:pStyle w:val="TAC"/>
              <w:jc w:val="left"/>
              <w:rPr>
                <w:sz w:val="16"/>
                <w:szCs w:val="16"/>
              </w:rPr>
            </w:pPr>
            <w:r>
              <w:rPr>
                <w:sz w:val="16"/>
                <w:szCs w:val="16"/>
              </w:rPr>
              <w:t>Includes a recommendation in the conclusion to document traffic characteristics of haptics media in TR 29.925 as per SA4 closing plenary decision.</w:t>
            </w:r>
          </w:p>
        </w:tc>
        <w:tc>
          <w:tcPr>
            <w:tcW w:w="708" w:type="dxa"/>
            <w:shd w:val="solid" w:color="FFFFFF" w:fill="auto"/>
          </w:tcPr>
          <w:p w14:paraId="4032F237" w14:textId="40DB818B" w:rsidR="00BA552D" w:rsidRDefault="00BA552D" w:rsidP="00BA552D">
            <w:pPr>
              <w:pStyle w:val="TAC"/>
              <w:rPr>
                <w:sz w:val="16"/>
                <w:szCs w:val="16"/>
              </w:rPr>
            </w:pPr>
            <w:r>
              <w:rPr>
                <w:sz w:val="16"/>
                <w:szCs w:val="16"/>
              </w:rPr>
              <w:t>1.2.0</w:t>
            </w:r>
          </w:p>
        </w:tc>
      </w:tr>
    </w:tbl>
    <w:p w14:paraId="6AE5F0B0" w14:textId="4C107BF5" w:rsidR="00080512" w:rsidRDefault="00080512" w:rsidP="005B291B">
      <w:pPr>
        <w:pStyle w:val="Guidance"/>
      </w:pPr>
    </w:p>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3D9CEA" w14:textId="77777777" w:rsidR="00BE4BC2" w:rsidRDefault="00BE4BC2">
      <w:r>
        <w:separator/>
      </w:r>
    </w:p>
  </w:endnote>
  <w:endnote w:type="continuationSeparator" w:id="0">
    <w:p w14:paraId="66FF52F3" w14:textId="77777777" w:rsidR="00BE4BC2" w:rsidRDefault="00BE4BC2">
      <w:r>
        <w:continuationSeparator/>
      </w:r>
    </w:p>
  </w:endnote>
  <w:endnote w:type="continuationNotice" w:id="1">
    <w:p w14:paraId="5C157845" w14:textId="77777777" w:rsidR="00BE4BC2" w:rsidRDefault="00BE4B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B6465" w14:textId="77777777" w:rsidR="007857A0" w:rsidRDefault="007857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E2201C" w14:textId="77777777" w:rsidR="00BE4BC2" w:rsidRDefault="00BE4BC2">
      <w:r>
        <w:separator/>
      </w:r>
    </w:p>
  </w:footnote>
  <w:footnote w:type="continuationSeparator" w:id="0">
    <w:p w14:paraId="3BF02644" w14:textId="77777777" w:rsidR="00BE4BC2" w:rsidRDefault="00BE4BC2">
      <w:r>
        <w:continuationSeparator/>
      </w:r>
    </w:p>
  </w:footnote>
  <w:footnote w:type="continuationNotice" w:id="1">
    <w:p w14:paraId="146714DC" w14:textId="77777777" w:rsidR="00BE4BC2" w:rsidRDefault="00BE4B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97C1C" w14:textId="77777777" w:rsidR="007857A0" w:rsidRDefault="007857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56AB81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1BB3">
      <w:rPr>
        <w:rFonts w:ascii="Arial" w:hAnsi="Arial" w:cs="Arial"/>
        <w:b/>
        <w:noProof/>
        <w:sz w:val="18"/>
        <w:szCs w:val="18"/>
      </w:rPr>
      <w:t>3GPP TR 26.854 V1.2.0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606A0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1BB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6062E"/>
    <w:multiLevelType w:val="hybridMultilevel"/>
    <w:tmpl w:val="0158F69A"/>
    <w:lvl w:ilvl="0" w:tplc="019644A0">
      <w:start w:val="8"/>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3"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3"/>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4"/>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 w:numId="46" w16cid:durableId="1547334048">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14B"/>
    <w:rsid w:val="00016D36"/>
    <w:rsid w:val="00021B25"/>
    <w:rsid w:val="000246EB"/>
    <w:rsid w:val="00026B22"/>
    <w:rsid w:val="00032D12"/>
    <w:rsid w:val="00033397"/>
    <w:rsid w:val="000341EF"/>
    <w:rsid w:val="00034350"/>
    <w:rsid w:val="000353C6"/>
    <w:rsid w:val="00040095"/>
    <w:rsid w:val="00041DF4"/>
    <w:rsid w:val="00043C69"/>
    <w:rsid w:val="000444E7"/>
    <w:rsid w:val="0004535B"/>
    <w:rsid w:val="00045997"/>
    <w:rsid w:val="00046158"/>
    <w:rsid w:val="00051834"/>
    <w:rsid w:val="00054322"/>
    <w:rsid w:val="00054A22"/>
    <w:rsid w:val="00054F8D"/>
    <w:rsid w:val="0005707A"/>
    <w:rsid w:val="00057444"/>
    <w:rsid w:val="00057C70"/>
    <w:rsid w:val="00060DAB"/>
    <w:rsid w:val="00062023"/>
    <w:rsid w:val="000627A7"/>
    <w:rsid w:val="0006289D"/>
    <w:rsid w:val="00062FE6"/>
    <w:rsid w:val="000643CA"/>
    <w:rsid w:val="000648DE"/>
    <w:rsid w:val="000655A6"/>
    <w:rsid w:val="00065EFE"/>
    <w:rsid w:val="000749E7"/>
    <w:rsid w:val="000760C9"/>
    <w:rsid w:val="0008036F"/>
    <w:rsid w:val="00080512"/>
    <w:rsid w:val="00081121"/>
    <w:rsid w:val="00082462"/>
    <w:rsid w:val="00082B14"/>
    <w:rsid w:val="000836BD"/>
    <w:rsid w:val="00083789"/>
    <w:rsid w:val="00087713"/>
    <w:rsid w:val="00095C34"/>
    <w:rsid w:val="000978E2"/>
    <w:rsid w:val="000A0F82"/>
    <w:rsid w:val="000A1398"/>
    <w:rsid w:val="000B0A23"/>
    <w:rsid w:val="000B1146"/>
    <w:rsid w:val="000B1284"/>
    <w:rsid w:val="000B5F03"/>
    <w:rsid w:val="000C47C3"/>
    <w:rsid w:val="000C4F51"/>
    <w:rsid w:val="000C5468"/>
    <w:rsid w:val="000C72B0"/>
    <w:rsid w:val="000D0188"/>
    <w:rsid w:val="000D2A6B"/>
    <w:rsid w:val="000D58AB"/>
    <w:rsid w:val="000D5F2F"/>
    <w:rsid w:val="000D6389"/>
    <w:rsid w:val="000E14C3"/>
    <w:rsid w:val="000E38D0"/>
    <w:rsid w:val="000F074B"/>
    <w:rsid w:val="000F25DA"/>
    <w:rsid w:val="000F4B45"/>
    <w:rsid w:val="000F5B93"/>
    <w:rsid w:val="000F6386"/>
    <w:rsid w:val="000F70F3"/>
    <w:rsid w:val="00100180"/>
    <w:rsid w:val="00106B2B"/>
    <w:rsid w:val="00111490"/>
    <w:rsid w:val="001133C3"/>
    <w:rsid w:val="00113659"/>
    <w:rsid w:val="00114160"/>
    <w:rsid w:val="00114B77"/>
    <w:rsid w:val="00115BA9"/>
    <w:rsid w:val="00115D25"/>
    <w:rsid w:val="0011672D"/>
    <w:rsid w:val="00120007"/>
    <w:rsid w:val="00120439"/>
    <w:rsid w:val="0012115E"/>
    <w:rsid w:val="00122E8A"/>
    <w:rsid w:val="0012364B"/>
    <w:rsid w:val="00126320"/>
    <w:rsid w:val="001265E2"/>
    <w:rsid w:val="001270CD"/>
    <w:rsid w:val="001327B3"/>
    <w:rsid w:val="00133525"/>
    <w:rsid w:val="001350D8"/>
    <w:rsid w:val="00135133"/>
    <w:rsid w:val="00136A85"/>
    <w:rsid w:val="00137156"/>
    <w:rsid w:val="001403DF"/>
    <w:rsid w:val="00142D70"/>
    <w:rsid w:val="001451EF"/>
    <w:rsid w:val="00146183"/>
    <w:rsid w:val="00150150"/>
    <w:rsid w:val="00150712"/>
    <w:rsid w:val="0015252B"/>
    <w:rsid w:val="00153734"/>
    <w:rsid w:val="00154E51"/>
    <w:rsid w:val="00154F50"/>
    <w:rsid w:val="001626BB"/>
    <w:rsid w:val="00166007"/>
    <w:rsid w:val="00170697"/>
    <w:rsid w:val="00170967"/>
    <w:rsid w:val="001711BE"/>
    <w:rsid w:val="00172213"/>
    <w:rsid w:val="0017300C"/>
    <w:rsid w:val="001736E2"/>
    <w:rsid w:val="0017676A"/>
    <w:rsid w:val="00177189"/>
    <w:rsid w:val="00177FC9"/>
    <w:rsid w:val="00180172"/>
    <w:rsid w:val="00181272"/>
    <w:rsid w:val="00183429"/>
    <w:rsid w:val="00185382"/>
    <w:rsid w:val="0019182E"/>
    <w:rsid w:val="00192789"/>
    <w:rsid w:val="00193CB6"/>
    <w:rsid w:val="001955A1"/>
    <w:rsid w:val="00195DED"/>
    <w:rsid w:val="00196B2F"/>
    <w:rsid w:val="00197A86"/>
    <w:rsid w:val="001A037D"/>
    <w:rsid w:val="001A3012"/>
    <w:rsid w:val="001A4C42"/>
    <w:rsid w:val="001A4E0C"/>
    <w:rsid w:val="001A7420"/>
    <w:rsid w:val="001A7743"/>
    <w:rsid w:val="001B2BC1"/>
    <w:rsid w:val="001B6316"/>
    <w:rsid w:val="001B6637"/>
    <w:rsid w:val="001C0C2F"/>
    <w:rsid w:val="001C1B82"/>
    <w:rsid w:val="001C21C3"/>
    <w:rsid w:val="001C3432"/>
    <w:rsid w:val="001C5A00"/>
    <w:rsid w:val="001C675A"/>
    <w:rsid w:val="001C7BA0"/>
    <w:rsid w:val="001C7BAC"/>
    <w:rsid w:val="001D00E1"/>
    <w:rsid w:val="001D02C2"/>
    <w:rsid w:val="001D0AC6"/>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3F38"/>
    <w:rsid w:val="001F64DC"/>
    <w:rsid w:val="001F6F87"/>
    <w:rsid w:val="001F7433"/>
    <w:rsid w:val="00201A62"/>
    <w:rsid w:val="002034DD"/>
    <w:rsid w:val="0020427D"/>
    <w:rsid w:val="00211156"/>
    <w:rsid w:val="00211641"/>
    <w:rsid w:val="00212AF0"/>
    <w:rsid w:val="00217B2B"/>
    <w:rsid w:val="00220AFE"/>
    <w:rsid w:val="002218CB"/>
    <w:rsid w:val="00222DF2"/>
    <w:rsid w:val="00224A8D"/>
    <w:rsid w:val="00224C7B"/>
    <w:rsid w:val="002263C7"/>
    <w:rsid w:val="00227448"/>
    <w:rsid w:val="002276EA"/>
    <w:rsid w:val="0022784F"/>
    <w:rsid w:val="00232052"/>
    <w:rsid w:val="002320AB"/>
    <w:rsid w:val="00232319"/>
    <w:rsid w:val="002338DC"/>
    <w:rsid w:val="002347A2"/>
    <w:rsid w:val="00236AE9"/>
    <w:rsid w:val="00240F91"/>
    <w:rsid w:val="0024174F"/>
    <w:rsid w:val="002417EA"/>
    <w:rsid w:val="00241B22"/>
    <w:rsid w:val="0024211F"/>
    <w:rsid w:val="00243E71"/>
    <w:rsid w:val="00245F1D"/>
    <w:rsid w:val="00246B69"/>
    <w:rsid w:val="00247E71"/>
    <w:rsid w:val="002501D7"/>
    <w:rsid w:val="002511A6"/>
    <w:rsid w:val="00252E85"/>
    <w:rsid w:val="00261061"/>
    <w:rsid w:val="00267271"/>
    <w:rsid w:val="002675F0"/>
    <w:rsid w:val="00271112"/>
    <w:rsid w:val="00273435"/>
    <w:rsid w:val="0027377A"/>
    <w:rsid w:val="0027518D"/>
    <w:rsid w:val="00275268"/>
    <w:rsid w:val="002760EE"/>
    <w:rsid w:val="0027712B"/>
    <w:rsid w:val="00282256"/>
    <w:rsid w:val="002833A4"/>
    <w:rsid w:val="00286E5C"/>
    <w:rsid w:val="002929D6"/>
    <w:rsid w:val="00292A02"/>
    <w:rsid w:val="00294597"/>
    <w:rsid w:val="002950B0"/>
    <w:rsid w:val="00295D61"/>
    <w:rsid w:val="00295DC1"/>
    <w:rsid w:val="002A0786"/>
    <w:rsid w:val="002A248C"/>
    <w:rsid w:val="002A2868"/>
    <w:rsid w:val="002A45DF"/>
    <w:rsid w:val="002B2E05"/>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D7FEC"/>
    <w:rsid w:val="002E00EE"/>
    <w:rsid w:val="002E161E"/>
    <w:rsid w:val="002E5540"/>
    <w:rsid w:val="002F029A"/>
    <w:rsid w:val="002F0893"/>
    <w:rsid w:val="002F3171"/>
    <w:rsid w:val="002F7224"/>
    <w:rsid w:val="00301D65"/>
    <w:rsid w:val="003020D8"/>
    <w:rsid w:val="00305CAE"/>
    <w:rsid w:val="00305CD6"/>
    <w:rsid w:val="00307EA2"/>
    <w:rsid w:val="00313AB2"/>
    <w:rsid w:val="003172DC"/>
    <w:rsid w:val="00321B86"/>
    <w:rsid w:val="00325DD0"/>
    <w:rsid w:val="003275CC"/>
    <w:rsid w:val="00330B07"/>
    <w:rsid w:val="00331A64"/>
    <w:rsid w:val="00331F03"/>
    <w:rsid w:val="00333153"/>
    <w:rsid w:val="00334413"/>
    <w:rsid w:val="003365C5"/>
    <w:rsid w:val="00337471"/>
    <w:rsid w:val="00337C0C"/>
    <w:rsid w:val="00340809"/>
    <w:rsid w:val="00342DBB"/>
    <w:rsid w:val="00343007"/>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65B8"/>
    <w:rsid w:val="00380F0F"/>
    <w:rsid w:val="003823EA"/>
    <w:rsid w:val="00385584"/>
    <w:rsid w:val="00385BFF"/>
    <w:rsid w:val="00386E9F"/>
    <w:rsid w:val="00387DEC"/>
    <w:rsid w:val="00391156"/>
    <w:rsid w:val="003923F5"/>
    <w:rsid w:val="00393BE5"/>
    <w:rsid w:val="00394CE2"/>
    <w:rsid w:val="003965A4"/>
    <w:rsid w:val="003A27C2"/>
    <w:rsid w:val="003A61B1"/>
    <w:rsid w:val="003B0D40"/>
    <w:rsid w:val="003B13E5"/>
    <w:rsid w:val="003B5A87"/>
    <w:rsid w:val="003C0540"/>
    <w:rsid w:val="003C3971"/>
    <w:rsid w:val="003C4380"/>
    <w:rsid w:val="003C47D4"/>
    <w:rsid w:val="003C483A"/>
    <w:rsid w:val="003C5F01"/>
    <w:rsid w:val="003D6C72"/>
    <w:rsid w:val="003E053E"/>
    <w:rsid w:val="003E4563"/>
    <w:rsid w:val="003F07F1"/>
    <w:rsid w:val="003F7144"/>
    <w:rsid w:val="004015A4"/>
    <w:rsid w:val="00401F32"/>
    <w:rsid w:val="00402616"/>
    <w:rsid w:val="004052AF"/>
    <w:rsid w:val="00410A6F"/>
    <w:rsid w:val="004121AB"/>
    <w:rsid w:val="00413EAF"/>
    <w:rsid w:val="004175F4"/>
    <w:rsid w:val="00421B51"/>
    <w:rsid w:val="00423334"/>
    <w:rsid w:val="00423E43"/>
    <w:rsid w:val="00425872"/>
    <w:rsid w:val="00426A18"/>
    <w:rsid w:val="0043167F"/>
    <w:rsid w:val="00431FE5"/>
    <w:rsid w:val="004345EC"/>
    <w:rsid w:val="00434CF0"/>
    <w:rsid w:val="0043771C"/>
    <w:rsid w:val="00440382"/>
    <w:rsid w:val="00443014"/>
    <w:rsid w:val="004432FD"/>
    <w:rsid w:val="0045347C"/>
    <w:rsid w:val="00457C25"/>
    <w:rsid w:val="004604BD"/>
    <w:rsid w:val="0046338F"/>
    <w:rsid w:val="00463BAC"/>
    <w:rsid w:val="00465515"/>
    <w:rsid w:val="00465C4B"/>
    <w:rsid w:val="00467B4D"/>
    <w:rsid w:val="00471E2E"/>
    <w:rsid w:val="00472844"/>
    <w:rsid w:val="004752FB"/>
    <w:rsid w:val="00480556"/>
    <w:rsid w:val="00486824"/>
    <w:rsid w:val="00486C33"/>
    <w:rsid w:val="004878E7"/>
    <w:rsid w:val="00493753"/>
    <w:rsid w:val="00494488"/>
    <w:rsid w:val="00494D8D"/>
    <w:rsid w:val="0049751D"/>
    <w:rsid w:val="00497C64"/>
    <w:rsid w:val="004A0A66"/>
    <w:rsid w:val="004A175E"/>
    <w:rsid w:val="004A7E88"/>
    <w:rsid w:val="004B2E97"/>
    <w:rsid w:val="004B51F8"/>
    <w:rsid w:val="004B5A96"/>
    <w:rsid w:val="004B751F"/>
    <w:rsid w:val="004B7F3D"/>
    <w:rsid w:val="004C30AC"/>
    <w:rsid w:val="004C4776"/>
    <w:rsid w:val="004C6A81"/>
    <w:rsid w:val="004D3578"/>
    <w:rsid w:val="004D5599"/>
    <w:rsid w:val="004D56AA"/>
    <w:rsid w:val="004D5BBC"/>
    <w:rsid w:val="004D6A29"/>
    <w:rsid w:val="004D7D65"/>
    <w:rsid w:val="004E0AF5"/>
    <w:rsid w:val="004E1376"/>
    <w:rsid w:val="004E213A"/>
    <w:rsid w:val="004E339F"/>
    <w:rsid w:val="004E4E94"/>
    <w:rsid w:val="004F0988"/>
    <w:rsid w:val="004F0FEF"/>
    <w:rsid w:val="004F3051"/>
    <w:rsid w:val="004F3340"/>
    <w:rsid w:val="004F3359"/>
    <w:rsid w:val="004F58F6"/>
    <w:rsid w:val="004F6AC3"/>
    <w:rsid w:val="00501273"/>
    <w:rsid w:val="00501A82"/>
    <w:rsid w:val="00503D49"/>
    <w:rsid w:val="005065F5"/>
    <w:rsid w:val="0050666C"/>
    <w:rsid w:val="00510A3E"/>
    <w:rsid w:val="00512F13"/>
    <w:rsid w:val="00521B4F"/>
    <w:rsid w:val="00532D26"/>
    <w:rsid w:val="0053388B"/>
    <w:rsid w:val="00534606"/>
    <w:rsid w:val="00534969"/>
    <w:rsid w:val="00535773"/>
    <w:rsid w:val="00535ED5"/>
    <w:rsid w:val="00540454"/>
    <w:rsid w:val="00543E6C"/>
    <w:rsid w:val="00544B42"/>
    <w:rsid w:val="00545D21"/>
    <w:rsid w:val="00546633"/>
    <w:rsid w:val="005474E4"/>
    <w:rsid w:val="00551507"/>
    <w:rsid w:val="00554920"/>
    <w:rsid w:val="005619D8"/>
    <w:rsid w:val="005622C5"/>
    <w:rsid w:val="0056350C"/>
    <w:rsid w:val="00565087"/>
    <w:rsid w:val="005702FC"/>
    <w:rsid w:val="005740B3"/>
    <w:rsid w:val="00575560"/>
    <w:rsid w:val="0058037F"/>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8EB"/>
    <w:rsid w:val="005B291B"/>
    <w:rsid w:val="005B4268"/>
    <w:rsid w:val="005B653D"/>
    <w:rsid w:val="005C174D"/>
    <w:rsid w:val="005C1C41"/>
    <w:rsid w:val="005C3954"/>
    <w:rsid w:val="005C518B"/>
    <w:rsid w:val="005C6A61"/>
    <w:rsid w:val="005C74CA"/>
    <w:rsid w:val="005D02AA"/>
    <w:rsid w:val="005D171A"/>
    <w:rsid w:val="005D2568"/>
    <w:rsid w:val="005D2D58"/>
    <w:rsid w:val="005D2E01"/>
    <w:rsid w:val="005D7526"/>
    <w:rsid w:val="005E05B4"/>
    <w:rsid w:val="005E1F44"/>
    <w:rsid w:val="005E3632"/>
    <w:rsid w:val="005E4161"/>
    <w:rsid w:val="005E4BB2"/>
    <w:rsid w:val="005E5B18"/>
    <w:rsid w:val="005E76CB"/>
    <w:rsid w:val="005F2E8E"/>
    <w:rsid w:val="005F4092"/>
    <w:rsid w:val="005F45A8"/>
    <w:rsid w:val="005F66BC"/>
    <w:rsid w:val="005F7072"/>
    <w:rsid w:val="005F7673"/>
    <w:rsid w:val="005F788A"/>
    <w:rsid w:val="00602AEA"/>
    <w:rsid w:val="0060453B"/>
    <w:rsid w:val="00605355"/>
    <w:rsid w:val="00614823"/>
    <w:rsid w:val="00614FDF"/>
    <w:rsid w:val="00617062"/>
    <w:rsid w:val="0061766B"/>
    <w:rsid w:val="0062197D"/>
    <w:rsid w:val="00623472"/>
    <w:rsid w:val="00624064"/>
    <w:rsid w:val="00625D12"/>
    <w:rsid w:val="00626C25"/>
    <w:rsid w:val="00627297"/>
    <w:rsid w:val="0063543D"/>
    <w:rsid w:val="00641BB3"/>
    <w:rsid w:val="00642165"/>
    <w:rsid w:val="00643B98"/>
    <w:rsid w:val="00645D75"/>
    <w:rsid w:val="00646E93"/>
    <w:rsid w:val="00647114"/>
    <w:rsid w:val="00664B3E"/>
    <w:rsid w:val="00664C00"/>
    <w:rsid w:val="00666E54"/>
    <w:rsid w:val="00667C8D"/>
    <w:rsid w:val="00667FBF"/>
    <w:rsid w:val="00671CBD"/>
    <w:rsid w:val="006735EE"/>
    <w:rsid w:val="00673B81"/>
    <w:rsid w:val="006772DE"/>
    <w:rsid w:val="0067751B"/>
    <w:rsid w:val="00680FD0"/>
    <w:rsid w:val="006838E7"/>
    <w:rsid w:val="006870A8"/>
    <w:rsid w:val="006877FF"/>
    <w:rsid w:val="006901A9"/>
    <w:rsid w:val="00690549"/>
    <w:rsid w:val="00690E65"/>
    <w:rsid w:val="006912E9"/>
    <w:rsid w:val="0069168D"/>
    <w:rsid w:val="00692453"/>
    <w:rsid w:val="006A1FB2"/>
    <w:rsid w:val="006A2092"/>
    <w:rsid w:val="006A229B"/>
    <w:rsid w:val="006A323F"/>
    <w:rsid w:val="006A3256"/>
    <w:rsid w:val="006A382C"/>
    <w:rsid w:val="006A48FC"/>
    <w:rsid w:val="006B1733"/>
    <w:rsid w:val="006B2757"/>
    <w:rsid w:val="006B30D0"/>
    <w:rsid w:val="006B3CA2"/>
    <w:rsid w:val="006B3F1F"/>
    <w:rsid w:val="006B4549"/>
    <w:rsid w:val="006B4EF6"/>
    <w:rsid w:val="006B634B"/>
    <w:rsid w:val="006B7132"/>
    <w:rsid w:val="006B740E"/>
    <w:rsid w:val="006B744B"/>
    <w:rsid w:val="006C0B1D"/>
    <w:rsid w:val="006C0E92"/>
    <w:rsid w:val="006C3D95"/>
    <w:rsid w:val="006C4BAA"/>
    <w:rsid w:val="006C5F93"/>
    <w:rsid w:val="006C627D"/>
    <w:rsid w:val="006C65AF"/>
    <w:rsid w:val="006C6C7E"/>
    <w:rsid w:val="006D0691"/>
    <w:rsid w:val="006D1880"/>
    <w:rsid w:val="006D1EFD"/>
    <w:rsid w:val="006D3AE3"/>
    <w:rsid w:val="006D41F3"/>
    <w:rsid w:val="006D428E"/>
    <w:rsid w:val="006D4988"/>
    <w:rsid w:val="006D6960"/>
    <w:rsid w:val="006D7A9A"/>
    <w:rsid w:val="006D7B2A"/>
    <w:rsid w:val="006E1486"/>
    <w:rsid w:val="006E15BB"/>
    <w:rsid w:val="006E5C86"/>
    <w:rsid w:val="006E7883"/>
    <w:rsid w:val="006F1F40"/>
    <w:rsid w:val="006F2735"/>
    <w:rsid w:val="006F400D"/>
    <w:rsid w:val="006F4050"/>
    <w:rsid w:val="006F5798"/>
    <w:rsid w:val="006F5CB1"/>
    <w:rsid w:val="006F6786"/>
    <w:rsid w:val="00701116"/>
    <w:rsid w:val="00703E23"/>
    <w:rsid w:val="00704317"/>
    <w:rsid w:val="0070584B"/>
    <w:rsid w:val="00706F3A"/>
    <w:rsid w:val="0071152E"/>
    <w:rsid w:val="0071174C"/>
    <w:rsid w:val="007130F7"/>
    <w:rsid w:val="00713C44"/>
    <w:rsid w:val="00714AC0"/>
    <w:rsid w:val="00717B56"/>
    <w:rsid w:val="00721332"/>
    <w:rsid w:val="00721B76"/>
    <w:rsid w:val="00722337"/>
    <w:rsid w:val="007225BA"/>
    <w:rsid w:val="00724DA6"/>
    <w:rsid w:val="00724F4D"/>
    <w:rsid w:val="00726F71"/>
    <w:rsid w:val="00733B00"/>
    <w:rsid w:val="007345CF"/>
    <w:rsid w:val="00734A5B"/>
    <w:rsid w:val="0074026F"/>
    <w:rsid w:val="007429F6"/>
    <w:rsid w:val="00744D27"/>
    <w:rsid w:val="00744E76"/>
    <w:rsid w:val="00745BB1"/>
    <w:rsid w:val="007479A7"/>
    <w:rsid w:val="00747C2E"/>
    <w:rsid w:val="0075009D"/>
    <w:rsid w:val="0075167F"/>
    <w:rsid w:val="007518CF"/>
    <w:rsid w:val="00751F3E"/>
    <w:rsid w:val="00753D0C"/>
    <w:rsid w:val="00757431"/>
    <w:rsid w:val="00764DD9"/>
    <w:rsid w:val="0076503C"/>
    <w:rsid w:val="00765EA3"/>
    <w:rsid w:val="00767759"/>
    <w:rsid w:val="0077411F"/>
    <w:rsid w:val="00774DA4"/>
    <w:rsid w:val="007751EA"/>
    <w:rsid w:val="00775399"/>
    <w:rsid w:val="00781F0F"/>
    <w:rsid w:val="0078352E"/>
    <w:rsid w:val="007857A0"/>
    <w:rsid w:val="007925FF"/>
    <w:rsid w:val="007967C7"/>
    <w:rsid w:val="007A3907"/>
    <w:rsid w:val="007A6BA4"/>
    <w:rsid w:val="007A7DCC"/>
    <w:rsid w:val="007B5219"/>
    <w:rsid w:val="007B600E"/>
    <w:rsid w:val="007B7FF6"/>
    <w:rsid w:val="007C30F7"/>
    <w:rsid w:val="007C48FB"/>
    <w:rsid w:val="007C75D2"/>
    <w:rsid w:val="007D2554"/>
    <w:rsid w:val="007D432F"/>
    <w:rsid w:val="007E1CE1"/>
    <w:rsid w:val="007E22C7"/>
    <w:rsid w:val="007E3282"/>
    <w:rsid w:val="007F04A3"/>
    <w:rsid w:val="007F0F4A"/>
    <w:rsid w:val="007F2921"/>
    <w:rsid w:val="007F662E"/>
    <w:rsid w:val="007F7252"/>
    <w:rsid w:val="007F7E95"/>
    <w:rsid w:val="00800CD4"/>
    <w:rsid w:val="008028A4"/>
    <w:rsid w:val="00802A63"/>
    <w:rsid w:val="00802CBD"/>
    <w:rsid w:val="00807F7B"/>
    <w:rsid w:val="00811B91"/>
    <w:rsid w:val="00811C44"/>
    <w:rsid w:val="00813539"/>
    <w:rsid w:val="008142AA"/>
    <w:rsid w:val="0081535F"/>
    <w:rsid w:val="0081656C"/>
    <w:rsid w:val="00820EDA"/>
    <w:rsid w:val="00822B9A"/>
    <w:rsid w:val="00823B86"/>
    <w:rsid w:val="00824948"/>
    <w:rsid w:val="00824B22"/>
    <w:rsid w:val="008257A4"/>
    <w:rsid w:val="008304A2"/>
    <w:rsid w:val="00830747"/>
    <w:rsid w:val="00830E5F"/>
    <w:rsid w:val="00843447"/>
    <w:rsid w:val="00845348"/>
    <w:rsid w:val="008461E0"/>
    <w:rsid w:val="00850EB9"/>
    <w:rsid w:val="008526B7"/>
    <w:rsid w:val="00854355"/>
    <w:rsid w:val="00862E46"/>
    <w:rsid w:val="00865695"/>
    <w:rsid w:val="008661CD"/>
    <w:rsid w:val="008663AB"/>
    <w:rsid w:val="00871B93"/>
    <w:rsid w:val="00873119"/>
    <w:rsid w:val="008768CA"/>
    <w:rsid w:val="00876F2C"/>
    <w:rsid w:val="008848FF"/>
    <w:rsid w:val="00885BB0"/>
    <w:rsid w:val="00887FDF"/>
    <w:rsid w:val="00890CA5"/>
    <w:rsid w:val="008920FD"/>
    <w:rsid w:val="00892484"/>
    <w:rsid w:val="008926A0"/>
    <w:rsid w:val="008A05C3"/>
    <w:rsid w:val="008A0937"/>
    <w:rsid w:val="008A1E0C"/>
    <w:rsid w:val="008A350A"/>
    <w:rsid w:val="008A4B65"/>
    <w:rsid w:val="008B3FA3"/>
    <w:rsid w:val="008B57CC"/>
    <w:rsid w:val="008B6A3C"/>
    <w:rsid w:val="008B79AB"/>
    <w:rsid w:val="008B79E1"/>
    <w:rsid w:val="008C1399"/>
    <w:rsid w:val="008C384C"/>
    <w:rsid w:val="008D3AC4"/>
    <w:rsid w:val="008D67BA"/>
    <w:rsid w:val="008D7600"/>
    <w:rsid w:val="008E18DD"/>
    <w:rsid w:val="008E2D68"/>
    <w:rsid w:val="008E60AE"/>
    <w:rsid w:val="008E6756"/>
    <w:rsid w:val="008F0A74"/>
    <w:rsid w:val="008F1D8C"/>
    <w:rsid w:val="008F4761"/>
    <w:rsid w:val="0090271F"/>
    <w:rsid w:val="00902E23"/>
    <w:rsid w:val="00906744"/>
    <w:rsid w:val="00910307"/>
    <w:rsid w:val="009114D7"/>
    <w:rsid w:val="00912604"/>
    <w:rsid w:val="00912CC1"/>
    <w:rsid w:val="0091348E"/>
    <w:rsid w:val="00916E38"/>
    <w:rsid w:val="00917287"/>
    <w:rsid w:val="00917CCB"/>
    <w:rsid w:val="009307D4"/>
    <w:rsid w:val="0093161A"/>
    <w:rsid w:val="0093243D"/>
    <w:rsid w:val="00933673"/>
    <w:rsid w:val="00933FB0"/>
    <w:rsid w:val="00934150"/>
    <w:rsid w:val="00936E2E"/>
    <w:rsid w:val="00936E90"/>
    <w:rsid w:val="00937C19"/>
    <w:rsid w:val="00942EC2"/>
    <w:rsid w:val="00946F85"/>
    <w:rsid w:val="009519BC"/>
    <w:rsid w:val="009534E2"/>
    <w:rsid w:val="009548A1"/>
    <w:rsid w:val="00955128"/>
    <w:rsid w:val="00955344"/>
    <w:rsid w:val="00955771"/>
    <w:rsid w:val="00956CB7"/>
    <w:rsid w:val="0096116A"/>
    <w:rsid w:val="00961D37"/>
    <w:rsid w:val="00962B23"/>
    <w:rsid w:val="00963B3F"/>
    <w:rsid w:val="009654EF"/>
    <w:rsid w:val="00970686"/>
    <w:rsid w:val="00971FBE"/>
    <w:rsid w:val="00972BB3"/>
    <w:rsid w:val="00974158"/>
    <w:rsid w:val="00976726"/>
    <w:rsid w:val="009775B8"/>
    <w:rsid w:val="00980F9D"/>
    <w:rsid w:val="009827E0"/>
    <w:rsid w:val="00984DB3"/>
    <w:rsid w:val="00984E2A"/>
    <w:rsid w:val="00987DA6"/>
    <w:rsid w:val="009935F4"/>
    <w:rsid w:val="0099590F"/>
    <w:rsid w:val="00997113"/>
    <w:rsid w:val="009A09AF"/>
    <w:rsid w:val="009A1A71"/>
    <w:rsid w:val="009A2236"/>
    <w:rsid w:val="009A2F11"/>
    <w:rsid w:val="009A37BF"/>
    <w:rsid w:val="009A3976"/>
    <w:rsid w:val="009A521F"/>
    <w:rsid w:val="009A7790"/>
    <w:rsid w:val="009A7AE2"/>
    <w:rsid w:val="009B0F78"/>
    <w:rsid w:val="009B11E3"/>
    <w:rsid w:val="009B5811"/>
    <w:rsid w:val="009C231F"/>
    <w:rsid w:val="009C26CA"/>
    <w:rsid w:val="009C41F0"/>
    <w:rsid w:val="009C5724"/>
    <w:rsid w:val="009D038F"/>
    <w:rsid w:val="009D72EB"/>
    <w:rsid w:val="009E1174"/>
    <w:rsid w:val="009E458C"/>
    <w:rsid w:val="009E4FC0"/>
    <w:rsid w:val="009E6584"/>
    <w:rsid w:val="009E758E"/>
    <w:rsid w:val="009F0E96"/>
    <w:rsid w:val="009F14CF"/>
    <w:rsid w:val="009F24E2"/>
    <w:rsid w:val="009F37B7"/>
    <w:rsid w:val="009F3C74"/>
    <w:rsid w:val="009F5EA6"/>
    <w:rsid w:val="00A01F1E"/>
    <w:rsid w:val="00A02F20"/>
    <w:rsid w:val="00A04F11"/>
    <w:rsid w:val="00A06764"/>
    <w:rsid w:val="00A0680B"/>
    <w:rsid w:val="00A07100"/>
    <w:rsid w:val="00A10F02"/>
    <w:rsid w:val="00A134E4"/>
    <w:rsid w:val="00A135E1"/>
    <w:rsid w:val="00A15FFD"/>
    <w:rsid w:val="00A164B4"/>
    <w:rsid w:val="00A22695"/>
    <w:rsid w:val="00A22A18"/>
    <w:rsid w:val="00A25880"/>
    <w:rsid w:val="00A260C0"/>
    <w:rsid w:val="00A26956"/>
    <w:rsid w:val="00A27486"/>
    <w:rsid w:val="00A27F37"/>
    <w:rsid w:val="00A30586"/>
    <w:rsid w:val="00A30F78"/>
    <w:rsid w:val="00A330F5"/>
    <w:rsid w:val="00A33CFC"/>
    <w:rsid w:val="00A35638"/>
    <w:rsid w:val="00A35A6E"/>
    <w:rsid w:val="00A37DAA"/>
    <w:rsid w:val="00A43176"/>
    <w:rsid w:val="00A43707"/>
    <w:rsid w:val="00A45DE3"/>
    <w:rsid w:val="00A46FAF"/>
    <w:rsid w:val="00A52313"/>
    <w:rsid w:val="00A53724"/>
    <w:rsid w:val="00A56066"/>
    <w:rsid w:val="00A61E44"/>
    <w:rsid w:val="00A6240E"/>
    <w:rsid w:val="00A6388A"/>
    <w:rsid w:val="00A667EB"/>
    <w:rsid w:val="00A66869"/>
    <w:rsid w:val="00A67411"/>
    <w:rsid w:val="00A73129"/>
    <w:rsid w:val="00A75308"/>
    <w:rsid w:val="00A82346"/>
    <w:rsid w:val="00A91443"/>
    <w:rsid w:val="00A926D0"/>
    <w:rsid w:val="00A92BA1"/>
    <w:rsid w:val="00A93778"/>
    <w:rsid w:val="00A945BC"/>
    <w:rsid w:val="00A95A32"/>
    <w:rsid w:val="00A96EB5"/>
    <w:rsid w:val="00AA09FC"/>
    <w:rsid w:val="00AB12B6"/>
    <w:rsid w:val="00AB27F0"/>
    <w:rsid w:val="00AB2CB3"/>
    <w:rsid w:val="00AB4A5D"/>
    <w:rsid w:val="00AB583F"/>
    <w:rsid w:val="00AC0E9B"/>
    <w:rsid w:val="00AC26BB"/>
    <w:rsid w:val="00AC3CBF"/>
    <w:rsid w:val="00AC6BC6"/>
    <w:rsid w:val="00AD0B31"/>
    <w:rsid w:val="00AD0C0B"/>
    <w:rsid w:val="00AD5611"/>
    <w:rsid w:val="00AD5841"/>
    <w:rsid w:val="00AD71AC"/>
    <w:rsid w:val="00AE2916"/>
    <w:rsid w:val="00AE3C30"/>
    <w:rsid w:val="00AE5B41"/>
    <w:rsid w:val="00AE65E2"/>
    <w:rsid w:val="00AF1460"/>
    <w:rsid w:val="00AF1FD5"/>
    <w:rsid w:val="00AF2234"/>
    <w:rsid w:val="00AF3C30"/>
    <w:rsid w:val="00AF42BE"/>
    <w:rsid w:val="00AF5636"/>
    <w:rsid w:val="00AF7B87"/>
    <w:rsid w:val="00B0149B"/>
    <w:rsid w:val="00B027AC"/>
    <w:rsid w:val="00B02ED8"/>
    <w:rsid w:val="00B0392C"/>
    <w:rsid w:val="00B04AEF"/>
    <w:rsid w:val="00B067B7"/>
    <w:rsid w:val="00B121B8"/>
    <w:rsid w:val="00B12F87"/>
    <w:rsid w:val="00B13079"/>
    <w:rsid w:val="00B14C5F"/>
    <w:rsid w:val="00B15449"/>
    <w:rsid w:val="00B15495"/>
    <w:rsid w:val="00B15C81"/>
    <w:rsid w:val="00B179E0"/>
    <w:rsid w:val="00B21DA9"/>
    <w:rsid w:val="00B222B6"/>
    <w:rsid w:val="00B2370B"/>
    <w:rsid w:val="00B249E3"/>
    <w:rsid w:val="00B26BE3"/>
    <w:rsid w:val="00B30EB2"/>
    <w:rsid w:val="00B30FBA"/>
    <w:rsid w:val="00B4059D"/>
    <w:rsid w:val="00B4151F"/>
    <w:rsid w:val="00B42479"/>
    <w:rsid w:val="00B45920"/>
    <w:rsid w:val="00B47D07"/>
    <w:rsid w:val="00B47D9A"/>
    <w:rsid w:val="00B5098D"/>
    <w:rsid w:val="00B53FC8"/>
    <w:rsid w:val="00B54B2F"/>
    <w:rsid w:val="00B5786E"/>
    <w:rsid w:val="00B6095E"/>
    <w:rsid w:val="00B644E4"/>
    <w:rsid w:val="00B65899"/>
    <w:rsid w:val="00B65F88"/>
    <w:rsid w:val="00B6656C"/>
    <w:rsid w:val="00B670D6"/>
    <w:rsid w:val="00B676E0"/>
    <w:rsid w:val="00B71629"/>
    <w:rsid w:val="00B72A02"/>
    <w:rsid w:val="00B7445F"/>
    <w:rsid w:val="00B7619D"/>
    <w:rsid w:val="00B76B24"/>
    <w:rsid w:val="00B849B3"/>
    <w:rsid w:val="00B85D71"/>
    <w:rsid w:val="00B93086"/>
    <w:rsid w:val="00B94C35"/>
    <w:rsid w:val="00B96A54"/>
    <w:rsid w:val="00B96A60"/>
    <w:rsid w:val="00BA0C00"/>
    <w:rsid w:val="00BA1954"/>
    <w:rsid w:val="00BA19ED"/>
    <w:rsid w:val="00BA2B96"/>
    <w:rsid w:val="00BA3739"/>
    <w:rsid w:val="00BA4B8D"/>
    <w:rsid w:val="00BA552D"/>
    <w:rsid w:val="00BA7B6C"/>
    <w:rsid w:val="00BB2066"/>
    <w:rsid w:val="00BB4082"/>
    <w:rsid w:val="00BB631D"/>
    <w:rsid w:val="00BC0F7D"/>
    <w:rsid w:val="00BC163D"/>
    <w:rsid w:val="00BC3A78"/>
    <w:rsid w:val="00BC5312"/>
    <w:rsid w:val="00BC6F1F"/>
    <w:rsid w:val="00BD2EBE"/>
    <w:rsid w:val="00BD7D31"/>
    <w:rsid w:val="00BE1FD4"/>
    <w:rsid w:val="00BE2610"/>
    <w:rsid w:val="00BE3255"/>
    <w:rsid w:val="00BE4333"/>
    <w:rsid w:val="00BE4BC2"/>
    <w:rsid w:val="00BE7B6C"/>
    <w:rsid w:val="00BE7D71"/>
    <w:rsid w:val="00BF0092"/>
    <w:rsid w:val="00BF128E"/>
    <w:rsid w:val="00BF1AF7"/>
    <w:rsid w:val="00BF1EA5"/>
    <w:rsid w:val="00BF4AC2"/>
    <w:rsid w:val="00BF4C60"/>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46F3"/>
    <w:rsid w:val="00C37A1A"/>
    <w:rsid w:val="00C42E3B"/>
    <w:rsid w:val="00C4305D"/>
    <w:rsid w:val="00C4381C"/>
    <w:rsid w:val="00C43998"/>
    <w:rsid w:val="00C45077"/>
    <w:rsid w:val="00C45231"/>
    <w:rsid w:val="00C45973"/>
    <w:rsid w:val="00C50E2B"/>
    <w:rsid w:val="00C52142"/>
    <w:rsid w:val="00C551FF"/>
    <w:rsid w:val="00C6138C"/>
    <w:rsid w:val="00C622AE"/>
    <w:rsid w:val="00C63604"/>
    <w:rsid w:val="00C67EE1"/>
    <w:rsid w:val="00C72833"/>
    <w:rsid w:val="00C76D91"/>
    <w:rsid w:val="00C7763A"/>
    <w:rsid w:val="00C80F1D"/>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3245"/>
    <w:rsid w:val="00CC55F9"/>
    <w:rsid w:val="00CC7721"/>
    <w:rsid w:val="00CD26A0"/>
    <w:rsid w:val="00CD2C9D"/>
    <w:rsid w:val="00CD68BE"/>
    <w:rsid w:val="00CD765C"/>
    <w:rsid w:val="00CE1463"/>
    <w:rsid w:val="00CF092F"/>
    <w:rsid w:val="00CF10A5"/>
    <w:rsid w:val="00CF3474"/>
    <w:rsid w:val="00D01667"/>
    <w:rsid w:val="00D021A2"/>
    <w:rsid w:val="00D02DC4"/>
    <w:rsid w:val="00D03D44"/>
    <w:rsid w:val="00D04088"/>
    <w:rsid w:val="00D10FF3"/>
    <w:rsid w:val="00D1296F"/>
    <w:rsid w:val="00D12BAF"/>
    <w:rsid w:val="00D13B54"/>
    <w:rsid w:val="00D14BDB"/>
    <w:rsid w:val="00D163C2"/>
    <w:rsid w:val="00D20EDE"/>
    <w:rsid w:val="00D21864"/>
    <w:rsid w:val="00D237DA"/>
    <w:rsid w:val="00D27DD5"/>
    <w:rsid w:val="00D31A73"/>
    <w:rsid w:val="00D33835"/>
    <w:rsid w:val="00D345DF"/>
    <w:rsid w:val="00D41794"/>
    <w:rsid w:val="00D42526"/>
    <w:rsid w:val="00D4390C"/>
    <w:rsid w:val="00D44522"/>
    <w:rsid w:val="00D46FF7"/>
    <w:rsid w:val="00D477AD"/>
    <w:rsid w:val="00D50393"/>
    <w:rsid w:val="00D5087A"/>
    <w:rsid w:val="00D54995"/>
    <w:rsid w:val="00D55014"/>
    <w:rsid w:val="00D57972"/>
    <w:rsid w:val="00D64F32"/>
    <w:rsid w:val="00D6568B"/>
    <w:rsid w:val="00D6715B"/>
    <w:rsid w:val="00D675A9"/>
    <w:rsid w:val="00D67716"/>
    <w:rsid w:val="00D738D6"/>
    <w:rsid w:val="00D7492D"/>
    <w:rsid w:val="00D74C9D"/>
    <w:rsid w:val="00D755EB"/>
    <w:rsid w:val="00D76048"/>
    <w:rsid w:val="00D76990"/>
    <w:rsid w:val="00D77833"/>
    <w:rsid w:val="00D8149C"/>
    <w:rsid w:val="00D82A08"/>
    <w:rsid w:val="00D82E6F"/>
    <w:rsid w:val="00D83175"/>
    <w:rsid w:val="00D845E7"/>
    <w:rsid w:val="00D867A6"/>
    <w:rsid w:val="00D87E00"/>
    <w:rsid w:val="00D87FF3"/>
    <w:rsid w:val="00D9097C"/>
    <w:rsid w:val="00D9134D"/>
    <w:rsid w:val="00D92297"/>
    <w:rsid w:val="00D93669"/>
    <w:rsid w:val="00D93ACF"/>
    <w:rsid w:val="00D96288"/>
    <w:rsid w:val="00DA338F"/>
    <w:rsid w:val="00DA3C68"/>
    <w:rsid w:val="00DA7A03"/>
    <w:rsid w:val="00DB1818"/>
    <w:rsid w:val="00DB1EE5"/>
    <w:rsid w:val="00DB1FB8"/>
    <w:rsid w:val="00DB267A"/>
    <w:rsid w:val="00DB2FF0"/>
    <w:rsid w:val="00DB481B"/>
    <w:rsid w:val="00DB5BDF"/>
    <w:rsid w:val="00DC309B"/>
    <w:rsid w:val="00DC4DA2"/>
    <w:rsid w:val="00DD2A87"/>
    <w:rsid w:val="00DD3BB4"/>
    <w:rsid w:val="00DD4C17"/>
    <w:rsid w:val="00DD5622"/>
    <w:rsid w:val="00DD6353"/>
    <w:rsid w:val="00DD63DA"/>
    <w:rsid w:val="00DD7138"/>
    <w:rsid w:val="00DD74A5"/>
    <w:rsid w:val="00DD7BEB"/>
    <w:rsid w:val="00DE0EC7"/>
    <w:rsid w:val="00DE5244"/>
    <w:rsid w:val="00DE544B"/>
    <w:rsid w:val="00DE7CCF"/>
    <w:rsid w:val="00DF1675"/>
    <w:rsid w:val="00DF19E5"/>
    <w:rsid w:val="00DF2B1F"/>
    <w:rsid w:val="00DF3952"/>
    <w:rsid w:val="00DF62CD"/>
    <w:rsid w:val="00E0435D"/>
    <w:rsid w:val="00E10A2E"/>
    <w:rsid w:val="00E12683"/>
    <w:rsid w:val="00E12750"/>
    <w:rsid w:val="00E16509"/>
    <w:rsid w:val="00E26E18"/>
    <w:rsid w:val="00E372D9"/>
    <w:rsid w:val="00E3776D"/>
    <w:rsid w:val="00E4119F"/>
    <w:rsid w:val="00E413F1"/>
    <w:rsid w:val="00E425AB"/>
    <w:rsid w:val="00E43894"/>
    <w:rsid w:val="00E44582"/>
    <w:rsid w:val="00E44B32"/>
    <w:rsid w:val="00E463BC"/>
    <w:rsid w:val="00E46FC5"/>
    <w:rsid w:val="00E4735A"/>
    <w:rsid w:val="00E50666"/>
    <w:rsid w:val="00E50EA6"/>
    <w:rsid w:val="00E56AB4"/>
    <w:rsid w:val="00E56BC6"/>
    <w:rsid w:val="00E63DAA"/>
    <w:rsid w:val="00E70392"/>
    <w:rsid w:val="00E7116B"/>
    <w:rsid w:val="00E71601"/>
    <w:rsid w:val="00E72055"/>
    <w:rsid w:val="00E73EC2"/>
    <w:rsid w:val="00E7611A"/>
    <w:rsid w:val="00E76906"/>
    <w:rsid w:val="00E76C76"/>
    <w:rsid w:val="00E77645"/>
    <w:rsid w:val="00E80F8A"/>
    <w:rsid w:val="00E86BEA"/>
    <w:rsid w:val="00E87D61"/>
    <w:rsid w:val="00E90994"/>
    <w:rsid w:val="00E916DD"/>
    <w:rsid w:val="00E97383"/>
    <w:rsid w:val="00EA0EC8"/>
    <w:rsid w:val="00EA0FF5"/>
    <w:rsid w:val="00EA15B0"/>
    <w:rsid w:val="00EA47C1"/>
    <w:rsid w:val="00EA5EA7"/>
    <w:rsid w:val="00EA784E"/>
    <w:rsid w:val="00EB01CC"/>
    <w:rsid w:val="00EB0F64"/>
    <w:rsid w:val="00EB30C9"/>
    <w:rsid w:val="00EB49C5"/>
    <w:rsid w:val="00EC0FBA"/>
    <w:rsid w:val="00EC3E49"/>
    <w:rsid w:val="00EC4A25"/>
    <w:rsid w:val="00EC53FD"/>
    <w:rsid w:val="00EC6F62"/>
    <w:rsid w:val="00EC7679"/>
    <w:rsid w:val="00ED0D5B"/>
    <w:rsid w:val="00ED1650"/>
    <w:rsid w:val="00ED2FD5"/>
    <w:rsid w:val="00ED67DB"/>
    <w:rsid w:val="00ED7AFF"/>
    <w:rsid w:val="00EE1E64"/>
    <w:rsid w:val="00EE3469"/>
    <w:rsid w:val="00EE70CF"/>
    <w:rsid w:val="00EF3AA2"/>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63FD"/>
    <w:rsid w:val="00F27294"/>
    <w:rsid w:val="00F274C7"/>
    <w:rsid w:val="00F3234A"/>
    <w:rsid w:val="00F325C8"/>
    <w:rsid w:val="00F33CF3"/>
    <w:rsid w:val="00F363C1"/>
    <w:rsid w:val="00F3705C"/>
    <w:rsid w:val="00F4324A"/>
    <w:rsid w:val="00F433AC"/>
    <w:rsid w:val="00F43999"/>
    <w:rsid w:val="00F43B7C"/>
    <w:rsid w:val="00F459DE"/>
    <w:rsid w:val="00F5386A"/>
    <w:rsid w:val="00F56172"/>
    <w:rsid w:val="00F56E36"/>
    <w:rsid w:val="00F61A3C"/>
    <w:rsid w:val="00F61A7B"/>
    <w:rsid w:val="00F61BC2"/>
    <w:rsid w:val="00F63A1D"/>
    <w:rsid w:val="00F653B8"/>
    <w:rsid w:val="00F66C35"/>
    <w:rsid w:val="00F67F21"/>
    <w:rsid w:val="00F70112"/>
    <w:rsid w:val="00F724B1"/>
    <w:rsid w:val="00F74A9E"/>
    <w:rsid w:val="00F74DB9"/>
    <w:rsid w:val="00F8302D"/>
    <w:rsid w:val="00F84E70"/>
    <w:rsid w:val="00F869A3"/>
    <w:rsid w:val="00F9008D"/>
    <w:rsid w:val="00F90C0D"/>
    <w:rsid w:val="00F9286C"/>
    <w:rsid w:val="00F92D9D"/>
    <w:rsid w:val="00F93F89"/>
    <w:rsid w:val="00F95DC8"/>
    <w:rsid w:val="00FA1266"/>
    <w:rsid w:val="00FA18BA"/>
    <w:rsid w:val="00FA310D"/>
    <w:rsid w:val="00FA4304"/>
    <w:rsid w:val="00FB1F7F"/>
    <w:rsid w:val="00FB274A"/>
    <w:rsid w:val="00FB2946"/>
    <w:rsid w:val="00FB2C94"/>
    <w:rsid w:val="00FB5103"/>
    <w:rsid w:val="00FB7063"/>
    <w:rsid w:val="00FB7815"/>
    <w:rsid w:val="00FC0FC4"/>
    <w:rsid w:val="00FC1192"/>
    <w:rsid w:val="00FC23F6"/>
    <w:rsid w:val="00FC44A0"/>
    <w:rsid w:val="00FC5994"/>
    <w:rsid w:val="00FC6EC0"/>
    <w:rsid w:val="00FD1967"/>
    <w:rsid w:val="00FD3725"/>
    <w:rsid w:val="00FD3798"/>
    <w:rsid w:val="00FD4CF6"/>
    <w:rsid w:val="00FD598C"/>
    <w:rsid w:val="00FE5711"/>
    <w:rsid w:val="00FE61AF"/>
    <w:rsid w:val="00FE675C"/>
    <w:rsid w:val="00FF1467"/>
    <w:rsid w:val="00FF4F52"/>
    <w:rsid w:val="00FF6E11"/>
    <w:rsid w:val="323FC08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7857A0"/>
    <w:rPr>
      <w:rFonts w:ascii="Times New Roman" w:hAnsi="Times New Roman"/>
      <w:lang w:val="en-GB" w:eastAsia="en-US"/>
    </w:rPr>
  </w:style>
  <w:style w:type="character" w:customStyle="1" w:styleId="TALChar">
    <w:name w:val="TAL Char"/>
    <w:link w:val="TAL"/>
    <w:qFormat/>
    <w:rsid w:val="007857A0"/>
    <w:rPr>
      <w:rFonts w:ascii="Arial" w:hAnsi="Arial"/>
      <w:sz w:val="18"/>
      <w:lang w:eastAsia="en-US"/>
    </w:rPr>
  </w:style>
  <w:style w:type="character" w:customStyle="1" w:styleId="TAHChar">
    <w:name w:val="TAH Char"/>
    <w:link w:val="TAH"/>
    <w:qFormat/>
    <w:rsid w:val="007857A0"/>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iana.org/assignments/media-types/media-types.xhtml" TargetMode="External"/><Relationship Id="rId21" Type="http://schemas.openxmlformats.org/officeDocument/2006/relationships/hyperlink" Target="https://docs.bhaptics.com/sdk/" TargetMode="External"/><Relationship Id="rId34" Type="http://schemas.openxmlformats.org/officeDocument/2006/relationships/package" Target="embeddings/Microsoft_Visio_Drawing1.vsdx"/><Relationship Id="rId42" Type="http://schemas.openxmlformats.org/officeDocument/2006/relationships/image" Target="media/image10.png"/><Relationship Id="rId47" Type="http://schemas.openxmlformats.org/officeDocument/2006/relationships/image" Target="media/image15.png"/><Relationship Id="rId50" Type="http://schemas.openxmlformats.org/officeDocument/2006/relationships/package" Target="embeddings/Microsoft_Visio_Drawing4.vsdx"/><Relationship Id="rId55" Type="http://schemas.openxmlformats.org/officeDocument/2006/relationships/image" Target="media/image21.emf"/><Relationship Id="rId63" Type="http://schemas.openxmlformats.org/officeDocument/2006/relationships/header" Target="head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docs.bhaptics.com/designer/" TargetMode="External"/><Relationship Id="rId29" Type="http://schemas.openxmlformats.org/officeDocument/2006/relationships/hyperlink" Target="https://datatracker.ietf.org/doc/draft-ietf-mimi-content/" TargetMode="External"/><Relationship Id="rId11" Type="http://schemas.openxmlformats.org/officeDocument/2006/relationships/endnotes" Target="endnotes.xml"/><Relationship Id="rId24" Type="http://schemas.openxmlformats.org/officeDocument/2006/relationships/hyperlink" Target="https://docs.qualcomm.com/bundle/publicresource/87-69021-1_REV_A_Snapdragon_G3x_Gen_2_Gaming_Platform_Product_Brief.pdf" TargetMode="External"/><Relationship Id="rId32" Type="http://schemas.openxmlformats.org/officeDocument/2006/relationships/package" Target="embeddings/Microsoft_Visio_Drawing.vsdx"/><Relationship Id="rId37" Type="http://schemas.openxmlformats.org/officeDocument/2006/relationships/image" Target="media/image6.emf"/><Relationship Id="rId40" Type="http://schemas.openxmlformats.org/officeDocument/2006/relationships/image" Target="media/image8.png"/><Relationship Id="rId45" Type="http://schemas.openxmlformats.org/officeDocument/2006/relationships/image" Target="media/image13.png"/><Relationship Id="rId53" Type="http://schemas.openxmlformats.org/officeDocument/2006/relationships/image" Target="media/image20.emf"/><Relationship Id="rId58" Type="http://schemas.openxmlformats.org/officeDocument/2006/relationships/package" Target="embeddings/Microsoft_Visio_Drawing7.vsdx"/><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24.emf"/><Relationship Id="rId19" Type="http://schemas.openxmlformats.org/officeDocument/2006/relationships/hyperlink" Target="//developers.meta.com/horizon/documentation/unity/unity-haptic" TargetMode="External"/><Relationship Id="rId14" Type="http://schemas.openxmlformats.org/officeDocument/2006/relationships/header" Target="header1.xml"/><Relationship Id="rId22" Type="http://schemas.openxmlformats.org/officeDocument/2006/relationships/hyperlink" Target="https://developer.apple.com/documentation/corehaptics" TargetMode="External"/><Relationship Id="rId27" Type="http://schemas.openxmlformats.org/officeDocument/2006/relationships/hyperlink" Target="https://datatracker.ietf.org/doc/draft-ietf-mediaman-haptics/" TargetMode="External"/><Relationship Id="rId30" Type="http://schemas.openxmlformats.org/officeDocument/2006/relationships/hyperlink" Target="https://arxiv.org/abs/2205.03684" TargetMode="External"/><Relationship Id="rId35" Type="http://schemas.openxmlformats.org/officeDocument/2006/relationships/image" Target="media/image5.emf"/><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package" Target="embeddings/Microsoft_Visio_Drawing6.vsdx"/><Relationship Id="rId64"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18.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meta.com/experiences/meta-haptics-studio/6759764157450104/" TargetMode="External"/><Relationship Id="rId25" Type="http://schemas.openxmlformats.org/officeDocument/2006/relationships/hyperlink" Target="https://developer.apple.com/documentation/corehaptics/representing_haptic_patterns_in_ahap_files" TargetMode="External"/><Relationship Id="rId33" Type="http://schemas.openxmlformats.org/officeDocument/2006/relationships/image" Target="media/image4.emf"/><Relationship Id="rId38" Type="http://schemas.openxmlformats.org/officeDocument/2006/relationships/package" Target="embeddings/Microsoft_Visio_Drawing3.vsdx"/><Relationship Id="rId46" Type="http://schemas.openxmlformats.org/officeDocument/2006/relationships/image" Target="media/image14.png"/><Relationship Id="rId59" Type="http://schemas.openxmlformats.org/officeDocument/2006/relationships/image" Target="media/image23.emf"/><Relationship Id="rId20" Type="http://schemas.openxmlformats.org/officeDocument/2006/relationships/hyperlink" Target="https://developers.meta.com/horizon/documentation/unreal/unreal-haptics-sdk" TargetMode="External"/><Relationship Id="rId41" Type="http://schemas.openxmlformats.org/officeDocument/2006/relationships/image" Target="media/image9.jpeg"/><Relationship Id="rId54" Type="http://schemas.openxmlformats.org/officeDocument/2006/relationships/package" Target="embeddings/Microsoft_Visio_Drawing5.vsdx"/><Relationship Id="rId62" Type="http://schemas.openxmlformats.org/officeDocument/2006/relationships/package" Target="embeddings/Microsoft_Visio_Drawing122.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www.interhaptics.com/platform-partner/" TargetMode="External"/><Relationship Id="rId28" Type="http://schemas.openxmlformats.org/officeDocument/2006/relationships/hyperlink" Target="https://datatracker.ietf.org/doc/html/draft-ietf-avtcore-rtp-haptics" TargetMode="External"/><Relationship Id="rId36" Type="http://schemas.openxmlformats.org/officeDocument/2006/relationships/package" Target="embeddings/Microsoft_Visio_Drawing2.vsdx"/><Relationship Id="rId49" Type="http://schemas.openxmlformats.org/officeDocument/2006/relationships/image" Target="media/image17.emf"/><Relationship Id="rId57" Type="http://schemas.openxmlformats.org/officeDocument/2006/relationships/image" Target="media/image22.emf"/><Relationship Id="rId10" Type="http://schemas.openxmlformats.org/officeDocument/2006/relationships/footnotes" Target="footnotes.xml"/><Relationship Id="rId31" Type="http://schemas.openxmlformats.org/officeDocument/2006/relationships/image" Target="media/image3.emf"/><Relationship Id="rId44" Type="http://schemas.openxmlformats.org/officeDocument/2006/relationships/image" Target="media/image12.png"/><Relationship Id="rId52" Type="http://schemas.openxmlformats.org/officeDocument/2006/relationships/image" Target="media/image19.png"/><Relationship Id="rId60" Type="http://schemas.openxmlformats.org/officeDocument/2006/relationships/package" Target="embeddings/Microsoft_Visio_Drawing11.vsdx"/><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interhaptics.com/tech/haptic-composer" TargetMode="External"/><Relationship Id="rId39"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ée un document." ma:contentTypeScope="" ma:versionID="8a89c333846d6f16ea979fd9ec6867c9">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3d4899ef1264956c4c1843c566c56a8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C5038DE-12A3-4441-8AFD-F22A5B048A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3.xml><?xml version="1.0" encoding="utf-8"?>
<ds:datastoreItem xmlns:ds="http://schemas.openxmlformats.org/officeDocument/2006/customXml" ds:itemID="{4D6596F7-6338-4CCB-9124-AEBED8FF2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5.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56</Pages>
  <Words>21790</Words>
  <Characters>119848</Characters>
  <Application>Microsoft Office Word</Application>
  <DocSecurity>0</DocSecurity>
  <Lines>998</Lines>
  <Paragraphs>282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3</cp:revision>
  <cp:lastPrinted>2019-02-25T14:05:00Z</cp:lastPrinted>
  <dcterms:created xsi:type="dcterms:W3CDTF">2025-02-21T10:03:00Z</dcterms:created>
  <dcterms:modified xsi:type="dcterms:W3CDTF">2025-02-21T10:04:00Z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